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2B95AF73" w14:textId="77777777" w:rsidTr="00174E78">
        <w:trPr>
          <w:cantSplit/>
        </w:trPr>
        <w:tc>
          <w:tcPr>
            <w:tcW w:w="10423" w:type="dxa"/>
            <w:gridSpan w:val="2"/>
            <w:shd w:val="clear" w:color="auto" w:fill="auto"/>
          </w:tcPr>
          <w:p w14:paraId="07D25864" w14:textId="4FD882FC" w:rsidR="004F0988" w:rsidRPr="00AE6164" w:rsidRDefault="0023484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sidR="00746605">
              <w:rPr>
                <w:rFonts w:hint="eastAsia"/>
                <w:lang w:eastAsia="zh-CN"/>
              </w:rPr>
              <w:t>9</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Pr="009C5B90">
              <w:rPr>
                <w:sz w:val="32"/>
                <w:lang w:eastAsia="zh-CN"/>
              </w:rPr>
              <w:t>2</w:t>
            </w:r>
            <w:r w:rsidRPr="009C5B90">
              <w:rPr>
                <w:sz w:val="32"/>
              </w:rPr>
              <w:t>-</w:t>
            </w:r>
            <w:r w:rsidR="00746605">
              <w:rPr>
                <w:rFonts w:hint="eastAsia"/>
                <w:sz w:val="32"/>
                <w:lang w:eastAsia="zh-CN"/>
              </w:rPr>
              <w:t>12</w:t>
            </w:r>
            <w:r w:rsidRPr="009C5B90">
              <w:rPr>
                <w:sz w:val="32"/>
              </w:rPr>
              <w:t>)</w:t>
            </w:r>
          </w:p>
        </w:tc>
      </w:tr>
      <w:tr w:rsidR="004F0988" w14:paraId="33F89477" w14:textId="77777777" w:rsidTr="00174E78">
        <w:trPr>
          <w:cantSplit/>
          <w:trHeight w:hRule="exact" w:val="1134"/>
        </w:trPr>
        <w:tc>
          <w:tcPr>
            <w:tcW w:w="10423" w:type="dxa"/>
            <w:gridSpan w:val="2"/>
            <w:shd w:val="clear" w:color="auto" w:fill="auto"/>
          </w:tcPr>
          <w:p w14:paraId="28788E51" w14:textId="77777777" w:rsidR="00BA4B8D" w:rsidRDefault="004F0988" w:rsidP="00234841">
            <w:pPr>
              <w:pStyle w:val="ZB"/>
              <w:framePr w:w="0" w:hRule="auto" w:wrap="auto" w:vAnchor="margin" w:hAnchor="text" w:yAlign="inline"/>
            </w:pPr>
            <w:r w:rsidRPr="00234841">
              <w:t xml:space="preserve">Technical </w:t>
            </w:r>
            <w:bookmarkStart w:id="1" w:name="spectype2"/>
            <w:r w:rsidRPr="00234841">
              <w:t>Specification</w:t>
            </w:r>
            <w:bookmarkEnd w:id="1"/>
            <w:r w:rsidR="00BA4B8D">
              <w:br/>
            </w:r>
          </w:p>
        </w:tc>
      </w:tr>
      <w:tr w:rsidR="00AE6164" w:rsidRPr="00AE6164" w14:paraId="1A60AC5C" w14:textId="77777777" w:rsidTr="00670CF4">
        <w:trPr>
          <w:cantSplit/>
          <w:trHeight w:hRule="exact" w:val="3686"/>
        </w:trPr>
        <w:tc>
          <w:tcPr>
            <w:tcW w:w="10423" w:type="dxa"/>
            <w:gridSpan w:val="2"/>
            <w:tcBorders>
              <w:bottom w:val="single" w:sz="12" w:space="0" w:color="auto"/>
            </w:tcBorders>
            <w:shd w:val="clear" w:color="auto" w:fill="auto"/>
          </w:tcPr>
          <w:p w14:paraId="6264674E" w14:textId="77777777" w:rsidR="004F0988" w:rsidRPr="00AE6164" w:rsidRDefault="004F0988" w:rsidP="00133525">
            <w:pPr>
              <w:pStyle w:val="ZT"/>
              <w:framePr w:wrap="auto" w:hAnchor="text" w:yAlign="inline"/>
            </w:pPr>
            <w:r w:rsidRPr="00AE6164">
              <w:t>3rd Generation Partnership Project;</w:t>
            </w:r>
          </w:p>
          <w:p w14:paraId="40DBFF84" w14:textId="77777777" w:rsidR="00234841" w:rsidRPr="009C5B90" w:rsidRDefault="00234841" w:rsidP="00234841">
            <w:pPr>
              <w:pStyle w:val="ZT"/>
              <w:framePr w:wrap="auto" w:hAnchor="text" w:yAlign="inline"/>
            </w:pPr>
            <w:r w:rsidRPr="009C5B90">
              <w:t>Technical Specification Group Core Network and Terminals;</w:t>
            </w:r>
          </w:p>
          <w:p w14:paraId="52E63F2C" w14:textId="77777777" w:rsidR="00234841" w:rsidRPr="009C5B90" w:rsidRDefault="00234841" w:rsidP="00234841">
            <w:pPr>
              <w:pStyle w:val="ZT"/>
              <w:framePr w:wrap="auto" w:hAnchor="text" w:yAlign="inline"/>
            </w:pPr>
            <w:r w:rsidRPr="009C5B90">
              <w:t>5G System; Usage of the Unified Data Repository services for Subscription Data;</w:t>
            </w:r>
          </w:p>
          <w:p w14:paraId="66125B1E" w14:textId="77777777" w:rsidR="00234841" w:rsidRPr="009C5B90" w:rsidRDefault="00234841" w:rsidP="00234841">
            <w:pPr>
              <w:pStyle w:val="ZT"/>
              <w:framePr w:wrap="auto" w:hAnchor="text" w:yAlign="inline"/>
            </w:pPr>
            <w:r w:rsidRPr="009C5B90">
              <w:t>Stage 3</w:t>
            </w:r>
          </w:p>
          <w:p w14:paraId="693E6975" w14:textId="77777777" w:rsidR="004F0988" w:rsidRPr="00AE6164" w:rsidRDefault="00234841" w:rsidP="0023484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4E131EF4" w14:textId="77777777" w:rsidTr="00670CF4">
        <w:trPr>
          <w:cantSplit/>
        </w:trPr>
        <w:tc>
          <w:tcPr>
            <w:tcW w:w="10423" w:type="dxa"/>
            <w:gridSpan w:val="2"/>
            <w:tcBorders>
              <w:top w:val="single" w:sz="12" w:space="0" w:color="auto"/>
              <w:bottom w:val="dashed" w:sz="4" w:space="0" w:color="auto"/>
            </w:tcBorders>
            <w:shd w:val="clear" w:color="auto" w:fill="auto"/>
          </w:tcPr>
          <w:p w14:paraId="09C10CC2" w14:textId="77777777" w:rsidR="00670CF4" w:rsidRPr="00AE6164" w:rsidRDefault="00670CF4" w:rsidP="00670CF4">
            <w:pPr>
              <w:pStyle w:val="TAR"/>
            </w:pPr>
            <w:r>
              <w:tab/>
            </w:r>
          </w:p>
        </w:tc>
      </w:tr>
      <w:bookmarkStart w:id="2" w:name="_MON_1710316271"/>
      <w:bookmarkEnd w:id="2"/>
      <w:tr w:rsidR="00830904" w:rsidRPr="00AE6164" w14:paraId="3742FD42"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E97647C" w14:textId="77777777" w:rsidR="00830904" w:rsidRDefault="00830904" w:rsidP="00670CF4">
            <w:pPr>
              <w:pStyle w:val="TAL"/>
            </w:pPr>
            <w:r>
              <w:object w:dxaOrig="1836" w:dyaOrig="1272" w14:anchorId="2A7EE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2pt" o:ole="">
                  <v:imagedata r:id="rId9" o:title=""/>
                </v:shape>
                <o:OLEObject Type="Embed" ProgID="Word.Picture.8" ShapeID="_x0000_i1025" DrawAspect="Content" ObjectID="_1732714619" r:id="rId10"/>
              </w:object>
            </w:r>
          </w:p>
        </w:tc>
        <w:tc>
          <w:tcPr>
            <w:tcW w:w="5212" w:type="dxa"/>
            <w:tcBorders>
              <w:top w:val="dashed" w:sz="4" w:space="0" w:color="auto"/>
              <w:bottom w:val="dashed" w:sz="4" w:space="0" w:color="auto"/>
            </w:tcBorders>
            <w:shd w:val="clear" w:color="auto" w:fill="auto"/>
          </w:tcPr>
          <w:p w14:paraId="20F6CDD4" w14:textId="77777777" w:rsidR="00830904" w:rsidRDefault="00830904" w:rsidP="00670CF4">
            <w:pPr>
              <w:pStyle w:val="TAR"/>
            </w:pPr>
            <w:r>
              <w:object w:dxaOrig="2126" w:dyaOrig="1243" w14:anchorId="61748C63">
                <v:shape id="_x0000_i1026" type="#_x0000_t75" style="width:128.4pt;height:74.05pt" o:ole="">
                  <v:imagedata r:id="rId11" o:title=""/>
                </v:shape>
                <o:OLEObject Type="Embed" ProgID="Word.Picture.8" ShapeID="_x0000_i1026" DrawAspect="Content" ObjectID="_1732714620" r:id="rId12"/>
              </w:object>
            </w:r>
          </w:p>
        </w:tc>
      </w:tr>
      <w:tr w:rsidR="000270B9" w:rsidRPr="00AE6164" w14:paraId="69DF1FA3"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FFA8C25" w14:textId="77777777" w:rsidR="000270B9" w:rsidRPr="000270B9" w:rsidRDefault="000270B9" w:rsidP="00234841">
            <w:bookmarkStart w:id="3" w:name="_Hlk99699974"/>
            <w:bookmarkEnd w:id="3"/>
          </w:p>
        </w:tc>
      </w:tr>
      <w:tr w:rsidR="000270B9" w:rsidRPr="000270B9" w14:paraId="7C893D7E" w14:textId="77777777" w:rsidTr="000270B9">
        <w:trPr>
          <w:cantSplit/>
          <w:trHeight w:hRule="exact" w:val="964"/>
        </w:trPr>
        <w:tc>
          <w:tcPr>
            <w:tcW w:w="10423" w:type="dxa"/>
            <w:gridSpan w:val="2"/>
            <w:tcBorders>
              <w:top w:val="dashed" w:sz="4" w:space="0" w:color="auto"/>
            </w:tcBorders>
            <w:shd w:val="clear" w:color="auto" w:fill="auto"/>
          </w:tcPr>
          <w:p w14:paraId="2FCD92E6"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380916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0093CB8B" w14:textId="77777777" w:rsidTr="00133525">
        <w:trPr>
          <w:trHeight w:hRule="exact" w:val="5670"/>
        </w:trPr>
        <w:tc>
          <w:tcPr>
            <w:tcW w:w="10423" w:type="dxa"/>
            <w:shd w:val="clear" w:color="auto" w:fill="auto"/>
          </w:tcPr>
          <w:p w14:paraId="4FC2D5E0" w14:textId="77777777" w:rsidR="00E16509" w:rsidRDefault="00E16509" w:rsidP="00E16509">
            <w:pPr>
              <w:pStyle w:val="Guidance"/>
            </w:pPr>
            <w:bookmarkStart w:id="5" w:name="page2"/>
          </w:p>
        </w:tc>
      </w:tr>
      <w:tr w:rsidR="00E16509" w14:paraId="04353784" w14:textId="77777777" w:rsidTr="00C074DD">
        <w:trPr>
          <w:trHeight w:hRule="exact" w:val="5387"/>
        </w:trPr>
        <w:tc>
          <w:tcPr>
            <w:tcW w:w="10423" w:type="dxa"/>
            <w:shd w:val="clear" w:color="auto" w:fill="auto"/>
          </w:tcPr>
          <w:p w14:paraId="40F44CD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733C60A" w14:textId="77777777" w:rsidR="00E16509" w:rsidRPr="004D3578" w:rsidRDefault="00E16509" w:rsidP="00133525">
            <w:pPr>
              <w:pStyle w:val="FP"/>
              <w:pBdr>
                <w:bottom w:val="single" w:sz="6" w:space="1" w:color="auto"/>
              </w:pBdr>
              <w:ind w:left="2835" w:right="2835"/>
              <w:jc w:val="center"/>
            </w:pPr>
            <w:r w:rsidRPr="004D3578">
              <w:t>Postal address</w:t>
            </w:r>
          </w:p>
          <w:p w14:paraId="18416A51" w14:textId="77777777" w:rsidR="00E16509" w:rsidRPr="00133525" w:rsidRDefault="00E16509" w:rsidP="00133525">
            <w:pPr>
              <w:pStyle w:val="FP"/>
              <w:ind w:left="2835" w:right="2835"/>
              <w:jc w:val="center"/>
              <w:rPr>
                <w:rFonts w:ascii="Arial" w:hAnsi="Arial"/>
                <w:sz w:val="18"/>
              </w:rPr>
            </w:pPr>
          </w:p>
          <w:p w14:paraId="20986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07570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1A2D74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3F288A1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14583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D35A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1527A92" w14:textId="77777777" w:rsidR="00E16509" w:rsidRDefault="00E16509" w:rsidP="00133525"/>
        </w:tc>
      </w:tr>
      <w:tr w:rsidR="00E16509" w14:paraId="3D365065" w14:textId="77777777" w:rsidTr="00C074DD">
        <w:tc>
          <w:tcPr>
            <w:tcW w:w="10423" w:type="dxa"/>
            <w:shd w:val="clear" w:color="auto" w:fill="auto"/>
            <w:vAlign w:val="bottom"/>
          </w:tcPr>
          <w:p w14:paraId="089F7BD4"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695E225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57875E" w14:textId="77777777" w:rsidR="00E16509" w:rsidRPr="004D3578" w:rsidRDefault="00E16509" w:rsidP="00133525">
            <w:pPr>
              <w:pStyle w:val="FP"/>
              <w:jc w:val="center"/>
              <w:rPr>
                <w:noProof/>
              </w:rPr>
            </w:pPr>
          </w:p>
          <w:p w14:paraId="47F10A59" w14:textId="77777777" w:rsidR="00E16509" w:rsidRPr="00133525" w:rsidRDefault="00E16509" w:rsidP="00133525">
            <w:pPr>
              <w:pStyle w:val="FP"/>
              <w:jc w:val="center"/>
              <w:rPr>
                <w:noProof/>
                <w:sz w:val="18"/>
              </w:rPr>
            </w:pPr>
            <w:r w:rsidRPr="00234841">
              <w:rPr>
                <w:noProof/>
                <w:sz w:val="18"/>
              </w:rPr>
              <w:t xml:space="preserve">© </w:t>
            </w:r>
            <w:bookmarkStart w:id="8" w:name="copyrightDate"/>
            <w:r w:rsidRPr="00234841">
              <w:rPr>
                <w:noProof/>
                <w:sz w:val="18"/>
              </w:rPr>
              <w:t>2</w:t>
            </w:r>
            <w:r w:rsidR="008E2D68" w:rsidRPr="00234841">
              <w:rPr>
                <w:noProof/>
                <w:sz w:val="18"/>
              </w:rPr>
              <w:t>02</w:t>
            </w:r>
            <w:r w:rsidR="000270B9" w:rsidRPr="00234841">
              <w:rPr>
                <w:noProof/>
                <w:sz w:val="18"/>
              </w:rPr>
              <w:t>2</w:t>
            </w:r>
            <w:bookmarkEnd w:id="8"/>
            <w:r w:rsidRPr="00234841">
              <w:rPr>
                <w:noProof/>
                <w:sz w:val="18"/>
              </w:rPr>
              <w:t>, 3GPP Organizational Partners (ARIB, ATIS, CCSA, ETSI, TSDSI, TTA, TTC).</w:t>
            </w:r>
            <w:bookmarkStart w:id="9" w:name="copyrightaddon"/>
            <w:bookmarkEnd w:id="9"/>
          </w:p>
          <w:p w14:paraId="0526D313" w14:textId="77777777" w:rsidR="00E16509" w:rsidRPr="00133525" w:rsidRDefault="00E16509" w:rsidP="00133525">
            <w:pPr>
              <w:pStyle w:val="FP"/>
              <w:jc w:val="center"/>
              <w:rPr>
                <w:noProof/>
                <w:sz w:val="18"/>
              </w:rPr>
            </w:pPr>
            <w:r w:rsidRPr="00133525">
              <w:rPr>
                <w:noProof/>
                <w:sz w:val="18"/>
              </w:rPr>
              <w:t>All rights reserved.</w:t>
            </w:r>
          </w:p>
          <w:p w14:paraId="3D7C321B" w14:textId="77777777" w:rsidR="00E16509" w:rsidRPr="00133525" w:rsidRDefault="00E16509" w:rsidP="00E16509">
            <w:pPr>
              <w:pStyle w:val="FP"/>
              <w:rPr>
                <w:noProof/>
                <w:sz w:val="18"/>
              </w:rPr>
            </w:pPr>
          </w:p>
          <w:p w14:paraId="609B04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F978E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9FB1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F57FA9F" w14:textId="77777777" w:rsidR="00E16509" w:rsidRDefault="00E16509" w:rsidP="00133525"/>
        </w:tc>
      </w:tr>
      <w:bookmarkEnd w:id="5"/>
    </w:tbl>
    <w:p w14:paraId="67B71A17" w14:textId="77777777" w:rsidR="00080512" w:rsidRPr="004D3578" w:rsidRDefault="00080512" w:rsidP="00434F1A">
      <w:pPr>
        <w:pStyle w:val="TT"/>
        <w:outlineLvl w:val="0"/>
      </w:pPr>
      <w:r w:rsidRPr="004D3578">
        <w:br w:type="page"/>
      </w:r>
      <w:bookmarkStart w:id="10" w:name="tableOfContents"/>
      <w:bookmarkEnd w:id="10"/>
      <w:r w:rsidRPr="004D3578">
        <w:lastRenderedPageBreak/>
        <w:t>Contents</w:t>
      </w:r>
    </w:p>
    <w:p w14:paraId="7CAAE96F" w14:textId="6F95FCF7" w:rsidR="007C3D4C" w:rsidRDefault="00E13825">
      <w:pPr>
        <w:pStyle w:val="TOC1"/>
        <w:rPr>
          <w:rFonts w:asciiTheme="minorHAnsi" w:hAnsiTheme="minorHAnsi" w:cstheme="minorBidi"/>
          <w:noProof/>
          <w:szCs w:val="22"/>
          <w:lang w:eastAsia="en-GB"/>
        </w:rPr>
      </w:pPr>
      <w:r w:rsidRPr="004D3578">
        <w:fldChar w:fldCharType="begin" w:fldLock="1"/>
      </w:r>
      <w:r w:rsidR="004D3578" w:rsidRPr="004D3578">
        <w:instrText xml:space="preserve"> TOC \o "1-9" </w:instrText>
      </w:r>
      <w:r w:rsidRPr="004D3578">
        <w:fldChar w:fldCharType="separate"/>
      </w:r>
      <w:r w:rsidR="007C3D4C">
        <w:rPr>
          <w:noProof/>
        </w:rPr>
        <w:t>Foreword</w:t>
      </w:r>
      <w:r w:rsidR="007C3D4C">
        <w:rPr>
          <w:noProof/>
        </w:rPr>
        <w:tab/>
      </w:r>
      <w:r w:rsidR="007C3D4C">
        <w:rPr>
          <w:noProof/>
        </w:rPr>
        <w:fldChar w:fldCharType="begin" w:fldLock="1"/>
      </w:r>
      <w:r w:rsidR="007C3D4C">
        <w:rPr>
          <w:noProof/>
        </w:rPr>
        <w:instrText xml:space="preserve"> PAGEREF _Toc122100971 \h </w:instrText>
      </w:r>
      <w:r w:rsidR="007C3D4C">
        <w:rPr>
          <w:noProof/>
        </w:rPr>
      </w:r>
      <w:r w:rsidR="007C3D4C">
        <w:rPr>
          <w:noProof/>
        </w:rPr>
        <w:fldChar w:fldCharType="separate"/>
      </w:r>
      <w:r w:rsidR="007C3D4C">
        <w:rPr>
          <w:noProof/>
        </w:rPr>
        <w:t>15</w:t>
      </w:r>
      <w:r w:rsidR="007C3D4C">
        <w:rPr>
          <w:noProof/>
        </w:rPr>
        <w:fldChar w:fldCharType="end"/>
      </w:r>
    </w:p>
    <w:p w14:paraId="43CA4F2B" w14:textId="0B9ECB34" w:rsidR="007C3D4C" w:rsidRDefault="007C3D4C">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_Toc122100972 \h </w:instrText>
      </w:r>
      <w:r>
        <w:rPr>
          <w:noProof/>
        </w:rPr>
      </w:r>
      <w:r>
        <w:rPr>
          <w:noProof/>
        </w:rPr>
        <w:fldChar w:fldCharType="separate"/>
      </w:r>
      <w:r>
        <w:rPr>
          <w:noProof/>
        </w:rPr>
        <w:t>16</w:t>
      </w:r>
      <w:r>
        <w:rPr>
          <w:noProof/>
        </w:rPr>
        <w:fldChar w:fldCharType="end"/>
      </w:r>
    </w:p>
    <w:p w14:paraId="434C0A99" w14:textId="7E2F28B3" w:rsidR="007C3D4C" w:rsidRDefault="007C3D4C">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_Toc122100973 \h </w:instrText>
      </w:r>
      <w:r>
        <w:rPr>
          <w:noProof/>
        </w:rPr>
      </w:r>
      <w:r>
        <w:rPr>
          <w:noProof/>
        </w:rPr>
        <w:fldChar w:fldCharType="separate"/>
      </w:r>
      <w:r>
        <w:rPr>
          <w:noProof/>
        </w:rPr>
        <w:t>16</w:t>
      </w:r>
      <w:r>
        <w:rPr>
          <w:noProof/>
        </w:rPr>
        <w:fldChar w:fldCharType="end"/>
      </w:r>
    </w:p>
    <w:p w14:paraId="573F7196" w14:textId="26FC1320" w:rsidR="007C3D4C" w:rsidRDefault="007C3D4C">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_Toc122100974 \h </w:instrText>
      </w:r>
      <w:r>
        <w:rPr>
          <w:noProof/>
        </w:rPr>
      </w:r>
      <w:r>
        <w:rPr>
          <w:noProof/>
        </w:rPr>
        <w:fldChar w:fldCharType="separate"/>
      </w:r>
      <w:r>
        <w:rPr>
          <w:noProof/>
        </w:rPr>
        <w:t>17</w:t>
      </w:r>
      <w:r>
        <w:rPr>
          <w:noProof/>
        </w:rPr>
        <w:fldChar w:fldCharType="end"/>
      </w:r>
    </w:p>
    <w:p w14:paraId="37F577CF" w14:textId="00B67AAA" w:rsidR="007C3D4C" w:rsidRDefault="007C3D4C">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_Toc122100975 \h </w:instrText>
      </w:r>
      <w:r>
        <w:rPr>
          <w:noProof/>
        </w:rPr>
      </w:r>
      <w:r>
        <w:rPr>
          <w:noProof/>
        </w:rPr>
        <w:fldChar w:fldCharType="separate"/>
      </w:r>
      <w:r>
        <w:rPr>
          <w:noProof/>
        </w:rPr>
        <w:t>17</w:t>
      </w:r>
      <w:r>
        <w:rPr>
          <w:noProof/>
        </w:rPr>
        <w:fldChar w:fldCharType="end"/>
      </w:r>
    </w:p>
    <w:p w14:paraId="5F0224C0" w14:textId="7E712C45" w:rsidR="007C3D4C" w:rsidRDefault="007C3D4C">
      <w:pPr>
        <w:pStyle w:val="TOC2"/>
        <w:rPr>
          <w:rFonts w:asciiTheme="minorHAnsi" w:hAnsiTheme="minorHAnsi" w:cstheme="minorBidi"/>
          <w:noProof/>
          <w:sz w:val="22"/>
          <w:szCs w:val="22"/>
          <w:lang w:eastAsia="en-GB"/>
        </w:rPr>
      </w:pPr>
      <w:r>
        <w:rPr>
          <w:noProof/>
        </w:rPr>
        <w:t>3.</w:t>
      </w:r>
      <w:r>
        <w:rPr>
          <w:noProof/>
          <w:lang w:eastAsia="zh-CN"/>
        </w:rPr>
        <w:t>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_Toc122100976 \h </w:instrText>
      </w:r>
      <w:r>
        <w:rPr>
          <w:noProof/>
        </w:rPr>
      </w:r>
      <w:r>
        <w:rPr>
          <w:noProof/>
        </w:rPr>
        <w:fldChar w:fldCharType="separate"/>
      </w:r>
      <w:r>
        <w:rPr>
          <w:noProof/>
        </w:rPr>
        <w:t>18</w:t>
      </w:r>
      <w:r>
        <w:rPr>
          <w:noProof/>
        </w:rPr>
        <w:fldChar w:fldCharType="end"/>
      </w:r>
    </w:p>
    <w:p w14:paraId="7048D0CF" w14:textId="1E732A0A" w:rsidR="007C3D4C" w:rsidRDefault="007C3D4C">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_Toc122100977 \h </w:instrText>
      </w:r>
      <w:r>
        <w:rPr>
          <w:noProof/>
        </w:rPr>
      </w:r>
      <w:r>
        <w:rPr>
          <w:noProof/>
        </w:rPr>
        <w:fldChar w:fldCharType="separate"/>
      </w:r>
      <w:r>
        <w:rPr>
          <w:noProof/>
        </w:rPr>
        <w:t>18</w:t>
      </w:r>
      <w:r>
        <w:rPr>
          <w:noProof/>
        </w:rPr>
        <w:fldChar w:fldCharType="end"/>
      </w:r>
    </w:p>
    <w:p w14:paraId="347F8717" w14:textId="7851BE74" w:rsidR="007C3D4C" w:rsidRDefault="007C3D4C">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_Toc122100978 \h </w:instrText>
      </w:r>
      <w:r>
        <w:rPr>
          <w:noProof/>
        </w:rPr>
      </w:r>
      <w:r>
        <w:rPr>
          <w:noProof/>
        </w:rPr>
        <w:fldChar w:fldCharType="separate"/>
      </w:r>
      <w:r>
        <w:rPr>
          <w:noProof/>
        </w:rPr>
        <w:t>18</w:t>
      </w:r>
      <w:r>
        <w:rPr>
          <w:noProof/>
        </w:rPr>
        <w:fldChar w:fldCharType="end"/>
      </w:r>
    </w:p>
    <w:p w14:paraId="1B6E5ACB" w14:textId="5FD129B2" w:rsidR="007C3D4C" w:rsidRDefault="007C3D4C">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_Toc122100979 \h </w:instrText>
      </w:r>
      <w:r>
        <w:rPr>
          <w:noProof/>
        </w:rPr>
      </w:r>
      <w:r>
        <w:rPr>
          <w:noProof/>
        </w:rPr>
        <w:fldChar w:fldCharType="separate"/>
      </w:r>
      <w:r>
        <w:rPr>
          <w:noProof/>
        </w:rPr>
        <w:t>18</w:t>
      </w:r>
      <w:r>
        <w:rPr>
          <w:noProof/>
        </w:rPr>
        <w:fldChar w:fldCharType="end"/>
      </w:r>
    </w:p>
    <w:p w14:paraId="739DE4A0" w14:textId="62C33CA9" w:rsidR="007C3D4C" w:rsidRDefault="007C3D4C">
      <w:pPr>
        <w:pStyle w:val="TOC2"/>
        <w:rPr>
          <w:rFonts w:asciiTheme="minorHAnsi" w:hAnsiTheme="minorHAnsi" w:cstheme="minorBidi"/>
          <w:noProof/>
          <w:sz w:val="22"/>
          <w:szCs w:val="22"/>
          <w:lang w:eastAsia="en-GB"/>
        </w:rPr>
      </w:pPr>
      <w:r>
        <w:rPr>
          <w:noProof/>
          <w:lang w:eastAsia="zh-CN"/>
        </w:rPr>
        <w:t>5</w:t>
      </w:r>
      <w:r>
        <w:rPr>
          <w:noProof/>
        </w:rPr>
        <w:t>.</w:t>
      </w:r>
      <w:r>
        <w:rPr>
          <w:noProof/>
          <w:lang w:eastAsia="zh-CN"/>
        </w:rPr>
        <w:t>2</w:t>
      </w:r>
      <w:r>
        <w:rPr>
          <w:rFonts w:asciiTheme="minorHAnsi"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_Toc122100980 \h </w:instrText>
      </w:r>
      <w:r>
        <w:rPr>
          <w:noProof/>
        </w:rPr>
      </w:r>
      <w:r>
        <w:rPr>
          <w:noProof/>
        </w:rPr>
        <w:fldChar w:fldCharType="separate"/>
      </w:r>
      <w:r>
        <w:rPr>
          <w:noProof/>
        </w:rPr>
        <w:t>19</w:t>
      </w:r>
      <w:r>
        <w:rPr>
          <w:noProof/>
        </w:rPr>
        <w:fldChar w:fldCharType="end"/>
      </w:r>
    </w:p>
    <w:p w14:paraId="0B58C7E3" w14:textId="70F24FF5" w:rsidR="007C3D4C" w:rsidRDefault="007C3D4C">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_Toc122100981 \h </w:instrText>
      </w:r>
      <w:r>
        <w:rPr>
          <w:noProof/>
        </w:rPr>
      </w:r>
      <w:r>
        <w:rPr>
          <w:noProof/>
        </w:rPr>
        <w:fldChar w:fldCharType="separate"/>
      </w:r>
      <w:r>
        <w:rPr>
          <w:noProof/>
        </w:rPr>
        <w:t>19</w:t>
      </w:r>
      <w:r>
        <w:rPr>
          <w:noProof/>
        </w:rPr>
        <w:fldChar w:fldCharType="end"/>
      </w:r>
    </w:p>
    <w:p w14:paraId="67F90962" w14:textId="4110B677" w:rsidR="007C3D4C" w:rsidRDefault="007C3D4C">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_Toc122100982 \h </w:instrText>
      </w:r>
      <w:r>
        <w:rPr>
          <w:noProof/>
        </w:rPr>
      </w:r>
      <w:r>
        <w:rPr>
          <w:noProof/>
        </w:rPr>
        <w:fldChar w:fldCharType="separate"/>
      </w:r>
      <w:r>
        <w:rPr>
          <w:noProof/>
        </w:rPr>
        <w:t>31</w:t>
      </w:r>
      <w:r>
        <w:rPr>
          <w:noProof/>
        </w:rPr>
        <w:fldChar w:fldCharType="end"/>
      </w:r>
    </w:p>
    <w:p w14:paraId="57E9DE19" w14:textId="02DAB728" w:rsidR="007C3D4C" w:rsidRDefault="007C3D4C">
      <w:pPr>
        <w:pStyle w:val="TOC4"/>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_Toc122100983 \h </w:instrText>
      </w:r>
      <w:r>
        <w:rPr>
          <w:noProof/>
        </w:rPr>
      </w:r>
      <w:r>
        <w:rPr>
          <w:noProof/>
        </w:rPr>
        <w:fldChar w:fldCharType="separate"/>
      </w:r>
      <w:r>
        <w:rPr>
          <w:noProof/>
        </w:rPr>
        <w:t>31</w:t>
      </w:r>
      <w:r>
        <w:rPr>
          <w:noProof/>
        </w:rPr>
        <w:fldChar w:fldCharType="end"/>
      </w:r>
    </w:p>
    <w:p w14:paraId="41FA5BB2" w14:textId="02330132" w:rsidR="007C3D4C" w:rsidRDefault="007C3D4C">
      <w:pPr>
        <w:pStyle w:val="TOC4"/>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_Toc122100984 \h </w:instrText>
      </w:r>
      <w:r>
        <w:rPr>
          <w:noProof/>
        </w:rPr>
      </w:r>
      <w:r>
        <w:rPr>
          <w:noProof/>
        </w:rPr>
        <w:fldChar w:fldCharType="separate"/>
      </w:r>
      <w:r>
        <w:rPr>
          <w:noProof/>
        </w:rPr>
        <w:t>31</w:t>
      </w:r>
      <w:r>
        <w:rPr>
          <w:noProof/>
        </w:rPr>
        <w:fldChar w:fldCharType="end"/>
      </w:r>
    </w:p>
    <w:p w14:paraId="3C9C83BF" w14:textId="6DDD2676" w:rsidR="007C3D4C" w:rsidRDefault="007C3D4C">
      <w:pPr>
        <w:pStyle w:val="TOC4"/>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_Toc122100985 \h </w:instrText>
      </w:r>
      <w:r>
        <w:rPr>
          <w:noProof/>
        </w:rPr>
      </w:r>
      <w:r>
        <w:rPr>
          <w:noProof/>
        </w:rPr>
        <w:fldChar w:fldCharType="separate"/>
      </w:r>
      <w:r>
        <w:rPr>
          <w:noProof/>
        </w:rPr>
        <w:t>31</w:t>
      </w:r>
      <w:r>
        <w:rPr>
          <w:noProof/>
        </w:rPr>
        <w:fldChar w:fldCharType="end"/>
      </w:r>
    </w:p>
    <w:p w14:paraId="5B77062F" w14:textId="10104EC3" w:rsidR="007C3D4C" w:rsidRDefault="007C3D4C">
      <w:pPr>
        <w:pStyle w:val="TOC5"/>
        <w:rPr>
          <w:rFonts w:asciiTheme="minorHAnsi" w:hAnsiTheme="minorHAnsi" w:cstheme="minorBidi"/>
          <w:noProof/>
          <w:sz w:val="22"/>
          <w:szCs w:val="22"/>
          <w:lang w:eastAsia="en-GB"/>
        </w:rPr>
      </w:pPr>
      <w:r>
        <w:rPr>
          <w:noProof/>
        </w:rPr>
        <w:t>5.2.2.3.1</w:t>
      </w:r>
      <w:r>
        <w:rPr>
          <w:rFonts w:asciiTheme="minorHAnsi"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_Toc122100986 \h </w:instrText>
      </w:r>
      <w:r>
        <w:rPr>
          <w:noProof/>
        </w:rPr>
      </w:r>
      <w:r>
        <w:rPr>
          <w:noProof/>
        </w:rPr>
        <w:fldChar w:fldCharType="separate"/>
      </w:r>
      <w:r>
        <w:rPr>
          <w:noProof/>
        </w:rPr>
        <w:t>31</w:t>
      </w:r>
      <w:r>
        <w:rPr>
          <w:noProof/>
        </w:rPr>
        <w:fldChar w:fldCharType="end"/>
      </w:r>
    </w:p>
    <w:p w14:paraId="00352413" w14:textId="24D9C641" w:rsidR="007C3D4C" w:rsidRDefault="007C3D4C">
      <w:pPr>
        <w:pStyle w:val="TOC5"/>
        <w:rPr>
          <w:rFonts w:asciiTheme="minorHAnsi" w:hAnsiTheme="minorHAnsi" w:cstheme="minorBidi"/>
          <w:noProof/>
          <w:sz w:val="22"/>
          <w:szCs w:val="22"/>
          <w:lang w:eastAsia="en-GB"/>
        </w:rPr>
      </w:pPr>
      <w:r>
        <w:rPr>
          <w:noProof/>
        </w:rPr>
        <w:t>5.2.2.3.2</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_Toc122100987 \h </w:instrText>
      </w:r>
      <w:r>
        <w:rPr>
          <w:noProof/>
        </w:rPr>
      </w:r>
      <w:r>
        <w:rPr>
          <w:noProof/>
        </w:rPr>
        <w:fldChar w:fldCharType="separate"/>
      </w:r>
      <w:r>
        <w:rPr>
          <w:noProof/>
        </w:rPr>
        <w:t>32</w:t>
      </w:r>
      <w:r>
        <w:rPr>
          <w:noProof/>
        </w:rPr>
        <w:fldChar w:fldCharType="end"/>
      </w:r>
    </w:p>
    <w:p w14:paraId="11B5AF11" w14:textId="4AF8A1CB" w:rsidR="007C3D4C" w:rsidRDefault="007C3D4C">
      <w:pPr>
        <w:pStyle w:val="TOC3"/>
        <w:rPr>
          <w:rFonts w:asciiTheme="minorHAnsi" w:hAnsiTheme="minorHAnsi" w:cstheme="minorBidi"/>
          <w:noProof/>
          <w:sz w:val="22"/>
          <w:szCs w:val="22"/>
          <w:lang w:eastAsia="en-GB"/>
        </w:rPr>
      </w:pPr>
      <w:r>
        <w:rPr>
          <w:noProof/>
        </w:rPr>
        <w:t>5.2.3</w:t>
      </w:r>
      <w:r>
        <w:rPr>
          <w:rFonts w:asciiTheme="minorHAnsi" w:hAnsiTheme="minorHAnsi" w:cstheme="minorBid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_Toc122100988 \h </w:instrText>
      </w:r>
      <w:r>
        <w:rPr>
          <w:noProof/>
        </w:rPr>
      </w:r>
      <w:r>
        <w:rPr>
          <w:noProof/>
        </w:rPr>
        <w:fldChar w:fldCharType="separate"/>
      </w:r>
      <w:r>
        <w:rPr>
          <w:noProof/>
        </w:rPr>
        <w:t>32</w:t>
      </w:r>
      <w:r>
        <w:rPr>
          <w:noProof/>
        </w:rPr>
        <w:fldChar w:fldCharType="end"/>
      </w:r>
    </w:p>
    <w:p w14:paraId="0209E191" w14:textId="53BC29E6" w:rsidR="007C3D4C" w:rsidRDefault="007C3D4C">
      <w:pPr>
        <w:pStyle w:val="TOC4"/>
        <w:rPr>
          <w:rFonts w:asciiTheme="minorHAnsi" w:hAnsiTheme="minorHAnsi" w:cstheme="minorBidi"/>
          <w:noProof/>
          <w:sz w:val="22"/>
          <w:szCs w:val="22"/>
          <w:lang w:eastAsia="en-GB"/>
        </w:rPr>
      </w:pPr>
      <w:r>
        <w:rPr>
          <w:noProof/>
        </w:rPr>
        <w:t>5.2.3.1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_Toc122100989 \h </w:instrText>
      </w:r>
      <w:r>
        <w:rPr>
          <w:noProof/>
        </w:rPr>
      </w:r>
      <w:r>
        <w:rPr>
          <w:noProof/>
        </w:rPr>
        <w:fldChar w:fldCharType="separate"/>
      </w:r>
      <w:r>
        <w:rPr>
          <w:noProof/>
        </w:rPr>
        <w:t>32</w:t>
      </w:r>
      <w:r>
        <w:rPr>
          <w:noProof/>
        </w:rPr>
        <w:fldChar w:fldCharType="end"/>
      </w:r>
    </w:p>
    <w:p w14:paraId="501F36F9" w14:textId="35CC9447" w:rsidR="007C3D4C" w:rsidRDefault="007C3D4C">
      <w:pPr>
        <w:pStyle w:val="TOC4"/>
        <w:rPr>
          <w:rFonts w:asciiTheme="minorHAnsi" w:hAnsiTheme="minorHAnsi" w:cstheme="minorBidi"/>
          <w:noProof/>
          <w:sz w:val="22"/>
          <w:szCs w:val="22"/>
          <w:lang w:eastAsia="en-GB"/>
        </w:rPr>
      </w:pPr>
      <w:r>
        <w:rPr>
          <w:noProof/>
        </w:rPr>
        <w:t>5.2.3.2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_Toc122100990 \h </w:instrText>
      </w:r>
      <w:r>
        <w:rPr>
          <w:noProof/>
        </w:rPr>
      </w:r>
      <w:r>
        <w:rPr>
          <w:noProof/>
        </w:rPr>
        <w:fldChar w:fldCharType="separate"/>
      </w:r>
      <w:r>
        <w:rPr>
          <w:noProof/>
        </w:rPr>
        <w:t>33</w:t>
      </w:r>
      <w:r>
        <w:rPr>
          <w:noProof/>
        </w:rPr>
        <w:fldChar w:fldCharType="end"/>
      </w:r>
    </w:p>
    <w:p w14:paraId="588CBC71" w14:textId="2D8AC77F" w:rsidR="007C3D4C" w:rsidRDefault="007C3D4C">
      <w:pPr>
        <w:pStyle w:val="TOC4"/>
        <w:rPr>
          <w:rFonts w:asciiTheme="minorHAnsi" w:hAnsiTheme="minorHAnsi" w:cstheme="minorBidi"/>
          <w:noProof/>
          <w:sz w:val="22"/>
          <w:szCs w:val="22"/>
          <w:lang w:eastAsia="en-GB"/>
        </w:rPr>
      </w:pPr>
      <w:r>
        <w:rPr>
          <w:noProof/>
        </w:rPr>
        <w:t>5.2.3.3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_Toc122100991 \h </w:instrText>
      </w:r>
      <w:r>
        <w:rPr>
          <w:noProof/>
        </w:rPr>
      </w:r>
      <w:r>
        <w:rPr>
          <w:noProof/>
        </w:rPr>
        <w:fldChar w:fldCharType="separate"/>
      </w:r>
      <w:r>
        <w:rPr>
          <w:noProof/>
        </w:rPr>
        <w:t>33</w:t>
      </w:r>
      <w:r>
        <w:rPr>
          <w:noProof/>
        </w:rPr>
        <w:fldChar w:fldCharType="end"/>
      </w:r>
    </w:p>
    <w:p w14:paraId="2A2610C5" w14:textId="02140437" w:rsidR="007C3D4C" w:rsidRDefault="007C3D4C">
      <w:pPr>
        <w:pStyle w:val="TOC5"/>
        <w:rPr>
          <w:rFonts w:asciiTheme="minorHAnsi" w:hAnsiTheme="minorHAnsi" w:cstheme="minorBidi"/>
          <w:noProof/>
          <w:sz w:val="22"/>
          <w:szCs w:val="22"/>
          <w:lang w:eastAsia="en-GB"/>
        </w:rPr>
      </w:pPr>
      <w:r>
        <w:rPr>
          <w:noProof/>
        </w:rPr>
        <w:t>5.2.3.3.1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_Toc122100992 \h </w:instrText>
      </w:r>
      <w:r>
        <w:rPr>
          <w:noProof/>
        </w:rPr>
      </w:r>
      <w:r>
        <w:rPr>
          <w:noProof/>
        </w:rPr>
        <w:fldChar w:fldCharType="separate"/>
      </w:r>
      <w:r>
        <w:rPr>
          <w:noProof/>
        </w:rPr>
        <w:t>33</w:t>
      </w:r>
      <w:r>
        <w:rPr>
          <w:noProof/>
        </w:rPr>
        <w:fldChar w:fldCharType="end"/>
      </w:r>
    </w:p>
    <w:p w14:paraId="115E279E" w14:textId="08699A01" w:rsidR="007C3D4C" w:rsidRDefault="007C3D4C">
      <w:pPr>
        <w:pStyle w:val="TOC3"/>
        <w:rPr>
          <w:rFonts w:asciiTheme="minorHAnsi" w:hAnsiTheme="minorHAnsi" w:cstheme="minorBidi"/>
          <w:noProof/>
          <w:sz w:val="22"/>
          <w:szCs w:val="22"/>
          <w:lang w:eastAsia="en-GB"/>
        </w:rPr>
      </w:pPr>
      <w:r>
        <w:rPr>
          <w:noProof/>
        </w:rPr>
        <w:t>5.2.4</w:t>
      </w:r>
      <w:r>
        <w:rPr>
          <w:rFonts w:asciiTheme="minorHAnsi" w:hAnsiTheme="minorHAnsi" w:cstheme="minorBid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_Toc122100993 \h </w:instrText>
      </w:r>
      <w:r>
        <w:rPr>
          <w:noProof/>
        </w:rPr>
      </w:r>
      <w:r>
        <w:rPr>
          <w:noProof/>
        </w:rPr>
        <w:fldChar w:fldCharType="separate"/>
      </w:r>
      <w:r>
        <w:rPr>
          <w:noProof/>
        </w:rPr>
        <w:t>34</w:t>
      </w:r>
      <w:r>
        <w:rPr>
          <w:noProof/>
        </w:rPr>
        <w:fldChar w:fldCharType="end"/>
      </w:r>
    </w:p>
    <w:p w14:paraId="642287E7" w14:textId="56E0C116" w:rsidR="007C3D4C" w:rsidRDefault="007C3D4C">
      <w:pPr>
        <w:pStyle w:val="TOC4"/>
        <w:rPr>
          <w:rFonts w:asciiTheme="minorHAnsi" w:hAnsiTheme="minorHAnsi" w:cstheme="minorBidi"/>
          <w:noProof/>
          <w:sz w:val="22"/>
          <w:szCs w:val="22"/>
          <w:lang w:eastAsia="en-GB"/>
        </w:rPr>
      </w:pPr>
      <w:r>
        <w:rPr>
          <w:noProof/>
        </w:rPr>
        <w:t>5.2.4.1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_Toc122100994 \h </w:instrText>
      </w:r>
      <w:r>
        <w:rPr>
          <w:noProof/>
        </w:rPr>
      </w:r>
      <w:r>
        <w:rPr>
          <w:noProof/>
        </w:rPr>
        <w:fldChar w:fldCharType="separate"/>
      </w:r>
      <w:r>
        <w:rPr>
          <w:noProof/>
        </w:rPr>
        <w:t>34</w:t>
      </w:r>
      <w:r>
        <w:rPr>
          <w:noProof/>
        </w:rPr>
        <w:fldChar w:fldCharType="end"/>
      </w:r>
    </w:p>
    <w:p w14:paraId="1BC488E7" w14:textId="4E731518" w:rsidR="007C3D4C" w:rsidRDefault="007C3D4C">
      <w:pPr>
        <w:pStyle w:val="TOC4"/>
        <w:rPr>
          <w:rFonts w:asciiTheme="minorHAnsi" w:hAnsiTheme="minorHAnsi" w:cstheme="minorBidi"/>
          <w:noProof/>
          <w:sz w:val="22"/>
          <w:szCs w:val="22"/>
          <w:lang w:eastAsia="en-GB"/>
        </w:rPr>
      </w:pPr>
      <w:r>
        <w:rPr>
          <w:noProof/>
        </w:rPr>
        <w:t>5.2.4.2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_Toc122100995 \h </w:instrText>
      </w:r>
      <w:r>
        <w:rPr>
          <w:noProof/>
        </w:rPr>
      </w:r>
      <w:r>
        <w:rPr>
          <w:noProof/>
        </w:rPr>
        <w:fldChar w:fldCharType="separate"/>
      </w:r>
      <w:r>
        <w:rPr>
          <w:noProof/>
        </w:rPr>
        <w:t>34</w:t>
      </w:r>
      <w:r>
        <w:rPr>
          <w:noProof/>
        </w:rPr>
        <w:fldChar w:fldCharType="end"/>
      </w:r>
    </w:p>
    <w:p w14:paraId="5DC4D38B" w14:textId="4B772C07" w:rsidR="007C3D4C" w:rsidRDefault="007C3D4C">
      <w:pPr>
        <w:pStyle w:val="TOC4"/>
        <w:rPr>
          <w:rFonts w:asciiTheme="minorHAnsi" w:hAnsiTheme="minorHAnsi" w:cstheme="minorBidi"/>
          <w:noProof/>
          <w:sz w:val="22"/>
          <w:szCs w:val="22"/>
          <w:lang w:eastAsia="en-GB"/>
        </w:rPr>
      </w:pPr>
      <w:r>
        <w:rPr>
          <w:noProof/>
        </w:rPr>
        <w:t>5.2.4.3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_Toc122100996 \h </w:instrText>
      </w:r>
      <w:r>
        <w:rPr>
          <w:noProof/>
        </w:rPr>
      </w:r>
      <w:r>
        <w:rPr>
          <w:noProof/>
        </w:rPr>
        <w:fldChar w:fldCharType="separate"/>
      </w:r>
      <w:r>
        <w:rPr>
          <w:noProof/>
        </w:rPr>
        <w:t>34</w:t>
      </w:r>
      <w:r>
        <w:rPr>
          <w:noProof/>
        </w:rPr>
        <w:fldChar w:fldCharType="end"/>
      </w:r>
    </w:p>
    <w:p w14:paraId="62F45C3A" w14:textId="7C03FD23" w:rsidR="007C3D4C" w:rsidRDefault="007C3D4C">
      <w:pPr>
        <w:pStyle w:val="TOC5"/>
        <w:rPr>
          <w:rFonts w:asciiTheme="minorHAnsi" w:hAnsiTheme="minorHAnsi" w:cstheme="minorBidi"/>
          <w:noProof/>
          <w:sz w:val="22"/>
          <w:szCs w:val="22"/>
          <w:lang w:eastAsia="en-GB"/>
        </w:rPr>
      </w:pPr>
      <w:r>
        <w:rPr>
          <w:noProof/>
        </w:rPr>
        <w:t>5.2.4.3.1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_Toc122100997 \h </w:instrText>
      </w:r>
      <w:r>
        <w:rPr>
          <w:noProof/>
        </w:rPr>
      </w:r>
      <w:r>
        <w:rPr>
          <w:noProof/>
        </w:rPr>
        <w:fldChar w:fldCharType="separate"/>
      </w:r>
      <w:r>
        <w:rPr>
          <w:noProof/>
        </w:rPr>
        <w:t>34</w:t>
      </w:r>
      <w:r>
        <w:rPr>
          <w:noProof/>
        </w:rPr>
        <w:fldChar w:fldCharType="end"/>
      </w:r>
    </w:p>
    <w:p w14:paraId="53830A04" w14:textId="7F876AD8" w:rsidR="007C3D4C" w:rsidRDefault="007C3D4C">
      <w:pPr>
        <w:pStyle w:val="TOC3"/>
        <w:rPr>
          <w:rFonts w:asciiTheme="minorHAnsi" w:hAnsiTheme="minorHAnsi" w:cstheme="minorBidi"/>
          <w:noProof/>
          <w:sz w:val="22"/>
          <w:szCs w:val="22"/>
          <w:lang w:eastAsia="en-GB"/>
        </w:rPr>
      </w:pPr>
      <w:r>
        <w:rPr>
          <w:noProof/>
        </w:rPr>
        <w:t>5.2.5</w:t>
      </w:r>
      <w:r>
        <w:rPr>
          <w:rFonts w:asciiTheme="minorHAnsi" w:hAnsiTheme="minorHAnsi" w:cstheme="minorBid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_Toc122100998 \h </w:instrText>
      </w:r>
      <w:r>
        <w:rPr>
          <w:noProof/>
        </w:rPr>
      </w:r>
      <w:r>
        <w:rPr>
          <w:noProof/>
        </w:rPr>
        <w:fldChar w:fldCharType="separate"/>
      </w:r>
      <w:r>
        <w:rPr>
          <w:noProof/>
        </w:rPr>
        <w:t>35</w:t>
      </w:r>
      <w:r>
        <w:rPr>
          <w:noProof/>
        </w:rPr>
        <w:fldChar w:fldCharType="end"/>
      </w:r>
    </w:p>
    <w:p w14:paraId="65241956" w14:textId="196E80B9" w:rsidR="007C3D4C" w:rsidRDefault="007C3D4C">
      <w:pPr>
        <w:pStyle w:val="TOC4"/>
        <w:rPr>
          <w:rFonts w:asciiTheme="minorHAnsi" w:hAnsiTheme="minorHAnsi" w:cstheme="minorBidi"/>
          <w:noProof/>
          <w:sz w:val="22"/>
          <w:szCs w:val="22"/>
          <w:lang w:eastAsia="en-GB"/>
        </w:rPr>
      </w:pPr>
      <w:r>
        <w:rPr>
          <w:noProof/>
        </w:rPr>
        <w:t>5.2.5.1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_Toc122100999 \h </w:instrText>
      </w:r>
      <w:r>
        <w:rPr>
          <w:noProof/>
        </w:rPr>
      </w:r>
      <w:r>
        <w:rPr>
          <w:noProof/>
        </w:rPr>
        <w:fldChar w:fldCharType="separate"/>
      </w:r>
      <w:r>
        <w:rPr>
          <w:noProof/>
        </w:rPr>
        <w:t>35</w:t>
      </w:r>
      <w:r>
        <w:rPr>
          <w:noProof/>
        </w:rPr>
        <w:fldChar w:fldCharType="end"/>
      </w:r>
    </w:p>
    <w:p w14:paraId="34ECE8EF" w14:textId="74B184F0" w:rsidR="007C3D4C" w:rsidRDefault="007C3D4C">
      <w:pPr>
        <w:pStyle w:val="TOC4"/>
        <w:rPr>
          <w:rFonts w:asciiTheme="minorHAnsi" w:hAnsiTheme="minorHAnsi" w:cstheme="minorBidi"/>
          <w:noProof/>
          <w:sz w:val="22"/>
          <w:szCs w:val="22"/>
          <w:lang w:eastAsia="en-GB"/>
        </w:rPr>
      </w:pPr>
      <w:r>
        <w:rPr>
          <w:noProof/>
        </w:rPr>
        <w:t>5.2.5.2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_Toc122101000 \h </w:instrText>
      </w:r>
      <w:r>
        <w:rPr>
          <w:noProof/>
        </w:rPr>
      </w:r>
      <w:r>
        <w:rPr>
          <w:noProof/>
        </w:rPr>
        <w:fldChar w:fldCharType="separate"/>
      </w:r>
      <w:r>
        <w:rPr>
          <w:noProof/>
        </w:rPr>
        <w:t>35</w:t>
      </w:r>
      <w:r>
        <w:rPr>
          <w:noProof/>
        </w:rPr>
        <w:fldChar w:fldCharType="end"/>
      </w:r>
    </w:p>
    <w:p w14:paraId="7FB0F9DA" w14:textId="5DA7F35B" w:rsidR="007C3D4C" w:rsidRDefault="007C3D4C">
      <w:pPr>
        <w:pStyle w:val="TOC4"/>
        <w:rPr>
          <w:rFonts w:asciiTheme="minorHAnsi" w:hAnsiTheme="minorHAnsi" w:cstheme="minorBidi"/>
          <w:noProof/>
          <w:sz w:val="22"/>
          <w:szCs w:val="22"/>
          <w:lang w:eastAsia="en-GB"/>
        </w:rPr>
      </w:pPr>
      <w:r>
        <w:rPr>
          <w:noProof/>
        </w:rPr>
        <w:t>5.2.5.3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_Toc122101001 \h </w:instrText>
      </w:r>
      <w:r>
        <w:rPr>
          <w:noProof/>
        </w:rPr>
      </w:r>
      <w:r>
        <w:rPr>
          <w:noProof/>
        </w:rPr>
        <w:fldChar w:fldCharType="separate"/>
      </w:r>
      <w:r>
        <w:rPr>
          <w:noProof/>
        </w:rPr>
        <w:t>35</w:t>
      </w:r>
      <w:r>
        <w:rPr>
          <w:noProof/>
        </w:rPr>
        <w:fldChar w:fldCharType="end"/>
      </w:r>
    </w:p>
    <w:p w14:paraId="436E2904" w14:textId="5FB6EB9E" w:rsidR="007C3D4C" w:rsidRDefault="007C3D4C">
      <w:pPr>
        <w:pStyle w:val="TOC5"/>
        <w:rPr>
          <w:rFonts w:asciiTheme="minorHAnsi" w:hAnsiTheme="minorHAnsi" w:cstheme="minorBidi"/>
          <w:noProof/>
          <w:sz w:val="22"/>
          <w:szCs w:val="22"/>
          <w:lang w:eastAsia="en-GB"/>
        </w:rPr>
      </w:pPr>
      <w:r>
        <w:rPr>
          <w:noProof/>
        </w:rPr>
        <w:t>5.2.5.3.1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_Toc122101002 \h </w:instrText>
      </w:r>
      <w:r>
        <w:rPr>
          <w:noProof/>
        </w:rPr>
      </w:r>
      <w:r>
        <w:rPr>
          <w:noProof/>
        </w:rPr>
        <w:fldChar w:fldCharType="separate"/>
      </w:r>
      <w:r>
        <w:rPr>
          <w:noProof/>
        </w:rPr>
        <w:t>35</w:t>
      </w:r>
      <w:r>
        <w:rPr>
          <w:noProof/>
        </w:rPr>
        <w:fldChar w:fldCharType="end"/>
      </w:r>
    </w:p>
    <w:p w14:paraId="74284C00" w14:textId="67280480" w:rsidR="007C3D4C" w:rsidRDefault="007C3D4C">
      <w:pPr>
        <w:pStyle w:val="TOC3"/>
        <w:rPr>
          <w:rFonts w:asciiTheme="minorHAnsi" w:hAnsiTheme="minorHAnsi" w:cstheme="minorBidi"/>
          <w:noProof/>
          <w:sz w:val="22"/>
          <w:szCs w:val="22"/>
          <w:lang w:eastAsia="en-GB"/>
        </w:rPr>
      </w:pPr>
      <w:r>
        <w:rPr>
          <w:noProof/>
        </w:rPr>
        <w:t>5.2.6</w:t>
      </w:r>
      <w:r>
        <w:rPr>
          <w:rFonts w:asciiTheme="minorHAnsi" w:hAnsiTheme="minorHAnsi" w:cstheme="minorBid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_Toc122101003 \h </w:instrText>
      </w:r>
      <w:r>
        <w:rPr>
          <w:noProof/>
        </w:rPr>
      </w:r>
      <w:r>
        <w:rPr>
          <w:noProof/>
        </w:rPr>
        <w:fldChar w:fldCharType="separate"/>
      </w:r>
      <w:r>
        <w:rPr>
          <w:noProof/>
        </w:rPr>
        <w:t>36</w:t>
      </w:r>
      <w:r>
        <w:rPr>
          <w:noProof/>
        </w:rPr>
        <w:fldChar w:fldCharType="end"/>
      </w:r>
    </w:p>
    <w:p w14:paraId="48F89C21" w14:textId="36C45ED1" w:rsidR="007C3D4C" w:rsidRDefault="007C3D4C">
      <w:pPr>
        <w:pStyle w:val="TOC4"/>
        <w:rPr>
          <w:rFonts w:asciiTheme="minorHAnsi" w:hAnsiTheme="minorHAnsi" w:cstheme="minorBidi"/>
          <w:noProof/>
          <w:sz w:val="22"/>
          <w:szCs w:val="22"/>
          <w:lang w:eastAsia="en-GB"/>
        </w:rPr>
      </w:pPr>
      <w:r>
        <w:rPr>
          <w:noProof/>
        </w:rPr>
        <w:t>5.2.6.1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_Toc122101004 \h </w:instrText>
      </w:r>
      <w:r>
        <w:rPr>
          <w:noProof/>
        </w:rPr>
      </w:r>
      <w:r>
        <w:rPr>
          <w:noProof/>
        </w:rPr>
        <w:fldChar w:fldCharType="separate"/>
      </w:r>
      <w:r>
        <w:rPr>
          <w:noProof/>
        </w:rPr>
        <w:t>36</w:t>
      </w:r>
      <w:r>
        <w:rPr>
          <w:noProof/>
        </w:rPr>
        <w:fldChar w:fldCharType="end"/>
      </w:r>
    </w:p>
    <w:p w14:paraId="048A68D8" w14:textId="091A97D8" w:rsidR="007C3D4C" w:rsidRDefault="007C3D4C">
      <w:pPr>
        <w:pStyle w:val="TOC4"/>
        <w:rPr>
          <w:rFonts w:asciiTheme="minorHAnsi" w:hAnsiTheme="minorHAnsi" w:cstheme="minorBidi"/>
          <w:noProof/>
          <w:sz w:val="22"/>
          <w:szCs w:val="22"/>
          <w:lang w:eastAsia="en-GB"/>
        </w:rPr>
      </w:pPr>
      <w:r>
        <w:rPr>
          <w:noProof/>
        </w:rPr>
        <w:t>5.2.6.2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_Toc122101005 \h </w:instrText>
      </w:r>
      <w:r>
        <w:rPr>
          <w:noProof/>
        </w:rPr>
      </w:r>
      <w:r>
        <w:rPr>
          <w:noProof/>
        </w:rPr>
        <w:fldChar w:fldCharType="separate"/>
      </w:r>
      <w:r>
        <w:rPr>
          <w:noProof/>
        </w:rPr>
        <w:t>36</w:t>
      </w:r>
      <w:r>
        <w:rPr>
          <w:noProof/>
        </w:rPr>
        <w:fldChar w:fldCharType="end"/>
      </w:r>
    </w:p>
    <w:p w14:paraId="4CE4EB8D" w14:textId="5492A03C" w:rsidR="007C3D4C" w:rsidRDefault="007C3D4C">
      <w:pPr>
        <w:pStyle w:val="TOC4"/>
        <w:rPr>
          <w:rFonts w:asciiTheme="minorHAnsi" w:hAnsiTheme="minorHAnsi" w:cstheme="minorBidi"/>
          <w:noProof/>
          <w:sz w:val="22"/>
          <w:szCs w:val="22"/>
          <w:lang w:eastAsia="en-GB"/>
        </w:rPr>
      </w:pPr>
      <w:r>
        <w:rPr>
          <w:noProof/>
        </w:rPr>
        <w:t>5.2.6.3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_Toc122101006 \h </w:instrText>
      </w:r>
      <w:r>
        <w:rPr>
          <w:noProof/>
        </w:rPr>
      </w:r>
      <w:r>
        <w:rPr>
          <w:noProof/>
        </w:rPr>
        <w:fldChar w:fldCharType="separate"/>
      </w:r>
      <w:r>
        <w:rPr>
          <w:noProof/>
        </w:rPr>
        <w:t>37</w:t>
      </w:r>
      <w:r>
        <w:rPr>
          <w:noProof/>
        </w:rPr>
        <w:fldChar w:fldCharType="end"/>
      </w:r>
    </w:p>
    <w:p w14:paraId="052D6C33" w14:textId="4DB08288" w:rsidR="007C3D4C" w:rsidRDefault="007C3D4C">
      <w:pPr>
        <w:pStyle w:val="TOC5"/>
        <w:rPr>
          <w:rFonts w:asciiTheme="minorHAnsi" w:hAnsiTheme="minorHAnsi" w:cstheme="minorBidi"/>
          <w:noProof/>
          <w:sz w:val="22"/>
          <w:szCs w:val="22"/>
          <w:lang w:eastAsia="en-GB"/>
        </w:rPr>
      </w:pPr>
      <w:r>
        <w:rPr>
          <w:noProof/>
        </w:rPr>
        <w:t>5.2.6.3.1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_Toc122101007 \h </w:instrText>
      </w:r>
      <w:r>
        <w:rPr>
          <w:noProof/>
        </w:rPr>
      </w:r>
      <w:r>
        <w:rPr>
          <w:noProof/>
        </w:rPr>
        <w:fldChar w:fldCharType="separate"/>
      </w:r>
      <w:r>
        <w:rPr>
          <w:noProof/>
        </w:rPr>
        <w:t>37</w:t>
      </w:r>
      <w:r>
        <w:rPr>
          <w:noProof/>
        </w:rPr>
        <w:fldChar w:fldCharType="end"/>
      </w:r>
    </w:p>
    <w:p w14:paraId="3A9C8A30" w14:textId="7F6027A6" w:rsidR="007C3D4C" w:rsidRDefault="007C3D4C">
      <w:pPr>
        <w:pStyle w:val="TOC5"/>
        <w:rPr>
          <w:rFonts w:asciiTheme="minorHAnsi" w:hAnsiTheme="minorHAnsi" w:cstheme="minorBidi"/>
          <w:noProof/>
          <w:sz w:val="22"/>
          <w:szCs w:val="22"/>
          <w:lang w:eastAsia="en-GB"/>
        </w:rPr>
      </w:pPr>
      <w:r>
        <w:rPr>
          <w:noProof/>
        </w:rPr>
        <w:t>5.2.6.3.2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_Toc122101008 \h </w:instrText>
      </w:r>
      <w:r>
        <w:rPr>
          <w:noProof/>
        </w:rPr>
      </w:r>
      <w:r>
        <w:rPr>
          <w:noProof/>
        </w:rPr>
        <w:fldChar w:fldCharType="separate"/>
      </w:r>
      <w:r>
        <w:rPr>
          <w:noProof/>
        </w:rPr>
        <w:t>37</w:t>
      </w:r>
      <w:r>
        <w:rPr>
          <w:noProof/>
        </w:rPr>
        <w:fldChar w:fldCharType="end"/>
      </w:r>
    </w:p>
    <w:p w14:paraId="226E2CFB" w14:textId="4B85A174" w:rsidR="007C3D4C" w:rsidRDefault="007C3D4C">
      <w:pPr>
        <w:pStyle w:val="TOC5"/>
        <w:rPr>
          <w:rFonts w:asciiTheme="minorHAnsi" w:hAnsiTheme="minorHAnsi" w:cstheme="minorBidi"/>
          <w:noProof/>
          <w:sz w:val="22"/>
          <w:szCs w:val="22"/>
          <w:lang w:eastAsia="en-GB"/>
        </w:rPr>
      </w:pPr>
      <w:r>
        <w:rPr>
          <w:noProof/>
        </w:rPr>
        <w:t>5.2.6.3.3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_Toc122101009 \h </w:instrText>
      </w:r>
      <w:r>
        <w:rPr>
          <w:noProof/>
        </w:rPr>
      </w:r>
      <w:r>
        <w:rPr>
          <w:noProof/>
        </w:rPr>
        <w:fldChar w:fldCharType="separate"/>
      </w:r>
      <w:r>
        <w:rPr>
          <w:noProof/>
        </w:rPr>
        <w:t>38</w:t>
      </w:r>
      <w:r>
        <w:rPr>
          <w:noProof/>
        </w:rPr>
        <w:fldChar w:fldCharType="end"/>
      </w:r>
    </w:p>
    <w:p w14:paraId="77C04EFB" w14:textId="6FD9E378" w:rsidR="007C3D4C" w:rsidRDefault="007C3D4C">
      <w:pPr>
        <w:pStyle w:val="TOC3"/>
        <w:rPr>
          <w:rFonts w:asciiTheme="minorHAnsi" w:hAnsiTheme="minorHAnsi" w:cstheme="minorBidi"/>
          <w:noProof/>
          <w:sz w:val="22"/>
          <w:szCs w:val="22"/>
          <w:lang w:eastAsia="en-GB"/>
        </w:rPr>
      </w:pPr>
      <w:r>
        <w:rPr>
          <w:noProof/>
        </w:rPr>
        <w:lastRenderedPageBreak/>
        <w:t>5.2.7</w:t>
      </w:r>
      <w:r>
        <w:rPr>
          <w:rFonts w:asciiTheme="minorHAnsi" w:hAnsiTheme="minorHAnsi" w:cstheme="minorBid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_Toc122101010 \h </w:instrText>
      </w:r>
      <w:r>
        <w:rPr>
          <w:noProof/>
        </w:rPr>
      </w:r>
      <w:r>
        <w:rPr>
          <w:noProof/>
        </w:rPr>
        <w:fldChar w:fldCharType="separate"/>
      </w:r>
      <w:r>
        <w:rPr>
          <w:noProof/>
        </w:rPr>
        <w:t>38</w:t>
      </w:r>
      <w:r>
        <w:rPr>
          <w:noProof/>
        </w:rPr>
        <w:fldChar w:fldCharType="end"/>
      </w:r>
    </w:p>
    <w:p w14:paraId="27A2DD0F" w14:textId="05080AD2" w:rsidR="007C3D4C" w:rsidRDefault="007C3D4C">
      <w:pPr>
        <w:pStyle w:val="TOC4"/>
        <w:rPr>
          <w:rFonts w:asciiTheme="minorHAnsi" w:hAnsiTheme="minorHAnsi" w:cstheme="minorBidi"/>
          <w:noProof/>
          <w:sz w:val="22"/>
          <w:szCs w:val="22"/>
          <w:lang w:eastAsia="en-GB"/>
        </w:rPr>
      </w:pPr>
      <w:r>
        <w:rPr>
          <w:noProof/>
        </w:rPr>
        <w:t>5.2.7.1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_Toc122101011 \h </w:instrText>
      </w:r>
      <w:r>
        <w:rPr>
          <w:noProof/>
        </w:rPr>
      </w:r>
      <w:r>
        <w:rPr>
          <w:noProof/>
        </w:rPr>
        <w:fldChar w:fldCharType="separate"/>
      </w:r>
      <w:r>
        <w:rPr>
          <w:noProof/>
        </w:rPr>
        <w:t>38</w:t>
      </w:r>
      <w:r>
        <w:rPr>
          <w:noProof/>
        </w:rPr>
        <w:fldChar w:fldCharType="end"/>
      </w:r>
    </w:p>
    <w:p w14:paraId="2E075541" w14:textId="7F871593" w:rsidR="007C3D4C" w:rsidRDefault="007C3D4C">
      <w:pPr>
        <w:pStyle w:val="TOC4"/>
        <w:rPr>
          <w:rFonts w:asciiTheme="minorHAnsi" w:hAnsiTheme="minorHAnsi" w:cstheme="minorBidi"/>
          <w:noProof/>
          <w:sz w:val="22"/>
          <w:szCs w:val="22"/>
          <w:lang w:eastAsia="en-GB"/>
        </w:rPr>
      </w:pPr>
      <w:r>
        <w:rPr>
          <w:noProof/>
        </w:rPr>
        <w:t>5.2.7.2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_Toc122101012 \h </w:instrText>
      </w:r>
      <w:r>
        <w:rPr>
          <w:noProof/>
        </w:rPr>
      </w:r>
      <w:r>
        <w:rPr>
          <w:noProof/>
        </w:rPr>
        <w:fldChar w:fldCharType="separate"/>
      </w:r>
      <w:r>
        <w:rPr>
          <w:noProof/>
        </w:rPr>
        <w:t>39</w:t>
      </w:r>
      <w:r>
        <w:rPr>
          <w:noProof/>
        </w:rPr>
        <w:fldChar w:fldCharType="end"/>
      </w:r>
    </w:p>
    <w:p w14:paraId="6A5E590E" w14:textId="58829DA9" w:rsidR="007C3D4C" w:rsidRDefault="007C3D4C">
      <w:pPr>
        <w:pStyle w:val="TOC4"/>
        <w:rPr>
          <w:rFonts w:asciiTheme="minorHAnsi" w:hAnsiTheme="minorHAnsi" w:cstheme="minorBidi"/>
          <w:noProof/>
          <w:sz w:val="22"/>
          <w:szCs w:val="22"/>
          <w:lang w:eastAsia="en-GB"/>
        </w:rPr>
      </w:pPr>
      <w:r>
        <w:rPr>
          <w:noProof/>
        </w:rPr>
        <w:t>5.2.7.3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_Toc122101013 \h </w:instrText>
      </w:r>
      <w:r>
        <w:rPr>
          <w:noProof/>
        </w:rPr>
      </w:r>
      <w:r>
        <w:rPr>
          <w:noProof/>
        </w:rPr>
        <w:fldChar w:fldCharType="separate"/>
      </w:r>
      <w:r>
        <w:rPr>
          <w:noProof/>
        </w:rPr>
        <w:t>39</w:t>
      </w:r>
      <w:r>
        <w:rPr>
          <w:noProof/>
        </w:rPr>
        <w:fldChar w:fldCharType="end"/>
      </w:r>
    </w:p>
    <w:p w14:paraId="408B6200" w14:textId="504ED0D9" w:rsidR="007C3D4C" w:rsidRDefault="007C3D4C">
      <w:pPr>
        <w:pStyle w:val="TOC5"/>
        <w:rPr>
          <w:rFonts w:asciiTheme="minorHAnsi" w:hAnsiTheme="minorHAnsi" w:cstheme="minorBidi"/>
          <w:noProof/>
          <w:sz w:val="22"/>
          <w:szCs w:val="22"/>
          <w:lang w:eastAsia="en-GB"/>
        </w:rPr>
      </w:pPr>
      <w:r>
        <w:rPr>
          <w:noProof/>
        </w:rPr>
        <w:t>5.2.7.3.1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_Toc122101014 \h </w:instrText>
      </w:r>
      <w:r>
        <w:rPr>
          <w:noProof/>
        </w:rPr>
      </w:r>
      <w:r>
        <w:rPr>
          <w:noProof/>
        </w:rPr>
        <w:fldChar w:fldCharType="separate"/>
      </w:r>
      <w:r>
        <w:rPr>
          <w:noProof/>
        </w:rPr>
        <w:t>39</w:t>
      </w:r>
      <w:r>
        <w:rPr>
          <w:noProof/>
        </w:rPr>
        <w:fldChar w:fldCharType="end"/>
      </w:r>
    </w:p>
    <w:p w14:paraId="3E3B73C4" w14:textId="56ECF754" w:rsidR="007C3D4C" w:rsidRDefault="007C3D4C">
      <w:pPr>
        <w:pStyle w:val="TOC5"/>
        <w:rPr>
          <w:rFonts w:asciiTheme="minorHAnsi" w:hAnsiTheme="minorHAnsi" w:cstheme="minorBidi"/>
          <w:noProof/>
          <w:sz w:val="22"/>
          <w:szCs w:val="22"/>
          <w:lang w:eastAsia="en-GB"/>
        </w:rPr>
      </w:pPr>
      <w:r>
        <w:rPr>
          <w:noProof/>
        </w:rPr>
        <w:t>5.2.7.3.2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_Toc122101015 \h </w:instrText>
      </w:r>
      <w:r>
        <w:rPr>
          <w:noProof/>
        </w:rPr>
      </w:r>
      <w:r>
        <w:rPr>
          <w:noProof/>
        </w:rPr>
        <w:fldChar w:fldCharType="separate"/>
      </w:r>
      <w:r>
        <w:rPr>
          <w:noProof/>
        </w:rPr>
        <w:t>39</w:t>
      </w:r>
      <w:r>
        <w:rPr>
          <w:noProof/>
        </w:rPr>
        <w:fldChar w:fldCharType="end"/>
      </w:r>
    </w:p>
    <w:p w14:paraId="09D4F0E9" w14:textId="272C3730" w:rsidR="007C3D4C" w:rsidRDefault="007C3D4C">
      <w:pPr>
        <w:pStyle w:val="TOC5"/>
        <w:rPr>
          <w:rFonts w:asciiTheme="minorHAnsi" w:hAnsiTheme="minorHAnsi" w:cstheme="minorBidi"/>
          <w:noProof/>
          <w:sz w:val="22"/>
          <w:szCs w:val="22"/>
          <w:lang w:eastAsia="en-GB"/>
        </w:rPr>
      </w:pPr>
      <w:r>
        <w:rPr>
          <w:noProof/>
        </w:rPr>
        <w:t>5.2.7.3.3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_Toc122101016 \h </w:instrText>
      </w:r>
      <w:r>
        <w:rPr>
          <w:noProof/>
        </w:rPr>
      </w:r>
      <w:r>
        <w:rPr>
          <w:noProof/>
        </w:rPr>
        <w:fldChar w:fldCharType="separate"/>
      </w:r>
      <w:r>
        <w:rPr>
          <w:noProof/>
        </w:rPr>
        <w:t>40</w:t>
      </w:r>
      <w:r>
        <w:rPr>
          <w:noProof/>
        </w:rPr>
        <w:fldChar w:fldCharType="end"/>
      </w:r>
    </w:p>
    <w:p w14:paraId="492AD1CB" w14:textId="3EE034DB" w:rsidR="007C3D4C" w:rsidRDefault="007C3D4C">
      <w:pPr>
        <w:pStyle w:val="TOC3"/>
        <w:rPr>
          <w:rFonts w:asciiTheme="minorHAnsi" w:hAnsiTheme="minorHAnsi" w:cstheme="minorBidi"/>
          <w:noProof/>
          <w:sz w:val="22"/>
          <w:szCs w:val="22"/>
          <w:lang w:eastAsia="en-GB"/>
        </w:rPr>
      </w:pPr>
      <w:r>
        <w:rPr>
          <w:noProof/>
        </w:rPr>
        <w:t>5.2.8</w:t>
      </w:r>
      <w:r>
        <w:rPr>
          <w:rFonts w:asciiTheme="minorHAnsi" w:hAnsiTheme="minorHAnsi" w:cstheme="minorBidi"/>
          <w:noProof/>
          <w:sz w:val="22"/>
          <w:szCs w:val="22"/>
          <w:lang w:eastAsia="en-GB"/>
        </w:rPr>
        <w:tab/>
      </w:r>
      <w:r>
        <w:rPr>
          <w:noProof/>
        </w:rPr>
        <w:t>Resource: SmfRegistrations</w:t>
      </w:r>
      <w:r>
        <w:rPr>
          <w:noProof/>
        </w:rPr>
        <w:tab/>
      </w:r>
      <w:r>
        <w:rPr>
          <w:noProof/>
        </w:rPr>
        <w:fldChar w:fldCharType="begin" w:fldLock="1"/>
      </w:r>
      <w:r>
        <w:rPr>
          <w:noProof/>
        </w:rPr>
        <w:instrText xml:space="preserve"> PAGEREF _Toc122101017 \h </w:instrText>
      </w:r>
      <w:r>
        <w:rPr>
          <w:noProof/>
        </w:rPr>
      </w:r>
      <w:r>
        <w:rPr>
          <w:noProof/>
        </w:rPr>
        <w:fldChar w:fldCharType="separate"/>
      </w:r>
      <w:r>
        <w:rPr>
          <w:noProof/>
        </w:rPr>
        <w:t>41</w:t>
      </w:r>
      <w:r>
        <w:rPr>
          <w:noProof/>
        </w:rPr>
        <w:fldChar w:fldCharType="end"/>
      </w:r>
    </w:p>
    <w:p w14:paraId="0ABF269A" w14:textId="7EE50126" w:rsidR="007C3D4C" w:rsidRDefault="007C3D4C">
      <w:pPr>
        <w:pStyle w:val="TOC4"/>
        <w:rPr>
          <w:rFonts w:asciiTheme="minorHAnsi" w:hAnsiTheme="minorHAnsi" w:cstheme="minorBidi"/>
          <w:noProof/>
          <w:sz w:val="22"/>
          <w:szCs w:val="22"/>
          <w:lang w:eastAsia="en-GB"/>
        </w:rPr>
      </w:pPr>
      <w:r>
        <w:rPr>
          <w:noProof/>
        </w:rPr>
        <w:t>5.2.8.1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_Toc122101018 \h </w:instrText>
      </w:r>
      <w:r>
        <w:rPr>
          <w:noProof/>
        </w:rPr>
      </w:r>
      <w:r>
        <w:rPr>
          <w:noProof/>
        </w:rPr>
        <w:fldChar w:fldCharType="separate"/>
      </w:r>
      <w:r>
        <w:rPr>
          <w:noProof/>
        </w:rPr>
        <w:t>41</w:t>
      </w:r>
      <w:r>
        <w:rPr>
          <w:noProof/>
        </w:rPr>
        <w:fldChar w:fldCharType="end"/>
      </w:r>
    </w:p>
    <w:p w14:paraId="62388ADB" w14:textId="21E38A12" w:rsidR="007C3D4C" w:rsidRDefault="007C3D4C">
      <w:pPr>
        <w:pStyle w:val="TOC4"/>
        <w:rPr>
          <w:rFonts w:asciiTheme="minorHAnsi" w:hAnsiTheme="minorHAnsi" w:cstheme="minorBidi"/>
          <w:noProof/>
          <w:sz w:val="22"/>
          <w:szCs w:val="22"/>
          <w:lang w:eastAsia="en-GB"/>
        </w:rPr>
      </w:pPr>
      <w:r>
        <w:rPr>
          <w:noProof/>
        </w:rPr>
        <w:t>5.2.8.2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_Toc122101019 \h </w:instrText>
      </w:r>
      <w:r>
        <w:rPr>
          <w:noProof/>
        </w:rPr>
      </w:r>
      <w:r>
        <w:rPr>
          <w:noProof/>
        </w:rPr>
        <w:fldChar w:fldCharType="separate"/>
      </w:r>
      <w:r>
        <w:rPr>
          <w:noProof/>
        </w:rPr>
        <w:t>41</w:t>
      </w:r>
      <w:r>
        <w:rPr>
          <w:noProof/>
        </w:rPr>
        <w:fldChar w:fldCharType="end"/>
      </w:r>
    </w:p>
    <w:p w14:paraId="2E33D424" w14:textId="3BBAB4BC" w:rsidR="007C3D4C" w:rsidRDefault="007C3D4C">
      <w:pPr>
        <w:pStyle w:val="TOC4"/>
        <w:rPr>
          <w:rFonts w:asciiTheme="minorHAnsi" w:hAnsiTheme="minorHAnsi" w:cstheme="minorBidi"/>
          <w:noProof/>
          <w:sz w:val="22"/>
          <w:szCs w:val="22"/>
          <w:lang w:eastAsia="en-GB"/>
        </w:rPr>
      </w:pPr>
      <w:r>
        <w:rPr>
          <w:noProof/>
        </w:rPr>
        <w:t>5.2.8.3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_Toc122101020 \h </w:instrText>
      </w:r>
      <w:r>
        <w:rPr>
          <w:noProof/>
        </w:rPr>
      </w:r>
      <w:r>
        <w:rPr>
          <w:noProof/>
        </w:rPr>
        <w:fldChar w:fldCharType="separate"/>
      </w:r>
      <w:r>
        <w:rPr>
          <w:noProof/>
        </w:rPr>
        <w:t>41</w:t>
      </w:r>
      <w:r>
        <w:rPr>
          <w:noProof/>
        </w:rPr>
        <w:fldChar w:fldCharType="end"/>
      </w:r>
    </w:p>
    <w:p w14:paraId="155E4817" w14:textId="7194A7E6" w:rsidR="007C3D4C" w:rsidRDefault="007C3D4C">
      <w:pPr>
        <w:pStyle w:val="TOC5"/>
        <w:rPr>
          <w:rFonts w:asciiTheme="minorHAnsi" w:hAnsiTheme="minorHAnsi" w:cstheme="minorBidi"/>
          <w:noProof/>
          <w:sz w:val="22"/>
          <w:szCs w:val="22"/>
          <w:lang w:eastAsia="en-GB"/>
        </w:rPr>
      </w:pPr>
      <w:r>
        <w:rPr>
          <w:noProof/>
        </w:rPr>
        <w:t>5.2.</w:t>
      </w:r>
      <w:r>
        <w:rPr>
          <w:noProof/>
          <w:lang w:eastAsia="zh-CN"/>
        </w:rPr>
        <w:t>8</w:t>
      </w:r>
      <w:r>
        <w:rPr>
          <w:noProof/>
        </w:rPr>
        <w:t>.3.</w:t>
      </w:r>
      <w:r>
        <w:rPr>
          <w:noProof/>
          <w:lang w:eastAsia="zh-CN"/>
        </w:rPr>
        <w:t>1</w:t>
      </w:r>
      <w:r>
        <w:rPr>
          <w:rFonts w:asciiTheme="minorHAnsi" w:hAnsiTheme="minorHAnsi" w:cstheme="minorBid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_Toc122101021 \h </w:instrText>
      </w:r>
      <w:r>
        <w:rPr>
          <w:noProof/>
        </w:rPr>
      </w:r>
      <w:r>
        <w:rPr>
          <w:noProof/>
        </w:rPr>
        <w:fldChar w:fldCharType="separate"/>
      </w:r>
      <w:r>
        <w:rPr>
          <w:noProof/>
        </w:rPr>
        <w:t>41</w:t>
      </w:r>
      <w:r>
        <w:rPr>
          <w:noProof/>
        </w:rPr>
        <w:fldChar w:fldCharType="end"/>
      </w:r>
    </w:p>
    <w:p w14:paraId="5D005A1E" w14:textId="53217CD2" w:rsidR="007C3D4C" w:rsidRDefault="007C3D4C">
      <w:pPr>
        <w:pStyle w:val="TOC3"/>
        <w:rPr>
          <w:rFonts w:asciiTheme="minorHAnsi" w:hAnsiTheme="minorHAnsi" w:cstheme="minorBidi"/>
          <w:noProof/>
          <w:sz w:val="22"/>
          <w:szCs w:val="22"/>
          <w:lang w:eastAsia="en-GB"/>
        </w:rPr>
      </w:pPr>
      <w:r>
        <w:rPr>
          <w:noProof/>
        </w:rPr>
        <w:t>5.2.9</w:t>
      </w:r>
      <w:r>
        <w:rPr>
          <w:rFonts w:asciiTheme="minorHAnsi" w:hAnsiTheme="minorHAnsi" w:cstheme="minorBid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_Toc122101022 \h </w:instrText>
      </w:r>
      <w:r>
        <w:rPr>
          <w:noProof/>
        </w:rPr>
      </w:r>
      <w:r>
        <w:rPr>
          <w:noProof/>
        </w:rPr>
        <w:fldChar w:fldCharType="separate"/>
      </w:r>
      <w:r>
        <w:rPr>
          <w:noProof/>
        </w:rPr>
        <w:t>42</w:t>
      </w:r>
      <w:r>
        <w:rPr>
          <w:noProof/>
        </w:rPr>
        <w:fldChar w:fldCharType="end"/>
      </w:r>
    </w:p>
    <w:p w14:paraId="718E20D7" w14:textId="5056B705" w:rsidR="007C3D4C" w:rsidRDefault="007C3D4C">
      <w:pPr>
        <w:pStyle w:val="TOC4"/>
        <w:rPr>
          <w:rFonts w:asciiTheme="minorHAnsi" w:hAnsiTheme="minorHAnsi" w:cstheme="minorBidi"/>
          <w:noProof/>
          <w:sz w:val="22"/>
          <w:szCs w:val="22"/>
          <w:lang w:eastAsia="en-GB"/>
        </w:rPr>
      </w:pPr>
      <w:r>
        <w:rPr>
          <w:noProof/>
        </w:rPr>
        <w:t>5.2.9.1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_Toc122101023 \h </w:instrText>
      </w:r>
      <w:r>
        <w:rPr>
          <w:noProof/>
        </w:rPr>
      </w:r>
      <w:r>
        <w:rPr>
          <w:noProof/>
        </w:rPr>
        <w:fldChar w:fldCharType="separate"/>
      </w:r>
      <w:r>
        <w:rPr>
          <w:noProof/>
        </w:rPr>
        <w:t>42</w:t>
      </w:r>
      <w:r>
        <w:rPr>
          <w:noProof/>
        </w:rPr>
        <w:fldChar w:fldCharType="end"/>
      </w:r>
    </w:p>
    <w:p w14:paraId="748EC02E" w14:textId="7EF329E6" w:rsidR="007C3D4C" w:rsidRDefault="007C3D4C">
      <w:pPr>
        <w:pStyle w:val="TOC4"/>
        <w:rPr>
          <w:rFonts w:asciiTheme="minorHAnsi" w:hAnsiTheme="minorHAnsi" w:cstheme="minorBidi"/>
          <w:noProof/>
          <w:sz w:val="22"/>
          <w:szCs w:val="22"/>
          <w:lang w:eastAsia="en-GB"/>
        </w:rPr>
      </w:pPr>
      <w:r>
        <w:rPr>
          <w:noProof/>
        </w:rPr>
        <w:t>5.2.9.2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_Toc122101024 \h </w:instrText>
      </w:r>
      <w:r>
        <w:rPr>
          <w:noProof/>
        </w:rPr>
      </w:r>
      <w:r>
        <w:rPr>
          <w:noProof/>
        </w:rPr>
        <w:fldChar w:fldCharType="separate"/>
      </w:r>
      <w:r>
        <w:rPr>
          <w:noProof/>
        </w:rPr>
        <w:t>42</w:t>
      </w:r>
      <w:r>
        <w:rPr>
          <w:noProof/>
        </w:rPr>
        <w:fldChar w:fldCharType="end"/>
      </w:r>
    </w:p>
    <w:p w14:paraId="236F8A17" w14:textId="6E3317C3" w:rsidR="007C3D4C" w:rsidRDefault="007C3D4C">
      <w:pPr>
        <w:pStyle w:val="TOC4"/>
        <w:rPr>
          <w:rFonts w:asciiTheme="minorHAnsi" w:hAnsiTheme="minorHAnsi" w:cstheme="minorBidi"/>
          <w:noProof/>
          <w:sz w:val="22"/>
          <w:szCs w:val="22"/>
          <w:lang w:eastAsia="en-GB"/>
        </w:rPr>
      </w:pPr>
      <w:r>
        <w:rPr>
          <w:noProof/>
        </w:rPr>
        <w:t>5.2.9.3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_Toc122101025 \h </w:instrText>
      </w:r>
      <w:r>
        <w:rPr>
          <w:noProof/>
        </w:rPr>
      </w:r>
      <w:r>
        <w:rPr>
          <w:noProof/>
        </w:rPr>
        <w:fldChar w:fldCharType="separate"/>
      </w:r>
      <w:r>
        <w:rPr>
          <w:noProof/>
        </w:rPr>
        <w:t>42</w:t>
      </w:r>
      <w:r>
        <w:rPr>
          <w:noProof/>
        </w:rPr>
        <w:fldChar w:fldCharType="end"/>
      </w:r>
    </w:p>
    <w:p w14:paraId="0911650F" w14:textId="171CAA37" w:rsidR="007C3D4C" w:rsidRDefault="007C3D4C">
      <w:pPr>
        <w:pStyle w:val="TOC5"/>
        <w:rPr>
          <w:rFonts w:asciiTheme="minorHAnsi" w:hAnsiTheme="minorHAnsi" w:cstheme="minorBidi"/>
          <w:noProof/>
          <w:sz w:val="22"/>
          <w:szCs w:val="22"/>
          <w:lang w:eastAsia="en-GB"/>
        </w:rPr>
      </w:pPr>
      <w:r>
        <w:rPr>
          <w:noProof/>
        </w:rPr>
        <w:t>5.2.9.3.1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_Toc122101026 \h </w:instrText>
      </w:r>
      <w:r>
        <w:rPr>
          <w:noProof/>
        </w:rPr>
      </w:r>
      <w:r>
        <w:rPr>
          <w:noProof/>
        </w:rPr>
        <w:fldChar w:fldCharType="separate"/>
      </w:r>
      <w:r>
        <w:rPr>
          <w:noProof/>
        </w:rPr>
        <w:t>42</w:t>
      </w:r>
      <w:r>
        <w:rPr>
          <w:noProof/>
        </w:rPr>
        <w:fldChar w:fldCharType="end"/>
      </w:r>
    </w:p>
    <w:p w14:paraId="7B5E959C" w14:textId="7AE880ED" w:rsidR="007C3D4C" w:rsidRDefault="007C3D4C">
      <w:pPr>
        <w:pStyle w:val="TOC5"/>
        <w:rPr>
          <w:rFonts w:asciiTheme="minorHAnsi" w:hAnsiTheme="minorHAnsi" w:cstheme="minorBidi"/>
          <w:noProof/>
          <w:sz w:val="22"/>
          <w:szCs w:val="22"/>
          <w:lang w:eastAsia="en-GB"/>
        </w:rPr>
      </w:pPr>
      <w:r>
        <w:rPr>
          <w:noProof/>
        </w:rPr>
        <w:t>5.2.9.3.2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_Toc122101027 \h </w:instrText>
      </w:r>
      <w:r>
        <w:rPr>
          <w:noProof/>
        </w:rPr>
      </w:r>
      <w:r>
        <w:rPr>
          <w:noProof/>
        </w:rPr>
        <w:fldChar w:fldCharType="separate"/>
      </w:r>
      <w:r>
        <w:rPr>
          <w:noProof/>
        </w:rPr>
        <w:t>43</w:t>
      </w:r>
      <w:r>
        <w:rPr>
          <w:noProof/>
        </w:rPr>
        <w:fldChar w:fldCharType="end"/>
      </w:r>
    </w:p>
    <w:p w14:paraId="769E8578" w14:textId="0CA83E38" w:rsidR="007C3D4C" w:rsidRDefault="007C3D4C">
      <w:pPr>
        <w:pStyle w:val="TOC5"/>
        <w:rPr>
          <w:rFonts w:asciiTheme="minorHAnsi" w:hAnsiTheme="minorHAnsi" w:cstheme="minorBidi"/>
          <w:noProof/>
          <w:sz w:val="22"/>
          <w:szCs w:val="22"/>
          <w:lang w:eastAsia="en-GB"/>
        </w:rPr>
      </w:pPr>
      <w:r>
        <w:rPr>
          <w:noProof/>
        </w:rPr>
        <w:t>5.2.9.3.</w:t>
      </w:r>
      <w:r>
        <w:rPr>
          <w:noProof/>
          <w:lang w:eastAsia="zh-CN"/>
        </w:rPr>
        <w:t>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_Toc122101028 \h </w:instrText>
      </w:r>
      <w:r>
        <w:rPr>
          <w:noProof/>
        </w:rPr>
      </w:r>
      <w:r>
        <w:rPr>
          <w:noProof/>
        </w:rPr>
        <w:fldChar w:fldCharType="separate"/>
      </w:r>
      <w:r>
        <w:rPr>
          <w:noProof/>
        </w:rPr>
        <w:t>43</w:t>
      </w:r>
      <w:r>
        <w:rPr>
          <w:noProof/>
        </w:rPr>
        <w:fldChar w:fldCharType="end"/>
      </w:r>
    </w:p>
    <w:p w14:paraId="3A7339EA" w14:textId="21BE4B2D" w:rsidR="007C3D4C" w:rsidRDefault="007C3D4C">
      <w:pPr>
        <w:pStyle w:val="TOC5"/>
        <w:rPr>
          <w:rFonts w:asciiTheme="minorHAnsi" w:hAnsiTheme="minorHAnsi" w:cstheme="minorBidi"/>
          <w:noProof/>
          <w:sz w:val="22"/>
          <w:szCs w:val="22"/>
          <w:lang w:eastAsia="en-GB"/>
        </w:rPr>
      </w:pPr>
      <w:r>
        <w:rPr>
          <w:noProof/>
        </w:rPr>
        <w:t>5.2.9.3.4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_Toc122101029 \h </w:instrText>
      </w:r>
      <w:r>
        <w:rPr>
          <w:noProof/>
        </w:rPr>
      </w:r>
      <w:r>
        <w:rPr>
          <w:noProof/>
        </w:rPr>
        <w:fldChar w:fldCharType="separate"/>
      </w:r>
      <w:r>
        <w:rPr>
          <w:noProof/>
        </w:rPr>
        <w:t>44</w:t>
      </w:r>
      <w:r>
        <w:rPr>
          <w:noProof/>
        </w:rPr>
        <w:fldChar w:fldCharType="end"/>
      </w:r>
    </w:p>
    <w:p w14:paraId="7181A072" w14:textId="30AADA6B" w:rsidR="007C3D4C" w:rsidRDefault="007C3D4C">
      <w:pPr>
        <w:pStyle w:val="TOC3"/>
        <w:rPr>
          <w:rFonts w:asciiTheme="minorHAnsi" w:hAnsiTheme="minorHAnsi" w:cstheme="minorBidi"/>
          <w:noProof/>
          <w:sz w:val="22"/>
          <w:szCs w:val="22"/>
          <w:lang w:eastAsia="en-GB"/>
        </w:rPr>
      </w:pPr>
      <w:r>
        <w:rPr>
          <w:noProof/>
        </w:rPr>
        <w:t>5.2.10</w:t>
      </w:r>
      <w:r>
        <w:rPr>
          <w:rFonts w:asciiTheme="minorHAnsi" w:hAnsiTheme="minorHAnsi" w:cstheme="minorBid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_Toc122101030 \h </w:instrText>
      </w:r>
      <w:r>
        <w:rPr>
          <w:noProof/>
        </w:rPr>
      </w:r>
      <w:r>
        <w:rPr>
          <w:noProof/>
        </w:rPr>
        <w:fldChar w:fldCharType="separate"/>
      </w:r>
      <w:r>
        <w:rPr>
          <w:noProof/>
        </w:rPr>
        <w:t>45</w:t>
      </w:r>
      <w:r>
        <w:rPr>
          <w:noProof/>
        </w:rPr>
        <w:fldChar w:fldCharType="end"/>
      </w:r>
    </w:p>
    <w:p w14:paraId="14F51879" w14:textId="42B08518" w:rsidR="007C3D4C" w:rsidRDefault="007C3D4C">
      <w:pPr>
        <w:pStyle w:val="TOC4"/>
        <w:rPr>
          <w:rFonts w:asciiTheme="minorHAnsi" w:hAnsiTheme="minorHAnsi" w:cstheme="minorBidi"/>
          <w:noProof/>
          <w:sz w:val="22"/>
          <w:szCs w:val="22"/>
          <w:lang w:eastAsia="en-GB"/>
        </w:rPr>
      </w:pPr>
      <w:r>
        <w:rPr>
          <w:noProof/>
        </w:rPr>
        <w:t>5.2.10.1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_Toc122101031 \h </w:instrText>
      </w:r>
      <w:r>
        <w:rPr>
          <w:noProof/>
        </w:rPr>
      </w:r>
      <w:r>
        <w:rPr>
          <w:noProof/>
        </w:rPr>
        <w:fldChar w:fldCharType="separate"/>
      </w:r>
      <w:r>
        <w:rPr>
          <w:noProof/>
        </w:rPr>
        <w:t>45</w:t>
      </w:r>
      <w:r>
        <w:rPr>
          <w:noProof/>
        </w:rPr>
        <w:fldChar w:fldCharType="end"/>
      </w:r>
    </w:p>
    <w:p w14:paraId="19B89288" w14:textId="2935D2BE" w:rsidR="007C3D4C" w:rsidRDefault="007C3D4C">
      <w:pPr>
        <w:pStyle w:val="TOC4"/>
        <w:rPr>
          <w:rFonts w:asciiTheme="minorHAnsi" w:hAnsiTheme="minorHAnsi" w:cstheme="minorBidi"/>
          <w:noProof/>
          <w:sz w:val="22"/>
          <w:szCs w:val="22"/>
          <w:lang w:eastAsia="en-GB"/>
        </w:rPr>
      </w:pPr>
      <w:r>
        <w:rPr>
          <w:noProof/>
        </w:rPr>
        <w:t>5.2.10.2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_Toc122101032 \h </w:instrText>
      </w:r>
      <w:r>
        <w:rPr>
          <w:noProof/>
        </w:rPr>
      </w:r>
      <w:r>
        <w:rPr>
          <w:noProof/>
        </w:rPr>
        <w:fldChar w:fldCharType="separate"/>
      </w:r>
      <w:r>
        <w:rPr>
          <w:noProof/>
        </w:rPr>
        <w:t>45</w:t>
      </w:r>
      <w:r>
        <w:rPr>
          <w:noProof/>
        </w:rPr>
        <w:fldChar w:fldCharType="end"/>
      </w:r>
    </w:p>
    <w:p w14:paraId="58DA2433" w14:textId="39DE504F" w:rsidR="007C3D4C" w:rsidRDefault="007C3D4C">
      <w:pPr>
        <w:pStyle w:val="TOC4"/>
        <w:rPr>
          <w:rFonts w:asciiTheme="minorHAnsi" w:hAnsiTheme="minorHAnsi" w:cstheme="minorBidi"/>
          <w:noProof/>
          <w:sz w:val="22"/>
          <w:szCs w:val="22"/>
          <w:lang w:eastAsia="en-GB"/>
        </w:rPr>
      </w:pPr>
      <w:r>
        <w:rPr>
          <w:noProof/>
        </w:rPr>
        <w:t>5.2.10.3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_Toc122101033 \h </w:instrText>
      </w:r>
      <w:r>
        <w:rPr>
          <w:noProof/>
        </w:rPr>
      </w:r>
      <w:r>
        <w:rPr>
          <w:noProof/>
        </w:rPr>
        <w:fldChar w:fldCharType="separate"/>
      </w:r>
      <w:r>
        <w:rPr>
          <w:noProof/>
        </w:rPr>
        <w:t>45</w:t>
      </w:r>
      <w:r>
        <w:rPr>
          <w:noProof/>
        </w:rPr>
        <w:fldChar w:fldCharType="end"/>
      </w:r>
    </w:p>
    <w:p w14:paraId="43ABAC97" w14:textId="387442CA" w:rsidR="007C3D4C" w:rsidRDefault="007C3D4C">
      <w:pPr>
        <w:pStyle w:val="TOC5"/>
        <w:rPr>
          <w:rFonts w:asciiTheme="minorHAnsi" w:hAnsiTheme="minorHAnsi" w:cstheme="minorBidi"/>
          <w:noProof/>
          <w:sz w:val="22"/>
          <w:szCs w:val="22"/>
          <w:lang w:eastAsia="en-GB"/>
        </w:rPr>
      </w:pPr>
      <w:r>
        <w:rPr>
          <w:noProof/>
        </w:rPr>
        <w:t>5.2.10.3.1</w:t>
      </w:r>
      <w:r>
        <w:rPr>
          <w:rFonts w:asciiTheme="minorHAnsi"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_Toc122101034 \h </w:instrText>
      </w:r>
      <w:r>
        <w:rPr>
          <w:noProof/>
        </w:rPr>
      </w:r>
      <w:r>
        <w:rPr>
          <w:noProof/>
        </w:rPr>
        <w:fldChar w:fldCharType="separate"/>
      </w:r>
      <w:r>
        <w:rPr>
          <w:noProof/>
        </w:rPr>
        <w:t>45</w:t>
      </w:r>
      <w:r>
        <w:rPr>
          <w:noProof/>
        </w:rPr>
        <w:fldChar w:fldCharType="end"/>
      </w:r>
    </w:p>
    <w:p w14:paraId="2C09048F" w14:textId="15F79864" w:rsidR="007C3D4C" w:rsidRDefault="007C3D4C">
      <w:pPr>
        <w:pStyle w:val="TOC5"/>
        <w:rPr>
          <w:rFonts w:asciiTheme="minorHAnsi" w:hAnsiTheme="minorHAnsi" w:cstheme="minorBidi"/>
          <w:noProof/>
          <w:sz w:val="22"/>
          <w:szCs w:val="22"/>
          <w:lang w:eastAsia="en-GB"/>
        </w:rPr>
      </w:pPr>
      <w:r>
        <w:rPr>
          <w:noProof/>
        </w:rPr>
        <w:t>5.2.10.3.</w:t>
      </w:r>
      <w:r>
        <w:rPr>
          <w:noProof/>
          <w:lang w:eastAsia="zh-CN"/>
        </w:rPr>
        <w:t>2</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_Toc122101035 \h </w:instrText>
      </w:r>
      <w:r>
        <w:rPr>
          <w:noProof/>
        </w:rPr>
      </w:r>
      <w:r>
        <w:rPr>
          <w:noProof/>
        </w:rPr>
        <w:fldChar w:fldCharType="separate"/>
      </w:r>
      <w:r>
        <w:rPr>
          <w:noProof/>
        </w:rPr>
        <w:t>46</w:t>
      </w:r>
      <w:r>
        <w:rPr>
          <w:noProof/>
        </w:rPr>
        <w:fldChar w:fldCharType="end"/>
      </w:r>
    </w:p>
    <w:p w14:paraId="7100A468" w14:textId="7600E267" w:rsidR="007C3D4C" w:rsidRDefault="007C3D4C">
      <w:pPr>
        <w:pStyle w:val="TOC5"/>
        <w:rPr>
          <w:rFonts w:asciiTheme="minorHAnsi" w:hAnsiTheme="minorHAnsi" w:cstheme="minorBidi"/>
          <w:noProof/>
          <w:sz w:val="22"/>
          <w:szCs w:val="22"/>
          <w:lang w:eastAsia="en-GB"/>
        </w:rPr>
      </w:pPr>
      <w:r>
        <w:rPr>
          <w:noProof/>
        </w:rPr>
        <w:t>5.2.10.3.3</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_Toc122101036 \h </w:instrText>
      </w:r>
      <w:r>
        <w:rPr>
          <w:noProof/>
        </w:rPr>
      </w:r>
      <w:r>
        <w:rPr>
          <w:noProof/>
        </w:rPr>
        <w:fldChar w:fldCharType="separate"/>
      </w:r>
      <w:r>
        <w:rPr>
          <w:noProof/>
        </w:rPr>
        <w:t>47</w:t>
      </w:r>
      <w:r>
        <w:rPr>
          <w:noProof/>
        </w:rPr>
        <w:fldChar w:fldCharType="end"/>
      </w:r>
    </w:p>
    <w:p w14:paraId="40B02E68" w14:textId="3D4F4A4F" w:rsidR="007C3D4C" w:rsidRDefault="007C3D4C">
      <w:pPr>
        <w:pStyle w:val="TOC5"/>
        <w:rPr>
          <w:rFonts w:asciiTheme="minorHAnsi" w:hAnsiTheme="minorHAnsi" w:cstheme="minorBidi"/>
          <w:noProof/>
          <w:sz w:val="22"/>
          <w:szCs w:val="22"/>
          <w:lang w:eastAsia="en-GB"/>
        </w:rPr>
      </w:pPr>
      <w:r>
        <w:rPr>
          <w:noProof/>
        </w:rPr>
        <w:t>5.2.10.3.4</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_Toc122101037 \h </w:instrText>
      </w:r>
      <w:r>
        <w:rPr>
          <w:noProof/>
        </w:rPr>
      </w:r>
      <w:r>
        <w:rPr>
          <w:noProof/>
        </w:rPr>
        <w:fldChar w:fldCharType="separate"/>
      </w:r>
      <w:r>
        <w:rPr>
          <w:noProof/>
        </w:rPr>
        <w:t>47</w:t>
      </w:r>
      <w:r>
        <w:rPr>
          <w:noProof/>
        </w:rPr>
        <w:fldChar w:fldCharType="end"/>
      </w:r>
    </w:p>
    <w:p w14:paraId="41F112BD" w14:textId="2F35307F" w:rsidR="007C3D4C" w:rsidRDefault="007C3D4C">
      <w:pPr>
        <w:pStyle w:val="TOC3"/>
        <w:rPr>
          <w:rFonts w:asciiTheme="minorHAnsi" w:hAnsiTheme="minorHAnsi" w:cstheme="minorBidi"/>
          <w:noProof/>
          <w:sz w:val="22"/>
          <w:szCs w:val="22"/>
          <w:lang w:eastAsia="en-GB"/>
        </w:rPr>
      </w:pPr>
      <w:r>
        <w:rPr>
          <w:noProof/>
        </w:rPr>
        <w:t>5.2.11</w:t>
      </w:r>
      <w:r>
        <w:rPr>
          <w:rFonts w:asciiTheme="minorHAnsi" w:hAnsiTheme="minorHAnsi" w:cstheme="minorBid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_Toc122101038 \h </w:instrText>
      </w:r>
      <w:r>
        <w:rPr>
          <w:noProof/>
        </w:rPr>
      </w:r>
      <w:r>
        <w:rPr>
          <w:noProof/>
        </w:rPr>
        <w:fldChar w:fldCharType="separate"/>
      </w:r>
      <w:r>
        <w:rPr>
          <w:noProof/>
        </w:rPr>
        <w:t>48</w:t>
      </w:r>
      <w:r>
        <w:rPr>
          <w:noProof/>
        </w:rPr>
        <w:fldChar w:fldCharType="end"/>
      </w:r>
    </w:p>
    <w:p w14:paraId="5868B706" w14:textId="038EA16A" w:rsidR="007C3D4C" w:rsidRDefault="007C3D4C">
      <w:pPr>
        <w:pStyle w:val="TOC4"/>
        <w:rPr>
          <w:rFonts w:asciiTheme="minorHAnsi" w:hAnsiTheme="minorHAnsi" w:cstheme="minorBidi"/>
          <w:noProof/>
          <w:sz w:val="22"/>
          <w:szCs w:val="22"/>
          <w:lang w:eastAsia="en-GB"/>
        </w:rPr>
      </w:pPr>
      <w:r>
        <w:rPr>
          <w:noProof/>
        </w:rPr>
        <w:t>5.2.11.1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_Toc122101039 \h </w:instrText>
      </w:r>
      <w:r>
        <w:rPr>
          <w:noProof/>
        </w:rPr>
      </w:r>
      <w:r>
        <w:rPr>
          <w:noProof/>
        </w:rPr>
        <w:fldChar w:fldCharType="separate"/>
      </w:r>
      <w:r>
        <w:rPr>
          <w:noProof/>
        </w:rPr>
        <w:t>48</w:t>
      </w:r>
      <w:r>
        <w:rPr>
          <w:noProof/>
        </w:rPr>
        <w:fldChar w:fldCharType="end"/>
      </w:r>
    </w:p>
    <w:p w14:paraId="44423D44" w14:textId="25C4E5F1" w:rsidR="007C3D4C" w:rsidRDefault="007C3D4C">
      <w:pPr>
        <w:pStyle w:val="TOC4"/>
        <w:rPr>
          <w:rFonts w:asciiTheme="minorHAnsi" w:hAnsiTheme="minorHAnsi" w:cstheme="minorBidi"/>
          <w:noProof/>
          <w:sz w:val="22"/>
          <w:szCs w:val="22"/>
          <w:lang w:eastAsia="en-GB"/>
        </w:rPr>
      </w:pPr>
      <w:r>
        <w:rPr>
          <w:noProof/>
        </w:rPr>
        <w:t>5.2.11.2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_Toc122101040 \h </w:instrText>
      </w:r>
      <w:r>
        <w:rPr>
          <w:noProof/>
        </w:rPr>
      </w:r>
      <w:r>
        <w:rPr>
          <w:noProof/>
        </w:rPr>
        <w:fldChar w:fldCharType="separate"/>
      </w:r>
      <w:r>
        <w:rPr>
          <w:noProof/>
        </w:rPr>
        <w:t>48</w:t>
      </w:r>
      <w:r>
        <w:rPr>
          <w:noProof/>
        </w:rPr>
        <w:fldChar w:fldCharType="end"/>
      </w:r>
    </w:p>
    <w:p w14:paraId="3C353C9C" w14:textId="36470023" w:rsidR="007C3D4C" w:rsidRDefault="007C3D4C">
      <w:pPr>
        <w:pStyle w:val="TOC4"/>
        <w:rPr>
          <w:rFonts w:asciiTheme="minorHAnsi" w:hAnsiTheme="minorHAnsi" w:cstheme="minorBidi"/>
          <w:noProof/>
          <w:sz w:val="22"/>
          <w:szCs w:val="22"/>
          <w:lang w:eastAsia="en-GB"/>
        </w:rPr>
      </w:pPr>
      <w:r>
        <w:rPr>
          <w:noProof/>
        </w:rPr>
        <w:t>5.2.11.3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_Toc122101041 \h </w:instrText>
      </w:r>
      <w:r>
        <w:rPr>
          <w:noProof/>
        </w:rPr>
      </w:r>
      <w:r>
        <w:rPr>
          <w:noProof/>
        </w:rPr>
        <w:fldChar w:fldCharType="separate"/>
      </w:r>
      <w:r>
        <w:rPr>
          <w:noProof/>
        </w:rPr>
        <w:t>48</w:t>
      </w:r>
      <w:r>
        <w:rPr>
          <w:noProof/>
        </w:rPr>
        <w:fldChar w:fldCharType="end"/>
      </w:r>
    </w:p>
    <w:p w14:paraId="6162FD85" w14:textId="0CABE112" w:rsidR="007C3D4C" w:rsidRDefault="007C3D4C">
      <w:pPr>
        <w:pStyle w:val="TOC5"/>
        <w:rPr>
          <w:rFonts w:asciiTheme="minorHAnsi" w:hAnsiTheme="minorHAnsi" w:cstheme="minorBidi"/>
          <w:noProof/>
          <w:sz w:val="22"/>
          <w:szCs w:val="22"/>
          <w:lang w:eastAsia="en-GB"/>
        </w:rPr>
      </w:pPr>
      <w:r>
        <w:rPr>
          <w:noProof/>
        </w:rPr>
        <w:t>5.2.11.3.1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_Toc122101042 \h </w:instrText>
      </w:r>
      <w:r>
        <w:rPr>
          <w:noProof/>
        </w:rPr>
      </w:r>
      <w:r>
        <w:rPr>
          <w:noProof/>
        </w:rPr>
        <w:fldChar w:fldCharType="separate"/>
      </w:r>
      <w:r>
        <w:rPr>
          <w:noProof/>
        </w:rPr>
        <w:t>48</w:t>
      </w:r>
      <w:r>
        <w:rPr>
          <w:noProof/>
        </w:rPr>
        <w:fldChar w:fldCharType="end"/>
      </w:r>
    </w:p>
    <w:p w14:paraId="2DA4B0C8" w14:textId="496ABB7D" w:rsidR="007C3D4C" w:rsidRDefault="007C3D4C">
      <w:pPr>
        <w:pStyle w:val="TOC5"/>
        <w:rPr>
          <w:rFonts w:asciiTheme="minorHAnsi" w:hAnsiTheme="minorHAnsi" w:cstheme="minorBidi"/>
          <w:noProof/>
          <w:sz w:val="22"/>
          <w:szCs w:val="22"/>
          <w:lang w:eastAsia="en-GB"/>
        </w:rPr>
      </w:pPr>
      <w:r>
        <w:rPr>
          <w:noProof/>
        </w:rPr>
        <w:t>5.2.11.3.2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_Toc122101043 \h </w:instrText>
      </w:r>
      <w:r>
        <w:rPr>
          <w:noProof/>
        </w:rPr>
      </w:r>
      <w:r>
        <w:rPr>
          <w:noProof/>
        </w:rPr>
        <w:fldChar w:fldCharType="separate"/>
      </w:r>
      <w:r>
        <w:rPr>
          <w:noProof/>
        </w:rPr>
        <w:t>49</w:t>
      </w:r>
      <w:r>
        <w:rPr>
          <w:noProof/>
        </w:rPr>
        <w:fldChar w:fldCharType="end"/>
      </w:r>
    </w:p>
    <w:p w14:paraId="221EBDDA" w14:textId="73D8D64F" w:rsidR="007C3D4C" w:rsidRDefault="007C3D4C">
      <w:pPr>
        <w:pStyle w:val="TOC5"/>
        <w:rPr>
          <w:rFonts w:asciiTheme="minorHAnsi" w:hAnsiTheme="minorHAnsi" w:cstheme="minorBidi"/>
          <w:noProof/>
          <w:sz w:val="22"/>
          <w:szCs w:val="22"/>
          <w:lang w:eastAsia="en-GB"/>
        </w:rPr>
      </w:pPr>
      <w:r>
        <w:rPr>
          <w:noProof/>
        </w:rPr>
        <w:t>5.2.11.3.4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_Toc122101044 \h </w:instrText>
      </w:r>
      <w:r>
        <w:rPr>
          <w:noProof/>
        </w:rPr>
      </w:r>
      <w:r>
        <w:rPr>
          <w:noProof/>
        </w:rPr>
        <w:fldChar w:fldCharType="separate"/>
      </w:r>
      <w:r>
        <w:rPr>
          <w:noProof/>
        </w:rPr>
        <w:t>49</w:t>
      </w:r>
      <w:r>
        <w:rPr>
          <w:noProof/>
        </w:rPr>
        <w:fldChar w:fldCharType="end"/>
      </w:r>
    </w:p>
    <w:p w14:paraId="10661BD4" w14:textId="58A3E423" w:rsidR="007C3D4C" w:rsidRDefault="007C3D4C">
      <w:pPr>
        <w:pStyle w:val="TOC3"/>
        <w:rPr>
          <w:rFonts w:asciiTheme="minorHAnsi" w:hAnsiTheme="minorHAnsi" w:cstheme="minorBidi"/>
          <w:noProof/>
          <w:sz w:val="22"/>
          <w:szCs w:val="22"/>
          <w:lang w:eastAsia="en-GB"/>
        </w:rPr>
      </w:pPr>
      <w:r>
        <w:rPr>
          <w:noProof/>
        </w:rPr>
        <w:t>5.2.12</w:t>
      </w:r>
      <w:r>
        <w:rPr>
          <w:rFonts w:asciiTheme="minorHAnsi" w:hAnsiTheme="minorHAnsi" w:cstheme="minorBid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_Toc122101045 \h </w:instrText>
      </w:r>
      <w:r>
        <w:rPr>
          <w:noProof/>
        </w:rPr>
      </w:r>
      <w:r>
        <w:rPr>
          <w:noProof/>
        </w:rPr>
        <w:fldChar w:fldCharType="separate"/>
      </w:r>
      <w:r>
        <w:rPr>
          <w:noProof/>
        </w:rPr>
        <w:t>50</w:t>
      </w:r>
      <w:r>
        <w:rPr>
          <w:noProof/>
        </w:rPr>
        <w:fldChar w:fldCharType="end"/>
      </w:r>
    </w:p>
    <w:p w14:paraId="3846605E" w14:textId="77326FC7" w:rsidR="007C3D4C" w:rsidRDefault="007C3D4C">
      <w:pPr>
        <w:pStyle w:val="TOC4"/>
        <w:rPr>
          <w:rFonts w:asciiTheme="minorHAnsi" w:hAnsiTheme="minorHAnsi" w:cstheme="minorBidi"/>
          <w:noProof/>
          <w:sz w:val="22"/>
          <w:szCs w:val="22"/>
          <w:lang w:eastAsia="en-GB"/>
        </w:rPr>
      </w:pPr>
      <w:r>
        <w:rPr>
          <w:noProof/>
        </w:rPr>
        <w:t>5.2.12.1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_Toc122101046 \h </w:instrText>
      </w:r>
      <w:r>
        <w:rPr>
          <w:noProof/>
        </w:rPr>
      </w:r>
      <w:r>
        <w:rPr>
          <w:noProof/>
        </w:rPr>
        <w:fldChar w:fldCharType="separate"/>
      </w:r>
      <w:r>
        <w:rPr>
          <w:noProof/>
        </w:rPr>
        <w:t>50</w:t>
      </w:r>
      <w:r>
        <w:rPr>
          <w:noProof/>
        </w:rPr>
        <w:fldChar w:fldCharType="end"/>
      </w:r>
    </w:p>
    <w:p w14:paraId="7EEBD381" w14:textId="4ED86A4D" w:rsidR="007C3D4C" w:rsidRDefault="007C3D4C">
      <w:pPr>
        <w:pStyle w:val="TOC4"/>
        <w:rPr>
          <w:rFonts w:asciiTheme="minorHAnsi" w:hAnsiTheme="minorHAnsi" w:cstheme="minorBidi"/>
          <w:noProof/>
          <w:sz w:val="22"/>
          <w:szCs w:val="22"/>
          <w:lang w:eastAsia="en-GB"/>
        </w:rPr>
      </w:pPr>
      <w:r>
        <w:rPr>
          <w:noProof/>
        </w:rPr>
        <w:t>5.2.12.2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_Toc122101047 \h </w:instrText>
      </w:r>
      <w:r>
        <w:rPr>
          <w:noProof/>
        </w:rPr>
      </w:r>
      <w:r>
        <w:rPr>
          <w:noProof/>
        </w:rPr>
        <w:fldChar w:fldCharType="separate"/>
      </w:r>
      <w:r>
        <w:rPr>
          <w:noProof/>
        </w:rPr>
        <w:t>50</w:t>
      </w:r>
      <w:r>
        <w:rPr>
          <w:noProof/>
        </w:rPr>
        <w:fldChar w:fldCharType="end"/>
      </w:r>
    </w:p>
    <w:p w14:paraId="381E0881" w14:textId="6F6775E0" w:rsidR="007C3D4C" w:rsidRDefault="007C3D4C">
      <w:pPr>
        <w:pStyle w:val="TOC4"/>
        <w:rPr>
          <w:rFonts w:asciiTheme="minorHAnsi" w:hAnsiTheme="minorHAnsi" w:cstheme="minorBidi"/>
          <w:noProof/>
          <w:sz w:val="22"/>
          <w:szCs w:val="22"/>
          <w:lang w:eastAsia="en-GB"/>
        </w:rPr>
      </w:pPr>
      <w:r>
        <w:rPr>
          <w:noProof/>
        </w:rPr>
        <w:t>5.2.12.3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_Toc122101048 \h </w:instrText>
      </w:r>
      <w:r>
        <w:rPr>
          <w:noProof/>
        </w:rPr>
      </w:r>
      <w:r>
        <w:rPr>
          <w:noProof/>
        </w:rPr>
        <w:fldChar w:fldCharType="separate"/>
      </w:r>
      <w:r>
        <w:rPr>
          <w:noProof/>
        </w:rPr>
        <w:t>50</w:t>
      </w:r>
      <w:r>
        <w:rPr>
          <w:noProof/>
        </w:rPr>
        <w:fldChar w:fldCharType="end"/>
      </w:r>
    </w:p>
    <w:p w14:paraId="73391474" w14:textId="36CC0D8B" w:rsidR="007C3D4C" w:rsidRDefault="007C3D4C">
      <w:pPr>
        <w:pStyle w:val="TOC5"/>
        <w:rPr>
          <w:rFonts w:asciiTheme="minorHAnsi" w:hAnsiTheme="minorHAnsi" w:cstheme="minorBidi"/>
          <w:noProof/>
          <w:sz w:val="22"/>
          <w:szCs w:val="22"/>
          <w:lang w:eastAsia="en-GB"/>
        </w:rPr>
      </w:pPr>
      <w:r>
        <w:rPr>
          <w:noProof/>
        </w:rPr>
        <w:t>5.2.12.3.1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_Toc122101049 \h </w:instrText>
      </w:r>
      <w:r>
        <w:rPr>
          <w:noProof/>
        </w:rPr>
      </w:r>
      <w:r>
        <w:rPr>
          <w:noProof/>
        </w:rPr>
        <w:fldChar w:fldCharType="separate"/>
      </w:r>
      <w:r>
        <w:rPr>
          <w:noProof/>
        </w:rPr>
        <w:t>50</w:t>
      </w:r>
      <w:r>
        <w:rPr>
          <w:noProof/>
        </w:rPr>
        <w:fldChar w:fldCharType="end"/>
      </w:r>
    </w:p>
    <w:p w14:paraId="6FD28CF1" w14:textId="529EC822" w:rsidR="007C3D4C" w:rsidRDefault="007C3D4C">
      <w:pPr>
        <w:pStyle w:val="TOC5"/>
        <w:rPr>
          <w:rFonts w:asciiTheme="minorHAnsi" w:hAnsiTheme="minorHAnsi" w:cstheme="minorBidi"/>
          <w:noProof/>
          <w:sz w:val="22"/>
          <w:szCs w:val="22"/>
          <w:lang w:eastAsia="en-GB"/>
        </w:rPr>
      </w:pPr>
      <w:r>
        <w:rPr>
          <w:noProof/>
        </w:rPr>
        <w:t>5.2.12.3.2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_Toc122101050 \h </w:instrText>
      </w:r>
      <w:r>
        <w:rPr>
          <w:noProof/>
        </w:rPr>
      </w:r>
      <w:r>
        <w:rPr>
          <w:noProof/>
        </w:rPr>
        <w:fldChar w:fldCharType="separate"/>
      </w:r>
      <w:r>
        <w:rPr>
          <w:noProof/>
        </w:rPr>
        <w:t>51</w:t>
      </w:r>
      <w:r>
        <w:rPr>
          <w:noProof/>
        </w:rPr>
        <w:fldChar w:fldCharType="end"/>
      </w:r>
    </w:p>
    <w:p w14:paraId="7B75DB7B" w14:textId="12A7B2FD" w:rsidR="007C3D4C" w:rsidRDefault="007C3D4C">
      <w:pPr>
        <w:pStyle w:val="TOC5"/>
        <w:rPr>
          <w:rFonts w:asciiTheme="minorHAnsi" w:hAnsiTheme="minorHAnsi" w:cstheme="minorBidi"/>
          <w:noProof/>
          <w:sz w:val="22"/>
          <w:szCs w:val="22"/>
          <w:lang w:eastAsia="en-GB"/>
        </w:rPr>
      </w:pPr>
      <w:r>
        <w:rPr>
          <w:noProof/>
        </w:rPr>
        <w:t>5.2.12.3.4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_Toc122101051 \h </w:instrText>
      </w:r>
      <w:r>
        <w:rPr>
          <w:noProof/>
        </w:rPr>
      </w:r>
      <w:r>
        <w:rPr>
          <w:noProof/>
        </w:rPr>
        <w:fldChar w:fldCharType="separate"/>
      </w:r>
      <w:r>
        <w:rPr>
          <w:noProof/>
        </w:rPr>
        <w:t>51</w:t>
      </w:r>
      <w:r>
        <w:rPr>
          <w:noProof/>
        </w:rPr>
        <w:fldChar w:fldCharType="end"/>
      </w:r>
    </w:p>
    <w:p w14:paraId="7371E71B" w14:textId="63393093" w:rsidR="007C3D4C" w:rsidRDefault="007C3D4C">
      <w:pPr>
        <w:pStyle w:val="TOC3"/>
        <w:rPr>
          <w:rFonts w:asciiTheme="minorHAnsi" w:hAnsiTheme="minorHAnsi" w:cstheme="minorBidi"/>
          <w:noProof/>
          <w:sz w:val="22"/>
          <w:szCs w:val="22"/>
          <w:lang w:eastAsia="en-GB"/>
        </w:rPr>
      </w:pPr>
      <w:r>
        <w:rPr>
          <w:noProof/>
        </w:rPr>
        <w:t>5.2.12A</w:t>
      </w:r>
      <w:r>
        <w:rPr>
          <w:rFonts w:asciiTheme="minorHAnsi" w:hAnsiTheme="minorHAnsi" w:cstheme="minorBid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_Toc122101052 \h </w:instrText>
      </w:r>
      <w:r>
        <w:rPr>
          <w:noProof/>
        </w:rPr>
      </w:r>
      <w:r>
        <w:rPr>
          <w:noProof/>
        </w:rPr>
        <w:fldChar w:fldCharType="separate"/>
      </w:r>
      <w:r>
        <w:rPr>
          <w:noProof/>
        </w:rPr>
        <w:t>52</w:t>
      </w:r>
      <w:r>
        <w:rPr>
          <w:noProof/>
        </w:rPr>
        <w:fldChar w:fldCharType="end"/>
      </w:r>
    </w:p>
    <w:p w14:paraId="73BBE686" w14:textId="7C077F5D" w:rsidR="007C3D4C" w:rsidRDefault="007C3D4C">
      <w:pPr>
        <w:pStyle w:val="TOC4"/>
        <w:rPr>
          <w:rFonts w:asciiTheme="minorHAnsi" w:hAnsiTheme="minorHAnsi" w:cstheme="minorBidi"/>
          <w:noProof/>
          <w:sz w:val="22"/>
          <w:szCs w:val="22"/>
          <w:lang w:eastAsia="en-GB"/>
        </w:rPr>
      </w:pPr>
      <w:r>
        <w:rPr>
          <w:noProof/>
        </w:rPr>
        <w:t>5.2.12A.1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_Toc122101053 \h </w:instrText>
      </w:r>
      <w:r>
        <w:rPr>
          <w:noProof/>
        </w:rPr>
      </w:r>
      <w:r>
        <w:rPr>
          <w:noProof/>
        </w:rPr>
        <w:fldChar w:fldCharType="separate"/>
      </w:r>
      <w:r>
        <w:rPr>
          <w:noProof/>
        </w:rPr>
        <w:t>52</w:t>
      </w:r>
      <w:r>
        <w:rPr>
          <w:noProof/>
        </w:rPr>
        <w:fldChar w:fldCharType="end"/>
      </w:r>
    </w:p>
    <w:p w14:paraId="0A879C4B" w14:textId="3D95CF51" w:rsidR="007C3D4C" w:rsidRDefault="007C3D4C">
      <w:pPr>
        <w:pStyle w:val="TOC4"/>
        <w:rPr>
          <w:rFonts w:asciiTheme="minorHAnsi" w:hAnsiTheme="minorHAnsi" w:cstheme="minorBidi"/>
          <w:noProof/>
          <w:sz w:val="22"/>
          <w:szCs w:val="22"/>
          <w:lang w:eastAsia="en-GB"/>
        </w:rPr>
      </w:pPr>
      <w:r>
        <w:rPr>
          <w:noProof/>
        </w:rPr>
        <w:t>5.2.12A.2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_Toc122101054 \h </w:instrText>
      </w:r>
      <w:r>
        <w:rPr>
          <w:noProof/>
        </w:rPr>
      </w:r>
      <w:r>
        <w:rPr>
          <w:noProof/>
        </w:rPr>
        <w:fldChar w:fldCharType="separate"/>
      </w:r>
      <w:r>
        <w:rPr>
          <w:noProof/>
        </w:rPr>
        <w:t>52</w:t>
      </w:r>
      <w:r>
        <w:rPr>
          <w:noProof/>
        </w:rPr>
        <w:fldChar w:fldCharType="end"/>
      </w:r>
    </w:p>
    <w:p w14:paraId="0F83953B" w14:textId="52F895ED" w:rsidR="007C3D4C" w:rsidRDefault="007C3D4C">
      <w:pPr>
        <w:pStyle w:val="TOC4"/>
        <w:rPr>
          <w:rFonts w:asciiTheme="minorHAnsi" w:hAnsiTheme="minorHAnsi" w:cstheme="minorBidi"/>
          <w:noProof/>
          <w:sz w:val="22"/>
          <w:szCs w:val="22"/>
          <w:lang w:eastAsia="en-GB"/>
        </w:rPr>
      </w:pPr>
      <w:r>
        <w:rPr>
          <w:noProof/>
        </w:rPr>
        <w:lastRenderedPageBreak/>
        <w:t>5.2.12A.3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_Toc122101055 \h </w:instrText>
      </w:r>
      <w:r>
        <w:rPr>
          <w:noProof/>
        </w:rPr>
      </w:r>
      <w:r>
        <w:rPr>
          <w:noProof/>
        </w:rPr>
        <w:fldChar w:fldCharType="separate"/>
      </w:r>
      <w:r>
        <w:rPr>
          <w:noProof/>
        </w:rPr>
        <w:t>53</w:t>
      </w:r>
      <w:r>
        <w:rPr>
          <w:noProof/>
        </w:rPr>
        <w:fldChar w:fldCharType="end"/>
      </w:r>
    </w:p>
    <w:p w14:paraId="4600C3D0" w14:textId="16D2308F" w:rsidR="007C3D4C" w:rsidRDefault="007C3D4C">
      <w:pPr>
        <w:pStyle w:val="TOC5"/>
        <w:rPr>
          <w:rFonts w:asciiTheme="minorHAnsi" w:hAnsiTheme="minorHAnsi" w:cstheme="minorBidi"/>
          <w:noProof/>
          <w:sz w:val="22"/>
          <w:szCs w:val="22"/>
          <w:lang w:eastAsia="en-GB"/>
        </w:rPr>
      </w:pPr>
      <w:r>
        <w:rPr>
          <w:noProof/>
        </w:rPr>
        <w:t>5.2.12A.3.1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_Toc122101056 \h </w:instrText>
      </w:r>
      <w:r>
        <w:rPr>
          <w:noProof/>
        </w:rPr>
      </w:r>
      <w:r>
        <w:rPr>
          <w:noProof/>
        </w:rPr>
        <w:fldChar w:fldCharType="separate"/>
      </w:r>
      <w:r>
        <w:rPr>
          <w:noProof/>
        </w:rPr>
        <w:t>53</w:t>
      </w:r>
      <w:r>
        <w:rPr>
          <w:noProof/>
        </w:rPr>
        <w:fldChar w:fldCharType="end"/>
      </w:r>
    </w:p>
    <w:p w14:paraId="2664D210" w14:textId="3816EDE2" w:rsidR="007C3D4C" w:rsidRDefault="007C3D4C">
      <w:pPr>
        <w:pStyle w:val="TOC5"/>
        <w:rPr>
          <w:rFonts w:asciiTheme="minorHAnsi" w:hAnsiTheme="minorHAnsi" w:cstheme="minorBidi"/>
          <w:noProof/>
          <w:sz w:val="22"/>
          <w:szCs w:val="22"/>
          <w:lang w:eastAsia="en-GB"/>
        </w:rPr>
      </w:pPr>
      <w:r>
        <w:rPr>
          <w:noProof/>
        </w:rPr>
        <w:t>5.2.12A.3.2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_Toc122101057 \h </w:instrText>
      </w:r>
      <w:r>
        <w:rPr>
          <w:noProof/>
        </w:rPr>
      </w:r>
      <w:r>
        <w:rPr>
          <w:noProof/>
        </w:rPr>
        <w:fldChar w:fldCharType="separate"/>
      </w:r>
      <w:r>
        <w:rPr>
          <w:noProof/>
        </w:rPr>
        <w:t>53</w:t>
      </w:r>
      <w:r>
        <w:rPr>
          <w:noProof/>
        </w:rPr>
        <w:fldChar w:fldCharType="end"/>
      </w:r>
    </w:p>
    <w:p w14:paraId="04DB7EF1" w14:textId="4C537479" w:rsidR="007C3D4C" w:rsidRDefault="007C3D4C">
      <w:pPr>
        <w:pStyle w:val="TOC5"/>
        <w:rPr>
          <w:rFonts w:asciiTheme="minorHAnsi" w:hAnsiTheme="minorHAnsi" w:cstheme="minorBidi"/>
          <w:noProof/>
          <w:sz w:val="22"/>
          <w:szCs w:val="22"/>
          <w:lang w:eastAsia="en-GB"/>
        </w:rPr>
      </w:pPr>
      <w:r>
        <w:rPr>
          <w:noProof/>
        </w:rPr>
        <w:t>5.2.12A.3.3</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_Toc122101058 \h </w:instrText>
      </w:r>
      <w:r>
        <w:rPr>
          <w:noProof/>
        </w:rPr>
      </w:r>
      <w:r>
        <w:rPr>
          <w:noProof/>
        </w:rPr>
        <w:fldChar w:fldCharType="separate"/>
      </w:r>
      <w:r>
        <w:rPr>
          <w:noProof/>
        </w:rPr>
        <w:t>54</w:t>
      </w:r>
      <w:r>
        <w:rPr>
          <w:noProof/>
        </w:rPr>
        <w:fldChar w:fldCharType="end"/>
      </w:r>
    </w:p>
    <w:p w14:paraId="73A18FD5" w14:textId="12E2A5E0" w:rsidR="007C3D4C" w:rsidRDefault="007C3D4C">
      <w:pPr>
        <w:pStyle w:val="TOC5"/>
        <w:rPr>
          <w:rFonts w:asciiTheme="minorHAnsi" w:hAnsiTheme="minorHAnsi" w:cstheme="minorBidi"/>
          <w:noProof/>
          <w:sz w:val="22"/>
          <w:szCs w:val="22"/>
          <w:lang w:eastAsia="en-GB"/>
        </w:rPr>
      </w:pPr>
      <w:r>
        <w:rPr>
          <w:noProof/>
        </w:rPr>
        <w:t>5.2.12A.3.4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_Toc122101059 \h </w:instrText>
      </w:r>
      <w:r>
        <w:rPr>
          <w:noProof/>
        </w:rPr>
      </w:r>
      <w:r>
        <w:rPr>
          <w:noProof/>
        </w:rPr>
        <w:fldChar w:fldCharType="separate"/>
      </w:r>
      <w:r>
        <w:rPr>
          <w:noProof/>
        </w:rPr>
        <w:t>54</w:t>
      </w:r>
      <w:r>
        <w:rPr>
          <w:noProof/>
        </w:rPr>
        <w:fldChar w:fldCharType="end"/>
      </w:r>
    </w:p>
    <w:p w14:paraId="1817C5A2" w14:textId="4B080F23" w:rsidR="007C3D4C" w:rsidRDefault="007C3D4C">
      <w:pPr>
        <w:pStyle w:val="TOC3"/>
        <w:rPr>
          <w:rFonts w:asciiTheme="minorHAnsi" w:hAnsiTheme="minorHAnsi" w:cstheme="minorBidi"/>
          <w:noProof/>
          <w:sz w:val="22"/>
          <w:szCs w:val="22"/>
          <w:lang w:eastAsia="en-GB"/>
        </w:rPr>
      </w:pPr>
      <w:r>
        <w:rPr>
          <w:noProof/>
        </w:rPr>
        <w:t>5.2.12B</w:t>
      </w:r>
      <w:r>
        <w:rPr>
          <w:rFonts w:asciiTheme="minorHAnsi" w:hAnsiTheme="minorHAnsi" w:cstheme="minorBid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_Toc122101060 \h </w:instrText>
      </w:r>
      <w:r>
        <w:rPr>
          <w:noProof/>
        </w:rPr>
      </w:r>
      <w:r>
        <w:rPr>
          <w:noProof/>
        </w:rPr>
        <w:fldChar w:fldCharType="separate"/>
      </w:r>
      <w:r>
        <w:rPr>
          <w:noProof/>
        </w:rPr>
        <w:t>55</w:t>
      </w:r>
      <w:r>
        <w:rPr>
          <w:noProof/>
        </w:rPr>
        <w:fldChar w:fldCharType="end"/>
      </w:r>
    </w:p>
    <w:p w14:paraId="63059704" w14:textId="57D378CC" w:rsidR="007C3D4C" w:rsidRDefault="007C3D4C">
      <w:pPr>
        <w:pStyle w:val="TOC4"/>
        <w:rPr>
          <w:rFonts w:asciiTheme="minorHAnsi" w:hAnsiTheme="minorHAnsi" w:cstheme="minorBidi"/>
          <w:noProof/>
          <w:sz w:val="22"/>
          <w:szCs w:val="22"/>
          <w:lang w:eastAsia="en-GB"/>
        </w:rPr>
      </w:pPr>
      <w:r>
        <w:rPr>
          <w:noProof/>
        </w:rPr>
        <w:t>5.2.12B.1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_Toc122101061 \h </w:instrText>
      </w:r>
      <w:r>
        <w:rPr>
          <w:noProof/>
        </w:rPr>
      </w:r>
      <w:r>
        <w:rPr>
          <w:noProof/>
        </w:rPr>
        <w:fldChar w:fldCharType="separate"/>
      </w:r>
      <w:r>
        <w:rPr>
          <w:noProof/>
        </w:rPr>
        <w:t>55</w:t>
      </w:r>
      <w:r>
        <w:rPr>
          <w:noProof/>
        </w:rPr>
        <w:fldChar w:fldCharType="end"/>
      </w:r>
    </w:p>
    <w:p w14:paraId="687F5303" w14:textId="59B3F1BB" w:rsidR="007C3D4C" w:rsidRDefault="007C3D4C">
      <w:pPr>
        <w:pStyle w:val="TOC4"/>
        <w:rPr>
          <w:rFonts w:asciiTheme="minorHAnsi" w:hAnsiTheme="minorHAnsi" w:cstheme="minorBidi"/>
          <w:noProof/>
          <w:sz w:val="22"/>
          <w:szCs w:val="22"/>
          <w:lang w:eastAsia="en-GB"/>
        </w:rPr>
      </w:pPr>
      <w:r>
        <w:rPr>
          <w:noProof/>
        </w:rPr>
        <w:t>5.2.12B.2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_Toc122101062 \h </w:instrText>
      </w:r>
      <w:r>
        <w:rPr>
          <w:noProof/>
        </w:rPr>
      </w:r>
      <w:r>
        <w:rPr>
          <w:noProof/>
        </w:rPr>
        <w:fldChar w:fldCharType="separate"/>
      </w:r>
      <w:r>
        <w:rPr>
          <w:noProof/>
        </w:rPr>
        <w:t>55</w:t>
      </w:r>
      <w:r>
        <w:rPr>
          <w:noProof/>
        </w:rPr>
        <w:fldChar w:fldCharType="end"/>
      </w:r>
    </w:p>
    <w:p w14:paraId="77A07CC4" w14:textId="65877999" w:rsidR="007C3D4C" w:rsidRDefault="007C3D4C">
      <w:pPr>
        <w:pStyle w:val="TOC4"/>
        <w:rPr>
          <w:rFonts w:asciiTheme="minorHAnsi" w:hAnsiTheme="minorHAnsi" w:cstheme="minorBidi"/>
          <w:noProof/>
          <w:sz w:val="22"/>
          <w:szCs w:val="22"/>
          <w:lang w:eastAsia="en-GB"/>
        </w:rPr>
      </w:pPr>
      <w:r>
        <w:rPr>
          <w:noProof/>
        </w:rPr>
        <w:t>5.2.12B.3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_Toc122101063 \h </w:instrText>
      </w:r>
      <w:r>
        <w:rPr>
          <w:noProof/>
        </w:rPr>
      </w:r>
      <w:r>
        <w:rPr>
          <w:noProof/>
        </w:rPr>
        <w:fldChar w:fldCharType="separate"/>
      </w:r>
      <w:r>
        <w:rPr>
          <w:noProof/>
        </w:rPr>
        <w:t>56</w:t>
      </w:r>
      <w:r>
        <w:rPr>
          <w:noProof/>
        </w:rPr>
        <w:fldChar w:fldCharType="end"/>
      </w:r>
    </w:p>
    <w:p w14:paraId="62DF73DF" w14:textId="227B98F9" w:rsidR="007C3D4C" w:rsidRDefault="007C3D4C">
      <w:pPr>
        <w:pStyle w:val="TOC5"/>
        <w:rPr>
          <w:rFonts w:asciiTheme="minorHAnsi" w:hAnsiTheme="minorHAnsi" w:cstheme="minorBidi"/>
          <w:noProof/>
          <w:sz w:val="22"/>
          <w:szCs w:val="22"/>
          <w:lang w:eastAsia="en-GB"/>
        </w:rPr>
      </w:pPr>
      <w:r>
        <w:rPr>
          <w:noProof/>
        </w:rPr>
        <w:t>5.2.12B.3.1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_Toc122101064 \h </w:instrText>
      </w:r>
      <w:r>
        <w:rPr>
          <w:noProof/>
        </w:rPr>
      </w:r>
      <w:r>
        <w:rPr>
          <w:noProof/>
        </w:rPr>
        <w:fldChar w:fldCharType="separate"/>
      </w:r>
      <w:r>
        <w:rPr>
          <w:noProof/>
        </w:rPr>
        <w:t>56</w:t>
      </w:r>
      <w:r>
        <w:rPr>
          <w:noProof/>
        </w:rPr>
        <w:fldChar w:fldCharType="end"/>
      </w:r>
    </w:p>
    <w:p w14:paraId="316D17D7" w14:textId="656BADF7" w:rsidR="007C3D4C" w:rsidRDefault="007C3D4C">
      <w:pPr>
        <w:pStyle w:val="TOC5"/>
        <w:rPr>
          <w:rFonts w:asciiTheme="minorHAnsi" w:hAnsiTheme="minorHAnsi" w:cstheme="minorBidi"/>
          <w:noProof/>
          <w:sz w:val="22"/>
          <w:szCs w:val="22"/>
          <w:lang w:eastAsia="en-GB"/>
        </w:rPr>
      </w:pPr>
      <w:r>
        <w:rPr>
          <w:noProof/>
        </w:rPr>
        <w:t>5.2.12B.3.2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_Toc122101065 \h </w:instrText>
      </w:r>
      <w:r>
        <w:rPr>
          <w:noProof/>
        </w:rPr>
      </w:r>
      <w:r>
        <w:rPr>
          <w:noProof/>
        </w:rPr>
        <w:fldChar w:fldCharType="separate"/>
      </w:r>
      <w:r>
        <w:rPr>
          <w:noProof/>
        </w:rPr>
        <w:t>56</w:t>
      </w:r>
      <w:r>
        <w:rPr>
          <w:noProof/>
        </w:rPr>
        <w:fldChar w:fldCharType="end"/>
      </w:r>
    </w:p>
    <w:p w14:paraId="4138672D" w14:textId="708D5F2D" w:rsidR="007C3D4C" w:rsidRDefault="007C3D4C">
      <w:pPr>
        <w:pStyle w:val="TOC5"/>
        <w:rPr>
          <w:rFonts w:asciiTheme="minorHAnsi" w:hAnsiTheme="minorHAnsi" w:cstheme="minorBidi"/>
          <w:noProof/>
          <w:sz w:val="22"/>
          <w:szCs w:val="22"/>
          <w:lang w:eastAsia="en-GB"/>
        </w:rPr>
      </w:pPr>
      <w:r>
        <w:rPr>
          <w:noProof/>
        </w:rPr>
        <w:t>5.2.12B.3.3</w:t>
      </w:r>
      <w:r>
        <w:rPr>
          <w:rFonts w:asciiTheme="minorHAnsi"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_Toc122101066 \h </w:instrText>
      </w:r>
      <w:r>
        <w:rPr>
          <w:noProof/>
        </w:rPr>
      </w:r>
      <w:r>
        <w:rPr>
          <w:noProof/>
        </w:rPr>
        <w:fldChar w:fldCharType="separate"/>
      </w:r>
      <w:r>
        <w:rPr>
          <w:noProof/>
        </w:rPr>
        <w:t>57</w:t>
      </w:r>
      <w:r>
        <w:rPr>
          <w:noProof/>
        </w:rPr>
        <w:fldChar w:fldCharType="end"/>
      </w:r>
    </w:p>
    <w:p w14:paraId="2BDAFB8C" w14:textId="7D05BE0E" w:rsidR="007C3D4C" w:rsidRDefault="007C3D4C">
      <w:pPr>
        <w:pStyle w:val="TOC5"/>
        <w:rPr>
          <w:rFonts w:asciiTheme="minorHAnsi" w:hAnsiTheme="minorHAnsi" w:cstheme="minorBidi"/>
          <w:noProof/>
          <w:sz w:val="22"/>
          <w:szCs w:val="22"/>
          <w:lang w:eastAsia="en-GB"/>
        </w:rPr>
      </w:pPr>
      <w:r>
        <w:rPr>
          <w:noProof/>
        </w:rPr>
        <w:t>5.2.12B.3.4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_Toc122101067 \h </w:instrText>
      </w:r>
      <w:r>
        <w:rPr>
          <w:noProof/>
        </w:rPr>
      </w:r>
      <w:r>
        <w:rPr>
          <w:noProof/>
        </w:rPr>
        <w:fldChar w:fldCharType="separate"/>
      </w:r>
      <w:r>
        <w:rPr>
          <w:noProof/>
        </w:rPr>
        <w:t>57</w:t>
      </w:r>
      <w:r>
        <w:rPr>
          <w:noProof/>
        </w:rPr>
        <w:fldChar w:fldCharType="end"/>
      </w:r>
    </w:p>
    <w:p w14:paraId="0AF0E74E" w14:textId="4D9D9FE6" w:rsidR="007C3D4C" w:rsidRDefault="007C3D4C">
      <w:pPr>
        <w:pStyle w:val="TOC3"/>
        <w:rPr>
          <w:rFonts w:asciiTheme="minorHAnsi" w:hAnsiTheme="minorHAnsi" w:cstheme="minorBidi"/>
          <w:noProof/>
          <w:sz w:val="22"/>
          <w:szCs w:val="22"/>
          <w:lang w:eastAsia="en-GB"/>
        </w:rPr>
      </w:pPr>
      <w:r>
        <w:rPr>
          <w:noProof/>
        </w:rPr>
        <w:t>5.2.13</w:t>
      </w:r>
      <w:r>
        <w:rPr>
          <w:rFonts w:asciiTheme="minorHAnsi" w:hAnsiTheme="minorHAnsi" w:cstheme="minorBid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_Toc122101068 \h </w:instrText>
      </w:r>
      <w:r>
        <w:rPr>
          <w:noProof/>
        </w:rPr>
      </w:r>
      <w:r>
        <w:rPr>
          <w:noProof/>
        </w:rPr>
        <w:fldChar w:fldCharType="separate"/>
      </w:r>
      <w:r>
        <w:rPr>
          <w:noProof/>
        </w:rPr>
        <w:t>58</w:t>
      </w:r>
      <w:r>
        <w:rPr>
          <w:noProof/>
        </w:rPr>
        <w:fldChar w:fldCharType="end"/>
      </w:r>
    </w:p>
    <w:p w14:paraId="56E64CB6" w14:textId="5FE39C76" w:rsidR="007C3D4C" w:rsidRDefault="007C3D4C">
      <w:pPr>
        <w:pStyle w:val="TOC4"/>
        <w:rPr>
          <w:rFonts w:asciiTheme="minorHAnsi" w:hAnsiTheme="minorHAnsi" w:cstheme="minorBidi"/>
          <w:noProof/>
          <w:sz w:val="22"/>
          <w:szCs w:val="22"/>
          <w:lang w:eastAsia="en-GB"/>
        </w:rPr>
      </w:pPr>
      <w:r>
        <w:rPr>
          <w:noProof/>
        </w:rPr>
        <w:t>5.2.13.1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_Toc122101069 \h </w:instrText>
      </w:r>
      <w:r>
        <w:rPr>
          <w:noProof/>
        </w:rPr>
      </w:r>
      <w:r>
        <w:rPr>
          <w:noProof/>
        </w:rPr>
        <w:fldChar w:fldCharType="separate"/>
      </w:r>
      <w:r>
        <w:rPr>
          <w:noProof/>
        </w:rPr>
        <w:t>58</w:t>
      </w:r>
      <w:r>
        <w:rPr>
          <w:noProof/>
        </w:rPr>
        <w:fldChar w:fldCharType="end"/>
      </w:r>
    </w:p>
    <w:p w14:paraId="5C19D6DB" w14:textId="58B87D41" w:rsidR="007C3D4C" w:rsidRDefault="007C3D4C">
      <w:pPr>
        <w:pStyle w:val="TOC4"/>
        <w:rPr>
          <w:rFonts w:asciiTheme="minorHAnsi" w:hAnsiTheme="minorHAnsi" w:cstheme="minorBidi"/>
          <w:noProof/>
          <w:sz w:val="22"/>
          <w:szCs w:val="22"/>
          <w:lang w:eastAsia="en-GB"/>
        </w:rPr>
      </w:pPr>
      <w:r>
        <w:rPr>
          <w:noProof/>
        </w:rPr>
        <w:t>5.2.13.2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_Toc122101070 \h </w:instrText>
      </w:r>
      <w:r>
        <w:rPr>
          <w:noProof/>
        </w:rPr>
      </w:r>
      <w:r>
        <w:rPr>
          <w:noProof/>
        </w:rPr>
        <w:fldChar w:fldCharType="separate"/>
      </w:r>
      <w:r>
        <w:rPr>
          <w:noProof/>
        </w:rPr>
        <w:t>58</w:t>
      </w:r>
      <w:r>
        <w:rPr>
          <w:noProof/>
        </w:rPr>
        <w:fldChar w:fldCharType="end"/>
      </w:r>
    </w:p>
    <w:p w14:paraId="6654693F" w14:textId="565EF129" w:rsidR="007C3D4C" w:rsidRDefault="007C3D4C">
      <w:pPr>
        <w:pStyle w:val="TOC4"/>
        <w:rPr>
          <w:rFonts w:asciiTheme="minorHAnsi" w:hAnsiTheme="minorHAnsi" w:cstheme="minorBidi"/>
          <w:noProof/>
          <w:sz w:val="22"/>
          <w:szCs w:val="22"/>
          <w:lang w:eastAsia="en-GB"/>
        </w:rPr>
      </w:pPr>
      <w:r>
        <w:rPr>
          <w:noProof/>
        </w:rPr>
        <w:t>5.2.13.3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_Toc122101071 \h </w:instrText>
      </w:r>
      <w:r>
        <w:rPr>
          <w:noProof/>
        </w:rPr>
      </w:r>
      <w:r>
        <w:rPr>
          <w:noProof/>
        </w:rPr>
        <w:fldChar w:fldCharType="separate"/>
      </w:r>
      <w:r>
        <w:rPr>
          <w:noProof/>
        </w:rPr>
        <w:t>59</w:t>
      </w:r>
      <w:r>
        <w:rPr>
          <w:noProof/>
        </w:rPr>
        <w:fldChar w:fldCharType="end"/>
      </w:r>
    </w:p>
    <w:p w14:paraId="4F567FFC" w14:textId="6134F83A" w:rsidR="007C3D4C" w:rsidRDefault="007C3D4C">
      <w:pPr>
        <w:pStyle w:val="TOC5"/>
        <w:rPr>
          <w:rFonts w:asciiTheme="minorHAnsi" w:hAnsiTheme="minorHAnsi" w:cstheme="minorBidi"/>
          <w:noProof/>
          <w:sz w:val="22"/>
          <w:szCs w:val="22"/>
          <w:lang w:eastAsia="en-GB"/>
        </w:rPr>
      </w:pPr>
      <w:r>
        <w:rPr>
          <w:noProof/>
        </w:rPr>
        <w:t>5.2.13.3.1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_Toc122101072 \h </w:instrText>
      </w:r>
      <w:r>
        <w:rPr>
          <w:noProof/>
        </w:rPr>
      </w:r>
      <w:r>
        <w:rPr>
          <w:noProof/>
        </w:rPr>
        <w:fldChar w:fldCharType="separate"/>
      </w:r>
      <w:r>
        <w:rPr>
          <w:noProof/>
        </w:rPr>
        <w:t>59</w:t>
      </w:r>
      <w:r>
        <w:rPr>
          <w:noProof/>
        </w:rPr>
        <w:fldChar w:fldCharType="end"/>
      </w:r>
    </w:p>
    <w:p w14:paraId="4478C82E" w14:textId="5732E36D" w:rsidR="007C3D4C" w:rsidRDefault="007C3D4C">
      <w:pPr>
        <w:pStyle w:val="TOC3"/>
        <w:rPr>
          <w:rFonts w:asciiTheme="minorHAnsi" w:hAnsiTheme="minorHAnsi" w:cstheme="minorBidi"/>
          <w:noProof/>
          <w:sz w:val="22"/>
          <w:szCs w:val="22"/>
          <w:lang w:eastAsia="en-GB"/>
        </w:rPr>
      </w:pPr>
      <w:r>
        <w:rPr>
          <w:noProof/>
        </w:rPr>
        <w:t>5.2.14</w:t>
      </w:r>
      <w:r>
        <w:rPr>
          <w:rFonts w:asciiTheme="minorHAnsi" w:hAnsiTheme="minorHAnsi" w:cstheme="minorBid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_Toc122101073 \h </w:instrText>
      </w:r>
      <w:r>
        <w:rPr>
          <w:noProof/>
        </w:rPr>
      </w:r>
      <w:r>
        <w:rPr>
          <w:noProof/>
        </w:rPr>
        <w:fldChar w:fldCharType="separate"/>
      </w:r>
      <w:r>
        <w:rPr>
          <w:noProof/>
        </w:rPr>
        <w:t>59</w:t>
      </w:r>
      <w:r>
        <w:rPr>
          <w:noProof/>
        </w:rPr>
        <w:fldChar w:fldCharType="end"/>
      </w:r>
    </w:p>
    <w:p w14:paraId="68A45A2F" w14:textId="2119B8BE" w:rsidR="007C3D4C" w:rsidRDefault="007C3D4C">
      <w:pPr>
        <w:pStyle w:val="TOC4"/>
        <w:rPr>
          <w:rFonts w:asciiTheme="minorHAnsi" w:hAnsiTheme="minorHAnsi" w:cstheme="minorBidi"/>
          <w:noProof/>
          <w:sz w:val="22"/>
          <w:szCs w:val="22"/>
          <w:lang w:eastAsia="en-GB"/>
        </w:rPr>
      </w:pPr>
      <w:r>
        <w:rPr>
          <w:noProof/>
        </w:rPr>
        <w:t>5.2.14.1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_Toc122101074 \h </w:instrText>
      </w:r>
      <w:r>
        <w:rPr>
          <w:noProof/>
        </w:rPr>
      </w:r>
      <w:r>
        <w:rPr>
          <w:noProof/>
        </w:rPr>
        <w:fldChar w:fldCharType="separate"/>
      </w:r>
      <w:r>
        <w:rPr>
          <w:noProof/>
        </w:rPr>
        <w:t>59</w:t>
      </w:r>
      <w:r>
        <w:rPr>
          <w:noProof/>
        </w:rPr>
        <w:fldChar w:fldCharType="end"/>
      </w:r>
    </w:p>
    <w:p w14:paraId="0424B63D" w14:textId="7277B616" w:rsidR="007C3D4C" w:rsidRDefault="007C3D4C">
      <w:pPr>
        <w:pStyle w:val="TOC4"/>
        <w:rPr>
          <w:rFonts w:asciiTheme="minorHAnsi" w:hAnsiTheme="minorHAnsi" w:cstheme="minorBidi"/>
          <w:noProof/>
          <w:sz w:val="22"/>
          <w:szCs w:val="22"/>
          <w:lang w:eastAsia="en-GB"/>
        </w:rPr>
      </w:pPr>
      <w:r>
        <w:rPr>
          <w:noProof/>
        </w:rPr>
        <w:t>5.2.14.2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_Toc122101075 \h </w:instrText>
      </w:r>
      <w:r>
        <w:rPr>
          <w:noProof/>
        </w:rPr>
      </w:r>
      <w:r>
        <w:rPr>
          <w:noProof/>
        </w:rPr>
        <w:fldChar w:fldCharType="separate"/>
      </w:r>
      <w:r>
        <w:rPr>
          <w:noProof/>
        </w:rPr>
        <w:t>59</w:t>
      </w:r>
      <w:r>
        <w:rPr>
          <w:noProof/>
        </w:rPr>
        <w:fldChar w:fldCharType="end"/>
      </w:r>
    </w:p>
    <w:p w14:paraId="0F6FEAA0" w14:textId="78F3455C" w:rsidR="007C3D4C" w:rsidRDefault="007C3D4C">
      <w:pPr>
        <w:pStyle w:val="TOC4"/>
        <w:rPr>
          <w:rFonts w:asciiTheme="minorHAnsi" w:hAnsiTheme="minorHAnsi" w:cstheme="minorBidi"/>
          <w:noProof/>
          <w:sz w:val="22"/>
          <w:szCs w:val="22"/>
          <w:lang w:eastAsia="en-GB"/>
        </w:rPr>
      </w:pPr>
      <w:r>
        <w:rPr>
          <w:noProof/>
        </w:rPr>
        <w:t>5.2.14.3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_Toc122101076 \h </w:instrText>
      </w:r>
      <w:r>
        <w:rPr>
          <w:noProof/>
        </w:rPr>
      </w:r>
      <w:r>
        <w:rPr>
          <w:noProof/>
        </w:rPr>
        <w:fldChar w:fldCharType="separate"/>
      </w:r>
      <w:r>
        <w:rPr>
          <w:noProof/>
        </w:rPr>
        <w:t>60</w:t>
      </w:r>
      <w:r>
        <w:rPr>
          <w:noProof/>
        </w:rPr>
        <w:fldChar w:fldCharType="end"/>
      </w:r>
    </w:p>
    <w:p w14:paraId="5388B2E6" w14:textId="0F34E22C" w:rsidR="007C3D4C" w:rsidRDefault="007C3D4C">
      <w:pPr>
        <w:pStyle w:val="TOC5"/>
        <w:rPr>
          <w:rFonts w:asciiTheme="minorHAnsi" w:hAnsiTheme="minorHAnsi" w:cstheme="minorBidi"/>
          <w:noProof/>
          <w:sz w:val="22"/>
          <w:szCs w:val="22"/>
          <w:lang w:eastAsia="en-GB"/>
        </w:rPr>
      </w:pPr>
      <w:r>
        <w:rPr>
          <w:noProof/>
        </w:rPr>
        <w:t>5.2.14.3.</w:t>
      </w:r>
      <w:r>
        <w:rPr>
          <w:noProof/>
          <w:lang w:eastAsia="zh-CN"/>
        </w:rPr>
        <w:t>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_Toc122101077 \h </w:instrText>
      </w:r>
      <w:r>
        <w:rPr>
          <w:noProof/>
        </w:rPr>
      </w:r>
      <w:r>
        <w:rPr>
          <w:noProof/>
        </w:rPr>
        <w:fldChar w:fldCharType="separate"/>
      </w:r>
      <w:r>
        <w:rPr>
          <w:noProof/>
        </w:rPr>
        <w:t>60</w:t>
      </w:r>
      <w:r>
        <w:rPr>
          <w:noProof/>
        </w:rPr>
        <w:fldChar w:fldCharType="end"/>
      </w:r>
    </w:p>
    <w:p w14:paraId="3E43F2ED" w14:textId="1952C90C" w:rsidR="007C3D4C" w:rsidRDefault="007C3D4C">
      <w:pPr>
        <w:pStyle w:val="TOC5"/>
        <w:rPr>
          <w:rFonts w:asciiTheme="minorHAnsi" w:hAnsiTheme="minorHAnsi" w:cstheme="minorBidi"/>
          <w:noProof/>
          <w:sz w:val="22"/>
          <w:szCs w:val="22"/>
          <w:lang w:eastAsia="en-GB"/>
        </w:rPr>
      </w:pPr>
      <w:r>
        <w:rPr>
          <w:noProof/>
        </w:rPr>
        <w:t>5.2.14.3.</w:t>
      </w:r>
      <w:r>
        <w:rPr>
          <w:noProof/>
          <w:lang w:eastAsia="zh-CN"/>
        </w:rPr>
        <w:t>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_Toc122101078 \h </w:instrText>
      </w:r>
      <w:r>
        <w:rPr>
          <w:noProof/>
        </w:rPr>
      </w:r>
      <w:r>
        <w:rPr>
          <w:noProof/>
        </w:rPr>
        <w:fldChar w:fldCharType="separate"/>
      </w:r>
      <w:r>
        <w:rPr>
          <w:noProof/>
        </w:rPr>
        <w:t>60</w:t>
      </w:r>
      <w:r>
        <w:rPr>
          <w:noProof/>
        </w:rPr>
        <w:fldChar w:fldCharType="end"/>
      </w:r>
    </w:p>
    <w:p w14:paraId="4FCB51FA" w14:textId="6E3FB764" w:rsidR="007C3D4C" w:rsidRDefault="007C3D4C">
      <w:pPr>
        <w:pStyle w:val="TOC3"/>
        <w:rPr>
          <w:rFonts w:asciiTheme="minorHAnsi" w:hAnsiTheme="minorHAnsi" w:cstheme="minorBidi"/>
          <w:noProof/>
          <w:sz w:val="22"/>
          <w:szCs w:val="22"/>
          <w:lang w:eastAsia="en-GB"/>
        </w:rPr>
      </w:pPr>
      <w:r>
        <w:rPr>
          <w:noProof/>
        </w:rPr>
        <w:t>5.2.14A</w:t>
      </w:r>
      <w:r>
        <w:rPr>
          <w:rFonts w:asciiTheme="minorHAnsi" w:hAnsiTheme="minorHAnsi" w:cstheme="minorBidi"/>
          <w:noProof/>
          <w:sz w:val="22"/>
          <w:szCs w:val="22"/>
          <w:lang w:eastAsia="en-GB"/>
        </w:rPr>
        <w:tab/>
      </w:r>
      <w:r>
        <w:rPr>
          <w:noProof/>
        </w:rPr>
        <w:t>Resource: PpProfileData</w:t>
      </w:r>
      <w:r>
        <w:rPr>
          <w:noProof/>
        </w:rPr>
        <w:tab/>
      </w:r>
      <w:r>
        <w:rPr>
          <w:noProof/>
        </w:rPr>
        <w:fldChar w:fldCharType="begin" w:fldLock="1"/>
      </w:r>
      <w:r>
        <w:rPr>
          <w:noProof/>
        </w:rPr>
        <w:instrText xml:space="preserve"> PAGEREF _Toc122101079 \h </w:instrText>
      </w:r>
      <w:r>
        <w:rPr>
          <w:noProof/>
        </w:rPr>
      </w:r>
      <w:r>
        <w:rPr>
          <w:noProof/>
        </w:rPr>
        <w:fldChar w:fldCharType="separate"/>
      </w:r>
      <w:r>
        <w:rPr>
          <w:noProof/>
        </w:rPr>
        <w:t>61</w:t>
      </w:r>
      <w:r>
        <w:rPr>
          <w:noProof/>
        </w:rPr>
        <w:fldChar w:fldCharType="end"/>
      </w:r>
    </w:p>
    <w:p w14:paraId="4614C288" w14:textId="73899BE6" w:rsidR="007C3D4C" w:rsidRDefault="007C3D4C">
      <w:pPr>
        <w:pStyle w:val="TOC4"/>
        <w:rPr>
          <w:rFonts w:asciiTheme="minorHAnsi" w:hAnsiTheme="minorHAnsi" w:cstheme="minorBidi"/>
          <w:noProof/>
          <w:sz w:val="22"/>
          <w:szCs w:val="22"/>
          <w:lang w:eastAsia="en-GB"/>
        </w:rPr>
      </w:pPr>
      <w:r>
        <w:rPr>
          <w:noProof/>
        </w:rPr>
        <w:t>5.2.14A.1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_Toc122101080 \h </w:instrText>
      </w:r>
      <w:r>
        <w:rPr>
          <w:noProof/>
        </w:rPr>
      </w:r>
      <w:r>
        <w:rPr>
          <w:noProof/>
        </w:rPr>
        <w:fldChar w:fldCharType="separate"/>
      </w:r>
      <w:r>
        <w:rPr>
          <w:noProof/>
        </w:rPr>
        <w:t>61</w:t>
      </w:r>
      <w:r>
        <w:rPr>
          <w:noProof/>
        </w:rPr>
        <w:fldChar w:fldCharType="end"/>
      </w:r>
    </w:p>
    <w:p w14:paraId="2577A5AA" w14:textId="1C4B7AE9" w:rsidR="007C3D4C" w:rsidRDefault="007C3D4C">
      <w:pPr>
        <w:pStyle w:val="TOC4"/>
        <w:rPr>
          <w:rFonts w:asciiTheme="minorHAnsi" w:hAnsiTheme="minorHAnsi" w:cstheme="minorBidi"/>
          <w:noProof/>
          <w:sz w:val="22"/>
          <w:szCs w:val="22"/>
          <w:lang w:eastAsia="en-GB"/>
        </w:rPr>
      </w:pPr>
      <w:r>
        <w:rPr>
          <w:noProof/>
        </w:rPr>
        <w:t>5.2.14A.2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_Toc122101081 \h </w:instrText>
      </w:r>
      <w:r>
        <w:rPr>
          <w:noProof/>
        </w:rPr>
      </w:r>
      <w:r>
        <w:rPr>
          <w:noProof/>
        </w:rPr>
        <w:fldChar w:fldCharType="separate"/>
      </w:r>
      <w:r>
        <w:rPr>
          <w:noProof/>
        </w:rPr>
        <w:t>61</w:t>
      </w:r>
      <w:r>
        <w:rPr>
          <w:noProof/>
        </w:rPr>
        <w:fldChar w:fldCharType="end"/>
      </w:r>
    </w:p>
    <w:p w14:paraId="7A1B1E75" w14:textId="12857390" w:rsidR="007C3D4C" w:rsidRDefault="007C3D4C">
      <w:pPr>
        <w:pStyle w:val="TOC4"/>
        <w:rPr>
          <w:rFonts w:asciiTheme="minorHAnsi" w:hAnsiTheme="minorHAnsi" w:cstheme="minorBidi"/>
          <w:noProof/>
          <w:sz w:val="22"/>
          <w:szCs w:val="22"/>
          <w:lang w:eastAsia="en-GB"/>
        </w:rPr>
      </w:pPr>
      <w:r>
        <w:rPr>
          <w:noProof/>
        </w:rPr>
        <w:t>5.2.14A.3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_Toc122101082 \h </w:instrText>
      </w:r>
      <w:r>
        <w:rPr>
          <w:noProof/>
        </w:rPr>
      </w:r>
      <w:r>
        <w:rPr>
          <w:noProof/>
        </w:rPr>
        <w:fldChar w:fldCharType="separate"/>
      </w:r>
      <w:r>
        <w:rPr>
          <w:noProof/>
        </w:rPr>
        <w:t>61</w:t>
      </w:r>
      <w:r>
        <w:rPr>
          <w:noProof/>
        </w:rPr>
        <w:fldChar w:fldCharType="end"/>
      </w:r>
    </w:p>
    <w:p w14:paraId="7D6C5514" w14:textId="06F90F71" w:rsidR="007C3D4C" w:rsidRDefault="007C3D4C">
      <w:pPr>
        <w:pStyle w:val="TOC5"/>
        <w:rPr>
          <w:rFonts w:asciiTheme="minorHAnsi" w:hAnsiTheme="minorHAnsi" w:cstheme="minorBidi"/>
          <w:noProof/>
          <w:sz w:val="22"/>
          <w:szCs w:val="22"/>
          <w:lang w:eastAsia="en-GB"/>
        </w:rPr>
      </w:pPr>
      <w:r>
        <w:rPr>
          <w:noProof/>
        </w:rPr>
        <w:t>5.2.14A.3.1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_Toc122101083 \h </w:instrText>
      </w:r>
      <w:r>
        <w:rPr>
          <w:noProof/>
        </w:rPr>
      </w:r>
      <w:r>
        <w:rPr>
          <w:noProof/>
        </w:rPr>
        <w:fldChar w:fldCharType="separate"/>
      </w:r>
      <w:r>
        <w:rPr>
          <w:noProof/>
        </w:rPr>
        <w:t>61</w:t>
      </w:r>
      <w:r>
        <w:rPr>
          <w:noProof/>
        </w:rPr>
        <w:fldChar w:fldCharType="end"/>
      </w:r>
    </w:p>
    <w:p w14:paraId="4008D3BB" w14:textId="528898FD" w:rsidR="007C3D4C" w:rsidRDefault="007C3D4C">
      <w:pPr>
        <w:pStyle w:val="TOC3"/>
        <w:rPr>
          <w:rFonts w:asciiTheme="minorHAnsi" w:hAnsiTheme="minorHAnsi" w:cstheme="minorBidi"/>
          <w:noProof/>
          <w:sz w:val="22"/>
          <w:szCs w:val="22"/>
          <w:lang w:eastAsia="en-GB"/>
        </w:rPr>
      </w:pPr>
      <w:r>
        <w:rPr>
          <w:noProof/>
        </w:rPr>
        <w:t>5.2.14B</w:t>
      </w:r>
      <w:r>
        <w:rPr>
          <w:rFonts w:asciiTheme="minorHAnsi" w:hAnsiTheme="minorHAnsi" w:cstheme="minorBidi"/>
          <w:noProof/>
          <w:sz w:val="22"/>
          <w:szCs w:val="22"/>
          <w:lang w:eastAsia="en-GB"/>
        </w:rPr>
        <w:tab/>
      </w:r>
      <w:r>
        <w:rPr>
          <w:noProof/>
        </w:rPr>
        <w:t>Resource: ProvisionedParameterDataEntry</w:t>
      </w:r>
      <w:r>
        <w:rPr>
          <w:noProof/>
        </w:rPr>
        <w:tab/>
      </w:r>
      <w:r>
        <w:rPr>
          <w:noProof/>
        </w:rPr>
        <w:fldChar w:fldCharType="begin" w:fldLock="1"/>
      </w:r>
      <w:r>
        <w:rPr>
          <w:noProof/>
        </w:rPr>
        <w:instrText xml:space="preserve"> PAGEREF _Toc122101084 \h </w:instrText>
      </w:r>
      <w:r>
        <w:rPr>
          <w:noProof/>
        </w:rPr>
      </w:r>
      <w:r>
        <w:rPr>
          <w:noProof/>
        </w:rPr>
        <w:fldChar w:fldCharType="separate"/>
      </w:r>
      <w:r>
        <w:rPr>
          <w:noProof/>
        </w:rPr>
        <w:t>62</w:t>
      </w:r>
      <w:r>
        <w:rPr>
          <w:noProof/>
        </w:rPr>
        <w:fldChar w:fldCharType="end"/>
      </w:r>
    </w:p>
    <w:p w14:paraId="2DAF8354" w14:textId="6D47AC20" w:rsidR="007C3D4C" w:rsidRDefault="007C3D4C">
      <w:pPr>
        <w:pStyle w:val="TOC4"/>
        <w:rPr>
          <w:rFonts w:asciiTheme="minorHAnsi" w:hAnsiTheme="minorHAnsi" w:cstheme="minorBidi"/>
          <w:noProof/>
          <w:sz w:val="22"/>
          <w:szCs w:val="22"/>
          <w:lang w:eastAsia="en-GB"/>
        </w:rPr>
      </w:pPr>
      <w:r>
        <w:rPr>
          <w:noProof/>
        </w:rPr>
        <w:t>5.2.14B.1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_Toc122101085 \h </w:instrText>
      </w:r>
      <w:r>
        <w:rPr>
          <w:noProof/>
        </w:rPr>
      </w:r>
      <w:r>
        <w:rPr>
          <w:noProof/>
        </w:rPr>
        <w:fldChar w:fldCharType="separate"/>
      </w:r>
      <w:r>
        <w:rPr>
          <w:noProof/>
        </w:rPr>
        <w:t>62</w:t>
      </w:r>
      <w:r>
        <w:rPr>
          <w:noProof/>
        </w:rPr>
        <w:fldChar w:fldCharType="end"/>
      </w:r>
    </w:p>
    <w:p w14:paraId="414DF18D" w14:textId="48CC1CD9" w:rsidR="007C3D4C" w:rsidRDefault="007C3D4C">
      <w:pPr>
        <w:pStyle w:val="TOC4"/>
        <w:rPr>
          <w:rFonts w:asciiTheme="minorHAnsi" w:hAnsiTheme="minorHAnsi" w:cstheme="minorBidi"/>
          <w:noProof/>
          <w:sz w:val="22"/>
          <w:szCs w:val="22"/>
          <w:lang w:eastAsia="en-GB"/>
        </w:rPr>
      </w:pPr>
      <w:r>
        <w:rPr>
          <w:noProof/>
        </w:rPr>
        <w:t>5.2.14B.2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_Toc122101086 \h </w:instrText>
      </w:r>
      <w:r>
        <w:rPr>
          <w:noProof/>
        </w:rPr>
      </w:r>
      <w:r>
        <w:rPr>
          <w:noProof/>
        </w:rPr>
        <w:fldChar w:fldCharType="separate"/>
      </w:r>
      <w:r>
        <w:rPr>
          <w:noProof/>
        </w:rPr>
        <w:t>62</w:t>
      </w:r>
      <w:r>
        <w:rPr>
          <w:noProof/>
        </w:rPr>
        <w:fldChar w:fldCharType="end"/>
      </w:r>
    </w:p>
    <w:p w14:paraId="6638855D" w14:textId="40F694F8" w:rsidR="007C3D4C" w:rsidRDefault="007C3D4C">
      <w:pPr>
        <w:pStyle w:val="TOC4"/>
        <w:rPr>
          <w:rFonts w:asciiTheme="minorHAnsi" w:hAnsiTheme="minorHAnsi" w:cstheme="minorBidi"/>
          <w:noProof/>
          <w:sz w:val="22"/>
          <w:szCs w:val="22"/>
          <w:lang w:eastAsia="en-GB"/>
        </w:rPr>
      </w:pPr>
      <w:r>
        <w:rPr>
          <w:noProof/>
        </w:rPr>
        <w:t>5.2.14B.3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_Toc122101087 \h </w:instrText>
      </w:r>
      <w:r>
        <w:rPr>
          <w:noProof/>
        </w:rPr>
      </w:r>
      <w:r>
        <w:rPr>
          <w:noProof/>
        </w:rPr>
        <w:fldChar w:fldCharType="separate"/>
      </w:r>
      <w:r>
        <w:rPr>
          <w:noProof/>
        </w:rPr>
        <w:t>62</w:t>
      </w:r>
      <w:r>
        <w:rPr>
          <w:noProof/>
        </w:rPr>
        <w:fldChar w:fldCharType="end"/>
      </w:r>
    </w:p>
    <w:p w14:paraId="21612424" w14:textId="7E42B4B6" w:rsidR="007C3D4C" w:rsidRDefault="007C3D4C">
      <w:pPr>
        <w:pStyle w:val="TOC5"/>
        <w:rPr>
          <w:rFonts w:asciiTheme="minorHAnsi" w:hAnsiTheme="minorHAnsi" w:cstheme="minorBidi"/>
          <w:noProof/>
          <w:sz w:val="22"/>
          <w:szCs w:val="22"/>
          <w:lang w:eastAsia="en-GB"/>
        </w:rPr>
      </w:pPr>
      <w:r>
        <w:rPr>
          <w:noProof/>
        </w:rPr>
        <w:t>5.2.14B.3.</w:t>
      </w:r>
      <w:r>
        <w:rPr>
          <w:noProof/>
          <w:lang w:eastAsia="zh-CN"/>
        </w:rPr>
        <w:t>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_Toc122101088 \h </w:instrText>
      </w:r>
      <w:r>
        <w:rPr>
          <w:noProof/>
        </w:rPr>
      </w:r>
      <w:r>
        <w:rPr>
          <w:noProof/>
        </w:rPr>
        <w:fldChar w:fldCharType="separate"/>
      </w:r>
      <w:r>
        <w:rPr>
          <w:noProof/>
        </w:rPr>
        <w:t>62</w:t>
      </w:r>
      <w:r>
        <w:rPr>
          <w:noProof/>
        </w:rPr>
        <w:fldChar w:fldCharType="end"/>
      </w:r>
    </w:p>
    <w:p w14:paraId="26B44D60" w14:textId="0D565724" w:rsidR="007C3D4C" w:rsidRDefault="007C3D4C">
      <w:pPr>
        <w:pStyle w:val="TOC5"/>
        <w:rPr>
          <w:rFonts w:asciiTheme="minorHAnsi" w:hAnsiTheme="minorHAnsi" w:cstheme="minorBidi"/>
          <w:noProof/>
          <w:sz w:val="22"/>
          <w:szCs w:val="22"/>
          <w:lang w:eastAsia="en-GB"/>
        </w:rPr>
      </w:pPr>
      <w:r>
        <w:rPr>
          <w:noProof/>
        </w:rPr>
        <w:t>5.2.14B.3.</w:t>
      </w:r>
      <w:r>
        <w:rPr>
          <w:noProof/>
          <w:lang w:eastAsia="zh-CN"/>
        </w:rPr>
        <w:t>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_Toc122101089 \h </w:instrText>
      </w:r>
      <w:r>
        <w:rPr>
          <w:noProof/>
        </w:rPr>
      </w:r>
      <w:r>
        <w:rPr>
          <w:noProof/>
        </w:rPr>
        <w:fldChar w:fldCharType="separate"/>
      </w:r>
      <w:r>
        <w:rPr>
          <w:noProof/>
        </w:rPr>
        <w:t>63</w:t>
      </w:r>
      <w:r>
        <w:rPr>
          <w:noProof/>
        </w:rPr>
        <w:fldChar w:fldCharType="end"/>
      </w:r>
    </w:p>
    <w:p w14:paraId="6E091C9C" w14:textId="1FEC35C7" w:rsidR="007C3D4C" w:rsidRDefault="007C3D4C">
      <w:pPr>
        <w:pStyle w:val="TOC5"/>
        <w:rPr>
          <w:rFonts w:asciiTheme="minorHAnsi" w:hAnsiTheme="minorHAnsi" w:cstheme="minorBidi"/>
          <w:noProof/>
          <w:sz w:val="22"/>
          <w:szCs w:val="22"/>
          <w:lang w:eastAsia="en-GB"/>
        </w:rPr>
      </w:pPr>
      <w:r>
        <w:rPr>
          <w:noProof/>
        </w:rPr>
        <w:t>5.2.14B.3.</w:t>
      </w:r>
      <w:r>
        <w:rPr>
          <w:noProof/>
          <w:lang w:eastAsia="zh-CN"/>
        </w:rPr>
        <w:t>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_Toc122101090 \h </w:instrText>
      </w:r>
      <w:r>
        <w:rPr>
          <w:noProof/>
        </w:rPr>
      </w:r>
      <w:r>
        <w:rPr>
          <w:noProof/>
        </w:rPr>
        <w:fldChar w:fldCharType="separate"/>
      </w:r>
      <w:r>
        <w:rPr>
          <w:noProof/>
        </w:rPr>
        <w:t>64</w:t>
      </w:r>
      <w:r>
        <w:rPr>
          <w:noProof/>
        </w:rPr>
        <w:fldChar w:fldCharType="end"/>
      </w:r>
    </w:p>
    <w:p w14:paraId="6E9B8A79" w14:textId="171F2B8D" w:rsidR="007C3D4C" w:rsidRDefault="007C3D4C">
      <w:pPr>
        <w:pStyle w:val="TOC3"/>
        <w:rPr>
          <w:rFonts w:asciiTheme="minorHAnsi" w:hAnsiTheme="minorHAnsi" w:cstheme="minorBidi"/>
          <w:noProof/>
          <w:sz w:val="22"/>
          <w:szCs w:val="22"/>
          <w:lang w:eastAsia="en-GB"/>
        </w:rPr>
      </w:pPr>
      <w:r>
        <w:rPr>
          <w:noProof/>
        </w:rPr>
        <w:t>5.2.14C</w:t>
      </w:r>
      <w:r>
        <w:rPr>
          <w:rFonts w:asciiTheme="minorHAnsi" w:hAnsiTheme="minorHAnsi" w:cstheme="minorBidi"/>
          <w:noProof/>
          <w:sz w:val="22"/>
          <w:szCs w:val="22"/>
          <w:lang w:eastAsia="en-GB"/>
        </w:rPr>
        <w:tab/>
      </w:r>
      <w:r>
        <w:rPr>
          <w:noProof/>
        </w:rPr>
        <w:t>Resource: ProvisionedParameterDataEntries</w:t>
      </w:r>
      <w:r>
        <w:rPr>
          <w:noProof/>
        </w:rPr>
        <w:tab/>
      </w:r>
      <w:r>
        <w:rPr>
          <w:noProof/>
        </w:rPr>
        <w:fldChar w:fldCharType="begin" w:fldLock="1"/>
      </w:r>
      <w:r>
        <w:rPr>
          <w:noProof/>
        </w:rPr>
        <w:instrText xml:space="preserve"> PAGEREF _Toc122101091 \h </w:instrText>
      </w:r>
      <w:r>
        <w:rPr>
          <w:noProof/>
        </w:rPr>
      </w:r>
      <w:r>
        <w:rPr>
          <w:noProof/>
        </w:rPr>
        <w:fldChar w:fldCharType="separate"/>
      </w:r>
      <w:r>
        <w:rPr>
          <w:noProof/>
        </w:rPr>
        <w:t>64</w:t>
      </w:r>
      <w:r>
        <w:rPr>
          <w:noProof/>
        </w:rPr>
        <w:fldChar w:fldCharType="end"/>
      </w:r>
    </w:p>
    <w:p w14:paraId="601C4342" w14:textId="4EC9A74C" w:rsidR="007C3D4C" w:rsidRDefault="007C3D4C">
      <w:pPr>
        <w:pStyle w:val="TOC4"/>
        <w:rPr>
          <w:rFonts w:asciiTheme="minorHAnsi" w:hAnsiTheme="minorHAnsi" w:cstheme="minorBidi"/>
          <w:noProof/>
          <w:sz w:val="22"/>
          <w:szCs w:val="22"/>
          <w:lang w:eastAsia="en-GB"/>
        </w:rPr>
      </w:pPr>
      <w:r>
        <w:rPr>
          <w:noProof/>
        </w:rPr>
        <w:t>5.2.14C.1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_Toc122101092 \h </w:instrText>
      </w:r>
      <w:r>
        <w:rPr>
          <w:noProof/>
        </w:rPr>
      </w:r>
      <w:r>
        <w:rPr>
          <w:noProof/>
        </w:rPr>
        <w:fldChar w:fldCharType="separate"/>
      </w:r>
      <w:r>
        <w:rPr>
          <w:noProof/>
        </w:rPr>
        <w:t>64</w:t>
      </w:r>
      <w:r>
        <w:rPr>
          <w:noProof/>
        </w:rPr>
        <w:fldChar w:fldCharType="end"/>
      </w:r>
    </w:p>
    <w:p w14:paraId="374D2C32" w14:textId="4E069C81" w:rsidR="007C3D4C" w:rsidRDefault="007C3D4C">
      <w:pPr>
        <w:pStyle w:val="TOC4"/>
        <w:rPr>
          <w:rFonts w:asciiTheme="minorHAnsi" w:hAnsiTheme="minorHAnsi" w:cstheme="minorBidi"/>
          <w:noProof/>
          <w:sz w:val="22"/>
          <w:szCs w:val="22"/>
          <w:lang w:eastAsia="en-GB"/>
        </w:rPr>
      </w:pPr>
      <w:r>
        <w:rPr>
          <w:noProof/>
        </w:rPr>
        <w:t>5.2.14C.2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_Toc122101093 \h </w:instrText>
      </w:r>
      <w:r>
        <w:rPr>
          <w:noProof/>
        </w:rPr>
      </w:r>
      <w:r>
        <w:rPr>
          <w:noProof/>
        </w:rPr>
        <w:fldChar w:fldCharType="separate"/>
      </w:r>
      <w:r>
        <w:rPr>
          <w:noProof/>
        </w:rPr>
        <w:t>65</w:t>
      </w:r>
      <w:r>
        <w:rPr>
          <w:noProof/>
        </w:rPr>
        <w:fldChar w:fldCharType="end"/>
      </w:r>
    </w:p>
    <w:p w14:paraId="26A53F40" w14:textId="1088BACD" w:rsidR="007C3D4C" w:rsidRDefault="007C3D4C">
      <w:pPr>
        <w:pStyle w:val="TOC5"/>
        <w:rPr>
          <w:rFonts w:asciiTheme="minorHAnsi" w:hAnsiTheme="minorHAnsi" w:cstheme="minorBidi"/>
          <w:noProof/>
          <w:sz w:val="22"/>
          <w:szCs w:val="22"/>
          <w:lang w:eastAsia="en-GB"/>
        </w:rPr>
      </w:pPr>
      <w:r>
        <w:rPr>
          <w:noProof/>
        </w:rPr>
        <w:t>5.2.14C.3.1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_Toc122101094 \h </w:instrText>
      </w:r>
      <w:r>
        <w:rPr>
          <w:noProof/>
        </w:rPr>
      </w:r>
      <w:r>
        <w:rPr>
          <w:noProof/>
        </w:rPr>
        <w:fldChar w:fldCharType="separate"/>
      </w:r>
      <w:r>
        <w:rPr>
          <w:noProof/>
        </w:rPr>
        <w:t>65</w:t>
      </w:r>
      <w:r>
        <w:rPr>
          <w:noProof/>
        </w:rPr>
        <w:fldChar w:fldCharType="end"/>
      </w:r>
    </w:p>
    <w:p w14:paraId="2C783FDC" w14:textId="6A8B1799" w:rsidR="007C3D4C" w:rsidRDefault="007C3D4C">
      <w:pPr>
        <w:pStyle w:val="TOC3"/>
        <w:rPr>
          <w:rFonts w:asciiTheme="minorHAnsi" w:hAnsiTheme="minorHAnsi" w:cstheme="minorBidi"/>
          <w:noProof/>
          <w:sz w:val="22"/>
          <w:szCs w:val="22"/>
          <w:lang w:eastAsia="en-GB"/>
        </w:rPr>
      </w:pPr>
      <w:r>
        <w:rPr>
          <w:noProof/>
        </w:rPr>
        <w:t>5.2.</w:t>
      </w:r>
      <w:r>
        <w:rPr>
          <w:noProof/>
          <w:lang w:eastAsia="zh-CN"/>
        </w:rPr>
        <w:t>15</w:t>
      </w:r>
      <w:r>
        <w:rPr>
          <w:rFonts w:asciiTheme="minorHAnsi" w:hAnsiTheme="minorHAnsi" w:cstheme="minorBid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_Toc122101095 \h </w:instrText>
      </w:r>
      <w:r>
        <w:rPr>
          <w:noProof/>
        </w:rPr>
      </w:r>
      <w:r>
        <w:rPr>
          <w:noProof/>
        </w:rPr>
        <w:fldChar w:fldCharType="separate"/>
      </w:r>
      <w:r>
        <w:rPr>
          <w:noProof/>
        </w:rPr>
        <w:t>66</w:t>
      </w:r>
      <w:r>
        <w:rPr>
          <w:noProof/>
        </w:rPr>
        <w:fldChar w:fldCharType="end"/>
      </w:r>
    </w:p>
    <w:p w14:paraId="1C36AAF3" w14:textId="16536265" w:rsidR="007C3D4C" w:rsidRDefault="007C3D4C">
      <w:pPr>
        <w:pStyle w:val="TOC4"/>
        <w:rPr>
          <w:rFonts w:asciiTheme="minorHAnsi" w:hAnsiTheme="minorHAnsi" w:cstheme="minorBidi"/>
          <w:noProof/>
          <w:sz w:val="22"/>
          <w:szCs w:val="22"/>
          <w:lang w:eastAsia="en-GB"/>
        </w:rPr>
      </w:pPr>
      <w:r>
        <w:rPr>
          <w:noProof/>
        </w:rPr>
        <w:t>5.2.</w:t>
      </w:r>
      <w:r>
        <w:rPr>
          <w:noProof/>
          <w:lang w:eastAsia="zh-CN"/>
        </w:rPr>
        <w:t>15</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_Toc122101096 \h </w:instrText>
      </w:r>
      <w:r>
        <w:rPr>
          <w:noProof/>
        </w:rPr>
      </w:r>
      <w:r>
        <w:rPr>
          <w:noProof/>
        </w:rPr>
        <w:fldChar w:fldCharType="separate"/>
      </w:r>
      <w:r>
        <w:rPr>
          <w:noProof/>
        </w:rPr>
        <w:t>66</w:t>
      </w:r>
      <w:r>
        <w:rPr>
          <w:noProof/>
        </w:rPr>
        <w:fldChar w:fldCharType="end"/>
      </w:r>
    </w:p>
    <w:p w14:paraId="7848DF73" w14:textId="0D7FFD0F" w:rsidR="007C3D4C" w:rsidRDefault="007C3D4C">
      <w:pPr>
        <w:pStyle w:val="TOC4"/>
        <w:rPr>
          <w:rFonts w:asciiTheme="minorHAnsi" w:hAnsiTheme="minorHAnsi" w:cstheme="minorBidi"/>
          <w:noProof/>
          <w:sz w:val="22"/>
          <w:szCs w:val="22"/>
          <w:lang w:eastAsia="en-GB"/>
        </w:rPr>
      </w:pPr>
      <w:r>
        <w:rPr>
          <w:noProof/>
        </w:rPr>
        <w:t>5.2.</w:t>
      </w:r>
      <w:r>
        <w:rPr>
          <w:noProof/>
          <w:lang w:eastAsia="zh-CN"/>
        </w:rPr>
        <w:t>15</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_Toc122101097 \h </w:instrText>
      </w:r>
      <w:r>
        <w:rPr>
          <w:noProof/>
        </w:rPr>
      </w:r>
      <w:r>
        <w:rPr>
          <w:noProof/>
        </w:rPr>
        <w:fldChar w:fldCharType="separate"/>
      </w:r>
      <w:r>
        <w:rPr>
          <w:noProof/>
        </w:rPr>
        <w:t>66</w:t>
      </w:r>
      <w:r>
        <w:rPr>
          <w:noProof/>
        </w:rPr>
        <w:fldChar w:fldCharType="end"/>
      </w:r>
    </w:p>
    <w:p w14:paraId="1EB1414E" w14:textId="0E35FB09" w:rsidR="007C3D4C" w:rsidRDefault="007C3D4C">
      <w:pPr>
        <w:pStyle w:val="TOC4"/>
        <w:rPr>
          <w:rFonts w:asciiTheme="minorHAnsi" w:hAnsiTheme="minorHAnsi" w:cstheme="minorBidi"/>
          <w:noProof/>
          <w:sz w:val="22"/>
          <w:szCs w:val="22"/>
          <w:lang w:eastAsia="en-GB"/>
        </w:rPr>
      </w:pPr>
      <w:r>
        <w:rPr>
          <w:noProof/>
        </w:rPr>
        <w:t>5.2.15.3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_Toc122101098 \h </w:instrText>
      </w:r>
      <w:r>
        <w:rPr>
          <w:noProof/>
        </w:rPr>
      </w:r>
      <w:r>
        <w:rPr>
          <w:noProof/>
        </w:rPr>
        <w:fldChar w:fldCharType="separate"/>
      </w:r>
      <w:r>
        <w:rPr>
          <w:noProof/>
        </w:rPr>
        <w:t>66</w:t>
      </w:r>
      <w:r>
        <w:rPr>
          <w:noProof/>
        </w:rPr>
        <w:fldChar w:fldCharType="end"/>
      </w:r>
    </w:p>
    <w:p w14:paraId="11231100" w14:textId="340B7751" w:rsidR="007C3D4C" w:rsidRDefault="007C3D4C">
      <w:pPr>
        <w:pStyle w:val="TOC5"/>
        <w:rPr>
          <w:rFonts w:asciiTheme="minorHAnsi" w:hAnsiTheme="minorHAnsi" w:cstheme="minorBidi"/>
          <w:noProof/>
          <w:sz w:val="22"/>
          <w:szCs w:val="22"/>
          <w:lang w:eastAsia="en-GB"/>
        </w:rPr>
      </w:pPr>
      <w:r>
        <w:rPr>
          <w:noProof/>
        </w:rPr>
        <w:t>5.2.15.3.1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_Toc122101099 \h </w:instrText>
      </w:r>
      <w:r>
        <w:rPr>
          <w:noProof/>
        </w:rPr>
      </w:r>
      <w:r>
        <w:rPr>
          <w:noProof/>
        </w:rPr>
        <w:fldChar w:fldCharType="separate"/>
      </w:r>
      <w:r>
        <w:rPr>
          <w:noProof/>
        </w:rPr>
        <w:t>66</w:t>
      </w:r>
      <w:r>
        <w:rPr>
          <w:noProof/>
        </w:rPr>
        <w:fldChar w:fldCharType="end"/>
      </w:r>
    </w:p>
    <w:p w14:paraId="094FE14E" w14:textId="018AE062" w:rsidR="007C3D4C" w:rsidRDefault="007C3D4C">
      <w:pPr>
        <w:pStyle w:val="TOC3"/>
        <w:rPr>
          <w:rFonts w:asciiTheme="minorHAnsi" w:hAnsiTheme="minorHAnsi" w:cstheme="minorBidi"/>
          <w:noProof/>
          <w:sz w:val="22"/>
          <w:szCs w:val="22"/>
          <w:lang w:eastAsia="en-GB"/>
        </w:rPr>
      </w:pPr>
      <w:r>
        <w:rPr>
          <w:noProof/>
        </w:rPr>
        <w:lastRenderedPageBreak/>
        <w:t>5.2.</w:t>
      </w:r>
      <w:r>
        <w:rPr>
          <w:noProof/>
          <w:lang w:eastAsia="zh-CN"/>
        </w:rPr>
        <w:t>16</w:t>
      </w:r>
      <w:r>
        <w:rPr>
          <w:rFonts w:asciiTheme="minorHAnsi" w:hAnsiTheme="minorHAnsi" w:cstheme="minorBidi"/>
          <w:noProof/>
          <w:sz w:val="22"/>
          <w:szCs w:val="22"/>
          <w:lang w:eastAsia="en-GB"/>
        </w:rPr>
        <w:tab/>
      </w:r>
      <w:r>
        <w:rPr>
          <w:noProof/>
        </w:rPr>
        <w:t>Resource: SdmSubscriptions</w:t>
      </w:r>
      <w:r>
        <w:rPr>
          <w:noProof/>
        </w:rPr>
        <w:tab/>
      </w:r>
      <w:r>
        <w:rPr>
          <w:noProof/>
        </w:rPr>
        <w:fldChar w:fldCharType="begin" w:fldLock="1"/>
      </w:r>
      <w:r>
        <w:rPr>
          <w:noProof/>
        </w:rPr>
        <w:instrText xml:space="preserve"> PAGEREF _Toc122101100 \h </w:instrText>
      </w:r>
      <w:r>
        <w:rPr>
          <w:noProof/>
        </w:rPr>
      </w:r>
      <w:r>
        <w:rPr>
          <w:noProof/>
        </w:rPr>
        <w:fldChar w:fldCharType="separate"/>
      </w:r>
      <w:r>
        <w:rPr>
          <w:noProof/>
        </w:rPr>
        <w:t>67</w:t>
      </w:r>
      <w:r>
        <w:rPr>
          <w:noProof/>
        </w:rPr>
        <w:fldChar w:fldCharType="end"/>
      </w:r>
    </w:p>
    <w:p w14:paraId="58831892" w14:textId="31E17C9D" w:rsidR="007C3D4C" w:rsidRDefault="007C3D4C">
      <w:pPr>
        <w:pStyle w:val="TOC4"/>
        <w:rPr>
          <w:rFonts w:asciiTheme="minorHAnsi" w:hAnsiTheme="minorHAnsi" w:cstheme="minorBidi"/>
          <w:noProof/>
          <w:sz w:val="22"/>
          <w:szCs w:val="22"/>
          <w:lang w:eastAsia="en-GB"/>
        </w:rPr>
      </w:pPr>
      <w:r>
        <w:rPr>
          <w:noProof/>
        </w:rPr>
        <w:t>5.2.</w:t>
      </w:r>
      <w:r>
        <w:rPr>
          <w:noProof/>
          <w:lang w:eastAsia="zh-CN"/>
        </w:rPr>
        <w:t>16</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_Toc122101101 \h </w:instrText>
      </w:r>
      <w:r>
        <w:rPr>
          <w:noProof/>
        </w:rPr>
      </w:r>
      <w:r>
        <w:rPr>
          <w:noProof/>
        </w:rPr>
        <w:fldChar w:fldCharType="separate"/>
      </w:r>
      <w:r>
        <w:rPr>
          <w:noProof/>
        </w:rPr>
        <w:t>67</w:t>
      </w:r>
      <w:r>
        <w:rPr>
          <w:noProof/>
        </w:rPr>
        <w:fldChar w:fldCharType="end"/>
      </w:r>
    </w:p>
    <w:p w14:paraId="38526B76" w14:textId="33BC654B" w:rsidR="007C3D4C" w:rsidRDefault="007C3D4C">
      <w:pPr>
        <w:pStyle w:val="TOC4"/>
        <w:rPr>
          <w:rFonts w:asciiTheme="minorHAnsi" w:hAnsiTheme="minorHAnsi" w:cstheme="minorBidi"/>
          <w:noProof/>
          <w:sz w:val="22"/>
          <w:szCs w:val="22"/>
          <w:lang w:eastAsia="en-GB"/>
        </w:rPr>
      </w:pPr>
      <w:r>
        <w:rPr>
          <w:noProof/>
        </w:rPr>
        <w:t>5.2.</w:t>
      </w:r>
      <w:r>
        <w:rPr>
          <w:noProof/>
          <w:lang w:eastAsia="zh-CN"/>
        </w:rPr>
        <w:t>16</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_Toc122101102 \h </w:instrText>
      </w:r>
      <w:r>
        <w:rPr>
          <w:noProof/>
        </w:rPr>
      </w:r>
      <w:r>
        <w:rPr>
          <w:noProof/>
        </w:rPr>
        <w:fldChar w:fldCharType="separate"/>
      </w:r>
      <w:r>
        <w:rPr>
          <w:noProof/>
        </w:rPr>
        <w:t>67</w:t>
      </w:r>
      <w:r>
        <w:rPr>
          <w:noProof/>
        </w:rPr>
        <w:fldChar w:fldCharType="end"/>
      </w:r>
    </w:p>
    <w:p w14:paraId="4CF16037" w14:textId="5384F61E" w:rsidR="007C3D4C" w:rsidRDefault="007C3D4C">
      <w:pPr>
        <w:pStyle w:val="TOC4"/>
        <w:rPr>
          <w:rFonts w:asciiTheme="minorHAnsi" w:hAnsiTheme="minorHAnsi" w:cstheme="minorBidi"/>
          <w:noProof/>
          <w:sz w:val="22"/>
          <w:szCs w:val="22"/>
          <w:lang w:eastAsia="en-GB"/>
        </w:rPr>
      </w:pPr>
      <w:r>
        <w:rPr>
          <w:noProof/>
        </w:rPr>
        <w:t>5.2.</w:t>
      </w:r>
      <w:r>
        <w:rPr>
          <w:noProof/>
          <w:lang w:eastAsia="zh-CN"/>
        </w:rPr>
        <w:t>16</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_Toc122101103 \h </w:instrText>
      </w:r>
      <w:r>
        <w:rPr>
          <w:noProof/>
        </w:rPr>
      </w:r>
      <w:r>
        <w:rPr>
          <w:noProof/>
        </w:rPr>
        <w:fldChar w:fldCharType="separate"/>
      </w:r>
      <w:r>
        <w:rPr>
          <w:noProof/>
        </w:rPr>
        <w:t>67</w:t>
      </w:r>
      <w:r>
        <w:rPr>
          <w:noProof/>
        </w:rPr>
        <w:fldChar w:fldCharType="end"/>
      </w:r>
    </w:p>
    <w:p w14:paraId="6304E95B" w14:textId="5AE12078" w:rsidR="007C3D4C" w:rsidRDefault="007C3D4C">
      <w:pPr>
        <w:pStyle w:val="TOC5"/>
        <w:rPr>
          <w:rFonts w:asciiTheme="minorHAnsi" w:hAnsiTheme="minorHAnsi" w:cstheme="minorBidi"/>
          <w:noProof/>
          <w:sz w:val="22"/>
          <w:szCs w:val="22"/>
          <w:lang w:eastAsia="en-GB"/>
        </w:rPr>
      </w:pPr>
      <w:r>
        <w:rPr>
          <w:noProof/>
        </w:rPr>
        <w:t>5.2.</w:t>
      </w:r>
      <w:r>
        <w:rPr>
          <w:noProof/>
          <w:lang w:eastAsia="zh-CN"/>
        </w:rPr>
        <w:t>16</w:t>
      </w:r>
      <w:r>
        <w:rPr>
          <w:noProof/>
        </w:rPr>
        <w:t>.3.1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_Toc122101104 \h </w:instrText>
      </w:r>
      <w:r>
        <w:rPr>
          <w:noProof/>
        </w:rPr>
      </w:r>
      <w:r>
        <w:rPr>
          <w:noProof/>
        </w:rPr>
        <w:fldChar w:fldCharType="separate"/>
      </w:r>
      <w:r>
        <w:rPr>
          <w:noProof/>
        </w:rPr>
        <w:t>67</w:t>
      </w:r>
      <w:r>
        <w:rPr>
          <w:noProof/>
        </w:rPr>
        <w:fldChar w:fldCharType="end"/>
      </w:r>
    </w:p>
    <w:p w14:paraId="4E793DEC" w14:textId="664F0FEB" w:rsidR="007C3D4C" w:rsidRDefault="007C3D4C">
      <w:pPr>
        <w:pStyle w:val="TOC5"/>
        <w:rPr>
          <w:rFonts w:asciiTheme="minorHAnsi" w:hAnsiTheme="minorHAnsi" w:cstheme="minorBidi"/>
          <w:noProof/>
          <w:sz w:val="22"/>
          <w:szCs w:val="22"/>
          <w:lang w:eastAsia="en-GB"/>
        </w:rPr>
      </w:pPr>
      <w:r>
        <w:rPr>
          <w:noProof/>
        </w:rPr>
        <w:t>5.2.</w:t>
      </w:r>
      <w:r>
        <w:rPr>
          <w:noProof/>
          <w:lang w:eastAsia="zh-CN"/>
        </w:rPr>
        <w:t>16</w:t>
      </w:r>
      <w:r>
        <w:rPr>
          <w:noProof/>
        </w:rPr>
        <w:t>.3.2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_Toc122101105 \h </w:instrText>
      </w:r>
      <w:r>
        <w:rPr>
          <w:noProof/>
        </w:rPr>
      </w:r>
      <w:r>
        <w:rPr>
          <w:noProof/>
        </w:rPr>
        <w:fldChar w:fldCharType="separate"/>
      </w:r>
      <w:r>
        <w:rPr>
          <w:noProof/>
        </w:rPr>
        <w:t>68</w:t>
      </w:r>
      <w:r>
        <w:rPr>
          <w:noProof/>
        </w:rPr>
        <w:fldChar w:fldCharType="end"/>
      </w:r>
    </w:p>
    <w:p w14:paraId="1C4955DC" w14:textId="2027BB7C" w:rsidR="007C3D4C" w:rsidRDefault="007C3D4C">
      <w:pPr>
        <w:pStyle w:val="TOC3"/>
        <w:rPr>
          <w:rFonts w:asciiTheme="minorHAnsi" w:hAnsiTheme="minorHAnsi" w:cstheme="minorBidi"/>
          <w:noProof/>
          <w:sz w:val="22"/>
          <w:szCs w:val="22"/>
          <w:lang w:eastAsia="en-GB"/>
        </w:rPr>
      </w:pPr>
      <w:r>
        <w:rPr>
          <w:noProof/>
        </w:rPr>
        <w:t>5.2.17</w:t>
      </w:r>
      <w:r>
        <w:rPr>
          <w:rFonts w:asciiTheme="minorHAnsi" w:hAnsiTheme="minorHAnsi" w:cstheme="minorBid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_Toc122101106 \h </w:instrText>
      </w:r>
      <w:r>
        <w:rPr>
          <w:noProof/>
        </w:rPr>
      </w:r>
      <w:r>
        <w:rPr>
          <w:noProof/>
        </w:rPr>
        <w:fldChar w:fldCharType="separate"/>
      </w:r>
      <w:r>
        <w:rPr>
          <w:noProof/>
        </w:rPr>
        <w:t>68</w:t>
      </w:r>
      <w:r>
        <w:rPr>
          <w:noProof/>
        </w:rPr>
        <w:fldChar w:fldCharType="end"/>
      </w:r>
    </w:p>
    <w:p w14:paraId="446FAB91" w14:textId="184D2426" w:rsidR="007C3D4C" w:rsidRDefault="007C3D4C">
      <w:pPr>
        <w:pStyle w:val="TOC4"/>
        <w:rPr>
          <w:rFonts w:asciiTheme="minorHAnsi" w:hAnsiTheme="minorHAnsi" w:cstheme="minorBidi"/>
          <w:noProof/>
          <w:sz w:val="22"/>
          <w:szCs w:val="22"/>
          <w:lang w:eastAsia="en-GB"/>
        </w:rPr>
      </w:pPr>
      <w:r>
        <w:rPr>
          <w:noProof/>
        </w:rPr>
        <w:t>5.2.17.1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_Toc122101107 \h </w:instrText>
      </w:r>
      <w:r>
        <w:rPr>
          <w:noProof/>
        </w:rPr>
      </w:r>
      <w:r>
        <w:rPr>
          <w:noProof/>
        </w:rPr>
        <w:fldChar w:fldCharType="separate"/>
      </w:r>
      <w:r>
        <w:rPr>
          <w:noProof/>
        </w:rPr>
        <w:t>68</w:t>
      </w:r>
      <w:r>
        <w:rPr>
          <w:noProof/>
        </w:rPr>
        <w:fldChar w:fldCharType="end"/>
      </w:r>
    </w:p>
    <w:p w14:paraId="0B15C0EE" w14:textId="4306ADB7" w:rsidR="007C3D4C" w:rsidRDefault="007C3D4C">
      <w:pPr>
        <w:pStyle w:val="TOC4"/>
        <w:rPr>
          <w:rFonts w:asciiTheme="minorHAnsi" w:hAnsiTheme="minorHAnsi" w:cstheme="minorBidi"/>
          <w:noProof/>
          <w:sz w:val="22"/>
          <w:szCs w:val="22"/>
          <w:lang w:eastAsia="en-GB"/>
        </w:rPr>
      </w:pPr>
      <w:r>
        <w:rPr>
          <w:noProof/>
        </w:rPr>
        <w:t>5.2.17.2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_Toc122101108 \h </w:instrText>
      </w:r>
      <w:r>
        <w:rPr>
          <w:noProof/>
        </w:rPr>
      </w:r>
      <w:r>
        <w:rPr>
          <w:noProof/>
        </w:rPr>
        <w:fldChar w:fldCharType="separate"/>
      </w:r>
      <w:r>
        <w:rPr>
          <w:noProof/>
        </w:rPr>
        <w:t>68</w:t>
      </w:r>
      <w:r>
        <w:rPr>
          <w:noProof/>
        </w:rPr>
        <w:fldChar w:fldCharType="end"/>
      </w:r>
    </w:p>
    <w:p w14:paraId="5C972979" w14:textId="6D7B9DF9" w:rsidR="007C3D4C" w:rsidRDefault="007C3D4C">
      <w:pPr>
        <w:pStyle w:val="TOC4"/>
        <w:rPr>
          <w:rFonts w:asciiTheme="minorHAnsi" w:hAnsiTheme="minorHAnsi" w:cstheme="minorBidi"/>
          <w:noProof/>
          <w:sz w:val="22"/>
          <w:szCs w:val="22"/>
          <w:lang w:eastAsia="en-GB"/>
        </w:rPr>
      </w:pPr>
      <w:r>
        <w:rPr>
          <w:noProof/>
        </w:rPr>
        <w:t>5.2.17.3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_Toc122101109 \h </w:instrText>
      </w:r>
      <w:r>
        <w:rPr>
          <w:noProof/>
        </w:rPr>
      </w:r>
      <w:r>
        <w:rPr>
          <w:noProof/>
        </w:rPr>
        <w:fldChar w:fldCharType="separate"/>
      </w:r>
      <w:r>
        <w:rPr>
          <w:noProof/>
        </w:rPr>
        <w:t>69</w:t>
      </w:r>
      <w:r>
        <w:rPr>
          <w:noProof/>
        </w:rPr>
        <w:fldChar w:fldCharType="end"/>
      </w:r>
    </w:p>
    <w:p w14:paraId="2E1EFDF2" w14:textId="6EAD08D7" w:rsidR="007C3D4C" w:rsidRDefault="007C3D4C">
      <w:pPr>
        <w:pStyle w:val="TOC5"/>
        <w:rPr>
          <w:rFonts w:asciiTheme="minorHAnsi" w:hAnsiTheme="minorHAnsi" w:cstheme="minorBidi"/>
          <w:noProof/>
          <w:sz w:val="22"/>
          <w:szCs w:val="22"/>
          <w:lang w:eastAsia="en-GB"/>
        </w:rPr>
      </w:pPr>
      <w:r>
        <w:rPr>
          <w:noProof/>
        </w:rPr>
        <w:t>5.2.17.3.1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_Toc122101110 \h </w:instrText>
      </w:r>
      <w:r>
        <w:rPr>
          <w:noProof/>
        </w:rPr>
      </w:r>
      <w:r>
        <w:rPr>
          <w:noProof/>
        </w:rPr>
        <w:fldChar w:fldCharType="separate"/>
      </w:r>
      <w:r>
        <w:rPr>
          <w:noProof/>
        </w:rPr>
        <w:t>69</w:t>
      </w:r>
      <w:r>
        <w:rPr>
          <w:noProof/>
        </w:rPr>
        <w:fldChar w:fldCharType="end"/>
      </w:r>
    </w:p>
    <w:p w14:paraId="7600F178" w14:textId="0F1EB08E" w:rsidR="007C3D4C" w:rsidRDefault="007C3D4C">
      <w:pPr>
        <w:pStyle w:val="TOC5"/>
        <w:rPr>
          <w:rFonts w:asciiTheme="minorHAnsi" w:hAnsiTheme="minorHAnsi" w:cstheme="minorBidi"/>
          <w:noProof/>
          <w:sz w:val="22"/>
          <w:szCs w:val="22"/>
          <w:lang w:eastAsia="en-GB"/>
        </w:rPr>
      </w:pPr>
      <w:r>
        <w:rPr>
          <w:noProof/>
        </w:rPr>
        <w:t>5.2.17.3.2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_Toc122101111 \h </w:instrText>
      </w:r>
      <w:r>
        <w:rPr>
          <w:noProof/>
        </w:rPr>
      </w:r>
      <w:r>
        <w:rPr>
          <w:noProof/>
        </w:rPr>
        <w:fldChar w:fldCharType="separate"/>
      </w:r>
      <w:r>
        <w:rPr>
          <w:noProof/>
        </w:rPr>
        <w:t>69</w:t>
      </w:r>
      <w:r>
        <w:rPr>
          <w:noProof/>
        </w:rPr>
        <w:fldChar w:fldCharType="end"/>
      </w:r>
    </w:p>
    <w:p w14:paraId="1D3C9084" w14:textId="0A2F84D6" w:rsidR="007C3D4C" w:rsidRDefault="007C3D4C">
      <w:pPr>
        <w:pStyle w:val="TOC5"/>
        <w:rPr>
          <w:rFonts w:asciiTheme="minorHAnsi" w:hAnsiTheme="minorHAnsi" w:cstheme="minorBidi"/>
          <w:noProof/>
          <w:sz w:val="22"/>
          <w:szCs w:val="22"/>
          <w:lang w:eastAsia="en-GB"/>
        </w:rPr>
      </w:pPr>
      <w:r>
        <w:rPr>
          <w:noProof/>
        </w:rPr>
        <w:t>5.2.17.3.</w:t>
      </w:r>
      <w:r w:rsidRPr="001D2C90">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_Toc122101112 \h </w:instrText>
      </w:r>
      <w:r>
        <w:rPr>
          <w:noProof/>
        </w:rPr>
      </w:r>
      <w:r>
        <w:rPr>
          <w:noProof/>
        </w:rPr>
        <w:fldChar w:fldCharType="separate"/>
      </w:r>
      <w:r>
        <w:rPr>
          <w:noProof/>
        </w:rPr>
        <w:t>70</w:t>
      </w:r>
      <w:r>
        <w:rPr>
          <w:noProof/>
        </w:rPr>
        <w:fldChar w:fldCharType="end"/>
      </w:r>
    </w:p>
    <w:p w14:paraId="3780DE9D" w14:textId="066066C2" w:rsidR="007C3D4C" w:rsidRDefault="007C3D4C">
      <w:pPr>
        <w:pStyle w:val="TOC5"/>
        <w:rPr>
          <w:rFonts w:asciiTheme="minorHAnsi" w:hAnsiTheme="minorHAnsi" w:cstheme="minorBidi"/>
          <w:noProof/>
          <w:sz w:val="22"/>
          <w:szCs w:val="22"/>
          <w:lang w:eastAsia="en-GB"/>
        </w:rPr>
      </w:pPr>
      <w:r>
        <w:rPr>
          <w:noProof/>
        </w:rPr>
        <w:t>5.2.17.3.4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_Toc122101113 \h </w:instrText>
      </w:r>
      <w:r>
        <w:rPr>
          <w:noProof/>
        </w:rPr>
      </w:r>
      <w:r>
        <w:rPr>
          <w:noProof/>
        </w:rPr>
        <w:fldChar w:fldCharType="separate"/>
      </w:r>
      <w:r>
        <w:rPr>
          <w:noProof/>
        </w:rPr>
        <w:t>71</w:t>
      </w:r>
      <w:r>
        <w:rPr>
          <w:noProof/>
        </w:rPr>
        <w:fldChar w:fldCharType="end"/>
      </w:r>
    </w:p>
    <w:p w14:paraId="65E8EB86" w14:textId="5FB79EF0" w:rsidR="007C3D4C" w:rsidRDefault="007C3D4C">
      <w:pPr>
        <w:pStyle w:val="TOC3"/>
        <w:rPr>
          <w:rFonts w:asciiTheme="minorHAnsi" w:hAnsiTheme="minorHAnsi" w:cstheme="minorBidi"/>
          <w:noProof/>
          <w:sz w:val="22"/>
          <w:szCs w:val="22"/>
          <w:lang w:eastAsia="en-GB"/>
        </w:rPr>
      </w:pPr>
      <w:r>
        <w:rPr>
          <w:noProof/>
        </w:rPr>
        <w:t>5.2.17A</w:t>
      </w:r>
      <w:r>
        <w:rPr>
          <w:rFonts w:asciiTheme="minorHAnsi" w:hAnsiTheme="minorHAnsi" w:cstheme="minorBidi"/>
          <w:noProof/>
          <w:sz w:val="22"/>
          <w:szCs w:val="22"/>
          <w:lang w:eastAsia="en-GB"/>
        </w:rPr>
        <w:tab/>
      </w:r>
      <w:r>
        <w:rPr>
          <w:noProof/>
        </w:rPr>
        <w:t>Resource: HssSdm</w:t>
      </w:r>
      <w:r w:rsidRPr="001D2C90">
        <w:rPr>
          <w:noProof/>
          <w:lang w:val="de-DE"/>
        </w:rPr>
        <w:t>SubscriptionInfo</w:t>
      </w:r>
      <w:r>
        <w:rPr>
          <w:noProof/>
        </w:rPr>
        <w:tab/>
      </w:r>
      <w:r>
        <w:rPr>
          <w:noProof/>
        </w:rPr>
        <w:fldChar w:fldCharType="begin" w:fldLock="1"/>
      </w:r>
      <w:r>
        <w:rPr>
          <w:noProof/>
        </w:rPr>
        <w:instrText xml:space="preserve"> PAGEREF _Toc122101114 \h </w:instrText>
      </w:r>
      <w:r>
        <w:rPr>
          <w:noProof/>
        </w:rPr>
      </w:r>
      <w:r>
        <w:rPr>
          <w:noProof/>
        </w:rPr>
        <w:fldChar w:fldCharType="separate"/>
      </w:r>
      <w:r>
        <w:rPr>
          <w:noProof/>
        </w:rPr>
        <w:t>72</w:t>
      </w:r>
      <w:r>
        <w:rPr>
          <w:noProof/>
        </w:rPr>
        <w:fldChar w:fldCharType="end"/>
      </w:r>
    </w:p>
    <w:p w14:paraId="33A06040" w14:textId="21B960BF" w:rsidR="007C3D4C" w:rsidRDefault="007C3D4C">
      <w:pPr>
        <w:pStyle w:val="TOC4"/>
        <w:rPr>
          <w:rFonts w:asciiTheme="minorHAnsi" w:hAnsiTheme="minorHAnsi" w:cstheme="minorBidi"/>
          <w:noProof/>
          <w:sz w:val="22"/>
          <w:szCs w:val="22"/>
          <w:lang w:eastAsia="en-GB"/>
        </w:rPr>
      </w:pPr>
      <w:r>
        <w:rPr>
          <w:noProof/>
        </w:rPr>
        <w:t>5.2.17A.1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_Toc122101115 \h </w:instrText>
      </w:r>
      <w:r>
        <w:rPr>
          <w:noProof/>
        </w:rPr>
      </w:r>
      <w:r>
        <w:rPr>
          <w:noProof/>
        </w:rPr>
        <w:fldChar w:fldCharType="separate"/>
      </w:r>
      <w:r>
        <w:rPr>
          <w:noProof/>
        </w:rPr>
        <w:t>72</w:t>
      </w:r>
      <w:r>
        <w:rPr>
          <w:noProof/>
        </w:rPr>
        <w:fldChar w:fldCharType="end"/>
      </w:r>
    </w:p>
    <w:p w14:paraId="2A9958A9" w14:textId="0C24963B" w:rsidR="007C3D4C" w:rsidRDefault="007C3D4C">
      <w:pPr>
        <w:pStyle w:val="TOC4"/>
        <w:rPr>
          <w:rFonts w:asciiTheme="minorHAnsi" w:hAnsiTheme="minorHAnsi" w:cstheme="minorBidi"/>
          <w:noProof/>
          <w:sz w:val="22"/>
          <w:szCs w:val="22"/>
          <w:lang w:eastAsia="en-GB"/>
        </w:rPr>
      </w:pPr>
      <w:r>
        <w:rPr>
          <w:noProof/>
        </w:rPr>
        <w:t>5.2.17A.2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_Toc122101116 \h </w:instrText>
      </w:r>
      <w:r>
        <w:rPr>
          <w:noProof/>
        </w:rPr>
      </w:r>
      <w:r>
        <w:rPr>
          <w:noProof/>
        </w:rPr>
        <w:fldChar w:fldCharType="separate"/>
      </w:r>
      <w:r>
        <w:rPr>
          <w:noProof/>
        </w:rPr>
        <w:t>72</w:t>
      </w:r>
      <w:r>
        <w:rPr>
          <w:noProof/>
        </w:rPr>
        <w:fldChar w:fldCharType="end"/>
      </w:r>
    </w:p>
    <w:p w14:paraId="57EB03F7" w14:textId="7A7F5FE9" w:rsidR="007C3D4C" w:rsidRDefault="007C3D4C">
      <w:pPr>
        <w:pStyle w:val="TOC4"/>
        <w:rPr>
          <w:rFonts w:asciiTheme="minorHAnsi" w:hAnsiTheme="minorHAnsi" w:cstheme="minorBidi"/>
          <w:noProof/>
          <w:sz w:val="22"/>
          <w:szCs w:val="22"/>
          <w:lang w:eastAsia="en-GB"/>
        </w:rPr>
      </w:pPr>
      <w:r>
        <w:rPr>
          <w:noProof/>
        </w:rPr>
        <w:t>5.2.17A.3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_Toc122101117 \h </w:instrText>
      </w:r>
      <w:r>
        <w:rPr>
          <w:noProof/>
        </w:rPr>
      </w:r>
      <w:r>
        <w:rPr>
          <w:noProof/>
        </w:rPr>
        <w:fldChar w:fldCharType="separate"/>
      </w:r>
      <w:r>
        <w:rPr>
          <w:noProof/>
        </w:rPr>
        <w:t>72</w:t>
      </w:r>
      <w:r>
        <w:rPr>
          <w:noProof/>
        </w:rPr>
        <w:fldChar w:fldCharType="end"/>
      </w:r>
    </w:p>
    <w:p w14:paraId="6E03F9E3" w14:textId="0C49E76B" w:rsidR="007C3D4C" w:rsidRDefault="007C3D4C">
      <w:pPr>
        <w:pStyle w:val="TOC5"/>
        <w:rPr>
          <w:rFonts w:asciiTheme="minorHAnsi" w:hAnsiTheme="minorHAnsi" w:cstheme="minorBidi"/>
          <w:noProof/>
          <w:sz w:val="22"/>
          <w:szCs w:val="22"/>
          <w:lang w:eastAsia="en-GB"/>
        </w:rPr>
      </w:pPr>
      <w:r>
        <w:rPr>
          <w:noProof/>
        </w:rPr>
        <w:t>5.2.17A.3.1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_Toc122101118 \h </w:instrText>
      </w:r>
      <w:r>
        <w:rPr>
          <w:noProof/>
        </w:rPr>
      </w:r>
      <w:r>
        <w:rPr>
          <w:noProof/>
        </w:rPr>
        <w:fldChar w:fldCharType="separate"/>
      </w:r>
      <w:r>
        <w:rPr>
          <w:noProof/>
        </w:rPr>
        <w:t>72</w:t>
      </w:r>
      <w:r>
        <w:rPr>
          <w:noProof/>
        </w:rPr>
        <w:fldChar w:fldCharType="end"/>
      </w:r>
    </w:p>
    <w:p w14:paraId="29966D88" w14:textId="06CD91D8" w:rsidR="007C3D4C" w:rsidRDefault="007C3D4C">
      <w:pPr>
        <w:pStyle w:val="TOC5"/>
        <w:rPr>
          <w:rFonts w:asciiTheme="minorHAnsi" w:hAnsiTheme="minorHAnsi" w:cstheme="minorBidi"/>
          <w:noProof/>
          <w:sz w:val="22"/>
          <w:szCs w:val="22"/>
          <w:lang w:eastAsia="en-GB"/>
        </w:rPr>
      </w:pPr>
      <w:r>
        <w:rPr>
          <w:noProof/>
        </w:rPr>
        <w:t>5.2.17A.3.2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_Toc122101119 \h </w:instrText>
      </w:r>
      <w:r>
        <w:rPr>
          <w:noProof/>
        </w:rPr>
      </w:r>
      <w:r>
        <w:rPr>
          <w:noProof/>
        </w:rPr>
        <w:fldChar w:fldCharType="separate"/>
      </w:r>
      <w:r>
        <w:rPr>
          <w:noProof/>
        </w:rPr>
        <w:t>73</w:t>
      </w:r>
      <w:r>
        <w:rPr>
          <w:noProof/>
        </w:rPr>
        <w:fldChar w:fldCharType="end"/>
      </w:r>
    </w:p>
    <w:p w14:paraId="0AF4BBD2" w14:textId="698D2D4F" w:rsidR="007C3D4C" w:rsidRDefault="007C3D4C">
      <w:pPr>
        <w:pStyle w:val="TOC5"/>
        <w:rPr>
          <w:rFonts w:asciiTheme="minorHAnsi" w:hAnsiTheme="minorHAnsi" w:cstheme="minorBidi"/>
          <w:noProof/>
          <w:sz w:val="22"/>
          <w:szCs w:val="22"/>
          <w:lang w:eastAsia="en-GB"/>
        </w:rPr>
      </w:pPr>
      <w:r>
        <w:rPr>
          <w:noProof/>
        </w:rPr>
        <w:t>5.2.17A.3.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_Toc122101120 \h </w:instrText>
      </w:r>
      <w:r>
        <w:rPr>
          <w:noProof/>
        </w:rPr>
      </w:r>
      <w:r>
        <w:rPr>
          <w:noProof/>
        </w:rPr>
        <w:fldChar w:fldCharType="separate"/>
      </w:r>
      <w:r>
        <w:rPr>
          <w:noProof/>
        </w:rPr>
        <w:t>73</w:t>
      </w:r>
      <w:r>
        <w:rPr>
          <w:noProof/>
        </w:rPr>
        <w:fldChar w:fldCharType="end"/>
      </w:r>
    </w:p>
    <w:p w14:paraId="69D630B7" w14:textId="68233B4B" w:rsidR="007C3D4C" w:rsidRDefault="007C3D4C">
      <w:pPr>
        <w:pStyle w:val="TOC5"/>
        <w:rPr>
          <w:rFonts w:asciiTheme="minorHAnsi" w:hAnsiTheme="minorHAnsi" w:cstheme="minorBidi"/>
          <w:noProof/>
          <w:sz w:val="22"/>
          <w:szCs w:val="22"/>
          <w:lang w:eastAsia="en-GB"/>
        </w:rPr>
      </w:pPr>
      <w:r>
        <w:rPr>
          <w:noProof/>
        </w:rPr>
        <w:t>5.2.17A.3.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_Toc122101121 \h </w:instrText>
      </w:r>
      <w:r>
        <w:rPr>
          <w:noProof/>
        </w:rPr>
      </w:r>
      <w:r>
        <w:rPr>
          <w:noProof/>
        </w:rPr>
        <w:fldChar w:fldCharType="separate"/>
      </w:r>
      <w:r>
        <w:rPr>
          <w:noProof/>
        </w:rPr>
        <w:t>74</w:t>
      </w:r>
      <w:r>
        <w:rPr>
          <w:noProof/>
        </w:rPr>
        <w:fldChar w:fldCharType="end"/>
      </w:r>
    </w:p>
    <w:p w14:paraId="5917DCFB" w14:textId="7C15B86D" w:rsidR="007C3D4C" w:rsidRDefault="007C3D4C">
      <w:pPr>
        <w:pStyle w:val="TOC3"/>
        <w:rPr>
          <w:rFonts w:asciiTheme="minorHAnsi" w:hAnsiTheme="minorHAnsi" w:cstheme="minorBidi"/>
          <w:noProof/>
          <w:sz w:val="22"/>
          <w:szCs w:val="22"/>
          <w:lang w:eastAsia="en-GB"/>
        </w:rPr>
      </w:pPr>
      <w:r>
        <w:rPr>
          <w:noProof/>
        </w:rPr>
        <w:t>5.2.18</w:t>
      </w:r>
      <w:r>
        <w:rPr>
          <w:rFonts w:asciiTheme="minorHAnsi" w:hAnsiTheme="minorHAnsi" w:cstheme="minorBidi"/>
          <w:noProof/>
          <w:sz w:val="22"/>
          <w:szCs w:val="22"/>
          <w:lang w:eastAsia="en-GB"/>
        </w:rPr>
        <w:tab/>
      </w:r>
      <w:r>
        <w:rPr>
          <w:noProof/>
        </w:rPr>
        <w:t>Resource: EeSubscriptions</w:t>
      </w:r>
      <w:r>
        <w:rPr>
          <w:noProof/>
        </w:rPr>
        <w:tab/>
      </w:r>
      <w:r>
        <w:rPr>
          <w:noProof/>
        </w:rPr>
        <w:fldChar w:fldCharType="begin" w:fldLock="1"/>
      </w:r>
      <w:r>
        <w:rPr>
          <w:noProof/>
        </w:rPr>
        <w:instrText xml:space="preserve"> PAGEREF _Toc122101122 \h </w:instrText>
      </w:r>
      <w:r>
        <w:rPr>
          <w:noProof/>
        </w:rPr>
      </w:r>
      <w:r>
        <w:rPr>
          <w:noProof/>
        </w:rPr>
        <w:fldChar w:fldCharType="separate"/>
      </w:r>
      <w:r>
        <w:rPr>
          <w:noProof/>
        </w:rPr>
        <w:t>74</w:t>
      </w:r>
      <w:r>
        <w:rPr>
          <w:noProof/>
        </w:rPr>
        <w:fldChar w:fldCharType="end"/>
      </w:r>
    </w:p>
    <w:p w14:paraId="038576BC" w14:textId="21E6BDFE" w:rsidR="007C3D4C" w:rsidRDefault="007C3D4C">
      <w:pPr>
        <w:pStyle w:val="TOC4"/>
        <w:rPr>
          <w:rFonts w:asciiTheme="minorHAnsi" w:hAnsiTheme="minorHAnsi" w:cstheme="minorBidi"/>
          <w:noProof/>
          <w:sz w:val="22"/>
          <w:szCs w:val="22"/>
          <w:lang w:eastAsia="en-GB"/>
        </w:rPr>
      </w:pPr>
      <w:r>
        <w:rPr>
          <w:noProof/>
        </w:rPr>
        <w:t>5.2.18.1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_Toc122101123 \h </w:instrText>
      </w:r>
      <w:r>
        <w:rPr>
          <w:noProof/>
        </w:rPr>
      </w:r>
      <w:r>
        <w:rPr>
          <w:noProof/>
        </w:rPr>
        <w:fldChar w:fldCharType="separate"/>
      </w:r>
      <w:r>
        <w:rPr>
          <w:noProof/>
        </w:rPr>
        <w:t>74</w:t>
      </w:r>
      <w:r>
        <w:rPr>
          <w:noProof/>
        </w:rPr>
        <w:fldChar w:fldCharType="end"/>
      </w:r>
    </w:p>
    <w:p w14:paraId="3228ACD7" w14:textId="13D31601" w:rsidR="007C3D4C" w:rsidRDefault="007C3D4C">
      <w:pPr>
        <w:pStyle w:val="TOC4"/>
        <w:rPr>
          <w:rFonts w:asciiTheme="minorHAnsi" w:hAnsiTheme="minorHAnsi" w:cstheme="minorBidi"/>
          <w:noProof/>
          <w:sz w:val="22"/>
          <w:szCs w:val="22"/>
          <w:lang w:eastAsia="en-GB"/>
        </w:rPr>
      </w:pPr>
      <w:r>
        <w:rPr>
          <w:noProof/>
        </w:rPr>
        <w:t>5.2.18.2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_Toc122101124 \h </w:instrText>
      </w:r>
      <w:r>
        <w:rPr>
          <w:noProof/>
        </w:rPr>
      </w:r>
      <w:r>
        <w:rPr>
          <w:noProof/>
        </w:rPr>
        <w:fldChar w:fldCharType="separate"/>
      </w:r>
      <w:r>
        <w:rPr>
          <w:noProof/>
        </w:rPr>
        <w:t>75</w:t>
      </w:r>
      <w:r>
        <w:rPr>
          <w:noProof/>
        </w:rPr>
        <w:fldChar w:fldCharType="end"/>
      </w:r>
    </w:p>
    <w:p w14:paraId="5D7B83D4" w14:textId="7E94DEAB" w:rsidR="007C3D4C" w:rsidRDefault="007C3D4C">
      <w:pPr>
        <w:pStyle w:val="TOC4"/>
        <w:rPr>
          <w:rFonts w:asciiTheme="minorHAnsi" w:hAnsiTheme="minorHAnsi" w:cstheme="minorBidi"/>
          <w:noProof/>
          <w:sz w:val="22"/>
          <w:szCs w:val="22"/>
          <w:lang w:eastAsia="en-GB"/>
        </w:rPr>
      </w:pPr>
      <w:r>
        <w:rPr>
          <w:noProof/>
        </w:rPr>
        <w:t>5.2.18.3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_Toc122101125 \h </w:instrText>
      </w:r>
      <w:r>
        <w:rPr>
          <w:noProof/>
        </w:rPr>
      </w:r>
      <w:r>
        <w:rPr>
          <w:noProof/>
        </w:rPr>
        <w:fldChar w:fldCharType="separate"/>
      </w:r>
      <w:r>
        <w:rPr>
          <w:noProof/>
        </w:rPr>
        <w:t>75</w:t>
      </w:r>
      <w:r>
        <w:rPr>
          <w:noProof/>
        </w:rPr>
        <w:fldChar w:fldCharType="end"/>
      </w:r>
    </w:p>
    <w:p w14:paraId="667D400B" w14:textId="72289A54" w:rsidR="007C3D4C" w:rsidRDefault="007C3D4C">
      <w:pPr>
        <w:pStyle w:val="TOC5"/>
        <w:rPr>
          <w:rFonts w:asciiTheme="minorHAnsi" w:hAnsiTheme="minorHAnsi" w:cstheme="minorBidi"/>
          <w:noProof/>
          <w:sz w:val="22"/>
          <w:szCs w:val="22"/>
          <w:lang w:eastAsia="en-GB"/>
        </w:rPr>
      </w:pPr>
      <w:r>
        <w:rPr>
          <w:noProof/>
        </w:rPr>
        <w:t>5.2.18.3.1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_Toc122101126 \h </w:instrText>
      </w:r>
      <w:r>
        <w:rPr>
          <w:noProof/>
        </w:rPr>
      </w:r>
      <w:r>
        <w:rPr>
          <w:noProof/>
        </w:rPr>
        <w:fldChar w:fldCharType="separate"/>
      </w:r>
      <w:r>
        <w:rPr>
          <w:noProof/>
        </w:rPr>
        <w:t>75</w:t>
      </w:r>
      <w:r>
        <w:rPr>
          <w:noProof/>
        </w:rPr>
        <w:fldChar w:fldCharType="end"/>
      </w:r>
    </w:p>
    <w:p w14:paraId="6E0ED2A4" w14:textId="6E1411A3" w:rsidR="007C3D4C" w:rsidRDefault="007C3D4C">
      <w:pPr>
        <w:pStyle w:val="TOC5"/>
        <w:rPr>
          <w:rFonts w:asciiTheme="minorHAnsi" w:hAnsiTheme="minorHAnsi" w:cstheme="minorBidi"/>
          <w:noProof/>
          <w:sz w:val="22"/>
          <w:szCs w:val="22"/>
          <w:lang w:eastAsia="en-GB"/>
        </w:rPr>
      </w:pPr>
      <w:r>
        <w:rPr>
          <w:noProof/>
        </w:rPr>
        <w:t>5.2.18.3.2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_Toc122101127 \h </w:instrText>
      </w:r>
      <w:r>
        <w:rPr>
          <w:noProof/>
        </w:rPr>
      </w:r>
      <w:r>
        <w:rPr>
          <w:noProof/>
        </w:rPr>
        <w:fldChar w:fldCharType="separate"/>
      </w:r>
      <w:r>
        <w:rPr>
          <w:noProof/>
        </w:rPr>
        <w:t>75</w:t>
      </w:r>
      <w:r>
        <w:rPr>
          <w:noProof/>
        </w:rPr>
        <w:fldChar w:fldCharType="end"/>
      </w:r>
    </w:p>
    <w:p w14:paraId="49B3C5F4" w14:textId="0BAA6AEB" w:rsidR="007C3D4C" w:rsidRDefault="007C3D4C">
      <w:pPr>
        <w:pStyle w:val="TOC3"/>
        <w:rPr>
          <w:rFonts w:asciiTheme="minorHAnsi" w:hAnsiTheme="minorHAnsi" w:cstheme="minorBidi"/>
          <w:noProof/>
          <w:sz w:val="22"/>
          <w:szCs w:val="22"/>
          <w:lang w:eastAsia="en-GB"/>
        </w:rPr>
      </w:pPr>
      <w:r>
        <w:rPr>
          <w:noProof/>
        </w:rPr>
        <w:t>5.2.19</w:t>
      </w:r>
      <w:r>
        <w:rPr>
          <w:rFonts w:asciiTheme="minorHAnsi" w:hAnsiTheme="minorHAnsi" w:cstheme="minorBid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_Toc122101128 \h </w:instrText>
      </w:r>
      <w:r>
        <w:rPr>
          <w:noProof/>
        </w:rPr>
      </w:r>
      <w:r>
        <w:rPr>
          <w:noProof/>
        </w:rPr>
        <w:fldChar w:fldCharType="separate"/>
      </w:r>
      <w:r>
        <w:rPr>
          <w:noProof/>
        </w:rPr>
        <w:t>76</w:t>
      </w:r>
      <w:r>
        <w:rPr>
          <w:noProof/>
        </w:rPr>
        <w:fldChar w:fldCharType="end"/>
      </w:r>
    </w:p>
    <w:p w14:paraId="10BDFC88" w14:textId="48E02100" w:rsidR="007C3D4C" w:rsidRDefault="007C3D4C">
      <w:pPr>
        <w:pStyle w:val="TOC4"/>
        <w:rPr>
          <w:rFonts w:asciiTheme="minorHAnsi" w:hAnsiTheme="minorHAnsi" w:cstheme="minorBidi"/>
          <w:noProof/>
          <w:sz w:val="22"/>
          <w:szCs w:val="22"/>
          <w:lang w:eastAsia="en-GB"/>
        </w:rPr>
      </w:pPr>
      <w:r>
        <w:rPr>
          <w:noProof/>
        </w:rPr>
        <w:t>5.2.19.1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_Toc122101129 \h </w:instrText>
      </w:r>
      <w:r>
        <w:rPr>
          <w:noProof/>
        </w:rPr>
      </w:r>
      <w:r>
        <w:rPr>
          <w:noProof/>
        </w:rPr>
        <w:fldChar w:fldCharType="separate"/>
      </w:r>
      <w:r>
        <w:rPr>
          <w:noProof/>
        </w:rPr>
        <w:t>76</w:t>
      </w:r>
      <w:r>
        <w:rPr>
          <w:noProof/>
        </w:rPr>
        <w:fldChar w:fldCharType="end"/>
      </w:r>
    </w:p>
    <w:p w14:paraId="638DAD8B" w14:textId="7D7D2D61" w:rsidR="007C3D4C" w:rsidRDefault="007C3D4C">
      <w:pPr>
        <w:pStyle w:val="TOC4"/>
        <w:rPr>
          <w:rFonts w:asciiTheme="minorHAnsi" w:hAnsiTheme="minorHAnsi" w:cstheme="minorBidi"/>
          <w:noProof/>
          <w:sz w:val="22"/>
          <w:szCs w:val="22"/>
          <w:lang w:eastAsia="en-GB"/>
        </w:rPr>
      </w:pPr>
      <w:r>
        <w:rPr>
          <w:noProof/>
        </w:rPr>
        <w:t>5.2.19.2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_Toc122101130 \h </w:instrText>
      </w:r>
      <w:r>
        <w:rPr>
          <w:noProof/>
        </w:rPr>
      </w:r>
      <w:r>
        <w:rPr>
          <w:noProof/>
        </w:rPr>
        <w:fldChar w:fldCharType="separate"/>
      </w:r>
      <w:r>
        <w:rPr>
          <w:noProof/>
        </w:rPr>
        <w:t>76</w:t>
      </w:r>
      <w:r>
        <w:rPr>
          <w:noProof/>
        </w:rPr>
        <w:fldChar w:fldCharType="end"/>
      </w:r>
    </w:p>
    <w:p w14:paraId="4D4799EB" w14:textId="33E660F1" w:rsidR="007C3D4C" w:rsidRDefault="007C3D4C">
      <w:pPr>
        <w:pStyle w:val="TOC4"/>
        <w:rPr>
          <w:rFonts w:asciiTheme="minorHAnsi" w:hAnsiTheme="minorHAnsi" w:cstheme="minorBidi"/>
          <w:noProof/>
          <w:sz w:val="22"/>
          <w:szCs w:val="22"/>
          <w:lang w:eastAsia="en-GB"/>
        </w:rPr>
      </w:pPr>
      <w:r>
        <w:rPr>
          <w:noProof/>
        </w:rPr>
        <w:t>5.2.19.3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_Toc122101131 \h </w:instrText>
      </w:r>
      <w:r>
        <w:rPr>
          <w:noProof/>
        </w:rPr>
      </w:r>
      <w:r>
        <w:rPr>
          <w:noProof/>
        </w:rPr>
        <w:fldChar w:fldCharType="separate"/>
      </w:r>
      <w:r>
        <w:rPr>
          <w:noProof/>
        </w:rPr>
        <w:t>76</w:t>
      </w:r>
      <w:r>
        <w:rPr>
          <w:noProof/>
        </w:rPr>
        <w:fldChar w:fldCharType="end"/>
      </w:r>
    </w:p>
    <w:p w14:paraId="4EE89FD7" w14:textId="50BA87B3" w:rsidR="007C3D4C" w:rsidRDefault="007C3D4C">
      <w:pPr>
        <w:pStyle w:val="TOC5"/>
        <w:rPr>
          <w:rFonts w:asciiTheme="minorHAnsi" w:hAnsiTheme="minorHAnsi" w:cstheme="minorBidi"/>
          <w:noProof/>
          <w:sz w:val="22"/>
          <w:szCs w:val="22"/>
          <w:lang w:eastAsia="en-GB"/>
        </w:rPr>
      </w:pPr>
      <w:r>
        <w:rPr>
          <w:noProof/>
        </w:rPr>
        <w:t>5.2.19.3.1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_Toc122101132 \h </w:instrText>
      </w:r>
      <w:r>
        <w:rPr>
          <w:noProof/>
        </w:rPr>
      </w:r>
      <w:r>
        <w:rPr>
          <w:noProof/>
        </w:rPr>
        <w:fldChar w:fldCharType="separate"/>
      </w:r>
      <w:r>
        <w:rPr>
          <w:noProof/>
        </w:rPr>
        <w:t>76</w:t>
      </w:r>
      <w:r>
        <w:rPr>
          <w:noProof/>
        </w:rPr>
        <w:fldChar w:fldCharType="end"/>
      </w:r>
    </w:p>
    <w:p w14:paraId="4D48E248" w14:textId="440AA9B5" w:rsidR="007C3D4C" w:rsidRDefault="007C3D4C">
      <w:pPr>
        <w:pStyle w:val="TOC5"/>
        <w:rPr>
          <w:rFonts w:asciiTheme="minorHAnsi" w:hAnsiTheme="minorHAnsi" w:cstheme="minorBidi"/>
          <w:noProof/>
          <w:sz w:val="22"/>
          <w:szCs w:val="22"/>
          <w:lang w:eastAsia="en-GB"/>
        </w:rPr>
      </w:pPr>
      <w:r>
        <w:rPr>
          <w:noProof/>
        </w:rPr>
        <w:t>5.2.19.3.2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_Toc122101133 \h </w:instrText>
      </w:r>
      <w:r>
        <w:rPr>
          <w:noProof/>
        </w:rPr>
      </w:r>
      <w:r>
        <w:rPr>
          <w:noProof/>
        </w:rPr>
        <w:fldChar w:fldCharType="separate"/>
      </w:r>
      <w:r>
        <w:rPr>
          <w:noProof/>
        </w:rPr>
        <w:t>77</w:t>
      </w:r>
      <w:r>
        <w:rPr>
          <w:noProof/>
        </w:rPr>
        <w:fldChar w:fldCharType="end"/>
      </w:r>
    </w:p>
    <w:p w14:paraId="001DC292" w14:textId="1278D4BE" w:rsidR="007C3D4C" w:rsidRDefault="007C3D4C">
      <w:pPr>
        <w:pStyle w:val="TOC5"/>
        <w:rPr>
          <w:rFonts w:asciiTheme="minorHAnsi" w:hAnsiTheme="minorHAnsi" w:cstheme="minorBidi"/>
          <w:noProof/>
          <w:sz w:val="22"/>
          <w:szCs w:val="22"/>
          <w:lang w:eastAsia="en-GB"/>
        </w:rPr>
      </w:pPr>
      <w:r>
        <w:rPr>
          <w:noProof/>
        </w:rPr>
        <w:t>5.2.19.3.</w:t>
      </w:r>
      <w:r w:rsidRPr="001D2C90">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_Toc122101134 \h </w:instrText>
      </w:r>
      <w:r>
        <w:rPr>
          <w:noProof/>
        </w:rPr>
      </w:r>
      <w:r>
        <w:rPr>
          <w:noProof/>
        </w:rPr>
        <w:fldChar w:fldCharType="separate"/>
      </w:r>
      <w:r>
        <w:rPr>
          <w:noProof/>
        </w:rPr>
        <w:t>77</w:t>
      </w:r>
      <w:r>
        <w:rPr>
          <w:noProof/>
        </w:rPr>
        <w:fldChar w:fldCharType="end"/>
      </w:r>
    </w:p>
    <w:p w14:paraId="10BE096C" w14:textId="730A50FE" w:rsidR="007C3D4C" w:rsidRDefault="007C3D4C">
      <w:pPr>
        <w:pStyle w:val="TOC5"/>
        <w:rPr>
          <w:rFonts w:asciiTheme="minorHAnsi" w:hAnsiTheme="minorHAnsi" w:cstheme="minorBidi"/>
          <w:noProof/>
          <w:sz w:val="22"/>
          <w:szCs w:val="22"/>
          <w:lang w:eastAsia="en-GB"/>
        </w:rPr>
      </w:pPr>
      <w:r>
        <w:rPr>
          <w:noProof/>
        </w:rPr>
        <w:t>5.2.19.3.4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_Toc122101135 \h </w:instrText>
      </w:r>
      <w:r>
        <w:rPr>
          <w:noProof/>
        </w:rPr>
      </w:r>
      <w:r>
        <w:rPr>
          <w:noProof/>
        </w:rPr>
        <w:fldChar w:fldCharType="separate"/>
      </w:r>
      <w:r>
        <w:rPr>
          <w:noProof/>
        </w:rPr>
        <w:t>78</w:t>
      </w:r>
      <w:r>
        <w:rPr>
          <w:noProof/>
        </w:rPr>
        <w:fldChar w:fldCharType="end"/>
      </w:r>
    </w:p>
    <w:p w14:paraId="657C386B" w14:textId="606D779C" w:rsidR="007C3D4C" w:rsidRDefault="007C3D4C">
      <w:pPr>
        <w:pStyle w:val="TOC3"/>
        <w:rPr>
          <w:rFonts w:asciiTheme="minorHAnsi" w:hAnsiTheme="minorHAnsi" w:cstheme="minorBidi"/>
          <w:noProof/>
          <w:sz w:val="22"/>
          <w:szCs w:val="22"/>
          <w:lang w:eastAsia="en-GB"/>
        </w:rPr>
      </w:pPr>
      <w:r>
        <w:rPr>
          <w:noProof/>
        </w:rPr>
        <w:t>5.2.19A</w:t>
      </w:r>
      <w:r>
        <w:rPr>
          <w:rFonts w:asciiTheme="minorHAnsi" w:hAnsiTheme="minorHAnsi" w:cstheme="minorBid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_Toc122101136 \h </w:instrText>
      </w:r>
      <w:r>
        <w:rPr>
          <w:noProof/>
        </w:rPr>
      </w:r>
      <w:r>
        <w:rPr>
          <w:noProof/>
        </w:rPr>
        <w:fldChar w:fldCharType="separate"/>
      </w:r>
      <w:r>
        <w:rPr>
          <w:noProof/>
        </w:rPr>
        <w:t>79</w:t>
      </w:r>
      <w:r>
        <w:rPr>
          <w:noProof/>
        </w:rPr>
        <w:fldChar w:fldCharType="end"/>
      </w:r>
    </w:p>
    <w:p w14:paraId="698D5451" w14:textId="09277F8A" w:rsidR="007C3D4C" w:rsidRDefault="007C3D4C">
      <w:pPr>
        <w:pStyle w:val="TOC4"/>
        <w:rPr>
          <w:rFonts w:asciiTheme="minorHAnsi" w:hAnsiTheme="minorHAnsi" w:cstheme="minorBidi"/>
          <w:noProof/>
          <w:sz w:val="22"/>
          <w:szCs w:val="22"/>
          <w:lang w:eastAsia="en-GB"/>
        </w:rPr>
      </w:pPr>
      <w:r>
        <w:rPr>
          <w:noProof/>
        </w:rPr>
        <w:t>5.2.19A.1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_Toc122101137 \h </w:instrText>
      </w:r>
      <w:r>
        <w:rPr>
          <w:noProof/>
        </w:rPr>
      </w:r>
      <w:r>
        <w:rPr>
          <w:noProof/>
        </w:rPr>
        <w:fldChar w:fldCharType="separate"/>
      </w:r>
      <w:r>
        <w:rPr>
          <w:noProof/>
        </w:rPr>
        <w:t>79</w:t>
      </w:r>
      <w:r>
        <w:rPr>
          <w:noProof/>
        </w:rPr>
        <w:fldChar w:fldCharType="end"/>
      </w:r>
    </w:p>
    <w:p w14:paraId="6DE8859C" w14:textId="3860014A" w:rsidR="007C3D4C" w:rsidRDefault="007C3D4C">
      <w:pPr>
        <w:pStyle w:val="TOC4"/>
        <w:rPr>
          <w:rFonts w:asciiTheme="minorHAnsi" w:hAnsiTheme="minorHAnsi" w:cstheme="minorBidi"/>
          <w:noProof/>
          <w:sz w:val="22"/>
          <w:szCs w:val="22"/>
          <w:lang w:eastAsia="en-GB"/>
        </w:rPr>
      </w:pPr>
      <w:r>
        <w:rPr>
          <w:noProof/>
        </w:rPr>
        <w:t>5.2.19A.2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_Toc122101138 \h </w:instrText>
      </w:r>
      <w:r>
        <w:rPr>
          <w:noProof/>
        </w:rPr>
      </w:r>
      <w:r>
        <w:rPr>
          <w:noProof/>
        </w:rPr>
        <w:fldChar w:fldCharType="separate"/>
      </w:r>
      <w:r>
        <w:rPr>
          <w:noProof/>
        </w:rPr>
        <w:t>79</w:t>
      </w:r>
      <w:r>
        <w:rPr>
          <w:noProof/>
        </w:rPr>
        <w:fldChar w:fldCharType="end"/>
      </w:r>
    </w:p>
    <w:p w14:paraId="0C5A97E1" w14:textId="0BF4E512" w:rsidR="007C3D4C" w:rsidRDefault="007C3D4C">
      <w:pPr>
        <w:pStyle w:val="TOC4"/>
        <w:rPr>
          <w:rFonts w:asciiTheme="minorHAnsi" w:hAnsiTheme="minorHAnsi" w:cstheme="minorBidi"/>
          <w:noProof/>
          <w:sz w:val="22"/>
          <w:szCs w:val="22"/>
          <w:lang w:eastAsia="en-GB"/>
        </w:rPr>
      </w:pPr>
      <w:r>
        <w:rPr>
          <w:noProof/>
        </w:rPr>
        <w:t>5.2.19A.3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_Toc122101139 \h </w:instrText>
      </w:r>
      <w:r>
        <w:rPr>
          <w:noProof/>
        </w:rPr>
      </w:r>
      <w:r>
        <w:rPr>
          <w:noProof/>
        </w:rPr>
        <w:fldChar w:fldCharType="separate"/>
      </w:r>
      <w:r>
        <w:rPr>
          <w:noProof/>
        </w:rPr>
        <w:t>79</w:t>
      </w:r>
      <w:r>
        <w:rPr>
          <w:noProof/>
        </w:rPr>
        <w:fldChar w:fldCharType="end"/>
      </w:r>
    </w:p>
    <w:p w14:paraId="0A813CED" w14:textId="73B0D9F8" w:rsidR="007C3D4C" w:rsidRDefault="007C3D4C">
      <w:pPr>
        <w:pStyle w:val="TOC5"/>
        <w:rPr>
          <w:rFonts w:asciiTheme="minorHAnsi" w:hAnsiTheme="minorHAnsi" w:cstheme="minorBidi"/>
          <w:noProof/>
          <w:sz w:val="22"/>
          <w:szCs w:val="22"/>
          <w:lang w:eastAsia="en-GB"/>
        </w:rPr>
      </w:pPr>
      <w:r>
        <w:rPr>
          <w:noProof/>
        </w:rPr>
        <w:t>5.2.19A.3.1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_Toc122101140 \h </w:instrText>
      </w:r>
      <w:r>
        <w:rPr>
          <w:noProof/>
        </w:rPr>
      </w:r>
      <w:r>
        <w:rPr>
          <w:noProof/>
        </w:rPr>
        <w:fldChar w:fldCharType="separate"/>
      </w:r>
      <w:r>
        <w:rPr>
          <w:noProof/>
        </w:rPr>
        <w:t>79</w:t>
      </w:r>
      <w:r>
        <w:rPr>
          <w:noProof/>
        </w:rPr>
        <w:fldChar w:fldCharType="end"/>
      </w:r>
    </w:p>
    <w:p w14:paraId="1B0B0DB1" w14:textId="4295F921" w:rsidR="007C3D4C" w:rsidRDefault="007C3D4C">
      <w:pPr>
        <w:pStyle w:val="TOC5"/>
        <w:rPr>
          <w:rFonts w:asciiTheme="minorHAnsi" w:hAnsiTheme="minorHAnsi" w:cstheme="minorBidi"/>
          <w:noProof/>
          <w:sz w:val="22"/>
          <w:szCs w:val="22"/>
          <w:lang w:eastAsia="en-GB"/>
        </w:rPr>
      </w:pPr>
      <w:r>
        <w:rPr>
          <w:noProof/>
        </w:rPr>
        <w:t>5.2.19A.3.2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_Toc122101141 \h </w:instrText>
      </w:r>
      <w:r>
        <w:rPr>
          <w:noProof/>
        </w:rPr>
      </w:r>
      <w:r>
        <w:rPr>
          <w:noProof/>
        </w:rPr>
        <w:fldChar w:fldCharType="separate"/>
      </w:r>
      <w:r>
        <w:rPr>
          <w:noProof/>
        </w:rPr>
        <w:t>80</w:t>
      </w:r>
      <w:r>
        <w:rPr>
          <w:noProof/>
        </w:rPr>
        <w:fldChar w:fldCharType="end"/>
      </w:r>
    </w:p>
    <w:p w14:paraId="1218FE9E" w14:textId="5D049EE3" w:rsidR="007C3D4C" w:rsidRDefault="007C3D4C">
      <w:pPr>
        <w:pStyle w:val="TOC5"/>
        <w:rPr>
          <w:rFonts w:asciiTheme="minorHAnsi" w:hAnsiTheme="minorHAnsi" w:cstheme="minorBidi"/>
          <w:noProof/>
          <w:sz w:val="22"/>
          <w:szCs w:val="22"/>
          <w:lang w:eastAsia="en-GB"/>
        </w:rPr>
      </w:pPr>
      <w:r>
        <w:rPr>
          <w:noProof/>
        </w:rPr>
        <w:t>5.2.19A.3.</w:t>
      </w:r>
      <w:r w:rsidRPr="001D2C90">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_Toc122101142 \h </w:instrText>
      </w:r>
      <w:r>
        <w:rPr>
          <w:noProof/>
        </w:rPr>
      </w:r>
      <w:r>
        <w:rPr>
          <w:noProof/>
        </w:rPr>
        <w:fldChar w:fldCharType="separate"/>
      </w:r>
      <w:r>
        <w:rPr>
          <w:noProof/>
        </w:rPr>
        <w:t>80</w:t>
      </w:r>
      <w:r>
        <w:rPr>
          <w:noProof/>
        </w:rPr>
        <w:fldChar w:fldCharType="end"/>
      </w:r>
    </w:p>
    <w:p w14:paraId="63ECB988" w14:textId="362BB4E6" w:rsidR="007C3D4C" w:rsidRDefault="007C3D4C">
      <w:pPr>
        <w:pStyle w:val="TOC5"/>
        <w:rPr>
          <w:rFonts w:asciiTheme="minorHAnsi" w:hAnsiTheme="minorHAnsi" w:cstheme="minorBidi"/>
          <w:noProof/>
          <w:sz w:val="22"/>
          <w:szCs w:val="22"/>
          <w:lang w:eastAsia="en-GB"/>
        </w:rPr>
      </w:pPr>
      <w:r>
        <w:rPr>
          <w:noProof/>
        </w:rPr>
        <w:t>5.2.19A.3.4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_Toc122101143 \h </w:instrText>
      </w:r>
      <w:r>
        <w:rPr>
          <w:noProof/>
        </w:rPr>
      </w:r>
      <w:r>
        <w:rPr>
          <w:noProof/>
        </w:rPr>
        <w:fldChar w:fldCharType="separate"/>
      </w:r>
      <w:r>
        <w:rPr>
          <w:noProof/>
        </w:rPr>
        <w:t>81</w:t>
      </w:r>
      <w:r>
        <w:rPr>
          <w:noProof/>
        </w:rPr>
        <w:fldChar w:fldCharType="end"/>
      </w:r>
    </w:p>
    <w:p w14:paraId="0B9670D9" w14:textId="647100F1" w:rsidR="007C3D4C" w:rsidRDefault="007C3D4C">
      <w:pPr>
        <w:pStyle w:val="TOC3"/>
        <w:rPr>
          <w:rFonts w:asciiTheme="minorHAnsi" w:hAnsiTheme="minorHAnsi" w:cstheme="minorBidi"/>
          <w:noProof/>
          <w:sz w:val="22"/>
          <w:szCs w:val="22"/>
          <w:lang w:eastAsia="en-GB"/>
        </w:rPr>
      </w:pPr>
      <w:r>
        <w:rPr>
          <w:noProof/>
        </w:rPr>
        <w:t>5.2.19B</w:t>
      </w:r>
      <w:r>
        <w:rPr>
          <w:rFonts w:asciiTheme="minorHAnsi" w:hAnsiTheme="minorHAnsi" w:cstheme="minorBid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_Toc122101144 \h </w:instrText>
      </w:r>
      <w:r>
        <w:rPr>
          <w:noProof/>
        </w:rPr>
      </w:r>
      <w:r>
        <w:rPr>
          <w:noProof/>
        </w:rPr>
        <w:fldChar w:fldCharType="separate"/>
      </w:r>
      <w:r>
        <w:rPr>
          <w:noProof/>
        </w:rPr>
        <w:t>82</w:t>
      </w:r>
      <w:r>
        <w:rPr>
          <w:noProof/>
        </w:rPr>
        <w:fldChar w:fldCharType="end"/>
      </w:r>
    </w:p>
    <w:p w14:paraId="2573F187" w14:textId="2113F343" w:rsidR="007C3D4C" w:rsidRDefault="007C3D4C">
      <w:pPr>
        <w:pStyle w:val="TOC4"/>
        <w:rPr>
          <w:rFonts w:asciiTheme="minorHAnsi" w:hAnsiTheme="minorHAnsi" w:cstheme="minorBidi"/>
          <w:noProof/>
          <w:sz w:val="22"/>
          <w:szCs w:val="22"/>
          <w:lang w:eastAsia="en-GB"/>
        </w:rPr>
      </w:pPr>
      <w:r>
        <w:rPr>
          <w:noProof/>
        </w:rPr>
        <w:lastRenderedPageBreak/>
        <w:t>5.2.19B.1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_Toc122101145 \h </w:instrText>
      </w:r>
      <w:r>
        <w:rPr>
          <w:noProof/>
        </w:rPr>
      </w:r>
      <w:r>
        <w:rPr>
          <w:noProof/>
        </w:rPr>
        <w:fldChar w:fldCharType="separate"/>
      </w:r>
      <w:r>
        <w:rPr>
          <w:noProof/>
        </w:rPr>
        <w:t>82</w:t>
      </w:r>
      <w:r>
        <w:rPr>
          <w:noProof/>
        </w:rPr>
        <w:fldChar w:fldCharType="end"/>
      </w:r>
    </w:p>
    <w:p w14:paraId="6C058076" w14:textId="59689D3C" w:rsidR="007C3D4C" w:rsidRDefault="007C3D4C">
      <w:pPr>
        <w:pStyle w:val="TOC4"/>
        <w:rPr>
          <w:rFonts w:asciiTheme="minorHAnsi" w:hAnsiTheme="minorHAnsi" w:cstheme="minorBidi"/>
          <w:noProof/>
          <w:sz w:val="22"/>
          <w:szCs w:val="22"/>
          <w:lang w:eastAsia="en-GB"/>
        </w:rPr>
      </w:pPr>
      <w:r>
        <w:rPr>
          <w:noProof/>
        </w:rPr>
        <w:t>5.2.19B.2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_Toc122101146 \h </w:instrText>
      </w:r>
      <w:r>
        <w:rPr>
          <w:noProof/>
        </w:rPr>
      </w:r>
      <w:r>
        <w:rPr>
          <w:noProof/>
        </w:rPr>
        <w:fldChar w:fldCharType="separate"/>
      </w:r>
      <w:r>
        <w:rPr>
          <w:noProof/>
        </w:rPr>
        <w:t>82</w:t>
      </w:r>
      <w:r>
        <w:rPr>
          <w:noProof/>
        </w:rPr>
        <w:fldChar w:fldCharType="end"/>
      </w:r>
    </w:p>
    <w:p w14:paraId="2A1E2674" w14:textId="6F77B70E" w:rsidR="007C3D4C" w:rsidRDefault="007C3D4C">
      <w:pPr>
        <w:pStyle w:val="TOC4"/>
        <w:rPr>
          <w:rFonts w:asciiTheme="minorHAnsi" w:hAnsiTheme="minorHAnsi" w:cstheme="minorBidi"/>
          <w:noProof/>
          <w:sz w:val="22"/>
          <w:szCs w:val="22"/>
          <w:lang w:eastAsia="en-GB"/>
        </w:rPr>
      </w:pPr>
      <w:r>
        <w:rPr>
          <w:noProof/>
        </w:rPr>
        <w:t>5.2.19B.3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_Toc122101147 \h </w:instrText>
      </w:r>
      <w:r>
        <w:rPr>
          <w:noProof/>
        </w:rPr>
      </w:r>
      <w:r>
        <w:rPr>
          <w:noProof/>
        </w:rPr>
        <w:fldChar w:fldCharType="separate"/>
      </w:r>
      <w:r>
        <w:rPr>
          <w:noProof/>
        </w:rPr>
        <w:t>82</w:t>
      </w:r>
      <w:r>
        <w:rPr>
          <w:noProof/>
        </w:rPr>
        <w:fldChar w:fldCharType="end"/>
      </w:r>
    </w:p>
    <w:p w14:paraId="61B60615" w14:textId="1E1F9FCF" w:rsidR="007C3D4C" w:rsidRDefault="007C3D4C">
      <w:pPr>
        <w:pStyle w:val="TOC5"/>
        <w:rPr>
          <w:rFonts w:asciiTheme="minorHAnsi" w:hAnsiTheme="minorHAnsi" w:cstheme="minorBidi"/>
          <w:noProof/>
          <w:sz w:val="22"/>
          <w:szCs w:val="22"/>
          <w:lang w:eastAsia="en-GB"/>
        </w:rPr>
      </w:pPr>
      <w:r>
        <w:rPr>
          <w:noProof/>
        </w:rPr>
        <w:t>5.2.19B.3.1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_Toc122101148 \h </w:instrText>
      </w:r>
      <w:r>
        <w:rPr>
          <w:noProof/>
        </w:rPr>
      </w:r>
      <w:r>
        <w:rPr>
          <w:noProof/>
        </w:rPr>
        <w:fldChar w:fldCharType="separate"/>
      </w:r>
      <w:r>
        <w:rPr>
          <w:noProof/>
        </w:rPr>
        <w:t>82</w:t>
      </w:r>
      <w:r>
        <w:rPr>
          <w:noProof/>
        </w:rPr>
        <w:fldChar w:fldCharType="end"/>
      </w:r>
    </w:p>
    <w:p w14:paraId="1F143A95" w14:textId="58538A87" w:rsidR="007C3D4C" w:rsidRDefault="007C3D4C">
      <w:pPr>
        <w:pStyle w:val="TOC3"/>
        <w:rPr>
          <w:rFonts w:asciiTheme="minorHAnsi" w:hAnsiTheme="minorHAnsi" w:cstheme="minorBidi"/>
          <w:noProof/>
          <w:sz w:val="22"/>
          <w:szCs w:val="22"/>
          <w:lang w:eastAsia="en-GB"/>
        </w:rPr>
      </w:pPr>
      <w:r>
        <w:rPr>
          <w:noProof/>
        </w:rPr>
        <w:t>5.2.19C</w:t>
      </w:r>
      <w:r>
        <w:rPr>
          <w:rFonts w:asciiTheme="minorHAnsi" w:hAnsiTheme="minorHAnsi" w:cstheme="minorBidi"/>
          <w:noProof/>
          <w:sz w:val="22"/>
          <w:szCs w:val="22"/>
          <w:lang w:eastAsia="en-GB"/>
        </w:rPr>
        <w:tab/>
      </w:r>
      <w:r>
        <w:rPr>
          <w:noProof/>
        </w:rPr>
        <w:t xml:space="preserve">Resource: </w:t>
      </w:r>
      <w:r w:rsidRPr="001D2C90">
        <w:rPr>
          <w:noProof/>
          <w:lang w:val="de-DE"/>
        </w:rPr>
        <w:t>AmfGroupSubscriptionInfo</w:t>
      </w:r>
      <w:r>
        <w:rPr>
          <w:noProof/>
        </w:rPr>
        <w:tab/>
      </w:r>
      <w:r>
        <w:rPr>
          <w:noProof/>
        </w:rPr>
        <w:fldChar w:fldCharType="begin" w:fldLock="1"/>
      </w:r>
      <w:r>
        <w:rPr>
          <w:noProof/>
        </w:rPr>
        <w:instrText xml:space="preserve"> PAGEREF _Toc122101149 \h </w:instrText>
      </w:r>
      <w:r>
        <w:rPr>
          <w:noProof/>
        </w:rPr>
      </w:r>
      <w:r>
        <w:rPr>
          <w:noProof/>
        </w:rPr>
        <w:fldChar w:fldCharType="separate"/>
      </w:r>
      <w:r>
        <w:rPr>
          <w:noProof/>
        </w:rPr>
        <w:t>83</w:t>
      </w:r>
      <w:r>
        <w:rPr>
          <w:noProof/>
        </w:rPr>
        <w:fldChar w:fldCharType="end"/>
      </w:r>
    </w:p>
    <w:p w14:paraId="66182FA2" w14:textId="5E91A257" w:rsidR="007C3D4C" w:rsidRDefault="007C3D4C">
      <w:pPr>
        <w:pStyle w:val="TOC4"/>
        <w:rPr>
          <w:rFonts w:asciiTheme="minorHAnsi" w:hAnsiTheme="minorHAnsi" w:cstheme="minorBidi"/>
          <w:noProof/>
          <w:sz w:val="22"/>
          <w:szCs w:val="22"/>
          <w:lang w:eastAsia="en-GB"/>
        </w:rPr>
      </w:pPr>
      <w:r>
        <w:rPr>
          <w:noProof/>
        </w:rPr>
        <w:t>5.2.19C.1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_Toc122101150 \h </w:instrText>
      </w:r>
      <w:r>
        <w:rPr>
          <w:noProof/>
        </w:rPr>
      </w:r>
      <w:r>
        <w:rPr>
          <w:noProof/>
        </w:rPr>
        <w:fldChar w:fldCharType="separate"/>
      </w:r>
      <w:r>
        <w:rPr>
          <w:noProof/>
        </w:rPr>
        <w:t>83</w:t>
      </w:r>
      <w:r>
        <w:rPr>
          <w:noProof/>
        </w:rPr>
        <w:fldChar w:fldCharType="end"/>
      </w:r>
    </w:p>
    <w:p w14:paraId="48E83AF5" w14:textId="6481446D" w:rsidR="007C3D4C" w:rsidRDefault="007C3D4C">
      <w:pPr>
        <w:pStyle w:val="TOC4"/>
        <w:rPr>
          <w:rFonts w:asciiTheme="minorHAnsi" w:hAnsiTheme="minorHAnsi" w:cstheme="minorBidi"/>
          <w:noProof/>
          <w:sz w:val="22"/>
          <w:szCs w:val="22"/>
          <w:lang w:eastAsia="en-GB"/>
        </w:rPr>
      </w:pPr>
      <w:r>
        <w:rPr>
          <w:noProof/>
        </w:rPr>
        <w:t>5.2.19C.2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_Toc122101151 \h </w:instrText>
      </w:r>
      <w:r>
        <w:rPr>
          <w:noProof/>
        </w:rPr>
      </w:r>
      <w:r>
        <w:rPr>
          <w:noProof/>
        </w:rPr>
        <w:fldChar w:fldCharType="separate"/>
      </w:r>
      <w:r>
        <w:rPr>
          <w:noProof/>
        </w:rPr>
        <w:t>83</w:t>
      </w:r>
      <w:r>
        <w:rPr>
          <w:noProof/>
        </w:rPr>
        <w:fldChar w:fldCharType="end"/>
      </w:r>
    </w:p>
    <w:p w14:paraId="102AB26E" w14:textId="3FFACFD0" w:rsidR="007C3D4C" w:rsidRDefault="007C3D4C">
      <w:pPr>
        <w:pStyle w:val="TOC4"/>
        <w:rPr>
          <w:rFonts w:asciiTheme="minorHAnsi" w:hAnsiTheme="minorHAnsi" w:cstheme="minorBidi"/>
          <w:noProof/>
          <w:sz w:val="22"/>
          <w:szCs w:val="22"/>
          <w:lang w:eastAsia="en-GB"/>
        </w:rPr>
      </w:pPr>
      <w:r>
        <w:rPr>
          <w:noProof/>
        </w:rPr>
        <w:t>5.2.19C.3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_Toc122101152 \h </w:instrText>
      </w:r>
      <w:r>
        <w:rPr>
          <w:noProof/>
        </w:rPr>
      </w:r>
      <w:r>
        <w:rPr>
          <w:noProof/>
        </w:rPr>
        <w:fldChar w:fldCharType="separate"/>
      </w:r>
      <w:r>
        <w:rPr>
          <w:noProof/>
        </w:rPr>
        <w:t>83</w:t>
      </w:r>
      <w:r>
        <w:rPr>
          <w:noProof/>
        </w:rPr>
        <w:fldChar w:fldCharType="end"/>
      </w:r>
    </w:p>
    <w:p w14:paraId="510BEF3D" w14:textId="4036C3B1" w:rsidR="007C3D4C" w:rsidRDefault="007C3D4C">
      <w:pPr>
        <w:pStyle w:val="TOC5"/>
        <w:rPr>
          <w:rFonts w:asciiTheme="minorHAnsi" w:hAnsiTheme="minorHAnsi" w:cstheme="minorBidi"/>
          <w:noProof/>
          <w:sz w:val="22"/>
          <w:szCs w:val="22"/>
          <w:lang w:eastAsia="en-GB"/>
        </w:rPr>
      </w:pPr>
      <w:r>
        <w:rPr>
          <w:noProof/>
        </w:rPr>
        <w:t>5.2.19C.3.1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_Toc122101153 \h </w:instrText>
      </w:r>
      <w:r>
        <w:rPr>
          <w:noProof/>
        </w:rPr>
      </w:r>
      <w:r>
        <w:rPr>
          <w:noProof/>
        </w:rPr>
        <w:fldChar w:fldCharType="separate"/>
      </w:r>
      <w:r>
        <w:rPr>
          <w:noProof/>
        </w:rPr>
        <w:t>83</w:t>
      </w:r>
      <w:r>
        <w:rPr>
          <w:noProof/>
        </w:rPr>
        <w:fldChar w:fldCharType="end"/>
      </w:r>
    </w:p>
    <w:p w14:paraId="51E5E9BA" w14:textId="68DA4DDC" w:rsidR="007C3D4C" w:rsidRDefault="007C3D4C">
      <w:pPr>
        <w:pStyle w:val="TOC5"/>
        <w:rPr>
          <w:rFonts w:asciiTheme="minorHAnsi" w:hAnsiTheme="minorHAnsi" w:cstheme="minorBidi"/>
          <w:noProof/>
          <w:sz w:val="22"/>
          <w:szCs w:val="22"/>
          <w:lang w:eastAsia="en-GB"/>
        </w:rPr>
      </w:pPr>
      <w:r>
        <w:rPr>
          <w:noProof/>
        </w:rPr>
        <w:t>5.2.19C.3.2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_Toc122101154 \h </w:instrText>
      </w:r>
      <w:r>
        <w:rPr>
          <w:noProof/>
        </w:rPr>
      </w:r>
      <w:r>
        <w:rPr>
          <w:noProof/>
        </w:rPr>
        <w:fldChar w:fldCharType="separate"/>
      </w:r>
      <w:r>
        <w:rPr>
          <w:noProof/>
        </w:rPr>
        <w:t>84</w:t>
      </w:r>
      <w:r>
        <w:rPr>
          <w:noProof/>
        </w:rPr>
        <w:fldChar w:fldCharType="end"/>
      </w:r>
    </w:p>
    <w:p w14:paraId="7C4453FE" w14:textId="1038028B" w:rsidR="007C3D4C" w:rsidRDefault="007C3D4C">
      <w:pPr>
        <w:pStyle w:val="TOC5"/>
        <w:rPr>
          <w:rFonts w:asciiTheme="minorHAnsi" w:hAnsiTheme="minorHAnsi" w:cstheme="minorBidi"/>
          <w:noProof/>
          <w:sz w:val="22"/>
          <w:szCs w:val="22"/>
          <w:lang w:eastAsia="en-GB"/>
        </w:rPr>
      </w:pPr>
      <w:r>
        <w:rPr>
          <w:noProof/>
        </w:rPr>
        <w:t>5.2.19C.3.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_Toc122101155 \h </w:instrText>
      </w:r>
      <w:r>
        <w:rPr>
          <w:noProof/>
        </w:rPr>
      </w:r>
      <w:r>
        <w:rPr>
          <w:noProof/>
        </w:rPr>
        <w:fldChar w:fldCharType="separate"/>
      </w:r>
      <w:r>
        <w:rPr>
          <w:noProof/>
        </w:rPr>
        <w:t>84</w:t>
      </w:r>
      <w:r>
        <w:rPr>
          <w:noProof/>
        </w:rPr>
        <w:fldChar w:fldCharType="end"/>
      </w:r>
    </w:p>
    <w:p w14:paraId="645725CA" w14:textId="7512330F" w:rsidR="007C3D4C" w:rsidRDefault="007C3D4C">
      <w:pPr>
        <w:pStyle w:val="TOC5"/>
        <w:rPr>
          <w:rFonts w:asciiTheme="minorHAnsi" w:hAnsiTheme="minorHAnsi" w:cstheme="minorBidi"/>
          <w:noProof/>
          <w:sz w:val="22"/>
          <w:szCs w:val="22"/>
          <w:lang w:eastAsia="en-GB"/>
        </w:rPr>
      </w:pPr>
      <w:r>
        <w:rPr>
          <w:noProof/>
        </w:rPr>
        <w:t>5.2.31.3.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_Toc122101156 \h </w:instrText>
      </w:r>
      <w:r>
        <w:rPr>
          <w:noProof/>
        </w:rPr>
      </w:r>
      <w:r>
        <w:rPr>
          <w:noProof/>
        </w:rPr>
        <w:fldChar w:fldCharType="separate"/>
      </w:r>
      <w:r>
        <w:rPr>
          <w:noProof/>
        </w:rPr>
        <w:t>85</w:t>
      </w:r>
      <w:r>
        <w:rPr>
          <w:noProof/>
        </w:rPr>
        <w:fldChar w:fldCharType="end"/>
      </w:r>
    </w:p>
    <w:p w14:paraId="7E51B396" w14:textId="15B6EB8C" w:rsidR="007C3D4C" w:rsidRDefault="007C3D4C">
      <w:pPr>
        <w:pStyle w:val="TOC3"/>
        <w:rPr>
          <w:rFonts w:asciiTheme="minorHAnsi" w:hAnsiTheme="minorHAnsi" w:cstheme="minorBidi"/>
          <w:noProof/>
          <w:sz w:val="22"/>
          <w:szCs w:val="22"/>
          <w:lang w:eastAsia="en-GB"/>
        </w:rPr>
      </w:pPr>
      <w:r>
        <w:rPr>
          <w:noProof/>
        </w:rPr>
        <w:t>5.2.19D</w:t>
      </w:r>
      <w:r>
        <w:rPr>
          <w:rFonts w:asciiTheme="minorHAnsi" w:hAnsiTheme="minorHAnsi" w:cstheme="minorBidi"/>
          <w:noProof/>
          <w:sz w:val="22"/>
          <w:szCs w:val="22"/>
          <w:lang w:eastAsia="en-GB"/>
        </w:rPr>
        <w:tab/>
      </w:r>
      <w:r>
        <w:rPr>
          <w:noProof/>
        </w:rPr>
        <w:t>Resource: SmfGroup</w:t>
      </w:r>
      <w:r w:rsidRPr="001D2C90">
        <w:rPr>
          <w:noProof/>
          <w:lang w:val="de-DE"/>
        </w:rPr>
        <w:t>SubscriptionInfo</w:t>
      </w:r>
      <w:r>
        <w:rPr>
          <w:noProof/>
        </w:rPr>
        <w:tab/>
      </w:r>
      <w:r>
        <w:rPr>
          <w:noProof/>
        </w:rPr>
        <w:fldChar w:fldCharType="begin" w:fldLock="1"/>
      </w:r>
      <w:r>
        <w:rPr>
          <w:noProof/>
        </w:rPr>
        <w:instrText xml:space="preserve"> PAGEREF _Toc122101157 \h </w:instrText>
      </w:r>
      <w:r>
        <w:rPr>
          <w:noProof/>
        </w:rPr>
      </w:r>
      <w:r>
        <w:rPr>
          <w:noProof/>
        </w:rPr>
        <w:fldChar w:fldCharType="separate"/>
      </w:r>
      <w:r>
        <w:rPr>
          <w:noProof/>
        </w:rPr>
        <w:t>86</w:t>
      </w:r>
      <w:r>
        <w:rPr>
          <w:noProof/>
        </w:rPr>
        <w:fldChar w:fldCharType="end"/>
      </w:r>
    </w:p>
    <w:p w14:paraId="1F636F57" w14:textId="6760571F" w:rsidR="007C3D4C" w:rsidRDefault="007C3D4C">
      <w:pPr>
        <w:pStyle w:val="TOC4"/>
        <w:rPr>
          <w:rFonts w:asciiTheme="minorHAnsi" w:hAnsiTheme="minorHAnsi" w:cstheme="minorBidi"/>
          <w:noProof/>
          <w:sz w:val="22"/>
          <w:szCs w:val="22"/>
          <w:lang w:eastAsia="en-GB"/>
        </w:rPr>
      </w:pPr>
      <w:r>
        <w:rPr>
          <w:noProof/>
        </w:rPr>
        <w:t>5.2.19D.1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_Toc122101158 \h </w:instrText>
      </w:r>
      <w:r>
        <w:rPr>
          <w:noProof/>
        </w:rPr>
      </w:r>
      <w:r>
        <w:rPr>
          <w:noProof/>
        </w:rPr>
        <w:fldChar w:fldCharType="separate"/>
      </w:r>
      <w:r>
        <w:rPr>
          <w:noProof/>
        </w:rPr>
        <w:t>86</w:t>
      </w:r>
      <w:r>
        <w:rPr>
          <w:noProof/>
        </w:rPr>
        <w:fldChar w:fldCharType="end"/>
      </w:r>
    </w:p>
    <w:p w14:paraId="44B31B2C" w14:textId="29807AEE" w:rsidR="007C3D4C" w:rsidRDefault="007C3D4C">
      <w:pPr>
        <w:pStyle w:val="TOC4"/>
        <w:rPr>
          <w:rFonts w:asciiTheme="minorHAnsi" w:hAnsiTheme="minorHAnsi" w:cstheme="minorBidi"/>
          <w:noProof/>
          <w:sz w:val="22"/>
          <w:szCs w:val="22"/>
          <w:lang w:eastAsia="en-GB"/>
        </w:rPr>
      </w:pPr>
      <w:r>
        <w:rPr>
          <w:noProof/>
        </w:rPr>
        <w:t>5.2.19D.2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_Toc122101159 \h </w:instrText>
      </w:r>
      <w:r>
        <w:rPr>
          <w:noProof/>
        </w:rPr>
      </w:r>
      <w:r>
        <w:rPr>
          <w:noProof/>
        </w:rPr>
        <w:fldChar w:fldCharType="separate"/>
      </w:r>
      <w:r>
        <w:rPr>
          <w:noProof/>
        </w:rPr>
        <w:t>86</w:t>
      </w:r>
      <w:r>
        <w:rPr>
          <w:noProof/>
        </w:rPr>
        <w:fldChar w:fldCharType="end"/>
      </w:r>
    </w:p>
    <w:p w14:paraId="2626342A" w14:textId="21EC4ED5" w:rsidR="007C3D4C" w:rsidRDefault="007C3D4C">
      <w:pPr>
        <w:pStyle w:val="TOC4"/>
        <w:rPr>
          <w:rFonts w:asciiTheme="minorHAnsi" w:hAnsiTheme="minorHAnsi" w:cstheme="minorBidi"/>
          <w:noProof/>
          <w:sz w:val="22"/>
          <w:szCs w:val="22"/>
          <w:lang w:eastAsia="en-GB"/>
        </w:rPr>
      </w:pPr>
      <w:r>
        <w:rPr>
          <w:noProof/>
        </w:rPr>
        <w:t>5.2.19D.3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_Toc122101160 \h </w:instrText>
      </w:r>
      <w:r>
        <w:rPr>
          <w:noProof/>
        </w:rPr>
      </w:r>
      <w:r>
        <w:rPr>
          <w:noProof/>
        </w:rPr>
        <w:fldChar w:fldCharType="separate"/>
      </w:r>
      <w:r>
        <w:rPr>
          <w:noProof/>
        </w:rPr>
        <w:t>86</w:t>
      </w:r>
      <w:r>
        <w:rPr>
          <w:noProof/>
        </w:rPr>
        <w:fldChar w:fldCharType="end"/>
      </w:r>
    </w:p>
    <w:p w14:paraId="22ABE62F" w14:textId="5BDC875E" w:rsidR="007C3D4C" w:rsidRDefault="007C3D4C">
      <w:pPr>
        <w:pStyle w:val="TOC5"/>
        <w:rPr>
          <w:rFonts w:asciiTheme="minorHAnsi" w:hAnsiTheme="minorHAnsi" w:cstheme="minorBidi"/>
          <w:noProof/>
          <w:sz w:val="22"/>
          <w:szCs w:val="22"/>
          <w:lang w:eastAsia="en-GB"/>
        </w:rPr>
      </w:pPr>
      <w:r>
        <w:rPr>
          <w:noProof/>
        </w:rPr>
        <w:t>5.2.19D.3.1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_Toc122101161 \h </w:instrText>
      </w:r>
      <w:r>
        <w:rPr>
          <w:noProof/>
        </w:rPr>
      </w:r>
      <w:r>
        <w:rPr>
          <w:noProof/>
        </w:rPr>
        <w:fldChar w:fldCharType="separate"/>
      </w:r>
      <w:r>
        <w:rPr>
          <w:noProof/>
        </w:rPr>
        <w:t>86</w:t>
      </w:r>
      <w:r>
        <w:rPr>
          <w:noProof/>
        </w:rPr>
        <w:fldChar w:fldCharType="end"/>
      </w:r>
    </w:p>
    <w:p w14:paraId="37AA5205" w14:textId="3F837468" w:rsidR="007C3D4C" w:rsidRDefault="007C3D4C">
      <w:pPr>
        <w:pStyle w:val="TOC5"/>
        <w:rPr>
          <w:rFonts w:asciiTheme="minorHAnsi" w:hAnsiTheme="minorHAnsi" w:cstheme="minorBidi"/>
          <w:noProof/>
          <w:sz w:val="22"/>
          <w:szCs w:val="22"/>
          <w:lang w:eastAsia="en-GB"/>
        </w:rPr>
      </w:pPr>
      <w:r>
        <w:rPr>
          <w:noProof/>
        </w:rPr>
        <w:t>5.2.19D.3.2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_Toc122101162 \h </w:instrText>
      </w:r>
      <w:r>
        <w:rPr>
          <w:noProof/>
        </w:rPr>
      </w:r>
      <w:r>
        <w:rPr>
          <w:noProof/>
        </w:rPr>
        <w:fldChar w:fldCharType="separate"/>
      </w:r>
      <w:r>
        <w:rPr>
          <w:noProof/>
        </w:rPr>
        <w:t>87</w:t>
      </w:r>
      <w:r>
        <w:rPr>
          <w:noProof/>
        </w:rPr>
        <w:fldChar w:fldCharType="end"/>
      </w:r>
    </w:p>
    <w:p w14:paraId="1C196575" w14:textId="1E5AA80A" w:rsidR="007C3D4C" w:rsidRDefault="007C3D4C">
      <w:pPr>
        <w:pStyle w:val="TOC5"/>
        <w:rPr>
          <w:rFonts w:asciiTheme="minorHAnsi" w:hAnsiTheme="minorHAnsi" w:cstheme="minorBidi"/>
          <w:noProof/>
          <w:sz w:val="22"/>
          <w:szCs w:val="22"/>
          <w:lang w:eastAsia="en-GB"/>
        </w:rPr>
      </w:pPr>
      <w:r>
        <w:rPr>
          <w:noProof/>
        </w:rPr>
        <w:t>5.2.19D.3.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_Toc122101163 \h </w:instrText>
      </w:r>
      <w:r>
        <w:rPr>
          <w:noProof/>
        </w:rPr>
      </w:r>
      <w:r>
        <w:rPr>
          <w:noProof/>
        </w:rPr>
        <w:fldChar w:fldCharType="separate"/>
      </w:r>
      <w:r>
        <w:rPr>
          <w:noProof/>
        </w:rPr>
        <w:t>87</w:t>
      </w:r>
      <w:r>
        <w:rPr>
          <w:noProof/>
        </w:rPr>
        <w:fldChar w:fldCharType="end"/>
      </w:r>
    </w:p>
    <w:p w14:paraId="1555F29A" w14:textId="4F7C2676" w:rsidR="007C3D4C" w:rsidRDefault="007C3D4C">
      <w:pPr>
        <w:pStyle w:val="TOC5"/>
        <w:rPr>
          <w:rFonts w:asciiTheme="minorHAnsi" w:hAnsiTheme="minorHAnsi" w:cstheme="minorBidi"/>
          <w:noProof/>
          <w:sz w:val="22"/>
          <w:szCs w:val="22"/>
          <w:lang w:eastAsia="en-GB"/>
        </w:rPr>
      </w:pPr>
      <w:r>
        <w:rPr>
          <w:noProof/>
        </w:rPr>
        <w:t>5.2.19D.3.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_Toc122101164 \h </w:instrText>
      </w:r>
      <w:r>
        <w:rPr>
          <w:noProof/>
        </w:rPr>
      </w:r>
      <w:r>
        <w:rPr>
          <w:noProof/>
        </w:rPr>
        <w:fldChar w:fldCharType="separate"/>
      </w:r>
      <w:r>
        <w:rPr>
          <w:noProof/>
        </w:rPr>
        <w:t>88</w:t>
      </w:r>
      <w:r>
        <w:rPr>
          <w:noProof/>
        </w:rPr>
        <w:fldChar w:fldCharType="end"/>
      </w:r>
    </w:p>
    <w:p w14:paraId="1D48C129" w14:textId="1CE82BE8" w:rsidR="007C3D4C" w:rsidRDefault="007C3D4C">
      <w:pPr>
        <w:pStyle w:val="TOC3"/>
        <w:rPr>
          <w:rFonts w:asciiTheme="minorHAnsi" w:hAnsiTheme="minorHAnsi" w:cstheme="minorBidi"/>
          <w:noProof/>
          <w:sz w:val="22"/>
          <w:szCs w:val="22"/>
          <w:lang w:eastAsia="en-GB"/>
        </w:rPr>
      </w:pPr>
      <w:r>
        <w:rPr>
          <w:noProof/>
        </w:rPr>
        <w:t>5.2.19E</w:t>
      </w:r>
      <w:r>
        <w:rPr>
          <w:rFonts w:asciiTheme="minorHAnsi" w:hAnsiTheme="minorHAnsi" w:cstheme="minorBidi"/>
          <w:noProof/>
          <w:sz w:val="22"/>
          <w:szCs w:val="22"/>
          <w:lang w:eastAsia="en-GB"/>
        </w:rPr>
        <w:tab/>
      </w:r>
      <w:r>
        <w:rPr>
          <w:noProof/>
        </w:rPr>
        <w:t>Resource: HssGroup</w:t>
      </w:r>
      <w:r w:rsidRPr="001D2C90">
        <w:rPr>
          <w:noProof/>
          <w:lang w:val="de-DE"/>
        </w:rPr>
        <w:t>SubscriptionInfo</w:t>
      </w:r>
      <w:r>
        <w:rPr>
          <w:noProof/>
        </w:rPr>
        <w:tab/>
      </w:r>
      <w:r>
        <w:rPr>
          <w:noProof/>
        </w:rPr>
        <w:fldChar w:fldCharType="begin" w:fldLock="1"/>
      </w:r>
      <w:r>
        <w:rPr>
          <w:noProof/>
        </w:rPr>
        <w:instrText xml:space="preserve"> PAGEREF _Toc122101165 \h </w:instrText>
      </w:r>
      <w:r>
        <w:rPr>
          <w:noProof/>
        </w:rPr>
      </w:r>
      <w:r>
        <w:rPr>
          <w:noProof/>
        </w:rPr>
        <w:fldChar w:fldCharType="separate"/>
      </w:r>
      <w:r>
        <w:rPr>
          <w:noProof/>
        </w:rPr>
        <w:t>89</w:t>
      </w:r>
      <w:r>
        <w:rPr>
          <w:noProof/>
        </w:rPr>
        <w:fldChar w:fldCharType="end"/>
      </w:r>
    </w:p>
    <w:p w14:paraId="0B26F2C0" w14:textId="5180A9C5" w:rsidR="007C3D4C" w:rsidRDefault="007C3D4C">
      <w:pPr>
        <w:pStyle w:val="TOC4"/>
        <w:rPr>
          <w:rFonts w:asciiTheme="minorHAnsi" w:hAnsiTheme="minorHAnsi" w:cstheme="minorBidi"/>
          <w:noProof/>
          <w:sz w:val="22"/>
          <w:szCs w:val="22"/>
          <w:lang w:eastAsia="en-GB"/>
        </w:rPr>
      </w:pPr>
      <w:r>
        <w:rPr>
          <w:noProof/>
        </w:rPr>
        <w:t>5.2.19E.1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_Toc122101166 \h </w:instrText>
      </w:r>
      <w:r>
        <w:rPr>
          <w:noProof/>
        </w:rPr>
      </w:r>
      <w:r>
        <w:rPr>
          <w:noProof/>
        </w:rPr>
        <w:fldChar w:fldCharType="separate"/>
      </w:r>
      <w:r>
        <w:rPr>
          <w:noProof/>
        </w:rPr>
        <w:t>89</w:t>
      </w:r>
      <w:r>
        <w:rPr>
          <w:noProof/>
        </w:rPr>
        <w:fldChar w:fldCharType="end"/>
      </w:r>
    </w:p>
    <w:p w14:paraId="703B73B5" w14:textId="7A252C4A" w:rsidR="007C3D4C" w:rsidRDefault="007C3D4C">
      <w:pPr>
        <w:pStyle w:val="TOC4"/>
        <w:rPr>
          <w:rFonts w:asciiTheme="minorHAnsi" w:hAnsiTheme="minorHAnsi" w:cstheme="minorBidi"/>
          <w:noProof/>
          <w:sz w:val="22"/>
          <w:szCs w:val="22"/>
          <w:lang w:eastAsia="en-GB"/>
        </w:rPr>
      </w:pPr>
      <w:r>
        <w:rPr>
          <w:noProof/>
        </w:rPr>
        <w:t>5.2.19E.2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_Toc122101167 \h </w:instrText>
      </w:r>
      <w:r>
        <w:rPr>
          <w:noProof/>
        </w:rPr>
      </w:r>
      <w:r>
        <w:rPr>
          <w:noProof/>
        </w:rPr>
        <w:fldChar w:fldCharType="separate"/>
      </w:r>
      <w:r>
        <w:rPr>
          <w:noProof/>
        </w:rPr>
        <w:t>89</w:t>
      </w:r>
      <w:r>
        <w:rPr>
          <w:noProof/>
        </w:rPr>
        <w:fldChar w:fldCharType="end"/>
      </w:r>
    </w:p>
    <w:p w14:paraId="33D2DD4B" w14:textId="19DD7AE0" w:rsidR="007C3D4C" w:rsidRDefault="007C3D4C">
      <w:pPr>
        <w:pStyle w:val="TOC4"/>
        <w:rPr>
          <w:rFonts w:asciiTheme="minorHAnsi" w:hAnsiTheme="minorHAnsi" w:cstheme="minorBidi"/>
          <w:noProof/>
          <w:sz w:val="22"/>
          <w:szCs w:val="22"/>
          <w:lang w:eastAsia="en-GB"/>
        </w:rPr>
      </w:pPr>
      <w:r>
        <w:rPr>
          <w:noProof/>
        </w:rPr>
        <w:t>5.2.19E.3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_Toc122101168 \h </w:instrText>
      </w:r>
      <w:r>
        <w:rPr>
          <w:noProof/>
        </w:rPr>
      </w:r>
      <w:r>
        <w:rPr>
          <w:noProof/>
        </w:rPr>
        <w:fldChar w:fldCharType="separate"/>
      </w:r>
      <w:r>
        <w:rPr>
          <w:noProof/>
        </w:rPr>
        <w:t>89</w:t>
      </w:r>
      <w:r>
        <w:rPr>
          <w:noProof/>
        </w:rPr>
        <w:fldChar w:fldCharType="end"/>
      </w:r>
    </w:p>
    <w:p w14:paraId="3B804782" w14:textId="02AC75C3" w:rsidR="007C3D4C" w:rsidRDefault="007C3D4C">
      <w:pPr>
        <w:pStyle w:val="TOC5"/>
        <w:rPr>
          <w:rFonts w:asciiTheme="minorHAnsi" w:hAnsiTheme="minorHAnsi" w:cstheme="minorBidi"/>
          <w:noProof/>
          <w:sz w:val="22"/>
          <w:szCs w:val="22"/>
          <w:lang w:eastAsia="en-GB"/>
        </w:rPr>
      </w:pPr>
      <w:r>
        <w:rPr>
          <w:noProof/>
        </w:rPr>
        <w:t>5.2.19E.3.1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_Toc122101169 \h </w:instrText>
      </w:r>
      <w:r>
        <w:rPr>
          <w:noProof/>
        </w:rPr>
      </w:r>
      <w:r>
        <w:rPr>
          <w:noProof/>
        </w:rPr>
        <w:fldChar w:fldCharType="separate"/>
      </w:r>
      <w:r>
        <w:rPr>
          <w:noProof/>
        </w:rPr>
        <w:t>89</w:t>
      </w:r>
      <w:r>
        <w:rPr>
          <w:noProof/>
        </w:rPr>
        <w:fldChar w:fldCharType="end"/>
      </w:r>
    </w:p>
    <w:p w14:paraId="43442815" w14:textId="0D76A4F1" w:rsidR="007C3D4C" w:rsidRDefault="007C3D4C">
      <w:pPr>
        <w:pStyle w:val="TOC5"/>
        <w:rPr>
          <w:rFonts w:asciiTheme="minorHAnsi" w:hAnsiTheme="minorHAnsi" w:cstheme="minorBidi"/>
          <w:noProof/>
          <w:sz w:val="22"/>
          <w:szCs w:val="22"/>
          <w:lang w:eastAsia="en-GB"/>
        </w:rPr>
      </w:pPr>
      <w:r>
        <w:rPr>
          <w:noProof/>
        </w:rPr>
        <w:t>5.2.19E.3.2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_Toc122101170 \h </w:instrText>
      </w:r>
      <w:r>
        <w:rPr>
          <w:noProof/>
        </w:rPr>
      </w:r>
      <w:r>
        <w:rPr>
          <w:noProof/>
        </w:rPr>
        <w:fldChar w:fldCharType="separate"/>
      </w:r>
      <w:r>
        <w:rPr>
          <w:noProof/>
        </w:rPr>
        <w:t>90</w:t>
      </w:r>
      <w:r>
        <w:rPr>
          <w:noProof/>
        </w:rPr>
        <w:fldChar w:fldCharType="end"/>
      </w:r>
    </w:p>
    <w:p w14:paraId="28C29003" w14:textId="45164DE5" w:rsidR="007C3D4C" w:rsidRDefault="007C3D4C">
      <w:pPr>
        <w:pStyle w:val="TOC5"/>
        <w:rPr>
          <w:rFonts w:asciiTheme="minorHAnsi" w:hAnsiTheme="minorHAnsi" w:cstheme="minorBidi"/>
          <w:noProof/>
          <w:sz w:val="22"/>
          <w:szCs w:val="22"/>
          <w:lang w:eastAsia="en-GB"/>
        </w:rPr>
      </w:pPr>
      <w:r>
        <w:rPr>
          <w:noProof/>
        </w:rPr>
        <w:t>5.2.19E.3.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_Toc122101171 \h </w:instrText>
      </w:r>
      <w:r>
        <w:rPr>
          <w:noProof/>
        </w:rPr>
      </w:r>
      <w:r>
        <w:rPr>
          <w:noProof/>
        </w:rPr>
        <w:fldChar w:fldCharType="separate"/>
      </w:r>
      <w:r>
        <w:rPr>
          <w:noProof/>
        </w:rPr>
        <w:t>90</w:t>
      </w:r>
      <w:r>
        <w:rPr>
          <w:noProof/>
        </w:rPr>
        <w:fldChar w:fldCharType="end"/>
      </w:r>
    </w:p>
    <w:p w14:paraId="4B1B8986" w14:textId="7DED83C4" w:rsidR="007C3D4C" w:rsidRDefault="007C3D4C">
      <w:pPr>
        <w:pStyle w:val="TOC5"/>
        <w:rPr>
          <w:rFonts w:asciiTheme="minorHAnsi" w:hAnsiTheme="minorHAnsi" w:cstheme="minorBidi"/>
          <w:noProof/>
          <w:sz w:val="22"/>
          <w:szCs w:val="22"/>
          <w:lang w:eastAsia="en-GB"/>
        </w:rPr>
      </w:pPr>
      <w:r>
        <w:rPr>
          <w:noProof/>
        </w:rPr>
        <w:t>5.2.19E.3.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_Toc122101172 \h </w:instrText>
      </w:r>
      <w:r>
        <w:rPr>
          <w:noProof/>
        </w:rPr>
      </w:r>
      <w:r>
        <w:rPr>
          <w:noProof/>
        </w:rPr>
        <w:fldChar w:fldCharType="separate"/>
      </w:r>
      <w:r>
        <w:rPr>
          <w:noProof/>
        </w:rPr>
        <w:t>91</w:t>
      </w:r>
      <w:r>
        <w:rPr>
          <w:noProof/>
        </w:rPr>
        <w:fldChar w:fldCharType="end"/>
      </w:r>
    </w:p>
    <w:p w14:paraId="7A77A9A0" w14:textId="49549E68" w:rsidR="007C3D4C" w:rsidRDefault="007C3D4C">
      <w:pPr>
        <w:pStyle w:val="TOC3"/>
        <w:rPr>
          <w:rFonts w:asciiTheme="minorHAnsi" w:hAnsiTheme="minorHAnsi" w:cstheme="minorBidi"/>
          <w:noProof/>
          <w:sz w:val="22"/>
          <w:szCs w:val="22"/>
          <w:lang w:eastAsia="en-GB"/>
        </w:rPr>
      </w:pPr>
      <w:r>
        <w:rPr>
          <w:noProof/>
        </w:rPr>
        <w:t>5.2.20</w:t>
      </w:r>
      <w:r>
        <w:rPr>
          <w:rFonts w:asciiTheme="minorHAnsi" w:hAnsiTheme="minorHAnsi" w:cstheme="minorBid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_Toc122101173 \h </w:instrText>
      </w:r>
      <w:r>
        <w:rPr>
          <w:noProof/>
        </w:rPr>
      </w:r>
      <w:r>
        <w:rPr>
          <w:noProof/>
        </w:rPr>
        <w:fldChar w:fldCharType="separate"/>
      </w:r>
      <w:r>
        <w:rPr>
          <w:noProof/>
        </w:rPr>
        <w:t>92</w:t>
      </w:r>
      <w:r>
        <w:rPr>
          <w:noProof/>
        </w:rPr>
        <w:fldChar w:fldCharType="end"/>
      </w:r>
    </w:p>
    <w:p w14:paraId="5BB3580F" w14:textId="71BABEAD" w:rsidR="007C3D4C" w:rsidRDefault="007C3D4C">
      <w:pPr>
        <w:pStyle w:val="TOC4"/>
        <w:rPr>
          <w:rFonts w:asciiTheme="minorHAnsi" w:hAnsiTheme="minorHAnsi" w:cstheme="minorBidi"/>
          <w:noProof/>
          <w:sz w:val="22"/>
          <w:szCs w:val="22"/>
          <w:lang w:eastAsia="en-GB"/>
        </w:rPr>
      </w:pPr>
      <w:r>
        <w:rPr>
          <w:noProof/>
        </w:rPr>
        <w:t>5.2.20.1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_Toc122101174 \h </w:instrText>
      </w:r>
      <w:r>
        <w:rPr>
          <w:noProof/>
        </w:rPr>
      </w:r>
      <w:r>
        <w:rPr>
          <w:noProof/>
        </w:rPr>
        <w:fldChar w:fldCharType="separate"/>
      </w:r>
      <w:r>
        <w:rPr>
          <w:noProof/>
        </w:rPr>
        <w:t>92</w:t>
      </w:r>
      <w:r>
        <w:rPr>
          <w:noProof/>
        </w:rPr>
        <w:fldChar w:fldCharType="end"/>
      </w:r>
    </w:p>
    <w:p w14:paraId="0A4617E3" w14:textId="64A1CE9D" w:rsidR="007C3D4C" w:rsidRDefault="007C3D4C">
      <w:pPr>
        <w:pStyle w:val="TOC4"/>
        <w:rPr>
          <w:rFonts w:asciiTheme="minorHAnsi" w:hAnsiTheme="minorHAnsi" w:cstheme="minorBidi"/>
          <w:noProof/>
          <w:sz w:val="22"/>
          <w:szCs w:val="22"/>
          <w:lang w:eastAsia="en-GB"/>
        </w:rPr>
      </w:pPr>
      <w:r>
        <w:rPr>
          <w:noProof/>
        </w:rPr>
        <w:t>5.2.20.2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_Toc122101175 \h </w:instrText>
      </w:r>
      <w:r>
        <w:rPr>
          <w:noProof/>
        </w:rPr>
      </w:r>
      <w:r>
        <w:rPr>
          <w:noProof/>
        </w:rPr>
        <w:fldChar w:fldCharType="separate"/>
      </w:r>
      <w:r>
        <w:rPr>
          <w:noProof/>
        </w:rPr>
        <w:t>92</w:t>
      </w:r>
      <w:r>
        <w:rPr>
          <w:noProof/>
        </w:rPr>
        <w:fldChar w:fldCharType="end"/>
      </w:r>
    </w:p>
    <w:p w14:paraId="3E0F0A2D" w14:textId="1E0358BD" w:rsidR="007C3D4C" w:rsidRDefault="007C3D4C">
      <w:pPr>
        <w:pStyle w:val="TOC4"/>
        <w:rPr>
          <w:rFonts w:asciiTheme="minorHAnsi" w:hAnsiTheme="minorHAnsi" w:cstheme="minorBidi"/>
          <w:noProof/>
          <w:sz w:val="22"/>
          <w:szCs w:val="22"/>
          <w:lang w:eastAsia="en-GB"/>
        </w:rPr>
      </w:pPr>
      <w:r>
        <w:rPr>
          <w:noProof/>
        </w:rPr>
        <w:t>5.2.20.3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_Toc122101176 \h </w:instrText>
      </w:r>
      <w:r>
        <w:rPr>
          <w:noProof/>
        </w:rPr>
      </w:r>
      <w:r>
        <w:rPr>
          <w:noProof/>
        </w:rPr>
        <w:fldChar w:fldCharType="separate"/>
      </w:r>
      <w:r>
        <w:rPr>
          <w:noProof/>
        </w:rPr>
        <w:t>92</w:t>
      </w:r>
      <w:r>
        <w:rPr>
          <w:noProof/>
        </w:rPr>
        <w:fldChar w:fldCharType="end"/>
      </w:r>
    </w:p>
    <w:p w14:paraId="6206285A" w14:textId="73F05E29" w:rsidR="007C3D4C" w:rsidRDefault="007C3D4C">
      <w:pPr>
        <w:pStyle w:val="TOC5"/>
        <w:rPr>
          <w:rFonts w:asciiTheme="minorHAnsi" w:hAnsiTheme="minorHAnsi" w:cstheme="minorBidi"/>
          <w:noProof/>
          <w:sz w:val="22"/>
          <w:szCs w:val="22"/>
          <w:lang w:eastAsia="en-GB"/>
        </w:rPr>
      </w:pPr>
      <w:r>
        <w:rPr>
          <w:noProof/>
        </w:rPr>
        <w:t>5.2.20.3.1</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_Toc122101177 \h </w:instrText>
      </w:r>
      <w:r>
        <w:rPr>
          <w:noProof/>
        </w:rPr>
      </w:r>
      <w:r>
        <w:rPr>
          <w:noProof/>
        </w:rPr>
        <w:fldChar w:fldCharType="separate"/>
      </w:r>
      <w:r>
        <w:rPr>
          <w:noProof/>
        </w:rPr>
        <w:t>92</w:t>
      </w:r>
      <w:r>
        <w:rPr>
          <w:noProof/>
        </w:rPr>
        <w:fldChar w:fldCharType="end"/>
      </w:r>
    </w:p>
    <w:p w14:paraId="2146F3E4" w14:textId="7A3300B2" w:rsidR="007C3D4C" w:rsidRDefault="007C3D4C">
      <w:pPr>
        <w:pStyle w:val="TOC5"/>
        <w:rPr>
          <w:rFonts w:asciiTheme="minorHAnsi" w:hAnsiTheme="minorHAnsi" w:cstheme="minorBidi"/>
          <w:noProof/>
          <w:sz w:val="22"/>
          <w:szCs w:val="22"/>
          <w:lang w:eastAsia="en-GB"/>
        </w:rPr>
      </w:pPr>
      <w:r>
        <w:rPr>
          <w:noProof/>
        </w:rPr>
        <w:t>5.2.20.3.</w:t>
      </w:r>
      <w:r>
        <w:rPr>
          <w:noProof/>
          <w:lang w:eastAsia="zh-CN"/>
        </w:rPr>
        <w:t>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_Toc122101178 \h </w:instrText>
      </w:r>
      <w:r>
        <w:rPr>
          <w:noProof/>
        </w:rPr>
      </w:r>
      <w:r>
        <w:rPr>
          <w:noProof/>
        </w:rPr>
        <w:fldChar w:fldCharType="separate"/>
      </w:r>
      <w:r>
        <w:rPr>
          <w:noProof/>
        </w:rPr>
        <w:t>93</w:t>
      </w:r>
      <w:r>
        <w:rPr>
          <w:noProof/>
        </w:rPr>
        <w:fldChar w:fldCharType="end"/>
      </w:r>
    </w:p>
    <w:p w14:paraId="3A073A96" w14:textId="1916A904" w:rsidR="007C3D4C" w:rsidRDefault="007C3D4C">
      <w:pPr>
        <w:pStyle w:val="TOC5"/>
        <w:rPr>
          <w:rFonts w:asciiTheme="minorHAnsi" w:hAnsiTheme="minorHAnsi" w:cstheme="minorBidi"/>
          <w:noProof/>
          <w:sz w:val="22"/>
          <w:szCs w:val="22"/>
          <w:lang w:eastAsia="en-GB"/>
        </w:rPr>
      </w:pPr>
      <w:r>
        <w:rPr>
          <w:noProof/>
        </w:rPr>
        <w:t>5.2.20.3.</w:t>
      </w:r>
      <w:r>
        <w:rPr>
          <w:noProof/>
          <w:lang w:eastAsia="zh-CN"/>
        </w:rPr>
        <w:t>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_Toc122101179 \h </w:instrText>
      </w:r>
      <w:r>
        <w:rPr>
          <w:noProof/>
        </w:rPr>
      </w:r>
      <w:r>
        <w:rPr>
          <w:noProof/>
        </w:rPr>
        <w:fldChar w:fldCharType="separate"/>
      </w:r>
      <w:r>
        <w:rPr>
          <w:noProof/>
        </w:rPr>
        <w:t>93</w:t>
      </w:r>
      <w:r>
        <w:rPr>
          <w:noProof/>
        </w:rPr>
        <w:fldChar w:fldCharType="end"/>
      </w:r>
    </w:p>
    <w:p w14:paraId="425F4E48" w14:textId="1C37B58F" w:rsidR="007C3D4C" w:rsidRDefault="007C3D4C">
      <w:pPr>
        <w:pStyle w:val="TOC3"/>
        <w:rPr>
          <w:rFonts w:asciiTheme="minorHAnsi" w:hAnsiTheme="minorHAnsi" w:cstheme="minorBidi"/>
          <w:noProof/>
          <w:sz w:val="22"/>
          <w:szCs w:val="22"/>
          <w:lang w:eastAsia="en-GB"/>
        </w:rPr>
      </w:pPr>
      <w:r>
        <w:rPr>
          <w:noProof/>
        </w:rPr>
        <w:t>5.2.21</w:t>
      </w:r>
      <w:r>
        <w:rPr>
          <w:rFonts w:asciiTheme="minorHAnsi" w:hAnsiTheme="minorHAnsi" w:cstheme="minorBid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_Toc122101180 \h </w:instrText>
      </w:r>
      <w:r>
        <w:rPr>
          <w:noProof/>
        </w:rPr>
      </w:r>
      <w:r>
        <w:rPr>
          <w:noProof/>
        </w:rPr>
        <w:fldChar w:fldCharType="separate"/>
      </w:r>
      <w:r>
        <w:rPr>
          <w:noProof/>
        </w:rPr>
        <w:t>94</w:t>
      </w:r>
      <w:r>
        <w:rPr>
          <w:noProof/>
        </w:rPr>
        <w:fldChar w:fldCharType="end"/>
      </w:r>
    </w:p>
    <w:p w14:paraId="5D4AE610" w14:textId="3E49D45F" w:rsidR="007C3D4C" w:rsidRDefault="007C3D4C">
      <w:pPr>
        <w:pStyle w:val="TOC4"/>
        <w:rPr>
          <w:rFonts w:asciiTheme="minorHAnsi" w:hAnsiTheme="minorHAnsi" w:cstheme="minorBidi"/>
          <w:noProof/>
          <w:sz w:val="22"/>
          <w:szCs w:val="22"/>
          <w:lang w:eastAsia="en-GB"/>
        </w:rPr>
      </w:pPr>
      <w:r>
        <w:rPr>
          <w:noProof/>
        </w:rPr>
        <w:t>5.2.21.1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_Toc122101181 \h </w:instrText>
      </w:r>
      <w:r>
        <w:rPr>
          <w:noProof/>
        </w:rPr>
      </w:r>
      <w:r>
        <w:rPr>
          <w:noProof/>
        </w:rPr>
        <w:fldChar w:fldCharType="separate"/>
      </w:r>
      <w:r>
        <w:rPr>
          <w:noProof/>
        </w:rPr>
        <w:t>94</w:t>
      </w:r>
      <w:r>
        <w:rPr>
          <w:noProof/>
        </w:rPr>
        <w:fldChar w:fldCharType="end"/>
      </w:r>
    </w:p>
    <w:p w14:paraId="1D68DFB6" w14:textId="39592507" w:rsidR="007C3D4C" w:rsidRDefault="007C3D4C">
      <w:pPr>
        <w:pStyle w:val="TOC4"/>
        <w:rPr>
          <w:rFonts w:asciiTheme="minorHAnsi" w:hAnsiTheme="minorHAnsi" w:cstheme="minorBidi"/>
          <w:noProof/>
          <w:sz w:val="22"/>
          <w:szCs w:val="22"/>
          <w:lang w:eastAsia="en-GB"/>
        </w:rPr>
      </w:pPr>
      <w:r>
        <w:rPr>
          <w:noProof/>
        </w:rPr>
        <w:t>5.2.21.2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_Toc122101182 \h </w:instrText>
      </w:r>
      <w:r>
        <w:rPr>
          <w:noProof/>
        </w:rPr>
      </w:r>
      <w:r>
        <w:rPr>
          <w:noProof/>
        </w:rPr>
        <w:fldChar w:fldCharType="separate"/>
      </w:r>
      <w:r>
        <w:rPr>
          <w:noProof/>
        </w:rPr>
        <w:t>95</w:t>
      </w:r>
      <w:r>
        <w:rPr>
          <w:noProof/>
        </w:rPr>
        <w:fldChar w:fldCharType="end"/>
      </w:r>
    </w:p>
    <w:p w14:paraId="5B5B122C" w14:textId="4ECCE932" w:rsidR="007C3D4C" w:rsidRDefault="007C3D4C">
      <w:pPr>
        <w:pStyle w:val="TOC4"/>
        <w:rPr>
          <w:rFonts w:asciiTheme="minorHAnsi" w:hAnsiTheme="minorHAnsi" w:cstheme="minorBidi"/>
          <w:noProof/>
          <w:sz w:val="22"/>
          <w:szCs w:val="22"/>
          <w:lang w:eastAsia="en-GB"/>
        </w:rPr>
      </w:pPr>
      <w:r>
        <w:rPr>
          <w:noProof/>
        </w:rPr>
        <w:t>5.2.21.3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_Toc122101183 \h </w:instrText>
      </w:r>
      <w:r>
        <w:rPr>
          <w:noProof/>
        </w:rPr>
      </w:r>
      <w:r>
        <w:rPr>
          <w:noProof/>
        </w:rPr>
        <w:fldChar w:fldCharType="separate"/>
      </w:r>
      <w:r>
        <w:rPr>
          <w:noProof/>
        </w:rPr>
        <w:t>95</w:t>
      </w:r>
      <w:r>
        <w:rPr>
          <w:noProof/>
        </w:rPr>
        <w:fldChar w:fldCharType="end"/>
      </w:r>
    </w:p>
    <w:p w14:paraId="4FD4FFA5" w14:textId="29383C64" w:rsidR="007C3D4C" w:rsidRDefault="007C3D4C">
      <w:pPr>
        <w:pStyle w:val="TOC5"/>
        <w:rPr>
          <w:rFonts w:asciiTheme="minorHAnsi" w:hAnsiTheme="minorHAnsi" w:cstheme="minorBidi"/>
          <w:noProof/>
          <w:sz w:val="22"/>
          <w:szCs w:val="22"/>
          <w:lang w:eastAsia="en-GB"/>
        </w:rPr>
      </w:pPr>
      <w:r>
        <w:rPr>
          <w:noProof/>
        </w:rPr>
        <w:t>5.2.21.3.1</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_Toc122101184 \h </w:instrText>
      </w:r>
      <w:r>
        <w:rPr>
          <w:noProof/>
        </w:rPr>
      </w:r>
      <w:r>
        <w:rPr>
          <w:noProof/>
        </w:rPr>
        <w:fldChar w:fldCharType="separate"/>
      </w:r>
      <w:r>
        <w:rPr>
          <w:noProof/>
        </w:rPr>
        <w:t>95</w:t>
      </w:r>
      <w:r>
        <w:rPr>
          <w:noProof/>
        </w:rPr>
        <w:fldChar w:fldCharType="end"/>
      </w:r>
    </w:p>
    <w:p w14:paraId="396038BB" w14:textId="7E581436" w:rsidR="007C3D4C" w:rsidRDefault="007C3D4C">
      <w:pPr>
        <w:pStyle w:val="TOC5"/>
        <w:rPr>
          <w:rFonts w:asciiTheme="minorHAnsi" w:hAnsiTheme="minorHAnsi" w:cstheme="minorBidi"/>
          <w:noProof/>
          <w:sz w:val="22"/>
          <w:szCs w:val="22"/>
          <w:lang w:eastAsia="en-GB"/>
        </w:rPr>
      </w:pPr>
      <w:r>
        <w:rPr>
          <w:noProof/>
        </w:rPr>
        <w:t>5.2.21.3.</w:t>
      </w:r>
      <w:r w:rsidRPr="001D2C90">
        <w:rPr>
          <w:noProof/>
          <w:lang w:val="de-DE"/>
        </w:rPr>
        <w:t>2</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_Toc122101185 \h </w:instrText>
      </w:r>
      <w:r>
        <w:rPr>
          <w:noProof/>
        </w:rPr>
      </w:r>
      <w:r>
        <w:rPr>
          <w:noProof/>
        </w:rPr>
        <w:fldChar w:fldCharType="separate"/>
      </w:r>
      <w:r>
        <w:rPr>
          <w:noProof/>
        </w:rPr>
        <w:t>95</w:t>
      </w:r>
      <w:r>
        <w:rPr>
          <w:noProof/>
        </w:rPr>
        <w:fldChar w:fldCharType="end"/>
      </w:r>
    </w:p>
    <w:p w14:paraId="3B6D24F7" w14:textId="45A31749" w:rsidR="007C3D4C" w:rsidRDefault="007C3D4C">
      <w:pPr>
        <w:pStyle w:val="TOC5"/>
        <w:rPr>
          <w:rFonts w:asciiTheme="minorHAnsi" w:hAnsiTheme="minorHAnsi" w:cstheme="minorBidi"/>
          <w:noProof/>
          <w:sz w:val="22"/>
          <w:szCs w:val="22"/>
          <w:lang w:eastAsia="en-GB"/>
        </w:rPr>
      </w:pPr>
      <w:r>
        <w:rPr>
          <w:noProof/>
        </w:rPr>
        <w:t>5.2.21.3.3</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_Toc122101186 \h </w:instrText>
      </w:r>
      <w:r>
        <w:rPr>
          <w:noProof/>
        </w:rPr>
      </w:r>
      <w:r>
        <w:rPr>
          <w:noProof/>
        </w:rPr>
        <w:fldChar w:fldCharType="separate"/>
      </w:r>
      <w:r>
        <w:rPr>
          <w:noProof/>
        </w:rPr>
        <w:t>96</w:t>
      </w:r>
      <w:r>
        <w:rPr>
          <w:noProof/>
        </w:rPr>
        <w:fldChar w:fldCharType="end"/>
      </w:r>
    </w:p>
    <w:p w14:paraId="652FF90F" w14:textId="7E5AD513" w:rsidR="007C3D4C" w:rsidRDefault="007C3D4C">
      <w:pPr>
        <w:pStyle w:val="TOC3"/>
        <w:rPr>
          <w:rFonts w:asciiTheme="minorHAnsi" w:hAnsiTheme="minorHAnsi" w:cstheme="minorBidi"/>
          <w:noProof/>
          <w:sz w:val="22"/>
          <w:szCs w:val="22"/>
          <w:lang w:eastAsia="en-GB"/>
        </w:rPr>
      </w:pPr>
      <w:r>
        <w:rPr>
          <w:noProof/>
        </w:rPr>
        <w:t>5.2.22</w:t>
      </w:r>
      <w:r>
        <w:rPr>
          <w:rFonts w:asciiTheme="minorHAnsi" w:hAnsiTheme="minorHAnsi" w:cstheme="minorBidi"/>
          <w:noProof/>
          <w:sz w:val="22"/>
          <w:szCs w:val="22"/>
          <w:lang w:eastAsia="en-GB"/>
        </w:rPr>
        <w:tab/>
      </w:r>
      <w:r>
        <w:rPr>
          <w:noProof/>
        </w:rPr>
        <w:t>Resource: TraceData</w:t>
      </w:r>
      <w:r>
        <w:rPr>
          <w:noProof/>
        </w:rPr>
        <w:tab/>
      </w:r>
      <w:r>
        <w:rPr>
          <w:noProof/>
        </w:rPr>
        <w:fldChar w:fldCharType="begin" w:fldLock="1"/>
      </w:r>
      <w:r>
        <w:rPr>
          <w:noProof/>
        </w:rPr>
        <w:instrText xml:space="preserve"> PAGEREF _Toc122101187 \h </w:instrText>
      </w:r>
      <w:r>
        <w:rPr>
          <w:noProof/>
        </w:rPr>
      </w:r>
      <w:r>
        <w:rPr>
          <w:noProof/>
        </w:rPr>
        <w:fldChar w:fldCharType="separate"/>
      </w:r>
      <w:r>
        <w:rPr>
          <w:noProof/>
        </w:rPr>
        <w:t>97</w:t>
      </w:r>
      <w:r>
        <w:rPr>
          <w:noProof/>
        </w:rPr>
        <w:fldChar w:fldCharType="end"/>
      </w:r>
    </w:p>
    <w:p w14:paraId="7C72B2C6" w14:textId="1688E0B1" w:rsidR="007C3D4C" w:rsidRDefault="007C3D4C">
      <w:pPr>
        <w:pStyle w:val="TOC4"/>
        <w:rPr>
          <w:rFonts w:asciiTheme="minorHAnsi" w:hAnsiTheme="minorHAnsi" w:cstheme="minorBidi"/>
          <w:noProof/>
          <w:sz w:val="22"/>
          <w:szCs w:val="22"/>
          <w:lang w:eastAsia="en-GB"/>
        </w:rPr>
      </w:pPr>
      <w:r>
        <w:rPr>
          <w:noProof/>
        </w:rPr>
        <w:t>5.2.22.1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_Toc122101188 \h </w:instrText>
      </w:r>
      <w:r>
        <w:rPr>
          <w:noProof/>
        </w:rPr>
      </w:r>
      <w:r>
        <w:rPr>
          <w:noProof/>
        </w:rPr>
        <w:fldChar w:fldCharType="separate"/>
      </w:r>
      <w:r>
        <w:rPr>
          <w:noProof/>
        </w:rPr>
        <w:t>97</w:t>
      </w:r>
      <w:r>
        <w:rPr>
          <w:noProof/>
        </w:rPr>
        <w:fldChar w:fldCharType="end"/>
      </w:r>
    </w:p>
    <w:p w14:paraId="57415F92" w14:textId="7B8A96D0" w:rsidR="007C3D4C" w:rsidRDefault="007C3D4C">
      <w:pPr>
        <w:pStyle w:val="TOC4"/>
        <w:rPr>
          <w:rFonts w:asciiTheme="minorHAnsi" w:hAnsiTheme="minorHAnsi" w:cstheme="minorBidi"/>
          <w:noProof/>
          <w:sz w:val="22"/>
          <w:szCs w:val="22"/>
          <w:lang w:eastAsia="en-GB"/>
        </w:rPr>
      </w:pPr>
      <w:r>
        <w:rPr>
          <w:noProof/>
        </w:rPr>
        <w:t>5.2.22.2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_Toc122101189 \h </w:instrText>
      </w:r>
      <w:r>
        <w:rPr>
          <w:noProof/>
        </w:rPr>
      </w:r>
      <w:r>
        <w:rPr>
          <w:noProof/>
        </w:rPr>
        <w:fldChar w:fldCharType="separate"/>
      </w:r>
      <w:r>
        <w:rPr>
          <w:noProof/>
        </w:rPr>
        <w:t>97</w:t>
      </w:r>
      <w:r>
        <w:rPr>
          <w:noProof/>
        </w:rPr>
        <w:fldChar w:fldCharType="end"/>
      </w:r>
    </w:p>
    <w:p w14:paraId="01FC57CF" w14:textId="1637C727" w:rsidR="007C3D4C" w:rsidRDefault="007C3D4C">
      <w:pPr>
        <w:pStyle w:val="TOC4"/>
        <w:rPr>
          <w:rFonts w:asciiTheme="minorHAnsi" w:hAnsiTheme="minorHAnsi" w:cstheme="minorBidi"/>
          <w:noProof/>
          <w:sz w:val="22"/>
          <w:szCs w:val="22"/>
          <w:lang w:eastAsia="en-GB"/>
        </w:rPr>
      </w:pPr>
      <w:r>
        <w:rPr>
          <w:noProof/>
        </w:rPr>
        <w:lastRenderedPageBreak/>
        <w:t>5.2.22.3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_Toc122101190 \h </w:instrText>
      </w:r>
      <w:r>
        <w:rPr>
          <w:noProof/>
        </w:rPr>
      </w:r>
      <w:r>
        <w:rPr>
          <w:noProof/>
        </w:rPr>
        <w:fldChar w:fldCharType="separate"/>
      </w:r>
      <w:r>
        <w:rPr>
          <w:noProof/>
        </w:rPr>
        <w:t>97</w:t>
      </w:r>
      <w:r>
        <w:rPr>
          <w:noProof/>
        </w:rPr>
        <w:fldChar w:fldCharType="end"/>
      </w:r>
    </w:p>
    <w:p w14:paraId="48C145AA" w14:textId="19818156" w:rsidR="007C3D4C" w:rsidRDefault="007C3D4C">
      <w:pPr>
        <w:pStyle w:val="TOC5"/>
        <w:rPr>
          <w:rFonts w:asciiTheme="minorHAnsi" w:hAnsiTheme="minorHAnsi" w:cstheme="minorBidi"/>
          <w:noProof/>
          <w:sz w:val="22"/>
          <w:szCs w:val="22"/>
          <w:lang w:eastAsia="en-GB"/>
        </w:rPr>
      </w:pPr>
      <w:r>
        <w:rPr>
          <w:noProof/>
        </w:rPr>
        <w:t>5.2.22.3.1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_Toc122101191 \h </w:instrText>
      </w:r>
      <w:r>
        <w:rPr>
          <w:noProof/>
        </w:rPr>
      </w:r>
      <w:r>
        <w:rPr>
          <w:noProof/>
        </w:rPr>
        <w:fldChar w:fldCharType="separate"/>
      </w:r>
      <w:r>
        <w:rPr>
          <w:noProof/>
        </w:rPr>
        <w:t>97</w:t>
      </w:r>
      <w:r>
        <w:rPr>
          <w:noProof/>
        </w:rPr>
        <w:fldChar w:fldCharType="end"/>
      </w:r>
    </w:p>
    <w:p w14:paraId="399A5DB5" w14:textId="28EC2ED6" w:rsidR="007C3D4C" w:rsidRDefault="007C3D4C">
      <w:pPr>
        <w:pStyle w:val="TOC3"/>
        <w:rPr>
          <w:rFonts w:asciiTheme="minorHAnsi" w:hAnsiTheme="minorHAnsi" w:cstheme="minorBidi"/>
          <w:noProof/>
          <w:sz w:val="22"/>
          <w:szCs w:val="22"/>
          <w:lang w:eastAsia="en-GB"/>
        </w:rPr>
      </w:pPr>
      <w:r>
        <w:rPr>
          <w:noProof/>
        </w:rPr>
        <w:t>5.2.23</w:t>
      </w:r>
      <w:r>
        <w:rPr>
          <w:rFonts w:asciiTheme="minorHAnsi" w:hAnsiTheme="minorHAnsi" w:cstheme="minorBidi"/>
          <w:noProof/>
          <w:sz w:val="22"/>
          <w:szCs w:val="22"/>
          <w:lang w:eastAsia="en-GB"/>
        </w:rPr>
        <w:tab/>
      </w:r>
      <w:r>
        <w:rPr>
          <w:noProof/>
        </w:rPr>
        <w:t>Resource: IdentityData</w:t>
      </w:r>
      <w:r>
        <w:rPr>
          <w:noProof/>
        </w:rPr>
        <w:tab/>
      </w:r>
      <w:r>
        <w:rPr>
          <w:noProof/>
        </w:rPr>
        <w:fldChar w:fldCharType="begin" w:fldLock="1"/>
      </w:r>
      <w:r>
        <w:rPr>
          <w:noProof/>
        </w:rPr>
        <w:instrText xml:space="preserve"> PAGEREF _Toc122101192 \h </w:instrText>
      </w:r>
      <w:r>
        <w:rPr>
          <w:noProof/>
        </w:rPr>
      </w:r>
      <w:r>
        <w:rPr>
          <w:noProof/>
        </w:rPr>
        <w:fldChar w:fldCharType="separate"/>
      </w:r>
      <w:r>
        <w:rPr>
          <w:noProof/>
        </w:rPr>
        <w:t>98</w:t>
      </w:r>
      <w:r>
        <w:rPr>
          <w:noProof/>
        </w:rPr>
        <w:fldChar w:fldCharType="end"/>
      </w:r>
    </w:p>
    <w:p w14:paraId="7209B627" w14:textId="7123673B" w:rsidR="007C3D4C" w:rsidRDefault="007C3D4C">
      <w:pPr>
        <w:pStyle w:val="TOC4"/>
        <w:rPr>
          <w:rFonts w:asciiTheme="minorHAnsi" w:hAnsiTheme="minorHAnsi" w:cstheme="minorBidi"/>
          <w:noProof/>
          <w:sz w:val="22"/>
          <w:szCs w:val="22"/>
          <w:lang w:eastAsia="en-GB"/>
        </w:rPr>
      </w:pPr>
      <w:r>
        <w:rPr>
          <w:noProof/>
        </w:rPr>
        <w:t>5.2.23.1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_Toc122101193 \h </w:instrText>
      </w:r>
      <w:r>
        <w:rPr>
          <w:noProof/>
        </w:rPr>
      </w:r>
      <w:r>
        <w:rPr>
          <w:noProof/>
        </w:rPr>
        <w:fldChar w:fldCharType="separate"/>
      </w:r>
      <w:r>
        <w:rPr>
          <w:noProof/>
        </w:rPr>
        <w:t>98</w:t>
      </w:r>
      <w:r>
        <w:rPr>
          <w:noProof/>
        </w:rPr>
        <w:fldChar w:fldCharType="end"/>
      </w:r>
    </w:p>
    <w:p w14:paraId="799DE85B" w14:textId="46681383" w:rsidR="007C3D4C" w:rsidRDefault="007C3D4C">
      <w:pPr>
        <w:pStyle w:val="TOC4"/>
        <w:rPr>
          <w:rFonts w:asciiTheme="minorHAnsi" w:hAnsiTheme="minorHAnsi" w:cstheme="minorBidi"/>
          <w:noProof/>
          <w:sz w:val="22"/>
          <w:szCs w:val="22"/>
          <w:lang w:eastAsia="en-GB"/>
        </w:rPr>
      </w:pPr>
      <w:r>
        <w:rPr>
          <w:noProof/>
        </w:rPr>
        <w:t>5.2.23.2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_Toc122101194 \h </w:instrText>
      </w:r>
      <w:r>
        <w:rPr>
          <w:noProof/>
        </w:rPr>
      </w:r>
      <w:r>
        <w:rPr>
          <w:noProof/>
        </w:rPr>
        <w:fldChar w:fldCharType="separate"/>
      </w:r>
      <w:r>
        <w:rPr>
          <w:noProof/>
        </w:rPr>
        <w:t>98</w:t>
      </w:r>
      <w:r>
        <w:rPr>
          <w:noProof/>
        </w:rPr>
        <w:fldChar w:fldCharType="end"/>
      </w:r>
    </w:p>
    <w:p w14:paraId="39E7E45E" w14:textId="695C9486" w:rsidR="007C3D4C" w:rsidRDefault="007C3D4C">
      <w:pPr>
        <w:pStyle w:val="TOC4"/>
        <w:rPr>
          <w:rFonts w:asciiTheme="minorHAnsi" w:hAnsiTheme="minorHAnsi" w:cstheme="minorBidi"/>
          <w:noProof/>
          <w:sz w:val="22"/>
          <w:szCs w:val="22"/>
          <w:lang w:eastAsia="en-GB"/>
        </w:rPr>
      </w:pPr>
      <w:r>
        <w:rPr>
          <w:noProof/>
        </w:rPr>
        <w:t>5.2.23.3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_Toc122101195 \h </w:instrText>
      </w:r>
      <w:r>
        <w:rPr>
          <w:noProof/>
        </w:rPr>
      </w:r>
      <w:r>
        <w:rPr>
          <w:noProof/>
        </w:rPr>
        <w:fldChar w:fldCharType="separate"/>
      </w:r>
      <w:r>
        <w:rPr>
          <w:noProof/>
        </w:rPr>
        <w:t>98</w:t>
      </w:r>
      <w:r>
        <w:rPr>
          <w:noProof/>
        </w:rPr>
        <w:fldChar w:fldCharType="end"/>
      </w:r>
    </w:p>
    <w:p w14:paraId="1030C6FD" w14:textId="2D9679AC" w:rsidR="007C3D4C" w:rsidRDefault="007C3D4C">
      <w:pPr>
        <w:pStyle w:val="TOC5"/>
        <w:rPr>
          <w:rFonts w:asciiTheme="minorHAnsi" w:hAnsiTheme="minorHAnsi" w:cstheme="minorBidi"/>
          <w:noProof/>
          <w:sz w:val="22"/>
          <w:szCs w:val="22"/>
          <w:lang w:eastAsia="en-GB"/>
        </w:rPr>
      </w:pPr>
      <w:r>
        <w:rPr>
          <w:noProof/>
        </w:rPr>
        <w:t>5.2.23.3.1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_Toc122101196 \h </w:instrText>
      </w:r>
      <w:r>
        <w:rPr>
          <w:noProof/>
        </w:rPr>
      </w:r>
      <w:r>
        <w:rPr>
          <w:noProof/>
        </w:rPr>
        <w:fldChar w:fldCharType="separate"/>
      </w:r>
      <w:r>
        <w:rPr>
          <w:noProof/>
        </w:rPr>
        <w:t>98</w:t>
      </w:r>
      <w:r>
        <w:rPr>
          <w:noProof/>
        </w:rPr>
        <w:fldChar w:fldCharType="end"/>
      </w:r>
    </w:p>
    <w:p w14:paraId="3A4E8D69" w14:textId="318473CB" w:rsidR="007C3D4C" w:rsidRDefault="007C3D4C">
      <w:pPr>
        <w:pStyle w:val="TOC3"/>
        <w:rPr>
          <w:rFonts w:asciiTheme="minorHAnsi" w:hAnsiTheme="minorHAnsi" w:cstheme="minorBidi"/>
          <w:noProof/>
          <w:sz w:val="22"/>
          <w:szCs w:val="22"/>
          <w:lang w:eastAsia="en-GB"/>
        </w:rPr>
      </w:pPr>
      <w:r>
        <w:rPr>
          <w:noProof/>
        </w:rPr>
        <w:t>5.2.24</w:t>
      </w:r>
      <w:r>
        <w:rPr>
          <w:rFonts w:asciiTheme="minorHAnsi" w:hAnsiTheme="minorHAnsi" w:cstheme="minorBid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_Toc122101197 \h </w:instrText>
      </w:r>
      <w:r>
        <w:rPr>
          <w:noProof/>
        </w:rPr>
      </w:r>
      <w:r>
        <w:rPr>
          <w:noProof/>
        </w:rPr>
        <w:fldChar w:fldCharType="separate"/>
      </w:r>
      <w:r>
        <w:rPr>
          <w:noProof/>
        </w:rPr>
        <w:t>99</w:t>
      </w:r>
      <w:r>
        <w:rPr>
          <w:noProof/>
        </w:rPr>
        <w:fldChar w:fldCharType="end"/>
      </w:r>
    </w:p>
    <w:p w14:paraId="7293C324" w14:textId="5DF8419D" w:rsidR="007C3D4C" w:rsidRDefault="007C3D4C">
      <w:pPr>
        <w:pStyle w:val="TOC4"/>
        <w:rPr>
          <w:rFonts w:asciiTheme="minorHAnsi" w:hAnsiTheme="minorHAnsi" w:cstheme="minorBidi"/>
          <w:noProof/>
          <w:sz w:val="22"/>
          <w:szCs w:val="22"/>
          <w:lang w:eastAsia="en-GB"/>
        </w:rPr>
      </w:pPr>
      <w:r>
        <w:rPr>
          <w:noProof/>
        </w:rPr>
        <w:t>5.2.24.1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_Toc122101198 \h </w:instrText>
      </w:r>
      <w:r>
        <w:rPr>
          <w:noProof/>
        </w:rPr>
      </w:r>
      <w:r>
        <w:rPr>
          <w:noProof/>
        </w:rPr>
        <w:fldChar w:fldCharType="separate"/>
      </w:r>
      <w:r>
        <w:rPr>
          <w:noProof/>
        </w:rPr>
        <w:t>99</w:t>
      </w:r>
      <w:r>
        <w:rPr>
          <w:noProof/>
        </w:rPr>
        <w:fldChar w:fldCharType="end"/>
      </w:r>
    </w:p>
    <w:p w14:paraId="29B23FA7" w14:textId="2F17558C" w:rsidR="007C3D4C" w:rsidRDefault="007C3D4C">
      <w:pPr>
        <w:pStyle w:val="TOC4"/>
        <w:rPr>
          <w:rFonts w:asciiTheme="minorHAnsi" w:hAnsiTheme="minorHAnsi" w:cstheme="minorBidi"/>
          <w:noProof/>
          <w:sz w:val="22"/>
          <w:szCs w:val="22"/>
          <w:lang w:eastAsia="en-GB"/>
        </w:rPr>
      </w:pPr>
      <w:r>
        <w:rPr>
          <w:noProof/>
        </w:rPr>
        <w:t>5.2.24.2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_Toc122101199 \h </w:instrText>
      </w:r>
      <w:r>
        <w:rPr>
          <w:noProof/>
        </w:rPr>
      </w:r>
      <w:r>
        <w:rPr>
          <w:noProof/>
        </w:rPr>
        <w:fldChar w:fldCharType="separate"/>
      </w:r>
      <w:r>
        <w:rPr>
          <w:noProof/>
        </w:rPr>
        <w:t>99</w:t>
      </w:r>
      <w:r>
        <w:rPr>
          <w:noProof/>
        </w:rPr>
        <w:fldChar w:fldCharType="end"/>
      </w:r>
    </w:p>
    <w:p w14:paraId="3640C202" w14:textId="1750A357" w:rsidR="007C3D4C" w:rsidRDefault="007C3D4C">
      <w:pPr>
        <w:pStyle w:val="TOC4"/>
        <w:rPr>
          <w:rFonts w:asciiTheme="minorHAnsi" w:hAnsiTheme="minorHAnsi" w:cstheme="minorBidi"/>
          <w:noProof/>
          <w:sz w:val="22"/>
          <w:szCs w:val="22"/>
          <w:lang w:eastAsia="en-GB"/>
        </w:rPr>
      </w:pPr>
      <w:r>
        <w:rPr>
          <w:noProof/>
        </w:rPr>
        <w:t>5.2.24.3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_Toc122101200 \h </w:instrText>
      </w:r>
      <w:r>
        <w:rPr>
          <w:noProof/>
        </w:rPr>
      </w:r>
      <w:r>
        <w:rPr>
          <w:noProof/>
        </w:rPr>
        <w:fldChar w:fldCharType="separate"/>
      </w:r>
      <w:r>
        <w:rPr>
          <w:noProof/>
        </w:rPr>
        <w:t>99</w:t>
      </w:r>
      <w:r>
        <w:rPr>
          <w:noProof/>
        </w:rPr>
        <w:fldChar w:fldCharType="end"/>
      </w:r>
    </w:p>
    <w:p w14:paraId="6D5FA67C" w14:textId="481CDB04" w:rsidR="007C3D4C" w:rsidRDefault="007C3D4C">
      <w:pPr>
        <w:pStyle w:val="TOC5"/>
        <w:rPr>
          <w:rFonts w:asciiTheme="minorHAnsi" w:hAnsiTheme="minorHAnsi" w:cstheme="minorBidi"/>
          <w:noProof/>
          <w:sz w:val="22"/>
          <w:szCs w:val="22"/>
          <w:lang w:eastAsia="en-GB"/>
        </w:rPr>
      </w:pPr>
      <w:r>
        <w:rPr>
          <w:noProof/>
        </w:rPr>
        <w:t>5.2.24.3.1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_Toc122101201 \h </w:instrText>
      </w:r>
      <w:r>
        <w:rPr>
          <w:noProof/>
        </w:rPr>
      </w:r>
      <w:r>
        <w:rPr>
          <w:noProof/>
        </w:rPr>
        <w:fldChar w:fldCharType="separate"/>
      </w:r>
      <w:r>
        <w:rPr>
          <w:noProof/>
        </w:rPr>
        <w:t>99</w:t>
      </w:r>
      <w:r>
        <w:rPr>
          <w:noProof/>
        </w:rPr>
        <w:fldChar w:fldCharType="end"/>
      </w:r>
    </w:p>
    <w:p w14:paraId="0982C222" w14:textId="70770EE8" w:rsidR="007C3D4C" w:rsidRDefault="007C3D4C">
      <w:pPr>
        <w:pStyle w:val="TOC5"/>
        <w:rPr>
          <w:rFonts w:asciiTheme="minorHAnsi" w:hAnsiTheme="minorHAnsi" w:cstheme="minorBidi"/>
          <w:noProof/>
          <w:sz w:val="22"/>
          <w:szCs w:val="22"/>
          <w:lang w:eastAsia="en-GB"/>
        </w:rPr>
      </w:pPr>
      <w:r>
        <w:rPr>
          <w:noProof/>
        </w:rPr>
        <w:t>5.2.24.3.2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_Toc122101202 \h </w:instrText>
      </w:r>
      <w:r>
        <w:rPr>
          <w:noProof/>
        </w:rPr>
      </w:r>
      <w:r>
        <w:rPr>
          <w:noProof/>
        </w:rPr>
        <w:fldChar w:fldCharType="separate"/>
      </w:r>
      <w:r>
        <w:rPr>
          <w:noProof/>
        </w:rPr>
        <w:t>100</w:t>
      </w:r>
      <w:r>
        <w:rPr>
          <w:noProof/>
        </w:rPr>
        <w:fldChar w:fldCharType="end"/>
      </w:r>
    </w:p>
    <w:p w14:paraId="785E5928" w14:textId="02EC85B7" w:rsidR="007C3D4C" w:rsidRDefault="007C3D4C">
      <w:pPr>
        <w:pStyle w:val="TOC5"/>
        <w:rPr>
          <w:rFonts w:asciiTheme="minorHAnsi" w:hAnsiTheme="minorHAnsi" w:cstheme="minorBidi"/>
          <w:noProof/>
          <w:sz w:val="22"/>
          <w:szCs w:val="22"/>
          <w:lang w:eastAsia="en-GB"/>
        </w:rPr>
      </w:pPr>
      <w:r>
        <w:rPr>
          <w:noProof/>
        </w:rPr>
        <w:t>5.2.24.3.3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_Toc122101203 \h </w:instrText>
      </w:r>
      <w:r>
        <w:rPr>
          <w:noProof/>
        </w:rPr>
      </w:r>
      <w:r>
        <w:rPr>
          <w:noProof/>
        </w:rPr>
        <w:fldChar w:fldCharType="separate"/>
      </w:r>
      <w:r>
        <w:rPr>
          <w:noProof/>
        </w:rPr>
        <w:t>100</w:t>
      </w:r>
      <w:r>
        <w:rPr>
          <w:noProof/>
        </w:rPr>
        <w:fldChar w:fldCharType="end"/>
      </w:r>
    </w:p>
    <w:p w14:paraId="568F4652" w14:textId="36FE40E5" w:rsidR="007C3D4C" w:rsidRDefault="007C3D4C">
      <w:pPr>
        <w:pStyle w:val="TOC3"/>
        <w:rPr>
          <w:rFonts w:asciiTheme="minorHAnsi" w:hAnsiTheme="minorHAnsi" w:cstheme="minorBidi"/>
          <w:noProof/>
          <w:sz w:val="22"/>
          <w:szCs w:val="22"/>
          <w:lang w:eastAsia="en-GB"/>
        </w:rPr>
      </w:pPr>
      <w:r>
        <w:rPr>
          <w:noProof/>
        </w:rPr>
        <w:t>5.2.24A</w:t>
      </w:r>
      <w:r>
        <w:rPr>
          <w:rFonts w:asciiTheme="minorHAnsi" w:hAnsiTheme="minorHAnsi" w:cstheme="minorBidi"/>
          <w:noProof/>
          <w:sz w:val="22"/>
          <w:szCs w:val="22"/>
          <w:lang w:eastAsia="en-GB"/>
        </w:rPr>
        <w:tab/>
      </w:r>
      <w:r>
        <w:rPr>
          <w:noProof/>
        </w:rPr>
        <w:t>Resource: Individual</w:t>
      </w:r>
      <w:r w:rsidRPr="001D2C90">
        <w:rPr>
          <w:noProof/>
          <w:kern w:val="2"/>
          <w:lang w:eastAsia="zh-CN"/>
        </w:rPr>
        <w:t>AuthenticationStatus</w:t>
      </w:r>
      <w:r>
        <w:rPr>
          <w:noProof/>
        </w:rPr>
        <w:tab/>
      </w:r>
      <w:r>
        <w:rPr>
          <w:noProof/>
        </w:rPr>
        <w:fldChar w:fldCharType="begin" w:fldLock="1"/>
      </w:r>
      <w:r>
        <w:rPr>
          <w:noProof/>
        </w:rPr>
        <w:instrText xml:space="preserve"> PAGEREF _Toc122101204 \h </w:instrText>
      </w:r>
      <w:r>
        <w:rPr>
          <w:noProof/>
        </w:rPr>
      </w:r>
      <w:r>
        <w:rPr>
          <w:noProof/>
        </w:rPr>
        <w:fldChar w:fldCharType="separate"/>
      </w:r>
      <w:r>
        <w:rPr>
          <w:noProof/>
        </w:rPr>
        <w:t>101</w:t>
      </w:r>
      <w:r>
        <w:rPr>
          <w:noProof/>
        </w:rPr>
        <w:fldChar w:fldCharType="end"/>
      </w:r>
    </w:p>
    <w:p w14:paraId="51899C1E" w14:textId="1D36569F" w:rsidR="007C3D4C" w:rsidRDefault="007C3D4C">
      <w:pPr>
        <w:pStyle w:val="TOC4"/>
        <w:rPr>
          <w:rFonts w:asciiTheme="minorHAnsi" w:hAnsiTheme="minorHAnsi" w:cstheme="minorBidi"/>
          <w:noProof/>
          <w:sz w:val="22"/>
          <w:szCs w:val="22"/>
          <w:lang w:eastAsia="en-GB"/>
        </w:rPr>
      </w:pPr>
      <w:r>
        <w:rPr>
          <w:noProof/>
        </w:rPr>
        <w:t>5.2.24A.1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_Toc122101205 \h </w:instrText>
      </w:r>
      <w:r>
        <w:rPr>
          <w:noProof/>
        </w:rPr>
      </w:r>
      <w:r>
        <w:rPr>
          <w:noProof/>
        </w:rPr>
        <w:fldChar w:fldCharType="separate"/>
      </w:r>
      <w:r>
        <w:rPr>
          <w:noProof/>
        </w:rPr>
        <w:t>101</w:t>
      </w:r>
      <w:r>
        <w:rPr>
          <w:noProof/>
        </w:rPr>
        <w:fldChar w:fldCharType="end"/>
      </w:r>
    </w:p>
    <w:p w14:paraId="27370D0E" w14:textId="685B2013" w:rsidR="007C3D4C" w:rsidRDefault="007C3D4C">
      <w:pPr>
        <w:pStyle w:val="TOC4"/>
        <w:rPr>
          <w:rFonts w:asciiTheme="minorHAnsi" w:hAnsiTheme="minorHAnsi" w:cstheme="minorBidi"/>
          <w:noProof/>
          <w:sz w:val="22"/>
          <w:szCs w:val="22"/>
          <w:lang w:eastAsia="en-GB"/>
        </w:rPr>
      </w:pPr>
      <w:r>
        <w:rPr>
          <w:noProof/>
        </w:rPr>
        <w:t>5.2.24A.2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_Toc122101206 \h </w:instrText>
      </w:r>
      <w:r>
        <w:rPr>
          <w:noProof/>
        </w:rPr>
      </w:r>
      <w:r>
        <w:rPr>
          <w:noProof/>
        </w:rPr>
        <w:fldChar w:fldCharType="separate"/>
      </w:r>
      <w:r>
        <w:rPr>
          <w:noProof/>
        </w:rPr>
        <w:t>101</w:t>
      </w:r>
      <w:r>
        <w:rPr>
          <w:noProof/>
        </w:rPr>
        <w:fldChar w:fldCharType="end"/>
      </w:r>
    </w:p>
    <w:p w14:paraId="05FCA9FB" w14:textId="77927F80" w:rsidR="007C3D4C" w:rsidRDefault="007C3D4C">
      <w:pPr>
        <w:pStyle w:val="TOC4"/>
        <w:rPr>
          <w:rFonts w:asciiTheme="minorHAnsi" w:hAnsiTheme="minorHAnsi" w:cstheme="minorBidi"/>
          <w:noProof/>
          <w:sz w:val="22"/>
          <w:szCs w:val="22"/>
          <w:lang w:eastAsia="en-GB"/>
        </w:rPr>
      </w:pPr>
      <w:r>
        <w:rPr>
          <w:noProof/>
        </w:rPr>
        <w:t>5.2.24A.3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_Toc122101207 \h </w:instrText>
      </w:r>
      <w:r>
        <w:rPr>
          <w:noProof/>
        </w:rPr>
      </w:r>
      <w:r>
        <w:rPr>
          <w:noProof/>
        </w:rPr>
        <w:fldChar w:fldCharType="separate"/>
      </w:r>
      <w:r>
        <w:rPr>
          <w:noProof/>
        </w:rPr>
        <w:t>101</w:t>
      </w:r>
      <w:r>
        <w:rPr>
          <w:noProof/>
        </w:rPr>
        <w:fldChar w:fldCharType="end"/>
      </w:r>
    </w:p>
    <w:p w14:paraId="4911B822" w14:textId="666CAD56" w:rsidR="007C3D4C" w:rsidRDefault="007C3D4C">
      <w:pPr>
        <w:pStyle w:val="TOC5"/>
        <w:rPr>
          <w:rFonts w:asciiTheme="minorHAnsi" w:hAnsiTheme="minorHAnsi" w:cstheme="minorBidi"/>
          <w:noProof/>
          <w:sz w:val="22"/>
          <w:szCs w:val="22"/>
          <w:lang w:eastAsia="en-GB"/>
        </w:rPr>
      </w:pPr>
      <w:r>
        <w:rPr>
          <w:noProof/>
        </w:rPr>
        <w:t>5.2.24A.3.1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_Toc122101208 \h </w:instrText>
      </w:r>
      <w:r>
        <w:rPr>
          <w:noProof/>
        </w:rPr>
      </w:r>
      <w:r>
        <w:rPr>
          <w:noProof/>
        </w:rPr>
        <w:fldChar w:fldCharType="separate"/>
      </w:r>
      <w:r>
        <w:rPr>
          <w:noProof/>
        </w:rPr>
        <w:t>101</w:t>
      </w:r>
      <w:r>
        <w:rPr>
          <w:noProof/>
        </w:rPr>
        <w:fldChar w:fldCharType="end"/>
      </w:r>
    </w:p>
    <w:p w14:paraId="47D1C1CC" w14:textId="59F2C607" w:rsidR="007C3D4C" w:rsidRDefault="007C3D4C">
      <w:pPr>
        <w:pStyle w:val="TOC5"/>
        <w:rPr>
          <w:rFonts w:asciiTheme="minorHAnsi" w:hAnsiTheme="minorHAnsi" w:cstheme="minorBidi"/>
          <w:noProof/>
          <w:sz w:val="22"/>
          <w:szCs w:val="22"/>
          <w:lang w:eastAsia="en-GB"/>
        </w:rPr>
      </w:pPr>
      <w:r>
        <w:rPr>
          <w:noProof/>
        </w:rPr>
        <w:t>5.2.24A.3.2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_Toc122101209 \h </w:instrText>
      </w:r>
      <w:r>
        <w:rPr>
          <w:noProof/>
        </w:rPr>
      </w:r>
      <w:r>
        <w:rPr>
          <w:noProof/>
        </w:rPr>
        <w:fldChar w:fldCharType="separate"/>
      </w:r>
      <w:r>
        <w:rPr>
          <w:noProof/>
        </w:rPr>
        <w:t>102</w:t>
      </w:r>
      <w:r>
        <w:rPr>
          <w:noProof/>
        </w:rPr>
        <w:fldChar w:fldCharType="end"/>
      </w:r>
    </w:p>
    <w:p w14:paraId="550499F5" w14:textId="335EDB5E" w:rsidR="007C3D4C" w:rsidRDefault="007C3D4C">
      <w:pPr>
        <w:pStyle w:val="TOC5"/>
        <w:rPr>
          <w:rFonts w:asciiTheme="minorHAnsi" w:hAnsiTheme="minorHAnsi" w:cstheme="minorBidi"/>
          <w:noProof/>
          <w:sz w:val="22"/>
          <w:szCs w:val="22"/>
          <w:lang w:eastAsia="en-GB"/>
        </w:rPr>
      </w:pPr>
      <w:r>
        <w:rPr>
          <w:noProof/>
        </w:rPr>
        <w:t>5.2.24A.3.3</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_Toc122101210 \h </w:instrText>
      </w:r>
      <w:r>
        <w:rPr>
          <w:noProof/>
        </w:rPr>
      </w:r>
      <w:r>
        <w:rPr>
          <w:noProof/>
        </w:rPr>
        <w:fldChar w:fldCharType="separate"/>
      </w:r>
      <w:r>
        <w:rPr>
          <w:noProof/>
        </w:rPr>
        <w:t>102</w:t>
      </w:r>
      <w:r>
        <w:rPr>
          <w:noProof/>
        </w:rPr>
        <w:fldChar w:fldCharType="end"/>
      </w:r>
    </w:p>
    <w:p w14:paraId="2C932698" w14:textId="05AE026F" w:rsidR="007C3D4C" w:rsidRDefault="007C3D4C">
      <w:pPr>
        <w:pStyle w:val="TOC3"/>
        <w:rPr>
          <w:rFonts w:asciiTheme="minorHAnsi" w:hAnsiTheme="minorHAnsi" w:cstheme="minorBidi"/>
          <w:noProof/>
          <w:sz w:val="22"/>
          <w:szCs w:val="22"/>
          <w:lang w:eastAsia="en-GB"/>
        </w:rPr>
      </w:pPr>
      <w:r>
        <w:rPr>
          <w:noProof/>
        </w:rPr>
        <w:t>5.2.25</w:t>
      </w:r>
      <w:r>
        <w:rPr>
          <w:rFonts w:asciiTheme="minorHAnsi" w:hAnsiTheme="minorHAnsi" w:cstheme="minorBidi"/>
          <w:noProof/>
          <w:sz w:val="22"/>
          <w:szCs w:val="22"/>
          <w:lang w:eastAsia="en-GB"/>
        </w:rPr>
        <w:tab/>
      </w:r>
      <w:r>
        <w:rPr>
          <w:noProof/>
        </w:rPr>
        <w:t>Resource: AuthenticationSoR</w:t>
      </w:r>
      <w:r>
        <w:rPr>
          <w:noProof/>
        </w:rPr>
        <w:tab/>
      </w:r>
      <w:r>
        <w:rPr>
          <w:noProof/>
        </w:rPr>
        <w:fldChar w:fldCharType="begin" w:fldLock="1"/>
      </w:r>
      <w:r>
        <w:rPr>
          <w:noProof/>
        </w:rPr>
        <w:instrText xml:space="preserve"> PAGEREF _Toc122101211 \h </w:instrText>
      </w:r>
      <w:r>
        <w:rPr>
          <w:noProof/>
        </w:rPr>
      </w:r>
      <w:r>
        <w:rPr>
          <w:noProof/>
        </w:rPr>
        <w:fldChar w:fldCharType="separate"/>
      </w:r>
      <w:r>
        <w:rPr>
          <w:noProof/>
        </w:rPr>
        <w:t>103</w:t>
      </w:r>
      <w:r>
        <w:rPr>
          <w:noProof/>
        </w:rPr>
        <w:fldChar w:fldCharType="end"/>
      </w:r>
    </w:p>
    <w:p w14:paraId="243C5FD9" w14:textId="6F07608C" w:rsidR="007C3D4C" w:rsidRDefault="007C3D4C">
      <w:pPr>
        <w:pStyle w:val="TOC4"/>
        <w:rPr>
          <w:rFonts w:asciiTheme="minorHAnsi" w:hAnsiTheme="minorHAnsi" w:cstheme="minorBidi"/>
          <w:noProof/>
          <w:sz w:val="22"/>
          <w:szCs w:val="22"/>
          <w:lang w:eastAsia="en-GB"/>
        </w:rPr>
      </w:pPr>
      <w:r>
        <w:rPr>
          <w:noProof/>
        </w:rPr>
        <w:t>5.2.25.1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_Toc122101212 \h </w:instrText>
      </w:r>
      <w:r>
        <w:rPr>
          <w:noProof/>
        </w:rPr>
      </w:r>
      <w:r>
        <w:rPr>
          <w:noProof/>
        </w:rPr>
        <w:fldChar w:fldCharType="separate"/>
      </w:r>
      <w:r>
        <w:rPr>
          <w:noProof/>
        </w:rPr>
        <w:t>103</w:t>
      </w:r>
      <w:r>
        <w:rPr>
          <w:noProof/>
        </w:rPr>
        <w:fldChar w:fldCharType="end"/>
      </w:r>
    </w:p>
    <w:p w14:paraId="3B35DE60" w14:textId="4F64BB99" w:rsidR="007C3D4C" w:rsidRDefault="007C3D4C">
      <w:pPr>
        <w:pStyle w:val="TOC4"/>
        <w:rPr>
          <w:rFonts w:asciiTheme="minorHAnsi" w:hAnsiTheme="minorHAnsi" w:cstheme="minorBidi"/>
          <w:noProof/>
          <w:sz w:val="22"/>
          <w:szCs w:val="22"/>
          <w:lang w:eastAsia="en-GB"/>
        </w:rPr>
      </w:pPr>
      <w:r>
        <w:rPr>
          <w:noProof/>
        </w:rPr>
        <w:t>5.2.25.2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_Toc122101213 \h </w:instrText>
      </w:r>
      <w:r>
        <w:rPr>
          <w:noProof/>
        </w:rPr>
      </w:r>
      <w:r>
        <w:rPr>
          <w:noProof/>
        </w:rPr>
        <w:fldChar w:fldCharType="separate"/>
      </w:r>
      <w:r>
        <w:rPr>
          <w:noProof/>
        </w:rPr>
        <w:t>103</w:t>
      </w:r>
      <w:r>
        <w:rPr>
          <w:noProof/>
        </w:rPr>
        <w:fldChar w:fldCharType="end"/>
      </w:r>
    </w:p>
    <w:p w14:paraId="1CA0DAD9" w14:textId="3AD9CBC6" w:rsidR="007C3D4C" w:rsidRDefault="007C3D4C">
      <w:pPr>
        <w:pStyle w:val="TOC4"/>
        <w:rPr>
          <w:rFonts w:asciiTheme="minorHAnsi" w:hAnsiTheme="minorHAnsi" w:cstheme="minorBidi"/>
          <w:noProof/>
          <w:sz w:val="22"/>
          <w:szCs w:val="22"/>
          <w:lang w:eastAsia="en-GB"/>
        </w:rPr>
      </w:pPr>
      <w:r>
        <w:rPr>
          <w:noProof/>
        </w:rPr>
        <w:t>5.2.2</w:t>
      </w:r>
      <w:r>
        <w:rPr>
          <w:noProof/>
          <w:lang w:eastAsia="zh-CN"/>
        </w:rPr>
        <w:t>5</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_Toc122101214 \h </w:instrText>
      </w:r>
      <w:r>
        <w:rPr>
          <w:noProof/>
        </w:rPr>
      </w:r>
      <w:r>
        <w:rPr>
          <w:noProof/>
        </w:rPr>
        <w:fldChar w:fldCharType="separate"/>
      </w:r>
      <w:r>
        <w:rPr>
          <w:noProof/>
        </w:rPr>
        <w:t>103</w:t>
      </w:r>
      <w:r>
        <w:rPr>
          <w:noProof/>
        </w:rPr>
        <w:fldChar w:fldCharType="end"/>
      </w:r>
    </w:p>
    <w:p w14:paraId="61F885BB" w14:textId="77433041" w:rsidR="007C3D4C" w:rsidRDefault="007C3D4C">
      <w:pPr>
        <w:pStyle w:val="TOC5"/>
        <w:rPr>
          <w:rFonts w:asciiTheme="minorHAnsi" w:hAnsiTheme="minorHAnsi" w:cstheme="minorBidi"/>
          <w:noProof/>
          <w:sz w:val="22"/>
          <w:szCs w:val="22"/>
          <w:lang w:eastAsia="en-GB"/>
        </w:rPr>
      </w:pPr>
      <w:r>
        <w:rPr>
          <w:noProof/>
        </w:rPr>
        <w:t>5.2.25.3.1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_Toc122101215 \h </w:instrText>
      </w:r>
      <w:r>
        <w:rPr>
          <w:noProof/>
        </w:rPr>
      </w:r>
      <w:r>
        <w:rPr>
          <w:noProof/>
        </w:rPr>
        <w:fldChar w:fldCharType="separate"/>
      </w:r>
      <w:r>
        <w:rPr>
          <w:noProof/>
        </w:rPr>
        <w:t>103</w:t>
      </w:r>
      <w:r>
        <w:rPr>
          <w:noProof/>
        </w:rPr>
        <w:fldChar w:fldCharType="end"/>
      </w:r>
    </w:p>
    <w:p w14:paraId="162F3B0A" w14:textId="39850393" w:rsidR="007C3D4C" w:rsidRDefault="007C3D4C">
      <w:pPr>
        <w:pStyle w:val="TOC5"/>
        <w:rPr>
          <w:rFonts w:asciiTheme="minorHAnsi" w:hAnsiTheme="minorHAnsi" w:cstheme="minorBidi"/>
          <w:noProof/>
          <w:sz w:val="22"/>
          <w:szCs w:val="22"/>
          <w:lang w:eastAsia="en-GB"/>
        </w:rPr>
      </w:pPr>
      <w:r>
        <w:rPr>
          <w:noProof/>
        </w:rPr>
        <w:t>5.2.25.3.2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_Toc122101216 \h </w:instrText>
      </w:r>
      <w:r>
        <w:rPr>
          <w:noProof/>
        </w:rPr>
      </w:r>
      <w:r>
        <w:rPr>
          <w:noProof/>
        </w:rPr>
        <w:fldChar w:fldCharType="separate"/>
      </w:r>
      <w:r>
        <w:rPr>
          <w:noProof/>
        </w:rPr>
        <w:t>104</w:t>
      </w:r>
      <w:r>
        <w:rPr>
          <w:noProof/>
        </w:rPr>
        <w:fldChar w:fldCharType="end"/>
      </w:r>
    </w:p>
    <w:p w14:paraId="2CF8BBE3" w14:textId="3E74D2D6" w:rsidR="007C3D4C" w:rsidRDefault="007C3D4C">
      <w:pPr>
        <w:pStyle w:val="TOC5"/>
        <w:rPr>
          <w:rFonts w:asciiTheme="minorHAnsi" w:hAnsiTheme="minorHAnsi" w:cstheme="minorBidi"/>
          <w:noProof/>
          <w:sz w:val="22"/>
          <w:szCs w:val="22"/>
          <w:lang w:eastAsia="en-GB"/>
        </w:rPr>
      </w:pPr>
      <w:r>
        <w:rPr>
          <w:noProof/>
        </w:rPr>
        <w:t>5.2.25.3.3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_Toc122101217 \h </w:instrText>
      </w:r>
      <w:r>
        <w:rPr>
          <w:noProof/>
        </w:rPr>
      </w:r>
      <w:r>
        <w:rPr>
          <w:noProof/>
        </w:rPr>
        <w:fldChar w:fldCharType="separate"/>
      </w:r>
      <w:r>
        <w:rPr>
          <w:noProof/>
        </w:rPr>
        <w:t>104</w:t>
      </w:r>
      <w:r>
        <w:rPr>
          <w:noProof/>
        </w:rPr>
        <w:fldChar w:fldCharType="end"/>
      </w:r>
    </w:p>
    <w:p w14:paraId="5D4CB15B" w14:textId="33A57736" w:rsidR="007C3D4C" w:rsidRDefault="007C3D4C">
      <w:pPr>
        <w:pStyle w:val="TOC3"/>
        <w:rPr>
          <w:rFonts w:asciiTheme="minorHAnsi" w:hAnsiTheme="minorHAnsi" w:cstheme="minorBidi"/>
          <w:noProof/>
          <w:sz w:val="22"/>
          <w:szCs w:val="22"/>
          <w:lang w:eastAsia="en-GB"/>
        </w:rPr>
      </w:pPr>
      <w:r>
        <w:rPr>
          <w:noProof/>
        </w:rPr>
        <w:t>5.2.25A</w:t>
      </w:r>
      <w:r>
        <w:rPr>
          <w:rFonts w:asciiTheme="minorHAnsi" w:hAnsiTheme="minorHAnsi" w:cstheme="minorBidi"/>
          <w:noProof/>
          <w:sz w:val="22"/>
          <w:szCs w:val="22"/>
          <w:lang w:eastAsia="en-GB"/>
        </w:rPr>
        <w:tab/>
      </w:r>
      <w:r>
        <w:rPr>
          <w:noProof/>
        </w:rPr>
        <w:t>Resource: AuthenticationUPU</w:t>
      </w:r>
      <w:r>
        <w:rPr>
          <w:noProof/>
        </w:rPr>
        <w:tab/>
      </w:r>
      <w:r>
        <w:rPr>
          <w:noProof/>
        </w:rPr>
        <w:fldChar w:fldCharType="begin" w:fldLock="1"/>
      </w:r>
      <w:r>
        <w:rPr>
          <w:noProof/>
        </w:rPr>
        <w:instrText xml:space="preserve"> PAGEREF _Toc122101218 \h </w:instrText>
      </w:r>
      <w:r>
        <w:rPr>
          <w:noProof/>
        </w:rPr>
      </w:r>
      <w:r>
        <w:rPr>
          <w:noProof/>
        </w:rPr>
        <w:fldChar w:fldCharType="separate"/>
      </w:r>
      <w:r>
        <w:rPr>
          <w:noProof/>
        </w:rPr>
        <w:t>105</w:t>
      </w:r>
      <w:r>
        <w:rPr>
          <w:noProof/>
        </w:rPr>
        <w:fldChar w:fldCharType="end"/>
      </w:r>
    </w:p>
    <w:p w14:paraId="623CCB3F" w14:textId="536C45A1" w:rsidR="007C3D4C" w:rsidRDefault="007C3D4C">
      <w:pPr>
        <w:pStyle w:val="TOC4"/>
        <w:rPr>
          <w:rFonts w:asciiTheme="minorHAnsi" w:hAnsiTheme="minorHAnsi" w:cstheme="minorBidi"/>
          <w:noProof/>
          <w:sz w:val="22"/>
          <w:szCs w:val="22"/>
          <w:lang w:eastAsia="en-GB"/>
        </w:rPr>
      </w:pPr>
      <w:r>
        <w:rPr>
          <w:noProof/>
        </w:rPr>
        <w:t>5.2.25A.1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_Toc122101219 \h </w:instrText>
      </w:r>
      <w:r>
        <w:rPr>
          <w:noProof/>
        </w:rPr>
      </w:r>
      <w:r>
        <w:rPr>
          <w:noProof/>
        </w:rPr>
        <w:fldChar w:fldCharType="separate"/>
      </w:r>
      <w:r>
        <w:rPr>
          <w:noProof/>
        </w:rPr>
        <w:t>105</w:t>
      </w:r>
      <w:r>
        <w:rPr>
          <w:noProof/>
        </w:rPr>
        <w:fldChar w:fldCharType="end"/>
      </w:r>
    </w:p>
    <w:p w14:paraId="514E0BE6" w14:textId="3F830746" w:rsidR="007C3D4C" w:rsidRDefault="007C3D4C">
      <w:pPr>
        <w:pStyle w:val="TOC4"/>
        <w:rPr>
          <w:rFonts w:asciiTheme="minorHAnsi" w:hAnsiTheme="minorHAnsi" w:cstheme="minorBidi"/>
          <w:noProof/>
          <w:sz w:val="22"/>
          <w:szCs w:val="22"/>
          <w:lang w:eastAsia="en-GB"/>
        </w:rPr>
      </w:pPr>
      <w:r>
        <w:rPr>
          <w:noProof/>
        </w:rPr>
        <w:t>5.2.25A.2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_Toc122101220 \h </w:instrText>
      </w:r>
      <w:r>
        <w:rPr>
          <w:noProof/>
        </w:rPr>
      </w:r>
      <w:r>
        <w:rPr>
          <w:noProof/>
        </w:rPr>
        <w:fldChar w:fldCharType="separate"/>
      </w:r>
      <w:r>
        <w:rPr>
          <w:noProof/>
        </w:rPr>
        <w:t>105</w:t>
      </w:r>
      <w:r>
        <w:rPr>
          <w:noProof/>
        </w:rPr>
        <w:fldChar w:fldCharType="end"/>
      </w:r>
    </w:p>
    <w:p w14:paraId="3A2B527E" w14:textId="5745FFA1" w:rsidR="007C3D4C" w:rsidRDefault="007C3D4C">
      <w:pPr>
        <w:pStyle w:val="TOC4"/>
        <w:rPr>
          <w:rFonts w:asciiTheme="minorHAnsi" w:hAnsiTheme="minorHAnsi" w:cstheme="minorBidi"/>
          <w:noProof/>
          <w:sz w:val="22"/>
          <w:szCs w:val="22"/>
          <w:lang w:eastAsia="en-GB"/>
        </w:rPr>
      </w:pPr>
      <w:r>
        <w:rPr>
          <w:noProof/>
        </w:rPr>
        <w:t>5.2.25A.3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_Toc122101221 \h </w:instrText>
      </w:r>
      <w:r>
        <w:rPr>
          <w:noProof/>
        </w:rPr>
      </w:r>
      <w:r>
        <w:rPr>
          <w:noProof/>
        </w:rPr>
        <w:fldChar w:fldCharType="separate"/>
      </w:r>
      <w:r>
        <w:rPr>
          <w:noProof/>
        </w:rPr>
        <w:t>106</w:t>
      </w:r>
      <w:r>
        <w:rPr>
          <w:noProof/>
        </w:rPr>
        <w:fldChar w:fldCharType="end"/>
      </w:r>
    </w:p>
    <w:p w14:paraId="2B0880BE" w14:textId="7F323AAD" w:rsidR="007C3D4C" w:rsidRDefault="007C3D4C">
      <w:pPr>
        <w:pStyle w:val="TOC5"/>
        <w:rPr>
          <w:rFonts w:asciiTheme="minorHAnsi" w:hAnsiTheme="minorHAnsi" w:cstheme="minorBidi"/>
          <w:noProof/>
          <w:sz w:val="22"/>
          <w:szCs w:val="22"/>
          <w:lang w:eastAsia="en-GB"/>
        </w:rPr>
      </w:pPr>
      <w:r>
        <w:rPr>
          <w:noProof/>
        </w:rPr>
        <w:t>5.2.25A.3.1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_Toc122101222 \h </w:instrText>
      </w:r>
      <w:r>
        <w:rPr>
          <w:noProof/>
        </w:rPr>
      </w:r>
      <w:r>
        <w:rPr>
          <w:noProof/>
        </w:rPr>
        <w:fldChar w:fldCharType="separate"/>
      </w:r>
      <w:r>
        <w:rPr>
          <w:noProof/>
        </w:rPr>
        <w:t>106</w:t>
      </w:r>
      <w:r>
        <w:rPr>
          <w:noProof/>
        </w:rPr>
        <w:fldChar w:fldCharType="end"/>
      </w:r>
    </w:p>
    <w:p w14:paraId="003FD21E" w14:textId="79B4B203" w:rsidR="007C3D4C" w:rsidRDefault="007C3D4C">
      <w:pPr>
        <w:pStyle w:val="TOC5"/>
        <w:rPr>
          <w:rFonts w:asciiTheme="minorHAnsi" w:hAnsiTheme="minorHAnsi" w:cstheme="minorBidi"/>
          <w:noProof/>
          <w:sz w:val="22"/>
          <w:szCs w:val="22"/>
          <w:lang w:eastAsia="en-GB"/>
        </w:rPr>
      </w:pPr>
      <w:r>
        <w:rPr>
          <w:noProof/>
        </w:rPr>
        <w:t>5.2.25A.3.2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_Toc122101223 \h </w:instrText>
      </w:r>
      <w:r>
        <w:rPr>
          <w:noProof/>
        </w:rPr>
      </w:r>
      <w:r>
        <w:rPr>
          <w:noProof/>
        </w:rPr>
        <w:fldChar w:fldCharType="separate"/>
      </w:r>
      <w:r>
        <w:rPr>
          <w:noProof/>
        </w:rPr>
        <w:t>106</w:t>
      </w:r>
      <w:r>
        <w:rPr>
          <w:noProof/>
        </w:rPr>
        <w:fldChar w:fldCharType="end"/>
      </w:r>
    </w:p>
    <w:p w14:paraId="2B6C7B40" w14:textId="5759D9AE" w:rsidR="007C3D4C" w:rsidRDefault="007C3D4C">
      <w:pPr>
        <w:pStyle w:val="TOC3"/>
        <w:rPr>
          <w:rFonts w:asciiTheme="minorHAnsi" w:hAnsiTheme="minorHAnsi" w:cstheme="minorBidi"/>
          <w:noProof/>
          <w:sz w:val="22"/>
          <w:szCs w:val="22"/>
          <w:lang w:eastAsia="en-GB"/>
        </w:rPr>
      </w:pPr>
      <w:r>
        <w:rPr>
          <w:noProof/>
        </w:rPr>
        <w:t>5.2.25B</w:t>
      </w:r>
      <w:r>
        <w:rPr>
          <w:rFonts w:asciiTheme="minorHAnsi" w:hAnsiTheme="minorHAnsi" w:cstheme="minorBidi"/>
          <w:noProof/>
          <w:sz w:val="22"/>
          <w:szCs w:val="22"/>
          <w:lang w:eastAsia="en-GB"/>
        </w:rPr>
        <w:tab/>
      </w:r>
      <w:r>
        <w:rPr>
          <w:noProof/>
        </w:rPr>
        <w:t>Resource: SubscribedSNSSAIs</w:t>
      </w:r>
      <w:r>
        <w:rPr>
          <w:noProof/>
        </w:rPr>
        <w:tab/>
      </w:r>
      <w:r>
        <w:rPr>
          <w:noProof/>
        </w:rPr>
        <w:fldChar w:fldCharType="begin" w:fldLock="1"/>
      </w:r>
      <w:r>
        <w:rPr>
          <w:noProof/>
        </w:rPr>
        <w:instrText xml:space="preserve"> PAGEREF _Toc122101224 \h </w:instrText>
      </w:r>
      <w:r>
        <w:rPr>
          <w:noProof/>
        </w:rPr>
      </w:r>
      <w:r>
        <w:rPr>
          <w:noProof/>
        </w:rPr>
        <w:fldChar w:fldCharType="separate"/>
      </w:r>
      <w:r>
        <w:rPr>
          <w:noProof/>
        </w:rPr>
        <w:t>107</w:t>
      </w:r>
      <w:r>
        <w:rPr>
          <w:noProof/>
        </w:rPr>
        <w:fldChar w:fldCharType="end"/>
      </w:r>
    </w:p>
    <w:p w14:paraId="7BC1227C" w14:textId="7A580B5D" w:rsidR="007C3D4C" w:rsidRDefault="007C3D4C">
      <w:pPr>
        <w:pStyle w:val="TOC4"/>
        <w:rPr>
          <w:rFonts w:asciiTheme="minorHAnsi" w:hAnsiTheme="minorHAnsi" w:cstheme="minorBidi"/>
          <w:noProof/>
          <w:sz w:val="22"/>
          <w:szCs w:val="22"/>
          <w:lang w:eastAsia="en-GB"/>
        </w:rPr>
      </w:pPr>
      <w:r>
        <w:rPr>
          <w:noProof/>
        </w:rPr>
        <w:t>5.2.25B.1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_Toc122101225 \h </w:instrText>
      </w:r>
      <w:r>
        <w:rPr>
          <w:noProof/>
        </w:rPr>
      </w:r>
      <w:r>
        <w:rPr>
          <w:noProof/>
        </w:rPr>
        <w:fldChar w:fldCharType="separate"/>
      </w:r>
      <w:r>
        <w:rPr>
          <w:noProof/>
        </w:rPr>
        <w:t>107</w:t>
      </w:r>
      <w:r>
        <w:rPr>
          <w:noProof/>
        </w:rPr>
        <w:fldChar w:fldCharType="end"/>
      </w:r>
    </w:p>
    <w:p w14:paraId="3B54EE47" w14:textId="7E92839C" w:rsidR="007C3D4C" w:rsidRDefault="007C3D4C">
      <w:pPr>
        <w:pStyle w:val="TOC4"/>
        <w:rPr>
          <w:rFonts w:asciiTheme="minorHAnsi" w:hAnsiTheme="minorHAnsi" w:cstheme="minorBidi"/>
          <w:noProof/>
          <w:sz w:val="22"/>
          <w:szCs w:val="22"/>
          <w:lang w:eastAsia="en-GB"/>
        </w:rPr>
      </w:pPr>
      <w:r>
        <w:rPr>
          <w:noProof/>
        </w:rPr>
        <w:t>5.2.25B.2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_Toc122101226 \h </w:instrText>
      </w:r>
      <w:r>
        <w:rPr>
          <w:noProof/>
        </w:rPr>
      </w:r>
      <w:r>
        <w:rPr>
          <w:noProof/>
        </w:rPr>
        <w:fldChar w:fldCharType="separate"/>
      </w:r>
      <w:r>
        <w:rPr>
          <w:noProof/>
        </w:rPr>
        <w:t>107</w:t>
      </w:r>
      <w:r>
        <w:rPr>
          <w:noProof/>
        </w:rPr>
        <w:fldChar w:fldCharType="end"/>
      </w:r>
    </w:p>
    <w:p w14:paraId="4445DDC1" w14:textId="49994D65" w:rsidR="007C3D4C" w:rsidRDefault="007C3D4C">
      <w:pPr>
        <w:pStyle w:val="TOC4"/>
        <w:rPr>
          <w:rFonts w:asciiTheme="minorHAnsi" w:hAnsiTheme="minorHAnsi" w:cstheme="minorBidi"/>
          <w:noProof/>
          <w:sz w:val="22"/>
          <w:szCs w:val="22"/>
          <w:lang w:eastAsia="en-GB"/>
        </w:rPr>
      </w:pPr>
      <w:r>
        <w:rPr>
          <w:noProof/>
        </w:rPr>
        <w:t>5.2.25B.3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_Toc122101227 \h </w:instrText>
      </w:r>
      <w:r>
        <w:rPr>
          <w:noProof/>
        </w:rPr>
      </w:r>
      <w:r>
        <w:rPr>
          <w:noProof/>
        </w:rPr>
        <w:fldChar w:fldCharType="separate"/>
      </w:r>
      <w:r>
        <w:rPr>
          <w:noProof/>
        </w:rPr>
        <w:t>107</w:t>
      </w:r>
      <w:r>
        <w:rPr>
          <w:noProof/>
        </w:rPr>
        <w:fldChar w:fldCharType="end"/>
      </w:r>
    </w:p>
    <w:p w14:paraId="47590549" w14:textId="4778D889" w:rsidR="007C3D4C" w:rsidRDefault="007C3D4C">
      <w:pPr>
        <w:pStyle w:val="TOC5"/>
        <w:rPr>
          <w:rFonts w:asciiTheme="minorHAnsi" w:hAnsiTheme="minorHAnsi" w:cstheme="minorBidi"/>
          <w:noProof/>
          <w:sz w:val="22"/>
          <w:szCs w:val="22"/>
          <w:lang w:eastAsia="en-GB"/>
        </w:rPr>
      </w:pPr>
      <w:r>
        <w:rPr>
          <w:noProof/>
        </w:rPr>
        <w:t>5.2.25B.3.1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_Toc122101228 \h </w:instrText>
      </w:r>
      <w:r>
        <w:rPr>
          <w:noProof/>
        </w:rPr>
      </w:r>
      <w:r>
        <w:rPr>
          <w:noProof/>
        </w:rPr>
        <w:fldChar w:fldCharType="separate"/>
      </w:r>
      <w:r>
        <w:rPr>
          <w:noProof/>
        </w:rPr>
        <w:t>107</w:t>
      </w:r>
      <w:r>
        <w:rPr>
          <w:noProof/>
        </w:rPr>
        <w:fldChar w:fldCharType="end"/>
      </w:r>
    </w:p>
    <w:p w14:paraId="3D2CA8FF" w14:textId="79313AB2" w:rsidR="007C3D4C" w:rsidRDefault="007C3D4C">
      <w:pPr>
        <w:pStyle w:val="TOC5"/>
        <w:rPr>
          <w:rFonts w:asciiTheme="minorHAnsi" w:hAnsiTheme="minorHAnsi" w:cstheme="minorBidi"/>
          <w:noProof/>
          <w:sz w:val="22"/>
          <w:szCs w:val="22"/>
          <w:lang w:eastAsia="en-GB"/>
        </w:rPr>
      </w:pPr>
      <w:r>
        <w:rPr>
          <w:noProof/>
        </w:rPr>
        <w:t>5.2.25B.3.2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_Toc122101229 \h </w:instrText>
      </w:r>
      <w:r>
        <w:rPr>
          <w:noProof/>
        </w:rPr>
      </w:r>
      <w:r>
        <w:rPr>
          <w:noProof/>
        </w:rPr>
        <w:fldChar w:fldCharType="separate"/>
      </w:r>
      <w:r>
        <w:rPr>
          <w:noProof/>
        </w:rPr>
        <w:t>108</w:t>
      </w:r>
      <w:r>
        <w:rPr>
          <w:noProof/>
        </w:rPr>
        <w:fldChar w:fldCharType="end"/>
      </w:r>
    </w:p>
    <w:p w14:paraId="755C128E" w14:textId="0F116007" w:rsidR="007C3D4C" w:rsidRDefault="007C3D4C">
      <w:pPr>
        <w:pStyle w:val="TOC3"/>
        <w:rPr>
          <w:rFonts w:asciiTheme="minorHAnsi" w:hAnsiTheme="minorHAnsi" w:cstheme="minorBidi"/>
          <w:noProof/>
          <w:sz w:val="22"/>
          <w:szCs w:val="22"/>
          <w:lang w:eastAsia="en-GB"/>
        </w:rPr>
      </w:pPr>
      <w:r>
        <w:rPr>
          <w:noProof/>
        </w:rPr>
        <w:t>5.2.25C</w:t>
      </w:r>
      <w:r>
        <w:rPr>
          <w:rFonts w:asciiTheme="minorHAnsi" w:hAnsiTheme="minorHAnsi" w:cstheme="minorBidi"/>
          <w:noProof/>
          <w:sz w:val="22"/>
          <w:szCs w:val="22"/>
          <w:lang w:eastAsia="en-GB"/>
        </w:rPr>
        <w:tab/>
      </w:r>
      <w:r>
        <w:rPr>
          <w:noProof/>
        </w:rPr>
        <w:t>Resource: SubscribedCAG</w:t>
      </w:r>
      <w:r>
        <w:rPr>
          <w:noProof/>
        </w:rPr>
        <w:tab/>
      </w:r>
      <w:r>
        <w:rPr>
          <w:noProof/>
        </w:rPr>
        <w:fldChar w:fldCharType="begin" w:fldLock="1"/>
      </w:r>
      <w:r>
        <w:rPr>
          <w:noProof/>
        </w:rPr>
        <w:instrText xml:space="preserve"> PAGEREF _Toc122101230 \h </w:instrText>
      </w:r>
      <w:r>
        <w:rPr>
          <w:noProof/>
        </w:rPr>
      </w:r>
      <w:r>
        <w:rPr>
          <w:noProof/>
        </w:rPr>
        <w:fldChar w:fldCharType="separate"/>
      </w:r>
      <w:r>
        <w:rPr>
          <w:noProof/>
        </w:rPr>
        <w:t>108</w:t>
      </w:r>
      <w:r>
        <w:rPr>
          <w:noProof/>
        </w:rPr>
        <w:fldChar w:fldCharType="end"/>
      </w:r>
    </w:p>
    <w:p w14:paraId="6840BC35" w14:textId="22A70124" w:rsidR="007C3D4C" w:rsidRDefault="007C3D4C">
      <w:pPr>
        <w:pStyle w:val="TOC4"/>
        <w:rPr>
          <w:rFonts w:asciiTheme="minorHAnsi" w:hAnsiTheme="minorHAnsi" w:cstheme="minorBidi"/>
          <w:noProof/>
          <w:sz w:val="22"/>
          <w:szCs w:val="22"/>
          <w:lang w:eastAsia="en-GB"/>
        </w:rPr>
      </w:pPr>
      <w:r>
        <w:rPr>
          <w:noProof/>
        </w:rPr>
        <w:t>5.2.25C.1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_Toc122101231 \h </w:instrText>
      </w:r>
      <w:r>
        <w:rPr>
          <w:noProof/>
        </w:rPr>
      </w:r>
      <w:r>
        <w:rPr>
          <w:noProof/>
        </w:rPr>
        <w:fldChar w:fldCharType="separate"/>
      </w:r>
      <w:r>
        <w:rPr>
          <w:noProof/>
        </w:rPr>
        <w:t>108</w:t>
      </w:r>
      <w:r>
        <w:rPr>
          <w:noProof/>
        </w:rPr>
        <w:fldChar w:fldCharType="end"/>
      </w:r>
    </w:p>
    <w:p w14:paraId="16812961" w14:textId="67D39EF9" w:rsidR="007C3D4C" w:rsidRDefault="007C3D4C">
      <w:pPr>
        <w:pStyle w:val="TOC4"/>
        <w:rPr>
          <w:rFonts w:asciiTheme="minorHAnsi" w:hAnsiTheme="minorHAnsi" w:cstheme="minorBidi"/>
          <w:noProof/>
          <w:sz w:val="22"/>
          <w:szCs w:val="22"/>
          <w:lang w:eastAsia="en-GB"/>
        </w:rPr>
      </w:pPr>
      <w:r>
        <w:rPr>
          <w:noProof/>
        </w:rPr>
        <w:t>5.2.25C.2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_Toc122101232 \h </w:instrText>
      </w:r>
      <w:r>
        <w:rPr>
          <w:noProof/>
        </w:rPr>
      </w:r>
      <w:r>
        <w:rPr>
          <w:noProof/>
        </w:rPr>
        <w:fldChar w:fldCharType="separate"/>
      </w:r>
      <w:r>
        <w:rPr>
          <w:noProof/>
        </w:rPr>
        <w:t>108</w:t>
      </w:r>
      <w:r>
        <w:rPr>
          <w:noProof/>
        </w:rPr>
        <w:fldChar w:fldCharType="end"/>
      </w:r>
    </w:p>
    <w:p w14:paraId="741D25D5" w14:textId="5FF62D7B" w:rsidR="007C3D4C" w:rsidRDefault="007C3D4C">
      <w:pPr>
        <w:pStyle w:val="TOC4"/>
        <w:rPr>
          <w:rFonts w:asciiTheme="minorHAnsi" w:hAnsiTheme="minorHAnsi" w:cstheme="minorBidi"/>
          <w:noProof/>
          <w:sz w:val="22"/>
          <w:szCs w:val="22"/>
          <w:lang w:eastAsia="en-GB"/>
        </w:rPr>
      </w:pPr>
      <w:r>
        <w:rPr>
          <w:noProof/>
        </w:rPr>
        <w:t>5.2.25C.3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_Toc122101233 \h </w:instrText>
      </w:r>
      <w:r>
        <w:rPr>
          <w:noProof/>
        </w:rPr>
      </w:r>
      <w:r>
        <w:rPr>
          <w:noProof/>
        </w:rPr>
        <w:fldChar w:fldCharType="separate"/>
      </w:r>
      <w:r>
        <w:rPr>
          <w:noProof/>
        </w:rPr>
        <w:t>109</w:t>
      </w:r>
      <w:r>
        <w:rPr>
          <w:noProof/>
        </w:rPr>
        <w:fldChar w:fldCharType="end"/>
      </w:r>
    </w:p>
    <w:p w14:paraId="1D41540B" w14:textId="76F9F4A6" w:rsidR="007C3D4C" w:rsidRDefault="007C3D4C">
      <w:pPr>
        <w:pStyle w:val="TOC5"/>
        <w:rPr>
          <w:rFonts w:asciiTheme="minorHAnsi" w:hAnsiTheme="minorHAnsi" w:cstheme="minorBidi"/>
          <w:noProof/>
          <w:sz w:val="22"/>
          <w:szCs w:val="22"/>
          <w:lang w:eastAsia="en-GB"/>
        </w:rPr>
      </w:pPr>
      <w:r>
        <w:rPr>
          <w:noProof/>
        </w:rPr>
        <w:t>5.2.25C.3.1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_Toc122101234 \h </w:instrText>
      </w:r>
      <w:r>
        <w:rPr>
          <w:noProof/>
        </w:rPr>
      </w:r>
      <w:r>
        <w:rPr>
          <w:noProof/>
        </w:rPr>
        <w:fldChar w:fldCharType="separate"/>
      </w:r>
      <w:r>
        <w:rPr>
          <w:noProof/>
        </w:rPr>
        <w:t>109</w:t>
      </w:r>
      <w:r>
        <w:rPr>
          <w:noProof/>
        </w:rPr>
        <w:fldChar w:fldCharType="end"/>
      </w:r>
    </w:p>
    <w:p w14:paraId="6E41E09E" w14:textId="684FCE10" w:rsidR="007C3D4C" w:rsidRDefault="007C3D4C">
      <w:pPr>
        <w:pStyle w:val="TOC5"/>
        <w:rPr>
          <w:rFonts w:asciiTheme="minorHAnsi" w:hAnsiTheme="minorHAnsi" w:cstheme="minorBidi"/>
          <w:noProof/>
          <w:sz w:val="22"/>
          <w:szCs w:val="22"/>
          <w:lang w:eastAsia="en-GB"/>
        </w:rPr>
      </w:pPr>
      <w:r>
        <w:rPr>
          <w:noProof/>
        </w:rPr>
        <w:lastRenderedPageBreak/>
        <w:t>5.2.25C.3.2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_Toc122101235 \h </w:instrText>
      </w:r>
      <w:r>
        <w:rPr>
          <w:noProof/>
        </w:rPr>
      </w:r>
      <w:r>
        <w:rPr>
          <w:noProof/>
        </w:rPr>
        <w:fldChar w:fldCharType="separate"/>
      </w:r>
      <w:r>
        <w:rPr>
          <w:noProof/>
        </w:rPr>
        <w:t>109</w:t>
      </w:r>
      <w:r>
        <w:rPr>
          <w:noProof/>
        </w:rPr>
        <w:fldChar w:fldCharType="end"/>
      </w:r>
    </w:p>
    <w:p w14:paraId="7052F732" w14:textId="456D64BD" w:rsidR="007C3D4C" w:rsidRDefault="007C3D4C">
      <w:pPr>
        <w:pStyle w:val="TOC3"/>
        <w:rPr>
          <w:rFonts w:asciiTheme="minorHAnsi" w:hAnsiTheme="minorHAnsi" w:cstheme="minorBidi"/>
          <w:noProof/>
          <w:sz w:val="22"/>
          <w:szCs w:val="22"/>
          <w:lang w:eastAsia="en-GB"/>
        </w:rPr>
      </w:pPr>
      <w:r>
        <w:rPr>
          <w:noProof/>
        </w:rPr>
        <w:t>5.2.26</w:t>
      </w:r>
      <w:r>
        <w:rPr>
          <w:rFonts w:asciiTheme="minorHAnsi" w:hAnsiTheme="minorHAnsi" w:cstheme="minorBidi"/>
          <w:noProof/>
          <w:sz w:val="22"/>
          <w:szCs w:val="22"/>
          <w:lang w:eastAsia="en-GB"/>
        </w:rPr>
        <w:tab/>
      </w:r>
      <w:r>
        <w:rPr>
          <w:noProof/>
        </w:rPr>
        <w:t>Resource: ProvisionedData</w:t>
      </w:r>
      <w:r>
        <w:rPr>
          <w:noProof/>
        </w:rPr>
        <w:tab/>
      </w:r>
      <w:r>
        <w:rPr>
          <w:noProof/>
        </w:rPr>
        <w:fldChar w:fldCharType="begin" w:fldLock="1"/>
      </w:r>
      <w:r>
        <w:rPr>
          <w:noProof/>
        </w:rPr>
        <w:instrText xml:space="preserve"> PAGEREF _Toc122101236 \h </w:instrText>
      </w:r>
      <w:r>
        <w:rPr>
          <w:noProof/>
        </w:rPr>
      </w:r>
      <w:r>
        <w:rPr>
          <w:noProof/>
        </w:rPr>
        <w:fldChar w:fldCharType="separate"/>
      </w:r>
      <w:r>
        <w:rPr>
          <w:noProof/>
        </w:rPr>
        <w:t>110</w:t>
      </w:r>
      <w:r>
        <w:rPr>
          <w:noProof/>
        </w:rPr>
        <w:fldChar w:fldCharType="end"/>
      </w:r>
    </w:p>
    <w:p w14:paraId="39E22549" w14:textId="292C0400" w:rsidR="007C3D4C" w:rsidRDefault="007C3D4C">
      <w:pPr>
        <w:pStyle w:val="TOC4"/>
        <w:rPr>
          <w:rFonts w:asciiTheme="minorHAnsi" w:hAnsiTheme="minorHAnsi" w:cstheme="minorBidi"/>
          <w:noProof/>
          <w:sz w:val="22"/>
          <w:szCs w:val="22"/>
          <w:lang w:eastAsia="en-GB"/>
        </w:rPr>
      </w:pPr>
      <w:r>
        <w:rPr>
          <w:noProof/>
        </w:rPr>
        <w:t>5.2.26.1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_Toc122101237 \h </w:instrText>
      </w:r>
      <w:r>
        <w:rPr>
          <w:noProof/>
        </w:rPr>
      </w:r>
      <w:r>
        <w:rPr>
          <w:noProof/>
        </w:rPr>
        <w:fldChar w:fldCharType="separate"/>
      </w:r>
      <w:r>
        <w:rPr>
          <w:noProof/>
        </w:rPr>
        <w:t>110</w:t>
      </w:r>
      <w:r>
        <w:rPr>
          <w:noProof/>
        </w:rPr>
        <w:fldChar w:fldCharType="end"/>
      </w:r>
    </w:p>
    <w:p w14:paraId="33BD3F8E" w14:textId="3FC70FA4" w:rsidR="007C3D4C" w:rsidRDefault="007C3D4C">
      <w:pPr>
        <w:pStyle w:val="TOC4"/>
        <w:rPr>
          <w:rFonts w:asciiTheme="minorHAnsi" w:hAnsiTheme="minorHAnsi" w:cstheme="minorBidi"/>
          <w:noProof/>
          <w:sz w:val="22"/>
          <w:szCs w:val="22"/>
          <w:lang w:eastAsia="en-GB"/>
        </w:rPr>
      </w:pPr>
      <w:r>
        <w:rPr>
          <w:noProof/>
        </w:rPr>
        <w:t>5.2.26.2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_Toc122101238 \h </w:instrText>
      </w:r>
      <w:r>
        <w:rPr>
          <w:noProof/>
        </w:rPr>
      </w:r>
      <w:r>
        <w:rPr>
          <w:noProof/>
        </w:rPr>
        <w:fldChar w:fldCharType="separate"/>
      </w:r>
      <w:r>
        <w:rPr>
          <w:noProof/>
        </w:rPr>
        <w:t>110</w:t>
      </w:r>
      <w:r>
        <w:rPr>
          <w:noProof/>
        </w:rPr>
        <w:fldChar w:fldCharType="end"/>
      </w:r>
    </w:p>
    <w:p w14:paraId="7E3C02D9" w14:textId="5E764CAE" w:rsidR="007C3D4C" w:rsidRDefault="007C3D4C">
      <w:pPr>
        <w:pStyle w:val="TOC4"/>
        <w:rPr>
          <w:rFonts w:asciiTheme="minorHAnsi" w:hAnsiTheme="minorHAnsi" w:cstheme="minorBidi"/>
          <w:noProof/>
          <w:sz w:val="22"/>
          <w:szCs w:val="22"/>
          <w:lang w:eastAsia="en-GB"/>
        </w:rPr>
      </w:pPr>
      <w:r>
        <w:rPr>
          <w:noProof/>
        </w:rPr>
        <w:t>5.2.26.3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_Toc122101239 \h </w:instrText>
      </w:r>
      <w:r>
        <w:rPr>
          <w:noProof/>
        </w:rPr>
      </w:r>
      <w:r>
        <w:rPr>
          <w:noProof/>
        </w:rPr>
        <w:fldChar w:fldCharType="separate"/>
      </w:r>
      <w:r>
        <w:rPr>
          <w:noProof/>
        </w:rPr>
        <w:t>110</w:t>
      </w:r>
      <w:r>
        <w:rPr>
          <w:noProof/>
        </w:rPr>
        <w:fldChar w:fldCharType="end"/>
      </w:r>
    </w:p>
    <w:p w14:paraId="5F463DFC" w14:textId="631C2C2F" w:rsidR="007C3D4C" w:rsidRDefault="007C3D4C">
      <w:pPr>
        <w:pStyle w:val="TOC5"/>
        <w:rPr>
          <w:rFonts w:asciiTheme="minorHAnsi" w:hAnsiTheme="minorHAnsi" w:cstheme="minorBidi"/>
          <w:noProof/>
          <w:sz w:val="22"/>
          <w:szCs w:val="22"/>
          <w:lang w:eastAsia="en-GB"/>
        </w:rPr>
      </w:pPr>
      <w:r>
        <w:rPr>
          <w:noProof/>
        </w:rPr>
        <w:t>5.2.26.3.1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_Toc122101240 \h </w:instrText>
      </w:r>
      <w:r>
        <w:rPr>
          <w:noProof/>
        </w:rPr>
      </w:r>
      <w:r>
        <w:rPr>
          <w:noProof/>
        </w:rPr>
        <w:fldChar w:fldCharType="separate"/>
      </w:r>
      <w:r>
        <w:rPr>
          <w:noProof/>
        </w:rPr>
        <w:t>110</w:t>
      </w:r>
      <w:r>
        <w:rPr>
          <w:noProof/>
        </w:rPr>
        <w:fldChar w:fldCharType="end"/>
      </w:r>
    </w:p>
    <w:p w14:paraId="24C4CFD4" w14:textId="4F1119CA" w:rsidR="007C3D4C" w:rsidRDefault="007C3D4C">
      <w:pPr>
        <w:pStyle w:val="TOC3"/>
        <w:rPr>
          <w:rFonts w:asciiTheme="minorHAnsi" w:hAnsiTheme="minorHAnsi" w:cstheme="minorBidi"/>
          <w:noProof/>
          <w:sz w:val="22"/>
          <w:szCs w:val="22"/>
          <w:lang w:eastAsia="en-GB"/>
        </w:rPr>
      </w:pPr>
      <w:r>
        <w:rPr>
          <w:noProof/>
        </w:rPr>
        <w:t>5.2.27</w:t>
      </w:r>
      <w:r>
        <w:rPr>
          <w:rFonts w:asciiTheme="minorHAnsi" w:hAnsiTheme="minorHAnsi" w:cstheme="minorBid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_Toc122101241 \h </w:instrText>
      </w:r>
      <w:r>
        <w:rPr>
          <w:noProof/>
        </w:rPr>
      </w:r>
      <w:r>
        <w:rPr>
          <w:noProof/>
        </w:rPr>
        <w:fldChar w:fldCharType="separate"/>
      </w:r>
      <w:r>
        <w:rPr>
          <w:noProof/>
        </w:rPr>
        <w:t>111</w:t>
      </w:r>
      <w:r>
        <w:rPr>
          <w:noProof/>
        </w:rPr>
        <w:fldChar w:fldCharType="end"/>
      </w:r>
    </w:p>
    <w:p w14:paraId="2D65C558" w14:textId="6B028585" w:rsidR="007C3D4C" w:rsidRDefault="007C3D4C">
      <w:pPr>
        <w:pStyle w:val="TOC4"/>
        <w:rPr>
          <w:rFonts w:asciiTheme="minorHAnsi" w:hAnsiTheme="minorHAnsi" w:cstheme="minorBidi"/>
          <w:noProof/>
          <w:sz w:val="22"/>
          <w:szCs w:val="22"/>
          <w:lang w:eastAsia="en-GB"/>
        </w:rPr>
      </w:pPr>
      <w:r>
        <w:rPr>
          <w:noProof/>
        </w:rPr>
        <w:t>5.2.27.1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_Toc122101242 \h </w:instrText>
      </w:r>
      <w:r>
        <w:rPr>
          <w:noProof/>
        </w:rPr>
      </w:r>
      <w:r>
        <w:rPr>
          <w:noProof/>
        </w:rPr>
        <w:fldChar w:fldCharType="separate"/>
      </w:r>
      <w:r>
        <w:rPr>
          <w:noProof/>
        </w:rPr>
        <w:t>111</w:t>
      </w:r>
      <w:r>
        <w:rPr>
          <w:noProof/>
        </w:rPr>
        <w:fldChar w:fldCharType="end"/>
      </w:r>
    </w:p>
    <w:p w14:paraId="345085D4" w14:textId="5CE90690" w:rsidR="007C3D4C" w:rsidRDefault="007C3D4C">
      <w:pPr>
        <w:pStyle w:val="TOC4"/>
        <w:rPr>
          <w:rFonts w:asciiTheme="minorHAnsi" w:hAnsiTheme="minorHAnsi" w:cstheme="minorBidi"/>
          <w:noProof/>
          <w:sz w:val="22"/>
          <w:szCs w:val="22"/>
          <w:lang w:eastAsia="en-GB"/>
        </w:rPr>
      </w:pPr>
      <w:r>
        <w:rPr>
          <w:noProof/>
        </w:rPr>
        <w:t>5.2.27.2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_Toc122101243 \h </w:instrText>
      </w:r>
      <w:r>
        <w:rPr>
          <w:noProof/>
        </w:rPr>
      </w:r>
      <w:r>
        <w:rPr>
          <w:noProof/>
        </w:rPr>
        <w:fldChar w:fldCharType="separate"/>
      </w:r>
      <w:r>
        <w:rPr>
          <w:noProof/>
        </w:rPr>
        <w:t>111</w:t>
      </w:r>
      <w:r>
        <w:rPr>
          <w:noProof/>
        </w:rPr>
        <w:fldChar w:fldCharType="end"/>
      </w:r>
    </w:p>
    <w:p w14:paraId="102AED16" w14:textId="73BAE4A6" w:rsidR="007C3D4C" w:rsidRDefault="007C3D4C">
      <w:pPr>
        <w:pStyle w:val="TOC4"/>
        <w:rPr>
          <w:rFonts w:asciiTheme="minorHAnsi" w:hAnsiTheme="minorHAnsi" w:cstheme="minorBidi"/>
          <w:noProof/>
          <w:sz w:val="22"/>
          <w:szCs w:val="22"/>
          <w:lang w:eastAsia="en-GB"/>
        </w:rPr>
      </w:pPr>
      <w:r>
        <w:rPr>
          <w:noProof/>
        </w:rPr>
        <w:t>5.2.27.3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_Toc122101244 \h </w:instrText>
      </w:r>
      <w:r>
        <w:rPr>
          <w:noProof/>
        </w:rPr>
      </w:r>
      <w:r>
        <w:rPr>
          <w:noProof/>
        </w:rPr>
        <w:fldChar w:fldCharType="separate"/>
      </w:r>
      <w:r>
        <w:rPr>
          <w:noProof/>
        </w:rPr>
        <w:t>111</w:t>
      </w:r>
      <w:r>
        <w:rPr>
          <w:noProof/>
        </w:rPr>
        <w:fldChar w:fldCharType="end"/>
      </w:r>
    </w:p>
    <w:p w14:paraId="59D61B04" w14:textId="4A03FD48" w:rsidR="007C3D4C" w:rsidRDefault="007C3D4C">
      <w:pPr>
        <w:pStyle w:val="TOC5"/>
        <w:rPr>
          <w:rFonts w:asciiTheme="minorHAnsi" w:hAnsiTheme="minorHAnsi" w:cstheme="minorBidi"/>
          <w:noProof/>
          <w:sz w:val="22"/>
          <w:szCs w:val="22"/>
          <w:lang w:eastAsia="en-GB"/>
        </w:rPr>
      </w:pPr>
      <w:r>
        <w:rPr>
          <w:noProof/>
        </w:rPr>
        <w:t>5.2.27.3.1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_Toc122101245 \h </w:instrText>
      </w:r>
      <w:r>
        <w:rPr>
          <w:noProof/>
        </w:rPr>
      </w:r>
      <w:r>
        <w:rPr>
          <w:noProof/>
        </w:rPr>
        <w:fldChar w:fldCharType="separate"/>
      </w:r>
      <w:r>
        <w:rPr>
          <w:noProof/>
        </w:rPr>
        <w:t>111</w:t>
      </w:r>
      <w:r>
        <w:rPr>
          <w:noProof/>
        </w:rPr>
        <w:fldChar w:fldCharType="end"/>
      </w:r>
    </w:p>
    <w:p w14:paraId="05D740DF" w14:textId="3D67F61F" w:rsidR="007C3D4C" w:rsidRDefault="007C3D4C">
      <w:pPr>
        <w:pStyle w:val="TOC3"/>
        <w:rPr>
          <w:rFonts w:asciiTheme="minorHAnsi" w:hAnsiTheme="minorHAnsi" w:cstheme="minorBidi"/>
          <w:noProof/>
          <w:sz w:val="22"/>
          <w:szCs w:val="22"/>
          <w:lang w:eastAsia="en-GB"/>
        </w:rPr>
      </w:pPr>
      <w:r>
        <w:rPr>
          <w:noProof/>
        </w:rPr>
        <w:t>5.2.28</w:t>
      </w:r>
      <w:r>
        <w:rPr>
          <w:rFonts w:asciiTheme="minorHAnsi" w:hAnsiTheme="minorHAnsi" w:cstheme="minorBidi"/>
          <w:noProof/>
          <w:sz w:val="22"/>
          <w:szCs w:val="22"/>
          <w:lang w:eastAsia="en-GB"/>
        </w:rPr>
        <w:tab/>
      </w:r>
      <w:r>
        <w:rPr>
          <w:noProof/>
        </w:rPr>
        <w:t>Resource: EeProfileData</w:t>
      </w:r>
      <w:r>
        <w:rPr>
          <w:noProof/>
        </w:rPr>
        <w:tab/>
      </w:r>
      <w:r>
        <w:rPr>
          <w:noProof/>
        </w:rPr>
        <w:fldChar w:fldCharType="begin" w:fldLock="1"/>
      </w:r>
      <w:r>
        <w:rPr>
          <w:noProof/>
        </w:rPr>
        <w:instrText xml:space="preserve"> PAGEREF _Toc122101246 \h </w:instrText>
      </w:r>
      <w:r>
        <w:rPr>
          <w:noProof/>
        </w:rPr>
      </w:r>
      <w:r>
        <w:rPr>
          <w:noProof/>
        </w:rPr>
        <w:fldChar w:fldCharType="separate"/>
      </w:r>
      <w:r>
        <w:rPr>
          <w:noProof/>
        </w:rPr>
        <w:t>112</w:t>
      </w:r>
      <w:r>
        <w:rPr>
          <w:noProof/>
        </w:rPr>
        <w:fldChar w:fldCharType="end"/>
      </w:r>
    </w:p>
    <w:p w14:paraId="2DE06B60" w14:textId="05247566" w:rsidR="007C3D4C" w:rsidRDefault="007C3D4C">
      <w:pPr>
        <w:pStyle w:val="TOC4"/>
        <w:rPr>
          <w:rFonts w:asciiTheme="minorHAnsi" w:hAnsiTheme="minorHAnsi" w:cstheme="minorBidi"/>
          <w:noProof/>
          <w:sz w:val="22"/>
          <w:szCs w:val="22"/>
          <w:lang w:eastAsia="en-GB"/>
        </w:rPr>
      </w:pPr>
      <w:r>
        <w:rPr>
          <w:noProof/>
        </w:rPr>
        <w:t>5.2.28.1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_Toc122101247 \h </w:instrText>
      </w:r>
      <w:r>
        <w:rPr>
          <w:noProof/>
        </w:rPr>
      </w:r>
      <w:r>
        <w:rPr>
          <w:noProof/>
        </w:rPr>
        <w:fldChar w:fldCharType="separate"/>
      </w:r>
      <w:r>
        <w:rPr>
          <w:noProof/>
        </w:rPr>
        <w:t>112</w:t>
      </w:r>
      <w:r>
        <w:rPr>
          <w:noProof/>
        </w:rPr>
        <w:fldChar w:fldCharType="end"/>
      </w:r>
    </w:p>
    <w:p w14:paraId="15841CD7" w14:textId="26A1C128" w:rsidR="007C3D4C" w:rsidRDefault="007C3D4C">
      <w:pPr>
        <w:pStyle w:val="TOC4"/>
        <w:rPr>
          <w:rFonts w:asciiTheme="minorHAnsi" w:hAnsiTheme="minorHAnsi" w:cstheme="minorBidi"/>
          <w:noProof/>
          <w:sz w:val="22"/>
          <w:szCs w:val="22"/>
          <w:lang w:eastAsia="en-GB"/>
        </w:rPr>
      </w:pPr>
      <w:r>
        <w:rPr>
          <w:noProof/>
        </w:rPr>
        <w:t>5.2.28.2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_Toc122101248 \h </w:instrText>
      </w:r>
      <w:r>
        <w:rPr>
          <w:noProof/>
        </w:rPr>
      </w:r>
      <w:r>
        <w:rPr>
          <w:noProof/>
        </w:rPr>
        <w:fldChar w:fldCharType="separate"/>
      </w:r>
      <w:r>
        <w:rPr>
          <w:noProof/>
        </w:rPr>
        <w:t>112</w:t>
      </w:r>
      <w:r>
        <w:rPr>
          <w:noProof/>
        </w:rPr>
        <w:fldChar w:fldCharType="end"/>
      </w:r>
    </w:p>
    <w:p w14:paraId="08532B37" w14:textId="259068EB" w:rsidR="007C3D4C" w:rsidRDefault="007C3D4C">
      <w:pPr>
        <w:pStyle w:val="TOC4"/>
        <w:rPr>
          <w:rFonts w:asciiTheme="minorHAnsi" w:hAnsiTheme="minorHAnsi" w:cstheme="minorBidi"/>
          <w:noProof/>
          <w:sz w:val="22"/>
          <w:szCs w:val="22"/>
          <w:lang w:eastAsia="en-GB"/>
        </w:rPr>
      </w:pPr>
      <w:r>
        <w:rPr>
          <w:noProof/>
        </w:rPr>
        <w:t>5.2.28.3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_Toc122101249 \h </w:instrText>
      </w:r>
      <w:r>
        <w:rPr>
          <w:noProof/>
        </w:rPr>
      </w:r>
      <w:r>
        <w:rPr>
          <w:noProof/>
        </w:rPr>
        <w:fldChar w:fldCharType="separate"/>
      </w:r>
      <w:r>
        <w:rPr>
          <w:noProof/>
        </w:rPr>
        <w:t>112</w:t>
      </w:r>
      <w:r>
        <w:rPr>
          <w:noProof/>
        </w:rPr>
        <w:fldChar w:fldCharType="end"/>
      </w:r>
    </w:p>
    <w:p w14:paraId="79AD9EEA" w14:textId="326E0445" w:rsidR="007C3D4C" w:rsidRDefault="007C3D4C">
      <w:pPr>
        <w:pStyle w:val="TOC5"/>
        <w:rPr>
          <w:rFonts w:asciiTheme="minorHAnsi" w:hAnsiTheme="minorHAnsi" w:cstheme="minorBidi"/>
          <w:noProof/>
          <w:sz w:val="22"/>
          <w:szCs w:val="22"/>
          <w:lang w:eastAsia="en-GB"/>
        </w:rPr>
      </w:pPr>
      <w:r>
        <w:rPr>
          <w:noProof/>
        </w:rPr>
        <w:t>5.2.28.3.1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_Toc122101250 \h </w:instrText>
      </w:r>
      <w:r>
        <w:rPr>
          <w:noProof/>
        </w:rPr>
      </w:r>
      <w:r>
        <w:rPr>
          <w:noProof/>
        </w:rPr>
        <w:fldChar w:fldCharType="separate"/>
      </w:r>
      <w:r>
        <w:rPr>
          <w:noProof/>
        </w:rPr>
        <w:t>112</w:t>
      </w:r>
      <w:r>
        <w:rPr>
          <w:noProof/>
        </w:rPr>
        <w:fldChar w:fldCharType="end"/>
      </w:r>
    </w:p>
    <w:p w14:paraId="14B67138" w14:textId="12AC3FFA" w:rsidR="007C3D4C" w:rsidRDefault="007C3D4C">
      <w:pPr>
        <w:pStyle w:val="TOC3"/>
        <w:rPr>
          <w:rFonts w:asciiTheme="minorHAnsi" w:hAnsiTheme="minorHAnsi" w:cstheme="minorBidi"/>
          <w:noProof/>
          <w:sz w:val="22"/>
          <w:szCs w:val="22"/>
          <w:lang w:eastAsia="en-GB"/>
        </w:rPr>
      </w:pPr>
      <w:r>
        <w:rPr>
          <w:noProof/>
        </w:rPr>
        <w:t>5.2.29</w:t>
      </w:r>
      <w:r>
        <w:rPr>
          <w:rFonts w:asciiTheme="minorHAnsi" w:hAnsiTheme="minorHAnsi" w:cstheme="minorBid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_Toc122101251 \h </w:instrText>
      </w:r>
      <w:r>
        <w:rPr>
          <w:noProof/>
        </w:rPr>
      </w:r>
      <w:r>
        <w:rPr>
          <w:noProof/>
        </w:rPr>
        <w:fldChar w:fldCharType="separate"/>
      </w:r>
      <w:r>
        <w:rPr>
          <w:noProof/>
        </w:rPr>
        <w:t>113</w:t>
      </w:r>
      <w:r>
        <w:rPr>
          <w:noProof/>
        </w:rPr>
        <w:fldChar w:fldCharType="end"/>
      </w:r>
    </w:p>
    <w:p w14:paraId="36222EB6" w14:textId="7A610943" w:rsidR="007C3D4C" w:rsidRDefault="007C3D4C">
      <w:pPr>
        <w:pStyle w:val="TOC4"/>
        <w:rPr>
          <w:rFonts w:asciiTheme="minorHAnsi" w:hAnsiTheme="minorHAnsi" w:cstheme="minorBidi"/>
          <w:noProof/>
          <w:sz w:val="22"/>
          <w:szCs w:val="22"/>
          <w:lang w:eastAsia="en-GB"/>
        </w:rPr>
      </w:pPr>
      <w:r>
        <w:rPr>
          <w:noProof/>
        </w:rPr>
        <w:t>5.2.29.1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_Toc122101252 \h </w:instrText>
      </w:r>
      <w:r>
        <w:rPr>
          <w:noProof/>
        </w:rPr>
      </w:r>
      <w:r>
        <w:rPr>
          <w:noProof/>
        </w:rPr>
        <w:fldChar w:fldCharType="separate"/>
      </w:r>
      <w:r>
        <w:rPr>
          <w:noProof/>
        </w:rPr>
        <w:t>113</w:t>
      </w:r>
      <w:r>
        <w:rPr>
          <w:noProof/>
        </w:rPr>
        <w:fldChar w:fldCharType="end"/>
      </w:r>
    </w:p>
    <w:p w14:paraId="5866CCE4" w14:textId="50F7F15C" w:rsidR="007C3D4C" w:rsidRDefault="007C3D4C">
      <w:pPr>
        <w:pStyle w:val="TOC4"/>
        <w:rPr>
          <w:rFonts w:asciiTheme="minorHAnsi" w:hAnsiTheme="minorHAnsi" w:cstheme="minorBidi"/>
          <w:noProof/>
          <w:sz w:val="22"/>
          <w:szCs w:val="22"/>
          <w:lang w:eastAsia="en-GB"/>
        </w:rPr>
      </w:pPr>
      <w:r>
        <w:rPr>
          <w:noProof/>
        </w:rPr>
        <w:t>5.2.29.2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_Toc122101253 \h </w:instrText>
      </w:r>
      <w:r>
        <w:rPr>
          <w:noProof/>
        </w:rPr>
      </w:r>
      <w:r>
        <w:rPr>
          <w:noProof/>
        </w:rPr>
        <w:fldChar w:fldCharType="separate"/>
      </w:r>
      <w:r>
        <w:rPr>
          <w:noProof/>
        </w:rPr>
        <w:t>113</w:t>
      </w:r>
      <w:r>
        <w:rPr>
          <w:noProof/>
        </w:rPr>
        <w:fldChar w:fldCharType="end"/>
      </w:r>
    </w:p>
    <w:p w14:paraId="7ACF1952" w14:textId="716DBB08" w:rsidR="007C3D4C" w:rsidRDefault="007C3D4C">
      <w:pPr>
        <w:pStyle w:val="TOC4"/>
        <w:rPr>
          <w:rFonts w:asciiTheme="minorHAnsi" w:hAnsiTheme="minorHAnsi" w:cstheme="minorBidi"/>
          <w:noProof/>
          <w:sz w:val="22"/>
          <w:szCs w:val="22"/>
          <w:lang w:eastAsia="en-GB"/>
        </w:rPr>
      </w:pPr>
      <w:r>
        <w:rPr>
          <w:noProof/>
        </w:rPr>
        <w:t>5.2.29.3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_Toc122101254 \h </w:instrText>
      </w:r>
      <w:r>
        <w:rPr>
          <w:noProof/>
        </w:rPr>
      </w:r>
      <w:r>
        <w:rPr>
          <w:noProof/>
        </w:rPr>
        <w:fldChar w:fldCharType="separate"/>
      </w:r>
      <w:r>
        <w:rPr>
          <w:noProof/>
        </w:rPr>
        <w:t>114</w:t>
      </w:r>
      <w:r>
        <w:rPr>
          <w:noProof/>
        </w:rPr>
        <w:fldChar w:fldCharType="end"/>
      </w:r>
    </w:p>
    <w:p w14:paraId="760B5E77" w14:textId="0CC1506C" w:rsidR="007C3D4C" w:rsidRDefault="007C3D4C">
      <w:pPr>
        <w:pStyle w:val="TOC5"/>
        <w:rPr>
          <w:rFonts w:asciiTheme="minorHAnsi" w:hAnsiTheme="minorHAnsi" w:cstheme="minorBidi"/>
          <w:noProof/>
          <w:sz w:val="22"/>
          <w:szCs w:val="22"/>
          <w:lang w:eastAsia="en-GB"/>
        </w:rPr>
      </w:pPr>
      <w:r>
        <w:rPr>
          <w:noProof/>
        </w:rPr>
        <w:t>5.2.29.3.1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_Toc122101255 \h </w:instrText>
      </w:r>
      <w:r>
        <w:rPr>
          <w:noProof/>
        </w:rPr>
      </w:r>
      <w:r>
        <w:rPr>
          <w:noProof/>
        </w:rPr>
        <w:fldChar w:fldCharType="separate"/>
      </w:r>
      <w:r>
        <w:rPr>
          <w:noProof/>
        </w:rPr>
        <w:t>114</w:t>
      </w:r>
      <w:r>
        <w:rPr>
          <w:noProof/>
        </w:rPr>
        <w:fldChar w:fldCharType="end"/>
      </w:r>
    </w:p>
    <w:p w14:paraId="2D33E8DA" w14:textId="17B5CD30" w:rsidR="007C3D4C" w:rsidRDefault="007C3D4C">
      <w:pPr>
        <w:pStyle w:val="TOC5"/>
        <w:rPr>
          <w:rFonts w:asciiTheme="minorHAnsi" w:hAnsiTheme="minorHAnsi" w:cstheme="minorBidi"/>
          <w:noProof/>
          <w:sz w:val="22"/>
          <w:szCs w:val="22"/>
          <w:lang w:eastAsia="en-GB"/>
        </w:rPr>
      </w:pPr>
      <w:r>
        <w:rPr>
          <w:noProof/>
        </w:rPr>
        <w:t>5.2.29.3.2</w:t>
      </w:r>
      <w:r>
        <w:rPr>
          <w:rFonts w:asciiTheme="minorHAnsi"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_Toc122101256 \h </w:instrText>
      </w:r>
      <w:r>
        <w:rPr>
          <w:noProof/>
        </w:rPr>
      </w:r>
      <w:r>
        <w:rPr>
          <w:noProof/>
        </w:rPr>
        <w:fldChar w:fldCharType="separate"/>
      </w:r>
      <w:r>
        <w:rPr>
          <w:noProof/>
        </w:rPr>
        <w:t>114</w:t>
      </w:r>
      <w:r>
        <w:rPr>
          <w:noProof/>
        </w:rPr>
        <w:fldChar w:fldCharType="end"/>
      </w:r>
    </w:p>
    <w:p w14:paraId="3B78C325" w14:textId="6F14BD97" w:rsidR="007C3D4C" w:rsidRDefault="007C3D4C">
      <w:pPr>
        <w:pStyle w:val="TOC3"/>
        <w:rPr>
          <w:rFonts w:asciiTheme="minorHAnsi" w:hAnsiTheme="minorHAnsi" w:cstheme="minorBidi"/>
          <w:noProof/>
          <w:sz w:val="22"/>
          <w:szCs w:val="22"/>
          <w:lang w:eastAsia="en-GB"/>
        </w:rPr>
      </w:pPr>
      <w:r w:rsidRPr="001D2C90">
        <w:rPr>
          <w:noProof/>
          <w:lang w:val="de-DE"/>
        </w:rPr>
        <w:t>5.2.30</w:t>
      </w:r>
      <w:r>
        <w:rPr>
          <w:rFonts w:asciiTheme="minorHAnsi" w:hAnsiTheme="minorHAnsi" w:cstheme="minorBidi"/>
          <w:noProof/>
          <w:sz w:val="22"/>
          <w:szCs w:val="22"/>
          <w:lang w:eastAsia="en-GB"/>
        </w:rPr>
        <w:tab/>
      </w:r>
      <w:r>
        <w:rPr>
          <w:noProof/>
        </w:rPr>
        <w:t>Resource: SharedData</w:t>
      </w:r>
      <w:r>
        <w:rPr>
          <w:noProof/>
        </w:rPr>
        <w:tab/>
      </w:r>
      <w:r>
        <w:rPr>
          <w:noProof/>
        </w:rPr>
        <w:fldChar w:fldCharType="begin" w:fldLock="1"/>
      </w:r>
      <w:r>
        <w:rPr>
          <w:noProof/>
        </w:rPr>
        <w:instrText xml:space="preserve"> PAGEREF _Toc122101257 \h </w:instrText>
      </w:r>
      <w:r>
        <w:rPr>
          <w:noProof/>
        </w:rPr>
      </w:r>
      <w:r>
        <w:rPr>
          <w:noProof/>
        </w:rPr>
        <w:fldChar w:fldCharType="separate"/>
      </w:r>
      <w:r>
        <w:rPr>
          <w:noProof/>
        </w:rPr>
        <w:t>115</w:t>
      </w:r>
      <w:r>
        <w:rPr>
          <w:noProof/>
        </w:rPr>
        <w:fldChar w:fldCharType="end"/>
      </w:r>
    </w:p>
    <w:p w14:paraId="22E33504" w14:textId="555C7263" w:rsidR="007C3D4C" w:rsidRDefault="007C3D4C">
      <w:pPr>
        <w:pStyle w:val="TOC4"/>
        <w:rPr>
          <w:rFonts w:asciiTheme="minorHAnsi" w:hAnsiTheme="minorHAnsi" w:cstheme="minorBidi"/>
          <w:noProof/>
          <w:sz w:val="22"/>
          <w:szCs w:val="22"/>
          <w:lang w:eastAsia="en-GB"/>
        </w:rPr>
      </w:pPr>
      <w:r w:rsidRPr="001D2C90">
        <w:rPr>
          <w:noProof/>
          <w:lang w:val="de-DE"/>
        </w:rPr>
        <w:t>5.2.30</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_Toc122101258 \h </w:instrText>
      </w:r>
      <w:r>
        <w:rPr>
          <w:noProof/>
        </w:rPr>
      </w:r>
      <w:r>
        <w:rPr>
          <w:noProof/>
        </w:rPr>
        <w:fldChar w:fldCharType="separate"/>
      </w:r>
      <w:r>
        <w:rPr>
          <w:noProof/>
        </w:rPr>
        <w:t>115</w:t>
      </w:r>
      <w:r>
        <w:rPr>
          <w:noProof/>
        </w:rPr>
        <w:fldChar w:fldCharType="end"/>
      </w:r>
    </w:p>
    <w:p w14:paraId="01759460" w14:textId="2F9360F6" w:rsidR="007C3D4C" w:rsidRDefault="007C3D4C">
      <w:pPr>
        <w:pStyle w:val="TOC4"/>
        <w:rPr>
          <w:rFonts w:asciiTheme="minorHAnsi" w:hAnsiTheme="minorHAnsi" w:cstheme="minorBidi"/>
          <w:noProof/>
          <w:sz w:val="22"/>
          <w:szCs w:val="22"/>
          <w:lang w:eastAsia="en-GB"/>
        </w:rPr>
      </w:pPr>
      <w:r w:rsidRPr="001D2C90">
        <w:rPr>
          <w:noProof/>
          <w:lang w:val="de-DE"/>
        </w:rPr>
        <w:t>5.2.30</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_Toc122101259 \h </w:instrText>
      </w:r>
      <w:r>
        <w:rPr>
          <w:noProof/>
        </w:rPr>
      </w:r>
      <w:r>
        <w:rPr>
          <w:noProof/>
        </w:rPr>
        <w:fldChar w:fldCharType="separate"/>
      </w:r>
      <w:r>
        <w:rPr>
          <w:noProof/>
        </w:rPr>
        <w:t>115</w:t>
      </w:r>
      <w:r>
        <w:rPr>
          <w:noProof/>
        </w:rPr>
        <w:fldChar w:fldCharType="end"/>
      </w:r>
    </w:p>
    <w:p w14:paraId="16C9EA03" w14:textId="7629B227" w:rsidR="007C3D4C" w:rsidRDefault="007C3D4C">
      <w:pPr>
        <w:pStyle w:val="TOC4"/>
        <w:rPr>
          <w:rFonts w:asciiTheme="minorHAnsi" w:hAnsiTheme="minorHAnsi" w:cstheme="minorBidi"/>
          <w:noProof/>
          <w:sz w:val="22"/>
          <w:szCs w:val="22"/>
          <w:lang w:eastAsia="en-GB"/>
        </w:rPr>
      </w:pPr>
      <w:r w:rsidRPr="001D2C90">
        <w:rPr>
          <w:noProof/>
          <w:lang w:val="de-DE"/>
        </w:rPr>
        <w:t>5.2.30</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_Toc122101260 \h </w:instrText>
      </w:r>
      <w:r>
        <w:rPr>
          <w:noProof/>
        </w:rPr>
      </w:r>
      <w:r>
        <w:rPr>
          <w:noProof/>
        </w:rPr>
        <w:fldChar w:fldCharType="separate"/>
      </w:r>
      <w:r>
        <w:rPr>
          <w:noProof/>
        </w:rPr>
        <w:t>115</w:t>
      </w:r>
      <w:r>
        <w:rPr>
          <w:noProof/>
        </w:rPr>
        <w:fldChar w:fldCharType="end"/>
      </w:r>
    </w:p>
    <w:p w14:paraId="5B234556" w14:textId="716C11A2" w:rsidR="007C3D4C" w:rsidRDefault="007C3D4C">
      <w:pPr>
        <w:pStyle w:val="TOC5"/>
        <w:rPr>
          <w:rFonts w:asciiTheme="minorHAnsi" w:hAnsiTheme="minorHAnsi" w:cstheme="minorBidi"/>
          <w:noProof/>
          <w:sz w:val="22"/>
          <w:szCs w:val="22"/>
          <w:lang w:eastAsia="en-GB"/>
        </w:rPr>
      </w:pPr>
      <w:r>
        <w:rPr>
          <w:noProof/>
        </w:rPr>
        <w:t>5.2.30.3.1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_Toc122101261 \h </w:instrText>
      </w:r>
      <w:r>
        <w:rPr>
          <w:noProof/>
        </w:rPr>
      </w:r>
      <w:r>
        <w:rPr>
          <w:noProof/>
        </w:rPr>
        <w:fldChar w:fldCharType="separate"/>
      </w:r>
      <w:r>
        <w:rPr>
          <w:noProof/>
        </w:rPr>
        <w:t>115</w:t>
      </w:r>
      <w:r>
        <w:rPr>
          <w:noProof/>
        </w:rPr>
        <w:fldChar w:fldCharType="end"/>
      </w:r>
    </w:p>
    <w:p w14:paraId="7327EE2F" w14:textId="148E1745" w:rsidR="007C3D4C" w:rsidRDefault="007C3D4C">
      <w:pPr>
        <w:pStyle w:val="TOC3"/>
        <w:rPr>
          <w:rFonts w:asciiTheme="minorHAnsi" w:hAnsiTheme="minorHAnsi" w:cstheme="minorBidi"/>
          <w:noProof/>
          <w:sz w:val="22"/>
          <w:szCs w:val="22"/>
          <w:lang w:eastAsia="en-GB"/>
        </w:rPr>
      </w:pPr>
      <w:r w:rsidRPr="001D2C90">
        <w:rPr>
          <w:noProof/>
          <w:lang w:val="de-DE"/>
        </w:rPr>
        <w:t>5.2.30A</w:t>
      </w:r>
      <w:r>
        <w:rPr>
          <w:rFonts w:asciiTheme="minorHAnsi" w:hAnsiTheme="minorHAnsi" w:cstheme="minorBid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_Toc122101262 \h </w:instrText>
      </w:r>
      <w:r>
        <w:rPr>
          <w:noProof/>
        </w:rPr>
      </w:r>
      <w:r>
        <w:rPr>
          <w:noProof/>
        </w:rPr>
        <w:fldChar w:fldCharType="separate"/>
      </w:r>
      <w:r>
        <w:rPr>
          <w:noProof/>
        </w:rPr>
        <w:t>116</w:t>
      </w:r>
      <w:r>
        <w:rPr>
          <w:noProof/>
        </w:rPr>
        <w:fldChar w:fldCharType="end"/>
      </w:r>
    </w:p>
    <w:p w14:paraId="5DE985D8" w14:textId="7FF7DCA4" w:rsidR="007C3D4C" w:rsidRDefault="007C3D4C">
      <w:pPr>
        <w:pStyle w:val="TOC4"/>
        <w:rPr>
          <w:rFonts w:asciiTheme="minorHAnsi" w:hAnsiTheme="minorHAnsi" w:cstheme="minorBidi"/>
          <w:noProof/>
          <w:sz w:val="22"/>
          <w:szCs w:val="22"/>
          <w:lang w:eastAsia="en-GB"/>
        </w:rPr>
      </w:pPr>
      <w:r w:rsidRPr="001D2C90">
        <w:rPr>
          <w:noProof/>
          <w:lang w:val="de-DE"/>
        </w:rPr>
        <w:t>5.2.30A.</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_Toc122101263 \h </w:instrText>
      </w:r>
      <w:r>
        <w:rPr>
          <w:noProof/>
        </w:rPr>
      </w:r>
      <w:r>
        <w:rPr>
          <w:noProof/>
        </w:rPr>
        <w:fldChar w:fldCharType="separate"/>
      </w:r>
      <w:r>
        <w:rPr>
          <w:noProof/>
        </w:rPr>
        <w:t>116</w:t>
      </w:r>
      <w:r>
        <w:rPr>
          <w:noProof/>
        </w:rPr>
        <w:fldChar w:fldCharType="end"/>
      </w:r>
    </w:p>
    <w:p w14:paraId="62C0AA93" w14:textId="5725ACFB" w:rsidR="007C3D4C" w:rsidRDefault="007C3D4C">
      <w:pPr>
        <w:pStyle w:val="TOC4"/>
        <w:rPr>
          <w:rFonts w:asciiTheme="minorHAnsi" w:hAnsiTheme="minorHAnsi" w:cstheme="minorBidi"/>
          <w:noProof/>
          <w:sz w:val="22"/>
          <w:szCs w:val="22"/>
          <w:lang w:eastAsia="en-GB"/>
        </w:rPr>
      </w:pPr>
      <w:r w:rsidRPr="001D2C90">
        <w:rPr>
          <w:noProof/>
          <w:lang w:val="de-DE"/>
        </w:rPr>
        <w:t>5.2.30A.</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_Toc122101264 \h </w:instrText>
      </w:r>
      <w:r>
        <w:rPr>
          <w:noProof/>
        </w:rPr>
      </w:r>
      <w:r>
        <w:rPr>
          <w:noProof/>
        </w:rPr>
        <w:fldChar w:fldCharType="separate"/>
      </w:r>
      <w:r>
        <w:rPr>
          <w:noProof/>
        </w:rPr>
        <w:t>116</w:t>
      </w:r>
      <w:r>
        <w:rPr>
          <w:noProof/>
        </w:rPr>
        <w:fldChar w:fldCharType="end"/>
      </w:r>
    </w:p>
    <w:p w14:paraId="145CB3F4" w14:textId="1FFA29F1" w:rsidR="007C3D4C" w:rsidRDefault="007C3D4C">
      <w:pPr>
        <w:pStyle w:val="TOC4"/>
        <w:rPr>
          <w:rFonts w:asciiTheme="minorHAnsi" w:hAnsiTheme="minorHAnsi" w:cstheme="minorBidi"/>
          <w:noProof/>
          <w:sz w:val="22"/>
          <w:szCs w:val="22"/>
          <w:lang w:eastAsia="en-GB"/>
        </w:rPr>
      </w:pPr>
      <w:r w:rsidRPr="001D2C90">
        <w:rPr>
          <w:noProof/>
          <w:lang w:val="de-DE"/>
        </w:rPr>
        <w:t>5.2.30A.</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_Toc122101265 \h </w:instrText>
      </w:r>
      <w:r>
        <w:rPr>
          <w:noProof/>
        </w:rPr>
      </w:r>
      <w:r>
        <w:rPr>
          <w:noProof/>
        </w:rPr>
        <w:fldChar w:fldCharType="separate"/>
      </w:r>
      <w:r>
        <w:rPr>
          <w:noProof/>
        </w:rPr>
        <w:t>116</w:t>
      </w:r>
      <w:r>
        <w:rPr>
          <w:noProof/>
        </w:rPr>
        <w:fldChar w:fldCharType="end"/>
      </w:r>
    </w:p>
    <w:p w14:paraId="4370565B" w14:textId="19A6D30D" w:rsidR="007C3D4C" w:rsidRDefault="007C3D4C">
      <w:pPr>
        <w:pStyle w:val="TOC5"/>
        <w:rPr>
          <w:rFonts w:asciiTheme="minorHAnsi" w:hAnsiTheme="minorHAnsi" w:cstheme="minorBidi"/>
          <w:noProof/>
          <w:sz w:val="22"/>
          <w:szCs w:val="22"/>
          <w:lang w:eastAsia="en-GB"/>
        </w:rPr>
      </w:pPr>
      <w:r>
        <w:rPr>
          <w:noProof/>
        </w:rPr>
        <w:t>5.2.30A.3.1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_Toc122101266 \h </w:instrText>
      </w:r>
      <w:r>
        <w:rPr>
          <w:noProof/>
        </w:rPr>
      </w:r>
      <w:r>
        <w:rPr>
          <w:noProof/>
        </w:rPr>
        <w:fldChar w:fldCharType="separate"/>
      </w:r>
      <w:r>
        <w:rPr>
          <w:noProof/>
        </w:rPr>
        <w:t>116</w:t>
      </w:r>
      <w:r>
        <w:rPr>
          <w:noProof/>
        </w:rPr>
        <w:fldChar w:fldCharType="end"/>
      </w:r>
    </w:p>
    <w:p w14:paraId="47ADBC2C" w14:textId="76E2DA3A" w:rsidR="007C3D4C" w:rsidRDefault="007C3D4C">
      <w:pPr>
        <w:pStyle w:val="TOC3"/>
        <w:rPr>
          <w:rFonts w:asciiTheme="minorHAnsi" w:hAnsiTheme="minorHAnsi" w:cstheme="minorBidi"/>
          <w:noProof/>
          <w:sz w:val="22"/>
          <w:szCs w:val="22"/>
          <w:lang w:eastAsia="en-GB"/>
        </w:rPr>
      </w:pPr>
      <w:r>
        <w:rPr>
          <w:noProof/>
        </w:rPr>
        <w:t>5.2.31</w:t>
      </w:r>
      <w:r>
        <w:rPr>
          <w:rFonts w:asciiTheme="minorHAnsi" w:hAnsiTheme="minorHAnsi" w:cstheme="minorBidi"/>
          <w:noProof/>
          <w:sz w:val="22"/>
          <w:szCs w:val="22"/>
          <w:lang w:eastAsia="en-GB"/>
        </w:rPr>
        <w:tab/>
      </w:r>
      <w:r>
        <w:rPr>
          <w:noProof/>
        </w:rPr>
        <w:t xml:space="preserve">Resource: </w:t>
      </w:r>
      <w:r w:rsidRPr="001D2C90">
        <w:rPr>
          <w:noProof/>
          <w:lang w:val="de-DE"/>
        </w:rPr>
        <w:t>AmfSubscriptionInfo</w:t>
      </w:r>
      <w:r>
        <w:rPr>
          <w:noProof/>
        </w:rPr>
        <w:tab/>
      </w:r>
      <w:r>
        <w:rPr>
          <w:noProof/>
        </w:rPr>
        <w:fldChar w:fldCharType="begin" w:fldLock="1"/>
      </w:r>
      <w:r>
        <w:rPr>
          <w:noProof/>
        </w:rPr>
        <w:instrText xml:space="preserve"> PAGEREF _Toc122101267 \h </w:instrText>
      </w:r>
      <w:r>
        <w:rPr>
          <w:noProof/>
        </w:rPr>
      </w:r>
      <w:r>
        <w:rPr>
          <w:noProof/>
        </w:rPr>
        <w:fldChar w:fldCharType="separate"/>
      </w:r>
      <w:r>
        <w:rPr>
          <w:noProof/>
        </w:rPr>
        <w:t>117</w:t>
      </w:r>
      <w:r>
        <w:rPr>
          <w:noProof/>
        </w:rPr>
        <w:fldChar w:fldCharType="end"/>
      </w:r>
    </w:p>
    <w:p w14:paraId="6F18B907" w14:textId="5C92BE6A" w:rsidR="007C3D4C" w:rsidRDefault="007C3D4C">
      <w:pPr>
        <w:pStyle w:val="TOC4"/>
        <w:rPr>
          <w:rFonts w:asciiTheme="minorHAnsi" w:hAnsiTheme="minorHAnsi" w:cstheme="minorBidi"/>
          <w:noProof/>
          <w:sz w:val="22"/>
          <w:szCs w:val="22"/>
          <w:lang w:eastAsia="en-GB"/>
        </w:rPr>
      </w:pPr>
      <w:r>
        <w:rPr>
          <w:noProof/>
        </w:rPr>
        <w:t>5.2.31.1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_Toc122101268 \h </w:instrText>
      </w:r>
      <w:r>
        <w:rPr>
          <w:noProof/>
        </w:rPr>
      </w:r>
      <w:r>
        <w:rPr>
          <w:noProof/>
        </w:rPr>
        <w:fldChar w:fldCharType="separate"/>
      </w:r>
      <w:r>
        <w:rPr>
          <w:noProof/>
        </w:rPr>
        <w:t>117</w:t>
      </w:r>
      <w:r>
        <w:rPr>
          <w:noProof/>
        </w:rPr>
        <w:fldChar w:fldCharType="end"/>
      </w:r>
    </w:p>
    <w:p w14:paraId="227F219A" w14:textId="06E5E422" w:rsidR="007C3D4C" w:rsidRDefault="007C3D4C">
      <w:pPr>
        <w:pStyle w:val="TOC4"/>
        <w:rPr>
          <w:rFonts w:asciiTheme="minorHAnsi" w:hAnsiTheme="minorHAnsi" w:cstheme="minorBidi"/>
          <w:noProof/>
          <w:sz w:val="22"/>
          <w:szCs w:val="22"/>
          <w:lang w:eastAsia="en-GB"/>
        </w:rPr>
      </w:pPr>
      <w:r>
        <w:rPr>
          <w:noProof/>
        </w:rPr>
        <w:t>5.2.31.2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_Toc122101269 \h </w:instrText>
      </w:r>
      <w:r>
        <w:rPr>
          <w:noProof/>
        </w:rPr>
      </w:r>
      <w:r>
        <w:rPr>
          <w:noProof/>
        </w:rPr>
        <w:fldChar w:fldCharType="separate"/>
      </w:r>
      <w:r>
        <w:rPr>
          <w:noProof/>
        </w:rPr>
        <w:t>117</w:t>
      </w:r>
      <w:r>
        <w:rPr>
          <w:noProof/>
        </w:rPr>
        <w:fldChar w:fldCharType="end"/>
      </w:r>
    </w:p>
    <w:p w14:paraId="0238E5B1" w14:textId="00DC8513" w:rsidR="007C3D4C" w:rsidRDefault="007C3D4C">
      <w:pPr>
        <w:pStyle w:val="TOC4"/>
        <w:rPr>
          <w:rFonts w:asciiTheme="minorHAnsi" w:hAnsiTheme="minorHAnsi" w:cstheme="minorBidi"/>
          <w:noProof/>
          <w:sz w:val="22"/>
          <w:szCs w:val="22"/>
          <w:lang w:eastAsia="en-GB"/>
        </w:rPr>
      </w:pPr>
      <w:r>
        <w:rPr>
          <w:noProof/>
        </w:rPr>
        <w:t>5.2.31.3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_Toc122101270 \h </w:instrText>
      </w:r>
      <w:r>
        <w:rPr>
          <w:noProof/>
        </w:rPr>
      </w:r>
      <w:r>
        <w:rPr>
          <w:noProof/>
        </w:rPr>
        <w:fldChar w:fldCharType="separate"/>
      </w:r>
      <w:r>
        <w:rPr>
          <w:noProof/>
        </w:rPr>
        <w:t>117</w:t>
      </w:r>
      <w:r>
        <w:rPr>
          <w:noProof/>
        </w:rPr>
        <w:fldChar w:fldCharType="end"/>
      </w:r>
    </w:p>
    <w:p w14:paraId="5BD07B7C" w14:textId="733A4B3B" w:rsidR="007C3D4C" w:rsidRDefault="007C3D4C">
      <w:pPr>
        <w:pStyle w:val="TOC5"/>
        <w:rPr>
          <w:rFonts w:asciiTheme="minorHAnsi" w:hAnsiTheme="minorHAnsi" w:cstheme="minorBidi"/>
          <w:noProof/>
          <w:sz w:val="22"/>
          <w:szCs w:val="22"/>
          <w:lang w:eastAsia="en-GB"/>
        </w:rPr>
      </w:pPr>
      <w:r>
        <w:rPr>
          <w:noProof/>
        </w:rPr>
        <w:t>5.2.31.3.1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_Toc122101271 \h </w:instrText>
      </w:r>
      <w:r>
        <w:rPr>
          <w:noProof/>
        </w:rPr>
      </w:r>
      <w:r>
        <w:rPr>
          <w:noProof/>
        </w:rPr>
        <w:fldChar w:fldCharType="separate"/>
      </w:r>
      <w:r>
        <w:rPr>
          <w:noProof/>
        </w:rPr>
        <w:t>117</w:t>
      </w:r>
      <w:r>
        <w:rPr>
          <w:noProof/>
        </w:rPr>
        <w:fldChar w:fldCharType="end"/>
      </w:r>
    </w:p>
    <w:p w14:paraId="681E2920" w14:textId="50789EBE" w:rsidR="007C3D4C" w:rsidRDefault="007C3D4C">
      <w:pPr>
        <w:pStyle w:val="TOC5"/>
        <w:rPr>
          <w:rFonts w:asciiTheme="minorHAnsi" w:hAnsiTheme="minorHAnsi" w:cstheme="minorBidi"/>
          <w:noProof/>
          <w:sz w:val="22"/>
          <w:szCs w:val="22"/>
          <w:lang w:eastAsia="en-GB"/>
        </w:rPr>
      </w:pPr>
      <w:r>
        <w:rPr>
          <w:noProof/>
        </w:rPr>
        <w:t>5.2.31.3.2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_Toc122101272 \h </w:instrText>
      </w:r>
      <w:r>
        <w:rPr>
          <w:noProof/>
        </w:rPr>
      </w:r>
      <w:r>
        <w:rPr>
          <w:noProof/>
        </w:rPr>
        <w:fldChar w:fldCharType="separate"/>
      </w:r>
      <w:r>
        <w:rPr>
          <w:noProof/>
        </w:rPr>
        <w:t>118</w:t>
      </w:r>
      <w:r>
        <w:rPr>
          <w:noProof/>
        </w:rPr>
        <w:fldChar w:fldCharType="end"/>
      </w:r>
    </w:p>
    <w:p w14:paraId="681CA2BD" w14:textId="21598788" w:rsidR="007C3D4C" w:rsidRDefault="007C3D4C">
      <w:pPr>
        <w:pStyle w:val="TOC5"/>
        <w:rPr>
          <w:rFonts w:asciiTheme="minorHAnsi" w:hAnsiTheme="minorHAnsi" w:cstheme="minorBidi"/>
          <w:noProof/>
          <w:sz w:val="22"/>
          <w:szCs w:val="22"/>
          <w:lang w:eastAsia="en-GB"/>
        </w:rPr>
      </w:pPr>
      <w:r>
        <w:rPr>
          <w:noProof/>
        </w:rPr>
        <w:t>5.2.31.3.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_Toc122101273 \h </w:instrText>
      </w:r>
      <w:r>
        <w:rPr>
          <w:noProof/>
        </w:rPr>
      </w:r>
      <w:r>
        <w:rPr>
          <w:noProof/>
        </w:rPr>
        <w:fldChar w:fldCharType="separate"/>
      </w:r>
      <w:r>
        <w:rPr>
          <w:noProof/>
        </w:rPr>
        <w:t>118</w:t>
      </w:r>
      <w:r>
        <w:rPr>
          <w:noProof/>
        </w:rPr>
        <w:fldChar w:fldCharType="end"/>
      </w:r>
    </w:p>
    <w:p w14:paraId="2D9C1F01" w14:textId="7FDB1EEA" w:rsidR="007C3D4C" w:rsidRDefault="007C3D4C">
      <w:pPr>
        <w:pStyle w:val="TOC5"/>
        <w:rPr>
          <w:rFonts w:asciiTheme="minorHAnsi" w:hAnsiTheme="minorHAnsi" w:cstheme="minorBidi"/>
          <w:noProof/>
          <w:sz w:val="22"/>
          <w:szCs w:val="22"/>
          <w:lang w:eastAsia="en-GB"/>
        </w:rPr>
      </w:pPr>
      <w:r>
        <w:rPr>
          <w:noProof/>
        </w:rPr>
        <w:t>5.2.31.3.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_Toc122101274 \h </w:instrText>
      </w:r>
      <w:r>
        <w:rPr>
          <w:noProof/>
        </w:rPr>
      </w:r>
      <w:r>
        <w:rPr>
          <w:noProof/>
        </w:rPr>
        <w:fldChar w:fldCharType="separate"/>
      </w:r>
      <w:r>
        <w:rPr>
          <w:noProof/>
        </w:rPr>
        <w:t>119</w:t>
      </w:r>
      <w:r>
        <w:rPr>
          <w:noProof/>
        </w:rPr>
        <w:fldChar w:fldCharType="end"/>
      </w:r>
    </w:p>
    <w:p w14:paraId="595E23E2" w14:textId="1AF3E989" w:rsidR="007C3D4C" w:rsidRDefault="007C3D4C">
      <w:pPr>
        <w:pStyle w:val="TOC3"/>
        <w:rPr>
          <w:rFonts w:asciiTheme="minorHAnsi" w:hAnsiTheme="minorHAnsi" w:cstheme="minorBidi"/>
          <w:noProof/>
          <w:sz w:val="22"/>
          <w:szCs w:val="22"/>
          <w:lang w:eastAsia="en-GB"/>
        </w:rPr>
      </w:pPr>
      <w:r>
        <w:rPr>
          <w:noProof/>
        </w:rPr>
        <w:t>5.2.31A</w:t>
      </w:r>
      <w:r>
        <w:rPr>
          <w:rFonts w:asciiTheme="minorHAnsi" w:hAnsiTheme="minorHAnsi" w:cstheme="minorBidi"/>
          <w:noProof/>
          <w:sz w:val="22"/>
          <w:szCs w:val="22"/>
          <w:lang w:eastAsia="en-GB"/>
        </w:rPr>
        <w:tab/>
      </w:r>
      <w:r>
        <w:rPr>
          <w:noProof/>
        </w:rPr>
        <w:t>Resource: Smf</w:t>
      </w:r>
      <w:r w:rsidRPr="001D2C90">
        <w:rPr>
          <w:noProof/>
          <w:lang w:val="de-DE"/>
        </w:rPr>
        <w:t>SubscriptionInfo</w:t>
      </w:r>
      <w:r>
        <w:rPr>
          <w:noProof/>
        </w:rPr>
        <w:tab/>
      </w:r>
      <w:r>
        <w:rPr>
          <w:noProof/>
        </w:rPr>
        <w:fldChar w:fldCharType="begin" w:fldLock="1"/>
      </w:r>
      <w:r>
        <w:rPr>
          <w:noProof/>
        </w:rPr>
        <w:instrText xml:space="preserve"> PAGEREF _Toc122101275 \h </w:instrText>
      </w:r>
      <w:r>
        <w:rPr>
          <w:noProof/>
        </w:rPr>
      </w:r>
      <w:r>
        <w:rPr>
          <w:noProof/>
        </w:rPr>
        <w:fldChar w:fldCharType="separate"/>
      </w:r>
      <w:r>
        <w:rPr>
          <w:noProof/>
        </w:rPr>
        <w:t>120</w:t>
      </w:r>
      <w:r>
        <w:rPr>
          <w:noProof/>
        </w:rPr>
        <w:fldChar w:fldCharType="end"/>
      </w:r>
    </w:p>
    <w:p w14:paraId="0B9369A0" w14:textId="37D48EA2" w:rsidR="007C3D4C" w:rsidRDefault="007C3D4C">
      <w:pPr>
        <w:pStyle w:val="TOC4"/>
        <w:rPr>
          <w:rFonts w:asciiTheme="minorHAnsi" w:hAnsiTheme="minorHAnsi" w:cstheme="minorBidi"/>
          <w:noProof/>
          <w:sz w:val="22"/>
          <w:szCs w:val="22"/>
          <w:lang w:eastAsia="en-GB"/>
        </w:rPr>
      </w:pPr>
      <w:r>
        <w:rPr>
          <w:noProof/>
        </w:rPr>
        <w:t>5.2.31A.1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_Toc122101276 \h </w:instrText>
      </w:r>
      <w:r>
        <w:rPr>
          <w:noProof/>
        </w:rPr>
      </w:r>
      <w:r>
        <w:rPr>
          <w:noProof/>
        </w:rPr>
        <w:fldChar w:fldCharType="separate"/>
      </w:r>
      <w:r>
        <w:rPr>
          <w:noProof/>
        </w:rPr>
        <w:t>120</w:t>
      </w:r>
      <w:r>
        <w:rPr>
          <w:noProof/>
        </w:rPr>
        <w:fldChar w:fldCharType="end"/>
      </w:r>
    </w:p>
    <w:p w14:paraId="3147CE68" w14:textId="0E44C241" w:rsidR="007C3D4C" w:rsidRDefault="007C3D4C">
      <w:pPr>
        <w:pStyle w:val="TOC4"/>
        <w:rPr>
          <w:rFonts w:asciiTheme="minorHAnsi" w:hAnsiTheme="minorHAnsi" w:cstheme="minorBidi"/>
          <w:noProof/>
          <w:sz w:val="22"/>
          <w:szCs w:val="22"/>
          <w:lang w:eastAsia="en-GB"/>
        </w:rPr>
      </w:pPr>
      <w:r>
        <w:rPr>
          <w:noProof/>
        </w:rPr>
        <w:t>5.2.31A.2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_Toc122101277 \h </w:instrText>
      </w:r>
      <w:r>
        <w:rPr>
          <w:noProof/>
        </w:rPr>
      </w:r>
      <w:r>
        <w:rPr>
          <w:noProof/>
        </w:rPr>
        <w:fldChar w:fldCharType="separate"/>
      </w:r>
      <w:r>
        <w:rPr>
          <w:noProof/>
        </w:rPr>
        <w:t>120</w:t>
      </w:r>
      <w:r>
        <w:rPr>
          <w:noProof/>
        </w:rPr>
        <w:fldChar w:fldCharType="end"/>
      </w:r>
    </w:p>
    <w:p w14:paraId="2AC636DC" w14:textId="7FBA9BDC" w:rsidR="007C3D4C" w:rsidRDefault="007C3D4C">
      <w:pPr>
        <w:pStyle w:val="TOC4"/>
        <w:rPr>
          <w:rFonts w:asciiTheme="minorHAnsi" w:hAnsiTheme="minorHAnsi" w:cstheme="minorBidi"/>
          <w:noProof/>
          <w:sz w:val="22"/>
          <w:szCs w:val="22"/>
          <w:lang w:eastAsia="en-GB"/>
        </w:rPr>
      </w:pPr>
      <w:r>
        <w:rPr>
          <w:noProof/>
        </w:rPr>
        <w:t>5.2.31A.3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_Toc122101278 \h </w:instrText>
      </w:r>
      <w:r>
        <w:rPr>
          <w:noProof/>
        </w:rPr>
      </w:r>
      <w:r>
        <w:rPr>
          <w:noProof/>
        </w:rPr>
        <w:fldChar w:fldCharType="separate"/>
      </w:r>
      <w:r>
        <w:rPr>
          <w:noProof/>
        </w:rPr>
        <w:t>120</w:t>
      </w:r>
      <w:r>
        <w:rPr>
          <w:noProof/>
        </w:rPr>
        <w:fldChar w:fldCharType="end"/>
      </w:r>
    </w:p>
    <w:p w14:paraId="11336FEA" w14:textId="3662EBD7" w:rsidR="007C3D4C" w:rsidRDefault="007C3D4C">
      <w:pPr>
        <w:pStyle w:val="TOC5"/>
        <w:rPr>
          <w:rFonts w:asciiTheme="minorHAnsi" w:hAnsiTheme="minorHAnsi" w:cstheme="minorBidi"/>
          <w:noProof/>
          <w:sz w:val="22"/>
          <w:szCs w:val="22"/>
          <w:lang w:eastAsia="en-GB"/>
        </w:rPr>
      </w:pPr>
      <w:r>
        <w:rPr>
          <w:noProof/>
        </w:rPr>
        <w:t>5.2.31A.3.1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_Toc122101279 \h </w:instrText>
      </w:r>
      <w:r>
        <w:rPr>
          <w:noProof/>
        </w:rPr>
      </w:r>
      <w:r>
        <w:rPr>
          <w:noProof/>
        </w:rPr>
        <w:fldChar w:fldCharType="separate"/>
      </w:r>
      <w:r>
        <w:rPr>
          <w:noProof/>
        </w:rPr>
        <w:t>120</w:t>
      </w:r>
      <w:r>
        <w:rPr>
          <w:noProof/>
        </w:rPr>
        <w:fldChar w:fldCharType="end"/>
      </w:r>
    </w:p>
    <w:p w14:paraId="7D591D40" w14:textId="37C3F6E9" w:rsidR="007C3D4C" w:rsidRDefault="007C3D4C">
      <w:pPr>
        <w:pStyle w:val="TOC5"/>
        <w:rPr>
          <w:rFonts w:asciiTheme="minorHAnsi" w:hAnsiTheme="minorHAnsi" w:cstheme="minorBidi"/>
          <w:noProof/>
          <w:sz w:val="22"/>
          <w:szCs w:val="22"/>
          <w:lang w:eastAsia="en-GB"/>
        </w:rPr>
      </w:pPr>
      <w:r>
        <w:rPr>
          <w:noProof/>
        </w:rPr>
        <w:lastRenderedPageBreak/>
        <w:t>5.2.31A.3.2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_Toc122101280 \h </w:instrText>
      </w:r>
      <w:r>
        <w:rPr>
          <w:noProof/>
        </w:rPr>
      </w:r>
      <w:r>
        <w:rPr>
          <w:noProof/>
        </w:rPr>
        <w:fldChar w:fldCharType="separate"/>
      </w:r>
      <w:r>
        <w:rPr>
          <w:noProof/>
        </w:rPr>
        <w:t>121</w:t>
      </w:r>
      <w:r>
        <w:rPr>
          <w:noProof/>
        </w:rPr>
        <w:fldChar w:fldCharType="end"/>
      </w:r>
    </w:p>
    <w:p w14:paraId="5EC417C2" w14:textId="27762EA1" w:rsidR="007C3D4C" w:rsidRDefault="007C3D4C">
      <w:pPr>
        <w:pStyle w:val="TOC5"/>
        <w:rPr>
          <w:rFonts w:asciiTheme="minorHAnsi" w:hAnsiTheme="minorHAnsi" w:cstheme="minorBidi"/>
          <w:noProof/>
          <w:sz w:val="22"/>
          <w:szCs w:val="22"/>
          <w:lang w:eastAsia="en-GB"/>
        </w:rPr>
      </w:pPr>
      <w:r>
        <w:rPr>
          <w:noProof/>
        </w:rPr>
        <w:t>5.2.31A.3.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_Toc122101281 \h </w:instrText>
      </w:r>
      <w:r>
        <w:rPr>
          <w:noProof/>
        </w:rPr>
      </w:r>
      <w:r>
        <w:rPr>
          <w:noProof/>
        </w:rPr>
        <w:fldChar w:fldCharType="separate"/>
      </w:r>
      <w:r>
        <w:rPr>
          <w:noProof/>
        </w:rPr>
        <w:t>121</w:t>
      </w:r>
      <w:r>
        <w:rPr>
          <w:noProof/>
        </w:rPr>
        <w:fldChar w:fldCharType="end"/>
      </w:r>
    </w:p>
    <w:p w14:paraId="23D062E4" w14:textId="7E1E49E2" w:rsidR="007C3D4C" w:rsidRDefault="007C3D4C">
      <w:pPr>
        <w:pStyle w:val="TOC5"/>
        <w:rPr>
          <w:rFonts w:asciiTheme="minorHAnsi" w:hAnsiTheme="minorHAnsi" w:cstheme="minorBidi"/>
          <w:noProof/>
          <w:sz w:val="22"/>
          <w:szCs w:val="22"/>
          <w:lang w:eastAsia="en-GB"/>
        </w:rPr>
      </w:pPr>
      <w:r>
        <w:rPr>
          <w:noProof/>
        </w:rPr>
        <w:t>5.2.31A.3.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_Toc122101282 \h </w:instrText>
      </w:r>
      <w:r>
        <w:rPr>
          <w:noProof/>
        </w:rPr>
      </w:r>
      <w:r>
        <w:rPr>
          <w:noProof/>
        </w:rPr>
        <w:fldChar w:fldCharType="separate"/>
      </w:r>
      <w:r>
        <w:rPr>
          <w:noProof/>
        </w:rPr>
        <w:t>122</w:t>
      </w:r>
      <w:r>
        <w:rPr>
          <w:noProof/>
        </w:rPr>
        <w:fldChar w:fldCharType="end"/>
      </w:r>
    </w:p>
    <w:p w14:paraId="0C6E9082" w14:textId="6099310E" w:rsidR="007C3D4C" w:rsidRDefault="007C3D4C">
      <w:pPr>
        <w:pStyle w:val="TOC3"/>
        <w:rPr>
          <w:rFonts w:asciiTheme="minorHAnsi" w:hAnsiTheme="minorHAnsi" w:cstheme="minorBidi"/>
          <w:noProof/>
          <w:sz w:val="22"/>
          <w:szCs w:val="22"/>
          <w:lang w:eastAsia="en-GB"/>
        </w:rPr>
      </w:pPr>
      <w:r>
        <w:rPr>
          <w:noProof/>
        </w:rPr>
        <w:t>5.2.31B</w:t>
      </w:r>
      <w:r>
        <w:rPr>
          <w:rFonts w:asciiTheme="minorHAnsi" w:hAnsiTheme="minorHAnsi" w:cstheme="minorBidi"/>
          <w:noProof/>
          <w:sz w:val="22"/>
          <w:szCs w:val="22"/>
          <w:lang w:eastAsia="en-GB"/>
        </w:rPr>
        <w:tab/>
      </w:r>
      <w:r>
        <w:rPr>
          <w:noProof/>
        </w:rPr>
        <w:t>Resource: Hss</w:t>
      </w:r>
      <w:r w:rsidRPr="001D2C90">
        <w:rPr>
          <w:noProof/>
          <w:lang w:val="de-DE"/>
        </w:rPr>
        <w:t>SubscriptionInfo</w:t>
      </w:r>
      <w:r>
        <w:rPr>
          <w:noProof/>
        </w:rPr>
        <w:tab/>
      </w:r>
      <w:r>
        <w:rPr>
          <w:noProof/>
        </w:rPr>
        <w:fldChar w:fldCharType="begin" w:fldLock="1"/>
      </w:r>
      <w:r>
        <w:rPr>
          <w:noProof/>
        </w:rPr>
        <w:instrText xml:space="preserve"> PAGEREF _Toc122101283 \h </w:instrText>
      </w:r>
      <w:r>
        <w:rPr>
          <w:noProof/>
        </w:rPr>
      </w:r>
      <w:r>
        <w:rPr>
          <w:noProof/>
        </w:rPr>
        <w:fldChar w:fldCharType="separate"/>
      </w:r>
      <w:r>
        <w:rPr>
          <w:noProof/>
        </w:rPr>
        <w:t>123</w:t>
      </w:r>
      <w:r>
        <w:rPr>
          <w:noProof/>
        </w:rPr>
        <w:fldChar w:fldCharType="end"/>
      </w:r>
    </w:p>
    <w:p w14:paraId="08AA903D" w14:textId="6D5BA327" w:rsidR="007C3D4C" w:rsidRDefault="007C3D4C">
      <w:pPr>
        <w:pStyle w:val="TOC4"/>
        <w:rPr>
          <w:rFonts w:asciiTheme="minorHAnsi" w:hAnsiTheme="minorHAnsi" w:cstheme="minorBidi"/>
          <w:noProof/>
          <w:sz w:val="22"/>
          <w:szCs w:val="22"/>
          <w:lang w:eastAsia="en-GB"/>
        </w:rPr>
      </w:pPr>
      <w:r>
        <w:rPr>
          <w:noProof/>
        </w:rPr>
        <w:t>5.2.31B.1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_Toc122101284 \h </w:instrText>
      </w:r>
      <w:r>
        <w:rPr>
          <w:noProof/>
        </w:rPr>
      </w:r>
      <w:r>
        <w:rPr>
          <w:noProof/>
        </w:rPr>
        <w:fldChar w:fldCharType="separate"/>
      </w:r>
      <w:r>
        <w:rPr>
          <w:noProof/>
        </w:rPr>
        <w:t>123</w:t>
      </w:r>
      <w:r>
        <w:rPr>
          <w:noProof/>
        </w:rPr>
        <w:fldChar w:fldCharType="end"/>
      </w:r>
    </w:p>
    <w:p w14:paraId="126C32CE" w14:textId="5EBF18DC" w:rsidR="007C3D4C" w:rsidRDefault="007C3D4C">
      <w:pPr>
        <w:pStyle w:val="TOC4"/>
        <w:rPr>
          <w:rFonts w:asciiTheme="minorHAnsi" w:hAnsiTheme="minorHAnsi" w:cstheme="minorBidi"/>
          <w:noProof/>
          <w:sz w:val="22"/>
          <w:szCs w:val="22"/>
          <w:lang w:eastAsia="en-GB"/>
        </w:rPr>
      </w:pPr>
      <w:r>
        <w:rPr>
          <w:noProof/>
        </w:rPr>
        <w:t>5.2.31B.2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_Toc122101285 \h </w:instrText>
      </w:r>
      <w:r>
        <w:rPr>
          <w:noProof/>
        </w:rPr>
      </w:r>
      <w:r>
        <w:rPr>
          <w:noProof/>
        </w:rPr>
        <w:fldChar w:fldCharType="separate"/>
      </w:r>
      <w:r>
        <w:rPr>
          <w:noProof/>
        </w:rPr>
        <w:t>123</w:t>
      </w:r>
      <w:r>
        <w:rPr>
          <w:noProof/>
        </w:rPr>
        <w:fldChar w:fldCharType="end"/>
      </w:r>
    </w:p>
    <w:p w14:paraId="5BE5B69E" w14:textId="23104D67" w:rsidR="007C3D4C" w:rsidRDefault="007C3D4C">
      <w:pPr>
        <w:pStyle w:val="TOC4"/>
        <w:rPr>
          <w:rFonts w:asciiTheme="minorHAnsi" w:hAnsiTheme="minorHAnsi" w:cstheme="minorBidi"/>
          <w:noProof/>
          <w:sz w:val="22"/>
          <w:szCs w:val="22"/>
          <w:lang w:eastAsia="en-GB"/>
        </w:rPr>
      </w:pPr>
      <w:r>
        <w:rPr>
          <w:noProof/>
        </w:rPr>
        <w:t>5.2.31B.3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_Toc122101286 \h </w:instrText>
      </w:r>
      <w:r>
        <w:rPr>
          <w:noProof/>
        </w:rPr>
      </w:r>
      <w:r>
        <w:rPr>
          <w:noProof/>
        </w:rPr>
        <w:fldChar w:fldCharType="separate"/>
      </w:r>
      <w:r>
        <w:rPr>
          <w:noProof/>
        </w:rPr>
        <w:t>123</w:t>
      </w:r>
      <w:r>
        <w:rPr>
          <w:noProof/>
        </w:rPr>
        <w:fldChar w:fldCharType="end"/>
      </w:r>
    </w:p>
    <w:p w14:paraId="169BA491" w14:textId="11544CC0" w:rsidR="007C3D4C" w:rsidRDefault="007C3D4C">
      <w:pPr>
        <w:pStyle w:val="TOC5"/>
        <w:rPr>
          <w:rFonts w:asciiTheme="minorHAnsi" w:hAnsiTheme="minorHAnsi" w:cstheme="minorBidi"/>
          <w:noProof/>
          <w:sz w:val="22"/>
          <w:szCs w:val="22"/>
          <w:lang w:eastAsia="en-GB"/>
        </w:rPr>
      </w:pPr>
      <w:r>
        <w:rPr>
          <w:noProof/>
        </w:rPr>
        <w:t>5.2.31B.3.1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_Toc122101287 \h </w:instrText>
      </w:r>
      <w:r>
        <w:rPr>
          <w:noProof/>
        </w:rPr>
      </w:r>
      <w:r>
        <w:rPr>
          <w:noProof/>
        </w:rPr>
        <w:fldChar w:fldCharType="separate"/>
      </w:r>
      <w:r>
        <w:rPr>
          <w:noProof/>
        </w:rPr>
        <w:t>123</w:t>
      </w:r>
      <w:r>
        <w:rPr>
          <w:noProof/>
        </w:rPr>
        <w:fldChar w:fldCharType="end"/>
      </w:r>
    </w:p>
    <w:p w14:paraId="6C0507FE" w14:textId="3D7A44B1" w:rsidR="007C3D4C" w:rsidRDefault="007C3D4C">
      <w:pPr>
        <w:pStyle w:val="TOC5"/>
        <w:rPr>
          <w:rFonts w:asciiTheme="minorHAnsi" w:hAnsiTheme="minorHAnsi" w:cstheme="minorBidi"/>
          <w:noProof/>
          <w:sz w:val="22"/>
          <w:szCs w:val="22"/>
          <w:lang w:eastAsia="en-GB"/>
        </w:rPr>
      </w:pPr>
      <w:r>
        <w:rPr>
          <w:noProof/>
        </w:rPr>
        <w:t>5.2.31B.3.2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_Toc122101288 \h </w:instrText>
      </w:r>
      <w:r>
        <w:rPr>
          <w:noProof/>
        </w:rPr>
      </w:r>
      <w:r>
        <w:rPr>
          <w:noProof/>
        </w:rPr>
        <w:fldChar w:fldCharType="separate"/>
      </w:r>
      <w:r>
        <w:rPr>
          <w:noProof/>
        </w:rPr>
        <w:t>124</w:t>
      </w:r>
      <w:r>
        <w:rPr>
          <w:noProof/>
        </w:rPr>
        <w:fldChar w:fldCharType="end"/>
      </w:r>
    </w:p>
    <w:p w14:paraId="181099C1" w14:textId="3A6EA469" w:rsidR="007C3D4C" w:rsidRDefault="007C3D4C">
      <w:pPr>
        <w:pStyle w:val="TOC5"/>
        <w:rPr>
          <w:rFonts w:asciiTheme="minorHAnsi" w:hAnsiTheme="minorHAnsi" w:cstheme="minorBidi"/>
          <w:noProof/>
          <w:sz w:val="22"/>
          <w:szCs w:val="22"/>
          <w:lang w:eastAsia="en-GB"/>
        </w:rPr>
      </w:pPr>
      <w:r>
        <w:rPr>
          <w:noProof/>
        </w:rPr>
        <w:t>5.2.31B.3.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_Toc122101289 \h </w:instrText>
      </w:r>
      <w:r>
        <w:rPr>
          <w:noProof/>
        </w:rPr>
      </w:r>
      <w:r>
        <w:rPr>
          <w:noProof/>
        </w:rPr>
        <w:fldChar w:fldCharType="separate"/>
      </w:r>
      <w:r>
        <w:rPr>
          <w:noProof/>
        </w:rPr>
        <w:t>124</w:t>
      </w:r>
      <w:r>
        <w:rPr>
          <w:noProof/>
        </w:rPr>
        <w:fldChar w:fldCharType="end"/>
      </w:r>
    </w:p>
    <w:p w14:paraId="4FE74BF7" w14:textId="31D44B18" w:rsidR="007C3D4C" w:rsidRDefault="007C3D4C">
      <w:pPr>
        <w:pStyle w:val="TOC5"/>
        <w:rPr>
          <w:rFonts w:asciiTheme="minorHAnsi" w:hAnsiTheme="minorHAnsi" w:cstheme="minorBidi"/>
          <w:noProof/>
          <w:sz w:val="22"/>
          <w:szCs w:val="22"/>
          <w:lang w:eastAsia="en-GB"/>
        </w:rPr>
      </w:pPr>
      <w:r>
        <w:rPr>
          <w:noProof/>
        </w:rPr>
        <w:t>5.2.31B.3.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_Toc122101290 \h </w:instrText>
      </w:r>
      <w:r>
        <w:rPr>
          <w:noProof/>
        </w:rPr>
      </w:r>
      <w:r>
        <w:rPr>
          <w:noProof/>
        </w:rPr>
        <w:fldChar w:fldCharType="separate"/>
      </w:r>
      <w:r>
        <w:rPr>
          <w:noProof/>
        </w:rPr>
        <w:t>125</w:t>
      </w:r>
      <w:r>
        <w:rPr>
          <w:noProof/>
        </w:rPr>
        <w:fldChar w:fldCharType="end"/>
      </w:r>
    </w:p>
    <w:p w14:paraId="775A2E2D" w14:textId="54BB14E3" w:rsidR="007C3D4C" w:rsidRDefault="007C3D4C">
      <w:pPr>
        <w:pStyle w:val="TOC3"/>
        <w:rPr>
          <w:rFonts w:asciiTheme="minorHAnsi" w:hAnsiTheme="minorHAnsi" w:cstheme="minorBidi"/>
          <w:noProof/>
          <w:sz w:val="22"/>
          <w:szCs w:val="22"/>
          <w:lang w:eastAsia="en-GB"/>
        </w:rPr>
      </w:pPr>
      <w:r>
        <w:rPr>
          <w:noProof/>
        </w:rPr>
        <w:t>5.2.32</w:t>
      </w:r>
      <w:r>
        <w:rPr>
          <w:rFonts w:asciiTheme="minorHAnsi" w:hAnsiTheme="minorHAnsi" w:cstheme="minorBidi"/>
          <w:noProof/>
          <w:sz w:val="22"/>
          <w:szCs w:val="22"/>
          <w:lang w:eastAsia="en-GB"/>
        </w:rPr>
        <w:tab/>
      </w:r>
      <w:r>
        <w:rPr>
          <w:noProof/>
        </w:rPr>
        <w:t>Resource: ContextData</w:t>
      </w:r>
      <w:r>
        <w:rPr>
          <w:noProof/>
        </w:rPr>
        <w:tab/>
      </w:r>
      <w:r>
        <w:rPr>
          <w:noProof/>
        </w:rPr>
        <w:fldChar w:fldCharType="begin" w:fldLock="1"/>
      </w:r>
      <w:r>
        <w:rPr>
          <w:noProof/>
        </w:rPr>
        <w:instrText xml:space="preserve"> PAGEREF _Toc122101291 \h </w:instrText>
      </w:r>
      <w:r>
        <w:rPr>
          <w:noProof/>
        </w:rPr>
      </w:r>
      <w:r>
        <w:rPr>
          <w:noProof/>
        </w:rPr>
        <w:fldChar w:fldCharType="separate"/>
      </w:r>
      <w:r>
        <w:rPr>
          <w:noProof/>
        </w:rPr>
        <w:t>126</w:t>
      </w:r>
      <w:r>
        <w:rPr>
          <w:noProof/>
        </w:rPr>
        <w:fldChar w:fldCharType="end"/>
      </w:r>
    </w:p>
    <w:p w14:paraId="59AA6051" w14:textId="5DCBCFD0" w:rsidR="007C3D4C" w:rsidRDefault="007C3D4C">
      <w:pPr>
        <w:pStyle w:val="TOC4"/>
        <w:rPr>
          <w:rFonts w:asciiTheme="minorHAnsi" w:hAnsiTheme="minorHAnsi" w:cstheme="minorBidi"/>
          <w:noProof/>
          <w:sz w:val="22"/>
          <w:szCs w:val="22"/>
          <w:lang w:eastAsia="en-GB"/>
        </w:rPr>
      </w:pPr>
      <w:r>
        <w:rPr>
          <w:noProof/>
        </w:rPr>
        <w:t>5.2.32.1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_Toc122101292 \h </w:instrText>
      </w:r>
      <w:r>
        <w:rPr>
          <w:noProof/>
        </w:rPr>
      </w:r>
      <w:r>
        <w:rPr>
          <w:noProof/>
        </w:rPr>
        <w:fldChar w:fldCharType="separate"/>
      </w:r>
      <w:r>
        <w:rPr>
          <w:noProof/>
        </w:rPr>
        <w:t>126</w:t>
      </w:r>
      <w:r>
        <w:rPr>
          <w:noProof/>
        </w:rPr>
        <w:fldChar w:fldCharType="end"/>
      </w:r>
    </w:p>
    <w:p w14:paraId="783DF9E2" w14:textId="1E58DC29" w:rsidR="007C3D4C" w:rsidRDefault="007C3D4C">
      <w:pPr>
        <w:pStyle w:val="TOC4"/>
        <w:rPr>
          <w:rFonts w:asciiTheme="minorHAnsi" w:hAnsiTheme="minorHAnsi" w:cstheme="minorBidi"/>
          <w:noProof/>
          <w:sz w:val="22"/>
          <w:szCs w:val="22"/>
          <w:lang w:eastAsia="en-GB"/>
        </w:rPr>
      </w:pPr>
      <w:r>
        <w:rPr>
          <w:noProof/>
        </w:rPr>
        <w:t>5.2.32.2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_Toc122101293 \h </w:instrText>
      </w:r>
      <w:r>
        <w:rPr>
          <w:noProof/>
        </w:rPr>
      </w:r>
      <w:r>
        <w:rPr>
          <w:noProof/>
        </w:rPr>
        <w:fldChar w:fldCharType="separate"/>
      </w:r>
      <w:r>
        <w:rPr>
          <w:noProof/>
        </w:rPr>
        <w:t>126</w:t>
      </w:r>
      <w:r>
        <w:rPr>
          <w:noProof/>
        </w:rPr>
        <w:fldChar w:fldCharType="end"/>
      </w:r>
    </w:p>
    <w:p w14:paraId="7CA859F8" w14:textId="04FE4155" w:rsidR="007C3D4C" w:rsidRDefault="007C3D4C">
      <w:pPr>
        <w:pStyle w:val="TOC4"/>
        <w:rPr>
          <w:rFonts w:asciiTheme="minorHAnsi" w:hAnsiTheme="minorHAnsi" w:cstheme="minorBidi"/>
          <w:noProof/>
          <w:sz w:val="22"/>
          <w:szCs w:val="22"/>
          <w:lang w:eastAsia="en-GB"/>
        </w:rPr>
      </w:pPr>
      <w:r>
        <w:rPr>
          <w:noProof/>
        </w:rPr>
        <w:t>5.2.32.3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_Toc122101294 \h </w:instrText>
      </w:r>
      <w:r>
        <w:rPr>
          <w:noProof/>
        </w:rPr>
      </w:r>
      <w:r>
        <w:rPr>
          <w:noProof/>
        </w:rPr>
        <w:fldChar w:fldCharType="separate"/>
      </w:r>
      <w:r>
        <w:rPr>
          <w:noProof/>
        </w:rPr>
        <w:t>126</w:t>
      </w:r>
      <w:r>
        <w:rPr>
          <w:noProof/>
        </w:rPr>
        <w:fldChar w:fldCharType="end"/>
      </w:r>
    </w:p>
    <w:p w14:paraId="61907D7F" w14:textId="679B4194" w:rsidR="007C3D4C" w:rsidRDefault="007C3D4C">
      <w:pPr>
        <w:pStyle w:val="TOC5"/>
        <w:rPr>
          <w:rFonts w:asciiTheme="minorHAnsi" w:hAnsiTheme="minorHAnsi" w:cstheme="minorBidi"/>
          <w:noProof/>
          <w:sz w:val="22"/>
          <w:szCs w:val="22"/>
          <w:lang w:eastAsia="en-GB"/>
        </w:rPr>
      </w:pPr>
      <w:r>
        <w:rPr>
          <w:noProof/>
        </w:rPr>
        <w:t>5.2.32.3.1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_Toc122101295 \h </w:instrText>
      </w:r>
      <w:r>
        <w:rPr>
          <w:noProof/>
        </w:rPr>
      </w:r>
      <w:r>
        <w:rPr>
          <w:noProof/>
        </w:rPr>
        <w:fldChar w:fldCharType="separate"/>
      </w:r>
      <w:r>
        <w:rPr>
          <w:noProof/>
        </w:rPr>
        <w:t>126</w:t>
      </w:r>
      <w:r>
        <w:rPr>
          <w:noProof/>
        </w:rPr>
        <w:fldChar w:fldCharType="end"/>
      </w:r>
    </w:p>
    <w:p w14:paraId="7F2B5B75" w14:textId="450082CA" w:rsidR="007C3D4C" w:rsidRDefault="007C3D4C">
      <w:pPr>
        <w:pStyle w:val="TOC3"/>
        <w:rPr>
          <w:rFonts w:asciiTheme="minorHAnsi" w:hAnsiTheme="minorHAnsi" w:cstheme="minorBidi"/>
          <w:noProof/>
          <w:sz w:val="22"/>
          <w:szCs w:val="22"/>
          <w:lang w:eastAsia="en-GB"/>
        </w:rPr>
      </w:pPr>
      <w:r w:rsidRPr="001D2C90">
        <w:rPr>
          <w:noProof/>
          <w:lang w:val="de-DE"/>
        </w:rPr>
        <w:t>5.2.33</w:t>
      </w:r>
      <w:r>
        <w:rPr>
          <w:rFonts w:asciiTheme="minorHAnsi" w:hAnsiTheme="minorHAnsi" w:cstheme="minorBidi"/>
          <w:noProof/>
          <w:sz w:val="22"/>
          <w:szCs w:val="22"/>
          <w:lang w:eastAsia="en-GB"/>
        </w:rPr>
        <w:tab/>
      </w:r>
      <w:r>
        <w:rPr>
          <w:noProof/>
        </w:rPr>
        <w:t>Resource: GroupIdentifiers</w:t>
      </w:r>
      <w:r>
        <w:rPr>
          <w:noProof/>
        </w:rPr>
        <w:tab/>
      </w:r>
      <w:r>
        <w:rPr>
          <w:noProof/>
        </w:rPr>
        <w:fldChar w:fldCharType="begin" w:fldLock="1"/>
      </w:r>
      <w:r>
        <w:rPr>
          <w:noProof/>
        </w:rPr>
        <w:instrText xml:space="preserve"> PAGEREF _Toc122101296 \h </w:instrText>
      </w:r>
      <w:r>
        <w:rPr>
          <w:noProof/>
        </w:rPr>
      </w:r>
      <w:r>
        <w:rPr>
          <w:noProof/>
        </w:rPr>
        <w:fldChar w:fldCharType="separate"/>
      </w:r>
      <w:r>
        <w:rPr>
          <w:noProof/>
        </w:rPr>
        <w:t>127</w:t>
      </w:r>
      <w:r>
        <w:rPr>
          <w:noProof/>
        </w:rPr>
        <w:fldChar w:fldCharType="end"/>
      </w:r>
    </w:p>
    <w:p w14:paraId="3D608E0A" w14:textId="41B2A89A" w:rsidR="007C3D4C" w:rsidRDefault="007C3D4C">
      <w:pPr>
        <w:pStyle w:val="TOC4"/>
        <w:rPr>
          <w:rFonts w:asciiTheme="minorHAnsi" w:hAnsiTheme="minorHAnsi" w:cstheme="minorBidi"/>
          <w:noProof/>
          <w:sz w:val="22"/>
          <w:szCs w:val="22"/>
          <w:lang w:eastAsia="en-GB"/>
        </w:rPr>
      </w:pPr>
      <w:r w:rsidRPr="001D2C90">
        <w:rPr>
          <w:noProof/>
          <w:lang w:val="de-DE"/>
        </w:rPr>
        <w:t>5.2.33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_Toc122101297 \h </w:instrText>
      </w:r>
      <w:r>
        <w:rPr>
          <w:noProof/>
        </w:rPr>
      </w:r>
      <w:r>
        <w:rPr>
          <w:noProof/>
        </w:rPr>
        <w:fldChar w:fldCharType="separate"/>
      </w:r>
      <w:r>
        <w:rPr>
          <w:noProof/>
        </w:rPr>
        <w:t>127</w:t>
      </w:r>
      <w:r>
        <w:rPr>
          <w:noProof/>
        </w:rPr>
        <w:fldChar w:fldCharType="end"/>
      </w:r>
    </w:p>
    <w:p w14:paraId="3C35FD42" w14:textId="35684E89" w:rsidR="007C3D4C" w:rsidRDefault="007C3D4C">
      <w:pPr>
        <w:pStyle w:val="TOC4"/>
        <w:rPr>
          <w:rFonts w:asciiTheme="minorHAnsi" w:hAnsiTheme="minorHAnsi" w:cstheme="minorBidi"/>
          <w:noProof/>
          <w:sz w:val="22"/>
          <w:szCs w:val="22"/>
          <w:lang w:eastAsia="en-GB"/>
        </w:rPr>
      </w:pPr>
      <w:r w:rsidRPr="001D2C90">
        <w:rPr>
          <w:noProof/>
          <w:lang w:val="de-DE"/>
        </w:rPr>
        <w:t>5.2.33</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_Toc122101298 \h </w:instrText>
      </w:r>
      <w:r>
        <w:rPr>
          <w:noProof/>
        </w:rPr>
      </w:r>
      <w:r>
        <w:rPr>
          <w:noProof/>
        </w:rPr>
        <w:fldChar w:fldCharType="separate"/>
      </w:r>
      <w:r>
        <w:rPr>
          <w:noProof/>
        </w:rPr>
        <w:t>127</w:t>
      </w:r>
      <w:r>
        <w:rPr>
          <w:noProof/>
        </w:rPr>
        <w:fldChar w:fldCharType="end"/>
      </w:r>
    </w:p>
    <w:p w14:paraId="7E41AED4" w14:textId="1AE50D7C" w:rsidR="007C3D4C" w:rsidRDefault="007C3D4C">
      <w:pPr>
        <w:pStyle w:val="TOC4"/>
        <w:rPr>
          <w:rFonts w:asciiTheme="minorHAnsi" w:hAnsiTheme="minorHAnsi" w:cstheme="minorBidi"/>
          <w:noProof/>
          <w:sz w:val="22"/>
          <w:szCs w:val="22"/>
          <w:lang w:eastAsia="en-GB"/>
        </w:rPr>
      </w:pPr>
      <w:r w:rsidRPr="001D2C90">
        <w:rPr>
          <w:noProof/>
          <w:lang w:val="de-DE"/>
        </w:rPr>
        <w:t>5.2.33</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_Toc122101299 \h </w:instrText>
      </w:r>
      <w:r>
        <w:rPr>
          <w:noProof/>
        </w:rPr>
      </w:r>
      <w:r>
        <w:rPr>
          <w:noProof/>
        </w:rPr>
        <w:fldChar w:fldCharType="separate"/>
      </w:r>
      <w:r>
        <w:rPr>
          <w:noProof/>
        </w:rPr>
        <w:t>127</w:t>
      </w:r>
      <w:r>
        <w:rPr>
          <w:noProof/>
        </w:rPr>
        <w:fldChar w:fldCharType="end"/>
      </w:r>
    </w:p>
    <w:p w14:paraId="38DD03C3" w14:textId="159EDF1B" w:rsidR="007C3D4C" w:rsidRDefault="007C3D4C">
      <w:pPr>
        <w:pStyle w:val="TOC5"/>
        <w:rPr>
          <w:rFonts w:asciiTheme="minorHAnsi" w:hAnsiTheme="minorHAnsi" w:cstheme="minorBidi"/>
          <w:noProof/>
          <w:sz w:val="22"/>
          <w:szCs w:val="22"/>
          <w:lang w:eastAsia="en-GB"/>
        </w:rPr>
      </w:pPr>
      <w:r>
        <w:rPr>
          <w:noProof/>
        </w:rPr>
        <w:t>5.2.33.3.1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_Toc122101300 \h </w:instrText>
      </w:r>
      <w:r>
        <w:rPr>
          <w:noProof/>
        </w:rPr>
      </w:r>
      <w:r>
        <w:rPr>
          <w:noProof/>
        </w:rPr>
        <w:fldChar w:fldCharType="separate"/>
      </w:r>
      <w:r>
        <w:rPr>
          <w:noProof/>
        </w:rPr>
        <w:t>127</w:t>
      </w:r>
      <w:r>
        <w:rPr>
          <w:noProof/>
        </w:rPr>
        <w:fldChar w:fldCharType="end"/>
      </w:r>
    </w:p>
    <w:p w14:paraId="11E6165A" w14:textId="64BFDA3A" w:rsidR="007C3D4C" w:rsidRDefault="007C3D4C">
      <w:pPr>
        <w:pStyle w:val="TOC3"/>
        <w:rPr>
          <w:rFonts w:asciiTheme="minorHAnsi" w:hAnsiTheme="minorHAnsi" w:cstheme="minorBidi"/>
          <w:noProof/>
          <w:sz w:val="22"/>
          <w:szCs w:val="22"/>
          <w:lang w:eastAsia="en-GB"/>
        </w:rPr>
      </w:pPr>
      <w:r w:rsidRPr="001D2C90">
        <w:rPr>
          <w:noProof/>
          <w:lang w:val="de-DE"/>
        </w:rPr>
        <w:t>5.2.34</w:t>
      </w:r>
      <w:r>
        <w:rPr>
          <w:rFonts w:asciiTheme="minorHAnsi" w:hAnsiTheme="minorHAnsi" w:cstheme="minorBidi"/>
          <w:noProof/>
          <w:sz w:val="22"/>
          <w:szCs w:val="22"/>
          <w:lang w:eastAsia="en-GB"/>
        </w:rPr>
        <w:tab/>
      </w:r>
      <w:r>
        <w:rPr>
          <w:noProof/>
        </w:rPr>
        <w:t>Resource: 5GVnGroups</w:t>
      </w:r>
      <w:r>
        <w:rPr>
          <w:noProof/>
        </w:rPr>
        <w:tab/>
      </w:r>
      <w:r>
        <w:rPr>
          <w:noProof/>
        </w:rPr>
        <w:fldChar w:fldCharType="begin" w:fldLock="1"/>
      </w:r>
      <w:r>
        <w:rPr>
          <w:noProof/>
        </w:rPr>
        <w:instrText xml:space="preserve"> PAGEREF _Toc122101301 \h </w:instrText>
      </w:r>
      <w:r>
        <w:rPr>
          <w:noProof/>
        </w:rPr>
      </w:r>
      <w:r>
        <w:rPr>
          <w:noProof/>
        </w:rPr>
        <w:fldChar w:fldCharType="separate"/>
      </w:r>
      <w:r>
        <w:rPr>
          <w:noProof/>
        </w:rPr>
        <w:t>128</w:t>
      </w:r>
      <w:r>
        <w:rPr>
          <w:noProof/>
        </w:rPr>
        <w:fldChar w:fldCharType="end"/>
      </w:r>
    </w:p>
    <w:p w14:paraId="42F42B40" w14:textId="358B50F1" w:rsidR="007C3D4C" w:rsidRDefault="007C3D4C">
      <w:pPr>
        <w:pStyle w:val="TOC4"/>
        <w:rPr>
          <w:rFonts w:asciiTheme="minorHAnsi" w:hAnsiTheme="minorHAnsi" w:cstheme="minorBidi"/>
          <w:noProof/>
          <w:sz w:val="22"/>
          <w:szCs w:val="22"/>
          <w:lang w:eastAsia="en-GB"/>
        </w:rPr>
      </w:pPr>
      <w:r w:rsidRPr="001D2C90">
        <w:rPr>
          <w:noProof/>
          <w:lang w:val="de-DE"/>
        </w:rPr>
        <w:t>5.2.34</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_Toc122101302 \h </w:instrText>
      </w:r>
      <w:r>
        <w:rPr>
          <w:noProof/>
        </w:rPr>
      </w:r>
      <w:r>
        <w:rPr>
          <w:noProof/>
        </w:rPr>
        <w:fldChar w:fldCharType="separate"/>
      </w:r>
      <w:r>
        <w:rPr>
          <w:noProof/>
        </w:rPr>
        <w:t>128</w:t>
      </w:r>
      <w:r>
        <w:rPr>
          <w:noProof/>
        </w:rPr>
        <w:fldChar w:fldCharType="end"/>
      </w:r>
    </w:p>
    <w:p w14:paraId="2C2C04B4" w14:textId="20890DE1" w:rsidR="007C3D4C" w:rsidRDefault="007C3D4C">
      <w:pPr>
        <w:pStyle w:val="TOC4"/>
        <w:rPr>
          <w:rFonts w:asciiTheme="minorHAnsi" w:hAnsiTheme="minorHAnsi" w:cstheme="minorBidi"/>
          <w:noProof/>
          <w:sz w:val="22"/>
          <w:szCs w:val="22"/>
          <w:lang w:eastAsia="en-GB"/>
        </w:rPr>
      </w:pPr>
      <w:r w:rsidRPr="001D2C90">
        <w:rPr>
          <w:noProof/>
          <w:lang w:val="de-DE"/>
        </w:rPr>
        <w:t>5.2.34</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_Toc122101303 \h </w:instrText>
      </w:r>
      <w:r>
        <w:rPr>
          <w:noProof/>
        </w:rPr>
      </w:r>
      <w:r>
        <w:rPr>
          <w:noProof/>
        </w:rPr>
        <w:fldChar w:fldCharType="separate"/>
      </w:r>
      <w:r>
        <w:rPr>
          <w:noProof/>
        </w:rPr>
        <w:t>128</w:t>
      </w:r>
      <w:r>
        <w:rPr>
          <w:noProof/>
        </w:rPr>
        <w:fldChar w:fldCharType="end"/>
      </w:r>
    </w:p>
    <w:p w14:paraId="2FBD27B0" w14:textId="11E5F788" w:rsidR="007C3D4C" w:rsidRDefault="007C3D4C">
      <w:pPr>
        <w:pStyle w:val="TOC4"/>
        <w:rPr>
          <w:rFonts w:asciiTheme="minorHAnsi" w:hAnsiTheme="minorHAnsi" w:cstheme="minorBidi"/>
          <w:noProof/>
          <w:sz w:val="22"/>
          <w:szCs w:val="22"/>
          <w:lang w:eastAsia="en-GB"/>
        </w:rPr>
      </w:pPr>
      <w:r w:rsidRPr="001D2C90">
        <w:rPr>
          <w:noProof/>
          <w:lang w:val="de-DE"/>
        </w:rPr>
        <w:t>5.2.34</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_Toc122101304 \h </w:instrText>
      </w:r>
      <w:r>
        <w:rPr>
          <w:noProof/>
        </w:rPr>
      </w:r>
      <w:r>
        <w:rPr>
          <w:noProof/>
        </w:rPr>
        <w:fldChar w:fldCharType="separate"/>
      </w:r>
      <w:r>
        <w:rPr>
          <w:noProof/>
        </w:rPr>
        <w:t>128</w:t>
      </w:r>
      <w:r>
        <w:rPr>
          <w:noProof/>
        </w:rPr>
        <w:fldChar w:fldCharType="end"/>
      </w:r>
    </w:p>
    <w:p w14:paraId="06A84A8E" w14:textId="5A5A448A" w:rsidR="007C3D4C" w:rsidRDefault="007C3D4C">
      <w:pPr>
        <w:pStyle w:val="TOC5"/>
        <w:rPr>
          <w:rFonts w:asciiTheme="minorHAnsi" w:hAnsiTheme="minorHAnsi" w:cstheme="minorBidi"/>
          <w:noProof/>
          <w:sz w:val="22"/>
          <w:szCs w:val="22"/>
          <w:lang w:eastAsia="en-GB"/>
        </w:rPr>
      </w:pPr>
      <w:r>
        <w:rPr>
          <w:noProof/>
        </w:rPr>
        <w:t>5.2.34.3.1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_Toc122101305 \h </w:instrText>
      </w:r>
      <w:r>
        <w:rPr>
          <w:noProof/>
        </w:rPr>
      </w:r>
      <w:r>
        <w:rPr>
          <w:noProof/>
        </w:rPr>
        <w:fldChar w:fldCharType="separate"/>
      </w:r>
      <w:r>
        <w:rPr>
          <w:noProof/>
        </w:rPr>
        <w:t>128</w:t>
      </w:r>
      <w:r>
        <w:rPr>
          <w:noProof/>
        </w:rPr>
        <w:fldChar w:fldCharType="end"/>
      </w:r>
    </w:p>
    <w:p w14:paraId="0140E53C" w14:textId="3C1DFF52" w:rsidR="007C3D4C" w:rsidRDefault="007C3D4C">
      <w:pPr>
        <w:pStyle w:val="TOC3"/>
        <w:rPr>
          <w:rFonts w:asciiTheme="minorHAnsi" w:hAnsiTheme="minorHAnsi" w:cstheme="minorBidi"/>
          <w:noProof/>
          <w:sz w:val="22"/>
          <w:szCs w:val="22"/>
          <w:lang w:eastAsia="en-GB"/>
        </w:rPr>
      </w:pPr>
      <w:r>
        <w:rPr>
          <w:noProof/>
        </w:rPr>
        <w:t>5.2.35</w:t>
      </w:r>
      <w:r>
        <w:rPr>
          <w:rFonts w:asciiTheme="minorHAnsi" w:hAnsiTheme="minorHAnsi" w:cstheme="minorBid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_Toc122101306 \h </w:instrText>
      </w:r>
      <w:r>
        <w:rPr>
          <w:noProof/>
        </w:rPr>
      </w:r>
      <w:r>
        <w:rPr>
          <w:noProof/>
        </w:rPr>
        <w:fldChar w:fldCharType="separate"/>
      </w:r>
      <w:r>
        <w:rPr>
          <w:noProof/>
        </w:rPr>
        <w:t>129</w:t>
      </w:r>
      <w:r>
        <w:rPr>
          <w:noProof/>
        </w:rPr>
        <w:fldChar w:fldCharType="end"/>
      </w:r>
    </w:p>
    <w:p w14:paraId="31A6D264" w14:textId="5BE11BED" w:rsidR="007C3D4C" w:rsidRDefault="007C3D4C">
      <w:pPr>
        <w:pStyle w:val="TOC4"/>
        <w:rPr>
          <w:rFonts w:asciiTheme="minorHAnsi" w:hAnsiTheme="minorHAnsi" w:cstheme="minorBidi"/>
          <w:noProof/>
          <w:sz w:val="22"/>
          <w:szCs w:val="22"/>
          <w:lang w:eastAsia="en-GB"/>
        </w:rPr>
      </w:pPr>
      <w:r>
        <w:rPr>
          <w:noProof/>
        </w:rPr>
        <w:t>5.2.35.1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_Toc122101307 \h </w:instrText>
      </w:r>
      <w:r>
        <w:rPr>
          <w:noProof/>
        </w:rPr>
      </w:r>
      <w:r>
        <w:rPr>
          <w:noProof/>
        </w:rPr>
        <w:fldChar w:fldCharType="separate"/>
      </w:r>
      <w:r>
        <w:rPr>
          <w:noProof/>
        </w:rPr>
        <w:t>129</w:t>
      </w:r>
      <w:r>
        <w:rPr>
          <w:noProof/>
        </w:rPr>
        <w:fldChar w:fldCharType="end"/>
      </w:r>
    </w:p>
    <w:p w14:paraId="67E20485" w14:textId="307B9C7C" w:rsidR="007C3D4C" w:rsidRDefault="007C3D4C">
      <w:pPr>
        <w:pStyle w:val="TOC4"/>
        <w:rPr>
          <w:rFonts w:asciiTheme="minorHAnsi" w:hAnsiTheme="minorHAnsi" w:cstheme="minorBidi"/>
          <w:noProof/>
          <w:sz w:val="22"/>
          <w:szCs w:val="22"/>
          <w:lang w:eastAsia="en-GB"/>
        </w:rPr>
      </w:pPr>
      <w:r>
        <w:rPr>
          <w:noProof/>
        </w:rPr>
        <w:t>5.2.35.2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_Toc122101308 \h </w:instrText>
      </w:r>
      <w:r>
        <w:rPr>
          <w:noProof/>
        </w:rPr>
      </w:r>
      <w:r>
        <w:rPr>
          <w:noProof/>
        </w:rPr>
        <w:fldChar w:fldCharType="separate"/>
      </w:r>
      <w:r>
        <w:rPr>
          <w:noProof/>
        </w:rPr>
        <w:t>129</w:t>
      </w:r>
      <w:r>
        <w:rPr>
          <w:noProof/>
        </w:rPr>
        <w:fldChar w:fldCharType="end"/>
      </w:r>
    </w:p>
    <w:p w14:paraId="64D43E84" w14:textId="30F1F6D6" w:rsidR="007C3D4C" w:rsidRDefault="007C3D4C">
      <w:pPr>
        <w:pStyle w:val="TOC4"/>
        <w:rPr>
          <w:rFonts w:asciiTheme="minorHAnsi" w:hAnsiTheme="minorHAnsi" w:cstheme="minorBidi"/>
          <w:noProof/>
          <w:sz w:val="22"/>
          <w:szCs w:val="22"/>
          <w:lang w:eastAsia="en-GB"/>
        </w:rPr>
      </w:pPr>
      <w:r>
        <w:rPr>
          <w:noProof/>
        </w:rPr>
        <w:t>5.2.35.3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_Toc122101309 \h </w:instrText>
      </w:r>
      <w:r>
        <w:rPr>
          <w:noProof/>
        </w:rPr>
      </w:r>
      <w:r>
        <w:rPr>
          <w:noProof/>
        </w:rPr>
        <w:fldChar w:fldCharType="separate"/>
      </w:r>
      <w:r>
        <w:rPr>
          <w:noProof/>
        </w:rPr>
        <w:t>129</w:t>
      </w:r>
      <w:r>
        <w:rPr>
          <w:noProof/>
        </w:rPr>
        <w:fldChar w:fldCharType="end"/>
      </w:r>
    </w:p>
    <w:p w14:paraId="3D6F282B" w14:textId="01E2907A" w:rsidR="007C3D4C" w:rsidRDefault="007C3D4C">
      <w:pPr>
        <w:pStyle w:val="TOC5"/>
        <w:rPr>
          <w:rFonts w:asciiTheme="minorHAnsi" w:hAnsiTheme="minorHAnsi" w:cstheme="minorBidi"/>
          <w:noProof/>
          <w:sz w:val="22"/>
          <w:szCs w:val="22"/>
          <w:lang w:eastAsia="en-GB"/>
        </w:rPr>
      </w:pPr>
      <w:r>
        <w:rPr>
          <w:noProof/>
        </w:rPr>
        <w:t>5.2.35.3.1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_Toc122101310 \h </w:instrText>
      </w:r>
      <w:r>
        <w:rPr>
          <w:noProof/>
        </w:rPr>
      </w:r>
      <w:r>
        <w:rPr>
          <w:noProof/>
        </w:rPr>
        <w:fldChar w:fldCharType="separate"/>
      </w:r>
      <w:r>
        <w:rPr>
          <w:noProof/>
        </w:rPr>
        <w:t>129</w:t>
      </w:r>
      <w:r>
        <w:rPr>
          <w:noProof/>
        </w:rPr>
        <w:fldChar w:fldCharType="end"/>
      </w:r>
    </w:p>
    <w:p w14:paraId="6C64C7C5" w14:textId="41BFF51F" w:rsidR="007C3D4C" w:rsidRDefault="007C3D4C">
      <w:pPr>
        <w:pStyle w:val="TOC5"/>
        <w:rPr>
          <w:rFonts w:asciiTheme="minorHAnsi" w:hAnsiTheme="minorHAnsi" w:cstheme="minorBidi"/>
          <w:noProof/>
          <w:sz w:val="22"/>
          <w:szCs w:val="22"/>
          <w:lang w:eastAsia="en-GB"/>
        </w:rPr>
      </w:pPr>
      <w:r>
        <w:rPr>
          <w:noProof/>
        </w:rPr>
        <w:t>5.2.35.3.2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_Toc122101311 \h </w:instrText>
      </w:r>
      <w:r>
        <w:rPr>
          <w:noProof/>
        </w:rPr>
      </w:r>
      <w:r>
        <w:rPr>
          <w:noProof/>
        </w:rPr>
        <w:fldChar w:fldCharType="separate"/>
      </w:r>
      <w:r>
        <w:rPr>
          <w:noProof/>
        </w:rPr>
        <w:t>130</w:t>
      </w:r>
      <w:r>
        <w:rPr>
          <w:noProof/>
        </w:rPr>
        <w:fldChar w:fldCharType="end"/>
      </w:r>
    </w:p>
    <w:p w14:paraId="7150BBB6" w14:textId="2088B3F2" w:rsidR="007C3D4C" w:rsidRDefault="007C3D4C">
      <w:pPr>
        <w:pStyle w:val="TOC5"/>
        <w:rPr>
          <w:rFonts w:asciiTheme="minorHAnsi" w:hAnsiTheme="minorHAnsi" w:cstheme="minorBidi"/>
          <w:noProof/>
          <w:sz w:val="22"/>
          <w:szCs w:val="22"/>
          <w:lang w:eastAsia="en-GB"/>
        </w:rPr>
      </w:pPr>
      <w:r>
        <w:rPr>
          <w:noProof/>
        </w:rPr>
        <w:t>5.2.35.3.</w:t>
      </w:r>
      <w:r w:rsidRPr="001D2C90">
        <w:rPr>
          <w:noProof/>
          <w:lang w:val="de-DE"/>
        </w:rPr>
        <w:t>3</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_Toc122101312 \h </w:instrText>
      </w:r>
      <w:r>
        <w:rPr>
          <w:noProof/>
        </w:rPr>
      </w:r>
      <w:r>
        <w:rPr>
          <w:noProof/>
        </w:rPr>
        <w:fldChar w:fldCharType="separate"/>
      </w:r>
      <w:r>
        <w:rPr>
          <w:noProof/>
        </w:rPr>
        <w:t>130</w:t>
      </w:r>
      <w:r>
        <w:rPr>
          <w:noProof/>
        </w:rPr>
        <w:fldChar w:fldCharType="end"/>
      </w:r>
    </w:p>
    <w:p w14:paraId="413E2BBB" w14:textId="1FDE5B10" w:rsidR="007C3D4C" w:rsidRDefault="007C3D4C">
      <w:pPr>
        <w:pStyle w:val="TOC5"/>
        <w:rPr>
          <w:rFonts w:asciiTheme="minorHAnsi" w:hAnsiTheme="minorHAnsi" w:cstheme="minorBidi"/>
          <w:noProof/>
          <w:sz w:val="22"/>
          <w:szCs w:val="22"/>
          <w:lang w:eastAsia="en-GB"/>
        </w:rPr>
      </w:pPr>
      <w:r>
        <w:rPr>
          <w:noProof/>
        </w:rPr>
        <w:t>5.2.35.3.4</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_Toc122101313 \h </w:instrText>
      </w:r>
      <w:r>
        <w:rPr>
          <w:noProof/>
        </w:rPr>
      </w:r>
      <w:r>
        <w:rPr>
          <w:noProof/>
        </w:rPr>
        <w:fldChar w:fldCharType="separate"/>
      </w:r>
      <w:r>
        <w:rPr>
          <w:noProof/>
        </w:rPr>
        <w:t>131</w:t>
      </w:r>
      <w:r>
        <w:rPr>
          <w:noProof/>
        </w:rPr>
        <w:fldChar w:fldCharType="end"/>
      </w:r>
    </w:p>
    <w:p w14:paraId="09206D18" w14:textId="2052B04E" w:rsidR="007C3D4C" w:rsidRDefault="007C3D4C">
      <w:pPr>
        <w:pStyle w:val="TOC3"/>
        <w:rPr>
          <w:rFonts w:asciiTheme="minorHAnsi" w:hAnsiTheme="minorHAnsi" w:cstheme="minorBidi"/>
          <w:noProof/>
          <w:sz w:val="22"/>
          <w:szCs w:val="22"/>
          <w:lang w:eastAsia="en-GB"/>
        </w:rPr>
      </w:pPr>
      <w:r>
        <w:rPr>
          <w:noProof/>
        </w:rPr>
        <w:t>5.2.36</w:t>
      </w:r>
      <w:r>
        <w:rPr>
          <w:rFonts w:asciiTheme="minorHAnsi" w:hAnsiTheme="minorHAnsi" w:cstheme="minorBid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_Toc122101314 \h </w:instrText>
      </w:r>
      <w:r>
        <w:rPr>
          <w:noProof/>
        </w:rPr>
      </w:r>
      <w:r>
        <w:rPr>
          <w:noProof/>
        </w:rPr>
        <w:fldChar w:fldCharType="separate"/>
      </w:r>
      <w:r>
        <w:rPr>
          <w:noProof/>
        </w:rPr>
        <w:t>132</w:t>
      </w:r>
      <w:r>
        <w:rPr>
          <w:noProof/>
        </w:rPr>
        <w:fldChar w:fldCharType="end"/>
      </w:r>
    </w:p>
    <w:p w14:paraId="3C05E21F" w14:textId="3D74D2B5" w:rsidR="007C3D4C" w:rsidRDefault="007C3D4C">
      <w:pPr>
        <w:pStyle w:val="TOC4"/>
        <w:rPr>
          <w:rFonts w:asciiTheme="minorHAnsi" w:hAnsiTheme="minorHAnsi" w:cstheme="minorBidi"/>
          <w:noProof/>
          <w:sz w:val="22"/>
          <w:szCs w:val="22"/>
          <w:lang w:eastAsia="en-GB"/>
        </w:rPr>
      </w:pPr>
      <w:r>
        <w:rPr>
          <w:noProof/>
        </w:rPr>
        <w:t>5.2.36.1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_Toc122101315 \h </w:instrText>
      </w:r>
      <w:r>
        <w:rPr>
          <w:noProof/>
        </w:rPr>
      </w:r>
      <w:r>
        <w:rPr>
          <w:noProof/>
        </w:rPr>
        <w:fldChar w:fldCharType="separate"/>
      </w:r>
      <w:r>
        <w:rPr>
          <w:noProof/>
        </w:rPr>
        <w:t>132</w:t>
      </w:r>
      <w:r>
        <w:rPr>
          <w:noProof/>
        </w:rPr>
        <w:fldChar w:fldCharType="end"/>
      </w:r>
    </w:p>
    <w:p w14:paraId="48C0A623" w14:textId="163277C2" w:rsidR="007C3D4C" w:rsidRDefault="007C3D4C">
      <w:pPr>
        <w:pStyle w:val="TOC4"/>
        <w:rPr>
          <w:rFonts w:asciiTheme="minorHAnsi" w:hAnsiTheme="minorHAnsi" w:cstheme="minorBidi"/>
          <w:noProof/>
          <w:sz w:val="22"/>
          <w:szCs w:val="22"/>
          <w:lang w:eastAsia="en-GB"/>
        </w:rPr>
      </w:pPr>
      <w:r>
        <w:rPr>
          <w:noProof/>
        </w:rPr>
        <w:t>5.2.36.2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_Toc122101316 \h </w:instrText>
      </w:r>
      <w:r>
        <w:rPr>
          <w:noProof/>
        </w:rPr>
      </w:r>
      <w:r>
        <w:rPr>
          <w:noProof/>
        </w:rPr>
        <w:fldChar w:fldCharType="separate"/>
      </w:r>
      <w:r>
        <w:rPr>
          <w:noProof/>
        </w:rPr>
        <w:t>132</w:t>
      </w:r>
      <w:r>
        <w:rPr>
          <w:noProof/>
        </w:rPr>
        <w:fldChar w:fldCharType="end"/>
      </w:r>
    </w:p>
    <w:p w14:paraId="21B2759E" w14:textId="761CAE11" w:rsidR="007C3D4C" w:rsidRDefault="007C3D4C">
      <w:pPr>
        <w:pStyle w:val="TOC4"/>
        <w:rPr>
          <w:rFonts w:asciiTheme="minorHAnsi" w:hAnsiTheme="minorHAnsi" w:cstheme="minorBidi"/>
          <w:noProof/>
          <w:sz w:val="22"/>
          <w:szCs w:val="22"/>
          <w:lang w:eastAsia="en-GB"/>
        </w:rPr>
      </w:pPr>
      <w:r>
        <w:rPr>
          <w:noProof/>
        </w:rPr>
        <w:t>5.2.36.3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_Toc122101317 \h </w:instrText>
      </w:r>
      <w:r>
        <w:rPr>
          <w:noProof/>
        </w:rPr>
      </w:r>
      <w:r>
        <w:rPr>
          <w:noProof/>
        </w:rPr>
        <w:fldChar w:fldCharType="separate"/>
      </w:r>
      <w:r>
        <w:rPr>
          <w:noProof/>
        </w:rPr>
        <w:t>132</w:t>
      </w:r>
      <w:r>
        <w:rPr>
          <w:noProof/>
        </w:rPr>
        <w:fldChar w:fldCharType="end"/>
      </w:r>
    </w:p>
    <w:p w14:paraId="5656ED43" w14:textId="3FF42EE7" w:rsidR="007C3D4C" w:rsidRDefault="007C3D4C">
      <w:pPr>
        <w:pStyle w:val="TOC5"/>
        <w:rPr>
          <w:rFonts w:asciiTheme="minorHAnsi" w:hAnsiTheme="minorHAnsi" w:cstheme="minorBidi"/>
          <w:noProof/>
          <w:sz w:val="22"/>
          <w:szCs w:val="22"/>
          <w:lang w:eastAsia="en-GB"/>
        </w:rPr>
      </w:pPr>
      <w:r>
        <w:rPr>
          <w:noProof/>
        </w:rPr>
        <w:t>5.2.36.3.1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_Toc122101318 \h </w:instrText>
      </w:r>
      <w:r>
        <w:rPr>
          <w:noProof/>
        </w:rPr>
      </w:r>
      <w:r>
        <w:rPr>
          <w:noProof/>
        </w:rPr>
        <w:fldChar w:fldCharType="separate"/>
      </w:r>
      <w:r>
        <w:rPr>
          <w:noProof/>
        </w:rPr>
        <w:t>132</w:t>
      </w:r>
      <w:r>
        <w:rPr>
          <w:noProof/>
        </w:rPr>
        <w:fldChar w:fldCharType="end"/>
      </w:r>
    </w:p>
    <w:p w14:paraId="5FD90C63" w14:textId="669015F1" w:rsidR="007C3D4C" w:rsidRDefault="007C3D4C">
      <w:pPr>
        <w:pStyle w:val="TOC3"/>
        <w:rPr>
          <w:rFonts w:asciiTheme="minorHAnsi" w:hAnsiTheme="minorHAnsi" w:cstheme="minorBidi"/>
          <w:noProof/>
          <w:sz w:val="22"/>
          <w:szCs w:val="22"/>
          <w:lang w:eastAsia="en-GB"/>
        </w:rPr>
      </w:pPr>
      <w:r>
        <w:rPr>
          <w:noProof/>
        </w:rPr>
        <w:t>5.2.37</w:t>
      </w:r>
      <w:r>
        <w:rPr>
          <w:rFonts w:asciiTheme="minorHAnsi" w:hAnsiTheme="minorHAnsi" w:cstheme="minorBid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_Toc122101319 \h </w:instrText>
      </w:r>
      <w:r>
        <w:rPr>
          <w:noProof/>
        </w:rPr>
      </w:r>
      <w:r>
        <w:rPr>
          <w:noProof/>
        </w:rPr>
        <w:fldChar w:fldCharType="separate"/>
      </w:r>
      <w:r>
        <w:rPr>
          <w:noProof/>
        </w:rPr>
        <w:t>133</w:t>
      </w:r>
      <w:r>
        <w:rPr>
          <w:noProof/>
        </w:rPr>
        <w:fldChar w:fldCharType="end"/>
      </w:r>
    </w:p>
    <w:p w14:paraId="24BD2522" w14:textId="0FF09B1B" w:rsidR="007C3D4C" w:rsidRDefault="007C3D4C">
      <w:pPr>
        <w:pStyle w:val="TOC4"/>
        <w:rPr>
          <w:rFonts w:asciiTheme="minorHAnsi" w:hAnsiTheme="minorHAnsi" w:cstheme="minorBidi"/>
          <w:noProof/>
          <w:sz w:val="22"/>
          <w:szCs w:val="22"/>
          <w:lang w:eastAsia="en-GB"/>
        </w:rPr>
      </w:pPr>
      <w:r>
        <w:rPr>
          <w:noProof/>
        </w:rPr>
        <w:t>5.2.37.1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_Toc122101320 \h </w:instrText>
      </w:r>
      <w:r>
        <w:rPr>
          <w:noProof/>
        </w:rPr>
      </w:r>
      <w:r>
        <w:rPr>
          <w:noProof/>
        </w:rPr>
        <w:fldChar w:fldCharType="separate"/>
      </w:r>
      <w:r>
        <w:rPr>
          <w:noProof/>
        </w:rPr>
        <w:t>133</w:t>
      </w:r>
      <w:r>
        <w:rPr>
          <w:noProof/>
        </w:rPr>
        <w:fldChar w:fldCharType="end"/>
      </w:r>
    </w:p>
    <w:p w14:paraId="074643CD" w14:textId="5E1EDEAA" w:rsidR="007C3D4C" w:rsidRDefault="007C3D4C">
      <w:pPr>
        <w:pStyle w:val="TOC4"/>
        <w:rPr>
          <w:rFonts w:asciiTheme="minorHAnsi" w:hAnsiTheme="minorHAnsi" w:cstheme="minorBidi"/>
          <w:noProof/>
          <w:sz w:val="22"/>
          <w:szCs w:val="22"/>
          <w:lang w:eastAsia="en-GB"/>
        </w:rPr>
      </w:pPr>
      <w:r>
        <w:rPr>
          <w:noProof/>
        </w:rPr>
        <w:t>5.2.37.2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_Toc122101321 \h </w:instrText>
      </w:r>
      <w:r>
        <w:rPr>
          <w:noProof/>
        </w:rPr>
      </w:r>
      <w:r>
        <w:rPr>
          <w:noProof/>
        </w:rPr>
        <w:fldChar w:fldCharType="separate"/>
      </w:r>
      <w:r>
        <w:rPr>
          <w:noProof/>
        </w:rPr>
        <w:t>133</w:t>
      </w:r>
      <w:r>
        <w:rPr>
          <w:noProof/>
        </w:rPr>
        <w:fldChar w:fldCharType="end"/>
      </w:r>
    </w:p>
    <w:p w14:paraId="2DA3B6A9" w14:textId="1AADA151" w:rsidR="007C3D4C" w:rsidRDefault="007C3D4C">
      <w:pPr>
        <w:pStyle w:val="TOC4"/>
        <w:rPr>
          <w:rFonts w:asciiTheme="minorHAnsi" w:hAnsiTheme="minorHAnsi" w:cstheme="minorBidi"/>
          <w:noProof/>
          <w:sz w:val="22"/>
          <w:szCs w:val="22"/>
          <w:lang w:eastAsia="en-GB"/>
        </w:rPr>
      </w:pPr>
      <w:r>
        <w:rPr>
          <w:noProof/>
        </w:rPr>
        <w:t>5.2.37.3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_Toc122101322 \h </w:instrText>
      </w:r>
      <w:r>
        <w:rPr>
          <w:noProof/>
        </w:rPr>
      </w:r>
      <w:r>
        <w:rPr>
          <w:noProof/>
        </w:rPr>
        <w:fldChar w:fldCharType="separate"/>
      </w:r>
      <w:r>
        <w:rPr>
          <w:noProof/>
        </w:rPr>
        <w:t>133</w:t>
      </w:r>
      <w:r>
        <w:rPr>
          <w:noProof/>
        </w:rPr>
        <w:fldChar w:fldCharType="end"/>
      </w:r>
    </w:p>
    <w:p w14:paraId="7CA34B28" w14:textId="149E42B1" w:rsidR="007C3D4C" w:rsidRDefault="007C3D4C">
      <w:pPr>
        <w:pStyle w:val="TOC5"/>
        <w:rPr>
          <w:rFonts w:asciiTheme="minorHAnsi" w:hAnsiTheme="minorHAnsi" w:cstheme="minorBidi"/>
          <w:noProof/>
          <w:sz w:val="22"/>
          <w:szCs w:val="22"/>
          <w:lang w:eastAsia="en-GB"/>
        </w:rPr>
      </w:pPr>
      <w:r>
        <w:rPr>
          <w:noProof/>
        </w:rPr>
        <w:t>5.2.37.3.1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_Toc122101323 \h </w:instrText>
      </w:r>
      <w:r>
        <w:rPr>
          <w:noProof/>
        </w:rPr>
      </w:r>
      <w:r>
        <w:rPr>
          <w:noProof/>
        </w:rPr>
        <w:fldChar w:fldCharType="separate"/>
      </w:r>
      <w:r>
        <w:rPr>
          <w:noProof/>
        </w:rPr>
        <w:t>133</w:t>
      </w:r>
      <w:r>
        <w:rPr>
          <w:noProof/>
        </w:rPr>
        <w:fldChar w:fldCharType="end"/>
      </w:r>
    </w:p>
    <w:p w14:paraId="1F872E9A" w14:textId="4D7BAE42" w:rsidR="007C3D4C" w:rsidRDefault="007C3D4C">
      <w:pPr>
        <w:pStyle w:val="TOC3"/>
        <w:rPr>
          <w:rFonts w:asciiTheme="minorHAnsi" w:hAnsiTheme="minorHAnsi" w:cstheme="minorBidi"/>
          <w:noProof/>
          <w:sz w:val="22"/>
          <w:szCs w:val="22"/>
          <w:lang w:eastAsia="en-GB"/>
        </w:rPr>
      </w:pPr>
      <w:r>
        <w:rPr>
          <w:noProof/>
        </w:rPr>
        <w:t>5.2.38</w:t>
      </w:r>
      <w:r>
        <w:rPr>
          <w:rFonts w:asciiTheme="minorHAnsi" w:hAnsiTheme="minorHAnsi" w:cstheme="minorBid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_Toc122101324 \h </w:instrText>
      </w:r>
      <w:r>
        <w:rPr>
          <w:noProof/>
        </w:rPr>
      </w:r>
      <w:r>
        <w:rPr>
          <w:noProof/>
        </w:rPr>
        <w:fldChar w:fldCharType="separate"/>
      </w:r>
      <w:r>
        <w:rPr>
          <w:noProof/>
        </w:rPr>
        <w:t>134</w:t>
      </w:r>
      <w:r>
        <w:rPr>
          <w:noProof/>
        </w:rPr>
        <w:fldChar w:fldCharType="end"/>
      </w:r>
    </w:p>
    <w:p w14:paraId="2013812B" w14:textId="33AABFA2" w:rsidR="007C3D4C" w:rsidRDefault="007C3D4C">
      <w:pPr>
        <w:pStyle w:val="TOC4"/>
        <w:rPr>
          <w:rFonts w:asciiTheme="minorHAnsi" w:hAnsiTheme="minorHAnsi" w:cstheme="minorBidi"/>
          <w:noProof/>
          <w:sz w:val="22"/>
          <w:szCs w:val="22"/>
          <w:lang w:eastAsia="en-GB"/>
        </w:rPr>
      </w:pPr>
      <w:r>
        <w:rPr>
          <w:noProof/>
        </w:rPr>
        <w:lastRenderedPageBreak/>
        <w:t>5.2.38.1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_Toc122101325 \h </w:instrText>
      </w:r>
      <w:r>
        <w:rPr>
          <w:noProof/>
        </w:rPr>
      </w:r>
      <w:r>
        <w:rPr>
          <w:noProof/>
        </w:rPr>
        <w:fldChar w:fldCharType="separate"/>
      </w:r>
      <w:r>
        <w:rPr>
          <w:noProof/>
        </w:rPr>
        <w:t>134</w:t>
      </w:r>
      <w:r>
        <w:rPr>
          <w:noProof/>
        </w:rPr>
        <w:fldChar w:fldCharType="end"/>
      </w:r>
    </w:p>
    <w:p w14:paraId="274F2371" w14:textId="2F0D0C14" w:rsidR="007C3D4C" w:rsidRDefault="007C3D4C">
      <w:pPr>
        <w:pStyle w:val="TOC4"/>
        <w:rPr>
          <w:rFonts w:asciiTheme="minorHAnsi" w:hAnsiTheme="minorHAnsi" w:cstheme="minorBidi"/>
          <w:noProof/>
          <w:sz w:val="22"/>
          <w:szCs w:val="22"/>
          <w:lang w:eastAsia="en-GB"/>
        </w:rPr>
      </w:pPr>
      <w:r>
        <w:rPr>
          <w:noProof/>
        </w:rPr>
        <w:t>5.2.38.2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_Toc122101326 \h </w:instrText>
      </w:r>
      <w:r>
        <w:rPr>
          <w:noProof/>
        </w:rPr>
      </w:r>
      <w:r>
        <w:rPr>
          <w:noProof/>
        </w:rPr>
        <w:fldChar w:fldCharType="separate"/>
      </w:r>
      <w:r>
        <w:rPr>
          <w:noProof/>
        </w:rPr>
        <w:t>134</w:t>
      </w:r>
      <w:r>
        <w:rPr>
          <w:noProof/>
        </w:rPr>
        <w:fldChar w:fldCharType="end"/>
      </w:r>
    </w:p>
    <w:p w14:paraId="220F7135" w14:textId="4F22F633" w:rsidR="007C3D4C" w:rsidRDefault="007C3D4C">
      <w:pPr>
        <w:pStyle w:val="TOC4"/>
        <w:rPr>
          <w:rFonts w:asciiTheme="minorHAnsi" w:hAnsiTheme="minorHAnsi" w:cstheme="minorBidi"/>
          <w:noProof/>
          <w:sz w:val="22"/>
          <w:szCs w:val="22"/>
          <w:lang w:eastAsia="en-GB"/>
        </w:rPr>
      </w:pPr>
      <w:r>
        <w:rPr>
          <w:noProof/>
        </w:rPr>
        <w:t>5.2.38.3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_Toc122101327 \h </w:instrText>
      </w:r>
      <w:r>
        <w:rPr>
          <w:noProof/>
        </w:rPr>
      </w:r>
      <w:r>
        <w:rPr>
          <w:noProof/>
        </w:rPr>
        <w:fldChar w:fldCharType="separate"/>
      </w:r>
      <w:r>
        <w:rPr>
          <w:noProof/>
        </w:rPr>
        <w:t>134</w:t>
      </w:r>
      <w:r>
        <w:rPr>
          <w:noProof/>
        </w:rPr>
        <w:fldChar w:fldCharType="end"/>
      </w:r>
    </w:p>
    <w:p w14:paraId="4576B8D9" w14:textId="449AC444" w:rsidR="007C3D4C" w:rsidRDefault="007C3D4C">
      <w:pPr>
        <w:pStyle w:val="TOC5"/>
        <w:rPr>
          <w:rFonts w:asciiTheme="minorHAnsi" w:hAnsiTheme="minorHAnsi" w:cstheme="minorBidi"/>
          <w:noProof/>
          <w:sz w:val="22"/>
          <w:szCs w:val="22"/>
          <w:lang w:eastAsia="en-GB"/>
        </w:rPr>
      </w:pPr>
      <w:r>
        <w:rPr>
          <w:noProof/>
        </w:rPr>
        <w:t>5.2.38.3.1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_Toc122101328 \h </w:instrText>
      </w:r>
      <w:r>
        <w:rPr>
          <w:noProof/>
        </w:rPr>
      </w:r>
      <w:r>
        <w:rPr>
          <w:noProof/>
        </w:rPr>
        <w:fldChar w:fldCharType="separate"/>
      </w:r>
      <w:r>
        <w:rPr>
          <w:noProof/>
        </w:rPr>
        <w:t>134</w:t>
      </w:r>
      <w:r>
        <w:rPr>
          <w:noProof/>
        </w:rPr>
        <w:fldChar w:fldCharType="end"/>
      </w:r>
    </w:p>
    <w:p w14:paraId="769E3851" w14:textId="04C067A3" w:rsidR="007C3D4C" w:rsidRDefault="007C3D4C">
      <w:pPr>
        <w:pStyle w:val="TOC3"/>
        <w:rPr>
          <w:rFonts w:asciiTheme="minorHAnsi" w:hAnsiTheme="minorHAnsi" w:cstheme="minorBidi"/>
          <w:noProof/>
          <w:sz w:val="22"/>
          <w:szCs w:val="22"/>
          <w:lang w:eastAsia="en-GB"/>
        </w:rPr>
      </w:pPr>
      <w:r>
        <w:rPr>
          <w:noProof/>
        </w:rPr>
        <w:t>5.2.39</w:t>
      </w:r>
      <w:r>
        <w:rPr>
          <w:rFonts w:asciiTheme="minorHAnsi" w:hAnsiTheme="minorHAnsi" w:cstheme="minorBid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_Toc122101329 \h </w:instrText>
      </w:r>
      <w:r>
        <w:rPr>
          <w:noProof/>
        </w:rPr>
      </w:r>
      <w:r>
        <w:rPr>
          <w:noProof/>
        </w:rPr>
        <w:fldChar w:fldCharType="separate"/>
      </w:r>
      <w:r>
        <w:rPr>
          <w:noProof/>
        </w:rPr>
        <w:t>135</w:t>
      </w:r>
      <w:r>
        <w:rPr>
          <w:noProof/>
        </w:rPr>
        <w:fldChar w:fldCharType="end"/>
      </w:r>
    </w:p>
    <w:p w14:paraId="2EE37350" w14:textId="515DA0EA" w:rsidR="007C3D4C" w:rsidRDefault="007C3D4C">
      <w:pPr>
        <w:pStyle w:val="TOC4"/>
        <w:rPr>
          <w:rFonts w:asciiTheme="minorHAnsi" w:hAnsiTheme="minorHAnsi" w:cstheme="minorBidi"/>
          <w:noProof/>
          <w:sz w:val="22"/>
          <w:szCs w:val="22"/>
          <w:lang w:eastAsia="en-GB"/>
        </w:rPr>
      </w:pPr>
      <w:r>
        <w:rPr>
          <w:noProof/>
        </w:rPr>
        <w:t>5.2.39.1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_Toc122101330 \h </w:instrText>
      </w:r>
      <w:r>
        <w:rPr>
          <w:noProof/>
        </w:rPr>
      </w:r>
      <w:r>
        <w:rPr>
          <w:noProof/>
        </w:rPr>
        <w:fldChar w:fldCharType="separate"/>
      </w:r>
      <w:r>
        <w:rPr>
          <w:noProof/>
        </w:rPr>
        <w:t>135</w:t>
      </w:r>
      <w:r>
        <w:rPr>
          <w:noProof/>
        </w:rPr>
        <w:fldChar w:fldCharType="end"/>
      </w:r>
    </w:p>
    <w:p w14:paraId="66CB8F83" w14:textId="0D3C1E9D" w:rsidR="007C3D4C" w:rsidRDefault="007C3D4C">
      <w:pPr>
        <w:pStyle w:val="TOC4"/>
        <w:rPr>
          <w:rFonts w:asciiTheme="minorHAnsi" w:hAnsiTheme="minorHAnsi" w:cstheme="minorBidi"/>
          <w:noProof/>
          <w:sz w:val="22"/>
          <w:szCs w:val="22"/>
          <w:lang w:eastAsia="en-GB"/>
        </w:rPr>
      </w:pPr>
      <w:r>
        <w:rPr>
          <w:noProof/>
        </w:rPr>
        <w:t>5.2.39.2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_Toc122101331 \h </w:instrText>
      </w:r>
      <w:r>
        <w:rPr>
          <w:noProof/>
        </w:rPr>
      </w:r>
      <w:r>
        <w:rPr>
          <w:noProof/>
        </w:rPr>
        <w:fldChar w:fldCharType="separate"/>
      </w:r>
      <w:r>
        <w:rPr>
          <w:noProof/>
        </w:rPr>
        <w:t>135</w:t>
      </w:r>
      <w:r>
        <w:rPr>
          <w:noProof/>
        </w:rPr>
        <w:fldChar w:fldCharType="end"/>
      </w:r>
    </w:p>
    <w:p w14:paraId="2A4D916C" w14:textId="3651F94A" w:rsidR="007C3D4C" w:rsidRDefault="007C3D4C">
      <w:pPr>
        <w:pStyle w:val="TOC4"/>
        <w:rPr>
          <w:rFonts w:asciiTheme="minorHAnsi" w:hAnsiTheme="minorHAnsi" w:cstheme="minorBidi"/>
          <w:noProof/>
          <w:sz w:val="22"/>
          <w:szCs w:val="22"/>
          <w:lang w:eastAsia="en-GB"/>
        </w:rPr>
      </w:pPr>
      <w:r>
        <w:rPr>
          <w:noProof/>
        </w:rPr>
        <w:t>5.2.39.3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_Toc122101332 \h </w:instrText>
      </w:r>
      <w:r>
        <w:rPr>
          <w:noProof/>
        </w:rPr>
      </w:r>
      <w:r>
        <w:rPr>
          <w:noProof/>
        </w:rPr>
        <w:fldChar w:fldCharType="separate"/>
      </w:r>
      <w:r>
        <w:rPr>
          <w:noProof/>
        </w:rPr>
        <w:t>136</w:t>
      </w:r>
      <w:r>
        <w:rPr>
          <w:noProof/>
        </w:rPr>
        <w:fldChar w:fldCharType="end"/>
      </w:r>
    </w:p>
    <w:p w14:paraId="7CD0A73C" w14:textId="5075FDCA" w:rsidR="007C3D4C" w:rsidRDefault="007C3D4C">
      <w:pPr>
        <w:pStyle w:val="TOC5"/>
        <w:rPr>
          <w:rFonts w:asciiTheme="minorHAnsi" w:hAnsiTheme="minorHAnsi" w:cstheme="minorBidi"/>
          <w:noProof/>
          <w:sz w:val="22"/>
          <w:szCs w:val="22"/>
          <w:lang w:eastAsia="en-GB"/>
        </w:rPr>
      </w:pPr>
      <w:r>
        <w:rPr>
          <w:noProof/>
        </w:rPr>
        <w:t>5.2.39.3.1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_Toc122101333 \h </w:instrText>
      </w:r>
      <w:r>
        <w:rPr>
          <w:noProof/>
        </w:rPr>
      </w:r>
      <w:r>
        <w:rPr>
          <w:noProof/>
        </w:rPr>
        <w:fldChar w:fldCharType="separate"/>
      </w:r>
      <w:r>
        <w:rPr>
          <w:noProof/>
        </w:rPr>
        <w:t>136</w:t>
      </w:r>
      <w:r>
        <w:rPr>
          <w:noProof/>
        </w:rPr>
        <w:fldChar w:fldCharType="end"/>
      </w:r>
    </w:p>
    <w:p w14:paraId="6BACA22E" w14:textId="08F92249" w:rsidR="007C3D4C" w:rsidRDefault="007C3D4C">
      <w:pPr>
        <w:pStyle w:val="TOC3"/>
        <w:rPr>
          <w:rFonts w:asciiTheme="minorHAnsi" w:hAnsiTheme="minorHAnsi" w:cstheme="minorBidi"/>
          <w:noProof/>
          <w:sz w:val="22"/>
          <w:szCs w:val="22"/>
          <w:lang w:eastAsia="en-GB"/>
        </w:rPr>
      </w:pPr>
      <w:r>
        <w:rPr>
          <w:noProof/>
        </w:rPr>
        <w:t>5.2.</w:t>
      </w:r>
      <w:r>
        <w:rPr>
          <w:noProof/>
          <w:lang w:eastAsia="zh-CN"/>
        </w:rPr>
        <w:t>40</w:t>
      </w:r>
      <w:r>
        <w:rPr>
          <w:rFonts w:asciiTheme="minorHAnsi" w:hAnsiTheme="minorHAnsi" w:cstheme="minorBidi"/>
          <w:noProof/>
          <w:sz w:val="22"/>
          <w:szCs w:val="22"/>
          <w:lang w:eastAsia="en-GB"/>
        </w:rPr>
        <w:tab/>
      </w:r>
      <w:r>
        <w:rPr>
          <w:noProof/>
        </w:rPr>
        <w:t>Resource: Location</w:t>
      </w:r>
      <w:r>
        <w:rPr>
          <w:noProof/>
        </w:rPr>
        <w:tab/>
      </w:r>
      <w:r>
        <w:rPr>
          <w:noProof/>
        </w:rPr>
        <w:fldChar w:fldCharType="begin" w:fldLock="1"/>
      </w:r>
      <w:r>
        <w:rPr>
          <w:noProof/>
        </w:rPr>
        <w:instrText xml:space="preserve"> PAGEREF _Toc122101334 \h </w:instrText>
      </w:r>
      <w:r>
        <w:rPr>
          <w:noProof/>
        </w:rPr>
      </w:r>
      <w:r>
        <w:rPr>
          <w:noProof/>
        </w:rPr>
        <w:fldChar w:fldCharType="separate"/>
      </w:r>
      <w:r>
        <w:rPr>
          <w:noProof/>
        </w:rPr>
        <w:t>136</w:t>
      </w:r>
      <w:r>
        <w:rPr>
          <w:noProof/>
        </w:rPr>
        <w:fldChar w:fldCharType="end"/>
      </w:r>
    </w:p>
    <w:p w14:paraId="58D6A270" w14:textId="2D598C37" w:rsidR="007C3D4C" w:rsidRDefault="007C3D4C">
      <w:pPr>
        <w:pStyle w:val="TOC4"/>
        <w:rPr>
          <w:rFonts w:asciiTheme="minorHAnsi" w:hAnsiTheme="minorHAnsi" w:cstheme="minorBidi"/>
          <w:noProof/>
          <w:sz w:val="22"/>
          <w:szCs w:val="22"/>
          <w:lang w:eastAsia="en-GB"/>
        </w:rPr>
      </w:pPr>
      <w:r>
        <w:rPr>
          <w:noProof/>
        </w:rPr>
        <w:t>5.2.40.1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_Toc122101335 \h </w:instrText>
      </w:r>
      <w:r>
        <w:rPr>
          <w:noProof/>
        </w:rPr>
      </w:r>
      <w:r>
        <w:rPr>
          <w:noProof/>
        </w:rPr>
        <w:fldChar w:fldCharType="separate"/>
      </w:r>
      <w:r>
        <w:rPr>
          <w:noProof/>
        </w:rPr>
        <w:t>136</w:t>
      </w:r>
      <w:r>
        <w:rPr>
          <w:noProof/>
        </w:rPr>
        <w:fldChar w:fldCharType="end"/>
      </w:r>
    </w:p>
    <w:p w14:paraId="3D2299E6" w14:textId="3E267555" w:rsidR="007C3D4C" w:rsidRDefault="007C3D4C">
      <w:pPr>
        <w:pStyle w:val="TOC4"/>
        <w:rPr>
          <w:rFonts w:asciiTheme="minorHAnsi" w:hAnsiTheme="minorHAnsi" w:cstheme="minorBidi"/>
          <w:noProof/>
          <w:sz w:val="22"/>
          <w:szCs w:val="22"/>
          <w:lang w:eastAsia="en-GB"/>
        </w:rPr>
      </w:pPr>
      <w:r>
        <w:rPr>
          <w:noProof/>
        </w:rPr>
        <w:t>5.2.40.2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_Toc122101336 \h </w:instrText>
      </w:r>
      <w:r>
        <w:rPr>
          <w:noProof/>
        </w:rPr>
      </w:r>
      <w:r>
        <w:rPr>
          <w:noProof/>
        </w:rPr>
        <w:fldChar w:fldCharType="separate"/>
      </w:r>
      <w:r>
        <w:rPr>
          <w:noProof/>
        </w:rPr>
        <w:t>136</w:t>
      </w:r>
      <w:r>
        <w:rPr>
          <w:noProof/>
        </w:rPr>
        <w:fldChar w:fldCharType="end"/>
      </w:r>
    </w:p>
    <w:p w14:paraId="7376E604" w14:textId="55ABD82D" w:rsidR="007C3D4C" w:rsidRDefault="007C3D4C">
      <w:pPr>
        <w:pStyle w:val="TOC4"/>
        <w:rPr>
          <w:rFonts w:asciiTheme="minorHAnsi" w:hAnsiTheme="minorHAnsi" w:cstheme="minorBidi"/>
          <w:noProof/>
          <w:sz w:val="22"/>
          <w:szCs w:val="22"/>
          <w:lang w:eastAsia="en-GB"/>
        </w:rPr>
      </w:pPr>
      <w:r>
        <w:rPr>
          <w:noProof/>
        </w:rPr>
        <w:t>5.2.40.3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_Toc122101337 \h </w:instrText>
      </w:r>
      <w:r>
        <w:rPr>
          <w:noProof/>
        </w:rPr>
      </w:r>
      <w:r>
        <w:rPr>
          <w:noProof/>
        </w:rPr>
        <w:fldChar w:fldCharType="separate"/>
      </w:r>
      <w:r>
        <w:rPr>
          <w:noProof/>
        </w:rPr>
        <w:t>137</w:t>
      </w:r>
      <w:r>
        <w:rPr>
          <w:noProof/>
        </w:rPr>
        <w:fldChar w:fldCharType="end"/>
      </w:r>
    </w:p>
    <w:p w14:paraId="33632303" w14:textId="5A8810BE" w:rsidR="007C3D4C" w:rsidRDefault="007C3D4C">
      <w:pPr>
        <w:pStyle w:val="TOC5"/>
        <w:rPr>
          <w:rFonts w:asciiTheme="minorHAnsi" w:hAnsiTheme="minorHAnsi" w:cstheme="minorBidi"/>
          <w:noProof/>
          <w:sz w:val="22"/>
          <w:szCs w:val="22"/>
          <w:lang w:eastAsia="en-GB"/>
        </w:rPr>
      </w:pPr>
      <w:r>
        <w:rPr>
          <w:noProof/>
        </w:rPr>
        <w:t>5.2.40.3.1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_Toc122101338 \h </w:instrText>
      </w:r>
      <w:r>
        <w:rPr>
          <w:noProof/>
        </w:rPr>
      </w:r>
      <w:r>
        <w:rPr>
          <w:noProof/>
        </w:rPr>
        <w:fldChar w:fldCharType="separate"/>
      </w:r>
      <w:r>
        <w:rPr>
          <w:noProof/>
        </w:rPr>
        <w:t>137</w:t>
      </w:r>
      <w:r>
        <w:rPr>
          <w:noProof/>
        </w:rPr>
        <w:fldChar w:fldCharType="end"/>
      </w:r>
    </w:p>
    <w:p w14:paraId="7D42F1CB" w14:textId="74693F37" w:rsidR="007C3D4C" w:rsidRDefault="007C3D4C">
      <w:pPr>
        <w:pStyle w:val="TOC3"/>
        <w:rPr>
          <w:rFonts w:asciiTheme="minorHAnsi" w:hAnsiTheme="minorHAnsi" w:cstheme="minorBidi"/>
          <w:noProof/>
          <w:sz w:val="22"/>
          <w:szCs w:val="22"/>
          <w:lang w:eastAsia="en-GB"/>
        </w:rPr>
      </w:pPr>
      <w:r>
        <w:rPr>
          <w:noProof/>
        </w:rPr>
        <w:t>5.2.41</w:t>
      </w:r>
      <w:r>
        <w:rPr>
          <w:rFonts w:asciiTheme="minorHAnsi" w:hAnsiTheme="minorHAnsi" w:cstheme="minorBid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_Toc122101339 \h </w:instrText>
      </w:r>
      <w:r>
        <w:rPr>
          <w:noProof/>
        </w:rPr>
      </w:r>
      <w:r>
        <w:rPr>
          <w:noProof/>
        </w:rPr>
        <w:fldChar w:fldCharType="separate"/>
      </w:r>
      <w:r>
        <w:rPr>
          <w:noProof/>
        </w:rPr>
        <w:t>137</w:t>
      </w:r>
      <w:r>
        <w:rPr>
          <w:noProof/>
        </w:rPr>
        <w:fldChar w:fldCharType="end"/>
      </w:r>
    </w:p>
    <w:p w14:paraId="0C42F26F" w14:textId="0D37A9C9" w:rsidR="007C3D4C" w:rsidRDefault="007C3D4C">
      <w:pPr>
        <w:pStyle w:val="TOC4"/>
        <w:rPr>
          <w:rFonts w:asciiTheme="minorHAnsi" w:hAnsiTheme="minorHAnsi" w:cstheme="minorBidi"/>
          <w:noProof/>
          <w:sz w:val="22"/>
          <w:szCs w:val="22"/>
          <w:lang w:eastAsia="en-GB"/>
        </w:rPr>
      </w:pPr>
      <w:r>
        <w:rPr>
          <w:noProof/>
        </w:rPr>
        <w:t>5.2.41.1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_Toc122101340 \h </w:instrText>
      </w:r>
      <w:r>
        <w:rPr>
          <w:noProof/>
        </w:rPr>
      </w:r>
      <w:r>
        <w:rPr>
          <w:noProof/>
        </w:rPr>
        <w:fldChar w:fldCharType="separate"/>
      </w:r>
      <w:r>
        <w:rPr>
          <w:noProof/>
        </w:rPr>
        <w:t>137</w:t>
      </w:r>
      <w:r>
        <w:rPr>
          <w:noProof/>
        </w:rPr>
        <w:fldChar w:fldCharType="end"/>
      </w:r>
    </w:p>
    <w:p w14:paraId="7F5B3F32" w14:textId="64DEE99D" w:rsidR="007C3D4C" w:rsidRDefault="007C3D4C">
      <w:pPr>
        <w:pStyle w:val="TOC4"/>
        <w:rPr>
          <w:rFonts w:asciiTheme="minorHAnsi" w:hAnsiTheme="minorHAnsi" w:cstheme="minorBidi"/>
          <w:noProof/>
          <w:sz w:val="22"/>
          <w:szCs w:val="22"/>
          <w:lang w:eastAsia="en-GB"/>
        </w:rPr>
      </w:pPr>
      <w:r>
        <w:rPr>
          <w:noProof/>
        </w:rPr>
        <w:t>5.2.41.2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_Toc122101341 \h </w:instrText>
      </w:r>
      <w:r>
        <w:rPr>
          <w:noProof/>
        </w:rPr>
      </w:r>
      <w:r>
        <w:rPr>
          <w:noProof/>
        </w:rPr>
        <w:fldChar w:fldCharType="separate"/>
      </w:r>
      <w:r>
        <w:rPr>
          <w:noProof/>
        </w:rPr>
        <w:t>137</w:t>
      </w:r>
      <w:r>
        <w:rPr>
          <w:noProof/>
        </w:rPr>
        <w:fldChar w:fldCharType="end"/>
      </w:r>
    </w:p>
    <w:p w14:paraId="6A946E2D" w14:textId="63261FDB" w:rsidR="007C3D4C" w:rsidRDefault="007C3D4C">
      <w:pPr>
        <w:pStyle w:val="TOC4"/>
        <w:rPr>
          <w:rFonts w:asciiTheme="minorHAnsi" w:hAnsiTheme="minorHAnsi" w:cstheme="minorBidi"/>
          <w:noProof/>
          <w:sz w:val="22"/>
          <w:szCs w:val="22"/>
          <w:lang w:eastAsia="en-GB"/>
        </w:rPr>
      </w:pPr>
      <w:r>
        <w:rPr>
          <w:noProof/>
        </w:rPr>
        <w:t>5.2.41.3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_Toc122101342 \h </w:instrText>
      </w:r>
      <w:r>
        <w:rPr>
          <w:noProof/>
        </w:rPr>
      </w:r>
      <w:r>
        <w:rPr>
          <w:noProof/>
        </w:rPr>
        <w:fldChar w:fldCharType="separate"/>
      </w:r>
      <w:r>
        <w:rPr>
          <w:noProof/>
        </w:rPr>
        <w:t>138</w:t>
      </w:r>
      <w:r>
        <w:rPr>
          <w:noProof/>
        </w:rPr>
        <w:fldChar w:fldCharType="end"/>
      </w:r>
    </w:p>
    <w:p w14:paraId="5B53AEDB" w14:textId="291CA27A" w:rsidR="007C3D4C" w:rsidRDefault="007C3D4C">
      <w:pPr>
        <w:pStyle w:val="TOC5"/>
        <w:rPr>
          <w:rFonts w:asciiTheme="minorHAnsi" w:hAnsiTheme="minorHAnsi" w:cstheme="minorBidi"/>
          <w:noProof/>
          <w:sz w:val="22"/>
          <w:szCs w:val="22"/>
          <w:lang w:eastAsia="en-GB"/>
        </w:rPr>
      </w:pPr>
      <w:r>
        <w:rPr>
          <w:noProof/>
        </w:rPr>
        <w:t>5.2.41.3.1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_Toc122101343 \h </w:instrText>
      </w:r>
      <w:r>
        <w:rPr>
          <w:noProof/>
        </w:rPr>
      </w:r>
      <w:r>
        <w:rPr>
          <w:noProof/>
        </w:rPr>
        <w:fldChar w:fldCharType="separate"/>
      </w:r>
      <w:r>
        <w:rPr>
          <w:noProof/>
        </w:rPr>
        <w:t>138</w:t>
      </w:r>
      <w:r>
        <w:rPr>
          <w:noProof/>
        </w:rPr>
        <w:fldChar w:fldCharType="end"/>
      </w:r>
    </w:p>
    <w:p w14:paraId="3467E0B9" w14:textId="455B9080" w:rsidR="007C3D4C" w:rsidRDefault="007C3D4C">
      <w:pPr>
        <w:pStyle w:val="TOC3"/>
        <w:rPr>
          <w:rFonts w:asciiTheme="minorHAnsi" w:hAnsiTheme="minorHAnsi" w:cstheme="minorBidi"/>
          <w:noProof/>
          <w:sz w:val="22"/>
          <w:szCs w:val="22"/>
          <w:lang w:eastAsia="en-GB"/>
        </w:rPr>
      </w:pPr>
      <w:r>
        <w:rPr>
          <w:noProof/>
        </w:rPr>
        <w:t>5.2.41A</w:t>
      </w:r>
      <w:r>
        <w:rPr>
          <w:rFonts w:asciiTheme="minorHAnsi" w:hAnsiTheme="minorHAnsi" w:cstheme="minorBidi"/>
          <w:noProof/>
          <w:sz w:val="22"/>
          <w:szCs w:val="22"/>
          <w:lang w:eastAsia="en-GB"/>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_Toc122101344 \h </w:instrText>
      </w:r>
      <w:r>
        <w:rPr>
          <w:noProof/>
        </w:rPr>
      </w:r>
      <w:r>
        <w:rPr>
          <w:noProof/>
        </w:rPr>
        <w:fldChar w:fldCharType="separate"/>
      </w:r>
      <w:r>
        <w:rPr>
          <w:noProof/>
        </w:rPr>
        <w:t>138</w:t>
      </w:r>
      <w:r>
        <w:rPr>
          <w:noProof/>
        </w:rPr>
        <w:fldChar w:fldCharType="end"/>
      </w:r>
    </w:p>
    <w:p w14:paraId="1024F8E5" w14:textId="1F98BB69" w:rsidR="007C3D4C" w:rsidRDefault="007C3D4C">
      <w:pPr>
        <w:pStyle w:val="TOC4"/>
        <w:rPr>
          <w:rFonts w:asciiTheme="minorHAnsi" w:hAnsiTheme="minorHAnsi" w:cstheme="minorBidi"/>
          <w:noProof/>
          <w:sz w:val="22"/>
          <w:szCs w:val="22"/>
          <w:lang w:eastAsia="en-GB"/>
        </w:rPr>
      </w:pPr>
      <w:r>
        <w:rPr>
          <w:noProof/>
        </w:rPr>
        <w:t>5.2.41A.1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_Toc122101345 \h </w:instrText>
      </w:r>
      <w:r>
        <w:rPr>
          <w:noProof/>
        </w:rPr>
      </w:r>
      <w:r>
        <w:rPr>
          <w:noProof/>
        </w:rPr>
        <w:fldChar w:fldCharType="separate"/>
      </w:r>
      <w:r>
        <w:rPr>
          <w:noProof/>
        </w:rPr>
        <w:t>138</w:t>
      </w:r>
      <w:r>
        <w:rPr>
          <w:noProof/>
        </w:rPr>
        <w:fldChar w:fldCharType="end"/>
      </w:r>
    </w:p>
    <w:p w14:paraId="756D1AF1" w14:textId="791C49C5" w:rsidR="007C3D4C" w:rsidRDefault="007C3D4C">
      <w:pPr>
        <w:pStyle w:val="TOC4"/>
        <w:rPr>
          <w:rFonts w:asciiTheme="minorHAnsi" w:hAnsiTheme="minorHAnsi" w:cstheme="minorBidi"/>
          <w:noProof/>
          <w:sz w:val="22"/>
          <w:szCs w:val="22"/>
          <w:lang w:eastAsia="en-GB"/>
        </w:rPr>
      </w:pPr>
      <w:r>
        <w:rPr>
          <w:noProof/>
        </w:rPr>
        <w:t>5.2.41A.2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_Toc122101346 \h </w:instrText>
      </w:r>
      <w:r>
        <w:rPr>
          <w:noProof/>
        </w:rPr>
      </w:r>
      <w:r>
        <w:rPr>
          <w:noProof/>
        </w:rPr>
        <w:fldChar w:fldCharType="separate"/>
      </w:r>
      <w:r>
        <w:rPr>
          <w:noProof/>
        </w:rPr>
        <w:t>138</w:t>
      </w:r>
      <w:r>
        <w:rPr>
          <w:noProof/>
        </w:rPr>
        <w:fldChar w:fldCharType="end"/>
      </w:r>
    </w:p>
    <w:p w14:paraId="75AF80C4" w14:textId="73A32898" w:rsidR="007C3D4C" w:rsidRDefault="007C3D4C">
      <w:pPr>
        <w:pStyle w:val="TOC4"/>
        <w:rPr>
          <w:rFonts w:asciiTheme="minorHAnsi" w:hAnsiTheme="minorHAnsi" w:cstheme="minorBidi"/>
          <w:noProof/>
          <w:sz w:val="22"/>
          <w:szCs w:val="22"/>
          <w:lang w:eastAsia="en-GB"/>
        </w:rPr>
      </w:pPr>
      <w:r>
        <w:rPr>
          <w:noProof/>
        </w:rPr>
        <w:t>5.2.41A.3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_Toc122101347 \h </w:instrText>
      </w:r>
      <w:r>
        <w:rPr>
          <w:noProof/>
        </w:rPr>
      </w:r>
      <w:r>
        <w:rPr>
          <w:noProof/>
        </w:rPr>
        <w:fldChar w:fldCharType="separate"/>
      </w:r>
      <w:r>
        <w:rPr>
          <w:noProof/>
        </w:rPr>
        <w:t>139</w:t>
      </w:r>
      <w:r>
        <w:rPr>
          <w:noProof/>
        </w:rPr>
        <w:fldChar w:fldCharType="end"/>
      </w:r>
    </w:p>
    <w:p w14:paraId="68EBCAB9" w14:textId="63532E72" w:rsidR="007C3D4C" w:rsidRDefault="007C3D4C">
      <w:pPr>
        <w:pStyle w:val="TOC5"/>
        <w:rPr>
          <w:rFonts w:asciiTheme="minorHAnsi" w:hAnsiTheme="minorHAnsi" w:cstheme="minorBidi"/>
          <w:noProof/>
          <w:sz w:val="22"/>
          <w:szCs w:val="22"/>
          <w:lang w:eastAsia="en-GB"/>
        </w:rPr>
      </w:pPr>
      <w:r>
        <w:rPr>
          <w:noProof/>
        </w:rPr>
        <w:t>5.2.41A.3.1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_Toc122101348 \h </w:instrText>
      </w:r>
      <w:r>
        <w:rPr>
          <w:noProof/>
        </w:rPr>
      </w:r>
      <w:r>
        <w:rPr>
          <w:noProof/>
        </w:rPr>
        <w:fldChar w:fldCharType="separate"/>
      </w:r>
      <w:r>
        <w:rPr>
          <w:noProof/>
        </w:rPr>
        <w:t>139</w:t>
      </w:r>
      <w:r>
        <w:rPr>
          <w:noProof/>
        </w:rPr>
        <w:fldChar w:fldCharType="end"/>
      </w:r>
    </w:p>
    <w:p w14:paraId="38CD0E39" w14:textId="1FD4866A" w:rsidR="007C3D4C" w:rsidRDefault="007C3D4C">
      <w:pPr>
        <w:pStyle w:val="TOC3"/>
        <w:rPr>
          <w:rFonts w:asciiTheme="minorHAnsi" w:hAnsiTheme="minorHAnsi" w:cstheme="minorBidi"/>
          <w:noProof/>
          <w:sz w:val="22"/>
          <w:szCs w:val="22"/>
          <w:lang w:eastAsia="en-GB"/>
        </w:rPr>
      </w:pPr>
      <w:r>
        <w:rPr>
          <w:noProof/>
        </w:rPr>
        <w:t>5.2.42</w:t>
      </w:r>
      <w:r>
        <w:rPr>
          <w:rFonts w:asciiTheme="minorHAnsi" w:hAnsiTheme="minorHAnsi" w:cstheme="minorBid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_Toc122101349 \h </w:instrText>
      </w:r>
      <w:r>
        <w:rPr>
          <w:noProof/>
        </w:rPr>
      </w:r>
      <w:r>
        <w:rPr>
          <w:noProof/>
        </w:rPr>
        <w:fldChar w:fldCharType="separate"/>
      </w:r>
      <w:r>
        <w:rPr>
          <w:noProof/>
        </w:rPr>
        <w:t>139</w:t>
      </w:r>
      <w:r>
        <w:rPr>
          <w:noProof/>
        </w:rPr>
        <w:fldChar w:fldCharType="end"/>
      </w:r>
    </w:p>
    <w:p w14:paraId="2DA77394" w14:textId="4E3C0B30" w:rsidR="007C3D4C" w:rsidRDefault="007C3D4C">
      <w:pPr>
        <w:pStyle w:val="TOC4"/>
        <w:rPr>
          <w:rFonts w:asciiTheme="minorHAnsi" w:hAnsiTheme="minorHAnsi" w:cstheme="minorBidi"/>
          <w:noProof/>
          <w:sz w:val="22"/>
          <w:szCs w:val="22"/>
          <w:lang w:eastAsia="en-GB"/>
        </w:rPr>
      </w:pPr>
      <w:r>
        <w:rPr>
          <w:noProof/>
        </w:rPr>
        <w:t>5.2.42.1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_Toc122101350 \h </w:instrText>
      </w:r>
      <w:r>
        <w:rPr>
          <w:noProof/>
        </w:rPr>
      </w:r>
      <w:r>
        <w:rPr>
          <w:noProof/>
        </w:rPr>
        <w:fldChar w:fldCharType="separate"/>
      </w:r>
      <w:r>
        <w:rPr>
          <w:noProof/>
        </w:rPr>
        <w:t>139</w:t>
      </w:r>
      <w:r>
        <w:rPr>
          <w:noProof/>
        </w:rPr>
        <w:fldChar w:fldCharType="end"/>
      </w:r>
    </w:p>
    <w:p w14:paraId="0C09CA90" w14:textId="32E043D6" w:rsidR="007C3D4C" w:rsidRDefault="007C3D4C">
      <w:pPr>
        <w:pStyle w:val="TOC4"/>
        <w:rPr>
          <w:rFonts w:asciiTheme="minorHAnsi" w:hAnsiTheme="minorHAnsi" w:cstheme="minorBidi"/>
          <w:noProof/>
          <w:sz w:val="22"/>
          <w:szCs w:val="22"/>
          <w:lang w:eastAsia="en-GB"/>
        </w:rPr>
      </w:pPr>
      <w:r>
        <w:rPr>
          <w:noProof/>
        </w:rPr>
        <w:t>5.2.42.2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_Toc122101351 \h </w:instrText>
      </w:r>
      <w:r>
        <w:rPr>
          <w:noProof/>
        </w:rPr>
      </w:r>
      <w:r>
        <w:rPr>
          <w:noProof/>
        </w:rPr>
        <w:fldChar w:fldCharType="separate"/>
      </w:r>
      <w:r>
        <w:rPr>
          <w:noProof/>
        </w:rPr>
        <w:t>139</w:t>
      </w:r>
      <w:r>
        <w:rPr>
          <w:noProof/>
        </w:rPr>
        <w:fldChar w:fldCharType="end"/>
      </w:r>
    </w:p>
    <w:p w14:paraId="6EACA8F6" w14:textId="3853A2E6" w:rsidR="007C3D4C" w:rsidRDefault="007C3D4C">
      <w:pPr>
        <w:pStyle w:val="TOC4"/>
        <w:rPr>
          <w:rFonts w:asciiTheme="minorHAnsi" w:hAnsiTheme="minorHAnsi" w:cstheme="minorBidi"/>
          <w:noProof/>
          <w:sz w:val="22"/>
          <w:szCs w:val="22"/>
          <w:lang w:eastAsia="en-GB"/>
        </w:rPr>
      </w:pPr>
      <w:r>
        <w:rPr>
          <w:noProof/>
        </w:rPr>
        <w:t>5.2.42.3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_Toc122101352 \h </w:instrText>
      </w:r>
      <w:r>
        <w:rPr>
          <w:noProof/>
        </w:rPr>
      </w:r>
      <w:r>
        <w:rPr>
          <w:noProof/>
        </w:rPr>
        <w:fldChar w:fldCharType="separate"/>
      </w:r>
      <w:r>
        <w:rPr>
          <w:noProof/>
        </w:rPr>
        <w:t>140</w:t>
      </w:r>
      <w:r>
        <w:rPr>
          <w:noProof/>
        </w:rPr>
        <w:fldChar w:fldCharType="end"/>
      </w:r>
    </w:p>
    <w:p w14:paraId="70DADD79" w14:textId="17857183" w:rsidR="007C3D4C" w:rsidRDefault="007C3D4C">
      <w:pPr>
        <w:pStyle w:val="TOC5"/>
        <w:rPr>
          <w:rFonts w:asciiTheme="minorHAnsi" w:hAnsiTheme="minorHAnsi" w:cstheme="minorBidi"/>
          <w:noProof/>
          <w:sz w:val="22"/>
          <w:szCs w:val="22"/>
          <w:lang w:eastAsia="en-GB"/>
        </w:rPr>
      </w:pPr>
      <w:r>
        <w:rPr>
          <w:noProof/>
        </w:rPr>
        <w:t>5.2.42.3.1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_Toc122101353 \h </w:instrText>
      </w:r>
      <w:r>
        <w:rPr>
          <w:noProof/>
        </w:rPr>
      </w:r>
      <w:r>
        <w:rPr>
          <w:noProof/>
        </w:rPr>
        <w:fldChar w:fldCharType="separate"/>
      </w:r>
      <w:r>
        <w:rPr>
          <w:noProof/>
        </w:rPr>
        <w:t>140</w:t>
      </w:r>
      <w:r>
        <w:rPr>
          <w:noProof/>
        </w:rPr>
        <w:fldChar w:fldCharType="end"/>
      </w:r>
    </w:p>
    <w:p w14:paraId="176F71C1" w14:textId="226BF9DA" w:rsidR="007C3D4C" w:rsidRDefault="007C3D4C">
      <w:pPr>
        <w:pStyle w:val="TOC3"/>
        <w:rPr>
          <w:rFonts w:asciiTheme="minorHAnsi" w:hAnsiTheme="minorHAnsi" w:cstheme="minorBidi"/>
          <w:noProof/>
          <w:sz w:val="22"/>
          <w:szCs w:val="22"/>
          <w:lang w:eastAsia="en-GB"/>
        </w:rPr>
      </w:pPr>
      <w:r w:rsidRPr="001D2C90">
        <w:rPr>
          <w:noProof/>
          <w:lang w:val="de-DE"/>
        </w:rPr>
        <w:t>5.2.43</w:t>
      </w:r>
      <w:r>
        <w:rPr>
          <w:rFonts w:asciiTheme="minorHAnsi" w:hAnsiTheme="minorHAnsi" w:cstheme="minorBid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_Toc122101354 \h </w:instrText>
      </w:r>
      <w:r>
        <w:rPr>
          <w:noProof/>
        </w:rPr>
      </w:r>
      <w:r>
        <w:rPr>
          <w:noProof/>
        </w:rPr>
        <w:fldChar w:fldCharType="separate"/>
      </w:r>
      <w:r>
        <w:rPr>
          <w:noProof/>
        </w:rPr>
        <w:t>140</w:t>
      </w:r>
      <w:r>
        <w:rPr>
          <w:noProof/>
        </w:rPr>
        <w:fldChar w:fldCharType="end"/>
      </w:r>
    </w:p>
    <w:p w14:paraId="296BCA43" w14:textId="1497B071" w:rsidR="007C3D4C" w:rsidRDefault="007C3D4C">
      <w:pPr>
        <w:pStyle w:val="TOC4"/>
        <w:rPr>
          <w:rFonts w:asciiTheme="minorHAnsi" w:hAnsiTheme="minorHAnsi" w:cstheme="minorBidi"/>
          <w:noProof/>
          <w:sz w:val="22"/>
          <w:szCs w:val="22"/>
          <w:lang w:eastAsia="en-GB"/>
        </w:rPr>
      </w:pPr>
      <w:r w:rsidRPr="001D2C90">
        <w:rPr>
          <w:noProof/>
          <w:lang w:val="de-DE"/>
        </w:rPr>
        <w:t>5.2.43</w:t>
      </w:r>
      <w:r>
        <w:rPr>
          <w:noProof/>
        </w:rPr>
        <w:t>.1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_Toc122101355 \h </w:instrText>
      </w:r>
      <w:r>
        <w:rPr>
          <w:noProof/>
        </w:rPr>
      </w:r>
      <w:r>
        <w:rPr>
          <w:noProof/>
        </w:rPr>
        <w:fldChar w:fldCharType="separate"/>
      </w:r>
      <w:r>
        <w:rPr>
          <w:noProof/>
        </w:rPr>
        <w:t>140</w:t>
      </w:r>
      <w:r>
        <w:rPr>
          <w:noProof/>
        </w:rPr>
        <w:fldChar w:fldCharType="end"/>
      </w:r>
    </w:p>
    <w:p w14:paraId="273B3B51" w14:textId="6906F267" w:rsidR="007C3D4C" w:rsidRDefault="007C3D4C">
      <w:pPr>
        <w:pStyle w:val="TOC4"/>
        <w:rPr>
          <w:rFonts w:asciiTheme="minorHAnsi" w:hAnsiTheme="minorHAnsi" w:cstheme="minorBidi"/>
          <w:noProof/>
          <w:sz w:val="22"/>
          <w:szCs w:val="22"/>
          <w:lang w:eastAsia="en-GB"/>
        </w:rPr>
      </w:pPr>
      <w:r w:rsidRPr="001D2C90">
        <w:rPr>
          <w:noProof/>
          <w:lang w:val="de-DE"/>
        </w:rPr>
        <w:t>5.2.43</w:t>
      </w:r>
      <w:r>
        <w:rPr>
          <w:noProof/>
        </w:rPr>
        <w:t>.2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_Toc122101356 \h </w:instrText>
      </w:r>
      <w:r>
        <w:rPr>
          <w:noProof/>
        </w:rPr>
      </w:r>
      <w:r>
        <w:rPr>
          <w:noProof/>
        </w:rPr>
        <w:fldChar w:fldCharType="separate"/>
      </w:r>
      <w:r>
        <w:rPr>
          <w:noProof/>
        </w:rPr>
        <w:t>141</w:t>
      </w:r>
      <w:r>
        <w:rPr>
          <w:noProof/>
        </w:rPr>
        <w:fldChar w:fldCharType="end"/>
      </w:r>
    </w:p>
    <w:p w14:paraId="265F5723" w14:textId="4FB1D14E" w:rsidR="007C3D4C" w:rsidRDefault="007C3D4C">
      <w:pPr>
        <w:pStyle w:val="TOC4"/>
        <w:rPr>
          <w:rFonts w:asciiTheme="minorHAnsi" w:hAnsiTheme="minorHAnsi" w:cstheme="minorBidi"/>
          <w:noProof/>
          <w:sz w:val="22"/>
          <w:szCs w:val="22"/>
          <w:lang w:eastAsia="en-GB"/>
        </w:rPr>
      </w:pPr>
      <w:r w:rsidRPr="001D2C90">
        <w:rPr>
          <w:noProof/>
          <w:lang w:val="de-DE"/>
        </w:rPr>
        <w:t>5.2.43</w:t>
      </w:r>
      <w:r>
        <w:rPr>
          <w:noProof/>
        </w:rPr>
        <w:t>.3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_Toc122101357 \h </w:instrText>
      </w:r>
      <w:r>
        <w:rPr>
          <w:noProof/>
        </w:rPr>
      </w:r>
      <w:r>
        <w:rPr>
          <w:noProof/>
        </w:rPr>
        <w:fldChar w:fldCharType="separate"/>
      </w:r>
      <w:r>
        <w:rPr>
          <w:noProof/>
        </w:rPr>
        <w:t>141</w:t>
      </w:r>
      <w:r>
        <w:rPr>
          <w:noProof/>
        </w:rPr>
        <w:fldChar w:fldCharType="end"/>
      </w:r>
    </w:p>
    <w:p w14:paraId="329EA2D9" w14:textId="4774B55E" w:rsidR="007C3D4C" w:rsidRDefault="007C3D4C">
      <w:pPr>
        <w:pStyle w:val="TOC5"/>
        <w:rPr>
          <w:rFonts w:asciiTheme="minorHAnsi" w:hAnsiTheme="minorHAnsi" w:cstheme="minorBidi"/>
          <w:noProof/>
          <w:sz w:val="22"/>
          <w:szCs w:val="22"/>
          <w:lang w:eastAsia="en-GB"/>
        </w:rPr>
      </w:pPr>
      <w:r>
        <w:rPr>
          <w:noProof/>
        </w:rPr>
        <w:t>5.2.43.3.1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_Toc122101358 \h </w:instrText>
      </w:r>
      <w:r>
        <w:rPr>
          <w:noProof/>
        </w:rPr>
      </w:r>
      <w:r>
        <w:rPr>
          <w:noProof/>
        </w:rPr>
        <w:fldChar w:fldCharType="separate"/>
      </w:r>
      <w:r>
        <w:rPr>
          <w:noProof/>
        </w:rPr>
        <w:t>141</w:t>
      </w:r>
      <w:r>
        <w:rPr>
          <w:noProof/>
        </w:rPr>
        <w:fldChar w:fldCharType="end"/>
      </w:r>
    </w:p>
    <w:p w14:paraId="0ADA1D1A" w14:textId="2DBC9822" w:rsidR="007C3D4C" w:rsidRDefault="007C3D4C">
      <w:pPr>
        <w:pStyle w:val="TOC3"/>
        <w:rPr>
          <w:rFonts w:asciiTheme="minorHAnsi" w:hAnsiTheme="minorHAnsi" w:cstheme="minorBidi"/>
          <w:noProof/>
          <w:sz w:val="22"/>
          <w:szCs w:val="22"/>
          <w:lang w:eastAsia="en-GB"/>
        </w:rPr>
      </w:pPr>
      <w:r>
        <w:rPr>
          <w:noProof/>
        </w:rPr>
        <w:t>5.2.44</w:t>
      </w:r>
      <w:r>
        <w:rPr>
          <w:rFonts w:asciiTheme="minorHAnsi" w:hAnsiTheme="minorHAnsi" w:cstheme="minorBid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_Toc122101359 \h </w:instrText>
      </w:r>
      <w:r>
        <w:rPr>
          <w:noProof/>
        </w:rPr>
      </w:r>
      <w:r>
        <w:rPr>
          <w:noProof/>
        </w:rPr>
        <w:fldChar w:fldCharType="separate"/>
      </w:r>
      <w:r>
        <w:rPr>
          <w:noProof/>
        </w:rPr>
        <w:t>141</w:t>
      </w:r>
      <w:r>
        <w:rPr>
          <w:noProof/>
        </w:rPr>
        <w:fldChar w:fldCharType="end"/>
      </w:r>
    </w:p>
    <w:p w14:paraId="6C9B1FBF" w14:textId="4CE86F57" w:rsidR="007C3D4C" w:rsidRDefault="007C3D4C">
      <w:pPr>
        <w:pStyle w:val="TOC4"/>
        <w:rPr>
          <w:rFonts w:asciiTheme="minorHAnsi" w:hAnsiTheme="minorHAnsi" w:cstheme="minorBidi"/>
          <w:noProof/>
          <w:sz w:val="22"/>
          <w:szCs w:val="22"/>
          <w:lang w:eastAsia="en-GB"/>
        </w:rPr>
      </w:pPr>
      <w:r>
        <w:rPr>
          <w:noProof/>
        </w:rPr>
        <w:t>5.2.44.1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_Toc122101360 \h </w:instrText>
      </w:r>
      <w:r>
        <w:rPr>
          <w:noProof/>
        </w:rPr>
      </w:r>
      <w:r>
        <w:rPr>
          <w:noProof/>
        </w:rPr>
        <w:fldChar w:fldCharType="separate"/>
      </w:r>
      <w:r>
        <w:rPr>
          <w:noProof/>
        </w:rPr>
        <w:t>141</w:t>
      </w:r>
      <w:r>
        <w:rPr>
          <w:noProof/>
        </w:rPr>
        <w:fldChar w:fldCharType="end"/>
      </w:r>
    </w:p>
    <w:p w14:paraId="161DD029" w14:textId="075BD256" w:rsidR="007C3D4C" w:rsidRDefault="007C3D4C">
      <w:pPr>
        <w:pStyle w:val="TOC4"/>
        <w:rPr>
          <w:rFonts w:asciiTheme="minorHAnsi" w:hAnsiTheme="minorHAnsi" w:cstheme="minorBidi"/>
          <w:noProof/>
          <w:sz w:val="22"/>
          <w:szCs w:val="22"/>
          <w:lang w:eastAsia="en-GB"/>
        </w:rPr>
      </w:pPr>
      <w:r>
        <w:rPr>
          <w:noProof/>
        </w:rPr>
        <w:t>5.2.44.2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_Toc122101361 \h </w:instrText>
      </w:r>
      <w:r>
        <w:rPr>
          <w:noProof/>
        </w:rPr>
      </w:r>
      <w:r>
        <w:rPr>
          <w:noProof/>
        </w:rPr>
        <w:fldChar w:fldCharType="separate"/>
      </w:r>
      <w:r>
        <w:rPr>
          <w:noProof/>
        </w:rPr>
        <w:t>142</w:t>
      </w:r>
      <w:r>
        <w:rPr>
          <w:noProof/>
        </w:rPr>
        <w:fldChar w:fldCharType="end"/>
      </w:r>
    </w:p>
    <w:p w14:paraId="10C76C6B" w14:textId="4C604C0F" w:rsidR="007C3D4C" w:rsidRDefault="007C3D4C">
      <w:pPr>
        <w:pStyle w:val="TOC4"/>
        <w:rPr>
          <w:rFonts w:asciiTheme="minorHAnsi" w:hAnsiTheme="minorHAnsi" w:cstheme="minorBidi"/>
          <w:noProof/>
          <w:sz w:val="22"/>
          <w:szCs w:val="22"/>
          <w:lang w:eastAsia="en-GB"/>
        </w:rPr>
      </w:pPr>
      <w:r>
        <w:rPr>
          <w:noProof/>
        </w:rPr>
        <w:t>5.2.44.3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_Toc122101362 \h </w:instrText>
      </w:r>
      <w:r>
        <w:rPr>
          <w:noProof/>
        </w:rPr>
      </w:r>
      <w:r>
        <w:rPr>
          <w:noProof/>
        </w:rPr>
        <w:fldChar w:fldCharType="separate"/>
      </w:r>
      <w:r>
        <w:rPr>
          <w:noProof/>
        </w:rPr>
        <w:t>142</w:t>
      </w:r>
      <w:r>
        <w:rPr>
          <w:noProof/>
        </w:rPr>
        <w:fldChar w:fldCharType="end"/>
      </w:r>
    </w:p>
    <w:p w14:paraId="4D970F33" w14:textId="0B83EC69" w:rsidR="007C3D4C" w:rsidRDefault="007C3D4C">
      <w:pPr>
        <w:pStyle w:val="TOC5"/>
        <w:rPr>
          <w:rFonts w:asciiTheme="minorHAnsi" w:hAnsiTheme="minorHAnsi" w:cstheme="minorBidi"/>
          <w:noProof/>
          <w:sz w:val="22"/>
          <w:szCs w:val="22"/>
          <w:lang w:eastAsia="en-GB"/>
        </w:rPr>
      </w:pPr>
      <w:r>
        <w:rPr>
          <w:noProof/>
        </w:rPr>
        <w:t>5.2.44.3.1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_Toc122101363 \h </w:instrText>
      </w:r>
      <w:r>
        <w:rPr>
          <w:noProof/>
        </w:rPr>
      </w:r>
      <w:r>
        <w:rPr>
          <w:noProof/>
        </w:rPr>
        <w:fldChar w:fldCharType="separate"/>
      </w:r>
      <w:r>
        <w:rPr>
          <w:noProof/>
        </w:rPr>
        <w:t>142</w:t>
      </w:r>
      <w:r>
        <w:rPr>
          <w:noProof/>
        </w:rPr>
        <w:fldChar w:fldCharType="end"/>
      </w:r>
    </w:p>
    <w:p w14:paraId="372EF88F" w14:textId="43E80CC1" w:rsidR="007C3D4C" w:rsidRDefault="007C3D4C">
      <w:pPr>
        <w:pStyle w:val="TOC3"/>
        <w:rPr>
          <w:rFonts w:asciiTheme="minorHAnsi" w:hAnsiTheme="minorHAnsi" w:cstheme="minorBidi"/>
          <w:noProof/>
          <w:sz w:val="22"/>
          <w:szCs w:val="22"/>
          <w:lang w:eastAsia="en-GB"/>
        </w:rPr>
      </w:pPr>
      <w:r>
        <w:rPr>
          <w:noProof/>
        </w:rPr>
        <w:t>5.2.45</w:t>
      </w:r>
      <w:r>
        <w:rPr>
          <w:rFonts w:asciiTheme="minorHAnsi" w:hAnsiTheme="minorHAnsi" w:cstheme="minorBidi"/>
          <w:noProof/>
          <w:sz w:val="22"/>
          <w:szCs w:val="22"/>
          <w:lang w:eastAsia="en-GB"/>
        </w:rPr>
        <w:tab/>
      </w:r>
      <w:r>
        <w:rPr>
          <w:noProof/>
        </w:rPr>
        <w:t>Resource: NiddAuthorizations</w:t>
      </w:r>
      <w:r>
        <w:rPr>
          <w:noProof/>
        </w:rPr>
        <w:tab/>
      </w:r>
      <w:r>
        <w:rPr>
          <w:noProof/>
        </w:rPr>
        <w:fldChar w:fldCharType="begin" w:fldLock="1"/>
      </w:r>
      <w:r>
        <w:rPr>
          <w:noProof/>
        </w:rPr>
        <w:instrText xml:space="preserve"> PAGEREF _Toc122101364 \h </w:instrText>
      </w:r>
      <w:r>
        <w:rPr>
          <w:noProof/>
        </w:rPr>
      </w:r>
      <w:r>
        <w:rPr>
          <w:noProof/>
        </w:rPr>
        <w:fldChar w:fldCharType="separate"/>
      </w:r>
      <w:r>
        <w:rPr>
          <w:noProof/>
        </w:rPr>
        <w:t>142</w:t>
      </w:r>
      <w:r>
        <w:rPr>
          <w:noProof/>
        </w:rPr>
        <w:fldChar w:fldCharType="end"/>
      </w:r>
    </w:p>
    <w:p w14:paraId="20026868" w14:textId="653EFD8E" w:rsidR="007C3D4C" w:rsidRDefault="007C3D4C">
      <w:pPr>
        <w:pStyle w:val="TOC4"/>
        <w:rPr>
          <w:rFonts w:asciiTheme="minorHAnsi" w:hAnsiTheme="minorHAnsi" w:cstheme="minorBidi"/>
          <w:noProof/>
          <w:sz w:val="22"/>
          <w:szCs w:val="22"/>
          <w:lang w:eastAsia="en-GB"/>
        </w:rPr>
      </w:pPr>
      <w:r>
        <w:rPr>
          <w:noProof/>
        </w:rPr>
        <w:t>5.2.45.1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_Toc122101365 \h </w:instrText>
      </w:r>
      <w:r>
        <w:rPr>
          <w:noProof/>
        </w:rPr>
      </w:r>
      <w:r>
        <w:rPr>
          <w:noProof/>
        </w:rPr>
        <w:fldChar w:fldCharType="separate"/>
      </w:r>
      <w:r>
        <w:rPr>
          <w:noProof/>
        </w:rPr>
        <w:t>142</w:t>
      </w:r>
      <w:r>
        <w:rPr>
          <w:noProof/>
        </w:rPr>
        <w:fldChar w:fldCharType="end"/>
      </w:r>
    </w:p>
    <w:p w14:paraId="176C2B2F" w14:textId="1C20DCF8" w:rsidR="007C3D4C" w:rsidRDefault="007C3D4C">
      <w:pPr>
        <w:pStyle w:val="TOC4"/>
        <w:rPr>
          <w:rFonts w:asciiTheme="minorHAnsi" w:hAnsiTheme="minorHAnsi" w:cstheme="minorBidi"/>
          <w:noProof/>
          <w:sz w:val="22"/>
          <w:szCs w:val="22"/>
          <w:lang w:eastAsia="en-GB"/>
        </w:rPr>
      </w:pPr>
      <w:r>
        <w:rPr>
          <w:noProof/>
        </w:rPr>
        <w:t>5.2.45.2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_Toc122101366 \h </w:instrText>
      </w:r>
      <w:r>
        <w:rPr>
          <w:noProof/>
        </w:rPr>
      </w:r>
      <w:r>
        <w:rPr>
          <w:noProof/>
        </w:rPr>
        <w:fldChar w:fldCharType="separate"/>
      </w:r>
      <w:r>
        <w:rPr>
          <w:noProof/>
        </w:rPr>
        <w:t>143</w:t>
      </w:r>
      <w:r>
        <w:rPr>
          <w:noProof/>
        </w:rPr>
        <w:fldChar w:fldCharType="end"/>
      </w:r>
    </w:p>
    <w:p w14:paraId="2BC175E7" w14:textId="4CC832F5" w:rsidR="007C3D4C" w:rsidRDefault="007C3D4C">
      <w:pPr>
        <w:pStyle w:val="TOC4"/>
        <w:rPr>
          <w:rFonts w:asciiTheme="minorHAnsi" w:hAnsiTheme="minorHAnsi" w:cstheme="minorBidi"/>
          <w:noProof/>
          <w:sz w:val="22"/>
          <w:szCs w:val="22"/>
          <w:lang w:eastAsia="en-GB"/>
        </w:rPr>
      </w:pPr>
      <w:r>
        <w:rPr>
          <w:noProof/>
        </w:rPr>
        <w:t>5.2.45.3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_Toc122101367 \h </w:instrText>
      </w:r>
      <w:r>
        <w:rPr>
          <w:noProof/>
        </w:rPr>
      </w:r>
      <w:r>
        <w:rPr>
          <w:noProof/>
        </w:rPr>
        <w:fldChar w:fldCharType="separate"/>
      </w:r>
      <w:r>
        <w:rPr>
          <w:noProof/>
        </w:rPr>
        <w:t>143</w:t>
      </w:r>
      <w:r>
        <w:rPr>
          <w:noProof/>
        </w:rPr>
        <w:fldChar w:fldCharType="end"/>
      </w:r>
    </w:p>
    <w:p w14:paraId="37D4F1DD" w14:textId="62DD5DB0" w:rsidR="007C3D4C" w:rsidRDefault="007C3D4C">
      <w:pPr>
        <w:pStyle w:val="TOC5"/>
        <w:rPr>
          <w:rFonts w:asciiTheme="minorHAnsi" w:hAnsiTheme="minorHAnsi" w:cstheme="minorBidi"/>
          <w:noProof/>
          <w:sz w:val="22"/>
          <w:szCs w:val="22"/>
          <w:lang w:eastAsia="en-GB"/>
        </w:rPr>
      </w:pPr>
      <w:r>
        <w:rPr>
          <w:noProof/>
        </w:rPr>
        <w:t>5.2.45.3.1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_Toc122101368 \h </w:instrText>
      </w:r>
      <w:r>
        <w:rPr>
          <w:noProof/>
        </w:rPr>
      </w:r>
      <w:r>
        <w:rPr>
          <w:noProof/>
        </w:rPr>
        <w:fldChar w:fldCharType="separate"/>
      </w:r>
      <w:r>
        <w:rPr>
          <w:noProof/>
        </w:rPr>
        <w:t>143</w:t>
      </w:r>
      <w:r>
        <w:rPr>
          <w:noProof/>
        </w:rPr>
        <w:fldChar w:fldCharType="end"/>
      </w:r>
    </w:p>
    <w:p w14:paraId="7F4F880B" w14:textId="665EC32C" w:rsidR="007C3D4C" w:rsidRDefault="007C3D4C">
      <w:pPr>
        <w:pStyle w:val="TOC5"/>
        <w:rPr>
          <w:rFonts w:asciiTheme="minorHAnsi" w:hAnsiTheme="minorHAnsi" w:cstheme="minorBidi"/>
          <w:noProof/>
          <w:sz w:val="22"/>
          <w:szCs w:val="22"/>
          <w:lang w:eastAsia="en-GB"/>
        </w:rPr>
      </w:pPr>
      <w:r>
        <w:rPr>
          <w:noProof/>
        </w:rPr>
        <w:t>5.2.45.3.2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_Toc122101369 \h </w:instrText>
      </w:r>
      <w:r>
        <w:rPr>
          <w:noProof/>
        </w:rPr>
      </w:r>
      <w:r>
        <w:rPr>
          <w:noProof/>
        </w:rPr>
        <w:fldChar w:fldCharType="separate"/>
      </w:r>
      <w:r>
        <w:rPr>
          <w:noProof/>
        </w:rPr>
        <w:t>143</w:t>
      </w:r>
      <w:r>
        <w:rPr>
          <w:noProof/>
        </w:rPr>
        <w:fldChar w:fldCharType="end"/>
      </w:r>
    </w:p>
    <w:p w14:paraId="29230941" w14:textId="45752DBC" w:rsidR="007C3D4C" w:rsidRDefault="007C3D4C">
      <w:pPr>
        <w:pStyle w:val="TOC5"/>
        <w:rPr>
          <w:rFonts w:asciiTheme="minorHAnsi" w:hAnsiTheme="minorHAnsi" w:cstheme="minorBidi"/>
          <w:noProof/>
          <w:sz w:val="22"/>
          <w:szCs w:val="22"/>
          <w:lang w:eastAsia="en-GB"/>
        </w:rPr>
      </w:pPr>
      <w:r>
        <w:rPr>
          <w:noProof/>
        </w:rPr>
        <w:lastRenderedPageBreak/>
        <w:t>5.2.45.3.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_Toc122101370 \h </w:instrText>
      </w:r>
      <w:r>
        <w:rPr>
          <w:noProof/>
        </w:rPr>
      </w:r>
      <w:r>
        <w:rPr>
          <w:noProof/>
        </w:rPr>
        <w:fldChar w:fldCharType="separate"/>
      </w:r>
      <w:r>
        <w:rPr>
          <w:noProof/>
        </w:rPr>
        <w:t>144</w:t>
      </w:r>
      <w:r>
        <w:rPr>
          <w:noProof/>
        </w:rPr>
        <w:fldChar w:fldCharType="end"/>
      </w:r>
    </w:p>
    <w:p w14:paraId="4026D4CF" w14:textId="7E328E3D" w:rsidR="007C3D4C" w:rsidRDefault="007C3D4C">
      <w:pPr>
        <w:pStyle w:val="TOC5"/>
        <w:rPr>
          <w:rFonts w:asciiTheme="minorHAnsi" w:hAnsiTheme="minorHAnsi" w:cstheme="minorBidi"/>
          <w:noProof/>
          <w:sz w:val="22"/>
          <w:szCs w:val="22"/>
          <w:lang w:eastAsia="en-GB"/>
        </w:rPr>
      </w:pPr>
      <w:r>
        <w:rPr>
          <w:noProof/>
        </w:rPr>
        <w:t>5.2.45.3.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_Toc122101371 \h </w:instrText>
      </w:r>
      <w:r>
        <w:rPr>
          <w:noProof/>
        </w:rPr>
      </w:r>
      <w:r>
        <w:rPr>
          <w:noProof/>
        </w:rPr>
        <w:fldChar w:fldCharType="separate"/>
      </w:r>
      <w:r>
        <w:rPr>
          <w:noProof/>
        </w:rPr>
        <w:t>144</w:t>
      </w:r>
      <w:r>
        <w:rPr>
          <w:noProof/>
        </w:rPr>
        <w:fldChar w:fldCharType="end"/>
      </w:r>
    </w:p>
    <w:p w14:paraId="2CBEED01" w14:textId="24EB6B3D" w:rsidR="007C3D4C" w:rsidRDefault="007C3D4C">
      <w:pPr>
        <w:pStyle w:val="TOC3"/>
        <w:rPr>
          <w:rFonts w:asciiTheme="minorHAnsi" w:hAnsiTheme="minorHAnsi" w:cstheme="minorBidi"/>
          <w:noProof/>
          <w:sz w:val="22"/>
          <w:szCs w:val="22"/>
          <w:lang w:eastAsia="en-GB"/>
        </w:rPr>
      </w:pPr>
      <w:r>
        <w:rPr>
          <w:noProof/>
        </w:rPr>
        <w:t>5.2.46</w:t>
      </w:r>
      <w:r>
        <w:rPr>
          <w:rFonts w:asciiTheme="minorHAnsi" w:hAnsiTheme="minorHAnsi" w:cstheme="minorBidi"/>
          <w:noProof/>
          <w:sz w:val="22"/>
          <w:szCs w:val="22"/>
          <w:lang w:eastAsia="en-GB"/>
        </w:rPr>
        <w:tab/>
      </w:r>
      <w:r>
        <w:rPr>
          <w:noProof/>
        </w:rPr>
        <w:t>Resource: 5MBSSubscriptionData</w:t>
      </w:r>
      <w:r>
        <w:rPr>
          <w:noProof/>
        </w:rPr>
        <w:tab/>
      </w:r>
      <w:r>
        <w:rPr>
          <w:noProof/>
        </w:rPr>
        <w:fldChar w:fldCharType="begin" w:fldLock="1"/>
      </w:r>
      <w:r>
        <w:rPr>
          <w:noProof/>
        </w:rPr>
        <w:instrText xml:space="preserve"> PAGEREF _Toc122101372 \h </w:instrText>
      </w:r>
      <w:r>
        <w:rPr>
          <w:noProof/>
        </w:rPr>
      </w:r>
      <w:r>
        <w:rPr>
          <w:noProof/>
        </w:rPr>
        <w:fldChar w:fldCharType="separate"/>
      </w:r>
      <w:r>
        <w:rPr>
          <w:noProof/>
        </w:rPr>
        <w:t>145</w:t>
      </w:r>
      <w:r>
        <w:rPr>
          <w:noProof/>
        </w:rPr>
        <w:fldChar w:fldCharType="end"/>
      </w:r>
    </w:p>
    <w:p w14:paraId="3397171B" w14:textId="1EF648C3" w:rsidR="007C3D4C" w:rsidRDefault="007C3D4C">
      <w:pPr>
        <w:pStyle w:val="TOC4"/>
        <w:rPr>
          <w:rFonts w:asciiTheme="minorHAnsi" w:hAnsiTheme="minorHAnsi" w:cstheme="minorBidi"/>
          <w:noProof/>
          <w:sz w:val="22"/>
          <w:szCs w:val="22"/>
          <w:lang w:eastAsia="en-GB"/>
        </w:rPr>
      </w:pPr>
      <w:r>
        <w:rPr>
          <w:noProof/>
        </w:rPr>
        <w:t>5.2.46.1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_Toc122101373 \h </w:instrText>
      </w:r>
      <w:r>
        <w:rPr>
          <w:noProof/>
        </w:rPr>
      </w:r>
      <w:r>
        <w:rPr>
          <w:noProof/>
        </w:rPr>
        <w:fldChar w:fldCharType="separate"/>
      </w:r>
      <w:r>
        <w:rPr>
          <w:noProof/>
        </w:rPr>
        <w:t>145</w:t>
      </w:r>
      <w:r>
        <w:rPr>
          <w:noProof/>
        </w:rPr>
        <w:fldChar w:fldCharType="end"/>
      </w:r>
    </w:p>
    <w:p w14:paraId="465E352F" w14:textId="1E89A266" w:rsidR="007C3D4C" w:rsidRDefault="007C3D4C">
      <w:pPr>
        <w:pStyle w:val="TOC4"/>
        <w:rPr>
          <w:rFonts w:asciiTheme="minorHAnsi" w:hAnsiTheme="minorHAnsi" w:cstheme="minorBidi"/>
          <w:noProof/>
          <w:sz w:val="22"/>
          <w:szCs w:val="22"/>
          <w:lang w:eastAsia="en-GB"/>
        </w:rPr>
      </w:pPr>
      <w:r>
        <w:rPr>
          <w:noProof/>
        </w:rPr>
        <w:t>5.2.46.2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_Toc122101374 \h </w:instrText>
      </w:r>
      <w:r>
        <w:rPr>
          <w:noProof/>
        </w:rPr>
      </w:r>
      <w:r>
        <w:rPr>
          <w:noProof/>
        </w:rPr>
        <w:fldChar w:fldCharType="separate"/>
      </w:r>
      <w:r>
        <w:rPr>
          <w:noProof/>
        </w:rPr>
        <w:t>145</w:t>
      </w:r>
      <w:r>
        <w:rPr>
          <w:noProof/>
        </w:rPr>
        <w:fldChar w:fldCharType="end"/>
      </w:r>
    </w:p>
    <w:p w14:paraId="272B25C4" w14:textId="7E79F139" w:rsidR="007C3D4C" w:rsidRDefault="007C3D4C">
      <w:pPr>
        <w:pStyle w:val="TOC4"/>
        <w:rPr>
          <w:rFonts w:asciiTheme="minorHAnsi" w:hAnsiTheme="minorHAnsi" w:cstheme="minorBidi"/>
          <w:noProof/>
          <w:sz w:val="22"/>
          <w:szCs w:val="22"/>
          <w:lang w:eastAsia="en-GB"/>
        </w:rPr>
      </w:pPr>
      <w:r>
        <w:rPr>
          <w:noProof/>
        </w:rPr>
        <w:t>5.2.46.3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_Toc122101375 \h </w:instrText>
      </w:r>
      <w:r>
        <w:rPr>
          <w:noProof/>
        </w:rPr>
      </w:r>
      <w:r>
        <w:rPr>
          <w:noProof/>
        </w:rPr>
        <w:fldChar w:fldCharType="separate"/>
      </w:r>
      <w:r>
        <w:rPr>
          <w:noProof/>
        </w:rPr>
        <w:t>146</w:t>
      </w:r>
      <w:r>
        <w:rPr>
          <w:noProof/>
        </w:rPr>
        <w:fldChar w:fldCharType="end"/>
      </w:r>
    </w:p>
    <w:p w14:paraId="3D5493F0" w14:textId="31156496" w:rsidR="007C3D4C" w:rsidRDefault="007C3D4C">
      <w:pPr>
        <w:pStyle w:val="TOC5"/>
        <w:rPr>
          <w:rFonts w:asciiTheme="minorHAnsi" w:hAnsiTheme="minorHAnsi" w:cstheme="minorBidi"/>
          <w:noProof/>
          <w:sz w:val="22"/>
          <w:szCs w:val="22"/>
          <w:lang w:eastAsia="en-GB"/>
        </w:rPr>
      </w:pPr>
      <w:r>
        <w:rPr>
          <w:noProof/>
        </w:rPr>
        <w:t>5.2.46.3.1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_Toc122101376 \h </w:instrText>
      </w:r>
      <w:r>
        <w:rPr>
          <w:noProof/>
        </w:rPr>
      </w:r>
      <w:r>
        <w:rPr>
          <w:noProof/>
        </w:rPr>
        <w:fldChar w:fldCharType="separate"/>
      </w:r>
      <w:r>
        <w:rPr>
          <w:noProof/>
        </w:rPr>
        <w:t>146</w:t>
      </w:r>
      <w:r>
        <w:rPr>
          <w:noProof/>
        </w:rPr>
        <w:fldChar w:fldCharType="end"/>
      </w:r>
    </w:p>
    <w:p w14:paraId="70BC3FD1" w14:textId="30BCD364" w:rsidR="007C3D4C" w:rsidRDefault="007C3D4C">
      <w:pPr>
        <w:pStyle w:val="TOC3"/>
        <w:rPr>
          <w:rFonts w:asciiTheme="minorHAnsi" w:hAnsiTheme="minorHAnsi" w:cstheme="minorBidi"/>
          <w:noProof/>
          <w:sz w:val="22"/>
          <w:szCs w:val="22"/>
          <w:lang w:eastAsia="en-GB"/>
        </w:rPr>
      </w:pPr>
      <w:r>
        <w:rPr>
          <w:noProof/>
        </w:rPr>
        <w:t>5.2.47</w:t>
      </w:r>
      <w:r>
        <w:rPr>
          <w:rFonts w:asciiTheme="minorHAnsi" w:hAnsiTheme="minorHAnsi" w:cstheme="minorBidi"/>
          <w:noProof/>
          <w:sz w:val="22"/>
          <w:szCs w:val="22"/>
          <w:lang w:eastAsia="en-GB"/>
        </w:rPr>
        <w:tab/>
      </w:r>
      <w:r>
        <w:rPr>
          <w:noProof/>
        </w:rPr>
        <w:t>Resource: UeSubscriptionData</w:t>
      </w:r>
      <w:r>
        <w:rPr>
          <w:noProof/>
        </w:rPr>
        <w:tab/>
      </w:r>
      <w:r>
        <w:rPr>
          <w:noProof/>
        </w:rPr>
        <w:fldChar w:fldCharType="begin" w:fldLock="1"/>
      </w:r>
      <w:r>
        <w:rPr>
          <w:noProof/>
        </w:rPr>
        <w:instrText xml:space="preserve"> PAGEREF _Toc122101377 \h </w:instrText>
      </w:r>
      <w:r>
        <w:rPr>
          <w:noProof/>
        </w:rPr>
      </w:r>
      <w:r>
        <w:rPr>
          <w:noProof/>
        </w:rPr>
        <w:fldChar w:fldCharType="separate"/>
      </w:r>
      <w:r>
        <w:rPr>
          <w:noProof/>
        </w:rPr>
        <w:t>146</w:t>
      </w:r>
      <w:r>
        <w:rPr>
          <w:noProof/>
        </w:rPr>
        <w:fldChar w:fldCharType="end"/>
      </w:r>
    </w:p>
    <w:p w14:paraId="00E928C5" w14:textId="6D58037F" w:rsidR="007C3D4C" w:rsidRDefault="007C3D4C">
      <w:pPr>
        <w:pStyle w:val="TOC4"/>
        <w:rPr>
          <w:rFonts w:asciiTheme="minorHAnsi" w:hAnsiTheme="minorHAnsi" w:cstheme="minorBidi"/>
          <w:noProof/>
          <w:sz w:val="22"/>
          <w:szCs w:val="22"/>
          <w:lang w:eastAsia="en-GB"/>
        </w:rPr>
      </w:pPr>
      <w:r>
        <w:rPr>
          <w:noProof/>
        </w:rPr>
        <w:t>5.2.47.1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_Toc122101378 \h </w:instrText>
      </w:r>
      <w:r>
        <w:rPr>
          <w:noProof/>
        </w:rPr>
      </w:r>
      <w:r>
        <w:rPr>
          <w:noProof/>
        </w:rPr>
        <w:fldChar w:fldCharType="separate"/>
      </w:r>
      <w:r>
        <w:rPr>
          <w:noProof/>
        </w:rPr>
        <w:t>146</w:t>
      </w:r>
      <w:r>
        <w:rPr>
          <w:noProof/>
        </w:rPr>
        <w:fldChar w:fldCharType="end"/>
      </w:r>
    </w:p>
    <w:p w14:paraId="0BCDBA27" w14:textId="7B4C9249" w:rsidR="007C3D4C" w:rsidRDefault="007C3D4C">
      <w:pPr>
        <w:pStyle w:val="TOC4"/>
        <w:rPr>
          <w:rFonts w:asciiTheme="minorHAnsi" w:hAnsiTheme="minorHAnsi" w:cstheme="minorBidi"/>
          <w:noProof/>
          <w:sz w:val="22"/>
          <w:szCs w:val="22"/>
          <w:lang w:eastAsia="en-GB"/>
        </w:rPr>
      </w:pPr>
      <w:r>
        <w:rPr>
          <w:noProof/>
        </w:rPr>
        <w:t>5.2.47.2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_Toc122101379 \h </w:instrText>
      </w:r>
      <w:r>
        <w:rPr>
          <w:noProof/>
        </w:rPr>
      </w:r>
      <w:r>
        <w:rPr>
          <w:noProof/>
        </w:rPr>
        <w:fldChar w:fldCharType="separate"/>
      </w:r>
      <w:r>
        <w:rPr>
          <w:noProof/>
        </w:rPr>
        <w:t>146</w:t>
      </w:r>
      <w:r>
        <w:rPr>
          <w:noProof/>
        </w:rPr>
        <w:fldChar w:fldCharType="end"/>
      </w:r>
    </w:p>
    <w:p w14:paraId="6E6B2091" w14:textId="5B60AC34" w:rsidR="007C3D4C" w:rsidRDefault="007C3D4C">
      <w:pPr>
        <w:pStyle w:val="TOC4"/>
        <w:rPr>
          <w:rFonts w:asciiTheme="minorHAnsi" w:hAnsiTheme="minorHAnsi" w:cstheme="minorBidi"/>
          <w:noProof/>
          <w:sz w:val="22"/>
          <w:szCs w:val="22"/>
          <w:lang w:eastAsia="en-GB"/>
        </w:rPr>
      </w:pPr>
      <w:r>
        <w:rPr>
          <w:noProof/>
        </w:rPr>
        <w:t>5.2.47.3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_Toc122101380 \h </w:instrText>
      </w:r>
      <w:r>
        <w:rPr>
          <w:noProof/>
        </w:rPr>
      </w:r>
      <w:r>
        <w:rPr>
          <w:noProof/>
        </w:rPr>
        <w:fldChar w:fldCharType="separate"/>
      </w:r>
      <w:r>
        <w:rPr>
          <w:noProof/>
        </w:rPr>
        <w:t>147</w:t>
      </w:r>
      <w:r>
        <w:rPr>
          <w:noProof/>
        </w:rPr>
        <w:fldChar w:fldCharType="end"/>
      </w:r>
    </w:p>
    <w:p w14:paraId="1ECD3B13" w14:textId="2F269DC5" w:rsidR="007C3D4C" w:rsidRDefault="007C3D4C">
      <w:pPr>
        <w:pStyle w:val="TOC5"/>
        <w:rPr>
          <w:rFonts w:asciiTheme="minorHAnsi" w:hAnsiTheme="minorHAnsi" w:cstheme="minorBidi"/>
          <w:noProof/>
          <w:sz w:val="22"/>
          <w:szCs w:val="22"/>
          <w:lang w:eastAsia="en-GB"/>
        </w:rPr>
      </w:pPr>
      <w:r>
        <w:rPr>
          <w:noProof/>
        </w:rPr>
        <w:t>5.2.47.3.1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_Toc122101381 \h </w:instrText>
      </w:r>
      <w:r>
        <w:rPr>
          <w:noProof/>
        </w:rPr>
      </w:r>
      <w:r>
        <w:rPr>
          <w:noProof/>
        </w:rPr>
        <w:fldChar w:fldCharType="separate"/>
      </w:r>
      <w:r>
        <w:rPr>
          <w:noProof/>
        </w:rPr>
        <w:t>147</w:t>
      </w:r>
      <w:r>
        <w:rPr>
          <w:noProof/>
        </w:rPr>
        <w:fldChar w:fldCharType="end"/>
      </w:r>
    </w:p>
    <w:p w14:paraId="4260026C" w14:textId="481696AF" w:rsidR="007C3D4C" w:rsidRDefault="007C3D4C">
      <w:pPr>
        <w:pStyle w:val="TOC3"/>
        <w:rPr>
          <w:rFonts w:asciiTheme="minorHAnsi" w:hAnsiTheme="minorHAnsi" w:cstheme="minorBidi"/>
          <w:noProof/>
          <w:sz w:val="22"/>
          <w:szCs w:val="22"/>
          <w:lang w:eastAsia="en-GB"/>
        </w:rPr>
      </w:pPr>
      <w:r>
        <w:rPr>
          <w:noProof/>
        </w:rPr>
        <w:t>5.2.48</w:t>
      </w:r>
      <w:r>
        <w:rPr>
          <w:rFonts w:asciiTheme="minorHAnsi" w:hAnsiTheme="minorHAnsi" w:cstheme="minorBidi"/>
          <w:noProof/>
          <w:sz w:val="22"/>
          <w:szCs w:val="22"/>
          <w:lang w:eastAsia="en-GB"/>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_Toc122101382 \h </w:instrText>
      </w:r>
      <w:r>
        <w:rPr>
          <w:noProof/>
        </w:rPr>
      </w:r>
      <w:r>
        <w:rPr>
          <w:noProof/>
        </w:rPr>
        <w:fldChar w:fldCharType="separate"/>
      </w:r>
      <w:r>
        <w:rPr>
          <w:noProof/>
        </w:rPr>
        <w:t>147</w:t>
      </w:r>
      <w:r>
        <w:rPr>
          <w:noProof/>
        </w:rPr>
        <w:fldChar w:fldCharType="end"/>
      </w:r>
    </w:p>
    <w:p w14:paraId="7849BDC0" w14:textId="1CC478BC" w:rsidR="007C3D4C" w:rsidRDefault="007C3D4C">
      <w:pPr>
        <w:pStyle w:val="TOC4"/>
        <w:rPr>
          <w:rFonts w:asciiTheme="minorHAnsi" w:hAnsiTheme="minorHAnsi" w:cstheme="minorBidi"/>
          <w:noProof/>
          <w:sz w:val="22"/>
          <w:szCs w:val="22"/>
          <w:lang w:eastAsia="en-GB"/>
        </w:rPr>
      </w:pPr>
      <w:r>
        <w:rPr>
          <w:noProof/>
        </w:rPr>
        <w:t>5.2.48.1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_Toc122101383 \h </w:instrText>
      </w:r>
      <w:r>
        <w:rPr>
          <w:noProof/>
        </w:rPr>
      </w:r>
      <w:r>
        <w:rPr>
          <w:noProof/>
        </w:rPr>
        <w:fldChar w:fldCharType="separate"/>
      </w:r>
      <w:r>
        <w:rPr>
          <w:noProof/>
        </w:rPr>
        <w:t>147</w:t>
      </w:r>
      <w:r>
        <w:rPr>
          <w:noProof/>
        </w:rPr>
        <w:fldChar w:fldCharType="end"/>
      </w:r>
    </w:p>
    <w:p w14:paraId="40016AC2" w14:textId="124DBE50" w:rsidR="007C3D4C" w:rsidRDefault="007C3D4C">
      <w:pPr>
        <w:pStyle w:val="TOC4"/>
        <w:rPr>
          <w:rFonts w:asciiTheme="minorHAnsi" w:hAnsiTheme="minorHAnsi" w:cstheme="minorBidi"/>
          <w:noProof/>
          <w:sz w:val="22"/>
          <w:szCs w:val="22"/>
          <w:lang w:eastAsia="en-GB"/>
        </w:rPr>
      </w:pPr>
      <w:r>
        <w:rPr>
          <w:noProof/>
        </w:rPr>
        <w:t>5.2.48.2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_Toc122101384 \h </w:instrText>
      </w:r>
      <w:r>
        <w:rPr>
          <w:noProof/>
        </w:rPr>
      </w:r>
      <w:r>
        <w:rPr>
          <w:noProof/>
        </w:rPr>
        <w:fldChar w:fldCharType="separate"/>
      </w:r>
      <w:r>
        <w:rPr>
          <w:noProof/>
        </w:rPr>
        <w:t>148</w:t>
      </w:r>
      <w:r>
        <w:rPr>
          <w:noProof/>
        </w:rPr>
        <w:fldChar w:fldCharType="end"/>
      </w:r>
    </w:p>
    <w:p w14:paraId="11695FA2" w14:textId="634DB907" w:rsidR="007C3D4C" w:rsidRDefault="007C3D4C">
      <w:pPr>
        <w:pStyle w:val="TOC4"/>
        <w:rPr>
          <w:rFonts w:asciiTheme="minorHAnsi" w:hAnsiTheme="minorHAnsi" w:cstheme="minorBidi"/>
          <w:noProof/>
          <w:sz w:val="22"/>
          <w:szCs w:val="22"/>
          <w:lang w:eastAsia="en-GB"/>
        </w:rPr>
      </w:pPr>
      <w:r>
        <w:rPr>
          <w:noProof/>
        </w:rPr>
        <w:t>5.2.48.3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_Toc122101385 \h </w:instrText>
      </w:r>
      <w:r>
        <w:rPr>
          <w:noProof/>
        </w:rPr>
      </w:r>
      <w:r>
        <w:rPr>
          <w:noProof/>
        </w:rPr>
        <w:fldChar w:fldCharType="separate"/>
      </w:r>
      <w:r>
        <w:rPr>
          <w:noProof/>
        </w:rPr>
        <w:t>148</w:t>
      </w:r>
      <w:r>
        <w:rPr>
          <w:noProof/>
        </w:rPr>
        <w:fldChar w:fldCharType="end"/>
      </w:r>
    </w:p>
    <w:p w14:paraId="12868473" w14:textId="2FB758C5" w:rsidR="007C3D4C" w:rsidRDefault="007C3D4C">
      <w:pPr>
        <w:pStyle w:val="TOC5"/>
        <w:rPr>
          <w:rFonts w:asciiTheme="minorHAnsi" w:hAnsiTheme="minorHAnsi" w:cstheme="minorBidi"/>
          <w:noProof/>
          <w:sz w:val="22"/>
          <w:szCs w:val="22"/>
          <w:lang w:eastAsia="en-GB"/>
        </w:rPr>
      </w:pPr>
      <w:r>
        <w:rPr>
          <w:noProof/>
        </w:rPr>
        <w:t>5.2.48.3.1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_Toc122101386 \h </w:instrText>
      </w:r>
      <w:r>
        <w:rPr>
          <w:noProof/>
        </w:rPr>
      </w:r>
      <w:r>
        <w:rPr>
          <w:noProof/>
        </w:rPr>
        <w:fldChar w:fldCharType="separate"/>
      </w:r>
      <w:r>
        <w:rPr>
          <w:noProof/>
        </w:rPr>
        <w:t>148</w:t>
      </w:r>
      <w:r>
        <w:rPr>
          <w:noProof/>
        </w:rPr>
        <w:fldChar w:fldCharType="end"/>
      </w:r>
    </w:p>
    <w:p w14:paraId="4D93E4E7" w14:textId="77F03A2B" w:rsidR="007C3D4C" w:rsidRDefault="007C3D4C">
      <w:pPr>
        <w:pStyle w:val="TOC3"/>
        <w:rPr>
          <w:rFonts w:asciiTheme="minorHAnsi" w:hAnsiTheme="minorHAnsi" w:cstheme="minorBidi"/>
          <w:noProof/>
          <w:sz w:val="22"/>
          <w:szCs w:val="22"/>
          <w:lang w:eastAsia="en-GB"/>
        </w:rPr>
      </w:pPr>
      <w:r>
        <w:rPr>
          <w:noProof/>
        </w:rPr>
        <w:t>5.2.49</w:t>
      </w:r>
      <w:r>
        <w:rPr>
          <w:rFonts w:asciiTheme="minorHAnsi" w:hAnsiTheme="minorHAnsi" w:cstheme="minorBidi"/>
          <w:noProof/>
          <w:sz w:val="22"/>
          <w:szCs w:val="22"/>
          <w:lang w:eastAsia="en-GB"/>
        </w:rPr>
        <w:tab/>
      </w:r>
      <w:r>
        <w:rPr>
          <w:noProof/>
        </w:rPr>
        <w:t>Resource: SpecificServiceAuthorizations</w:t>
      </w:r>
      <w:r>
        <w:rPr>
          <w:noProof/>
        </w:rPr>
        <w:tab/>
      </w:r>
      <w:r>
        <w:rPr>
          <w:noProof/>
        </w:rPr>
        <w:fldChar w:fldCharType="begin" w:fldLock="1"/>
      </w:r>
      <w:r>
        <w:rPr>
          <w:noProof/>
        </w:rPr>
        <w:instrText xml:space="preserve"> PAGEREF _Toc122101387 \h </w:instrText>
      </w:r>
      <w:r>
        <w:rPr>
          <w:noProof/>
        </w:rPr>
      </w:r>
      <w:r>
        <w:rPr>
          <w:noProof/>
        </w:rPr>
        <w:fldChar w:fldCharType="separate"/>
      </w:r>
      <w:r>
        <w:rPr>
          <w:noProof/>
        </w:rPr>
        <w:t>149</w:t>
      </w:r>
      <w:r>
        <w:rPr>
          <w:noProof/>
        </w:rPr>
        <w:fldChar w:fldCharType="end"/>
      </w:r>
    </w:p>
    <w:p w14:paraId="3DC14371" w14:textId="1653EE93" w:rsidR="007C3D4C" w:rsidRDefault="007C3D4C">
      <w:pPr>
        <w:pStyle w:val="TOC4"/>
        <w:rPr>
          <w:rFonts w:asciiTheme="minorHAnsi" w:hAnsiTheme="minorHAnsi" w:cstheme="minorBidi"/>
          <w:noProof/>
          <w:sz w:val="22"/>
          <w:szCs w:val="22"/>
          <w:lang w:eastAsia="en-GB"/>
        </w:rPr>
      </w:pPr>
      <w:r>
        <w:rPr>
          <w:noProof/>
        </w:rPr>
        <w:t>5.2.49.1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_Toc122101388 \h </w:instrText>
      </w:r>
      <w:r>
        <w:rPr>
          <w:noProof/>
        </w:rPr>
      </w:r>
      <w:r>
        <w:rPr>
          <w:noProof/>
        </w:rPr>
        <w:fldChar w:fldCharType="separate"/>
      </w:r>
      <w:r>
        <w:rPr>
          <w:noProof/>
        </w:rPr>
        <w:t>149</w:t>
      </w:r>
      <w:r>
        <w:rPr>
          <w:noProof/>
        </w:rPr>
        <w:fldChar w:fldCharType="end"/>
      </w:r>
    </w:p>
    <w:p w14:paraId="3A451181" w14:textId="2887504B" w:rsidR="007C3D4C" w:rsidRDefault="007C3D4C">
      <w:pPr>
        <w:pStyle w:val="TOC4"/>
        <w:rPr>
          <w:rFonts w:asciiTheme="minorHAnsi" w:hAnsiTheme="minorHAnsi" w:cstheme="minorBidi"/>
          <w:noProof/>
          <w:sz w:val="22"/>
          <w:szCs w:val="22"/>
          <w:lang w:eastAsia="en-GB"/>
        </w:rPr>
      </w:pPr>
      <w:r>
        <w:rPr>
          <w:noProof/>
        </w:rPr>
        <w:t>5.2.49.2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_Toc122101389 \h </w:instrText>
      </w:r>
      <w:r>
        <w:rPr>
          <w:noProof/>
        </w:rPr>
      </w:r>
      <w:r>
        <w:rPr>
          <w:noProof/>
        </w:rPr>
        <w:fldChar w:fldCharType="separate"/>
      </w:r>
      <w:r>
        <w:rPr>
          <w:noProof/>
        </w:rPr>
        <w:t>149</w:t>
      </w:r>
      <w:r>
        <w:rPr>
          <w:noProof/>
        </w:rPr>
        <w:fldChar w:fldCharType="end"/>
      </w:r>
    </w:p>
    <w:p w14:paraId="06BD5856" w14:textId="091F2ADB" w:rsidR="007C3D4C" w:rsidRDefault="007C3D4C">
      <w:pPr>
        <w:pStyle w:val="TOC4"/>
        <w:rPr>
          <w:rFonts w:asciiTheme="minorHAnsi" w:hAnsiTheme="minorHAnsi" w:cstheme="minorBidi"/>
          <w:noProof/>
          <w:sz w:val="22"/>
          <w:szCs w:val="22"/>
          <w:lang w:eastAsia="en-GB"/>
        </w:rPr>
      </w:pPr>
      <w:r>
        <w:rPr>
          <w:noProof/>
        </w:rPr>
        <w:t>5.2.49.3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_Toc122101390 \h </w:instrText>
      </w:r>
      <w:r>
        <w:rPr>
          <w:noProof/>
        </w:rPr>
      </w:r>
      <w:r>
        <w:rPr>
          <w:noProof/>
        </w:rPr>
        <w:fldChar w:fldCharType="separate"/>
      </w:r>
      <w:r>
        <w:rPr>
          <w:noProof/>
        </w:rPr>
        <w:t>149</w:t>
      </w:r>
      <w:r>
        <w:rPr>
          <w:noProof/>
        </w:rPr>
        <w:fldChar w:fldCharType="end"/>
      </w:r>
    </w:p>
    <w:p w14:paraId="28F27FE2" w14:textId="2DB89D31" w:rsidR="007C3D4C" w:rsidRDefault="007C3D4C">
      <w:pPr>
        <w:pStyle w:val="TOC5"/>
        <w:rPr>
          <w:rFonts w:asciiTheme="minorHAnsi" w:hAnsiTheme="minorHAnsi" w:cstheme="minorBidi"/>
          <w:noProof/>
          <w:sz w:val="22"/>
          <w:szCs w:val="22"/>
          <w:lang w:eastAsia="en-GB"/>
        </w:rPr>
      </w:pPr>
      <w:r>
        <w:rPr>
          <w:noProof/>
        </w:rPr>
        <w:t>5.2.49.3.1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_Toc122101391 \h </w:instrText>
      </w:r>
      <w:r>
        <w:rPr>
          <w:noProof/>
        </w:rPr>
      </w:r>
      <w:r>
        <w:rPr>
          <w:noProof/>
        </w:rPr>
        <w:fldChar w:fldCharType="separate"/>
      </w:r>
      <w:r>
        <w:rPr>
          <w:noProof/>
        </w:rPr>
        <w:t>149</w:t>
      </w:r>
      <w:r>
        <w:rPr>
          <w:noProof/>
        </w:rPr>
        <w:fldChar w:fldCharType="end"/>
      </w:r>
    </w:p>
    <w:p w14:paraId="7A20D41E" w14:textId="1E4F48D4" w:rsidR="007C3D4C" w:rsidRDefault="007C3D4C">
      <w:pPr>
        <w:pStyle w:val="TOC5"/>
        <w:rPr>
          <w:rFonts w:asciiTheme="minorHAnsi" w:hAnsiTheme="minorHAnsi" w:cstheme="minorBidi"/>
          <w:noProof/>
          <w:sz w:val="22"/>
          <w:szCs w:val="22"/>
          <w:lang w:eastAsia="en-GB"/>
        </w:rPr>
      </w:pPr>
      <w:r>
        <w:rPr>
          <w:noProof/>
        </w:rPr>
        <w:t>5.2.49.3.2</w:t>
      </w:r>
      <w:r>
        <w:rPr>
          <w:rFonts w:asciiTheme="minorHAnsi"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_Toc122101392 \h </w:instrText>
      </w:r>
      <w:r>
        <w:rPr>
          <w:noProof/>
        </w:rPr>
      </w:r>
      <w:r>
        <w:rPr>
          <w:noProof/>
        </w:rPr>
        <w:fldChar w:fldCharType="separate"/>
      </w:r>
      <w:r>
        <w:rPr>
          <w:noProof/>
        </w:rPr>
        <w:t>150</w:t>
      </w:r>
      <w:r>
        <w:rPr>
          <w:noProof/>
        </w:rPr>
        <w:fldChar w:fldCharType="end"/>
      </w:r>
    </w:p>
    <w:p w14:paraId="58768CFD" w14:textId="76C872C9" w:rsidR="007C3D4C" w:rsidRDefault="007C3D4C">
      <w:pPr>
        <w:pStyle w:val="TOC5"/>
        <w:rPr>
          <w:rFonts w:asciiTheme="minorHAnsi" w:hAnsiTheme="minorHAnsi" w:cstheme="minorBidi"/>
          <w:noProof/>
          <w:sz w:val="22"/>
          <w:szCs w:val="22"/>
          <w:lang w:eastAsia="en-GB"/>
        </w:rPr>
      </w:pPr>
      <w:r>
        <w:rPr>
          <w:noProof/>
        </w:rPr>
        <w:t>5.2.49.3.</w:t>
      </w:r>
      <w:r w:rsidRPr="001D2C90">
        <w:rPr>
          <w:noProof/>
          <w:lang w:val="de-DE"/>
        </w:rPr>
        <w:t>3</w:t>
      </w:r>
      <w:r>
        <w:rPr>
          <w:rFonts w:asciiTheme="minorHAnsi" w:hAnsiTheme="minorHAnsi" w:cstheme="minorBidi"/>
          <w:noProof/>
          <w:sz w:val="22"/>
          <w:szCs w:val="22"/>
          <w:lang w:eastAsia="en-GB"/>
        </w:rPr>
        <w:tab/>
      </w:r>
      <w:r w:rsidRPr="001D2C90">
        <w:rPr>
          <w:noProof/>
          <w:lang w:val="de-DE"/>
        </w:rPr>
        <w:t>GET</w:t>
      </w:r>
      <w:r>
        <w:rPr>
          <w:noProof/>
        </w:rPr>
        <w:tab/>
      </w:r>
      <w:r>
        <w:rPr>
          <w:noProof/>
        </w:rPr>
        <w:fldChar w:fldCharType="begin" w:fldLock="1"/>
      </w:r>
      <w:r>
        <w:rPr>
          <w:noProof/>
        </w:rPr>
        <w:instrText xml:space="preserve"> PAGEREF _Toc122101393 \h </w:instrText>
      </w:r>
      <w:r>
        <w:rPr>
          <w:noProof/>
        </w:rPr>
      </w:r>
      <w:r>
        <w:rPr>
          <w:noProof/>
        </w:rPr>
        <w:fldChar w:fldCharType="separate"/>
      </w:r>
      <w:r>
        <w:rPr>
          <w:noProof/>
        </w:rPr>
        <w:t>151</w:t>
      </w:r>
      <w:r>
        <w:rPr>
          <w:noProof/>
        </w:rPr>
        <w:fldChar w:fldCharType="end"/>
      </w:r>
    </w:p>
    <w:p w14:paraId="570BBD1F" w14:textId="75B0332A" w:rsidR="007C3D4C" w:rsidRDefault="007C3D4C">
      <w:pPr>
        <w:pStyle w:val="TOC5"/>
        <w:rPr>
          <w:rFonts w:asciiTheme="minorHAnsi" w:hAnsiTheme="minorHAnsi" w:cstheme="minorBidi"/>
          <w:noProof/>
          <w:sz w:val="22"/>
          <w:szCs w:val="22"/>
          <w:lang w:eastAsia="en-GB"/>
        </w:rPr>
      </w:pPr>
      <w:r>
        <w:rPr>
          <w:noProof/>
        </w:rPr>
        <w:t>5.2.49.3.</w:t>
      </w:r>
      <w:r w:rsidRPr="001D2C90">
        <w:rPr>
          <w:noProof/>
          <w:lang w:val="de-DE"/>
        </w:rPr>
        <w:t>4</w:t>
      </w:r>
      <w:r>
        <w:rPr>
          <w:rFonts w:asciiTheme="minorHAnsi"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_Toc122101394 \h </w:instrText>
      </w:r>
      <w:r>
        <w:rPr>
          <w:noProof/>
        </w:rPr>
      </w:r>
      <w:r>
        <w:rPr>
          <w:noProof/>
        </w:rPr>
        <w:fldChar w:fldCharType="separate"/>
      </w:r>
      <w:r>
        <w:rPr>
          <w:noProof/>
        </w:rPr>
        <w:t>151</w:t>
      </w:r>
      <w:r>
        <w:rPr>
          <w:noProof/>
        </w:rPr>
        <w:fldChar w:fldCharType="end"/>
      </w:r>
    </w:p>
    <w:p w14:paraId="786327B9" w14:textId="5FADABE7" w:rsidR="007C3D4C" w:rsidRDefault="007C3D4C">
      <w:pPr>
        <w:pStyle w:val="TOC3"/>
        <w:rPr>
          <w:rFonts w:asciiTheme="minorHAnsi" w:hAnsiTheme="minorHAnsi" w:cstheme="minorBidi"/>
          <w:noProof/>
          <w:sz w:val="22"/>
          <w:szCs w:val="22"/>
          <w:lang w:eastAsia="en-GB"/>
        </w:rPr>
      </w:pPr>
      <w:r>
        <w:rPr>
          <w:noProof/>
        </w:rPr>
        <w:t>5.2.50</w:t>
      </w:r>
      <w:r>
        <w:rPr>
          <w:rFonts w:asciiTheme="minorHAnsi" w:hAnsiTheme="minorHAnsi" w:cstheme="minorBidi"/>
          <w:noProof/>
          <w:sz w:val="22"/>
          <w:szCs w:val="22"/>
          <w:lang w:eastAsia="en-GB"/>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_Toc122101395 \h </w:instrText>
      </w:r>
      <w:r>
        <w:rPr>
          <w:noProof/>
        </w:rPr>
      </w:r>
      <w:r>
        <w:rPr>
          <w:noProof/>
        </w:rPr>
        <w:fldChar w:fldCharType="separate"/>
      </w:r>
      <w:r>
        <w:rPr>
          <w:noProof/>
        </w:rPr>
        <w:t>152</w:t>
      </w:r>
      <w:r>
        <w:rPr>
          <w:noProof/>
        </w:rPr>
        <w:fldChar w:fldCharType="end"/>
      </w:r>
    </w:p>
    <w:p w14:paraId="0EF7DFC4" w14:textId="6F682C1C" w:rsidR="007C3D4C" w:rsidRDefault="007C3D4C">
      <w:pPr>
        <w:pStyle w:val="TOC4"/>
        <w:rPr>
          <w:rFonts w:asciiTheme="minorHAnsi" w:hAnsiTheme="minorHAnsi" w:cstheme="minorBidi"/>
          <w:noProof/>
          <w:sz w:val="22"/>
          <w:szCs w:val="22"/>
          <w:lang w:eastAsia="en-GB"/>
        </w:rPr>
      </w:pPr>
      <w:r>
        <w:rPr>
          <w:noProof/>
        </w:rPr>
        <w:t>5.2.50.1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_Toc122101396 \h </w:instrText>
      </w:r>
      <w:r>
        <w:rPr>
          <w:noProof/>
        </w:rPr>
      </w:r>
      <w:r>
        <w:rPr>
          <w:noProof/>
        </w:rPr>
        <w:fldChar w:fldCharType="separate"/>
      </w:r>
      <w:r>
        <w:rPr>
          <w:noProof/>
        </w:rPr>
        <w:t>152</w:t>
      </w:r>
      <w:r>
        <w:rPr>
          <w:noProof/>
        </w:rPr>
        <w:fldChar w:fldCharType="end"/>
      </w:r>
    </w:p>
    <w:p w14:paraId="565029E9" w14:textId="7E8CCD7A" w:rsidR="007C3D4C" w:rsidRDefault="007C3D4C">
      <w:pPr>
        <w:pStyle w:val="TOC4"/>
        <w:rPr>
          <w:rFonts w:asciiTheme="minorHAnsi" w:hAnsiTheme="minorHAnsi" w:cstheme="minorBidi"/>
          <w:noProof/>
          <w:sz w:val="22"/>
          <w:szCs w:val="22"/>
          <w:lang w:eastAsia="en-GB"/>
        </w:rPr>
      </w:pPr>
      <w:r>
        <w:rPr>
          <w:noProof/>
        </w:rPr>
        <w:t>5.2.50.2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_Toc122101397 \h </w:instrText>
      </w:r>
      <w:r>
        <w:rPr>
          <w:noProof/>
        </w:rPr>
      </w:r>
      <w:r>
        <w:rPr>
          <w:noProof/>
        </w:rPr>
        <w:fldChar w:fldCharType="separate"/>
      </w:r>
      <w:r>
        <w:rPr>
          <w:noProof/>
        </w:rPr>
        <w:t>152</w:t>
      </w:r>
      <w:r>
        <w:rPr>
          <w:noProof/>
        </w:rPr>
        <w:fldChar w:fldCharType="end"/>
      </w:r>
    </w:p>
    <w:p w14:paraId="5C64A2F7" w14:textId="424804E0" w:rsidR="007C3D4C" w:rsidRDefault="007C3D4C">
      <w:pPr>
        <w:pStyle w:val="TOC4"/>
        <w:rPr>
          <w:rFonts w:asciiTheme="minorHAnsi" w:hAnsiTheme="minorHAnsi" w:cstheme="minorBidi"/>
          <w:noProof/>
          <w:sz w:val="22"/>
          <w:szCs w:val="22"/>
          <w:lang w:eastAsia="en-GB"/>
        </w:rPr>
      </w:pPr>
      <w:r>
        <w:rPr>
          <w:noProof/>
        </w:rPr>
        <w:t>5.2.50.3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_Toc122101398 \h </w:instrText>
      </w:r>
      <w:r>
        <w:rPr>
          <w:noProof/>
        </w:rPr>
      </w:r>
      <w:r>
        <w:rPr>
          <w:noProof/>
        </w:rPr>
        <w:fldChar w:fldCharType="separate"/>
      </w:r>
      <w:r>
        <w:rPr>
          <w:noProof/>
        </w:rPr>
        <w:t>152</w:t>
      </w:r>
      <w:r>
        <w:rPr>
          <w:noProof/>
        </w:rPr>
        <w:fldChar w:fldCharType="end"/>
      </w:r>
    </w:p>
    <w:p w14:paraId="1BCCB6F9" w14:textId="50139C13" w:rsidR="007C3D4C" w:rsidRDefault="007C3D4C">
      <w:pPr>
        <w:pStyle w:val="TOC5"/>
        <w:rPr>
          <w:rFonts w:asciiTheme="minorHAnsi" w:hAnsiTheme="minorHAnsi" w:cstheme="minorBidi"/>
          <w:noProof/>
          <w:sz w:val="22"/>
          <w:szCs w:val="22"/>
          <w:lang w:eastAsia="en-GB"/>
        </w:rPr>
      </w:pPr>
      <w:r>
        <w:rPr>
          <w:noProof/>
        </w:rPr>
        <w:t>5.2.50.3.1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_Toc122101399 \h </w:instrText>
      </w:r>
      <w:r>
        <w:rPr>
          <w:noProof/>
        </w:rPr>
      </w:r>
      <w:r>
        <w:rPr>
          <w:noProof/>
        </w:rPr>
        <w:fldChar w:fldCharType="separate"/>
      </w:r>
      <w:r>
        <w:rPr>
          <w:noProof/>
        </w:rPr>
        <w:t>152</w:t>
      </w:r>
      <w:r>
        <w:rPr>
          <w:noProof/>
        </w:rPr>
        <w:fldChar w:fldCharType="end"/>
      </w:r>
    </w:p>
    <w:p w14:paraId="17942EC0" w14:textId="29E51318" w:rsidR="007C3D4C" w:rsidRDefault="007C3D4C">
      <w:pPr>
        <w:pStyle w:val="TOC5"/>
        <w:rPr>
          <w:rFonts w:asciiTheme="minorHAnsi" w:hAnsiTheme="minorHAnsi" w:cstheme="minorBidi"/>
          <w:noProof/>
          <w:sz w:val="22"/>
          <w:szCs w:val="22"/>
          <w:lang w:eastAsia="en-GB"/>
        </w:rPr>
      </w:pPr>
      <w:r>
        <w:rPr>
          <w:noProof/>
        </w:rPr>
        <w:t>5.2.50.3.2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_Toc122101400 \h </w:instrText>
      </w:r>
      <w:r>
        <w:rPr>
          <w:noProof/>
        </w:rPr>
      </w:r>
      <w:r>
        <w:rPr>
          <w:noProof/>
        </w:rPr>
        <w:fldChar w:fldCharType="separate"/>
      </w:r>
      <w:r>
        <w:rPr>
          <w:noProof/>
        </w:rPr>
        <w:t>153</w:t>
      </w:r>
      <w:r>
        <w:rPr>
          <w:noProof/>
        </w:rPr>
        <w:fldChar w:fldCharType="end"/>
      </w:r>
    </w:p>
    <w:p w14:paraId="2AD22962" w14:textId="5DD91541" w:rsidR="007C3D4C" w:rsidRDefault="007C3D4C">
      <w:pPr>
        <w:pStyle w:val="TOC3"/>
        <w:rPr>
          <w:rFonts w:asciiTheme="minorHAnsi" w:hAnsiTheme="minorHAnsi" w:cstheme="minorBidi"/>
          <w:noProof/>
          <w:sz w:val="22"/>
          <w:szCs w:val="22"/>
          <w:lang w:eastAsia="en-GB"/>
        </w:rPr>
      </w:pPr>
      <w:r>
        <w:rPr>
          <w:noProof/>
        </w:rPr>
        <w:t>5.2.51</w:t>
      </w:r>
      <w:r>
        <w:rPr>
          <w:rFonts w:asciiTheme="minorHAnsi" w:hAnsiTheme="minorHAnsi" w:cstheme="minorBidi"/>
          <w:noProof/>
          <w:sz w:val="22"/>
          <w:szCs w:val="22"/>
          <w:lang w:eastAsia="en-GB"/>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_Toc122101401 \h </w:instrText>
      </w:r>
      <w:r>
        <w:rPr>
          <w:noProof/>
        </w:rPr>
      </w:r>
      <w:r>
        <w:rPr>
          <w:noProof/>
        </w:rPr>
        <w:fldChar w:fldCharType="separate"/>
      </w:r>
      <w:r>
        <w:rPr>
          <w:noProof/>
        </w:rPr>
        <w:t>154</w:t>
      </w:r>
      <w:r>
        <w:rPr>
          <w:noProof/>
        </w:rPr>
        <w:fldChar w:fldCharType="end"/>
      </w:r>
    </w:p>
    <w:p w14:paraId="5B8A5FD4" w14:textId="46302B9C" w:rsidR="007C3D4C" w:rsidRDefault="007C3D4C">
      <w:pPr>
        <w:pStyle w:val="TOC4"/>
        <w:rPr>
          <w:rFonts w:asciiTheme="minorHAnsi" w:hAnsiTheme="minorHAnsi" w:cstheme="minorBidi"/>
          <w:noProof/>
          <w:sz w:val="22"/>
          <w:szCs w:val="22"/>
          <w:lang w:eastAsia="en-GB"/>
        </w:rPr>
      </w:pPr>
      <w:r>
        <w:rPr>
          <w:noProof/>
        </w:rPr>
        <w:t>5.2.51.1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_Toc122101402 \h </w:instrText>
      </w:r>
      <w:r>
        <w:rPr>
          <w:noProof/>
        </w:rPr>
      </w:r>
      <w:r>
        <w:rPr>
          <w:noProof/>
        </w:rPr>
        <w:fldChar w:fldCharType="separate"/>
      </w:r>
      <w:r>
        <w:rPr>
          <w:noProof/>
        </w:rPr>
        <w:t>154</w:t>
      </w:r>
      <w:r>
        <w:rPr>
          <w:noProof/>
        </w:rPr>
        <w:fldChar w:fldCharType="end"/>
      </w:r>
    </w:p>
    <w:p w14:paraId="668B2FF0" w14:textId="2FF3FDBC" w:rsidR="007C3D4C" w:rsidRDefault="007C3D4C">
      <w:pPr>
        <w:pStyle w:val="TOC4"/>
        <w:rPr>
          <w:rFonts w:asciiTheme="minorHAnsi" w:hAnsiTheme="minorHAnsi" w:cstheme="minorBidi"/>
          <w:noProof/>
          <w:sz w:val="22"/>
          <w:szCs w:val="22"/>
          <w:lang w:eastAsia="en-GB"/>
        </w:rPr>
      </w:pPr>
      <w:r>
        <w:rPr>
          <w:noProof/>
        </w:rPr>
        <w:t>5.2.51.2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_Toc122101403 \h </w:instrText>
      </w:r>
      <w:r>
        <w:rPr>
          <w:noProof/>
        </w:rPr>
      </w:r>
      <w:r>
        <w:rPr>
          <w:noProof/>
        </w:rPr>
        <w:fldChar w:fldCharType="separate"/>
      </w:r>
      <w:r>
        <w:rPr>
          <w:noProof/>
        </w:rPr>
        <w:t>154</w:t>
      </w:r>
      <w:r>
        <w:rPr>
          <w:noProof/>
        </w:rPr>
        <w:fldChar w:fldCharType="end"/>
      </w:r>
    </w:p>
    <w:p w14:paraId="04BB07EC" w14:textId="28ADFB4F" w:rsidR="007C3D4C" w:rsidRDefault="007C3D4C">
      <w:pPr>
        <w:pStyle w:val="TOC4"/>
        <w:rPr>
          <w:rFonts w:asciiTheme="minorHAnsi" w:hAnsiTheme="minorHAnsi" w:cstheme="minorBidi"/>
          <w:noProof/>
          <w:sz w:val="22"/>
          <w:szCs w:val="22"/>
          <w:lang w:eastAsia="en-GB"/>
        </w:rPr>
      </w:pPr>
      <w:r>
        <w:rPr>
          <w:noProof/>
        </w:rPr>
        <w:t>5.2.51.3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_Toc122101404 \h </w:instrText>
      </w:r>
      <w:r>
        <w:rPr>
          <w:noProof/>
        </w:rPr>
      </w:r>
      <w:r>
        <w:rPr>
          <w:noProof/>
        </w:rPr>
        <w:fldChar w:fldCharType="separate"/>
      </w:r>
      <w:r>
        <w:rPr>
          <w:noProof/>
        </w:rPr>
        <w:t>154</w:t>
      </w:r>
      <w:r>
        <w:rPr>
          <w:noProof/>
        </w:rPr>
        <w:fldChar w:fldCharType="end"/>
      </w:r>
    </w:p>
    <w:p w14:paraId="162B9445" w14:textId="6C3CFDEE" w:rsidR="007C3D4C" w:rsidRDefault="007C3D4C">
      <w:pPr>
        <w:pStyle w:val="TOC5"/>
        <w:rPr>
          <w:rFonts w:asciiTheme="minorHAnsi" w:hAnsiTheme="minorHAnsi" w:cstheme="minorBidi"/>
          <w:noProof/>
          <w:sz w:val="22"/>
          <w:szCs w:val="22"/>
          <w:lang w:eastAsia="en-GB"/>
        </w:rPr>
      </w:pPr>
      <w:r>
        <w:rPr>
          <w:noProof/>
        </w:rPr>
        <w:t>5.2.51.3.1</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_Toc122101405 \h </w:instrText>
      </w:r>
      <w:r>
        <w:rPr>
          <w:noProof/>
        </w:rPr>
      </w:r>
      <w:r>
        <w:rPr>
          <w:noProof/>
        </w:rPr>
        <w:fldChar w:fldCharType="separate"/>
      </w:r>
      <w:r>
        <w:rPr>
          <w:noProof/>
        </w:rPr>
        <w:t>154</w:t>
      </w:r>
      <w:r>
        <w:rPr>
          <w:noProof/>
        </w:rPr>
        <w:fldChar w:fldCharType="end"/>
      </w:r>
    </w:p>
    <w:p w14:paraId="20E3E300" w14:textId="54C434B6" w:rsidR="007C3D4C" w:rsidRDefault="007C3D4C">
      <w:pPr>
        <w:pStyle w:val="TOC3"/>
        <w:rPr>
          <w:rFonts w:asciiTheme="minorHAnsi" w:hAnsiTheme="minorHAnsi" w:cstheme="minorBidi"/>
          <w:noProof/>
          <w:sz w:val="22"/>
          <w:szCs w:val="22"/>
          <w:lang w:eastAsia="en-GB"/>
        </w:rPr>
      </w:pPr>
      <w:r>
        <w:rPr>
          <w:noProof/>
        </w:rPr>
        <w:t>5.2.52</w:t>
      </w:r>
      <w:r>
        <w:rPr>
          <w:rFonts w:asciiTheme="minorHAnsi" w:hAnsiTheme="minorHAnsi" w:cstheme="minorBidi"/>
          <w:noProof/>
          <w:sz w:val="22"/>
          <w:szCs w:val="22"/>
          <w:lang w:eastAsia="en-GB"/>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_Toc122101406 \h </w:instrText>
      </w:r>
      <w:r>
        <w:rPr>
          <w:noProof/>
        </w:rPr>
      </w:r>
      <w:r>
        <w:rPr>
          <w:noProof/>
        </w:rPr>
        <w:fldChar w:fldCharType="separate"/>
      </w:r>
      <w:r>
        <w:rPr>
          <w:noProof/>
        </w:rPr>
        <w:t>155</w:t>
      </w:r>
      <w:r>
        <w:rPr>
          <w:noProof/>
        </w:rPr>
        <w:fldChar w:fldCharType="end"/>
      </w:r>
    </w:p>
    <w:p w14:paraId="618838DC" w14:textId="7C13E1AC" w:rsidR="007C3D4C" w:rsidRDefault="007C3D4C">
      <w:pPr>
        <w:pStyle w:val="TOC4"/>
        <w:rPr>
          <w:rFonts w:asciiTheme="minorHAnsi" w:hAnsiTheme="minorHAnsi" w:cstheme="minorBidi"/>
          <w:noProof/>
          <w:sz w:val="22"/>
          <w:szCs w:val="22"/>
          <w:lang w:eastAsia="en-GB"/>
        </w:rPr>
      </w:pPr>
      <w:r>
        <w:rPr>
          <w:noProof/>
        </w:rPr>
        <w:t>5.2.52.1</w:t>
      </w:r>
      <w:r>
        <w:rPr>
          <w:rFonts w:asciiTheme="minorHAnsi"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_Toc122101407 \h </w:instrText>
      </w:r>
      <w:r>
        <w:rPr>
          <w:noProof/>
        </w:rPr>
      </w:r>
      <w:r>
        <w:rPr>
          <w:noProof/>
        </w:rPr>
        <w:fldChar w:fldCharType="separate"/>
      </w:r>
      <w:r>
        <w:rPr>
          <w:noProof/>
        </w:rPr>
        <w:t>155</w:t>
      </w:r>
      <w:r>
        <w:rPr>
          <w:noProof/>
        </w:rPr>
        <w:fldChar w:fldCharType="end"/>
      </w:r>
    </w:p>
    <w:p w14:paraId="41FA4329" w14:textId="7A4F7F31" w:rsidR="007C3D4C" w:rsidRDefault="007C3D4C">
      <w:pPr>
        <w:pStyle w:val="TOC4"/>
        <w:rPr>
          <w:rFonts w:asciiTheme="minorHAnsi" w:hAnsiTheme="minorHAnsi" w:cstheme="minorBidi"/>
          <w:noProof/>
          <w:sz w:val="22"/>
          <w:szCs w:val="22"/>
          <w:lang w:eastAsia="en-GB"/>
        </w:rPr>
      </w:pPr>
      <w:r>
        <w:rPr>
          <w:noProof/>
        </w:rPr>
        <w:t>5.2.52.2</w:t>
      </w:r>
      <w:r>
        <w:rPr>
          <w:rFonts w:asciiTheme="minorHAnsi"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_Toc122101408 \h </w:instrText>
      </w:r>
      <w:r>
        <w:rPr>
          <w:noProof/>
        </w:rPr>
      </w:r>
      <w:r>
        <w:rPr>
          <w:noProof/>
        </w:rPr>
        <w:fldChar w:fldCharType="separate"/>
      </w:r>
      <w:r>
        <w:rPr>
          <w:noProof/>
        </w:rPr>
        <w:t>155</w:t>
      </w:r>
      <w:r>
        <w:rPr>
          <w:noProof/>
        </w:rPr>
        <w:fldChar w:fldCharType="end"/>
      </w:r>
    </w:p>
    <w:p w14:paraId="38EF63AC" w14:textId="61A7422F" w:rsidR="007C3D4C" w:rsidRDefault="007C3D4C">
      <w:pPr>
        <w:pStyle w:val="TOC4"/>
        <w:rPr>
          <w:rFonts w:asciiTheme="minorHAnsi" w:hAnsiTheme="minorHAnsi" w:cstheme="minorBidi"/>
          <w:noProof/>
          <w:sz w:val="22"/>
          <w:szCs w:val="22"/>
          <w:lang w:eastAsia="en-GB"/>
        </w:rPr>
      </w:pPr>
      <w:r>
        <w:rPr>
          <w:noProof/>
        </w:rPr>
        <w:t>5.2.52.3</w:t>
      </w:r>
      <w:r>
        <w:rPr>
          <w:rFonts w:asciiTheme="minorHAnsi"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_Toc122101409 \h </w:instrText>
      </w:r>
      <w:r>
        <w:rPr>
          <w:noProof/>
        </w:rPr>
      </w:r>
      <w:r>
        <w:rPr>
          <w:noProof/>
        </w:rPr>
        <w:fldChar w:fldCharType="separate"/>
      </w:r>
      <w:r>
        <w:rPr>
          <w:noProof/>
        </w:rPr>
        <w:t>155</w:t>
      </w:r>
      <w:r>
        <w:rPr>
          <w:noProof/>
        </w:rPr>
        <w:fldChar w:fldCharType="end"/>
      </w:r>
    </w:p>
    <w:p w14:paraId="52CF86EA" w14:textId="49AED6DC" w:rsidR="007C3D4C" w:rsidRDefault="007C3D4C">
      <w:pPr>
        <w:pStyle w:val="TOC5"/>
        <w:rPr>
          <w:rFonts w:asciiTheme="minorHAnsi" w:hAnsiTheme="minorHAnsi" w:cstheme="minorBidi"/>
          <w:noProof/>
          <w:sz w:val="22"/>
          <w:szCs w:val="22"/>
          <w:lang w:eastAsia="en-GB"/>
        </w:rPr>
      </w:pPr>
      <w:r>
        <w:rPr>
          <w:noProof/>
        </w:rPr>
        <w:t>5.2.52.3.1</w:t>
      </w:r>
      <w:r>
        <w:rPr>
          <w:rFonts w:asciiTheme="minorHAnsi"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_Toc122101410 \h </w:instrText>
      </w:r>
      <w:r>
        <w:rPr>
          <w:noProof/>
        </w:rPr>
      </w:r>
      <w:r>
        <w:rPr>
          <w:noProof/>
        </w:rPr>
        <w:fldChar w:fldCharType="separate"/>
      </w:r>
      <w:r>
        <w:rPr>
          <w:noProof/>
        </w:rPr>
        <w:t>155</w:t>
      </w:r>
      <w:r>
        <w:rPr>
          <w:noProof/>
        </w:rPr>
        <w:fldChar w:fldCharType="end"/>
      </w:r>
    </w:p>
    <w:p w14:paraId="7E779925" w14:textId="318B4231" w:rsidR="007C3D4C" w:rsidRDefault="007C3D4C">
      <w:pPr>
        <w:pStyle w:val="TOC5"/>
        <w:rPr>
          <w:rFonts w:asciiTheme="minorHAnsi" w:hAnsiTheme="minorHAnsi" w:cstheme="minorBidi"/>
          <w:noProof/>
          <w:sz w:val="22"/>
          <w:szCs w:val="22"/>
          <w:lang w:eastAsia="en-GB"/>
        </w:rPr>
      </w:pPr>
      <w:r>
        <w:rPr>
          <w:noProof/>
        </w:rPr>
        <w:t>5.2.52.3.2</w:t>
      </w:r>
      <w:r>
        <w:rPr>
          <w:rFonts w:asciiTheme="minorHAnsi"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_Toc122101411 \h </w:instrText>
      </w:r>
      <w:r>
        <w:rPr>
          <w:noProof/>
        </w:rPr>
      </w:r>
      <w:r>
        <w:rPr>
          <w:noProof/>
        </w:rPr>
        <w:fldChar w:fldCharType="separate"/>
      </w:r>
      <w:r>
        <w:rPr>
          <w:noProof/>
        </w:rPr>
        <w:t>156</w:t>
      </w:r>
      <w:r>
        <w:rPr>
          <w:noProof/>
        </w:rPr>
        <w:fldChar w:fldCharType="end"/>
      </w:r>
    </w:p>
    <w:p w14:paraId="4D3B0DFC" w14:textId="609C8E99" w:rsidR="007C3D4C" w:rsidRDefault="007C3D4C">
      <w:pPr>
        <w:pStyle w:val="TOC2"/>
        <w:rPr>
          <w:rFonts w:asciiTheme="minorHAnsi" w:hAnsiTheme="minorHAnsi" w:cstheme="minorBidi"/>
          <w:noProof/>
          <w:sz w:val="22"/>
          <w:szCs w:val="22"/>
          <w:lang w:eastAsia="en-GB"/>
        </w:rPr>
      </w:pPr>
      <w:r>
        <w:rPr>
          <w:noProof/>
        </w:rPr>
        <w:t>5.</w:t>
      </w:r>
      <w:r>
        <w:rPr>
          <w:noProof/>
          <w:lang w:eastAsia="zh-CN"/>
        </w:rPr>
        <w:t>3</w:t>
      </w:r>
      <w:r>
        <w:rPr>
          <w:rFonts w:asciiTheme="minorHAnsi"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_Toc122101412 \h </w:instrText>
      </w:r>
      <w:r>
        <w:rPr>
          <w:noProof/>
        </w:rPr>
      </w:r>
      <w:r>
        <w:rPr>
          <w:noProof/>
        </w:rPr>
        <w:fldChar w:fldCharType="separate"/>
      </w:r>
      <w:r>
        <w:rPr>
          <w:noProof/>
        </w:rPr>
        <w:t>156</w:t>
      </w:r>
      <w:r>
        <w:rPr>
          <w:noProof/>
        </w:rPr>
        <w:fldChar w:fldCharType="end"/>
      </w:r>
    </w:p>
    <w:p w14:paraId="6D946BF6" w14:textId="6DC02F8A" w:rsidR="007C3D4C" w:rsidRDefault="007C3D4C">
      <w:pPr>
        <w:pStyle w:val="TOC3"/>
        <w:rPr>
          <w:rFonts w:asciiTheme="minorHAnsi" w:hAnsiTheme="minorHAnsi" w:cstheme="minorBidi"/>
          <w:noProof/>
          <w:sz w:val="22"/>
          <w:szCs w:val="22"/>
          <w:lang w:eastAsia="en-GB"/>
        </w:rPr>
      </w:pPr>
      <w:r>
        <w:rPr>
          <w:noProof/>
        </w:rPr>
        <w:t>5.</w:t>
      </w:r>
      <w:r>
        <w:rPr>
          <w:noProof/>
          <w:lang w:eastAsia="zh-CN"/>
        </w:rPr>
        <w:t>3</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_Toc122101413 \h </w:instrText>
      </w:r>
      <w:r>
        <w:rPr>
          <w:noProof/>
        </w:rPr>
      </w:r>
      <w:r>
        <w:rPr>
          <w:noProof/>
        </w:rPr>
        <w:fldChar w:fldCharType="separate"/>
      </w:r>
      <w:r>
        <w:rPr>
          <w:noProof/>
        </w:rPr>
        <w:t>156</w:t>
      </w:r>
      <w:r>
        <w:rPr>
          <w:noProof/>
        </w:rPr>
        <w:fldChar w:fldCharType="end"/>
      </w:r>
    </w:p>
    <w:p w14:paraId="71FEC063" w14:textId="43B1F22A" w:rsidR="007C3D4C" w:rsidRDefault="007C3D4C">
      <w:pPr>
        <w:pStyle w:val="TOC3"/>
        <w:rPr>
          <w:rFonts w:asciiTheme="minorHAnsi" w:hAnsiTheme="minorHAnsi" w:cstheme="minorBidi"/>
          <w:noProof/>
          <w:sz w:val="22"/>
          <w:szCs w:val="22"/>
          <w:lang w:eastAsia="en-GB"/>
        </w:rPr>
      </w:pPr>
      <w:r>
        <w:rPr>
          <w:noProof/>
        </w:rPr>
        <w:t>5.</w:t>
      </w:r>
      <w:r>
        <w:rPr>
          <w:noProof/>
          <w:lang w:eastAsia="zh-CN"/>
        </w:rPr>
        <w:t>3</w:t>
      </w:r>
      <w:r>
        <w:rPr>
          <w:noProof/>
        </w:rPr>
        <w:t>.2</w:t>
      </w:r>
      <w:r>
        <w:rPr>
          <w:rFonts w:asciiTheme="minorHAnsi" w:hAnsiTheme="minorHAnsi" w:cstheme="minorBidi"/>
          <w:noProof/>
          <w:sz w:val="22"/>
          <w:szCs w:val="22"/>
          <w:lang w:eastAsia="en-GB"/>
        </w:rPr>
        <w:tab/>
      </w:r>
      <w:r>
        <w:rPr>
          <w:noProof/>
        </w:rPr>
        <w:t>Data Change Notification</w:t>
      </w:r>
      <w:r>
        <w:rPr>
          <w:noProof/>
        </w:rPr>
        <w:tab/>
      </w:r>
      <w:r>
        <w:rPr>
          <w:noProof/>
        </w:rPr>
        <w:fldChar w:fldCharType="begin" w:fldLock="1"/>
      </w:r>
      <w:r>
        <w:rPr>
          <w:noProof/>
        </w:rPr>
        <w:instrText xml:space="preserve"> PAGEREF _Toc122101414 \h </w:instrText>
      </w:r>
      <w:r>
        <w:rPr>
          <w:noProof/>
        </w:rPr>
      </w:r>
      <w:r>
        <w:rPr>
          <w:noProof/>
        </w:rPr>
        <w:fldChar w:fldCharType="separate"/>
      </w:r>
      <w:r>
        <w:rPr>
          <w:noProof/>
        </w:rPr>
        <w:t>157</w:t>
      </w:r>
      <w:r>
        <w:rPr>
          <w:noProof/>
        </w:rPr>
        <w:fldChar w:fldCharType="end"/>
      </w:r>
    </w:p>
    <w:p w14:paraId="55279844" w14:textId="7968336D" w:rsidR="007C3D4C" w:rsidRDefault="007C3D4C">
      <w:pPr>
        <w:pStyle w:val="TOC3"/>
        <w:rPr>
          <w:rFonts w:asciiTheme="minorHAnsi" w:hAnsiTheme="minorHAnsi" w:cstheme="minorBidi"/>
          <w:noProof/>
          <w:sz w:val="22"/>
          <w:szCs w:val="22"/>
          <w:lang w:eastAsia="en-GB"/>
        </w:rPr>
      </w:pPr>
      <w:r>
        <w:rPr>
          <w:noProof/>
        </w:rPr>
        <w:lastRenderedPageBreak/>
        <w:t>5.</w:t>
      </w:r>
      <w:r>
        <w:rPr>
          <w:noProof/>
          <w:lang w:eastAsia="zh-CN"/>
        </w:rPr>
        <w:t>3</w:t>
      </w:r>
      <w:r>
        <w:rPr>
          <w:noProof/>
        </w:rPr>
        <w:t>.3</w:t>
      </w:r>
      <w:r>
        <w:rPr>
          <w:rFonts w:asciiTheme="minorHAnsi" w:hAnsiTheme="minorHAnsi" w:cstheme="minorBidi"/>
          <w:noProof/>
          <w:sz w:val="22"/>
          <w:szCs w:val="22"/>
          <w:lang w:eastAsia="en-GB"/>
        </w:rPr>
        <w:tab/>
      </w:r>
      <w:r>
        <w:rPr>
          <w:noProof/>
        </w:rPr>
        <w:t>Data Removal Notification</w:t>
      </w:r>
      <w:r>
        <w:rPr>
          <w:noProof/>
        </w:rPr>
        <w:tab/>
      </w:r>
      <w:r>
        <w:rPr>
          <w:noProof/>
        </w:rPr>
        <w:fldChar w:fldCharType="begin" w:fldLock="1"/>
      </w:r>
      <w:r>
        <w:rPr>
          <w:noProof/>
        </w:rPr>
        <w:instrText xml:space="preserve"> PAGEREF _Toc122101415 \h </w:instrText>
      </w:r>
      <w:r>
        <w:rPr>
          <w:noProof/>
        </w:rPr>
      </w:r>
      <w:r>
        <w:rPr>
          <w:noProof/>
        </w:rPr>
        <w:fldChar w:fldCharType="separate"/>
      </w:r>
      <w:r>
        <w:rPr>
          <w:noProof/>
        </w:rPr>
        <w:t>158</w:t>
      </w:r>
      <w:r>
        <w:rPr>
          <w:noProof/>
        </w:rPr>
        <w:fldChar w:fldCharType="end"/>
      </w:r>
    </w:p>
    <w:p w14:paraId="6B093DBF" w14:textId="2913EC7E" w:rsidR="007C3D4C" w:rsidRDefault="007C3D4C">
      <w:pPr>
        <w:pStyle w:val="TOC2"/>
        <w:rPr>
          <w:rFonts w:asciiTheme="minorHAnsi" w:hAnsiTheme="minorHAnsi" w:cstheme="minorBidi"/>
          <w:noProof/>
          <w:sz w:val="22"/>
          <w:szCs w:val="22"/>
          <w:lang w:eastAsia="en-GB"/>
        </w:rPr>
      </w:pPr>
      <w:r>
        <w:rPr>
          <w:noProof/>
          <w:lang w:eastAsia="zh-CN"/>
        </w:rPr>
        <w:t>5.4</w:t>
      </w:r>
      <w:r>
        <w:rPr>
          <w:rFonts w:asciiTheme="minorHAnsi"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_Toc122101416 \h </w:instrText>
      </w:r>
      <w:r>
        <w:rPr>
          <w:noProof/>
        </w:rPr>
      </w:r>
      <w:r>
        <w:rPr>
          <w:noProof/>
        </w:rPr>
        <w:fldChar w:fldCharType="separate"/>
      </w:r>
      <w:r>
        <w:rPr>
          <w:noProof/>
        </w:rPr>
        <w:t>159</w:t>
      </w:r>
      <w:r>
        <w:rPr>
          <w:noProof/>
        </w:rPr>
        <w:fldChar w:fldCharType="end"/>
      </w:r>
    </w:p>
    <w:p w14:paraId="5C92A872" w14:textId="1E311CBA" w:rsidR="007C3D4C" w:rsidRDefault="007C3D4C">
      <w:pPr>
        <w:pStyle w:val="TOC3"/>
        <w:rPr>
          <w:rFonts w:asciiTheme="minorHAnsi" w:hAnsiTheme="minorHAnsi" w:cstheme="minorBidi"/>
          <w:noProof/>
          <w:sz w:val="22"/>
          <w:szCs w:val="22"/>
          <w:lang w:eastAsia="en-GB"/>
        </w:rPr>
      </w:pPr>
      <w:r>
        <w:rPr>
          <w:noProof/>
        </w:rPr>
        <w:t>5.4.1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_Toc122101417 \h </w:instrText>
      </w:r>
      <w:r>
        <w:rPr>
          <w:noProof/>
        </w:rPr>
      </w:r>
      <w:r>
        <w:rPr>
          <w:noProof/>
        </w:rPr>
        <w:fldChar w:fldCharType="separate"/>
      </w:r>
      <w:r>
        <w:rPr>
          <w:noProof/>
        </w:rPr>
        <w:t>159</w:t>
      </w:r>
      <w:r>
        <w:rPr>
          <w:noProof/>
        </w:rPr>
        <w:fldChar w:fldCharType="end"/>
      </w:r>
    </w:p>
    <w:p w14:paraId="0154F22A" w14:textId="30E21B3C" w:rsidR="007C3D4C" w:rsidRDefault="007C3D4C">
      <w:pPr>
        <w:pStyle w:val="TOC3"/>
        <w:rPr>
          <w:rFonts w:asciiTheme="minorHAnsi" w:hAnsiTheme="minorHAnsi" w:cstheme="minorBidi"/>
          <w:noProof/>
          <w:sz w:val="22"/>
          <w:szCs w:val="22"/>
          <w:lang w:eastAsia="en-GB"/>
        </w:rPr>
      </w:pPr>
      <w:r>
        <w:rPr>
          <w:noProof/>
        </w:rPr>
        <w:t>5.4.2</w:t>
      </w:r>
      <w:r>
        <w:rPr>
          <w:rFonts w:asciiTheme="minorHAnsi"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_Toc122101418 \h </w:instrText>
      </w:r>
      <w:r>
        <w:rPr>
          <w:noProof/>
        </w:rPr>
      </w:r>
      <w:r>
        <w:rPr>
          <w:noProof/>
        </w:rPr>
        <w:fldChar w:fldCharType="separate"/>
      </w:r>
      <w:r>
        <w:rPr>
          <w:noProof/>
        </w:rPr>
        <w:t>162</w:t>
      </w:r>
      <w:r>
        <w:rPr>
          <w:noProof/>
        </w:rPr>
        <w:fldChar w:fldCharType="end"/>
      </w:r>
    </w:p>
    <w:p w14:paraId="32DAD315" w14:textId="2A97F690" w:rsidR="007C3D4C" w:rsidRDefault="007C3D4C">
      <w:pPr>
        <w:pStyle w:val="TOC4"/>
        <w:rPr>
          <w:rFonts w:asciiTheme="minorHAnsi" w:hAnsiTheme="minorHAnsi" w:cstheme="minorBidi"/>
          <w:noProof/>
          <w:sz w:val="22"/>
          <w:szCs w:val="22"/>
          <w:lang w:eastAsia="en-GB"/>
        </w:rPr>
      </w:pPr>
      <w:r>
        <w:rPr>
          <w:noProof/>
        </w:rPr>
        <w:t>5.4.2.1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_Toc122101419 \h </w:instrText>
      </w:r>
      <w:r>
        <w:rPr>
          <w:noProof/>
        </w:rPr>
      </w:r>
      <w:r>
        <w:rPr>
          <w:noProof/>
        </w:rPr>
        <w:fldChar w:fldCharType="separate"/>
      </w:r>
      <w:r>
        <w:rPr>
          <w:noProof/>
        </w:rPr>
        <w:t>162</w:t>
      </w:r>
      <w:r>
        <w:rPr>
          <w:noProof/>
        </w:rPr>
        <w:fldChar w:fldCharType="end"/>
      </w:r>
    </w:p>
    <w:p w14:paraId="0FE08B59" w14:textId="4D3E6BE7" w:rsidR="007C3D4C" w:rsidRDefault="007C3D4C">
      <w:pPr>
        <w:pStyle w:val="TOC4"/>
        <w:rPr>
          <w:rFonts w:asciiTheme="minorHAnsi" w:hAnsiTheme="minorHAnsi" w:cstheme="minorBidi"/>
          <w:noProof/>
          <w:sz w:val="22"/>
          <w:szCs w:val="22"/>
          <w:lang w:eastAsia="en-GB"/>
        </w:rPr>
      </w:pPr>
      <w:r>
        <w:rPr>
          <w:noProof/>
        </w:rPr>
        <w:t>5.4.2.2</w:t>
      </w:r>
      <w:r>
        <w:rPr>
          <w:rFonts w:asciiTheme="minorHAnsi" w:hAnsiTheme="minorHAnsi" w:cstheme="minorBid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_Toc122101420 \h </w:instrText>
      </w:r>
      <w:r>
        <w:rPr>
          <w:noProof/>
        </w:rPr>
      </w:r>
      <w:r>
        <w:rPr>
          <w:noProof/>
        </w:rPr>
        <w:fldChar w:fldCharType="separate"/>
      </w:r>
      <w:r>
        <w:rPr>
          <w:noProof/>
        </w:rPr>
        <w:t>163</w:t>
      </w:r>
      <w:r>
        <w:rPr>
          <w:noProof/>
        </w:rPr>
        <w:fldChar w:fldCharType="end"/>
      </w:r>
    </w:p>
    <w:p w14:paraId="344E9596" w14:textId="32C3D767" w:rsidR="007C3D4C" w:rsidRDefault="007C3D4C">
      <w:pPr>
        <w:pStyle w:val="TOC4"/>
        <w:rPr>
          <w:rFonts w:asciiTheme="minorHAnsi" w:hAnsiTheme="minorHAnsi" w:cstheme="minorBidi"/>
          <w:noProof/>
          <w:sz w:val="22"/>
          <w:szCs w:val="22"/>
          <w:lang w:eastAsia="en-GB"/>
        </w:rPr>
      </w:pPr>
      <w:r>
        <w:rPr>
          <w:noProof/>
        </w:rPr>
        <w:t>5.4.2.</w:t>
      </w:r>
      <w:r>
        <w:rPr>
          <w:noProof/>
          <w:lang w:eastAsia="zh-CN"/>
        </w:rPr>
        <w:t>3</w:t>
      </w:r>
      <w:r>
        <w:rPr>
          <w:rFonts w:asciiTheme="minorHAnsi" w:hAnsiTheme="minorHAnsi" w:cstheme="minorBid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_Toc122101421 \h </w:instrText>
      </w:r>
      <w:r>
        <w:rPr>
          <w:noProof/>
        </w:rPr>
      </w:r>
      <w:r>
        <w:rPr>
          <w:noProof/>
        </w:rPr>
        <w:fldChar w:fldCharType="separate"/>
      </w:r>
      <w:r>
        <w:rPr>
          <w:noProof/>
        </w:rPr>
        <w:t>164</w:t>
      </w:r>
      <w:r>
        <w:rPr>
          <w:noProof/>
        </w:rPr>
        <w:fldChar w:fldCharType="end"/>
      </w:r>
    </w:p>
    <w:p w14:paraId="45CD58D2" w14:textId="66FD539E" w:rsidR="007C3D4C" w:rsidRDefault="007C3D4C">
      <w:pPr>
        <w:pStyle w:val="TOC4"/>
        <w:rPr>
          <w:rFonts w:asciiTheme="minorHAnsi" w:hAnsiTheme="minorHAnsi" w:cstheme="minorBidi"/>
          <w:noProof/>
          <w:sz w:val="22"/>
          <w:szCs w:val="22"/>
          <w:lang w:eastAsia="en-GB"/>
        </w:rPr>
      </w:pPr>
      <w:r>
        <w:rPr>
          <w:noProof/>
        </w:rPr>
        <w:t>5.4.2.</w:t>
      </w:r>
      <w:r>
        <w:rPr>
          <w:noProof/>
          <w:lang w:eastAsia="zh-CN"/>
        </w:rPr>
        <w:t>4</w:t>
      </w:r>
      <w:r>
        <w:rPr>
          <w:rFonts w:asciiTheme="minorHAnsi" w:hAnsiTheme="minorHAnsi" w:cstheme="minorBid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_Toc122101422 \h </w:instrText>
      </w:r>
      <w:r>
        <w:rPr>
          <w:noProof/>
        </w:rPr>
      </w:r>
      <w:r>
        <w:rPr>
          <w:noProof/>
        </w:rPr>
        <w:fldChar w:fldCharType="separate"/>
      </w:r>
      <w:r>
        <w:rPr>
          <w:noProof/>
        </w:rPr>
        <w:t>166</w:t>
      </w:r>
      <w:r>
        <w:rPr>
          <w:noProof/>
        </w:rPr>
        <w:fldChar w:fldCharType="end"/>
      </w:r>
    </w:p>
    <w:p w14:paraId="71D550C2" w14:textId="0C9E67A4" w:rsidR="007C3D4C" w:rsidRDefault="007C3D4C">
      <w:pPr>
        <w:pStyle w:val="TOC4"/>
        <w:rPr>
          <w:rFonts w:asciiTheme="minorHAnsi" w:hAnsiTheme="minorHAnsi" w:cstheme="minorBidi"/>
          <w:noProof/>
          <w:sz w:val="22"/>
          <w:szCs w:val="22"/>
          <w:lang w:eastAsia="en-GB"/>
        </w:rPr>
      </w:pPr>
      <w:r>
        <w:rPr>
          <w:noProof/>
        </w:rPr>
        <w:t>5.4.2.</w:t>
      </w:r>
      <w:r>
        <w:rPr>
          <w:noProof/>
          <w:lang w:eastAsia="zh-CN"/>
        </w:rPr>
        <w:t>5</w:t>
      </w:r>
      <w:r>
        <w:rPr>
          <w:rFonts w:asciiTheme="minorHAnsi" w:hAnsiTheme="minorHAnsi" w:cstheme="minorBid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_Toc122101423 \h </w:instrText>
      </w:r>
      <w:r>
        <w:rPr>
          <w:noProof/>
        </w:rPr>
      </w:r>
      <w:r>
        <w:rPr>
          <w:noProof/>
        </w:rPr>
        <w:fldChar w:fldCharType="separate"/>
      </w:r>
      <w:r>
        <w:rPr>
          <w:noProof/>
        </w:rPr>
        <w:t>167</w:t>
      </w:r>
      <w:r>
        <w:rPr>
          <w:noProof/>
        </w:rPr>
        <w:fldChar w:fldCharType="end"/>
      </w:r>
    </w:p>
    <w:p w14:paraId="1F880A2E" w14:textId="35DF496F" w:rsidR="007C3D4C" w:rsidRDefault="007C3D4C">
      <w:pPr>
        <w:pStyle w:val="TOC4"/>
        <w:rPr>
          <w:rFonts w:asciiTheme="minorHAnsi" w:hAnsiTheme="minorHAnsi" w:cstheme="minorBidi"/>
          <w:noProof/>
          <w:sz w:val="22"/>
          <w:szCs w:val="22"/>
          <w:lang w:eastAsia="en-GB"/>
        </w:rPr>
      </w:pPr>
      <w:r>
        <w:rPr>
          <w:noProof/>
        </w:rPr>
        <w:t>5.4.2.</w:t>
      </w:r>
      <w:r>
        <w:rPr>
          <w:noProof/>
          <w:lang w:eastAsia="zh-CN"/>
        </w:rPr>
        <w:t>6</w:t>
      </w:r>
      <w:r>
        <w:rPr>
          <w:rFonts w:asciiTheme="minorHAnsi" w:hAnsiTheme="minorHAnsi" w:cstheme="minorBidi"/>
          <w:noProof/>
          <w:sz w:val="22"/>
          <w:szCs w:val="22"/>
          <w:lang w:eastAsia="en-GB"/>
        </w:rPr>
        <w:tab/>
      </w:r>
      <w:r>
        <w:rPr>
          <w:noProof/>
        </w:rPr>
        <w:t>Type: DataChangeNotify</w:t>
      </w:r>
      <w:r>
        <w:rPr>
          <w:noProof/>
        </w:rPr>
        <w:tab/>
      </w:r>
      <w:r>
        <w:rPr>
          <w:noProof/>
        </w:rPr>
        <w:fldChar w:fldCharType="begin" w:fldLock="1"/>
      </w:r>
      <w:r>
        <w:rPr>
          <w:noProof/>
        </w:rPr>
        <w:instrText xml:space="preserve"> PAGEREF _Toc122101424 \h </w:instrText>
      </w:r>
      <w:r>
        <w:rPr>
          <w:noProof/>
        </w:rPr>
      </w:r>
      <w:r>
        <w:rPr>
          <w:noProof/>
        </w:rPr>
        <w:fldChar w:fldCharType="separate"/>
      </w:r>
      <w:r>
        <w:rPr>
          <w:noProof/>
        </w:rPr>
        <w:t>168</w:t>
      </w:r>
      <w:r>
        <w:rPr>
          <w:noProof/>
        </w:rPr>
        <w:fldChar w:fldCharType="end"/>
      </w:r>
    </w:p>
    <w:p w14:paraId="40FB492C" w14:textId="7F73939D" w:rsidR="007C3D4C" w:rsidRDefault="007C3D4C">
      <w:pPr>
        <w:pStyle w:val="TOC4"/>
        <w:rPr>
          <w:rFonts w:asciiTheme="minorHAnsi" w:hAnsiTheme="minorHAnsi" w:cstheme="minorBidi"/>
          <w:noProof/>
          <w:sz w:val="22"/>
          <w:szCs w:val="22"/>
          <w:lang w:eastAsia="en-GB"/>
        </w:rPr>
      </w:pPr>
      <w:r>
        <w:rPr>
          <w:noProof/>
        </w:rPr>
        <w:t>5.4.2.</w:t>
      </w:r>
      <w:r>
        <w:rPr>
          <w:noProof/>
          <w:lang w:eastAsia="zh-CN"/>
        </w:rPr>
        <w:t>7</w:t>
      </w:r>
      <w:r>
        <w:rPr>
          <w:rFonts w:asciiTheme="minorHAnsi" w:hAnsiTheme="minorHAnsi" w:cstheme="minorBidi"/>
          <w:noProof/>
          <w:sz w:val="22"/>
          <w:szCs w:val="22"/>
          <w:lang w:eastAsia="en-GB"/>
        </w:rPr>
        <w:tab/>
      </w:r>
      <w:r>
        <w:rPr>
          <w:noProof/>
        </w:rPr>
        <w:t>Type: IdentityData</w:t>
      </w:r>
      <w:r>
        <w:rPr>
          <w:noProof/>
        </w:rPr>
        <w:tab/>
      </w:r>
      <w:r>
        <w:rPr>
          <w:noProof/>
        </w:rPr>
        <w:fldChar w:fldCharType="begin" w:fldLock="1"/>
      </w:r>
      <w:r>
        <w:rPr>
          <w:noProof/>
        </w:rPr>
        <w:instrText xml:space="preserve"> PAGEREF _Toc122101425 \h </w:instrText>
      </w:r>
      <w:r>
        <w:rPr>
          <w:noProof/>
        </w:rPr>
      </w:r>
      <w:r>
        <w:rPr>
          <w:noProof/>
        </w:rPr>
        <w:fldChar w:fldCharType="separate"/>
      </w:r>
      <w:r>
        <w:rPr>
          <w:noProof/>
        </w:rPr>
        <w:t>168</w:t>
      </w:r>
      <w:r>
        <w:rPr>
          <w:noProof/>
        </w:rPr>
        <w:fldChar w:fldCharType="end"/>
      </w:r>
    </w:p>
    <w:p w14:paraId="0332FB40" w14:textId="2A44C032" w:rsidR="007C3D4C" w:rsidRDefault="007C3D4C">
      <w:pPr>
        <w:pStyle w:val="TOC4"/>
        <w:rPr>
          <w:rFonts w:asciiTheme="minorHAnsi" w:hAnsiTheme="minorHAnsi" w:cstheme="minorBidi"/>
          <w:noProof/>
          <w:sz w:val="22"/>
          <w:szCs w:val="22"/>
          <w:lang w:eastAsia="en-GB"/>
        </w:rPr>
      </w:pPr>
      <w:r>
        <w:rPr>
          <w:noProof/>
        </w:rPr>
        <w:t>5.4.2.8</w:t>
      </w:r>
      <w:r>
        <w:rPr>
          <w:rFonts w:asciiTheme="minorHAnsi" w:hAnsiTheme="minorHAnsi" w:cstheme="minorBidi"/>
          <w:noProof/>
          <w:sz w:val="22"/>
          <w:szCs w:val="22"/>
          <w:lang w:eastAsia="en-GB"/>
        </w:rPr>
        <w:tab/>
      </w:r>
      <w:r>
        <w:rPr>
          <w:noProof/>
        </w:rPr>
        <w:t>Type: ProvisionedDataSets</w:t>
      </w:r>
      <w:r>
        <w:rPr>
          <w:noProof/>
        </w:rPr>
        <w:tab/>
      </w:r>
      <w:r>
        <w:rPr>
          <w:noProof/>
        </w:rPr>
        <w:fldChar w:fldCharType="begin" w:fldLock="1"/>
      </w:r>
      <w:r>
        <w:rPr>
          <w:noProof/>
        </w:rPr>
        <w:instrText xml:space="preserve"> PAGEREF _Toc122101426 \h </w:instrText>
      </w:r>
      <w:r>
        <w:rPr>
          <w:noProof/>
        </w:rPr>
      </w:r>
      <w:r>
        <w:rPr>
          <w:noProof/>
        </w:rPr>
        <w:fldChar w:fldCharType="separate"/>
      </w:r>
      <w:r>
        <w:rPr>
          <w:noProof/>
        </w:rPr>
        <w:t>169</w:t>
      </w:r>
      <w:r>
        <w:rPr>
          <w:noProof/>
        </w:rPr>
        <w:fldChar w:fldCharType="end"/>
      </w:r>
    </w:p>
    <w:p w14:paraId="55DD66B1" w14:textId="2AC1D838" w:rsidR="007C3D4C" w:rsidRDefault="007C3D4C">
      <w:pPr>
        <w:pStyle w:val="TOC4"/>
        <w:rPr>
          <w:rFonts w:asciiTheme="minorHAnsi" w:hAnsiTheme="minorHAnsi" w:cstheme="minorBidi"/>
          <w:noProof/>
          <w:sz w:val="22"/>
          <w:szCs w:val="22"/>
          <w:lang w:eastAsia="en-GB"/>
        </w:rPr>
      </w:pPr>
      <w:r>
        <w:rPr>
          <w:noProof/>
        </w:rPr>
        <w:t>5.4.2.</w:t>
      </w:r>
      <w:r>
        <w:rPr>
          <w:noProof/>
          <w:lang w:eastAsia="zh-CN"/>
        </w:rPr>
        <w:t>9</w:t>
      </w:r>
      <w:r>
        <w:rPr>
          <w:rFonts w:asciiTheme="minorHAnsi" w:hAnsiTheme="minorHAnsi" w:cstheme="minorBidi"/>
          <w:noProof/>
          <w:sz w:val="22"/>
          <w:szCs w:val="22"/>
          <w:lang w:eastAsia="en-GB"/>
        </w:rPr>
        <w:tab/>
      </w:r>
      <w:r>
        <w:rPr>
          <w:noProof/>
        </w:rPr>
        <w:t>Type: SorData</w:t>
      </w:r>
      <w:r>
        <w:rPr>
          <w:noProof/>
        </w:rPr>
        <w:tab/>
      </w:r>
      <w:r>
        <w:rPr>
          <w:noProof/>
        </w:rPr>
        <w:fldChar w:fldCharType="begin" w:fldLock="1"/>
      </w:r>
      <w:r>
        <w:rPr>
          <w:noProof/>
        </w:rPr>
        <w:instrText xml:space="preserve"> PAGEREF _Toc122101427 \h </w:instrText>
      </w:r>
      <w:r>
        <w:rPr>
          <w:noProof/>
        </w:rPr>
      </w:r>
      <w:r>
        <w:rPr>
          <w:noProof/>
        </w:rPr>
        <w:fldChar w:fldCharType="separate"/>
      </w:r>
      <w:r>
        <w:rPr>
          <w:noProof/>
        </w:rPr>
        <w:t>169</w:t>
      </w:r>
      <w:r>
        <w:rPr>
          <w:noProof/>
        </w:rPr>
        <w:fldChar w:fldCharType="end"/>
      </w:r>
    </w:p>
    <w:p w14:paraId="29B98718" w14:textId="1CAE8189" w:rsidR="007C3D4C" w:rsidRDefault="007C3D4C">
      <w:pPr>
        <w:pStyle w:val="TOC4"/>
        <w:rPr>
          <w:rFonts w:asciiTheme="minorHAnsi" w:hAnsiTheme="minorHAnsi" w:cstheme="minorBidi"/>
          <w:noProof/>
          <w:sz w:val="22"/>
          <w:szCs w:val="22"/>
          <w:lang w:eastAsia="en-GB"/>
        </w:rPr>
      </w:pPr>
      <w:r>
        <w:rPr>
          <w:noProof/>
        </w:rPr>
        <w:t>5.4.2.</w:t>
      </w:r>
      <w:r>
        <w:rPr>
          <w:noProof/>
          <w:lang w:eastAsia="zh-CN"/>
        </w:rPr>
        <w:t>9A</w:t>
      </w:r>
      <w:r>
        <w:rPr>
          <w:rFonts w:asciiTheme="minorHAnsi" w:hAnsiTheme="minorHAnsi" w:cstheme="minorBidi"/>
          <w:noProof/>
          <w:sz w:val="22"/>
          <w:szCs w:val="22"/>
          <w:lang w:eastAsia="en-GB"/>
        </w:rPr>
        <w:tab/>
      </w:r>
      <w:r>
        <w:rPr>
          <w:noProof/>
        </w:rPr>
        <w:t>Type: UpuData</w:t>
      </w:r>
      <w:r>
        <w:rPr>
          <w:noProof/>
        </w:rPr>
        <w:tab/>
      </w:r>
      <w:r>
        <w:rPr>
          <w:noProof/>
        </w:rPr>
        <w:fldChar w:fldCharType="begin" w:fldLock="1"/>
      </w:r>
      <w:r>
        <w:rPr>
          <w:noProof/>
        </w:rPr>
        <w:instrText xml:space="preserve"> PAGEREF _Toc122101428 \h </w:instrText>
      </w:r>
      <w:r>
        <w:rPr>
          <w:noProof/>
        </w:rPr>
      </w:r>
      <w:r>
        <w:rPr>
          <w:noProof/>
        </w:rPr>
        <w:fldChar w:fldCharType="separate"/>
      </w:r>
      <w:r>
        <w:rPr>
          <w:noProof/>
        </w:rPr>
        <w:t>170</w:t>
      </w:r>
      <w:r>
        <w:rPr>
          <w:noProof/>
        </w:rPr>
        <w:fldChar w:fldCharType="end"/>
      </w:r>
    </w:p>
    <w:p w14:paraId="4D8078B0" w14:textId="1C8F3A0E" w:rsidR="007C3D4C" w:rsidRPr="007C3D4C" w:rsidRDefault="007C3D4C">
      <w:pPr>
        <w:pStyle w:val="TOC4"/>
        <w:rPr>
          <w:rFonts w:asciiTheme="minorHAnsi" w:hAnsiTheme="minorHAnsi" w:cstheme="minorBidi"/>
          <w:noProof/>
          <w:sz w:val="22"/>
          <w:szCs w:val="22"/>
          <w:lang w:val="fi-FI" w:eastAsia="en-GB"/>
        </w:rPr>
      </w:pPr>
      <w:r w:rsidRPr="007C3D4C">
        <w:rPr>
          <w:noProof/>
          <w:lang w:val="fi-FI"/>
        </w:rPr>
        <w:t>5.4.2.</w:t>
      </w:r>
      <w:r w:rsidRPr="007C3D4C">
        <w:rPr>
          <w:noProof/>
          <w:lang w:val="fi-FI" w:eastAsia="zh-CN"/>
        </w:rPr>
        <w:t>9B</w:t>
      </w:r>
      <w:r w:rsidRPr="007C3D4C">
        <w:rPr>
          <w:rFonts w:asciiTheme="minorHAnsi" w:hAnsiTheme="minorHAnsi" w:cstheme="minorBidi"/>
          <w:noProof/>
          <w:sz w:val="22"/>
          <w:szCs w:val="22"/>
          <w:lang w:val="fi-FI" w:eastAsia="en-GB"/>
        </w:rPr>
        <w:tab/>
      </w:r>
      <w:r w:rsidRPr="007C3D4C">
        <w:rPr>
          <w:noProof/>
          <w:lang w:val="fi-FI"/>
        </w:rPr>
        <w:t>Type: NssaiAckData</w:t>
      </w:r>
      <w:r w:rsidRPr="007C3D4C">
        <w:rPr>
          <w:noProof/>
          <w:lang w:val="fi-FI"/>
        </w:rPr>
        <w:tab/>
      </w:r>
      <w:r>
        <w:rPr>
          <w:noProof/>
        </w:rPr>
        <w:fldChar w:fldCharType="begin" w:fldLock="1"/>
      </w:r>
      <w:r w:rsidRPr="007C3D4C">
        <w:rPr>
          <w:noProof/>
          <w:lang w:val="fi-FI"/>
        </w:rPr>
        <w:instrText xml:space="preserve"> PAGEREF _Toc122101429 \h </w:instrText>
      </w:r>
      <w:r>
        <w:rPr>
          <w:noProof/>
        </w:rPr>
      </w:r>
      <w:r>
        <w:rPr>
          <w:noProof/>
        </w:rPr>
        <w:fldChar w:fldCharType="separate"/>
      </w:r>
      <w:r w:rsidRPr="007C3D4C">
        <w:rPr>
          <w:noProof/>
          <w:lang w:val="fi-FI"/>
        </w:rPr>
        <w:t>170</w:t>
      </w:r>
      <w:r>
        <w:rPr>
          <w:noProof/>
        </w:rPr>
        <w:fldChar w:fldCharType="end"/>
      </w:r>
    </w:p>
    <w:p w14:paraId="54A2D107" w14:textId="71577B43" w:rsidR="007C3D4C" w:rsidRPr="007C3D4C" w:rsidRDefault="007C3D4C">
      <w:pPr>
        <w:pStyle w:val="TOC4"/>
        <w:rPr>
          <w:rFonts w:asciiTheme="minorHAnsi" w:hAnsiTheme="minorHAnsi" w:cstheme="minorBidi"/>
          <w:noProof/>
          <w:sz w:val="22"/>
          <w:szCs w:val="22"/>
          <w:lang w:val="fi-FI" w:eastAsia="en-GB"/>
        </w:rPr>
      </w:pPr>
      <w:r w:rsidRPr="007C3D4C">
        <w:rPr>
          <w:noProof/>
          <w:lang w:val="fi-FI"/>
        </w:rPr>
        <w:t>5.4.2.</w:t>
      </w:r>
      <w:r w:rsidRPr="007C3D4C">
        <w:rPr>
          <w:noProof/>
          <w:lang w:val="fi-FI" w:eastAsia="zh-CN"/>
        </w:rPr>
        <w:t>9C</w:t>
      </w:r>
      <w:r w:rsidRPr="007C3D4C">
        <w:rPr>
          <w:rFonts w:asciiTheme="minorHAnsi" w:hAnsiTheme="minorHAnsi" w:cstheme="minorBidi"/>
          <w:noProof/>
          <w:sz w:val="22"/>
          <w:szCs w:val="22"/>
          <w:lang w:val="fi-FI" w:eastAsia="en-GB"/>
        </w:rPr>
        <w:tab/>
      </w:r>
      <w:r w:rsidRPr="007C3D4C">
        <w:rPr>
          <w:noProof/>
          <w:lang w:val="fi-FI"/>
        </w:rPr>
        <w:t>Type: CagAckData</w:t>
      </w:r>
      <w:r w:rsidRPr="007C3D4C">
        <w:rPr>
          <w:noProof/>
          <w:lang w:val="fi-FI"/>
        </w:rPr>
        <w:tab/>
      </w:r>
      <w:r>
        <w:rPr>
          <w:noProof/>
        </w:rPr>
        <w:fldChar w:fldCharType="begin" w:fldLock="1"/>
      </w:r>
      <w:r w:rsidRPr="007C3D4C">
        <w:rPr>
          <w:noProof/>
          <w:lang w:val="fi-FI"/>
        </w:rPr>
        <w:instrText xml:space="preserve"> PAGEREF _Toc122101430 \h </w:instrText>
      </w:r>
      <w:r>
        <w:rPr>
          <w:noProof/>
        </w:rPr>
      </w:r>
      <w:r>
        <w:rPr>
          <w:noProof/>
        </w:rPr>
        <w:fldChar w:fldCharType="separate"/>
      </w:r>
      <w:r w:rsidRPr="007C3D4C">
        <w:rPr>
          <w:noProof/>
          <w:lang w:val="fi-FI"/>
        </w:rPr>
        <w:t>170</w:t>
      </w:r>
      <w:r>
        <w:rPr>
          <w:noProof/>
        </w:rPr>
        <w:fldChar w:fldCharType="end"/>
      </w:r>
    </w:p>
    <w:p w14:paraId="0539D243" w14:textId="61DEF983" w:rsidR="007C3D4C" w:rsidRPr="007C3D4C" w:rsidRDefault="007C3D4C">
      <w:pPr>
        <w:pStyle w:val="TOC4"/>
        <w:rPr>
          <w:rFonts w:asciiTheme="minorHAnsi" w:hAnsiTheme="minorHAnsi" w:cstheme="minorBidi"/>
          <w:noProof/>
          <w:sz w:val="22"/>
          <w:szCs w:val="22"/>
          <w:lang w:val="fi-FI" w:eastAsia="en-GB"/>
        </w:rPr>
      </w:pPr>
      <w:r w:rsidRPr="001D2C90">
        <w:rPr>
          <w:noProof/>
          <w:lang w:val="fi-FI"/>
        </w:rPr>
        <w:t>5.4.2.</w:t>
      </w:r>
      <w:r w:rsidRPr="001D2C90">
        <w:rPr>
          <w:noProof/>
          <w:lang w:val="fi-FI" w:eastAsia="zh-CN"/>
        </w:rPr>
        <w:t>10</w:t>
      </w:r>
      <w:r w:rsidRPr="007C3D4C">
        <w:rPr>
          <w:rFonts w:asciiTheme="minorHAnsi" w:hAnsiTheme="minorHAnsi" w:cstheme="minorBidi"/>
          <w:noProof/>
          <w:sz w:val="22"/>
          <w:szCs w:val="22"/>
          <w:lang w:val="fi-FI" w:eastAsia="en-GB"/>
        </w:rPr>
        <w:tab/>
      </w:r>
      <w:r w:rsidRPr="001D2C90">
        <w:rPr>
          <w:noProof/>
          <w:lang w:val="fi-FI" w:eastAsia="zh-CN"/>
        </w:rPr>
        <w:t>Void</w:t>
      </w:r>
      <w:r w:rsidRPr="007C3D4C">
        <w:rPr>
          <w:noProof/>
          <w:lang w:val="fi-FI"/>
        </w:rPr>
        <w:tab/>
      </w:r>
      <w:r>
        <w:rPr>
          <w:noProof/>
        </w:rPr>
        <w:fldChar w:fldCharType="begin" w:fldLock="1"/>
      </w:r>
      <w:r w:rsidRPr="007C3D4C">
        <w:rPr>
          <w:noProof/>
          <w:lang w:val="fi-FI"/>
        </w:rPr>
        <w:instrText xml:space="preserve"> PAGEREF _Toc122101431 \h </w:instrText>
      </w:r>
      <w:r>
        <w:rPr>
          <w:noProof/>
        </w:rPr>
      </w:r>
      <w:r>
        <w:rPr>
          <w:noProof/>
        </w:rPr>
        <w:fldChar w:fldCharType="separate"/>
      </w:r>
      <w:r w:rsidRPr="007C3D4C">
        <w:rPr>
          <w:noProof/>
          <w:lang w:val="fi-FI"/>
        </w:rPr>
        <w:t>170</w:t>
      </w:r>
      <w:r>
        <w:rPr>
          <w:noProof/>
        </w:rPr>
        <w:fldChar w:fldCharType="end"/>
      </w:r>
    </w:p>
    <w:p w14:paraId="16440A37" w14:textId="5E6029C7" w:rsidR="007C3D4C" w:rsidRPr="007C3D4C" w:rsidRDefault="007C3D4C">
      <w:pPr>
        <w:pStyle w:val="TOC4"/>
        <w:rPr>
          <w:rFonts w:asciiTheme="minorHAnsi" w:hAnsiTheme="minorHAnsi" w:cstheme="minorBidi"/>
          <w:noProof/>
          <w:sz w:val="22"/>
          <w:szCs w:val="22"/>
          <w:lang w:val="fi-FI" w:eastAsia="en-GB"/>
        </w:rPr>
      </w:pPr>
      <w:r w:rsidRPr="001D2C90">
        <w:rPr>
          <w:noProof/>
          <w:lang w:val="fi-FI"/>
        </w:rPr>
        <w:t>5.4.2.</w:t>
      </w:r>
      <w:r w:rsidRPr="001D2C90">
        <w:rPr>
          <w:noProof/>
          <w:lang w:val="fi-FI" w:eastAsia="zh-CN"/>
        </w:rPr>
        <w:t>11</w:t>
      </w:r>
      <w:r w:rsidRPr="007C3D4C">
        <w:rPr>
          <w:rFonts w:asciiTheme="minorHAnsi" w:hAnsiTheme="minorHAnsi" w:cstheme="minorBidi"/>
          <w:noProof/>
          <w:sz w:val="22"/>
          <w:szCs w:val="22"/>
          <w:lang w:val="fi-FI" w:eastAsia="en-GB"/>
        </w:rPr>
        <w:tab/>
      </w:r>
      <w:r w:rsidRPr="001D2C90">
        <w:rPr>
          <w:noProof/>
          <w:lang w:val="fi-FI" w:eastAsia="zh-CN"/>
        </w:rPr>
        <w:t>Void</w:t>
      </w:r>
      <w:r w:rsidRPr="007C3D4C">
        <w:rPr>
          <w:noProof/>
          <w:lang w:val="fi-FI"/>
        </w:rPr>
        <w:tab/>
      </w:r>
      <w:r>
        <w:rPr>
          <w:noProof/>
        </w:rPr>
        <w:fldChar w:fldCharType="begin" w:fldLock="1"/>
      </w:r>
      <w:r w:rsidRPr="007C3D4C">
        <w:rPr>
          <w:noProof/>
          <w:lang w:val="fi-FI"/>
        </w:rPr>
        <w:instrText xml:space="preserve"> PAGEREF _Toc122101432 \h </w:instrText>
      </w:r>
      <w:r>
        <w:rPr>
          <w:noProof/>
        </w:rPr>
      </w:r>
      <w:r>
        <w:rPr>
          <w:noProof/>
        </w:rPr>
        <w:fldChar w:fldCharType="separate"/>
      </w:r>
      <w:r w:rsidRPr="007C3D4C">
        <w:rPr>
          <w:noProof/>
          <w:lang w:val="fi-FI"/>
        </w:rPr>
        <w:t>170</w:t>
      </w:r>
      <w:r>
        <w:rPr>
          <w:noProof/>
        </w:rPr>
        <w:fldChar w:fldCharType="end"/>
      </w:r>
    </w:p>
    <w:p w14:paraId="4B48AA75" w14:textId="1507D831" w:rsidR="007C3D4C" w:rsidRPr="007C3D4C" w:rsidRDefault="007C3D4C">
      <w:pPr>
        <w:pStyle w:val="TOC4"/>
        <w:rPr>
          <w:rFonts w:asciiTheme="minorHAnsi" w:hAnsiTheme="minorHAnsi" w:cstheme="minorBidi"/>
          <w:noProof/>
          <w:sz w:val="22"/>
          <w:szCs w:val="22"/>
          <w:lang w:val="fi-FI" w:eastAsia="en-GB"/>
        </w:rPr>
      </w:pPr>
      <w:r w:rsidRPr="001D2C90">
        <w:rPr>
          <w:noProof/>
          <w:lang w:val="fi-FI"/>
        </w:rPr>
        <w:t>5.4.2.</w:t>
      </w:r>
      <w:r w:rsidRPr="001D2C90">
        <w:rPr>
          <w:noProof/>
          <w:lang w:val="fi-FI" w:eastAsia="zh-CN"/>
        </w:rPr>
        <w:t>12</w:t>
      </w:r>
      <w:r w:rsidRPr="007C3D4C">
        <w:rPr>
          <w:rFonts w:asciiTheme="minorHAnsi" w:hAnsiTheme="minorHAnsi" w:cstheme="minorBidi"/>
          <w:noProof/>
          <w:sz w:val="22"/>
          <w:szCs w:val="22"/>
          <w:lang w:val="fi-FI" w:eastAsia="en-GB"/>
        </w:rPr>
        <w:tab/>
      </w:r>
      <w:r w:rsidRPr="001D2C90">
        <w:rPr>
          <w:noProof/>
          <w:lang w:val="fi-FI" w:eastAsia="zh-CN"/>
        </w:rPr>
        <w:t>Void</w:t>
      </w:r>
      <w:r w:rsidRPr="007C3D4C">
        <w:rPr>
          <w:noProof/>
          <w:lang w:val="fi-FI"/>
        </w:rPr>
        <w:tab/>
      </w:r>
      <w:r>
        <w:rPr>
          <w:noProof/>
        </w:rPr>
        <w:fldChar w:fldCharType="begin" w:fldLock="1"/>
      </w:r>
      <w:r w:rsidRPr="007C3D4C">
        <w:rPr>
          <w:noProof/>
          <w:lang w:val="fi-FI"/>
        </w:rPr>
        <w:instrText xml:space="preserve"> PAGEREF _Toc122101433 \h </w:instrText>
      </w:r>
      <w:r>
        <w:rPr>
          <w:noProof/>
        </w:rPr>
      </w:r>
      <w:r>
        <w:rPr>
          <w:noProof/>
        </w:rPr>
        <w:fldChar w:fldCharType="separate"/>
      </w:r>
      <w:r w:rsidRPr="007C3D4C">
        <w:rPr>
          <w:noProof/>
          <w:lang w:val="fi-FI"/>
        </w:rPr>
        <w:t>170</w:t>
      </w:r>
      <w:r>
        <w:rPr>
          <w:noProof/>
        </w:rPr>
        <w:fldChar w:fldCharType="end"/>
      </w:r>
    </w:p>
    <w:p w14:paraId="3DC03979" w14:textId="3451C0D7" w:rsidR="007C3D4C" w:rsidRPr="007C3D4C" w:rsidRDefault="007C3D4C">
      <w:pPr>
        <w:pStyle w:val="TOC4"/>
        <w:rPr>
          <w:rFonts w:asciiTheme="minorHAnsi" w:hAnsiTheme="minorHAnsi" w:cstheme="minorBidi"/>
          <w:noProof/>
          <w:sz w:val="22"/>
          <w:szCs w:val="22"/>
          <w:lang w:val="fi-FI" w:eastAsia="en-GB"/>
        </w:rPr>
      </w:pPr>
      <w:r w:rsidRPr="001D2C90">
        <w:rPr>
          <w:noProof/>
          <w:lang w:val="fi-FI"/>
        </w:rPr>
        <w:t>5.4.2.</w:t>
      </w:r>
      <w:r w:rsidRPr="001D2C90">
        <w:rPr>
          <w:noProof/>
          <w:lang w:val="fi-FI" w:eastAsia="zh-CN"/>
        </w:rPr>
        <w:t>13</w:t>
      </w:r>
      <w:r w:rsidRPr="007C3D4C">
        <w:rPr>
          <w:rFonts w:asciiTheme="minorHAnsi" w:hAnsiTheme="minorHAnsi" w:cstheme="minorBidi"/>
          <w:noProof/>
          <w:sz w:val="22"/>
          <w:szCs w:val="22"/>
          <w:lang w:val="fi-FI" w:eastAsia="en-GB"/>
        </w:rPr>
        <w:tab/>
      </w:r>
      <w:r w:rsidRPr="001D2C90">
        <w:rPr>
          <w:noProof/>
          <w:lang w:val="fi-FI" w:eastAsia="zh-CN"/>
        </w:rPr>
        <w:t>Void</w:t>
      </w:r>
      <w:r w:rsidRPr="007C3D4C">
        <w:rPr>
          <w:noProof/>
          <w:lang w:val="fi-FI"/>
        </w:rPr>
        <w:tab/>
      </w:r>
      <w:r>
        <w:rPr>
          <w:noProof/>
        </w:rPr>
        <w:fldChar w:fldCharType="begin" w:fldLock="1"/>
      </w:r>
      <w:r w:rsidRPr="007C3D4C">
        <w:rPr>
          <w:noProof/>
          <w:lang w:val="fi-FI"/>
        </w:rPr>
        <w:instrText xml:space="preserve"> PAGEREF _Toc122101434 \h </w:instrText>
      </w:r>
      <w:r>
        <w:rPr>
          <w:noProof/>
        </w:rPr>
      </w:r>
      <w:r>
        <w:rPr>
          <w:noProof/>
        </w:rPr>
        <w:fldChar w:fldCharType="separate"/>
      </w:r>
      <w:r w:rsidRPr="007C3D4C">
        <w:rPr>
          <w:noProof/>
          <w:lang w:val="fi-FI"/>
        </w:rPr>
        <w:t>170</w:t>
      </w:r>
      <w:r>
        <w:rPr>
          <w:noProof/>
        </w:rPr>
        <w:fldChar w:fldCharType="end"/>
      </w:r>
    </w:p>
    <w:p w14:paraId="1269B12C" w14:textId="3BF44CC7" w:rsidR="007C3D4C" w:rsidRPr="007C3D4C" w:rsidRDefault="007C3D4C">
      <w:pPr>
        <w:pStyle w:val="TOC4"/>
        <w:rPr>
          <w:rFonts w:asciiTheme="minorHAnsi" w:hAnsiTheme="minorHAnsi" w:cstheme="minorBidi"/>
          <w:noProof/>
          <w:sz w:val="22"/>
          <w:szCs w:val="22"/>
          <w:lang w:val="fi-FI" w:eastAsia="en-GB"/>
        </w:rPr>
      </w:pPr>
      <w:r w:rsidRPr="001D2C90">
        <w:rPr>
          <w:noProof/>
          <w:lang w:val="fi-FI"/>
        </w:rPr>
        <w:t>5.4.2.</w:t>
      </w:r>
      <w:r w:rsidRPr="001D2C90">
        <w:rPr>
          <w:noProof/>
          <w:lang w:val="fi-FI" w:eastAsia="zh-CN"/>
        </w:rPr>
        <w:t>14</w:t>
      </w:r>
      <w:r w:rsidRPr="007C3D4C">
        <w:rPr>
          <w:rFonts w:asciiTheme="minorHAnsi" w:hAnsiTheme="minorHAnsi" w:cstheme="minorBidi"/>
          <w:noProof/>
          <w:sz w:val="22"/>
          <w:szCs w:val="22"/>
          <w:lang w:val="fi-FI" w:eastAsia="en-GB"/>
        </w:rPr>
        <w:tab/>
      </w:r>
      <w:r w:rsidRPr="001D2C90">
        <w:rPr>
          <w:noProof/>
          <w:lang w:val="fi-FI" w:eastAsia="zh-CN"/>
        </w:rPr>
        <w:t>Void</w:t>
      </w:r>
      <w:r w:rsidRPr="007C3D4C">
        <w:rPr>
          <w:noProof/>
          <w:lang w:val="fi-FI"/>
        </w:rPr>
        <w:tab/>
      </w:r>
      <w:r>
        <w:rPr>
          <w:noProof/>
        </w:rPr>
        <w:fldChar w:fldCharType="begin" w:fldLock="1"/>
      </w:r>
      <w:r w:rsidRPr="007C3D4C">
        <w:rPr>
          <w:noProof/>
          <w:lang w:val="fi-FI"/>
        </w:rPr>
        <w:instrText xml:space="preserve"> PAGEREF _Toc122101435 \h </w:instrText>
      </w:r>
      <w:r>
        <w:rPr>
          <w:noProof/>
        </w:rPr>
      </w:r>
      <w:r>
        <w:rPr>
          <w:noProof/>
        </w:rPr>
        <w:fldChar w:fldCharType="separate"/>
      </w:r>
      <w:r w:rsidRPr="007C3D4C">
        <w:rPr>
          <w:noProof/>
          <w:lang w:val="fi-FI"/>
        </w:rPr>
        <w:t>170</w:t>
      </w:r>
      <w:r>
        <w:rPr>
          <w:noProof/>
        </w:rPr>
        <w:fldChar w:fldCharType="end"/>
      </w:r>
    </w:p>
    <w:p w14:paraId="7BBEB322" w14:textId="7976BF0E" w:rsidR="007C3D4C" w:rsidRPr="007C3D4C" w:rsidRDefault="007C3D4C">
      <w:pPr>
        <w:pStyle w:val="TOC4"/>
        <w:rPr>
          <w:rFonts w:asciiTheme="minorHAnsi" w:hAnsiTheme="minorHAnsi" w:cstheme="minorBidi"/>
          <w:noProof/>
          <w:sz w:val="22"/>
          <w:szCs w:val="22"/>
          <w:lang w:val="fi-FI" w:eastAsia="en-GB"/>
        </w:rPr>
      </w:pPr>
      <w:r w:rsidRPr="001D2C90">
        <w:rPr>
          <w:noProof/>
          <w:lang w:val="fi-FI"/>
        </w:rPr>
        <w:t>5.4.2.</w:t>
      </w:r>
      <w:r w:rsidRPr="001D2C90">
        <w:rPr>
          <w:noProof/>
          <w:lang w:val="fi-FI" w:eastAsia="zh-CN"/>
        </w:rPr>
        <w:t>15</w:t>
      </w:r>
      <w:r w:rsidRPr="007C3D4C">
        <w:rPr>
          <w:rFonts w:asciiTheme="minorHAnsi" w:hAnsiTheme="minorHAnsi" w:cstheme="minorBidi"/>
          <w:noProof/>
          <w:sz w:val="22"/>
          <w:szCs w:val="22"/>
          <w:lang w:val="fi-FI" w:eastAsia="en-GB"/>
        </w:rPr>
        <w:tab/>
      </w:r>
      <w:r w:rsidRPr="001D2C90">
        <w:rPr>
          <w:noProof/>
          <w:lang w:val="fi-FI" w:eastAsia="zh-CN"/>
        </w:rPr>
        <w:t>Void</w:t>
      </w:r>
      <w:r w:rsidRPr="007C3D4C">
        <w:rPr>
          <w:noProof/>
          <w:lang w:val="fi-FI"/>
        </w:rPr>
        <w:tab/>
      </w:r>
      <w:r>
        <w:rPr>
          <w:noProof/>
        </w:rPr>
        <w:fldChar w:fldCharType="begin" w:fldLock="1"/>
      </w:r>
      <w:r w:rsidRPr="007C3D4C">
        <w:rPr>
          <w:noProof/>
          <w:lang w:val="fi-FI"/>
        </w:rPr>
        <w:instrText xml:space="preserve"> PAGEREF _Toc122101436 \h </w:instrText>
      </w:r>
      <w:r>
        <w:rPr>
          <w:noProof/>
        </w:rPr>
      </w:r>
      <w:r>
        <w:rPr>
          <w:noProof/>
        </w:rPr>
        <w:fldChar w:fldCharType="separate"/>
      </w:r>
      <w:r w:rsidRPr="007C3D4C">
        <w:rPr>
          <w:noProof/>
          <w:lang w:val="fi-FI"/>
        </w:rPr>
        <w:t>171</w:t>
      </w:r>
      <w:r>
        <w:rPr>
          <w:noProof/>
        </w:rPr>
        <w:fldChar w:fldCharType="end"/>
      </w:r>
    </w:p>
    <w:p w14:paraId="5DEB0A7F" w14:textId="04520B3A" w:rsidR="007C3D4C" w:rsidRDefault="007C3D4C">
      <w:pPr>
        <w:pStyle w:val="TOC4"/>
        <w:rPr>
          <w:rFonts w:asciiTheme="minorHAnsi" w:hAnsiTheme="minorHAnsi" w:cstheme="minorBidi"/>
          <w:noProof/>
          <w:sz w:val="22"/>
          <w:szCs w:val="22"/>
          <w:lang w:eastAsia="en-GB"/>
        </w:rPr>
      </w:pPr>
      <w:r>
        <w:rPr>
          <w:noProof/>
        </w:rPr>
        <w:t>5.4.2.</w:t>
      </w:r>
      <w:r>
        <w:rPr>
          <w:noProof/>
          <w:lang w:eastAsia="zh-CN"/>
        </w:rPr>
        <w:t>16</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_Toc122101437 \h </w:instrText>
      </w:r>
      <w:r>
        <w:rPr>
          <w:noProof/>
        </w:rPr>
      </w:r>
      <w:r>
        <w:rPr>
          <w:noProof/>
        </w:rPr>
        <w:fldChar w:fldCharType="separate"/>
      </w:r>
      <w:r>
        <w:rPr>
          <w:noProof/>
        </w:rPr>
        <w:t>171</w:t>
      </w:r>
      <w:r>
        <w:rPr>
          <w:noProof/>
        </w:rPr>
        <w:fldChar w:fldCharType="end"/>
      </w:r>
    </w:p>
    <w:p w14:paraId="1CFEA0C0" w14:textId="77C534A5" w:rsidR="007C3D4C" w:rsidRDefault="007C3D4C">
      <w:pPr>
        <w:pStyle w:val="TOC4"/>
        <w:rPr>
          <w:rFonts w:asciiTheme="minorHAnsi" w:hAnsiTheme="minorHAnsi" w:cstheme="minorBidi"/>
          <w:noProof/>
          <w:sz w:val="22"/>
          <w:szCs w:val="22"/>
          <w:lang w:eastAsia="en-GB"/>
        </w:rPr>
      </w:pPr>
      <w:r>
        <w:rPr>
          <w:noProof/>
        </w:rPr>
        <w:t>5.4.2.</w:t>
      </w:r>
      <w:r>
        <w:rPr>
          <w:noProof/>
          <w:lang w:eastAsia="zh-CN"/>
        </w:rPr>
        <w:t>17</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_Toc122101438 \h </w:instrText>
      </w:r>
      <w:r>
        <w:rPr>
          <w:noProof/>
        </w:rPr>
      </w:r>
      <w:r>
        <w:rPr>
          <w:noProof/>
        </w:rPr>
        <w:fldChar w:fldCharType="separate"/>
      </w:r>
      <w:r>
        <w:rPr>
          <w:noProof/>
        </w:rPr>
        <w:t>171</w:t>
      </w:r>
      <w:r>
        <w:rPr>
          <w:noProof/>
        </w:rPr>
        <w:fldChar w:fldCharType="end"/>
      </w:r>
    </w:p>
    <w:p w14:paraId="6F69ADD4" w14:textId="6101C9D6" w:rsidR="007C3D4C" w:rsidRDefault="007C3D4C">
      <w:pPr>
        <w:pStyle w:val="TOC4"/>
        <w:rPr>
          <w:rFonts w:asciiTheme="minorHAnsi" w:hAnsiTheme="minorHAnsi" w:cstheme="minorBidi"/>
          <w:noProof/>
          <w:sz w:val="22"/>
          <w:szCs w:val="22"/>
          <w:lang w:eastAsia="en-GB"/>
        </w:rPr>
      </w:pPr>
      <w:r>
        <w:rPr>
          <w:noProof/>
        </w:rPr>
        <w:t>5.4.2.</w:t>
      </w:r>
      <w:r>
        <w:rPr>
          <w:noProof/>
          <w:lang w:eastAsia="zh-CN"/>
        </w:rPr>
        <w:t>18</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_Toc122101439 \h </w:instrText>
      </w:r>
      <w:r>
        <w:rPr>
          <w:noProof/>
        </w:rPr>
      </w:r>
      <w:r>
        <w:rPr>
          <w:noProof/>
        </w:rPr>
        <w:fldChar w:fldCharType="separate"/>
      </w:r>
      <w:r>
        <w:rPr>
          <w:noProof/>
        </w:rPr>
        <w:t>171</w:t>
      </w:r>
      <w:r>
        <w:rPr>
          <w:noProof/>
        </w:rPr>
        <w:fldChar w:fldCharType="end"/>
      </w:r>
    </w:p>
    <w:p w14:paraId="443E942D" w14:textId="44DD777E" w:rsidR="007C3D4C" w:rsidRDefault="007C3D4C">
      <w:pPr>
        <w:pStyle w:val="TOC4"/>
        <w:rPr>
          <w:rFonts w:asciiTheme="minorHAnsi" w:hAnsiTheme="minorHAnsi" w:cstheme="minorBidi"/>
          <w:noProof/>
          <w:sz w:val="22"/>
          <w:szCs w:val="22"/>
          <w:lang w:eastAsia="en-GB"/>
        </w:rPr>
      </w:pPr>
      <w:r>
        <w:rPr>
          <w:noProof/>
        </w:rPr>
        <w:t>5.4.2.</w:t>
      </w:r>
      <w:r w:rsidRPr="001D2C90">
        <w:rPr>
          <w:noProof/>
          <w:lang w:val="de-DE" w:eastAsia="zh-CN"/>
        </w:rPr>
        <w:t>19</w:t>
      </w:r>
      <w:r>
        <w:rPr>
          <w:rFonts w:asciiTheme="minorHAnsi" w:hAnsiTheme="minorHAnsi" w:cstheme="minorBidi"/>
          <w:noProof/>
          <w:sz w:val="22"/>
          <w:szCs w:val="22"/>
          <w:lang w:eastAsia="en-GB"/>
        </w:rPr>
        <w:tab/>
      </w:r>
      <w:r>
        <w:rPr>
          <w:noProof/>
        </w:rPr>
        <w:t xml:space="preserve">Type: </w:t>
      </w:r>
      <w:r w:rsidRPr="001D2C90">
        <w:rPr>
          <w:noProof/>
          <w:lang w:val="de-DE"/>
        </w:rPr>
        <w:t>AmfSubscriptionInfo</w:t>
      </w:r>
      <w:r>
        <w:rPr>
          <w:noProof/>
        </w:rPr>
        <w:tab/>
      </w:r>
      <w:r>
        <w:rPr>
          <w:noProof/>
        </w:rPr>
        <w:fldChar w:fldCharType="begin" w:fldLock="1"/>
      </w:r>
      <w:r>
        <w:rPr>
          <w:noProof/>
        </w:rPr>
        <w:instrText xml:space="preserve"> PAGEREF _Toc122101440 \h </w:instrText>
      </w:r>
      <w:r>
        <w:rPr>
          <w:noProof/>
        </w:rPr>
      </w:r>
      <w:r>
        <w:rPr>
          <w:noProof/>
        </w:rPr>
        <w:fldChar w:fldCharType="separate"/>
      </w:r>
      <w:r>
        <w:rPr>
          <w:noProof/>
        </w:rPr>
        <w:t>171</w:t>
      </w:r>
      <w:r>
        <w:rPr>
          <w:noProof/>
        </w:rPr>
        <w:fldChar w:fldCharType="end"/>
      </w:r>
    </w:p>
    <w:p w14:paraId="2FC76D6C" w14:textId="3A41494B" w:rsidR="007C3D4C" w:rsidRDefault="007C3D4C">
      <w:pPr>
        <w:pStyle w:val="TOC4"/>
        <w:rPr>
          <w:rFonts w:asciiTheme="minorHAnsi" w:hAnsiTheme="minorHAnsi" w:cstheme="minorBidi"/>
          <w:noProof/>
          <w:sz w:val="22"/>
          <w:szCs w:val="22"/>
          <w:lang w:eastAsia="en-GB"/>
        </w:rPr>
      </w:pPr>
      <w:r>
        <w:rPr>
          <w:noProof/>
        </w:rPr>
        <w:t>5.4.2.20</w:t>
      </w:r>
      <w:r>
        <w:rPr>
          <w:rFonts w:asciiTheme="minorHAnsi" w:hAnsiTheme="minorHAnsi" w:cstheme="minorBidi"/>
          <w:noProof/>
          <w:sz w:val="22"/>
          <w:szCs w:val="22"/>
          <w:lang w:eastAsia="en-GB"/>
        </w:rPr>
        <w:tab/>
      </w:r>
      <w:r>
        <w:rPr>
          <w:noProof/>
        </w:rPr>
        <w:t>Type: EeProfileData</w:t>
      </w:r>
      <w:r>
        <w:rPr>
          <w:noProof/>
        </w:rPr>
        <w:tab/>
      </w:r>
      <w:r>
        <w:rPr>
          <w:noProof/>
        </w:rPr>
        <w:fldChar w:fldCharType="begin" w:fldLock="1"/>
      </w:r>
      <w:r>
        <w:rPr>
          <w:noProof/>
        </w:rPr>
        <w:instrText xml:space="preserve"> PAGEREF _Toc122101441 \h </w:instrText>
      </w:r>
      <w:r>
        <w:rPr>
          <w:noProof/>
        </w:rPr>
      </w:r>
      <w:r>
        <w:rPr>
          <w:noProof/>
        </w:rPr>
        <w:fldChar w:fldCharType="separate"/>
      </w:r>
      <w:r>
        <w:rPr>
          <w:noProof/>
        </w:rPr>
        <w:t>172</w:t>
      </w:r>
      <w:r>
        <w:rPr>
          <w:noProof/>
        </w:rPr>
        <w:fldChar w:fldCharType="end"/>
      </w:r>
    </w:p>
    <w:p w14:paraId="10BD915E" w14:textId="171E7563" w:rsidR="007C3D4C" w:rsidRDefault="007C3D4C">
      <w:pPr>
        <w:pStyle w:val="TOC4"/>
        <w:rPr>
          <w:rFonts w:asciiTheme="minorHAnsi" w:hAnsiTheme="minorHAnsi" w:cstheme="minorBidi"/>
          <w:noProof/>
          <w:sz w:val="22"/>
          <w:szCs w:val="22"/>
          <w:lang w:eastAsia="en-GB"/>
        </w:rPr>
      </w:pPr>
      <w:r>
        <w:rPr>
          <w:noProof/>
        </w:rPr>
        <w:t>5.4.2.</w:t>
      </w:r>
      <w:r>
        <w:rPr>
          <w:noProof/>
          <w:lang w:eastAsia="zh-CN"/>
        </w:rPr>
        <w:t>21</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_Toc122101442 \h </w:instrText>
      </w:r>
      <w:r>
        <w:rPr>
          <w:noProof/>
        </w:rPr>
      </w:r>
      <w:r>
        <w:rPr>
          <w:noProof/>
        </w:rPr>
        <w:fldChar w:fldCharType="separate"/>
      </w:r>
      <w:r>
        <w:rPr>
          <w:noProof/>
        </w:rPr>
        <w:t>172</w:t>
      </w:r>
      <w:r>
        <w:rPr>
          <w:noProof/>
        </w:rPr>
        <w:fldChar w:fldCharType="end"/>
      </w:r>
    </w:p>
    <w:p w14:paraId="537E816A" w14:textId="7CB5713C" w:rsidR="007C3D4C" w:rsidRDefault="007C3D4C">
      <w:pPr>
        <w:pStyle w:val="TOC4"/>
        <w:rPr>
          <w:rFonts w:asciiTheme="minorHAnsi" w:hAnsiTheme="minorHAnsi" w:cstheme="minorBidi"/>
          <w:noProof/>
          <w:sz w:val="22"/>
          <w:szCs w:val="22"/>
          <w:lang w:eastAsia="en-GB"/>
        </w:rPr>
      </w:pPr>
      <w:r>
        <w:rPr>
          <w:noProof/>
        </w:rPr>
        <w:t>5.4.2.22</w:t>
      </w:r>
      <w:r>
        <w:rPr>
          <w:rFonts w:asciiTheme="minorHAnsi" w:hAnsiTheme="minorHAnsi" w:cstheme="minorBidi"/>
          <w:noProof/>
          <w:sz w:val="22"/>
          <w:szCs w:val="22"/>
          <w:lang w:eastAsia="en-GB"/>
        </w:rPr>
        <w:tab/>
      </w:r>
      <w:r>
        <w:rPr>
          <w:noProof/>
        </w:rPr>
        <w:t>Type: ContextDataSets</w:t>
      </w:r>
      <w:r>
        <w:rPr>
          <w:noProof/>
        </w:rPr>
        <w:tab/>
      </w:r>
      <w:r>
        <w:rPr>
          <w:noProof/>
        </w:rPr>
        <w:fldChar w:fldCharType="begin" w:fldLock="1"/>
      </w:r>
      <w:r>
        <w:rPr>
          <w:noProof/>
        </w:rPr>
        <w:instrText xml:space="preserve"> PAGEREF _Toc122101443 \h </w:instrText>
      </w:r>
      <w:r>
        <w:rPr>
          <w:noProof/>
        </w:rPr>
      </w:r>
      <w:r>
        <w:rPr>
          <w:noProof/>
        </w:rPr>
        <w:fldChar w:fldCharType="separate"/>
      </w:r>
      <w:r>
        <w:rPr>
          <w:noProof/>
        </w:rPr>
        <w:t>172</w:t>
      </w:r>
      <w:r>
        <w:rPr>
          <w:noProof/>
        </w:rPr>
        <w:fldChar w:fldCharType="end"/>
      </w:r>
    </w:p>
    <w:p w14:paraId="3737972D" w14:textId="4CC31DAF" w:rsidR="007C3D4C" w:rsidRDefault="007C3D4C">
      <w:pPr>
        <w:pStyle w:val="TOC4"/>
        <w:rPr>
          <w:rFonts w:asciiTheme="minorHAnsi" w:hAnsiTheme="minorHAnsi" w:cstheme="minorBidi"/>
          <w:noProof/>
          <w:sz w:val="22"/>
          <w:szCs w:val="22"/>
          <w:lang w:eastAsia="en-GB"/>
        </w:rPr>
      </w:pPr>
      <w:r>
        <w:rPr>
          <w:noProof/>
        </w:rPr>
        <w:t>5.4.2.23</w:t>
      </w:r>
      <w:r>
        <w:rPr>
          <w:rFonts w:asciiTheme="minorHAnsi" w:hAnsiTheme="minorHAnsi" w:cstheme="minorBidi"/>
          <w:noProof/>
          <w:sz w:val="22"/>
          <w:szCs w:val="22"/>
          <w:lang w:eastAsia="en-GB"/>
        </w:rPr>
        <w:tab/>
      </w:r>
      <w:r>
        <w:rPr>
          <w:noProof/>
        </w:rPr>
        <w:t>Type: SequenceNumber</w:t>
      </w:r>
      <w:r>
        <w:rPr>
          <w:noProof/>
        </w:rPr>
        <w:tab/>
      </w:r>
      <w:r>
        <w:rPr>
          <w:noProof/>
        </w:rPr>
        <w:fldChar w:fldCharType="begin" w:fldLock="1"/>
      </w:r>
      <w:r>
        <w:rPr>
          <w:noProof/>
        </w:rPr>
        <w:instrText xml:space="preserve"> PAGEREF _Toc122101444 \h </w:instrText>
      </w:r>
      <w:r>
        <w:rPr>
          <w:noProof/>
        </w:rPr>
      </w:r>
      <w:r>
        <w:rPr>
          <w:noProof/>
        </w:rPr>
        <w:fldChar w:fldCharType="separate"/>
      </w:r>
      <w:r>
        <w:rPr>
          <w:noProof/>
        </w:rPr>
        <w:t>173</w:t>
      </w:r>
      <w:r>
        <w:rPr>
          <w:noProof/>
        </w:rPr>
        <w:fldChar w:fldCharType="end"/>
      </w:r>
    </w:p>
    <w:p w14:paraId="6AAF60C1" w14:textId="152906C5" w:rsidR="007C3D4C" w:rsidRDefault="007C3D4C">
      <w:pPr>
        <w:pStyle w:val="TOC4"/>
        <w:rPr>
          <w:rFonts w:asciiTheme="minorHAnsi" w:hAnsiTheme="minorHAnsi" w:cstheme="minorBidi"/>
          <w:noProof/>
          <w:sz w:val="22"/>
          <w:szCs w:val="22"/>
          <w:lang w:eastAsia="en-GB"/>
        </w:rPr>
      </w:pPr>
      <w:r>
        <w:rPr>
          <w:noProof/>
        </w:rPr>
        <w:t>5.4.2.24</w:t>
      </w:r>
      <w:r>
        <w:rPr>
          <w:rFonts w:asciiTheme="minorHAnsi" w:hAnsiTheme="minorHAnsi" w:cstheme="minorBidi"/>
          <w:noProof/>
          <w:sz w:val="22"/>
          <w:szCs w:val="22"/>
          <w:lang w:eastAsia="en-GB"/>
        </w:rPr>
        <w:tab/>
      </w:r>
      <w:r>
        <w:rPr>
          <w:noProof/>
        </w:rPr>
        <w:t>Type: MessageWaitingData</w:t>
      </w:r>
      <w:r>
        <w:rPr>
          <w:noProof/>
        </w:rPr>
        <w:tab/>
      </w:r>
      <w:r>
        <w:rPr>
          <w:noProof/>
        </w:rPr>
        <w:fldChar w:fldCharType="begin" w:fldLock="1"/>
      </w:r>
      <w:r>
        <w:rPr>
          <w:noProof/>
        </w:rPr>
        <w:instrText xml:space="preserve"> PAGEREF _Toc122101445 \h </w:instrText>
      </w:r>
      <w:r>
        <w:rPr>
          <w:noProof/>
        </w:rPr>
      </w:r>
      <w:r>
        <w:rPr>
          <w:noProof/>
        </w:rPr>
        <w:fldChar w:fldCharType="separate"/>
      </w:r>
      <w:r>
        <w:rPr>
          <w:noProof/>
        </w:rPr>
        <w:t>173</w:t>
      </w:r>
      <w:r>
        <w:rPr>
          <w:noProof/>
        </w:rPr>
        <w:fldChar w:fldCharType="end"/>
      </w:r>
    </w:p>
    <w:p w14:paraId="651FA9EC" w14:textId="1A51F1C0" w:rsidR="007C3D4C" w:rsidRDefault="007C3D4C">
      <w:pPr>
        <w:pStyle w:val="TOC4"/>
        <w:rPr>
          <w:rFonts w:asciiTheme="minorHAnsi" w:hAnsiTheme="minorHAnsi" w:cstheme="minorBidi"/>
          <w:noProof/>
          <w:sz w:val="22"/>
          <w:szCs w:val="22"/>
          <w:lang w:eastAsia="en-GB"/>
        </w:rPr>
      </w:pPr>
      <w:r>
        <w:rPr>
          <w:noProof/>
        </w:rPr>
        <w:t>5.4.2.25</w:t>
      </w:r>
      <w:r>
        <w:rPr>
          <w:rFonts w:asciiTheme="minorHAnsi" w:hAnsiTheme="minorHAnsi" w:cstheme="minorBidi"/>
          <w:noProof/>
          <w:sz w:val="22"/>
          <w:szCs w:val="22"/>
          <w:lang w:eastAsia="en-GB"/>
        </w:rPr>
        <w:tab/>
      </w:r>
      <w:r>
        <w:rPr>
          <w:noProof/>
        </w:rPr>
        <w:t>Type: SmscData</w:t>
      </w:r>
      <w:r>
        <w:rPr>
          <w:noProof/>
        </w:rPr>
        <w:tab/>
      </w:r>
      <w:r>
        <w:rPr>
          <w:noProof/>
        </w:rPr>
        <w:fldChar w:fldCharType="begin" w:fldLock="1"/>
      </w:r>
      <w:r>
        <w:rPr>
          <w:noProof/>
        </w:rPr>
        <w:instrText xml:space="preserve"> PAGEREF _Toc122101446 \h </w:instrText>
      </w:r>
      <w:r>
        <w:rPr>
          <w:noProof/>
        </w:rPr>
      </w:r>
      <w:r>
        <w:rPr>
          <w:noProof/>
        </w:rPr>
        <w:fldChar w:fldCharType="separate"/>
      </w:r>
      <w:r>
        <w:rPr>
          <w:noProof/>
        </w:rPr>
        <w:t>174</w:t>
      </w:r>
      <w:r>
        <w:rPr>
          <w:noProof/>
        </w:rPr>
        <w:fldChar w:fldCharType="end"/>
      </w:r>
    </w:p>
    <w:p w14:paraId="0AC6AC76" w14:textId="2E0EFC8C" w:rsidR="007C3D4C" w:rsidRDefault="007C3D4C">
      <w:pPr>
        <w:pStyle w:val="TOC4"/>
        <w:rPr>
          <w:rFonts w:asciiTheme="minorHAnsi" w:hAnsiTheme="minorHAnsi" w:cstheme="minorBidi"/>
          <w:noProof/>
          <w:sz w:val="22"/>
          <w:szCs w:val="22"/>
          <w:lang w:eastAsia="en-GB"/>
        </w:rPr>
      </w:pPr>
      <w:r>
        <w:rPr>
          <w:noProof/>
        </w:rPr>
        <w:t>5.4.2.26</w:t>
      </w:r>
      <w:r>
        <w:rPr>
          <w:rFonts w:asciiTheme="minorHAnsi" w:hAnsiTheme="minorHAnsi" w:cstheme="minorBidi"/>
          <w:noProof/>
          <w:sz w:val="22"/>
          <w:szCs w:val="22"/>
          <w:lang w:eastAsia="en-GB"/>
        </w:rPr>
        <w:tab/>
      </w:r>
      <w:r>
        <w:rPr>
          <w:noProof/>
        </w:rPr>
        <w:t>Type: SmfSubscriptionInfo</w:t>
      </w:r>
      <w:r>
        <w:rPr>
          <w:noProof/>
        </w:rPr>
        <w:tab/>
      </w:r>
      <w:r>
        <w:rPr>
          <w:noProof/>
        </w:rPr>
        <w:fldChar w:fldCharType="begin" w:fldLock="1"/>
      </w:r>
      <w:r>
        <w:rPr>
          <w:noProof/>
        </w:rPr>
        <w:instrText xml:space="preserve"> PAGEREF _Toc122101447 \h </w:instrText>
      </w:r>
      <w:r>
        <w:rPr>
          <w:noProof/>
        </w:rPr>
      </w:r>
      <w:r>
        <w:rPr>
          <w:noProof/>
        </w:rPr>
        <w:fldChar w:fldCharType="separate"/>
      </w:r>
      <w:r>
        <w:rPr>
          <w:noProof/>
        </w:rPr>
        <w:t>174</w:t>
      </w:r>
      <w:r>
        <w:rPr>
          <w:noProof/>
        </w:rPr>
        <w:fldChar w:fldCharType="end"/>
      </w:r>
    </w:p>
    <w:p w14:paraId="02D2E9A9" w14:textId="01E895FE" w:rsidR="007C3D4C" w:rsidRDefault="007C3D4C">
      <w:pPr>
        <w:pStyle w:val="TOC4"/>
        <w:rPr>
          <w:rFonts w:asciiTheme="minorHAnsi" w:hAnsiTheme="minorHAnsi" w:cstheme="minorBidi"/>
          <w:noProof/>
          <w:sz w:val="22"/>
          <w:szCs w:val="22"/>
          <w:lang w:eastAsia="en-GB"/>
        </w:rPr>
      </w:pPr>
      <w:r>
        <w:rPr>
          <w:noProof/>
        </w:rPr>
        <w:t>5.4.2.27</w:t>
      </w:r>
      <w:r>
        <w:rPr>
          <w:rFonts w:asciiTheme="minorHAnsi" w:hAnsiTheme="minorHAnsi" w:cstheme="minorBidi"/>
          <w:noProof/>
          <w:sz w:val="22"/>
          <w:szCs w:val="22"/>
          <w:lang w:eastAsia="en-GB"/>
        </w:rPr>
        <w:tab/>
      </w:r>
      <w:r>
        <w:rPr>
          <w:noProof/>
        </w:rPr>
        <w:t xml:space="preserve">Type: </w:t>
      </w:r>
      <w:r w:rsidRPr="001D2C90">
        <w:rPr>
          <w:noProof/>
          <w:lang w:val="de-DE"/>
        </w:rPr>
        <w:t>SmfSubscriptionItem</w:t>
      </w:r>
      <w:r>
        <w:rPr>
          <w:noProof/>
        </w:rPr>
        <w:tab/>
      </w:r>
      <w:r>
        <w:rPr>
          <w:noProof/>
        </w:rPr>
        <w:fldChar w:fldCharType="begin" w:fldLock="1"/>
      </w:r>
      <w:r>
        <w:rPr>
          <w:noProof/>
        </w:rPr>
        <w:instrText xml:space="preserve"> PAGEREF _Toc122101448 \h </w:instrText>
      </w:r>
      <w:r>
        <w:rPr>
          <w:noProof/>
        </w:rPr>
      </w:r>
      <w:r>
        <w:rPr>
          <w:noProof/>
        </w:rPr>
        <w:fldChar w:fldCharType="separate"/>
      </w:r>
      <w:r>
        <w:rPr>
          <w:noProof/>
        </w:rPr>
        <w:t>174</w:t>
      </w:r>
      <w:r>
        <w:rPr>
          <w:noProof/>
        </w:rPr>
        <w:fldChar w:fldCharType="end"/>
      </w:r>
    </w:p>
    <w:p w14:paraId="705AB41C" w14:textId="51413D78" w:rsidR="007C3D4C" w:rsidRDefault="007C3D4C">
      <w:pPr>
        <w:pStyle w:val="TOC4"/>
        <w:rPr>
          <w:rFonts w:asciiTheme="minorHAnsi" w:hAnsiTheme="minorHAnsi" w:cstheme="minorBidi"/>
          <w:noProof/>
          <w:sz w:val="22"/>
          <w:szCs w:val="22"/>
          <w:lang w:eastAsia="en-GB"/>
        </w:rPr>
      </w:pPr>
      <w:r>
        <w:rPr>
          <w:noProof/>
        </w:rPr>
        <w:t>5.4.2.28</w:t>
      </w:r>
      <w:r>
        <w:rPr>
          <w:rFonts w:asciiTheme="minorHAnsi" w:hAnsiTheme="minorHAnsi" w:cstheme="minorBidi"/>
          <w:noProof/>
          <w:sz w:val="22"/>
          <w:szCs w:val="22"/>
          <w:lang w:eastAsia="en-GB"/>
        </w:rPr>
        <w:tab/>
      </w:r>
      <w:r>
        <w:rPr>
          <w:noProof/>
        </w:rPr>
        <w:t>Type: MtcProvider</w:t>
      </w:r>
      <w:r>
        <w:rPr>
          <w:noProof/>
        </w:rPr>
        <w:tab/>
      </w:r>
      <w:r>
        <w:rPr>
          <w:noProof/>
        </w:rPr>
        <w:fldChar w:fldCharType="begin" w:fldLock="1"/>
      </w:r>
      <w:r>
        <w:rPr>
          <w:noProof/>
        </w:rPr>
        <w:instrText xml:space="preserve"> PAGEREF _Toc122101449 \h </w:instrText>
      </w:r>
      <w:r>
        <w:rPr>
          <w:noProof/>
        </w:rPr>
      </w:r>
      <w:r>
        <w:rPr>
          <w:noProof/>
        </w:rPr>
        <w:fldChar w:fldCharType="separate"/>
      </w:r>
      <w:r>
        <w:rPr>
          <w:noProof/>
        </w:rPr>
        <w:t>174</w:t>
      </w:r>
      <w:r>
        <w:rPr>
          <w:noProof/>
        </w:rPr>
        <w:fldChar w:fldCharType="end"/>
      </w:r>
    </w:p>
    <w:p w14:paraId="62BC8D75" w14:textId="4B841D70" w:rsidR="007C3D4C" w:rsidRDefault="007C3D4C">
      <w:pPr>
        <w:pStyle w:val="TOC4"/>
        <w:rPr>
          <w:rFonts w:asciiTheme="minorHAnsi" w:hAnsiTheme="minorHAnsi" w:cstheme="minorBidi"/>
          <w:noProof/>
          <w:sz w:val="22"/>
          <w:szCs w:val="22"/>
          <w:lang w:eastAsia="en-GB"/>
        </w:rPr>
      </w:pPr>
      <w:r>
        <w:rPr>
          <w:noProof/>
        </w:rPr>
        <w:t>5.4.2.29</w:t>
      </w:r>
      <w:r>
        <w:rPr>
          <w:rFonts w:asciiTheme="minorHAnsi" w:hAnsiTheme="minorHAnsi" w:cstheme="minorBidi"/>
          <w:noProof/>
          <w:sz w:val="22"/>
          <w:szCs w:val="22"/>
          <w:lang w:eastAsia="en-GB"/>
        </w:rPr>
        <w:tab/>
      </w:r>
      <w:r>
        <w:rPr>
          <w:noProof/>
        </w:rPr>
        <w:t>Type: HssSubscriptionInfo</w:t>
      </w:r>
      <w:r>
        <w:rPr>
          <w:noProof/>
        </w:rPr>
        <w:tab/>
      </w:r>
      <w:r>
        <w:rPr>
          <w:noProof/>
        </w:rPr>
        <w:fldChar w:fldCharType="begin" w:fldLock="1"/>
      </w:r>
      <w:r>
        <w:rPr>
          <w:noProof/>
        </w:rPr>
        <w:instrText xml:space="preserve"> PAGEREF _Toc122101450 \h </w:instrText>
      </w:r>
      <w:r>
        <w:rPr>
          <w:noProof/>
        </w:rPr>
      </w:r>
      <w:r>
        <w:rPr>
          <w:noProof/>
        </w:rPr>
        <w:fldChar w:fldCharType="separate"/>
      </w:r>
      <w:r>
        <w:rPr>
          <w:noProof/>
        </w:rPr>
        <w:t>174</w:t>
      </w:r>
      <w:r>
        <w:rPr>
          <w:noProof/>
        </w:rPr>
        <w:fldChar w:fldCharType="end"/>
      </w:r>
    </w:p>
    <w:p w14:paraId="768BB903" w14:textId="7A5DB9D9" w:rsidR="007C3D4C" w:rsidRDefault="007C3D4C">
      <w:pPr>
        <w:pStyle w:val="TOC4"/>
        <w:rPr>
          <w:rFonts w:asciiTheme="minorHAnsi" w:hAnsiTheme="minorHAnsi" w:cstheme="minorBidi"/>
          <w:noProof/>
          <w:sz w:val="22"/>
          <w:szCs w:val="22"/>
          <w:lang w:eastAsia="en-GB"/>
        </w:rPr>
      </w:pPr>
      <w:r>
        <w:rPr>
          <w:noProof/>
        </w:rPr>
        <w:t>5.4.2.30</w:t>
      </w:r>
      <w:r>
        <w:rPr>
          <w:rFonts w:asciiTheme="minorHAnsi" w:hAnsiTheme="minorHAnsi" w:cstheme="minorBidi"/>
          <w:noProof/>
          <w:sz w:val="22"/>
          <w:szCs w:val="22"/>
          <w:lang w:eastAsia="en-GB"/>
        </w:rPr>
        <w:tab/>
      </w:r>
      <w:r>
        <w:rPr>
          <w:noProof/>
        </w:rPr>
        <w:t>Type: Hss</w:t>
      </w:r>
      <w:r w:rsidRPr="001D2C90">
        <w:rPr>
          <w:noProof/>
          <w:lang w:val="de-DE"/>
        </w:rPr>
        <w:t>SubscriptionItem</w:t>
      </w:r>
      <w:r>
        <w:rPr>
          <w:noProof/>
        </w:rPr>
        <w:tab/>
      </w:r>
      <w:r>
        <w:rPr>
          <w:noProof/>
        </w:rPr>
        <w:fldChar w:fldCharType="begin" w:fldLock="1"/>
      </w:r>
      <w:r>
        <w:rPr>
          <w:noProof/>
        </w:rPr>
        <w:instrText xml:space="preserve"> PAGEREF _Toc122101451 \h </w:instrText>
      </w:r>
      <w:r>
        <w:rPr>
          <w:noProof/>
        </w:rPr>
      </w:r>
      <w:r>
        <w:rPr>
          <w:noProof/>
        </w:rPr>
        <w:fldChar w:fldCharType="separate"/>
      </w:r>
      <w:r>
        <w:rPr>
          <w:noProof/>
        </w:rPr>
        <w:t>175</w:t>
      </w:r>
      <w:r>
        <w:rPr>
          <w:noProof/>
        </w:rPr>
        <w:fldChar w:fldCharType="end"/>
      </w:r>
    </w:p>
    <w:p w14:paraId="69459D6D" w14:textId="03A876C1" w:rsidR="007C3D4C" w:rsidRDefault="007C3D4C">
      <w:pPr>
        <w:pStyle w:val="TOC4"/>
        <w:rPr>
          <w:rFonts w:asciiTheme="minorHAnsi" w:hAnsiTheme="minorHAnsi" w:cstheme="minorBidi"/>
          <w:noProof/>
          <w:sz w:val="22"/>
          <w:szCs w:val="22"/>
          <w:lang w:eastAsia="en-GB"/>
        </w:rPr>
      </w:pPr>
      <w:r>
        <w:rPr>
          <w:noProof/>
        </w:rPr>
        <w:t>5.4.2.31</w:t>
      </w:r>
      <w:r>
        <w:rPr>
          <w:rFonts w:asciiTheme="minorHAnsi" w:hAnsiTheme="minorHAnsi" w:cstheme="minorBidi"/>
          <w:noProof/>
          <w:sz w:val="22"/>
          <w:szCs w:val="22"/>
          <w:lang w:eastAsia="en-GB"/>
        </w:rPr>
        <w:tab/>
      </w:r>
      <w:r>
        <w:rPr>
          <w:noProof/>
        </w:rPr>
        <w:t>Type: EeGroupProfileData</w:t>
      </w:r>
      <w:r>
        <w:rPr>
          <w:noProof/>
        </w:rPr>
        <w:tab/>
      </w:r>
      <w:r>
        <w:rPr>
          <w:noProof/>
        </w:rPr>
        <w:fldChar w:fldCharType="begin" w:fldLock="1"/>
      </w:r>
      <w:r>
        <w:rPr>
          <w:noProof/>
        </w:rPr>
        <w:instrText xml:space="preserve"> PAGEREF _Toc122101452 \h </w:instrText>
      </w:r>
      <w:r>
        <w:rPr>
          <w:noProof/>
        </w:rPr>
      </w:r>
      <w:r>
        <w:rPr>
          <w:noProof/>
        </w:rPr>
        <w:fldChar w:fldCharType="separate"/>
      </w:r>
      <w:r>
        <w:rPr>
          <w:noProof/>
        </w:rPr>
        <w:t>175</w:t>
      </w:r>
      <w:r>
        <w:rPr>
          <w:noProof/>
        </w:rPr>
        <w:fldChar w:fldCharType="end"/>
      </w:r>
    </w:p>
    <w:p w14:paraId="2EB549D2" w14:textId="26AF39AC" w:rsidR="007C3D4C" w:rsidRDefault="007C3D4C">
      <w:pPr>
        <w:pStyle w:val="TOC4"/>
        <w:rPr>
          <w:rFonts w:asciiTheme="minorHAnsi" w:hAnsiTheme="minorHAnsi" w:cstheme="minorBidi"/>
          <w:noProof/>
          <w:sz w:val="22"/>
          <w:szCs w:val="22"/>
          <w:lang w:eastAsia="en-GB"/>
        </w:rPr>
      </w:pPr>
      <w:r>
        <w:rPr>
          <w:noProof/>
        </w:rPr>
        <w:t>5.4.2.32</w:t>
      </w:r>
      <w:r>
        <w:rPr>
          <w:rFonts w:asciiTheme="minorHAnsi" w:hAnsiTheme="minorHAnsi" w:cstheme="minorBidi"/>
          <w:noProof/>
          <w:sz w:val="22"/>
          <w:szCs w:val="22"/>
          <w:lang w:eastAsia="en-GB"/>
        </w:rPr>
        <w:tab/>
      </w:r>
      <w:r>
        <w:rPr>
          <w:noProof/>
        </w:rPr>
        <w:t>Type: Pp5gVnGroupProfileData</w:t>
      </w:r>
      <w:r>
        <w:rPr>
          <w:noProof/>
        </w:rPr>
        <w:tab/>
      </w:r>
      <w:r>
        <w:rPr>
          <w:noProof/>
        </w:rPr>
        <w:fldChar w:fldCharType="begin" w:fldLock="1"/>
      </w:r>
      <w:r>
        <w:rPr>
          <w:noProof/>
        </w:rPr>
        <w:instrText xml:space="preserve"> PAGEREF _Toc122101453 \h </w:instrText>
      </w:r>
      <w:r>
        <w:rPr>
          <w:noProof/>
        </w:rPr>
      </w:r>
      <w:r>
        <w:rPr>
          <w:noProof/>
        </w:rPr>
        <w:fldChar w:fldCharType="separate"/>
      </w:r>
      <w:r>
        <w:rPr>
          <w:noProof/>
        </w:rPr>
        <w:t>176</w:t>
      </w:r>
      <w:r>
        <w:rPr>
          <w:noProof/>
        </w:rPr>
        <w:fldChar w:fldCharType="end"/>
      </w:r>
    </w:p>
    <w:p w14:paraId="7BDDD45A" w14:textId="5E581591" w:rsidR="007C3D4C" w:rsidRDefault="007C3D4C">
      <w:pPr>
        <w:pStyle w:val="TOC4"/>
        <w:rPr>
          <w:rFonts w:asciiTheme="minorHAnsi" w:hAnsiTheme="minorHAnsi" w:cstheme="minorBidi"/>
          <w:noProof/>
          <w:sz w:val="22"/>
          <w:szCs w:val="22"/>
          <w:lang w:eastAsia="en-GB"/>
        </w:rPr>
      </w:pPr>
      <w:r>
        <w:rPr>
          <w:noProof/>
        </w:rPr>
        <w:t>5.4.2.33</w:t>
      </w:r>
      <w:r>
        <w:rPr>
          <w:rFonts w:asciiTheme="minorHAnsi" w:hAnsiTheme="minorHAnsi" w:cstheme="minorBidi"/>
          <w:noProof/>
          <w:sz w:val="22"/>
          <w:szCs w:val="22"/>
          <w:lang w:eastAsia="en-GB"/>
        </w:rPr>
        <w:tab/>
      </w:r>
      <w:r>
        <w:rPr>
          <w:noProof/>
        </w:rPr>
        <w:t>Type: PpProfileData</w:t>
      </w:r>
      <w:r>
        <w:rPr>
          <w:noProof/>
        </w:rPr>
        <w:tab/>
      </w:r>
      <w:r>
        <w:rPr>
          <w:noProof/>
        </w:rPr>
        <w:fldChar w:fldCharType="begin" w:fldLock="1"/>
      </w:r>
      <w:r>
        <w:rPr>
          <w:noProof/>
        </w:rPr>
        <w:instrText xml:space="preserve"> PAGEREF _Toc122101454 \h </w:instrText>
      </w:r>
      <w:r>
        <w:rPr>
          <w:noProof/>
        </w:rPr>
      </w:r>
      <w:r>
        <w:rPr>
          <w:noProof/>
        </w:rPr>
        <w:fldChar w:fldCharType="separate"/>
      </w:r>
      <w:r>
        <w:rPr>
          <w:noProof/>
        </w:rPr>
        <w:t>176</w:t>
      </w:r>
      <w:r>
        <w:rPr>
          <w:noProof/>
        </w:rPr>
        <w:fldChar w:fldCharType="end"/>
      </w:r>
    </w:p>
    <w:p w14:paraId="08288373" w14:textId="713F342B" w:rsidR="007C3D4C" w:rsidRDefault="007C3D4C">
      <w:pPr>
        <w:pStyle w:val="TOC4"/>
        <w:rPr>
          <w:rFonts w:asciiTheme="minorHAnsi" w:hAnsiTheme="minorHAnsi" w:cstheme="minorBidi"/>
          <w:noProof/>
          <w:sz w:val="22"/>
          <w:szCs w:val="22"/>
          <w:lang w:eastAsia="en-GB"/>
        </w:rPr>
      </w:pPr>
      <w:r>
        <w:rPr>
          <w:noProof/>
        </w:rPr>
        <w:t>5.4.2.34</w:t>
      </w:r>
      <w:r>
        <w:rPr>
          <w:rFonts w:asciiTheme="minorHAnsi" w:hAnsiTheme="minorHAnsi" w:cstheme="minorBidi"/>
          <w:noProof/>
          <w:sz w:val="22"/>
          <w:szCs w:val="22"/>
          <w:lang w:eastAsia="en-GB"/>
        </w:rPr>
        <w:tab/>
      </w:r>
      <w:r>
        <w:rPr>
          <w:noProof/>
        </w:rPr>
        <w:t>Type: AllowedMtcProviderInfo</w:t>
      </w:r>
      <w:r>
        <w:rPr>
          <w:noProof/>
        </w:rPr>
        <w:tab/>
      </w:r>
      <w:r>
        <w:rPr>
          <w:noProof/>
        </w:rPr>
        <w:fldChar w:fldCharType="begin" w:fldLock="1"/>
      </w:r>
      <w:r>
        <w:rPr>
          <w:noProof/>
        </w:rPr>
        <w:instrText xml:space="preserve"> PAGEREF _Toc122101455 \h </w:instrText>
      </w:r>
      <w:r>
        <w:rPr>
          <w:noProof/>
        </w:rPr>
      </w:r>
      <w:r>
        <w:rPr>
          <w:noProof/>
        </w:rPr>
        <w:fldChar w:fldCharType="separate"/>
      </w:r>
      <w:r>
        <w:rPr>
          <w:noProof/>
        </w:rPr>
        <w:t>176</w:t>
      </w:r>
      <w:r>
        <w:rPr>
          <w:noProof/>
        </w:rPr>
        <w:fldChar w:fldCharType="end"/>
      </w:r>
    </w:p>
    <w:p w14:paraId="154784E8" w14:textId="4E5AA162" w:rsidR="007C3D4C" w:rsidRDefault="007C3D4C">
      <w:pPr>
        <w:pStyle w:val="TOC4"/>
        <w:rPr>
          <w:rFonts w:asciiTheme="minorHAnsi" w:hAnsiTheme="minorHAnsi" w:cstheme="minorBidi"/>
          <w:noProof/>
          <w:sz w:val="22"/>
          <w:szCs w:val="22"/>
          <w:lang w:eastAsia="en-GB"/>
        </w:rPr>
      </w:pPr>
      <w:r>
        <w:rPr>
          <w:noProof/>
        </w:rPr>
        <w:t>5.4.2.</w:t>
      </w:r>
      <w:r>
        <w:rPr>
          <w:noProof/>
          <w:lang w:eastAsia="zh-CN"/>
        </w:rPr>
        <w:t>35</w:t>
      </w:r>
      <w:r>
        <w:rPr>
          <w:rFonts w:asciiTheme="minorHAnsi" w:hAnsiTheme="minorHAnsi" w:cstheme="minorBidi"/>
          <w:noProof/>
          <w:sz w:val="22"/>
          <w:szCs w:val="22"/>
          <w:lang w:eastAsia="en-GB"/>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_Toc122101456 \h </w:instrText>
      </w:r>
      <w:r>
        <w:rPr>
          <w:noProof/>
        </w:rPr>
      </w:r>
      <w:r>
        <w:rPr>
          <w:noProof/>
        </w:rPr>
        <w:fldChar w:fldCharType="separate"/>
      </w:r>
      <w:r>
        <w:rPr>
          <w:noProof/>
        </w:rPr>
        <w:t>177</w:t>
      </w:r>
      <w:r>
        <w:rPr>
          <w:noProof/>
        </w:rPr>
        <w:fldChar w:fldCharType="end"/>
      </w:r>
    </w:p>
    <w:p w14:paraId="73C27F9C" w14:textId="0BF29B25" w:rsidR="007C3D4C" w:rsidRDefault="007C3D4C">
      <w:pPr>
        <w:pStyle w:val="TOC4"/>
        <w:rPr>
          <w:rFonts w:asciiTheme="minorHAnsi" w:hAnsiTheme="minorHAnsi" w:cstheme="minorBidi"/>
          <w:noProof/>
          <w:sz w:val="22"/>
          <w:szCs w:val="22"/>
          <w:lang w:eastAsia="en-GB"/>
        </w:rPr>
      </w:pPr>
      <w:r>
        <w:rPr>
          <w:noProof/>
        </w:rPr>
        <w:t>5.4.2.36</w:t>
      </w:r>
      <w:r>
        <w:rPr>
          <w:rFonts w:asciiTheme="minorHAnsi" w:hAnsiTheme="minorHAnsi" w:cstheme="minorBidi"/>
          <w:noProof/>
          <w:sz w:val="22"/>
          <w:szCs w:val="22"/>
          <w:lang w:eastAsia="en-GB"/>
        </w:rPr>
        <w:tab/>
      </w:r>
      <w:r>
        <w:rPr>
          <w:noProof/>
        </w:rPr>
        <w:t>Type: AuthorizationData</w:t>
      </w:r>
      <w:r>
        <w:rPr>
          <w:noProof/>
        </w:rPr>
        <w:tab/>
      </w:r>
      <w:r>
        <w:rPr>
          <w:noProof/>
        </w:rPr>
        <w:fldChar w:fldCharType="begin" w:fldLock="1"/>
      </w:r>
      <w:r>
        <w:rPr>
          <w:noProof/>
        </w:rPr>
        <w:instrText xml:space="preserve"> PAGEREF _Toc122101457 \h </w:instrText>
      </w:r>
      <w:r>
        <w:rPr>
          <w:noProof/>
        </w:rPr>
      </w:r>
      <w:r>
        <w:rPr>
          <w:noProof/>
        </w:rPr>
        <w:fldChar w:fldCharType="separate"/>
      </w:r>
      <w:r>
        <w:rPr>
          <w:noProof/>
        </w:rPr>
        <w:t>177</w:t>
      </w:r>
      <w:r>
        <w:rPr>
          <w:noProof/>
        </w:rPr>
        <w:fldChar w:fldCharType="end"/>
      </w:r>
    </w:p>
    <w:p w14:paraId="07A680E1" w14:textId="437CE110" w:rsidR="007C3D4C" w:rsidRDefault="007C3D4C">
      <w:pPr>
        <w:pStyle w:val="TOC4"/>
        <w:rPr>
          <w:rFonts w:asciiTheme="minorHAnsi" w:hAnsiTheme="minorHAnsi" w:cstheme="minorBidi"/>
          <w:noProof/>
          <w:sz w:val="22"/>
          <w:szCs w:val="22"/>
          <w:lang w:eastAsia="en-GB"/>
        </w:rPr>
      </w:pPr>
      <w:r>
        <w:rPr>
          <w:noProof/>
        </w:rPr>
        <w:t>5.4.2.37</w:t>
      </w:r>
      <w:r>
        <w:rPr>
          <w:rFonts w:asciiTheme="minorHAnsi" w:hAnsiTheme="minorHAnsi" w:cstheme="minorBidi"/>
          <w:noProof/>
          <w:sz w:val="22"/>
          <w:szCs w:val="22"/>
          <w:lang w:eastAsia="en-GB"/>
        </w:rPr>
        <w:tab/>
      </w:r>
      <w:r>
        <w:rPr>
          <w:noProof/>
        </w:rPr>
        <w:t>Type: NiddAuthorizationInfo</w:t>
      </w:r>
      <w:r>
        <w:rPr>
          <w:noProof/>
        </w:rPr>
        <w:tab/>
      </w:r>
      <w:r>
        <w:rPr>
          <w:noProof/>
        </w:rPr>
        <w:fldChar w:fldCharType="begin" w:fldLock="1"/>
      </w:r>
      <w:r>
        <w:rPr>
          <w:noProof/>
        </w:rPr>
        <w:instrText xml:space="preserve"> PAGEREF _Toc122101458 \h </w:instrText>
      </w:r>
      <w:r>
        <w:rPr>
          <w:noProof/>
        </w:rPr>
      </w:r>
      <w:r>
        <w:rPr>
          <w:noProof/>
        </w:rPr>
        <w:fldChar w:fldCharType="separate"/>
      </w:r>
      <w:r>
        <w:rPr>
          <w:noProof/>
        </w:rPr>
        <w:t>177</w:t>
      </w:r>
      <w:r>
        <w:rPr>
          <w:noProof/>
        </w:rPr>
        <w:fldChar w:fldCharType="end"/>
      </w:r>
    </w:p>
    <w:p w14:paraId="19AAFF4C" w14:textId="0CCC27D5" w:rsidR="007C3D4C" w:rsidRDefault="007C3D4C">
      <w:pPr>
        <w:pStyle w:val="TOC4"/>
        <w:rPr>
          <w:rFonts w:asciiTheme="minorHAnsi" w:hAnsiTheme="minorHAnsi" w:cstheme="minorBidi"/>
          <w:noProof/>
          <w:sz w:val="22"/>
          <w:szCs w:val="22"/>
          <w:lang w:eastAsia="en-GB"/>
        </w:rPr>
      </w:pPr>
      <w:r>
        <w:rPr>
          <w:noProof/>
        </w:rPr>
        <w:t>5.4.2.38</w:t>
      </w:r>
      <w:r>
        <w:rPr>
          <w:rFonts w:asciiTheme="minorHAnsi" w:hAnsiTheme="minorHAnsi" w:cstheme="minorBidi"/>
          <w:noProof/>
          <w:sz w:val="22"/>
          <w:szCs w:val="22"/>
          <w:lang w:eastAsia="en-GB"/>
        </w:rPr>
        <w:tab/>
      </w:r>
      <w:r>
        <w:rPr>
          <w:noProof/>
        </w:rPr>
        <w:t>Type: PpDataEntryList</w:t>
      </w:r>
      <w:r>
        <w:rPr>
          <w:noProof/>
        </w:rPr>
        <w:tab/>
      </w:r>
      <w:r>
        <w:rPr>
          <w:noProof/>
        </w:rPr>
        <w:fldChar w:fldCharType="begin" w:fldLock="1"/>
      </w:r>
      <w:r>
        <w:rPr>
          <w:noProof/>
        </w:rPr>
        <w:instrText xml:space="preserve"> PAGEREF _Toc122101459 \h </w:instrText>
      </w:r>
      <w:r>
        <w:rPr>
          <w:noProof/>
        </w:rPr>
      </w:r>
      <w:r>
        <w:rPr>
          <w:noProof/>
        </w:rPr>
        <w:fldChar w:fldCharType="separate"/>
      </w:r>
      <w:r>
        <w:rPr>
          <w:noProof/>
        </w:rPr>
        <w:t>177</w:t>
      </w:r>
      <w:r>
        <w:rPr>
          <w:noProof/>
        </w:rPr>
        <w:fldChar w:fldCharType="end"/>
      </w:r>
    </w:p>
    <w:p w14:paraId="5010CBFE" w14:textId="217387EC" w:rsidR="007C3D4C" w:rsidRDefault="007C3D4C">
      <w:pPr>
        <w:pStyle w:val="TOC4"/>
        <w:rPr>
          <w:rFonts w:asciiTheme="minorHAnsi" w:hAnsiTheme="minorHAnsi" w:cstheme="minorBidi"/>
          <w:noProof/>
          <w:sz w:val="22"/>
          <w:szCs w:val="22"/>
          <w:lang w:eastAsia="en-GB"/>
        </w:rPr>
      </w:pPr>
      <w:r>
        <w:rPr>
          <w:noProof/>
        </w:rPr>
        <w:lastRenderedPageBreak/>
        <w:t>5.4.2.39</w:t>
      </w:r>
      <w:r>
        <w:rPr>
          <w:rFonts w:asciiTheme="minorHAnsi" w:hAnsiTheme="minorHAnsi" w:cstheme="minorBidi"/>
          <w:noProof/>
          <w:sz w:val="22"/>
          <w:szCs w:val="22"/>
          <w:lang w:eastAsia="en-GB"/>
        </w:rPr>
        <w:tab/>
      </w:r>
      <w:r>
        <w:rPr>
          <w:noProof/>
        </w:rPr>
        <w:t>Type: UeSubscribedDataSets</w:t>
      </w:r>
      <w:r>
        <w:rPr>
          <w:noProof/>
        </w:rPr>
        <w:tab/>
      </w:r>
      <w:r>
        <w:rPr>
          <w:noProof/>
        </w:rPr>
        <w:fldChar w:fldCharType="begin" w:fldLock="1"/>
      </w:r>
      <w:r>
        <w:rPr>
          <w:noProof/>
        </w:rPr>
        <w:instrText xml:space="preserve"> PAGEREF _Toc122101460 \h </w:instrText>
      </w:r>
      <w:r>
        <w:rPr>
          <w:noProof/>
        </w:rPr>
      </w:r>
      <w:r>
        <w:rPr>
          <w:noProof/>
        </w:rPr>
        <w:fldChar w:fldCharType="separate"/>
      </w:r>
      <w:r>
        <w:rPr>
          <w:noProof/>
        </w:rPr>
        <w:t>178</w:t>
      </w:r>
      <w:r>
        <w:rPr>
          <w:noProof/>
        </w:rPr>
        <w:fldChar w:fldCharType="end"/>
      </w:r>
    </w:p>
    <w:p w14:paraId="2F6EB0C2" w14:textId="0E36E99B" w:rsidR="007C3D4C" w:rsidRDefault="007C3D4C">
      <w:pPr>
        <w:pStyle w:val="TOC4"/>
        <w:rPr>
          <w:rFonts w:asciiTheme="minorHAnsi" w:hAnsiTheme="minorHAnsi" w:cstheme="minorBidi"/>
          <w:noProof/>
          <w:sz w:val="22"/>
          <w:szCs w:val="22"/>
          <w:lang w:eastAsia="en-GB"/>
        </w:rPr>
      </w:pPr>
      <w:r>
        <w:rPr>
          <w:noProof/>
        </w:rPr>
        <w:t>5.4.2.40</w:t>
      </w:r>
      <w:r>
        <w:rPr>
          <w:rFonts w:asciiTheme="minorHAnsi" w:hAnsiTheme="minorHAnsi" w:cstheme="minorBidi"/>
          <w:noProof/>
          <w:sz w:val="22"/>
          <w:szCs w:val="22"/>
          <w:lang w:eastAsia="en-GB"/>
        </w:rPr>
        <w:tab/>
      </w:r>
      <w:r>
        <w:rPr>
          <w:noProof/>
        </w:rPr>
        <w:t>Type: ServiceSpecificAuthorizationInfo</w:t>
      </w:r>
      <w:r>
        <w:rPr>
          <w:noProof/>
        </w:rPr>
        <w:tab/>
      </w:r>
      <w:r>
        <w:rPr>
          <w:noProof/>
        </w:rPr>
        <w:fldChar w:fldCharType="begin" w:fldLock="1"/>
      </w:r>
      <w:r>
        <w:rPr>
          <w:noProof/>
        </w:rPr>
        <w:instrText xml:space="preserve"> PAGEREF _Toc122101461 \h </w:instrText>
      </w:r>
      <w:r>
        <w:rPr>
          <w:noProof/>
        </w:rPr>
      </w:r>
      <w:r>
        <w:rPr>
          <w:noProof/>
        </w:rPr>
        <w:fldChar w:fldCharType="separate"/>
      </w:r>
      <w:r>
        <w:rPr>
          <w:noProof/>
        </w:rPr>
        <w:t>178</w:t>
      </w:r>
      <w:r>
        <w:rPr>
          <w:noProof/>
        </w:rPr>
        <w:fldChar w:fldCharType="end"/>
      </w:r>
    </w:p>
    <w:p w14:paraId="447FC204" w14:textId="5155AE47" w:rsidR="007C3D4C" w:rsidRDefault="007C3D4C">
      <w:pPr>
        <w:pStyle w:val="TOC4"/>
        <w:rPr>
          <w:rFonts w:asciiTheme="minorHAnsi" w:hAnsiTheme="minorHAnsi" w:cstheme="minorBidi"/>
          <w:noProof/>
          <w:sz w:val="22"/>
          <w:szCs w:val="22"/>
          <w:lang w:eastAsia="en-GB"/>
        </w:rPr>
      </w:pPr>
      <w:r>
        <w:rPr>
          <w:noProof/>
        </w:rPr>
        <w:t>5.4.2.41</w:t>
      </w:r>
      <w:r>
        <w:rPr>
          <w:rFonts w:asciiTheme="minorHAnsi" w:hAnsiTheme="minorHAnsi" w:cstheme="minorBidi"/>
          <w:noProof/>
          <w:sz w:val="22"/>
          <w:szCs w:val="22"/>
          <w:lang w:eastAsia="en-GB"/>
        </w:rPr>
        <w:tab/>
      </w:r>
      <w:r>
        <w:rPr>
          <w:noProof/>
        </w:rPr>
        <w:t>Type: NfIdentifier</w:t>
      </w:r>
      <w:r>
        <w:rPr>
          <w:noProof/>
        </w:rPr>
        <w:tab/>
      </w:r>
      <w:r>
        <w:rPr>
          <w:noProof/>
        </w:rPr>
        <w:fldChar w:fldCharType="begin" w:fldLock="1"/>
      </w:r>
      <w:r>
        <w:rPr>
          <w:noProof/>
        </w:rPr>
        <w:instrText xml:space="preserve"> PAGEREF _Toc122101462 \h </w:instrText>
      </w:r>
      <w:r>
        <w:rPr>
          <w:noProof/>
        </w:rPr>
      </w:r>
      <w:r>
        <w:rPr>
          <w:noProof/>
        </w:rPr>
        <w:fldChar w:fldCharType="separate"/>
      </w:r>
      <w:r>
        <w:rPr>
          <w:noProof/>
        </w:rPr>
        <w:t>178</w:t>
      </w:r>
      <w:r>
        <w:rPr>
          <w:noProof/>
        </w:rPr>
        <w:fldChar w:fldCharType="end"/>
      </w:r>
    </w:p>
    <w:p w14:paraId="7442EE7D" w14:textId="17A5C272" w:rsidR="007C3D4C" w:rsidRDefault="007C3D4C">
      <w:pPr>
        <w:pStyle w:val="TOC4"/>
        <w:rPr>
          <w:rFonts w:asciiTheme="minorHAnsi" w:hAnsiTheme="minorHAnsi" w:cstheme="minorBidi"/>
          <w:noProof/>
          <w:sz w:val="22"/>
          <w:szCs w:val="22"/>
          <w:lang w:eastAsia="en-GB"/>
        </w:rPr>
      </w:pPr>
      <w:r>
        <w:rPr>
          <w:noProof/>
        </w:rPr>
        <w:t>5.4.2.42</w:t>
      </w:r>
      <w:r>
        <w:rPr>
          <w:rFonts w:asciiTheme="minorHAnsi" w:hAnsiTheme="minorHAnsi" w:cstheme="minorBidi"/>
          <w:noProof/>
          <w:sz w:val="22"/>
          <w:szCs w:val="22"/>
          <w:lang w:eastAsia="en-GB"/>
        </w:rPr>
        <w:tab/>
      </w:r>
      <w:r>
        <w:rPr>
          <w:noProof/>
        </w:rPr>
        <w:t>Type: EeSubscriptionExt</w:t>
      </w:r>
      <w:r>
        <w:rPr>
          <w:noProof/>
        </w:rPr>
        <w:tab/>
      </w:r>
      <w:r>
        <w:rPr>
          <w:noProof/>
        </w:rPr>
        <w:fldChar w:fldCharType="begin" w:fldLock="1"/>
      </w:r>
      <w:r>
        <w:rPr>
          <w:noProof/>
        </w:rPr>
        <w:instrText xml:space="preserve"> PAGEREF _Toc122101463 \h </w:instrText>
      </w:r>
      <w:r>
        <w:rPr>
          <w:noProof/>
        </w:rPr>
      </w:r>
      <w:r>
        <w:rPr>
          <w:noProof/>
        </w:rPr>
        <w:fldChar w:fldCharType="separate"/>
      </w:r>
      <w:r>
        <w:rPr>
          <w:noProof/>
        </w:rPr>
        <w:t>178</w:t>
      </w:r>
      <w:r>
        <w:rPr>
          <w:noProof/>
        </w:rPr>
        <w:fldChar w:fldCharType="end"/>
      </w:r>
    </w:p>
    <w:p w14:paraId="46C425D9" w14:textId="6B09C7A3" w:rsidR="007C3D4C" w:rsidRDefault="007C3D4C">
      <w:pPr>
        <w:pStyle w:val="TOC4"/>
        <w:rPr>
          <w:rFonts w:asciiTheme="minorHAnsi" w:hAnsiTheme="minorHAnsi" w:cstheme="minorBidi"/>
          <w:noProof/>
          <w:sz w:val="22"/>
          <w:szCs w:val="22"/>
          <w:lang w:eastAsia="en-GB"/>
        </w:rPr>
      </w:pPr>
      <w:r>
        <w:rPr>
          <w:noProof/>
        </w:rPr>
        <w:t>5.4.2.43</w:t>
      </w:r>
      <w:r>
        <w:rPr>
          <w:rFonts w:asciiTheme="minorHAnsi" w:hAnsiTheme="minorHAnsi" w:cstheme="minorBidi"/>
          <w:noProof/>
          <w:sz w:val="22"/>
          <w:szCs w:val="22"/>
          <w:lang w:eastAsia="en-GB"/>
        </w:rPr>
        <w:tab/>
      </w:r>
      <w:r>
        <w:rPr>
          <w:noProof/>
        </w:rPr>
        <w:t>Type: AdditionalEeSubsInfo</w:t>
      </w:r>
      <w:r>
        <w:rPr>
          <w:noProof/>
        </w:rPr>
        <w:tab/>
      </w:r>
      <w:r>
        <w:rPr>
          <w:noProof/>
        </w:rPr>
        <w:fldChar w:fldCharType="begin" w:fldLock="1"/>
      </w:r>
      <w:r>
        <w:rPr>
          <w:noProof/>
        </w:rPr>
        <w:instrText xml:space="preserve"> PAGEREF _Toc122101464 \h </w:instrText>
      </w:r>
      <w:r>
        <w:rPr>
          <w:noProof/>
        </w:rPr>
      </w:r>
      <w:r>
        <w:rPr>
          <w:noProof/>
        </w:rPr>
        <w:fldChar w:fldCharType="separate"/>
      </w:r>
      <w:r>
        <w:rPr>
          <w:noProof/>
        </w:rPr>
        <w:t>179</w:t>
      </w:r>
      <w:r>
        <w:rPr>
          <w:noProof/>
        </w:rPr>
        <w:fldChar w:fldCharType="end"/>
      </w:r>
    </w:p>
    <w:p w14:paraId="6DECDA29" w14:textId="06DA23A9" w:rsidR="007C3D4C" w:rsidRDefault="007C3D4C">
      <w:pPr>
        <w:pStyle w:val="TOC3"/>
        <w:rPr>
          <w:rFonts w:asciiTheme="minorHAnsi" w:hAnsiTheme="minorHAnsi" w:cstheme="minorBidi"/>
          <w:noProof/>
          <w:sz w:val="22"/>
          <w:szCs w:val="22"/>
          <w:lang w:eastAsia="en-GB"/>
        </w:rPr>
      </w:pPr>
      <w:r>
        <w:rPr>
          <w:noProof/>
        </w:rPr>
        <w:t>5.4.3</w:t>
      </w:r>
      <w:r>
        <w:rPr>
          <w:rFonts w:asciiTheme="minorHAnsi"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_Toc122101465 \h </w:instrText>
      </w:r>
      <w:r>
        <w:rPr>
          <w:noProof/>
        </w:rPr>
      </w:r>
      <w:r>
        <w:rPr>
          <w:noProof/>
        </w:rPr>
        <w:fldChar w:fldCharType="separate"/>
      </w:r>
      <w:r>
        <w:rPr>
          <w:noProof/>
        </w:rPr>
        <w:t>179</w:t>
      </w:r>
      <w:r>
        <w:rPr>
          <w:noProof/>
        </w:rPr>
        <w:fldChar w:fldCharType="end"/>
      </w:r>
    </w:p>
    <w:p w14:paraId="327A390D" w14:textId="5B282953" w:rsidR="007C3D4C" w:rsidRDefault="007C3D4C">
      <w:pPr>
        <w:pStyle w:val="TOC4"/>
        <w:rPr>
          <w:rFonts w:asciiTheme="minorHAnsi" w:hAnsiTheme="minorHAnsi" w:cstheme="minorBidi"/>
          <w:noProof/>
          <w:sz w:val="22"/>
          <w:szCs w:val="22"/>
          <w:lang w:eastAsia="en-GB"/>
        </w:rPr>
      </w:pPr>
      <w:r>
        <w:rPr>
          <w:noProof/>
        </w:rPr>
        <w:t>5.4.3.1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_Toc122101466 \h </w:instrText>
      </w:r>
      <w:r>
        <w:rPr>
          <w:noProof/>
        </w:rPr>
      </w:r>
      <w:r>
        <w:rPr>
          <w:noProof/>
        </w:rPr>
        <w:fldChar w:fldCharType="separate"/>
      </w:r>
      <w:r>
        <w:rPr>
          <w:noProof/>
        </w:rPr>
        <w:t>179</w:t>
      </w:r>
      <w:r>
        <w:rPr>
          <w:noProof/>
        </w:rPr>
        <w:fldChar w:fldCharType="end"/>
      </w:r>
    </w:p>
    <w:p w14:paraId="15EB7FC4" w14:textId="14222596" w:rsidR="007C3D4C" w:rsidRDefault="007C3D4C">
      <w:pPr>
        <w:pStyle w:val="TOC4"/>
        <w:rPr>
          <w:rFonts w:asciiTheme="minorHAnsi" w:hAnsiTheme="minorHAnsi" w:cstheme="minorBidi"/>
          <w:noProof/>
          <w:sz w:val="22"/>
          <w:szCs w:val="22"/>
          <w:lang w:eastAsia="en-GB"/>
        </w:rPr>
      </w:pPr>
      <w:r>
        <w:rPr>
          <w:noProof/>
        </w:rPr>
        <w:t>5.4.3.2</w:t>
      </w:r>
      <w:r>
        <w:rPr>
          <w:rFonts w:asciiTheme="minorHAnsi"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_Toc122101467 \h </w:instrText>
      </w:r>
      <w:r>
        <w:rPr>
          <w:noProof/>
        </w:rPr>
      </w:r>
      <w:r>
        <w:rPr>
          <w:noProof/>
        </w:rPr>
        <w:fldChar w:fldCharType="separate"/>
      </w:r>
      <w:r>
        <w:rPr>
          <w:noProof/>
        </w:rPr>
        <w:t>179</w:t>
      </w:r>
      <w:r>
        <w:rPr>
          <w:noProof/>
        </w:rPr>
        <w:fldChar w:fldCharType="end"/>
      </w:r>
    </w:p>
    <w:p w14:paraId="06914618" w14:textId="4F5CE2E3" w:rsidR="007C3D4C" w:rsidRDefault="007C3D4C">
      <w:pPr>
        <w:pStyle w:val="TOC4"/>
        <w:rPr>
          <w:rFonts w:asciiTheme="minorHAnsi" w:hAnsiTheme="minorHAnsi" w:cstheme="minorBidi"/>
          <w:noProof/>
          <w:sz w:val="22"/>
          <w:szCs w:val="22"/>
          <w:lang w:eastAsia="en-GB"/>
        </w:rPr>
      </w:pPr>
      <w:r>
        <w:rPr>
          <w:noProof/>
        </w:rPr>
        <w:t>5.4.3.3</w:t>
      </w:r>
      <w:r>
        <w:rPr>
          <w:rFonts w:asciiTheme="minorHAnsi" w:hAnsiTheme="minorHAnsi" w:cstheme="minorBid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_Toc122101468 \h </w:instrText>
      </w:r>
      <w:r>
        <w:rPr>
          <w:noProof/>
        </w:rPr>
      </w:r>
      <w:r>
        <w:rPr>
          <w:noProof/>
        </w:rPr>
        <w:fldChar w:fldCharType="separate"/>
      </w:r>
      <w:r>
        <w:rPr>
          <w:noProof/>
        </w:rPr>
        <w:t>179</w:t>
      </w:r>
      <w:r>
        <w:rPr>
          <w:noProof/>
        </w:rPr>
        <w:fldChar w:fldCharType="end"/>
      </w:r>
    </w:p>
    <w:p w14:paraId="0E3AA990" w14:textId="150DC57B" w:rsidR="007C3D4C" w:rsidRDefault="007C3D4C">
      <w:pPr>
        <w:pStyle w:val="TOC4"/>
        <w:rPr>
          <w:rFonts w:asciiTheme="minorHAnsi" w:hAnsiTheme="minorHAnsi" w:cstheme="minorBidi"/>
          <w:noProof/>
          <w:sz w:val="22"/>
          <w:szCs w:val="22"/>
          <w:lang w:eastAsia="en-GB"/>
        </w:rPr>
      </w:pPr>
      <w:r>
        <w:rPr>
          <w:noProof/>
        </w:rPr>
        <w:t>5.4.3.4</w:t>
      </w:r>
      <w:r>
        <w:rPr>
          <w:rFonts w:asciiTheme="minorHAnsi" w:hAnsiTheme="minorHAnsi" w:cstheme="minorBidi"/>
          <w:noProof/>
          <w:sz w:val="22"/>
          <w:szCs w:val="22"/>
          <w:lang w:eastAsia="en-GB"/>
        </w:rPr>
        <w:tab/>
      </w:r>
      <w:r>
        <w:rPr>
          <w:noProof/>
        </w:rPr>
        <w:t>Enumeration: DataSetName</w:t>
      </w:r>
      <w:r>
        <w:rPr>
          <w:noProof/>
        </w:rPr>
        <w:tab/>
      </w:r>
      <w:r>
        <w:rPr>
          <w:noProof/>
        </w:rPr>
        <w:fldChar w:fldCharType="begin" w:fldLock="1"/>
      </w:r>
      <w:r>
        <w:rPr>
          <w:noProof/>
        </w:rPr>
        <w:instrText xml:space="preserve"> PAGEREF _Toc122101469 \h </w:instrText>
      </w:r>
      <w:r>
        <w:rPr>
          <w:noProof/>
        </w:rPr>
      </w:r>
      <w:r>
        <w:rPr>
          <w:noProof/>
        </w:rPr>
        <w:fldChar w:fldCharType="separate"/>
      </w:r>
      <w:r>
        <w:rPr>
          <w:noProof/>
        </w:rPr>
        <w:t>180</w:t>
      </w:r>
      <w:r>
        <w:rPr>
          <w:noProof/>
        </w:rPr>
        <w:fldChar w:fldCharType="end"/>
      </w:r>
    </w:p>
    <w:p w14:paraId="7B87BE8B" w14:textId="5345C2D3" w:rsidR="007C3D4C" w:rsidRDefault="007C3D4C">
      <w:pPr>
        <w:pStyle w:val="TOC4"/>
        <w:rPr>
          <w:rFonts w:asciiTheme="minorHAnsi" w:hAnsiTheme="minorHAnsi" w:cstheme="minorBidi"/>
          <w:noProof/>
          <w:sz w:val="22"/>
          <w:szCs w:val="22"/>
          <w:lang w:eastAsia="en-GB"/>
        </w:rPr>
      </w:pPr>
      <w:r>
        <w:rPr>
          <w:noProof/>
        </w:rPr>
        <w:t>5.4.3.</w:t>
      </w:r>
      <w:r>
        <w:rPr>
          <w:noProof/>
          <w:lang w:eastAsia="zh-CN"/>
        </w:rPr>
        <w:t>5</w:t>
      </w:r>
      <w:r>
        <w:rPr>
          <w:rFonts w:asciiTheme="minorHAnsi"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_Toc122101470 \h </w:instrText>
      </w:r>
      <w:r>
        <w:rPr>
          <w:noProof/>
        </w:rPr>
      </w:r>
      <w:r>
        <w:rPr>
          <w:noProof/>
        </w:rPr>
        <w:fldChar w:fldCharType="separate"/>
      </w:r>
      <w:r>
        <w:rPr>
          <w:noProof/>
        </w:rPr>
        <w:t>180</w:t>
      </w:r>
      <w:r>
        <w:rPr>
          <w:noProof/>
        </w:rPr>
        <w:fldChar w:fldCharType="end"/>
      </w:r>
    </w:p>
    <w:p w14:paraId="21A5D468" w14:textId="6E69A781" w:rsidR="007C3D4C" w:rsidRDefault="007C3D4C">
      <w:pPr>
        <w:pStyle w:val="TOC4"/>
        <w:rPr>
          <w:rFonts w:asciiTheme="minorHAnsi" w:hAnsiTheme="minorHAnsi" w:cstheme="minorBidi"/>
          <w:noProof/>
          <w:sz w:val="22"/>
          <w:szCs w:val="22"/>
          <w:lang w:eastAsia="en-GB"/>
        </w:rPr>
      </w:pPr>
      <w:r>
        <w:rPr>
          <w:noProof/>
        </w:rPr>
        <w:t>5.4.3.</w:t>
      </w:r>
      <w:r>
        <w:rPr>
          <w:noProof/>
          <w:lang w:eastAsia="zh-CN"/>
        </w:rPr>
        <w:t>6</w:t>
      </w:r>
      <w:r>
        <w:rPr>
          <w:rFonts w:asciiTheme="minorHAnsi" w:hAnsiTheme="minorHAnsi" w:cstheme="minorBid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_Toc122101471 \h </w:instrText>
      </w:r>
      <w:r>
        <w:rPr>
          <w:noProof/>
        </w:rPr>
      </w:r>
      <w:r>
        <w:rPr>
          <w:noProof/>
        </w:rPr>
        <w:fldChar w:fldCharType="separate"/>
      </w:r>
      <w:r>
        <w:rPr>
          <w:noProof/>
        </w:rPr>
        <w:t>180</w:t>
      </w:r>
      <w:r>
        <w:rPr>
          <w:noProof/>
        </w:rPr>
        <w:fldChar w:fldCharType="end"/>
      </w:r>
    </w:p>
    <w:p w14:paraId="71D261A3" w14:textId="1B7E5890" w:rsidR="007C3D4C" w:rsidRDefault="007C3D4C">
      <w:pPr>
        <w:pStyle w:val="TOC4"/>
        <w:rPr>
          <w:rFonts w:asciiTheme="minorHAnsi" w:hAnsiTheme="minorHAnsi" w:cstheme="minorBidi"/>
          <w:noProof/>
          <w:sz w:val="22"/>
          <w:szCs w:val="22"/>
          <w:lang w:eastAsia="en-GB"/>
        </w:rPr>
      </w:pPr>
      <w:r>
        <w:rPr>
          <w:noProof/>
        </w:rPr>
        <w:t>5.4.3.</w:t>
      </w:r>
      <w:r>
        <w:rPr>
          <w:noProof/>
          <w:lang w:eastAsia="zh-CN"/>
        </w:rPr>
        <w:t>7</w:t>
      </w:r>
      <w:r>
        <w:rPr>
          <w:rFonts w:asciiTheme="minorHAnsi" w:hAnsiTheme="minorHAnsi" w:cstheme="minorBid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_Toc122101472 \h </w:instrText>
      </w:r>
      <w:r>
        <w:rPr>
          <w:noProof/>
        </w:rPr>
      </w:r>
      <w:r>
        <w:rPr>
          <w:noProof/>
        </w:rPr>
        <w:fldChar w:fldCharType="separate"/>
      </w:r>
      <w:r>
        <w:rPr>
          <w:noProof/>
        </w:rPr>
        <w:t>181</w:t>
      </w:r>
      <w:r>
        <w:rPr>
          <w:noProof/>
        </w:rPr>
        <w:fldChar w:fldCharType="end"/>
      </w:r>
    </w:p>
    <w:p w14:paraId="2EF88B79" w14:textId="20FA46CB" w:rsidR="007C3D4C" w:rsidRDefault="007C3D4C">
      <w:pPr>
        <w:pStyle w:val="TOC4"/>
        <w:rPr>
          <w:rFonts w:asciiTheme="minorHAnsi" w:hAnsiTheme="minorHAnsi" w:cstheme="minorBidi"/>
          <w:noProof/>
          <w:sz w:val="22"/>
          <w:szCs w:val="22"/>
          <w:lang w:eastAsia="en-GB"/>
        </w:rPr>
      </w:pPr>
      <w:r>
        <w:rPr>
          <w:noProof/>
        </w:rPr>
        <w:t>5.4.3.</w:t>
      </w:r>
      <w:r>
        <w:rPr>
          <w:noProof/>
          <w:lang w:eastAsia="zh-CN"/>
        </w:rPr>
        <w:t>8</w:t>
      </w:r>
      <w:r>
        <w:rPr>
          <w:rFonts w:asciiTheme="minorHAnsi" w:hAnsiTheme="minorHAnsi" w:cstheme="minorBid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_Toc122101473 \h </w:instrText>
      </w:r>
      <w:r>
        <w:rPr>
          <w:noProof/>
        </w:rPr>
      </w:r>
      <w:r>
        <w:rPr>
          <w:noProof/>
        </w:rPr>
        <w:fldChar w:fldCharType="separate"/>
      </w:r>
      <w:r>
        <w:rPr>
          <w:noProof/>
        </w:rPr>
        <w:t>181</w:t>
      </w:r>
      <w:r>
        <w:rPr>
          <w:noProof/>
        </w:rPr>
        <w:fldChar w:fldCharType="end"/>
      </w:r>
    </w:p>
    <w:p w14:paraId="100B721C" w14:textId="01B8F227" w:rsidR="007C3D4C" w:rsidRDefault="007C3D4C">
      <w:pPr>
        <w:pStyle w:val="TOC4"/>
        <w:rPr>
          <w:rFonts w:asciiTheme="minorHAnsi" w:hAnsiTheme="minorHAnsi" w:cstheme="minorBidi"/>
          <w:noProof/>
          <w:sz w:val="22"/>
          <w:szCs w:val="22"/>
          <w:lang w:eastAsia="en-GB"/>
        </w:rPr>
      </w:pPr>
      <w:r>
        <w:rPr>
          <w:noProof/>
        </w:rPr>
        <w:t>5.4.3.</w:t>
      </w:r>
      <w:r>
        <w:rPr>
          <w:noProof/>
          <w:lang w:eastAsia="zh-CN"/>
        </w:rPr>
        <w:t>9</w:t>
      </w:r>
      <w:r>
        <w:rPr>
          <w:rFonts w:asciiTheme="minorHAnsi" w:hAnsiTheme="minorHAnsi" w:cstheme="minorBidi"/>
          <w:noProof/>
          <w:sz w:val="22"/>
          <w:szCs w:val="22"/>
          <w:lang w:eastAsia="en-GB"/>
        </w:rPr>
        <w:tab/>
      </w:r>
      <w:r>
        <w:rPr>
          <w:noProof/>
        </w:rPr>
        <w:t>Enumeration: UeUpdateStatus</w:t>
      </w:r>
      <w:r>
        <w:rPr>
          <w:noProof/>
        </w:rPr>
        <w:tab/>
      </w:r>
      <w:r>
        <w:rPr>
          <w:noProof/>
        </w:rPr>
        <w:fldChar w:fldCharType="begin" w:fldLock="1"/>
      </w:r>
      <w:r>
        <w:rPr>
          <w:noProof/>
        </w:rPr>
        <w:instrText xml:space="preserve"> PAGEREF _Toc122101474 \h </w:instrText>
      </w:r>
      <w:r>
        <w:rPr>
          <w:noProof/>
        </w:rPr>
      </w:r>
      <w:r>
        <w:rPr>
          <w:noProof/>
        </w:rPr>
        <w:fldChar w:fldCharType="separate"/>
      </w:r>
      <w:r>
        <w:rPr>
          <w:noProof/>
        </w:rPr>
        <w:t>181</w:t>
      </w:r>
      <w:r>
        <w:rPr>
          <w:noProof/>
        </w:rPr>
        <w:fldChar w:fldCharType="end"/>
      </w:r>
    </w:p>
    <w:p w14:paraId="222544C9" w14:textId="023616F5" w:rsidR="007C3D4C" w:rsidRDefault="007C3D4C">
      <w:pPr>
        <w:pStyle w:val="TOC4"/>
        <w:rPr>
          <w:rFonts w:asciiTheme="minorHAnsi" w:hAnsiTheme="minorHAnsi" w:cstheme="minorBidi"/>
          <w:noProof/>
          <w:sz w:val="22"/>
          <w:szCs w:val="22"/>
          <w:lang w:eastAsia="en-GB"/>
        </w:rPr>
      </w:pPr>
      <w:r>
        <w:rPr>
          <w:noProof/>
        </w:rPr>
        <w:t>5.4.3.10</w:t>
      </w:r>
      <w:r>
        <w:rPr>
          <w:rFonts w:asciiTheme="minorHAnsi" w:hAnsiTheme="minorHAnsi" w:cstheme="minorBidi"/>
          <w:noProof/>
          <w:sz w:val="22"/>
          <w:szCs w:val="22"/>
          <w:lang w:eastAsia="en-GB"/>
        </w:rPr>
        <w:tab/>
      </w:r>
      <w:r>
        <w:rPr>
          <w:noProof/>
        </w:rPr>
        <w:t>Enumeration: PpDataType</w:t>
      </w:r>
      <w:r>
        <w:rPr>
          <w:noProof/>
        </w:rPr>
        <w:tab/>
      </w:r>
      <w:r>
        <w:rPr>
          <w:noProof/>
        </w:rPr>
        <w:fldChar w:fldCharType="begin" w:fldLock="1"/>
      </w:r>
      <w:r>
        <w:rPr>
          <w:noProof/>
        </w:rPr>
        <w:instrText xml:space="preserve"> PAGEREF _Toc122101475 \h </w:instrText>
      </w:r>
      <w:r>
        <w:rPr>
          <w:noProof/>
        </w:rPr>
      </w:r>
      <w:r>
        <w:rPr>
          <w:noProof/>
        </w:rPr>
        <w:fldChar w:fldCharType="separate"/>
      </w:r>
      <w:r>
        <w:rPr>
          <w:noProof/>
        </w:rPr>
        <w:t>182</w:t>
      </w:r>
      <w:r>
        <w:rPr>
          <w:noProof/>
        </w:rPr>
        <w:fldChar w:fldCharType="end"/>
      </w:r>
    </w:p>
    <w:p w14:paraId="0ACC97BB" w14:textId="50B5335F" w:rsidR="007C3D4C" w:rsidRDefault="007C3D4C">
      <w:pPr>
        <w:pStyle w:val="TOC3"/>
        <w:rPr>
          <w:rFonts w:asciiTheme="minorHAnsi" w:hAnsiTheme="minorHAnsi" w:cstheme="minorBidi"/>
          <w:noProof/>
          <w:sz w:val="22"/>
          <w:szCs w:val="22"/>
          <w:lang w:eastAsia="en-GB"/>
        </w:rPr>
      </w:pPr>
      <w:r>
        <w:rPr>
          <w:noProof/>
        </w:rPr>
        <w:t>5.4.4</w:t>
      </w:r>
      <w:r>
        <w:rPr>
          <w:rFonts w:asciiTheme="minorHAnsi"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_Toc122101476 \h </w:instrText>
      </w:r>
      <w:r>
        <w:rPr>
          <w:noProof/>
        </w:rPr>
      </w:r>
      <w:r>
        <w:rPr>
          <w:noProof/>
        </w:rPr>
        <w:fldChar w:fldCharType="separate"/>
      </w:r>
      <w:r>
        <w:rPr>
          <w:noProof/>
        </w:rPr>
        <w:t>182</w:t>
      </w:r>
      <w:r>
        <w:rPr>
          <w:noProof/>
        </w:rPr>
        <w:fldChar w:fldCharType="end"/>
      </w:r>
    </w:p>
    <w:p w14:paraId="65E5AA10" w14:textId="3D0E6FC6" w:rsidR="007C3D4C" w:rsidRDefault="007C3D4C">
      <w:pPr>
        <w:pStyle w:val="TOC2"/>
        <w:rPr>
          <w:rFonts w:asciiTheme="minorHAnsi" w:hAnsiTheme="minorHAnsi" w:cstheme="minorBidi"/>
          <w:noProof/>
          <w:sz w:val="22"/>
          <w:szCs w:val="22"/>
          <w:lang w:eastAsia="en-GB"/>
        </w:rPr>
      </w:pPr>
      <w:r>
        <w:rPr>
          <w:noProof/>
          <w:lang w:eastAsia="zh-CN"/>
        </w:rPr>
        <w:t>5.5</w:t>
      </w:r>
      <w:r>
        <w:rPr>
          <w:rFonts w:asciiTheme="minorHAnsi"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_Toc122101477 \h </w:instrText>
      </w:r>
      <w:r>
        <w:rPr>
          <w:noProof/>
        </w:rPr>
      </w:r>
      <w:r>
        <w:rPr>
          <w:noProof/>
        </w:rPr>
        <w:fldChar w:fldCharType="separate"/>
      </w:r>
      <w:r>
        <w:rPr>
          <w:noProof/>
        </w:rPr>
        <w:t>182</w:t>
      </w:r>
      <w:r>
        <w:rPr>
          <w:noProof/>
        </w:rPr>
        <w:fldChar w:fldCharType="end"/>
      </w:r>
    </w:p>
    <w:p w14:paraId="36BA0C71" w14:textId="79F38DD1" w:rsidR="007C3D4C" w:rsidRDefault="007C3D4C">
      <w:pPr>
        <w:pStyle w:val="TOC2"/>
        <w:rPr>
          <w:rFonts w:asciiTheme="minorHAnsi" w:hAnsiTheme="minorHAnsi" w:cstheme="minorBidi"/>
          <w:noProof/>
          <w:sz w:val="22"/>
          <w:szCs w:val="22"/>
          <w:lang w:eastAsia="en-GB"/>
        </w:rPr>
      </w:pPr>
      <w:r>
        <w:rPr>
          <w:noProof/>
          <w:lang w:eastAsia="zh-CN"/>
        </w:rPr>
        <w:t>5.6</w:t>
      </w:r>
      <w:r>
        <w:rPr>
          <w:rFonts w:asciiTheme="minorHAnsi"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_Toc122101478 \h </w:instrText>
      </w:r>
      <w:r>
        <w:rPr>
          <w:noProof/>
        </w:rPr>
      </w:r>
      <w:r>
        <w:rPr>
          <w:noProof/>
        </w:rPr>
        <w:fldChar w:fldCharType="separate"/>
      </w:r>
      <w:r>
        <w:rPr>
          <w:noProof/>
        </w:rPr>
        <w:t>182</w:t>
      </w:r>
      <w:r>
        <w:rPr>
          <w:noProof/>
        </w:rPr>
        <w:fldChar w:fldCharType="end"/>
      </w:r>
    </w:p>
    <w:p w14:paraId="1A7C22B8" w14:textId="212452C2" w:rsidR="007C3D4C" w:rsidRDefault="007C3D4C" w:rsidP="007C3D4C">
      <w:pPr>
        <w:pStyle w:val="TOC8"/>
        <w:rPr>
          <w:rFonts w:asciiTheme="minorHAnsi"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_Toc122101479 \h </w:instrText>
      </w:r>
      <w:r>
        <w:rPr>
          <w:noProof/>
        </w:rPr>
      </w:r>
      <w:r>
        <w:rPr>
          <w:noProof/>
        </w:rPr>
        <w:fldChar w:fldCharType="separate"/>
      </w:r>
      <w:r>
        <w:rPr>
          <w:noProof/>
        </w:rPr>
        <w:t>183</w:t>
      </w:r>
      <w:r>
        <w:rPr>
          <w:noProof/>
        </w:rPr>
        <w:fldChar w:fldCharType="end"/>
      </w:r>
    </w:p>
    <w:p w14:paraId="274CB441" w14:textId="3FF7C7A0" w:rsidR="007C3D4C" w:rsidRDefault="007C3D4C">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_Toc122101480 \h </w:instrText>
      </w:r>
      <w:r>
        <w:rPr>
          <w:noProof/>
        </w:rPr>
      </w:r>
      <w:r>
        <w:rPr>
          <w:noProof/>
        </w:rPr>
        <w:fldChar w:fldCharType="separate"/>
      </w:r>
      <w:r>
        <w:rPr>
          <w:noProof/>
        </w:rPr>
        <w:t>183</w:t>
      </w:r>
      <w:r>
        <w:rPr>
          <w:noProof/>
        </w:rPr>
        <w:fldChar w:fldCharType="end"/>
      </w:r>
    </w:p>
    <w:p w14:paraId="44ABD90F" w14:textId="16C34B8D" w:rsidR="007C3D4C" w:rsidRDefault="007C3D4C">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rPr>
        <w:t>Nudr_DataRepository API for Subscription Data</w:t>
      </w:r>
      <w:r>
        <w:rPr>
          <w:noProof/>
        </w:rPr>
        <w:tab/>
      </w:r>
      <w:r>
        <w:rPr>
          <w:noProof/>
        </w:rPr>
        <w:fldChar w:fldCharType="begin" w:fldLock="1"/>
      </w:r>
      <w:r>
        <w:rPr>
          <w:noProof/>
        </w:rPr>
        <w:instrText xml:space="preserve"> PAGEREF _Toc122101481 \h </w:instrText>
      </w:r>
      <w:r>
        <w:rPr>
          <w:noProof/>
        </w:rPr>
      </w:r>
      <w:r>
        <w:rPr>
          <w:noProof/>
        </w:rPr>
        <w:fldChar w:fldCharType="separate"/>
      </w:r>
      <w:r>
        <w:rPr>
          <w:noProof/>
        </w:rPr>
        <w:t>183</w:t>
      </w:r>
      <w:r>
        <w:rPr>
          <w:noProof/>
        </w:rPr>
        <w:fldChar w:fldCharType="end"/>
      </w:r>
    </w:p>
    <w:p w14:paraId="0FB2FE2D" w14:textId="0197A90D" w:rsidR="007C3D4C" w:rsidRDefault="007C3D4C" w:rsidP="007C3D4C">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_Toc122101482 \h </w:instrText>
      </w:r>
      <w:r>
        <w:rPr>
          <w:noProof/>
        </w:rPr>
      </w:r>
      <w:r>
        <w:rPr>
          <w:noProof/>
        </w:rPr>
        <w:fldChar w:fldCharType="separate"/>
      </w:r>
      <w:r>
        <w:rPr>
          <w:noProof/>
        </w:rPr>
        <w:t>345</w:t>
      </w:r>
      <w:r>
        <w:rPr>
          <w:noProof/>
        </w:rPr>
        <w:fldChar w:fldCharType="end"/>
      </w:r>
    </w:p>
    <w:p w14:paraId="76D5DAF5" w14:textId="60CDC323" w:rsidR="00080512" w:rsidRPr="004D3578" w:rsidRDefault="00E13825">
      <w:r w:rsidRPr="004D3578">
        <w:rPr>
          <w:noProof/>
          <w:sz w:val="22"/>
        </w:rPr>
        <w:fldChar w:fldCharType="end"/>
      </w:r>
    </w:p>
    <w:p w14:paraId="053DF01B" w14:textId="77777777" w:rsidR="00080512" w:rsidRDefault="00080512" w:rsidP="00434F1A">
      <w:pPr>
        <w:pStyle w:val="Heading1"/>
      </w:pPr>
      <w:r w:rsidRPr="004D3578">
        <w:br w:type="page"/>
      </w:r>
      <w:bookmarkStart w:id="11" w:name="foreword"/>
      <w:bookmarkStart w:id="12" w:name="_Toc122100971"/>
      <w:bookmarkEnd w:id="11"/>
      <w:r w:rsidRPr="004D3578">
        <w:lastRenderedPageBreak/>
        <w:t>Foreword</w:t>
      </w:r>
      <w:bookmarkEnd w:id="12"/>
    </w:p>
    <w:p w14:paraId="3430F308" w14:textId="77777777" w:rsidR="00080512" w:rsidRPr="004D3578" w:rsidRDefault="00080512">
      <w:r w:rsidRPr="004D3578">
        <w:t>This Techni</w:t>
      </w:r>
      <w:r w:rsidRPr="00234841">
        <w:t xml:space="preserve">cal </w:t>
      </w:r>
      <w:bookmarkStart w:id="13" w:name="spectype3"/>
      <w:r w:rsidRPr="00234841">
        <w:t>Specification</w:t>
      </w:r>
      <w:bookmarkEnd w:id="13"/>
      <w:r w:rsidRPr="00234841">
        <w:t xml:space="preserve"> ha</w:t>
      </w:r>
      <w:r w:rsidRPr="004D3578">
        <w:t>s been produced by the 3</w:t>
      </w:r>
      <w:r w:rsidR="00F04712">
        <w:t>rd</w:t>
      </w:r>
      <w:r w:rsidRPr="004D3578">
        <w:t xml:space="preserve"> Generation Partnership Project (3GPP).</w:t>
      </w:r>
    </w:p>
    <w:p w14:paraId="54E84EB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2100B9" w14:textId="77777777" w:rsidR="00080512" w:rsidRPr="004D3578" w:rsidRDefault="00080512">
      <w:pPr>
        <w:pStyle w:val="B1"/>
      </w:pPr>
      <w:r w:rsidRPr="004D3578">
        <w:t>Version x.y.z</w:t>
      </w:r>
    </w:p>
    <w:p w14:paraId="60259A2A" w14:textId="77777777" w:rsidR="00080512" w:rsidRPr="004D3578" w:rsidRDefault="00080512">
      <w:pPr>
        <w:pStyle w:val="B1"/>
      </w:pPr>
      <w:r w:rsidRPr="004D3578">
        <w:t>where:</w:t>
      </w:r>
    </w:p>
    <w:p w14:paraId="1D9818E6" w14:textId="77777777" w:rsidR="00080512" w:rsidRPr="004D3578" w:rsidRDefault="00080512">
      <w:pPr>
        <w:pStyle w:val="B2"/>
      </w:pPr>
      <w:r w:rsidRPr="004D3578">
        <w:t>x</w:t>
      </w:r>
      <w:r w:rsidRPr="004D3578">
        <w:tab/>
        <w:t>the first digit:</w:t>
      </w:r>
    </w:p>
    <w:p w14:paraId="6EFFE8A6" w14:textId="77777777" w:rsidR="00080512" w:rsidRPr="004D3578" w:rsidRDefault="00080512">
      <w:pPr>
        <w:pStyle w:val="B3"/>
      </w:pPr>
      <w:r w:rsidRPr="004D3578">
        <w:t>1</w:t>
      </w:r>
      <w:r w:rsidRPr="004D3578">
        <w:tab/>
        <w:t>presented to TSG for information;</w:t>
      </w:r>
    </w:p>
    <w:p w14:paraId="6A8D11E0" w14:textId="77777777" w:rsidR="00080512" w:rsidRPr="004D3578" w:rsidRDefault="00080512">
      <w:pPr>
        <w:pStyle w:val="B3"/>
      </w:pPr>
      <w:r w:rsidRPr="004D3578">
        <w:t>2</w:t>
      </w:r>
      <w:r w:rsidRPr="004D3578">
        <w:tab/>
        <w:t>presented to TSG for approval;</w:t>
      </w:r>
    </w:p>
    <w:p w14:paraId="40F3BC08" w14:textId="77777777" w:rsidR="00080512" w:rsidRPr="004D3578" w:rsidRDefault="00080512">
      <w:pPr>
        <w:pStyle w:val="B3"/>
      </w:pPr>
      <w:r w:rsidRPr="004D3578">
        <w:t>3</w:t>
      </w:r>
      <w:r w:rsidRPr="004D3578">
        <w:tab/>
        <w:t>or greater indicates TSG approved document under change control.</w:t>
      </w:r>
    </w:p>
    <w:p w14:paraId="618149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FA62CC" w14:textId="77777777" w:rsidR="00080512" w:rsidRDefault="00080512">
      <w:pPr>
        <w:pStyle w:val="B2"/>
      </w:pPr>
      <w:r w:rsidRPr="004D3578">
        <w:t>z</w:t>
      </w:r>
      <w:r w:rsidRPr="004D3578">
        <w:tab/>
        <w:t>the third digit is incremented when editorial only changes have been incorporated in the document.</w:t>
      </w:r>
    </w:p>
    <w:p w14:paraId="1BACED99" w14:textId="77777777" w:rsidR="008C384C" w:rsidRDefault="008C384C" w:rsidP="008C384C">
      <w:r>
        <w:t xml:space="preserve">In </w:t>
      </w:r>
      <w:r w:rsidR="0074026F">
        <w:t>the present</w:t>
      </w:r>
      <w:r>
        <w:t xml:space="preserve"> document, modal verbs have the following meanings:</w:t>
      </w:r>
    </w:p>
    <w:p w14:paraId="5423D6FB" w14:textId="77777777" w:rsidR="008C384C" w:rsidRDefault="008C384C" w:rsidP="00774DA4">
      <w:pPr>
        <w:pStyle w:val="EX"/>
      </w:pPr>
      <w:r w:rsidRPr="008C384C">
        <w:rPr>
          <w:b/>
        </w:rPr>
        <w:t>shall</w:t>
      </w:r>
      <w:r w:rsidR="000270B9">
        <w:tab/>
      </w:r>
      <w:r>
        <w:t>indicates a mandatory requirement to do something</w:t>
      </w:r>
    </w:p>
    <w:p w14:paraId="7DFB3133" w14:textId="77777777" w:rsidR="008C384C" w:rsidRDefault="008C384C" w:rsidP="00774DA4">
      <w:pPr>
        <w:pStyle w:val="EX"/>
      </w:pPr>
      <w:r w:rsidRPr="008C384C">
        <w:rPr>
          <w:b/>
        </w:rPr>
        <w:t>shall not</w:t>
      </w:r>
      <w:r>
        <w:tab/>
        <w:t>indicates an interdiction (</w:t>
      </w:r>
      <w:r w:rsidR="001F1132">
        <w:t>prohibition</w:t>
      </w:r>
      <w:r>
        <w:t>) to do something</w:t>
      </w:r>
    </w:p>
    <w:p w14:paraId="289B5F73" w14:textId="77777777" w:rsidR="00BA19ED" w:rsidRPr="004D3578" w:rsidRDefault="00BA19ED" w:rsidP="00A27486">
      <w:r>
        <w:t>The constructions "shall" and "shall not" are confined to the context of normative provisions, and do not appear in Technical Reports.</w:t>
      </w:r>
    </w:p>
    <w:p w14:paraId="6BA9843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42DA3F" w14:textId="77777777" w:rsidR="008C384C" w:rsidRDefault="008C384C" w:rsidP="00774DA4">
      <w:pPr>
        <w:pStyle w:val="EX"/>
      </w:pPr>
      <w:r w:rsidRPr="008C384C">
        <w:rPr>
          <w:b/>
        </w:rPr>
        <w:t>should</w:t>
      </w:r>
      <w:r w:rsidR="000270B9">
        <w:tab/>
      </w:r>
      <w:r>
        <w:t>indicates a recommendation to do something</w:t>
      </w:r>
    </w:p>
    <w:p w14:paraId="5CBB84D1" w14:textId="77777777" w:rsidR="008C384C" w:rsidRDefault="008C384C" w:rsidP="00774DA4">
      <w:pPr>
        <w:pStyle w:val="EX"/>
      </w:pPr>
      <w:r w:rsidRPr="008C384C">
        <w:rPr>
          <w:b/>
        </w:rPr>
        <w:t>should not</w:t>
      </w:r>
      <w:r>
        <w:tab/>
        <w:t>indicates a recommendation not to do something</w:t>
      </w:r>
    </w:p>
    <w:p w14:paraId="20E32F47" w14:textId="77777777" w:rsidR="008C384C" w:rsidRDefault="008C384C" w:rsidP="00774DA4">
      <w:pPr>
        <w:pStyle w:val="EX"/>
      </w:pPr>
      <w:r w:rsidRPr="00774DA4">
        <w:rPr>
          <w:b/>
        </w:rPr>
        <w:t>may</w:t>
      </w:r>
      <w:r w:rsidR="000270B9">
        <w:tab/>
      </w:r>
      <w:r>
        <w:t>indicates permission to do something</w:t>
      </w:r>
    </w:p>
    <w:p w14:paraId="4699791B" w14:textId="77777777" w:rsidR="008C384C" w:rsidRDefault="008C384C" w:rsidP="00774DA4">
      <w:pPr>
        <w:pStyle w:val="EX"/>
      </w:pPr>
      <w:r w:rsidRPr="00774DA4">
        <w:rPr>
          <w:b/>
        </w:rPr>
        <w:t>need not</w:t>
      </w:r>
      <w:r>
        <w:tab/>
        <w:t>indicates permission not to do something</w:t>
      </w:r>
    </w:p>
    <w:p w14:paraId="08C7D1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4AED466" w14:textId="77777777" w:rsidR="008C384C" w:rsidRDefault="008C384C" w:rsidP="00774DA4">
      <w:pPr>
        <w:pStyle w:val="EX"/>
      </w:pPr>
      <w:r w:rsidRPr="00774DA4">
        <w:rPr>
          <w:b/>
        </w:rPr>
        <w:t>can</w:t>
      </w:r>
      <w:r w:rsidR="000270B9">
        <w:tab/>
      </w:r>
      <w:r>
        <w:t>indicates</w:t>
      </w:r>
      <w:r w:rsidR="00774DA4">
        <w:t xml:space="preserve"> that something is possible</w:t>
      </w:r>
    </w:p>
    <w:p w14:paraId="72173F18" w14:textId="77777777" w:rsidR="00774DA4" w:rsidRDefault="00774DA4" w:rsidP="00774DA4">
      <w:pPr>
        <w:pStyle w:val="EX"/>
      </w:pPr>
      <w:r w:rsidRPr="00774DA4">
        <w:rPr>
          <w:b/>
        </w:rPr>
        <w:t>cannot</w:t>
      </w:r>
      <w:r w:rsidR="000270B9">
        <w:tab/>
      </w:r>
      <w:r>
        <w:t>indicates that something is impossible</w:t>
      </w:r>
    </w:p>
    <w:p w14:paraId="00DC673F"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2271822D"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9BCB37"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D004A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D4EC8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8181B4" w14:textId="77777777" w:rsidR="001F1132" w:rsidRDefault="001F1132" w:rsidP="001F1132">
      <w:r>
        <w:t>In addition:</w:t>
      </w:r>
    </w:p>
    <w:p w14:paraId="4D59B0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4D6189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7A21C3" w14:textId="77777777" w:rsidR="00774DA4" w:rsidRPr="004D3578" w:rsidRDefault="00647114" w:rsidP="00A27486">
      <w:r>
        <w:t>The constructions "is" and "is not" do not indicate requirements.</w:t>
      </w:r>
    </w:p>
    <w:p w14:paraId="7C6E058F" w14:textId="77777777" w:rsidR="00234841" w:rsidRPr="00533C32" w:rsidRDefault="00234841" w:rsidP="00434F1A">
      <w:pPr>
        <w:pStyle w:val="Heading1"/>
      </w:pPr>
      <w:bookmarkStart w:id="14" w:name="introduction"/>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0972"/>
      <w:bookmarkEnd w:id="14"/>
      <w:r w:rsidRPr="00533C32">
        <w:t>1</w:t>
      </w:r>
      <w:r w:rsidRPr="00533C32">
        <w:tab/>
        <w:t>Scope</w:t>
      </w:r>
      <w:bookmarkEnd w:id="15"/>
      <w:bookmarkEnd w:id="16"/>
      <w:bookmarkEnd w:id="17"/>
      <w:bookmarkEnd w:id="18"/>
      <w:bookmarkEnd w:id="19"/>
      <w:bookmarkEnd w:id="20"/>
      <w:bookmarkEnd w:id="21"/>
      <w:bookmarkEnd w:id="22"/>
    </w:p>
    <w:p w14:paraId="23D84958" w14:textId="77777777" w:rsidR="00234841" w:rsidRPr="00533C32" w:rsidRDefault="00234841" w:rsidP="0023484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B827B54" w14:textId="77777777" w:rsidR="00234841" w:rsidRPr="00533C32" w:rsidRDefault="00234841" w:rsidP="0023484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17C20E80" w14:textId="77777777" w:rsidR="00234841" w:rsidRPr="00533C32" w:rsidRDefault="00234841" w:rsidP="00434F1A">
      <w:pPr>
        <w:pStyle w:val="Heading1"/>
      </w:pPr>
      <w:bookmarkStart w:id="23" w:name="_Toc20126915"/>
      <w:bookmarkStart w:id="24" w:name="_Toc27588891"/>
      <w:bookmarkStart w:id="25" w:name="_Toc36459687"/>
      <w:bookmarkStart w:id="26" w:name="_Toc45029248"/>
      <w:bookmarkStart w:id="27" w:name="_Toc56520524"/>
      <w:bookmarkStart w:id="28" w:name="_Toc90586760"/>
      <w:bookmarkStart w:id="29" w:name="_Toc106616278"/>
      <w:bookmarkStart w:id="30" w:name="_Toc122100973"/>
      <w:r w:rsidRPr="00533C32">
        <w:t>2</w:t>
      </w:r>
      <w:r w:rsidRPr="00533C32">
        <w:tab/>
        <w:t>References</w:t>
      </w:r>
      <w:bookmarkEnd w:id="23"/>
      <w:bookmarkEnd w:id="24"/>
      <w:bookmarkEnd w:id="25"/>
      <w:bookmarkEnd w:id="26"/>
      <w:bookmarkEnd w:id="27"/>
      <w:bookmarkEnd w:id="28"/>
      <w:bookmarkEnd w:id="29"/>
      <w:bookmarkEnd w:id="30"/>
    </w:p>
    <w:p w14:paraId="0AB2F4D5" w14:textId="77777777" w:rsidR="00234841" w:rsidRPr="00533C32" w:rsidRDefault="00234841" w:rsidP="00234841">
      <w:r w:rsidRPr="00533C32">
        <w:t>The following documents contain provisions which, through reference in this text, constitute provisions of the present document.</w:t>
      </w:r>
    </w:p>
    <w:p w14:paraId="0E6748ED" w14:textId="77777777" w:rsidR="00234841" w:rsidRPr="00533C32" w:rsidRDefault="00234841" w:rsidP="00234841">
      <w:pPr>
        <w:pStyle w:val="B1"/>
      </w:pPr>
      <w:r w:rsidRPr="00533C32">
        <w:t>-</w:t>
      </w:r>
      <w:r w:rsidRPr="00533C32">
        <w:tab/>
        <w:t>References are either specific (identified by date of publication, edition number, version number, etc.) or non</w:t>
      </w:r>
      <w:r w:rsidRPr="00533C32">
        <w:noBreakHyphen/>
        <w:t>specific.</w:t>
      </w:r>
    </w:p>
    <w:p w14:paraId="2B6572C2" w14:textId="77777777" w:rsidR="00234841" w:rsidRPr="00533C32" w:rsidRDefault="00234841" w:rsidP="00234841">
      <w:pPr>
        <w:pStyle w:val="B1"/>
      </w:pPr>
      <w:r w:rsidRPr="00533C32">
        <w:t>-</w:t>
      </w:r>
      <w:r w:rsidRPr="00533C32">
        <w:tab/>
        <w:t>For a specific reference, subsequent revisions do not apply.</w:t>
      </w:r>
    </w:p>
    <w:p w14:paraId="6DF03AF7" w14:textId="77777777" w:rsidR="00234841" w:rsidRPr="00533C32" w:rsidRDefault="00234841" w:rsidP="0023484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413024D" w14:textId="77777777" w:rsidR="00234841" w:rsidRPr="00533C32" w:rsidRDefault="00234841" w:rsidP="00234841">
      <w:pPr>
        <w:pStyle w:val="EX"/>
        <w:rPr>
          <w:lang w:eastAsia="zh-CN"/>
        </w:rPr>
      </w:pPr>
      <w:r w:rsidRPr="00533C32">
        <w:t>[1]</w:t>
      </w:r>
      <w:r w:rsidRPr="00533C32">
        <w:tab/>
        <w:t>3GPP</w:t>
      </w:r>
      <w:r>
        <w:t> </w:t>
      </w:r>
      <w:r w:rsidRPr="00533C32">
        <w:t>TR</w:t>
      </w:r>
      <w:r>
        <w:t> </w:t>
      </w:r>
      <w:r w:rsidRPr="00533C32">
        <w:t>21.905: "Vocabulary for 3GPP Specifications".</w:t>
      </w:r>
    </w:p>
    <w:p w14:paraId="584C2574" w14:textId="77777777" w:rsidR="00234841" w:rsidRPr="00533C32" w:rsidRDefault="00234841" w:rsidP="0023484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C45B90A" w14:textId="77777777" w:rsidR="00234841" w:rsidRPr="00533C32" w:rsidRDefault="00234841" w:rsidP="00234841">
      <w:pPr>
        <w:pStyle w:val="EX"/>
        <w:rPr>
          <w:lang w:eastAsia="zh-CN"/>
        </w:rPr>
      </w:pPr>
      <w:r w:rsidRPr="00533C32">
        <w:rPr>
          <w:lang w:eastAsia="zh-CN"/>
        </w:rPr>
        <w:lastRenderedPageBreak/>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19D8B609" w14:textId="77777777" w:rsidR="00234841" w:rsidRPr="00533C32" w:rsidRDefault="00234841" w:rsidP="0023484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29CC456C" w14:textId="77777777" w:rsidR="00234841" w:rsidRPr="00533C32" w:rsidRDefault="00234841" w:rsidP="0023484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1C900505" w14:textId="77777777" w:rsidR="00234841" w:rsidRPr="00533C32" w:rsidRDefault="00234841" w:rsidP="0023484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5C1D60EA" w14:textId="77777777" w:rsidR="00234841" w:rsidRPr="00533C32" w:rsidRDefault="00234841" w:rsidP="0023484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E1BD183" w14:textId="77777777" w:rsidR="00234841" w:rsidRPr="00533C32" w:rsidRDefault="00234841" w:rsidP="0023484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3C418CFF" w14:textId="77777777" w:rsidR="00234841" w:rsidRPr="00533C32" w:rsidRDefault="00234841" w:rsidP="0023484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39CAD699" w14:textId="77777777" w:rsidR="00234841" w:rsidRPr="00533C32" w:rsidRDefault="00234841" w:rsidP="00234841">
      <w:pPr>
        <w:pStyle w:val="EX"/>
      </w:pPr>
      <w:r w:rsidRPr="00533C32">
        <w:t>[10]</w:t>
      </w:r>
      <w:r w:rsidRPr="00533C32">
        <w:tab/>
        <w:t>3GPP</w:t>
      </w:r>
      <w:r>
        <w:t> </w:t>
      </w:r>
      <w:r w:rsidRPr="00533C32">
        <w:t>TS</w:t>
      </w:r>
      <w:r>
        <w:t> </w:t>
      </w:r>
      <w:r w:rsidRPr="00533C32">
        <w:t>33.102: "3G Security; Security architecture".</w:t>
      </w:r>
    </w:p>
    <w:p w14:paraId="35977BC2" w14:textId="77777777" w:rsidR="00234841" w:rsidRPr="00533C32" w:rsidRDefault="00234841" w:rsidP="0023484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F738298" w14:textId="77777777" w:rsidR="00234841" w:rsidRPr="00533C32" w:rsidRDefault="00234841" w:rsidP="0023484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5D65AEC6" w14:textId="77777777" w:rsidR="00234841" w:rsidRPr="00533C32" w:rsidRDefault="00234841" w:rsidP="0023484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0EECC8E" w14:textId="77777777" w:rsidR="00234841" w:rsidRPr="00533C32" w:rsidRDefault="00234841" w:rsidP="0023484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42A2946" w14:textId="77777777" w:rsidR="00234841" w:rsidRDefault="00234841" w:rsidP="0023484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607E130E" w14:textId="77777777" w:rsidR="00234841" w:rsidRDefault="00234841" w:rsidP="0023484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FADFBDE" w14:textId="77777777" w:rsidR="00234841" w:rsidRDefault="00234841" w:rsidP="0023484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30A45030" w14:textId="77777777" w:rsidR="00234841" w:rsidRDefault="00234841" w:rsidP="00234841">
      <w:pPr>
        <w:pStyle w:val="EX"/>
      </w:pPr>
      <w:r>
        <w:t>[18]</w:t>
      </w:r>
      <w:r>
        <w:tab/>
        <w:t>3GPP TS 23.316: "Wireless and wireline convergence access support for the 5G System (5GS); Stage 2".</w:t>
      </w:r>
    </w:p>
    <w:p w14:paraId="2AA5016E" w14:textId="77777777" w:rsidR="00234841" w:rsidRDefault="00234841" w:rsidP="00234841">
      <w:pPr>
        <w:pStyle w:val="EX"/>
        <w:rPr>
          <w:lang w:eastAsia="zh-CN"/>
        </w:rPr>
      </w:pPr>
      <w:r>
        <w:rPr>
          <w:lang w:eastAsia="zh-CN"/>
        </w:rPr>
        <w:t>[19]</w:t>
      </w:r>
      <w:r>
        <w:rPr>
          <w:lang w:eastAsia="zh-CN"/>
        </w:rPr>
        <w:tab/>
        <w:t>3GPP TS 29.510: "Network Function Repository Services; Stage 3".</w:t>
      </w:r>
    </w:p>
    <w:p w14:paraId="17349116" w14:textId="77777777" w:rsidR="00234841" w:rsidRDefault="00234841" w:rsidP="0023484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56AEAE57" w14:textId="77777777" w:rsidR="00234841" w:rsidRPr="00DF6E13" w:rsidRDefault="00234841" w:rsidP="0023484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6632609" w14:textId="77777777" w:rsidR="00234841" w:rsidRPr="00533C32" w:rsidRDefault="00234841" w:rsidP="00434F1A">
      <w:pPr>
        <w:pStyle w:val="Heading1"/>
      </w:pPr>
      <w:bookmarkStart w:id="31" w:name="_Toc20126916"/>
      <w:bookmarkStart w:id="32" w:name="_Toc27588892"/>
      <w:bookmarkStart w:id="33" w:name="_Toc36459688"/>
      <w:bookmarkStart w:id="34" w:name="_Toc45029249"/>
      <w:bookmarkStart w:id="35" w:name="_Toc56520525"/>
      <w:bookmarkStart w:id="36" w:name="_Toc90586761"/>
      <w:bookmarkStart w:id="37" w:name="_Toc106616279"/>
      <w:bookmarkStart w:id="38" w:name="_Toc122100974"/>
      <w:r w:rsidRPr="00533C32">
        <w:t>3</w:t>
      </w:r>
      <w:r w:rsidRPr="00533C32">
        <w:tab/>
        <w:t>Definitions and abbreviations</w:t>
      </w:r>
      <w:bookmarkEnd w:id="31"/>
      <w:bookmarkEnd w:id="32"/>
      <w:bookmarkEnd w:id="33"/>
      <w:bookmarkEnd w:id="34"/>
      <w:bookmarkEnd w:id="35"/>
      <w:bookmarkEnd w:id="36"/>
      <w:bookmarkEnd w:id="37"/>
      <w:bookmarkEnd w:id="38"/>
    </w:p>
    <w:p w14:paraId="24B6E65C" w14:textId="77777777" w:rsidR="00234841" w:rsidRPr="00533C32" w:rsidRDefault="00234841" w:rsidP="00434F1A">
      <w:pPr>
        <w:pStyle w:val="Heading2"/>
      </w:pPr>
      <w:bookmarkStart w:id="39" w:name="_Toc20126917"/>
      <w:bookmarkStart w:id="40" w:name="_Toc27588893"/>
      <w:bookmarkStart w:id="41" w:name="_Toc36459689"/>
      <w:bookmarkStart w:id="42" w:name="_Toc45029250"/>
      <w:bookmarkStart w:id="43" w:name="_Toc56520526"/>
      <w:bookmarkStart w:id="44" w:name="_Toc90586762"/>
      <w:bookmarkStart w:id="45" w:name="_Toc106616280"/>
      <w:bookmarkStart w:id="46" w:name="_Toc122100975"/>
      <w:r w:rsidRPr="00533C32">
        <w:t>3.1</w:t>
      </w:r>
      <w:r w:rsidRPr="00533C32">
        <w:tab/>
        <w:t>Definitions</w:t>
      </w:r>
      <w:bookmarkEnd w:id="39"/>
      <w:bookmarkEnd w:id="40"/>
      <w:bookmarkEnd w:id="41"/>
      <w:bookmarkEnd w:id="42"/>
      <w:bookmarkEnd w:id="43"/>
      <w:bookmarkEnd w:id="44"/>
      <w:bookmarkEnd w:id="45"/>
      <w:bookmarkEnd w:id="46"/>
    </w:p>
    <w:p w14:paraId="17B02F04" w14:textId="77777777" w:rsidR="00234841" w:rsidRPr="00533C32" w:rsidRDefault="00234841" w:rsidP="0023484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5D086CE4" w14:textId="77777777" w:rsidR="00234841" w:rsidRPr="00533C32" w:rsidRDefault="00234841" w:rsidP="00234841">
      <w:r w:rsidRPr="00533C32">
        <w:rPr>
          <w:b/>
          <w:lang w:eastAsia="zh-CN"/>
        </w:rPr>
        <w:lastRenderedPageBreak/>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274648C3" w14:textId="77777777" w:rsidR="00234841" w:rsidRPr="00533C32" w:rsidRDefault="00234841" w:rsidP="00434F1A">
      <w:pPr>
        <w:pStyle w:val="Heading2"/>
      </w:pPr>
      <w:bookmarkStart w:id="47" w:name="_Toc20126918"/>
      <w:bookmarkStart w:id="48" w:name="_Toc27588894"/>
      <w:bookmarkStart w:id="49" w:name="_Toc36459690"/>
      <w:bookmarkStart w:id="50" w:name="_Toc45029251"/>
      <w:bookmarkStart w:id="51" w:name="_Toc56520527"/>
      <w:bookmarkStart w:id="52" w:name="_Toc90586763"/>
      <w:bookmarkStart w:id="53" w:name="_Toc106616281"/>
      <w:bookmarkStart w:id="54" w:name="_Toc122100976"/>
      <w:r w:rsidRPr="00533C32">
        <w:t>3.</w:t>
      </w:r>
      <w:r w:rsidRPr="00533C32">
        <w:rPr>
          <w:lang w:eastAsia="zh-CN"/>
        </w:rPr>
        <w:t>2</w:t>
      </w:r>
      <w:r w:rsidRPr="00533C32">
        <w:tab/>
        <w:t>Abbreviations</w:t>
      </w:r>
      <w:bookmarkEnd w:id="47"/>
      <w:bookmarkEnd w:id="48"/>
      <w:bookmarkEnd w:id="49"/>
      <w:bookmarkEnd w:id="50"/>
      <w:bookmarkEnd w:id="51"/>
      <w:bookmarkEnd w:id="52"/>
      <w:bookmarkEnd w:id="53"/>
      <w:bookmarkEnd w:id="54"/>
    </w:p>
    <w:p w14:paraId="4E6223D3" w14:textId="77777777" w:rsidR="00234841" w:rsidRPr="00533C32" w:rsidRDefault="00234841" w:rsidP="0023484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26053E54" w14:textId="77777777" w:rsidR="00234841" w:rsidRPr="00533C32" w:rsidRDefault="00234841" w:rsidP="00234841">
      <w:pPr>
        <w:pStyle w:val="EW"/>
        <w:rPr>
          <w:lang w:eastAsia="zh-CN"/>
        </w:rPr>
      </w:pPr>
      <w:r w:rsidRPr="00533C32">
        <w:rPr>
          <w:lang w:eastAsia="zh-CN"/>
        </w:rPr>
        <w:t>5GC</w:t>
      </w:r>
      <w:r w:rsidRPr="00533C32">
        <w:rPr>
          <w:lang w:eastAsia="zh-CN"/>
        </w:rPr>
        <w:tab/>
        <w:t>5G Core</w:t>
      </w:r>
    </w:p>
    <w:p w14:paraId="3234ECD7" w14:textId="77777777" w:rsidR="00234841" w:rsidRPr="00533C32" w:rsidRDefault="00234841" w:rsidP="00234841">
      <w:pPr>
        <w:pStyle w:val="EW"/>
        <w:rPr>
          <w:lang w:eastAsia="zh-CN"/>
        </w:rPr>
      </w:pPr>
      <w:r w:rsidRPr="00533C32">
        <w:rPr>
          <w:lang w:eastAsia="zh-CN"/>
        </w:rPr>
        <w:t>AMF</w:t>
      </w:r>
      <w:r w:rsidRPr="00533C32">
        <w:rPr>
          <w:lang w:eastAsia="zh-CN"/>
        </w:rPr>
        <w:tab/>
      </w:r>
      <w:r w:rsidRPr="00533C32">
        <w:t>Access and Mobility Management Function</w:t>
      </w:r>
    </w:p>
    <w:p w14:paraId="336EC328" w14:textId="77777777" w:rsidR="00234841" w:rsidRPr="00533C32" w:rsidRDefault="00234841" w:rsidP="00234841">
      <w:pPr>
        <w:pStyle w:val="EW"/>
        <w:rPr>
          <w:lang w:eastAsia="zh-CN"/>
        </w:rPr>
      </w:pPr>
      <w:r w:rsidRPr="00533C32">
        <w:t>DNN</w:t>
      </w:r>
      <w:r w:rsidRPr="00533C32">
        <w:tab/>
        <w:t>Data Network Name</w:t>
      </w:r>
    </w:p>
    <w:p w14:paraId="3B41A136" w14:textId="77777777" w:rsidR="00234841" w:rsidRPr="00533C32" w:rsidRDefault="00234841" w:rsidP="00234841">
      <w:pPr>
        <w:pStyle w:val="EW"/>
        <w:rPr>
          <w:lang w:eastAsia="zh-CN"/>
        </w:rPr>
      </w:pPr>
      <w:r w:rsidRPr="00533C32">
        <w:rPr>
          <w:lang w:eastAsia="zh-CN"/>
        </w:rPr>
        <w:t>GPSI</w:t>
      </w:r>
      <w:r w:rsidRPr="00533C32">
        <w:rPr>
          <w:lang w:eastAsia="zh-CN"/>
        </w:rPr>
        <w:tab/>
        <w:t>Generic Public Subscription Identifier</w:t>
      </w:r>
    </w:p>
    <w:p w14:paraId="5FD259A0" w14:textId="77777777" w:rsidR="00234841" w:rsidRPr="00533C32" w:rsidRDefault="00234841" w:rsidP="00234841">
      <w:pPr>
        <w:pStyle w:val="EW"/>
        <w:rPr>
          <w:lang w:eastAsia="zh-CN"/>
        </w:rPr>
      </w:pPr>
      <w:r w:rsidRPr="00533C32">
        <w:rPr>
          <w:lang w:eastAsia="zh-CN"/>
        </w:rPr>
        <w:t>JSON</w:t>
      </w:r>
      <w:r w:rsidRPr="00533C32">
        <w:rPr>
          <w:lang w:eastAsia="zh-CN"/>
        </w:rPr>
        <w:tab/>
      </w:r>
      <w:r w:rsidRPr="00533C32">
        <w:rPr>
          <w:lang w:val="fr-FR"/>
        </w:rPr>
        <w:t>Javascript Object Notation</w:t>
      </w:r>
    </w:p>
    <w:p w14:paraId="23C53421" w14:textId="77777777" w:rsidR="00234841" w:rsidRPr="00533C32" w:rsidRDefault="00234841" w:rsidP="00234841">
      <w:pPr>
        <w:pStyle w:val="EW"/>
        <w:rPr>
          <w:lang w:eastAsia="zh-CN"/>
        </w:rPr>
      </w:pPr>
      <w:r w:rsidRPr="00533C32">
        <w:rPr>
          <w:lang w:eastAsia="zh-CN"/>
        </w:rPr>
        <w:t>SMF</w:t>
      </w:r>
      <w:r w:rsidRPr="00533C32">
        <w:rPr>
          <w:lang w:eastAsia="zh-CN"/>
        </w:rPr>
        <w:tab/>
        <w:t>Session Management Function</w:t>
      </w:r>
    </w:p>
    <w:p w14:paraId="5F6DAA22" w14:textId="77777777" w:rsidR="00234841" w:rsidRPr="00533C32" w:rsidRDefault="00234841" w:rsidP="00234841">
      <w:pPr>
        <w:pStyle w:val="EW"/>
        <w:rPr>
          <w:lang w:eastAsia="zh-CN"/>
        </w:rPr>
      </w:pPr>
      <w:r w:rsidRPr="00533C32">
        <w:rPr>
          <w:lang w:eastAsia="zh-CN"/>
        </w:rPr>
        <w:t>SMS</w:t>
      </w:r>
      <w:r w:rsidRPr="00533C32">
        <w:rPr>
          <w:lang w:eastAsia="zh-CN"/>
        </w:rPr>
        <w:tab/>
        <w:t>Short Message Service</w:t>
      </w:r>
    </w:p>
    <w:p w14:paraId="0D24B385" w14:textId="77777777" w:rsidR="00234841" w:rsidRPr="00533C32" w:rsidRDefault="00234841" w:rsidP="00234841">
      <w:pPr>
        <w:pStyle w:val="EW"/>
        <w:rPr>
          <w:lang w:eastAsia="zh-CN"/>
        </w:rPr>
      </w:pPr>
      <w:r w:rsidRPr="00533C32">
        <w:rPr>
          <w:lang w:eastAsia="zh-CN"/>
        </w:rPr>
        <w:t>SMSF</w:t>
      </w:r>
      <w:r w:rsidRPr="00533C32">
        <w:rPr>
          <w:lang w:eastAsia="zh-CN"/>
        </w:rPr>
        <w:tab/>
        <w:t>SMS Function</w:t>
      </w:r>
    </w:p>
    <w:p w14:paraId="5407AEA3" w14:textId="77777777" w:rsidR="00234841" w:rsidRPr="00533C32" w:rsidRDefault="00234841" w:rsidP="00234841">
      <w:pPr>
        <w:pStyle w:val="EW"/>
        <w:rPr>
          <w:lang w:eastAsia="zh-CN"/>
        </w:rPr>
      </w:pPr>
      <w:r w:rsidRPr="00533C32">
        <w:rPr>
          <w:lang w:eastAsia="zh-CN"/>
        </w:rPr>
        <w:t>SUPI</w:t>
      </w:r>
      <w:r w:rsidRPr="00533C32">
        <w:rPr>
          <w:lang w:eastAsia="zh-CN"/>
        </w:rPr>
        <w:tab/>
      </w:r>
      <w:r w:rsidRPr="00533C32">
        <w:t>Subscription Permanent Identifier</w:t>
      </w:r>
    </w:p>
    <w:p w14:paraId="45C37B55" w14:textId="77777777" w:rsidR="00234841" w:rsidRPr="00533C32" w:rsidRDefault="00234841" w:rsidP="00234841">
      <w:pPr>
        <w:pStyle w:val="EW"/>
        <w:rPr>
          <w:lang w:eastAsia="zh-CN"/>
        </w:rPr>
      </w:pPr>
      <w:r w:rsidRPr="00533C32">
        <w:rPr>
          <w:lang w:eastAsia="zh-CN"/>
        </w:rPr>
        <w:t>UDM</w:t>
      </w:r>
      <w:r w:rsidRPr="00533C32">
        <w:rPr>
          <w:lang w:eastAsia="zh-CN"/>
        </w:rPr>
        <w:tab/>
        <w:t>Unified Data Management</w:t>
      </w:r>
    </w:p>
    <w:p w14:paraId="775F36BB" w14:textId="77777777" w:rsidR="00234841" w:rsidRPr="00533C32" w:rsidRDefault="00234841" w:rsidP="00234841">
      <w:pPr>
        <w:pStyle w:val="EW"/>
      </w:pPr>
      <w:r w:rsidRPr="00533C32">
        <w:rPr>
          <w:lang w:eastAsia="zh-CN"/>
        </w:rPr>
        <w:t>UDR</w:t>
      </w:r>
      <w:r w:rsidRPr="00533C32">
        <w:rPr>
          <w:lang w:eastAsia="zh-CN"/>
        </w:rPr>
        <w:tab/>
        <w:t>Unified Data Repository</w:t>
      </w:r>
    </w:p>
    <w:p w14:paraId="1AC38F62" w14:textId="77777777" w:rsidR="00234841" w:rsidRPr="00533C32" w:rsidRDefault="00234841" w:rsidP="00434F1A">
      <w:pPr>
        <w:pStyle w:val="Heading1"/>
      </w:pPr>
      <w:bookmarkStart w:id="55" w:name="_Toc20126919"/>
      <w:bookmarkStart w:id="56" w:name="_Toc27588895"/>
      <w:bookmarkStart w:id="57" w:name="_Toc36459691"/>
      <w:bookmarkStart w:id="58" w:name="_Toc45029252"/>
      <w:bookmarkStart w:id="59" w:name="_Toc56520528"/>
      <w:bookmarkStart w:id="60" w:name="_Toc90586764"/>
      <w:bookmarkStart w:id="61" w:name="_Toc106616282"/>
      <w:bookmarkStart w:id="62" w:name="_Toc122100977"/>
      <w:r w:rsidRPr="00533C32">
        <w:t>4</w:t>
      </w:r>
      <w:r w:rsidRPr="00533C32">
        <w:tab/>
        <w:t>Overview</w:t>
      </w:r>
      <w:bookmarkEnd w:id="55"/>
      <w:bookmarkEnd w:id="56"/>
      <w:bookmarkEnd w:id="57"/>
      <w:bookmarkEnd w:id="58"/>
      <w:bookmarkEnd w:id="59"/>
      <w:bookmarkEnd w:id="60"/>
      <w:bookmarkEnd w:id="61"/>
      <w:bookmarkEnd w:id="62"/>
    </w:p>
    <w:p w14:paraId="5B60685C" w14:textId="77777777" w:rsidR="00234841" w:rsidRPr="00533C32" w:rsidRDefault="00234841" w:rsidP="0023484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1C906F62" w14:textId="77777777" w:rsidR="00234841" w:rsidRPr="00533C32" w:rsidRDefault="00234841" w:rsidP="00434F1A">
      <w:pPr>
        <w:pStyle w:val="Heading1"/>
        <w:rPr>
          <w:lang w:eastAsia="zh-CN"/>
        </w:rPr>
      </w:pPr>
      <w:bookmarkStart w:id="63" w:name="_Toc20126920"/>
      <w:bookmarkStart w:id="64" w:name="_Toc27588896"/>
      <w:bookmarkStart w:id="65" w:name="_Toc36459692"/>
      <w:bookmarkStart w:id="66" w:name="_Toc45029253"/>
      <w:bookmarkStart w:id="67" w:name="_Toc56520529"/>
      <w:bookmarkStart w:id="68" w:name="_Toc90586765"/>
      <w:bookmarkStart w:id="69" w:name="_Toc106616283"/>
      <w:bookmarkStart w:id="70" w:name="_Toc122100978"/>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3"/>
      <w:bookmarkEnd w:id="64"/>
      <w:bookmarkEnd w:id="65"/>
      <w:bookmarkEnd w:id="66"/>
      <w:bookmarkEnd w:id="67"/>
      <w:bookmarkEnd w:id="68"/>
      <w:bookmarkEnd w:id="69"/>
      <w:bookmarkEnd w:id="70"/>
    </w:p>
    <w:p w14:paraId="6C0DD3E5" w14:textId="77777777" w:rsidR="00234841" w:rsidRPr="00533C32" w:rsidRDefault="00234841" w:rsidP="00434F1A">
      <w:pPr>
        <w:pStyle w:val="Heading2"/>
      </w:pPr>
      <w:bookmarkStart w:id="71" w:name="_Toc20126921"/>
      <w:bookmarkStart w:id="72" w:name="_Toc27588897"/>
      <w:bookmarkStart w:id="73" w:name="_Toc36459693"/>
      <w:bookmarkStart w:id="74" w:name="_Toc45029254"/>
      <w:bookmarkStart w:id="75" w:name="_Toc56520530"/>
      <w:bookmarkStart w:id="76" w:name="_Toc90586766"/>
      <w:bookmarkStart w:id="77" w:name="_Toc106616284"/>
      <w:bookmarkStart w:id="78" w:name="_Toc122100979"/>
      <w:r w:rsidRPr="00533C32">
        <w:t>5.1</w:t>
      </w:r>
      <w:r w:rsidRPr="00533C32">
        <w:tab/>
        <w:t>Introduction</w:t>
      </w:r>
      <w:bookmarkEnd w:id="71"/>
      <w:bookmarkEnd w:id="72"/>
      <w:bookmarkEnd w:id="73"/>
      <w:bookmarkEnd w:id="74"/>
      <w:bookmarkEnd w:id="75"/>
      <w:bookmarkEnd w:id="76"/>
      <w:bookmarkEnd w:id="77"/>
      <w:bookmarkEnd w:id="78"/>
    </w:p>
    <w:p w14:paraId="6986FB77" w14:textId="77777777" w:rsidR="00234841" w:rsidRPr="00533C32" w:rsidRDefault="00234841" w:rsidP="0023484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7A69E70F" w14:textId="77777777" w:rsidR="00234841" w:rsidRPr="00533C32" w:rsidRDefault="00234841" w:rsidP="00434F1A">
      <w:pPr>
        <w:pStyle w:val="Heading2"/>
      </w:pPr>
      <w:bookmarkStart w:id="79" w:name="_Toc20126922"/>
      <w:bookmarkStart w:id="80" w:name="_Toc27588898"/>
      <w:bookmarkStart w:id="81" w:name="_Toc36459694"/>
      <w:bookmarkStart w:id="82" w:name="_Toc45029255"/>
      <w:bookmarkStart w:id="83" w:name="_Toc56520531"/>
      <w:bookmarkStart w:id="84" w:name="_Toc90586767"/>
      <w:bookmarkStart w:id="85" w:name="_Toc106616285"/>
      <w:bookmarkStart w:id="86" w:name="_Toc122100980"/>
      <w:r w:rsidRPr="00533C32">
        <w:rPr>
          <w:lang w:eastAsia="zh-CN"/>
        </w:rPr>
        <w:lastRenderedPageBreak/>
        <w:t>5</w:t>
      </w:r>
      <w:r w:rsidRPr="00533C32">
        <w:t>.</w:t>
      </w:r>
      <w:r w:rsidRPr="00533C32">
        <w:rPr>
          <w:lang w:eastAsia="zh-CN"/>
        </w:rPr>
        <w:t>2</w:t>
      </w:r>
      <w:r w:rsidRPr="00533C32">
        <w:tab/>
        <w:t>Resources</w:t>
      </w:r>
      <w:bookmarkEnd w:id="79"/>
      <w:bookmarkEnd w:id="80"/>
      <w:bookmarkEnd w:id="81"/>
      <w:bookmarkEnd w:id="82"/>
      <w:bookmarkEnd w:id="83"/>
      <w:bookmarkEnd w:id="84"/>
      <w:bookmarkEnd w:id="85"/>
      <w:bookmarkEnd w:id="86"/>
    </w:p>
    <w:p w14:paraId="4BD21AB1" w14:textId="77777777" w:rsidR="00234841" w:rsidRPr="00533C32" w:rsidRDefault="00234841" w:rsidP="00434F1A">
      <w:pPr>
        <w:pStyle w:val="Heading3"/>
      </w:pPr>
      <w:bookmarkStart w:id="87" w:name="_Toc20126923"/>
      <w:bookmarkStart w:id="88" w:name="_Toc27588899"/>
      <w:bookmarkStart w:id="89" w:name="_Toc36459695"/>
      <w:bookmarkStart w:id="90" w:name="_Toc45029256"/>
      <w:bookmarkStart w:id="91" w:name="_Toc56520532"/>
      <w:bookmarkStart w:id="92" w:name="_Toc90586768"/>
      <w:bookmarkStart w:id="93" w:name="_Toc106616286"/>
      <w:bookmarkStart w:id="94" w:name="_Toc122100981"/>
      <w:r w:rsidRPr="00533C32">
        <w:t>5.2.1</w:t>
      </w:r>
      <w:r w:rsidRPr="00533C32">
        <w:tab/>
        <w:t>Overview</w:t>
      </w:r>
      <w:bookmarkEnd w:id="87"/>
      <w:bookmarkEnd w:id="88"/>
      <w:bookmarkEnd w:id="89"/>
      <w:bookmarkEnd w:id="90"/>
      <w:bookmarkEnd w:id="91"/>
      <w:bookmarkEnd w:id="92"/>
      <w:bookmarkEnd w:id="93"/>
      <w:bookmarkEnd w:id="94"/>
    </w:p>
    <w:p w14:paraId="5656D609" w14:textId="77777777" w:rsidR="00234841" w:rsidRPr="00533C32" w:rsidRDefault="00234841" w:rsidP="00234841">
      <w:pPr>
        <w:pStyle w:val="TH"/>
        <w:rPr>
          <w:lang w:val="en-US" w:eastAsia="zh-CN"/>
        </w:rPr>
      </w:pPr>
      <w:r>
        <w:object w:dxaOrig="10347" w:dyaOrig="17147" w14:anchorId="4F3A97CB">
          <v:shape id="_x0000_i1027" type="#_x0000_t75" style="width:430.65pt;height:713.9pt" o:ole="">
            <v:imagedata r:id="rId13" o:title=""/>
          </v:shape>
          <o:OLEObject Type="Embed" ProgID="Visio.Drawing.15" ShapeID="_x0000_i1027" DrawAspect="Content" ObjectID="_1732714621" r:id="rId14"/>
        </w:object>
      </w:r>
    </w:p>
    <w:p w14:paraId="5C5DFA06" w14:textId="77777777" w:rsidR="00234841" w:rsidRPr="00533C32" w:rsidRDefault="00234841" w:rsidP="00434F1A">
      <w:pPr>
        <w:pStyle w:val="TF"/>
        <w:outlineLvl w:val="0"/>
        <w:rPr>
          <w:lang w:eastAsia="zh-CN"/>
        </w:rPr>
      </w:pPr>
      <w:r w:rsidRPr="00533C32">
        <w:lastRenderedPageBreak/>
        <w:t>Figure 5.2.1-1: Resource URI sub-level structure for subscription data</w:t>
      </w:r>
    </w:p>
    <w:p w14:paraId="1C4DA175" w14:textId="77777777" w:rsidR="00234841" w:rsidRPr="00533C32" w:rsidRDefault="00234841" w:rsidP="00234841">
      <w:pPr>
        <w:pStyle w:val="TH"/>
        <w:rPr>
          <w:lang w:eastAsia="zh-CN"/>
        </w:rPr>
      </w:pPr>
      <w:r>
        <w:object w:dxaOrig="10347" w:dyaOrig="17147" w14:anchorId="15DE1AD2">
          <v:shape id="_x0000_i1028" type="#_x0000_t75" style="width:430.65pt;height:713.9pt" o:ole="">
            <v:imagedata r:id="rId15" o:title=""/>
          </v:shape>
          <o:OLEObject Type="Embed" ProgID="Visio.Drawing.15" ShapeID="_x0000_i1028" DrawAspect="Content" ObjectID="_1732714622" r:id="rId16"/>
        </w:object>
      </w:r>
    </w:p>
    <w:p w14:paraId="6937C0D8" w14:textId="77777777" w:rsidR="00234841" w:rsidRDefault="00234841" w:rsidP="00434F1A">
      <w:pPr>
        <w:pStyle w:val="TF"/>
        <w:outlineLvl w:val="0"/>
        <w:rPr>
          <w:lang w:eastAsia="zh-CN"/>
        </w:rPr>
      </w:pPr>
      <w:r w:rsidRPr="00533C32">
        <w:lastRenderedPageBreak/>
        <w:t>Figure 5.2.1-2: Resource URI sub-level structure for subscription data (cont.)</w:t>
      </w:r>
    </w:p>
    <w:p w14:paraId="1AEE1947" w14:textId="77777777" w:rsidR="00234841" w:rsidRDefault="00234841" w:rsidP="00234841">
      <w:pPr>
        <w:pStyle w:val="TH"/>
      </w:pPr>
    </w:p>
    <w:p w14:paraId="3B4C8778" w14:textId="77777777" w:rsidR="00234841" w:rsidRDefault="00234841" w:rsidP="00234841">
      <w:pPr>
        <w:pStyle w:val="TH"/>
        <w:rPr>
          <w:lang w:eastAsia="zh-CN"/>
        </w:rPr>
      </w:pPr>
      <w:r>
        <w:object w:dxaOrig="7249" w:dyaOrig="8943" w14:anchorId="04B79620">
          <v:shape id="_x0000_i1029" type="#_x0000_t75" style="width:361.35pt;height:447.6pt" o:ole="">
            <v:imagedata r:id="rId17" o:title=""/>
          </v:shape>
          <o:OLEObject Type="Embed" ProgID="Visio.Drawing.15" ShapeID="_x0000_i1029" DrawAspect="Content" ObjectID="_1732714623" r:id="rId18"/>
        </w:object>
      </w:r>
    </w:p>
    <w:p w14:paraId="01F5D5CC" w14:textId="77777777" w:rsidR="00234841" w:rsidRPr="00C17C4C" w:rsidRDefault="00234841" w:rsidP="00434F1A">
      <w:pPr>
        <w:pStyle w:val="TF"/>
        <w:outlineLvl w:val="0"/>
        <w:rPr>
          <w:lang w:eastAsia="zh-CN"/>
        </w:rPr>
      </w:pPr>
      <w:r>
        <w:t>Figure 5.2.1-</w:t>
      </w:r>
      <w:r>
        <w:rPr>
          <w:rFonts w:hint="eastAsia"/>
          <w:lang w:eastAsia="zh-CN"/>
        </w:rPr>
        <w:t>3</w:t>
      </w:r>
      <w:r w:rsidRPr="00533C32">
        <w:t>: Resource URI sub-level structure for subscription data (cont.)</w:t>
      </w:r>
    </w:p>
    <w:p w14:paraId="4F17A65C" w14:textId="77777777" w:rsidR="00234841" w:rsidRPr="00533C32" w:rsidRDefault="00234841" w:rsidP="0023484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5955FA8E" w14:textId="77777777" w:rsidR="00234841" w:rsidRPr="00533C32" w:rsidRDefault="00234841" w:rsidP="00434F1A">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20"/>
        <w:gridCol w:w="3400"/>
        <w:gridCol w:w="1031"/>
        <w:gridCol w:w="851"/>
        <w:gridCol w:w="2187"/>
      </w:tblGrid>
      <w:tr w:rsidR="00234841" w:rsidRPr="009C5B90" w14:paraId="65BC5737"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9EFFA" w14:textId="77777777" w:rsidR="00234841" w:rsidRPr="009C5B90" w:rsidRDefault="00234841" w:rsidP="00D17253">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F83438" w14:textId="77777777" w:rsidR="00234841" w:rsidRPr="009C5B90" w:rsidRDefault="00234841" w:rsidP="00D17253">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EF81F7D" w14:textId="77777777" w:rsidR="00234841" w:rsidRPr="009C5B90" w:rsidRDefault="00234841" w:rsidP="00D17253">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DCBB66" w14:textId="77777777" w:rsidR="00234841" w:rsidRPr="009C5B90" w:rsidRDefault="00234841" w:rsidP="00D17253">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E32B7" w14:textId="77777777" w:rsidR="00234841" w:rsidRPr="009C5B90" w:rsidRDefault="00234841" w:rsidP="00D17253">
            <w:pPr>
              <w:pStyle w:val="TAH"/>
              <w:rPr>
                <w:kern w:val="2"/>
                <w:lang w:val="en-US"/>
              </w:rPr>
            </w:pPr>
            <w:r w:rsidRPr="009C5B90">
              <w:rPr>
                <w:kern w:val="2"/>
                <w:lang w:val="en-US"/>
              </w:rPr>
              <w:t>Description</w:t>
            </w:r>
          </w:p>
        </w:tc>
      </w:tr>
      <w:tr w:rsidR="00234841" w:rsidRPr="009C5B90" w14:paraId="6DD7B918"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56AD6CA" w14:textId="77777777" w:rsidR="00234841" w:rsidRDefault="00234841" w:rsidP="00D17253">
            <w:pPr>
              <w:pStyle w:val="TAL"/>
              <w:rPr>
                <w:kern w:val="2"/>
                <w:lang w:val="en-US" w:eastAsia="zh-CN"/>
              </w:rPr>
            </w:pPr>
            <w:r w:rsidRPr="009C5B90">
              <w:rPr>
                <w:kern w:val="2"/>
                <w:lang w:val="en-US" w:eastAsia="zh-CN"/>
              </w:rPr>
              <w:t>AuthenticationSubscription</w:t>
            </w:r>
          </w:p>
          <w:p w14:paraId="6EBEB5E2"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5548947" w14:textId="77777777" w:rsidR="00234841" w:rsidRPr="009C5B90" w:rsidRDefault="00234841" w:rsidP="00D17253">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37232B1B" w14:textId="77777777" w:rsidR="00234841" w:rsidRPr="009C5B90" w:rsidRDefault="00234841" w:rsidP="00D17253">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B397B21"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7359667" w14:textId="77777777" w:rsidR="00234841" w:rsidRPr="009C5B90" w:rsidRDefault="00234841" w:rsidP="00D17253">
            <w:pPr>
              <w:pStyle w:val="TAL"/>
              <w:rPr>
                <w:kern w:val="2"/>
                <w:lang w:val="en-US" w:eastAsia="zh-CN"/>
              </w:rPr>
            </w:pPr>
            <w:r w:rsidRPr="009C5B90">
              <w:rPr>
                <w:kern w:val="2"/>
                <w:lang w:val="en-US" w:eastAsia="zh-CN"/>
              </w:rPr>
              <w:t>Retrieve a UE's authentication subscription data</w:t>
            </w:r>
          </w:p>
        </w:tc>
      </w:tr>
      <w:tr w:rsidR="00234841" w:rsidRPr="009C5B90" w14:paraId="723AE626"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4B918" w14:textId="77777777" w:rsidR="00234841" w:rsidRPr="009C5B90" w:rsidRDefault="00234841" w:rsidP="00D17253">
            <w:pPr>
              <w:spacing w:after="0"/>
              <w:rPr>
                <w:rFonts w:ascii="Arial" w:hAnsi="Arial"/>
                <w:kern w:val="2"/>
                <w:sz w:val="18"/>
                <w:lang w:val="en-US" w:eastAsia="zh-CN"/>
              </w:rPr>
            </w:pPr>
            <w:bookmarkStart w:id="9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8C6E" w14:textId="77777777" w:rsidR="00234841" w:rsidRPr="009C5B90" w:rsidRDefault="00234841" w:rsidP="00D17253">
            <w:pPr>
              <w:rPr>
                <w:lang w:val="en-US" w:eastAsia="zh-CN"/>
              </w:rPr>
            </w:pPr>
          </w:p>
        </w:tc>
        <w:tc>
          <w:tcPr>
            <w:tcW w:w="469" w:type="pct"/>
            <w:vMerge/>
            <w:tcBorders>
              <w:left w:val="single" w:sz="4" w:space="0" w:color="auto"/>
              <w:bottom w:val="single" w:sz="4" w:space="0" w:color="auto"/>
              <w:right w:val="single" w:sz="4" w:space="0" w:color="auto"/>
            </w:tcBorders>
          </w:tcPr>
          <w:p w14:paraId="7321596F"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170F2BB" w14:textId="77777777" w:rsidR="00234841" w:rsidRPr="009C5B90" w:rsidRDefault="00234841" w:rsidP="00D17253">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451CD011" w14:textId="77777777" w:rsidR="00234841" w:rsidRPr="009C5B90" w:rsidRDefault="00234841" w:rsidP="00D17253">
            <w:pPr>
              <w:pStyle w:val="TAL"/>
              <w:rPr>
                <w:kern w:val="2"/>
                <w:lang w:val="en-US" w:eastAsia="zh-CN"/>
              </w:rPr>
            </w:pPr>
            <w:r w:rsidRPr="009C5B90">
              <w:rPr>
                <w:kern w:val="2"/>
                <w:lang w:val="en-US" w:eastAsia="zh-CN"/>
              </w:rPr>
              <w:t>Update a UE's authentication subscription data</w:t>
            </w:r>
          </w:p>
          <w:p w14:paraId="7D66F7BC" w14:textId="77777777" w:rsidR="00234841" w:rsidRPr="009C5B90" w:rsidRDefault="00234841" w:rsidP="00D17253">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95"/>
      <w:tr w:rsidR="00234841" w:rsidRPr="009C5B90" w14:paraId="2296855A"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589C2D93" w14:textId="77777777" w:rsidR="00234841" w:rsidRDefault="00234841" w:rsidP="00D17253">
            <w:pPr>
              <w:pStyle w:val="TAL"/>
              <w:rPr>
                <w:kern w:val="2"/>
                <w:lang w:val="en-US" w:eastAsia="zh-CN"/>
              </w:rPr>
            </w:pPr>
            <w:r w:rsidRPr="009C5B90">
              <w:rPr>
                <w:kern w:val="2"/>
                <w:lang w:val="en-US" w:eastAsia="zh-CN"/>
              </w:rPr>
              <w:t>AuthenticationSoR</w:t>
            </w:r>
          </w:p>
          <w:p w14:paraId="7A8D3E49"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179B6737" w14:textId="77777777" w:rsidR="00234841" w:rsidRPr="009C5B90" w:rsidRDefault="00234841" w:rsidP="00D17253">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3FD363A6"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BA2B9C3"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BD3B3E" w14:textId="77777777" w:rsidR="00234841" w:rsidRPr="009C5B90" w:rsidRDefault="00234841" w:rsidP="00D17253">
            <w:pPr>
              <w:pStyle w:val="TAL"/>
              <w:rPr>
                <w:kern w:val="2"/>
                <w:lang w:val="en-US" w:eastAsia="zh-CN"/>
              </w:rPr>
            </w:pPr>
            <w:r w:rsidRPr="009C5B90">
              <w:rPr>
                <w:kern w:val="2"/>
                <w:lang w:val="en-US" w:eastAsia="zh-CN"/>
              </w:rPr>
              <w:t>Store UE's SOR acknowledgement information (SoR-XMAC-IUE) and "ME support of SOR-CMCI"</w:t>
            </w:r>
          </w:p>
        </w:tc>
      </w:tr>
      <w:tr w:rsidR="00234841" w:rsidRPr="009C5B90" w14:paraId="276B9F85" w14:textId="77777777" w:rsidTr="00D17253">
        <w:trPr>
          <w:jc w:val="center"/>
        </w:trPr>
        <w:tc>
          <w:tcPr>
            <w:tcW w:w="0" w:type="auto"/>
            <w:vMerge/>
            <w:tcBorders>
              <w:left w:val="single" w:sz="4" w:space="0" w:color="auto"/>
              <w:right w:val="single" w:sz="4" w:space="0" w:color="auto"/>
            </w:tcBorders>
            <w:vAlign w:val="center"/>
            <w:hideMark/>
          </w:tcPr>
          <w:p w14:paraId="0386A0A5" w14:textId="77777777" w:rsidR="00234841" w:rsidRPr="009C5B90" w:rsidRDefault="00234841" w:rsidP="00D17253">
            <w:pPr>
              <w:spacing w:after="0"/>
              <w:rPr>
                <w:rFonts w:ascii="Arial" w:hAnsi="Arial"/>
                <w:kern w:val="2"/>
                <w:sz w:val="18"/>
                <w:lang w:val="en-US" w:eastAsia="zh-CN"/>
              </w:rPr>
            </w:pPr>
            <w:bookmarkStart w:id="96" w:name="_PERM_MCCTEMPBM_CRPT22160001___7" w:colFirst="0" w:colLast="0"/>
          </w:p>
        </w:tc>
        <w:tc>
          <w:tcPr>
            <w:tcW w:w="0" w:type="auto"/>
            <w:vMerge/>
            <w:tcBorders>
              <w:left w:val="single" w:sz="4" w:space="0" w:color="auto"/>
              <w:right w:val="single" w:sz="4" w:space="0" w:color="auto"/>
            </w:tcBorders>
            <w:vAlign w:val="center"/>
            <w:hideMark/>
          </w:tcPr>
          <w:p w14:paraId="5ECD9056"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0F272E81"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D2FB69E"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A7DCE99" w14:textId="77777777" w:rsidR="00234841" w:rsidRPr="009C5B90" w:rsidRDefault="00234841" w:rsidP="00D17253">
            <w:pPr>
              <w:pStyle w:val="TAL"/>
              <w:rPr>
                <w:kern w:val="2"/>
                <w:lang w:val="en-US" w:eastAsia="zh-CN"/>
              </w:rPr>
            </w:pPr>
            <w:r w:rsidRPr="009C5B90">
              <w:rPr>
                <w:kern w:val="2"/>
                <w:lang w:val="en-US" w:eastAsia="zh-CN"/>
              </w:rPr>
              <w:t>Retrieve UE's SoR acknowledgement information, "ME support of SOR-CMCI"</w:t>
            </w:r>
          </w:p>
        </w:tc>
      </w:tr>
      <w:tr w:rsidR="00234841" w:rsidRPr="009C5B90" w14:paraId="449E2C1E"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66D38648" w14:textId="77777777" w:rsidR="00234841" w:rsidRPr="009C5B90" w:rsidRDefault="00234841" w:rsidP="00D17253">
            <w:pPr>
              <w:spacing w:after="0"/>
              <w:rPr>
                <w:rFonts w:ascii="Arial" w:hAnsi="Arial"/>
                <w:kern w:val="2"/>
                <w:sz w:val="18"/>
                <w:lang w:val="en-US" w:eastAsia="zh-CN"/>
              </w:rPr>
            </w:pPr>
            <w:bookmarkStart w:id="97" w:name="_PERM_MCCTEMPBM_CRPT22160002___7" w:colFirst="0" w:colLast="0"/>
            <w:bookmarkEnd w:id="96"/>
          </w:p>
        </w:tc>
        <w:tc>
          <w:tcPr>
            <w:tcW w:w="0" w:type="auto"/>
            <w:vMerge/>
            <w:tcBorders>
              <w:left w:val="single" w:sz="4" w:space="0" w:color="auto"/>
              <w:bottom w:val="single" w:sz="4" w:space="0" w:color="auto"/>
              <w:right w:val="single" w:sz="4" w:space="0" w:color="auto"/>
            </w:tcBorders>
            <w:vAlign w:val="center"/>
          </w:tcPr>
          <w:p w14:paraId="5BD3779C"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5AA07463" w14:textId="77777777" w:rsidR="00234841" w:rsidRDefault="00234841" w:rsidP="00D17253">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589DD633" w14:textId="77777777" w:rsidR="00234841" w:rsidRPr="009C5B90" w:rsidRDefault="00234841" w:rsidP="00D17253">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3A2F535F" w14:textId="77777777" w:rsidR="00234841" w:rsidRPr="009C5B90" w:rsidRDefault="00234841" w:rsidP="00D17253">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97"/>
      <w:tr w:rsidR="00234841" w:rsidRPr="009C5B90" w14:paraId="6E951DED"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30F551E" w14:textId="77777777" w:rsidR="00234841" w:rsidRDefault="00234841" w:rsidP="00D17253">
            <w:pPr>
              <w:pStyle w:val="TAL"/>
              <w:rPr>
                <w:kern w:val="2"/>
                <w:lang w:val="en-US" w:eastAsia="zh-CN"/>
              </w:rPr>
            </w:pPr>
            <w:r w:rsidRPr="009C5B90">
              <w:rPr>
                <w:kern w:val="2"/>
                <w:lang w:val="en-US" w:eastAsia="zh-CN"/>
              </w:rPr>
              <w:t>AuthenticationUPU</w:t>
            </w:r>
          </w:p>
          <w:p w14:paraId="7E4107AF"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FD0AFBA" w14:textId="77777777" w:rsidR="00234841" w:rsidRPr="009C5B90" w:rsidRDefault="00234841" w:rsidP="00D17253">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23F23363"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DAA1503"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0F4E8D6" w14:textId="77777777" w:rsidR="00234841" w:rsidRPr="009C5B90" w:rsidRDefault="00234841" w:rsidP="00D17253">
            <w:pPr>
              <w:pStyle w:val="TAL"/>
              <w:rPr>
                <w:kern w:val="2"/>
                <w:lang w:val="en-US" w:eastAsia="zh-CN"/>
              </w:rPr>
            </w:pPr>
            <w:r w:rsidRPr="009C5B90">
              <w:rPr>
                <w:kern w:val="2"/>
                <w:lang w:val="en-US" w:eastAsia="zh-CN"/>
              </w:rPr>
              <w:t>Store UE Parameter Update acknowledgement information (UPU-XMAC-IUE)</w:t>
            </w:r>
          </w:p>
        </w:tc>
      </w:tr>
      <w:tr w:rsidR="00234841" w:rsidRPr="009C5B90" w14:paraId="4EEB0C87"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9F22C" w14:textId="77777777" w:rsidR="00234841" w:rsidRPr="009C5B90" w:rsidRDefault="00234841" w:rsidP="00D17253">
            <w:pPr>
              <w:spacing w:after="0"/>
              <w:rPr>
                <w:rFonts w:ascii="Arial" w:hAnsi="Arial"/>
                <w:kern w:val="2"/>
                <w:sz w:val="18"/>
                <w:lang w:val="en-US" w:eastAsia="zh-CN"/>
              </w:rPr>
            </w:pPr>
            <w:bookmarkStart w:id="9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8389"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560EFAC8"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B7A699"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7EEA2F" w14:textId="77777777" w:rsidR="00234841" w:rsidRPr="009C5B90" w:rsidRDefault="00234841" w:rsidP="00D17253">
            <w:pPr>
              <w:pStyle w:val="TAL"/>
              <w:rPr>
                <w:kern w:val="2"/>
                <w:lang w:val="en-US" w:eastAsia="zh-CN"/>
              </w:rPr>
            </w:pPr>
            <w:r w:rsidRPr="009C5B90">
              <w:rPr>
                <w:kern w:val="2"/>
                <w:lang w:val="en-US" w:eastAsia="zh-CN"/>
              </w:rPr>
              <w:t>Retrieve UE Parameter Update acknowledgement information</w:t>
            </w:r>
          </w:p>
        </w:tc>
      </w:tr>
      <w:tr w:rsidR="00234841" w:rsidRPr="002E7211" w14:paraId="6B492C27" w14:textId="77777777" w:rsidTr="00D17253">
        <w:trPr>
          <w:jc w:val="center"/>
        </w:trPr>
        <w:tc>
          <w:tcPr>
            <w:tcW w:w="0" w:type="auto"/>
            <w:vMerge w:val="restart"/>
            <w:tcBorders>
              <w:top w:val="single" w:sz="4" w:space="0" w:color="auto"/>
              <w:left w:val="single" w:sz="4" w:space="0" w:color="auto"/>
              <w:right w:val="single" w:sz="4" w:space="0" w:color="auto"/>
            </w:tcBorders>
            <w:hideMark/>
          </w:tcPr>
          <w:p w14:paraId="2A4C6FD6" w14:textId="77777777" w:rsidR="00234841" w:rsidRDefault="00234841" w:rsidP="00D17253">
            <w:pPr>
              <w:pStyle w:val="TAL"/>
              <w:rPr>
                <w:kern w:val="2"/>
                <w:lang w:val="en-US" w:eastAsia="zh-CN"/>
              </w:rPr>
            </w:pPr>
            <w:bookmarkStart w:id="99" w:name="_PERM_MCCTEMPBM_CRPT22160004___7" w:colFirst="0" w:colLast="0"/>
            <w:bookmarkEnd w:id="98"/>
            <w:r w:rsidRPr="009C5B90">
              <w:rPr>
                <w:kern w:val="2"/>
                <w:lang w:val="en-US" w:eastAsia="zh-CN"/>
              </w:rPr>
              <w:t>SubscribedSNSSAIs</w:t>
            </w:r>
          </w:p>
          <w:p w14:paraId="516B2195"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5F43DDA" w14:textId="77777777" w:rsidR="00234841" w:rsidRPr="00887E75" w:rsidRDefault="00234841" w:rsidP="00D17253">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55F59D2D"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A9B9E0A"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F0AC58A" w14:textId="77777777" w:rsidR="00234841" w:rsidRPr="009C5B90" w:rsidRDefault="00234841" w:rsidP="00D17253">
            <w:pPr>
              <w:pStyle w:val="TAL"/>
              <w:rPr>
                <w:kern w:val="2"/>
                <w:lang w:val="en-US" w:eastAsia="zh-CN"/>
              </w:rPr>
            </w:pPr>
            <w:r w:rsidRPr="009C5B90">
              <w:rPr>
                <w:kern w:val="2"/>
                <w:lang w:val="en-US" w:eastAsia="zh-CN"/>
              </w:rPr>
              <w:t xml:space="preserve">Store UE-acknowledgement info for change of subscribed S-NSSAIs  </w:t>
            </w:r>
          </w:p>
        </w:tc>
      </w:tr>
      <w:tr w:rsidR="00234841" w:rsidRPr="009C5B90" w14:paraId="14EBEF0C"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712FB905" w14:textId="77777777" w:rsidR="00234841" w:rsidRPr="009C5B90" w:rsidRDefault="00234841" w:rsidP="00D17253">
            <w:pPr>
              <w:spacing w:after="0"/>
              <w:rPr>
                <w:rFonts w:ascii="Arial" w:hAnsi="Arial"/>
                <w:kern w:val="2"/>
                <w:sz w:val="18"/>
                <w:lang w:val="en-US" w:eastAsia="zh-CN"/>
              </w:rPr>
            </w:pPr>
            <w:bookmarkStart w:id="100" w:name="_PERM_MCCTEMPBM_CRPT22160005___7" w:colFirst="0" w:colLast="0"/>
            <w:bookmarkEnd w:id="99"/>
          </w:p>
        </w:tc>
        <w:tc>
          <w:tcPr>
            <w:tcW w:w="0" w:type="auto"/>
            <w:vMerge/>
            <w:tcBorders>
              <w:left w:val="single" w:sz="4" w:space="0" w:color="auto"/>
              <w:bottom w:val="single" w:sz="4" w:space="0" w:color="auto"/>
              <w:right w:val="single" w:sz="4" w:space="0" w:color="auto"/>
            </w:tcBorders>
            <w:vAlign w:val="center"/>
            <w:hideMark/>
          </w:tcPr>
          <w:p w14:paraId="4ED9E189" w14:textId="77777777" w:rsidR="00234841" w:rsidRPr="009C5B90" w:rsidRDefault="00234841" w:rsidP="00D17253">
            <w:pPr>
              <w:rPr>
                <w:lang w:val="en-US" w:eastAsia="zh-CN"/>
              </w:rPr>
            </w:pPr>
          </w:p>
        </w:tc>
        <w:tc>
          <w:tcPr>
            <w:tcW w:w="469" w:type="pct"/>
            <w:vMerge/>
            <w:tcBorders>
              <w:left w:val="single" w:sz="4" w:space="0" w:color="auto"/>
              <w:bottom w:val="single" w:sz="4" w:space="0" w:color="auto"/>
              <w:right w:val="single" w:sz="4" w:space="0" w:color="auto"/>
            </w:tcBorders>
          </w:tcPr>
          <w:p w14:paraId="17AE3431"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114F31A"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BBEE1DE" w14:textId="77777777" w:rsidR="00234841" w:rsidRPr="009C5B90" w:rsidRDefault="00234841" w:rsidP="00D17253">
            <w:pPr>
              <w:pStyle w:val="TAL"/>
              <w:rPr>
                <w:kern w:val="2"/>
                <w:lang w:val="en-US" w:eastAsia="zh-CN"/>
              </w:rPr>
            </w:pPr>
            <w:r w:rsidRPr="009C5B90">
              <w:rPr>
                <w:kern w:val="2"/>
                <w:lang w:val="en-US" w:eastAsia="zh-CN"/>
              </w:rPr>
              <w:t xml:space="preserve">Retrieve UE-acknowledgement info for change of subscribed S-NSSAIs  </w:t>
            </w:r>
          </w:p>
        </w:tc>
      </w:tr>
      <w:tr w:rsidR="00234841" w:rsidRPr="002E7211" w14:paraId="24800E97" w14:textId="77777777" w:rsidTr="00D17253">
        <w:trPr>
          <w:jc w:val="center"/>
        </w:trPr>
        <w:tc>
          <w:tcPr>
            <w:tcW w:w="0" w:type="auto"/>
            <w:vMerge w:val="restart"/>
            <w:tcBorders>
              <w:top w:val="single" w:sz="4" w:space="0" w:color="auto"/>
              <w:left w:val="single" w:sz="4" w:space="0" w:color="auto"/>
              <w:right w:val="single" w:sz="4" w:space="0" w:color="auto"/>
            </w:tcBorders>
            <w:hideMark/>
          </w:tcPr>
          <w:p w14:paraId="3A3E5A54" w14:textId="77777777" w:rsidR="00234841" w:rsidRDefault="00234841" w:rsidP="00D17253">
            <w:pPr>
              <w:pStyle w:val="TAL"/>
              <w:rPr>
                <w:kern w:val="2"/>
                <w:lang w:val="en-US" w:eastAsia="zh-CN"/>
              </w:rPr>
            </w:pPr>
            <w:bookmarkStart w:id="101" w:name="_PERM_MCCTEMPBM_CRPT22160006___7" w:colFirst="0" w:colLast="0"/>
            <w:bookmarkEnd w:id="100"/>
            <w:r w:rsidRPr="009C5B90">
              <w:rPr>
                <w:kern w:val="2"/>
                <w:lang w:val="en-US" w:eastAsia="zh-CN"/>
              </w:rPr>
              <w:t>SubscribedCAG</w:t>
            </w:r>
          </w:p>
          <w:p w14:paraId="051C207C"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316F1F7" w14:textId="77777777" w:rsidR="00234841" w:rsidRPr="00887E75" w:rsidRDefault="00234841" w:rsidP="00D17253">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424D5E0F"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D1E2A4F"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949EFC3" w14:textId="77777777" w:rsidR="00234841" w:rsidRPr="009C5B90" w:rsidRDefault="00234841" w:rsidP="00D17253">
            <w:pPr>
              <w:pStyle w:val="TAL"/>
              <w:rPr>
                <w:kern w:val="2"/>
                <w:lang w:val="en-US" w:eastAsia="zh-CN"/>
              </w:rPr>
            </w:pPr>
            <w:r w:rsidRPr="009C5B90">
              <w:rPr>
                <w:kern w:val="2"/>
                <w:lang w:val="en-US" w:eastAsia="zh-CN"/>
              </w:rPr>
              <w:t>Store UE-acknowledgement info for change of subscribed CAG</w:t>
            </w:r>
          </w:p>
        </w:tc>
      </w:tr>
      <w:tr w:rsidR="00234841" w:rsidRPr="009C5B90" w14:paraId="6CFBED7A"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5FBC8F58" w14:textId="77777777" w:rsidR="00234841" w:rsidRPr="009C5B90" w:rsidRDefault="00234841" w:rsidP="00D17253">
            <w:pPr>
              <w:spacing w:after="0"/>
              <w:rPr>
                <w:rFonts w:ascii="Arial" w:hAnsi="Arial"/>
                <w:kern w:val="2"/>
                <w:sz w:val="18"/>
                <w:lang w:val="en-US" w:eastAsia="zh-CN"/>
              </w:rPr>
            </w:pPr>
            <w:bookmarkStart w:id="102" w:name="_PERM_MCCTEMPBM_CRPT22160007___7" w:colFirst="0" w:colLast="0"/>
            <w:bookmarkEnd w:id="101"/>
          </w:p>
        </w:tc>
        <w:tc>
          <w:tcPr>
            <w:tcW w:w="0" w:type="auto"/>
            <w:vMerge/>
            <w:tcBorders>
              <w:left w:val="single" w:sz="4" w:space="0" w:color="auto"/>
              <w:bottom w:val="single" w:sz="4" w:space="0" w:color="auto"/>
              <w:right w:val="single" w:sz="4" w:space="0" w:color="auto"/>
            </w:tcBorders>
            <w:vAlign w:val="center"/>
            <w:hideMark/>
          </w:tcPr>
          <w:p w14:paraId="5FD410AA"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65902099"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53F7B6D"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F6EE960" w14:textId="77777777" w:rsidR="00234841" w:rsidRPr="009C5B90" w:rsidRDefault="00234841" w:rsidP="00D17253">
            <w:pPr>
              <w:pStyle w:val="TAL"/>
              <w:rPr>
                <w:kern w:val="2"/>
                <w:lang w:val="en-US" w:eastAsia="zh-CN"/>
              </w:rPr>
            </w:pPr>
            <w:r w:rsidRPr="009C5B90">
              <w:rPr>
                <w:kern w:val="2"/>
                <w:lang w:val="en-US" w:eastAsia="zh-CN"/>
              </w:rPr>
              <w:t>Retrieve UE-acknowledgement info for change of subscribed CAG</w:t>
            </w:r>
          </w:p>
        </w:tc>
      </w:tr>
      <w:bookmarkEnd w:id="102"/>
      <w:tr w:rsidR="00234841" w:rsidRPr="009C5B90" w14:paraId="075D1AA9"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17D246DA" w14:textId="77777777" w:rsidR="00234841" w:rsidRDefault="00234841" w:rsidP="00D17253">
            <w:pPr>
              <w:pStyle w:val="TAL"/>
              <w:rPr>
                <w:kern w:val="2"/>
                <w:lang w:val="en-US" w:eastAsia="zh-CN"/>
              </w:rPr>
            </w:pPr>
            <w:r w:rsidRPr="009C5B90">
              <w:rPr>
                <w:kern w:val="2"/>
                <w:lang w:val="en-US" w:eastAsia="zh-CN"/>
              </w:rPr>
              <w:t>AuthenticationStatus</w:t>
            </w:r>
          </w:p>
          <w:p w14:paraId="78F4D177"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314ABE1" w14:textId="77777777" w:rsidR="00234841" w:rsidRPr="009C5B90" w:rsidRDefault="00234841" w:rsidP="00D17253">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2B12B513" w14:textId="77777777" w:rsidR="00234841" w:rsidRPr="009C5B90" w:rsidRDefault="00234841" w:rsidP="00D17253">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7B967AF"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ECB4684" w14:textId="77777777" w:rsidR="00234841" w:rsidRPr="009C5B90" w:rsidRDefault="00234841" w:rsidP="00D17253">
            <w:pPr>
              <w:pStyle w:val="TAL"/>
              <w:rPr>
                <w:kern w:val="2"/>
                <w:lang w:val="en-US" w:eastAsia="zh-CN"/>
              </w:rPr>
            </w:pPr>
            <w:r w:rsidRPr="009C5B90">
              <w:rPr>
                <w:kern w:val="2"/>
                <w:lang w:val="en-US" w:eastAsia="zh-CN"/>
              </w:rPr>
              <w:t>Store a UE's authentication status</w:t>
            </w:r>
          </w:p>
        </w:tc>
      </w:tr>
      <w:tr w:rsidR="00234841" w:rsidRPr="009C5B90" w14:paraId="2FF65978" w14:textId="77777777" w:rsidTr="00D17253">
        <w:trPr>
          <w:jc w:val="center"/>
        </w:trPr>
        <w:tc>
          <w:tcPr>
            <w:tcW w:w="0" w:type="auto"/>
            <w:vMerge/>
            <w:tcBorders>
              <w:left w:val="single" w:sz="4" w:space="0" w:color="auto"/>
              <w:right w:val="single" w:sz="4" w:space="0" w:color="auto"/>
            </w:tcBorders>
            <w:vAlign w:val="center"/>
            <w:hideMark/>
          </w:tcPr>
          <w:p w14:paraId="19D47DAB" w14:textId="77777777" w:rsidR="00234841" w:rsidRPr="009C5B90" w:rsidRDefault="00234841" w:rsidP="00D17253">
            <w:pPr>
              <w:spacing w:after="0"/>
              <w:rPr>
                <w:rFonts w:ascii="Arial" w:hAnsi="Arial"/>
                <w:kern w:val="2"/>
                <w:sz w:val="18"/>
                <w:lang w:val="en-US" w:eastAsia="zh-CN"/>
              </w:rPr>
            </w:pPr>
            <w:bookmarkStart w:id="103" w:name="_PERM_MCCTEMPBM_CRPT22160008___7" w:colFirst="0" w:colLast="0"/>
          </w:p>
        </w:tc>
        <w:tc>
          <w:tcPr>
            <w:tcW w:w="0" w:type="auto"/>
            <w:vMerge/>
            <w:tcBorders>
              <w:left w:val="single" w:sz="4" w:space="0" w:color="auto"/>
              <w:right w:val="single" w:sz="4" w:space="0" w:color="auto"/>
            </w:tcBorders>
            <w:vAlign w:val="center"/>
            <w:hideMark/>
          </w:tcPr>
          <w:p w14:paraId="07E5CC69"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5DF8FF8"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CA2DCEF"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F028D5F" w14:textId="77777777" w:rsidR="00234841" w:rsidRPr="009C5B90" w:rsidRDefault="00234841" w:rsidP="00D17253">
            <w:pPr>
              <w:pStyle w:val="TAL"/>
              <w:rPr>
                <w:kern w:val="2"/>
                <w:lang w:val="en-US" w:eastAsia="zh-CN"/>
              </w:rPr>
            </w:pPr>
            <w:r w:rsidRPr="009C5B90">
              <w:rPr>
                <w:kern w:val="2"/>
                <w:lang w:val="en-US" w:eastAsia="zh-CN"/>
              </w:rPr>
              <w:t>Retrieve a UE's authentication status</w:t>
            </w:r>
          </w:p>
        </w:tc>
      </w:tr>
      <w:tr w:rsidR="00234841" w:rsidRPr="009C5B90" w14:paraId="4353A6C7"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18D30FE9" w14:textId="77777777" w:rsidR="00234841" w:rsidRPr="009C5B90" w:rsidRDefault="00234841" w:rsidP="00D17253">
            <w:pPr>
              <w:spacing w:after="0"/>
              <w:rPr>
                <w:rFonts w:ascii="Arial" w:hAnsi="Arial"/>
                <w:kern w:val="2"/>
                <w:sz w:val="18"/>
                <w:lang w:val="en-US" w:eastAsia="zh-CN"/>
              </w:rPr>
            </w:pPr>
            <w:bookmarkStart w:id="104" w:name="_PERM_MCCTEMPBM_CRPT22160009___7" w:colFirst="0" w:colLast="0"/>
            <w:bookmarkEnd w:id="103"/>
          </w:p>
        </w:tc>
        <w:tc>
          <w:tcPr>
            <w:tcW w:w="0" w:type="auto"/>
            <w:vMerge/>
            <w:tcBorders>
              <w:left w:val="single" w:sz="4" w:space="0" w:color="auto"/>
              <w:bottom w:val="single" w:sz="4" w:space="0" w:color="auto"/>
              <w:right w:val="single" w:sz="4" w:space="0" w:color="auto"/>
            </w:tcBorders>
            <w:vAlign w:val="center"/>
            <w:hideMark/>
          </w:tcPr>
          <w:p w14:paraId="741623C6"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06763BC"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969E010" w14:textId="77777777" w:rsidR="00234841" w:rsidRPr="009C5B90" w:rsidRDefault="00234841" w:rsidP="00D17253">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1DC5AB91" w14:textId="77777777" w:rsidR="00234841" w:rsidRPr="009C5B90" w:rsidRDefault="00234841" w:rsidP="00D17253">
            <w:pPr>
              <w:pStyle w:val="TAL"/>
              <w:rPr>
                <w:kern w:val="2"/>
                <w:lang w:val="en-US" w:eastAsia="zh-CN"/>
              </w:rPr>
            </w:pPr>
            <w:r w:rsidRPr="009C5B90">
              <w:rPr>
                <w:kern w:val="2"/>
                <w:lang w:val="en-US" w:eastAsia="zh-CN"/>
              </w:rPr>
              <w:t>Delete a UE's authentication status</w:t>
            </w:r>
          </w:p>
        </w:tc>
      </w:tr>
      <w:tr w:rsidR="00234841" w:rsidRPr="002E7211" w14:paraId="4A966CB7" w14:textId="77777777" w:rsidTr="00D17253">
        <w:trPr>
          <w:jc w:val="center"/>
        </w:trPr>
        <w:tc>
          <w:tcPr>
            <w:tcW w:w="0" w:type="auto"/>
            <w:vMerge w:val="restart"/>
            <w:tcBorders>
              <w:left w:val="single" w:sz="4" w:space="0" w:color="auto"/>
              <w:right w:val="single" w:sz="4" w:space="0" w:color="auto"/>
            </w:tcBorders>
            <w:vAlign w:val="center"/>
            <w:hideMark/>
          </w:tcPr>
          <w:p w14:paraId="7B31F69B" w14:textId="77777777" w:rsidR="00234841" w:rsidRDefault="00234841" w:rsidP="00D17253">
            <w:pPr>
              <w:pStyle w:val="TAL"/>
              <w:rPr>
                <w:kern w:val="2"/>
                <w:lang w:val="en-US" w:eastAsia="zh-CN"/>
              </w:rPr>
            </w:pPr>
            <w:bookmarkStart w:id="105" w:name="_PERM_MCCTEMPBM_CRPT22160010___7" w:colFirst="0" w:colLast="0"/>
            <w:bookmarkEnd w:id="104"/>
            <w:r w:rsidRPr="009C5B90">
              <w:rPr>
                <w:kern w:val="2"/>
                <w:lang w:val="en-US" w:eastAsia="zh-CN"/>
              </w:rPr>
              <w:lastRenderedPageBreak/>
              <w:t>IndividualAuthenticationStatus</w:t>
            </w:r>
          </w:p>
          <w:p w14:paraId="46CEA21A"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002D9ACA" w14:textId="77777777" w:rsidR="00234841" w:rsidRPr="00887E75" w:rsidRDefault="00234841" w:rsidP="00D17253">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7097D49A"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BC41202"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F3948A" w14:textId="77777777" w:rsidR="00234841" w:rsidRPr="009C5B90" w:rsidRDefault="00234841" w:rsidP="00D17253">
            <w:pPr>
              <w:pStyle w:val="TAL"/>
              <w:rPr>
                <w:kern w:val="2"/>
                <w:lang w:val="en-US" w:eastAsia="zh-CN"/>
              </w:rPr>
            </w:pPr>
            <w:r w:rsidRPr="009C5B90">
              <w:rPr>
                <w:kern w:val="2"/>
                <w:lang w:val="en-US" w:eastAsia="zh-CN"/>
              </w:rPr>
              <w:t>When the feature "PerUePerSnAuthStatus" is supported, store a UE's Individual authentication status</w:t>
            </w:r>
          </w:p>
        </w:tc>
      </w:tr>
      <w:tr w:rsidR="00234841" w:rsidRPr="009C5B90" w14:paraId="1103C710" w14:textId="77777777" w:rsidTr="00D17253">
        <w:trPr>
          <w:jc w:val="center"/>
        </w:trPr>
        <w:tc>
          <w:tcPr>
            <w:tcW w:w="0" w:type="auto"/>
            <w:vMerge/>
            <w:tcBorders>
              <w:left w:val="single" w:sz="4" w:space="0" w:color="auto"/>
              <w:right w:val="single" w:sz="4" w:space="0" w:color="auto"/>
            </w:tcBorders>
            <w:vAlign w:val="center"/>
            <w:hideMark/>
          </w:tcPr>
          <w:p w14:paraId="07D5889E" w14:textId="77777777" w:rsidR="00234841" w:rsidRPr="009C5B90" w:rsidRDefault="00234841" w:rsidP="00D17253">
            <w:pPr>
              <w:spacing w:after="0"/>
              <w:rPr>
                <w:rFonts w:ascii="Arial" w:hAnsi="Arial"/>
                <w:kern w:val="2"/>
                <w:sz w:val="18"/>
                <w:lang w:val="en-US"/>
              </w:rPr>
            </w:pPr>
            <w:bookmarkStart w:id="106" w:name="_PERM_MCCTEMPBM_CRPT22160011___7" w:colFirst="0" w:colLast="0"/>
            <w:bookmarkEnd w:id="105"/>
          </w:p>
        </w:tc>
        <w:tc>
          <w:tcPr>
            <w:tcW w:w="0" w:type="auto"/>
            <w:vMerge/>
            <w:tcBorders>
              <w:left w:val="single" w:sz="4" w:space="0" w:color="auto"/>
              <w:right w:val="single" w:sz="4" w:space="0" w:color="auto"/>
            </w:tcBorders>
            <w:vAlign w:val="center"/>
            <w:hideMark/>
          </w:tcPr>
          <w:p w14:paraId="25E6CA99"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1F72813" w14:textId="77777777" w:rsidR="00234841" w:rsidRPr="009C5B90" w:rsidRDefault="00234841" w:rsidP="00D17253">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1C9283C" w14:textId="77777777" w:rsidR="00234841" w:rsidRPr="009C5B90" w:rsidRDefault="00234841" w:rsidP="00D17253">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195CA4" w14:textId="77777777" w:rsidR="00234841" w:rsidRPr="009C5B90" w:rsidRDefault="00234841" w:rsidP="00D17253">
            <w:pPr>
              <w:pStyle w:val="TAL"/>
              <w:rPr>
                <w:kern w:val="2"/>
                <w:lang w:val="en-US"/>
              </w:rPr>
            </w:pPr>
            <w:r w:rsidRPr="009C5B90">
              <w:rPr>
                <w:kern w:val="2"/>
                <w:lang w:val="en-US"/>
              </w:rPr>
              <w:t>When the feature "PerUePerSnAuthStatus" is supported, retrieve a UE's Individual authentication status</w:t>
            </w:r>
          </w:p>
        </w:tc>
      </w:tr>
      <w:tr w:rsidR="00234841" w:rsidRPr="009C5B90" w14:paraId="63954DDA"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58F86F3A" w14:textId="77777777" w:rsidR="00234841" w:rsidRPr="009C5B90" w:rsidRDefault="00234841" w:rsidP="00D17253">
            <w:pPr>
              <w:spacing w:after="0"/>
              <w:rPr>
                <w:rFonts w:ascii="Arial" w:hAnsi="Arial"/>
                <w:kern w:val="2"/>
                <w:sz w:val="18"/>
                <w:lang w:val="en-US"/>
              </w:rPr>
            </w:pPr>
            <w:bookmarkStart w:id="107" w:name="_PERM_MCCTEMPBM_CRPT22160012___7" w:colFirst="0" w:colLast="0"/>
            <w:bookmarkEnd w:id="106"/>
          </w:p>
        </w:tc>
        <w:tc>
          <w:tcPr>
            <w:tcW w:w="0" w:type="auto"/>
            <w:vMerge/>
            <w:tcBorders>
              <w:left w:val="single" w:sz="4" w:space="0" w:color="auto"/>
              <w:bottom w:val="single" w:sz="4" w:space="0" w:color="auto"/>
              <w:right w:val="single" w:sz="4" w:space="0" w:color="auto"/>
            </w:tcBorders>
            <w:vAlign w:val="center"/>
            <w:hideMark/>
          </w:tcPr>
          <w:p w14:paraId="4DCFE9AC"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3C445103" w14:textId="77777777" w:rsidR="00234841" w:rsidRPr="009C5B90" w:rsidRDefault="00234841" w:rsidP="00D17253">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E4BEA7" w14:textId="77777777" w:rsidR="00234841" w:rsidRPr="009C5B90" w:rsidRDefault="00234841" w:rsidP="00D17253">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C8FD" w14:textId="77777777" w:rsidR="00234841" w:rsidRPr="009C5B90" w:rsidRDefault="00234841" w:rsidP="00D17253">
            <w:pPr>
              <w:pStyle w:val="TAL"/>
              <w:rPr>
                <w:kern w:val="2"/>
                <w:lang w:val="en-US"/>
              </w:rPr>
            </w:pPr>
            <w:r w:rsidRPr="009C5B90">
              <w:rPr>
                <w:kern w:val="2"/>
                <w:lang w:val="en-US"/>
              </w:rPr>
              <w:t>When the feature "PerUePerSnAuthStatus" is supported, delete a UE's Individual authentication status</w:t>
            </w:r>
          </w:p>
        </w:tc>
      </w:tr>
      <w:bookmarkEnd w:id="107"/>
      <w:tr w:rsidR="00234841" w:rsidRPr="009C5B90" w14:paraId="51456E93"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71D88A05" w14:textId="77777777" w:rsidR="00234841" w:rsidRDefault="00234841" w:rsidP="00D17253">
            <w:pPr>
              <w:pStyle w:val="TAL"/>
              <w:rPr>
                <w:lang w:val="en-US"/>
              </w:rPr>
            </w:pPr>
            <w:r w:rsidRPr="009C5B90">
              <w:rPr>
                <w:lang w:val="en-US"/>
              </w:rPr>
              <w:t>ProvisionedData</w:t>
            </w:r>
          </w:p>
          <w:p w14:paraId="1B33DC40" w14:textId="77777777" w:rsidR="00234841" w:rsidRPr="009C5B90" w:rsidRDefault="00234841" w:rsidP="00D17253">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F955599" w14:textId="77777777" w:rsidR="00234841" w:rsidRPr="009C5B90" w:rsidRDefault="00234841" w:rsidP="00D17253">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0F0199F7"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B7C41DE" w14:textId="77777777" w:rsidR="00234841" w:rsidRPr="009C5B90" w:rsidRDefault="00234841" w:rsidP="00D17253">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8F7B0C5" w14:textId="77777777" w:rsidR="00234841" w:rsidRPr="009C5B90" w:rsidRDefault="00234841" w:rsidP="00D17253">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234841" w:rsidRPr="009C5B90" w14:paraId="45F037D7"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6FAFE4BA" w14:textId="77777777" w:rsidR="00234841" w:rsidRDefault="00234841" w:rsidP="00D17253">
            <w:pPr>
              <w:pStyle w:val="TAL"/>
              <w:rPr>
                <w:lang w:val="en-US"/>
              </w:rPr>
            </w:pPr>
            <w:r w:rsidRPr="009C5B90">
              <w:rPr>
                <w:lang w:val="en-US"/>
              </w:rPr>
              <w:t>AccessAndMobilitySubscriptionData</w:t>
            </w:r>
          </w:p>
          <w:p w14:paraId="49E69FEB" w14:textId="77777777" w:rsidR="00234841" w:rsidRPr="009C5B90" w:rsidRDefault="00234841" w:rsidP="00D17253">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F91C706" w14:textId="77777777" w:rsidR="00234841" w:rsidRPr="009C5B90" w:rsidRDefault="00234841" w:rsidP="00D17253">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068D040E"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AE13C83" w14:textId="77777777" w:rsidR="00234841" w:rsidRPr="009C5B90" w:rsidRDefault="00234841" w:rsidP="00D17253">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DDB6CF7" w14:textId="77777777" w:rsidR="00234841" w:rsidRPr="009C5B90" w:rsidRDefault="00234841" w:rsidP="00D17253">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234841" w:rsidRPr="009C5B90" w14:paraId="4E48F90F"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2B9B1377" w14:textId="77777777" w:rsidR="00234841" w:rsidRDefault="00234841" w:rsidP="00D17253">
            <w:pPr>
              <w:pStyle w:val="TAL"/>
              <w:rPr>
                <w:lang w:val="en-US"/>
              </w:rPr>
            </w:pPr>
            <w:r w:rsidRPr="009C5B90">
              <w:rPr>
                <w:lang w:val="en-US"/>
              </w:rPr>
              <w:t>SmfSelectionSubscriptionData</w:t>
            </w:r>
          </w:p>
          <w:p w14:paraId="77468655"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79C5D5E" w14:textId="77777777" w:rsidR="00234841" w:rsidRPr="009C5B90" w:rsidRDefault="00234841" w:rsidP="00D17253">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4B6CDF7"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086F5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A5660D"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234841" w:rsidRPr="009C5B90" w14:paraId="6571F73A"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6087837F" w14:textId="77777777" w:rsidR="00234841" w:rsidRDefault="00234841" w:rsidP="00D17253">
            <w:pPr>
              <w:pStyle w:val="TAL"/>
              <w:rPr>
                <w:lang w:val="en-US"/>
              </w:rPr>
            </w:pPr>
            <w:r w:rsidRPr="009C5B90">
              <w:rPr>
                <w:lang w:val="en-US"/>
              </w:rPr>
              <w:t>SessionManagementSubscriptionData</w:t>
            </w:r>
          </w:p>
          <w:p w14:paraId="49CC912D"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EA56B8"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040DB5DA"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D0619FB"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E1F64FD"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234841" w:rsidRPr="009C5B90" w14:paraId="2F56814B"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60266A8C" w14:textId="77777777" w:rsidR="00234841" w:rsidRDefault="00234841" w:rsidP="00D17253">
            <w:pPr>
              <w:pStyle w:val="TAL"/>
              <w:rPr>
                <w:lang w:val="en-US"/>
              </w:rPr>
            </w:pPr>
            <w:r w:rsidRPr="009C5B90">
              <w:rPr>
                <w:lang w:val="en-US"/>
              </w:rPr>
              <w:t>ContextData</w:t>
            </w:r>
          </w:p>
          <w:p w14:paraId="3CD26E14"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FD5BA59"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755AD44D"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88F846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4D876E7"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context Data</w:t>
            </w:r>
          </w:p>
        </w:tc>
      </w:tr>
      <w:tr w:rsidR="00234841" w:rsidRPr="009C5B90" w14:paraId="2E0F88CB"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4AADA03" w14:textId="77777777" w:rsidR="00234841" w:rsidRDefault="00234841" w:rsidP="00D17253">
            <w:pPr>
              <w:pStyle w:val="TAL"/>
              <w:rPr>
                <w:lang w:val="en-US"/>
              </w:rPr>
            </w:pPr>
            <w:r w:rsidRPr="009C5B90">
              <w:rPr>
                <w:lang w:val="en-US"/>
              </w:rPr>
              <w:t>Amf3GppAccessRegistration</w:t>
            </w:r>
          </w:p>
          <w:p w14:paraId="497A6EAB"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8F47E31"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569A2977"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35AA3F"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CD121EE" w14:textId="77777777" w:rsidR="00234841" w:rsidRPr="009C5B90" w:rsidRDefault="00234841" w:rsidP="00D17253">
            <w:pPr>
              <w:pStyle w:val="TAL"/>
              <w:rPr>
                <w:lang w:val="en-US"/>
              </w:rPr>
            </w:pPr>
            <w:r w:rsidRPr="009C5B90">
              <w:rPr>
                <w:lang w:val="en-US"/>
              </w:rPr>
              <w:t>Create and Update the AMF registration for 3GPP access</w:t>
            </w:r>
          </w:p>
        </w:tc>
      </w:tr>
      <w:tr w:rsidR="00234841" w:rsidRPr="009C5B90" w14:paraId="182DF503"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FABCA" w14:textId="77777777" w:rsidR="00234841" w:rsidRPr="009C5B90" w:rsidRDefault="00234841" w:rsidP="00D17253">
            <w:pPr>
              <w:spacing w:after="0"/>
              <w:rPr>
                <w:rFonts w:ascii="Arial" w:hAnsi="Arial"/>
                <w:sz w:val="18"/>
                <w:lang w:val="en-US"/>
              </w:rPr>
            </w:pPr>
            <w:bookmarkStart w:id="10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E2844"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00BA84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434ABE"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2970F2D" w14:textId="77777777" w:rsidR="00234841" w:rsidRPr="009C5B90" w:rsidRDefault="00234841" w:rsidP="00D17253">
            <w:pPr>
              <w:pStyle w:val="TAL"/>
              <w:rPr>
                <w:lang w:val="en-US"/>
              </w:rPr>
            </w:pPr>
            <w:r w:rsidRPr="009C5B90">
              <w:rPr>
                <w:lang w:val="en-US"/>
              </w:rPr>
              <w:t>Modify the AMF registration for 3GPP access</w:t>
            </w:r>
          </w:p>
        </w:tc>
      </w:tr>
      <w:tr w:rsidR="00234841" w:rsidRPr="009C5B90" w14:paraId="315DD216"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2864" w14:textId="77777777" w:rsidR="00234841" w:rsidRPr="009C5B90" w:rsidRDefault="00234841" w:rsidP="00D17253">
            <w:pPr>
              <w:spacing w:after="0"/>
              <w:rPr>
                <w:rFonts w:ascii="Arial" w:hAnsi="Arial"/>
                <w:sz w:val="18"/>
                <w:lang w:val="en-US"/>
              </w:rPr>
            </w:pPr>
            <w:bookmarkStart w:id="109" w:name="_PERM_MCCTEMPBM_CRPT22160014___7" w:colFirst="0" w:colLast="0"/>
            <w:bookmarkEnd w:id="10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55EE"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024378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72BBAA"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963436" w14:textId="77777777" w:rsidR="00234841" w:rsidRPr="009C5B90" w:rsidRDefault="00234841" w:rsidP="00D17253">
            <w:pPr>
              <w:pStyle w:val="TAL"/>
              <w:rPr>
                <w:lang w:val="en-US"/>
              </w:rPr>
            </w:pPr>
            <w:r w:rsidRPr="009C5B90">
              <w:rPr>
                <w:lang w:val="en-US"/>
              </w:rPr>
              <w:t>Retrieve the AMF registration information for 3GPP access</w:t>
            </w:r>
          </w:p>
        </w:tc>
      </w:tr>
      <w:bookmarkEnd w:id="109"/>
      <w:tr w:rsidR="00234841" w:rsidRPr="009C5B90" w14:paraId="7DCD393E"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75160FE" w14:textId="77777777" w:rsidR="00234841" w:rsidRDefault="00234841" w:rsidP="00D17253">
            <w:pPr>
              <w:pStyle w:val="TAL"/>
              <w:rPr>
                <w:lang w:val="en-US"/>
              </w:rPr>
            </w:pPr>
            <w:r w:rsidRPr="009C5B90">
              <w:rPr>
                <w:lang w:val="en-US"/>
              </w:rPr>
              <w:t>AmfNon3GppAccessRegistration</w:t>
            </w:r>
          </w:p>
          <w:p w14:paraId="0802E9A9"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2CAB5C2"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65ABCA9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A88BBAF"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A94E976" w14:textId="77777777" w:rsidR="00234841" w:rsidRPr="009C5B90" w:rsidRDefault="00234841" w:rsidP="00D17253">
            <w:pPr>
              <w:pStyle w:val="TAL"/>
              <w:rPr>
                <w:lang w:val="en-US"/>
              </w:rPr>
            </w:pPr>
            <w:r w:rsidRPr="009C5B90">
              <w:rPr>
                <w:lang w:val="en-US"/>
              </w:rPr>
              <w:t>Update the AMF registration for non 3GPP access</w:t>
            </w:r>
          </w:p>
        </w:tc>
      </w:tr>
      <w:tr w:rsidR="00234841" w:rsidRPr="009C5B90" w14:paraId="2F8426B6"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9F682" w14:textId="77777777" w:rsidR="00234841" w:rsidRPr="009C5B90" w:rsidRDefault="00234841" w:rsidP="00D17253">
            <w:pPr>
              <w:spacing w:after="0"/>
              <w:rPr>
                <w:rFonts w:ascii="Arial" w:hAnsi="Arial"/>
                <w:sz w:val="18"/>
                <w:lang w:val="en-US"/>
              </w:rPr>
            </w:pPr>
            <w:bookmarkStart w:id="11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C427"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AFBC75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81C014A"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56A712A" w14:textId="77777777" w:rsidR="00234841" w:rsidRPr="009C5B90" w:rsidRDefault="00234841" w:rsidP="00D17253">
            <w:pPr>
              <w:pStyle w:val="TAL"/>
              <w:rPr>
                <w:lang w:val="en-US"/>
              </w:rPr>
            </w:pPr>
            <w:r w:rsidRPr="009C5B90">
              <w:rPr>
                <w:lang w:val="en-US"/>
              </w:rPr>
              <w:t>Modify the AMF registration for non 3GPP access</w:t>
            </w:r>
          </w:p>
        </w:tc>
      </w:tr>
      <w:tr w:rsidR="00234841" w:rsidRPr="009C5B90" w14:paraId="1A67756A"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DCE68" w14:textId="77777777" w:rsidR="00234841" w:rsidRPr="009C5B90" w:rsidRDefault="00234841" w:rsidP="00D17253">
            <w:pPr>
              <w:spacing w:after="0"/>
              <w:rPr>
                <w:rFonts w:ascii="Arial" w:hAnsi="Arial"/>
                <w:sz w:val="18"/>
                <w:lang w:val="en-US"/>
              </w:rPr>
            </w:pPr>
            <w:bookmarkStart w:id="111" w:name="_PERM_MCCTEMPBM_CRPT22160016___7" w:colFirst="0" w:colLast="0"/>
            <w:bookmarkEnd w:id="1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7820"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0C311F5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38C43E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7156243" w14:textId="77777777" w:rsidR="00234841" w:rsidRPr="009C5B90" w:rsidRDefault="00234841" w:rsidP="00D17253">
            <w:pPr>
              <w:pStyle w:val="TAL"/>
              <w:rPr>
                <w:lang w:val="en-US"/>
              </w:rPr>
            </w:pPr>
            <w:r w:rsidRPr="009C5B90">
              <w:rPr>
                <w:lang w:val="en-US"/>
              </w:rPr>
              <w:t>Retrieve the AMF registration information for non 3GPP access</w:t>
            </w:r>
          </w:p>
        </w:tc>
      </w:tr>
      <w:bookmarkEnd w:id="111"/>
      <w:tr w:rsidR="00234841" w:rsidRPr="009C5B90" w14:paraId="1B36910D"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0E102B84" w14:textId="77777777" w:rsidR="00234841" w:rsidRDefault="00234841" w:rsidP="00D17253">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1D622FC9" w14:textId="77777777" w:rsidR="00234841" w:rsidRPr="009C5B90" w:rsidRDefault="00234841" w:rsidP="00D17253">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5ACFFAC6"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77D46614"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A5CF98A" w14:textId="77777777" w:rsidR="00234841" w:rsidRPr="009C5B90" w:rsidRDefault="00234841" w:rsidP="00D17253">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BDDE8BE" w14:textId="77777777" w:rsidR="00234841" w:rsidRPr="009C5B90" w:rsidRDefault="00234841" w:rsidP="00D17253">
            <w:pPr>
              <w:pStyle w:val="TAL"/>
              <w:rPr>
                <w:lang w:val="en-US"/>
              </w:rPr>
            </w:pPr>
            <w:r w:rsidRPr="009C5B90">
              <w:rPr>
                <w:lang w:val="en-US" w:eastAsia="zh-CN"/>
              </w:rPr>
              <w:t>Retrieve the list of the SMF registrations</w:t>
            </w:r>
          </w:p>
        </w:tc>
      </w:tr>
      <w:tr w:rsidR="00234841" w:rsidRPr="009C5B90" w14:paraId="5CFBE7E2"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76752E7" w14:textId="77777777" w:rsidR="00234841" w:rsidRDefault="00234841" w:rsidP="00D17253">
            <w:pPr>
              <w:pStyle w:val="TAL"/>
              <w:rPr>
                <w:lang w:val="en-US"/>
              </w:rPr>
            </w:pPr>
            <w:r w:rsidRPr="009C5B90">
              <w:rPr>
                <w:lang w:val="en-US"/>
              </w:rPr>
              <w:t>IndividualSmfRegistration</w:t>
            </w:r>
          </w:p>
          <w:p w14:paraId="71E41DB7"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754DF5A"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6E0972D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B8842BA"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574CD7C" w14:textId="77777777" w:rsidR="00234841" w:rsidRPr="009C5B90" w:rsidRDefault="00234841" w:rsidP="00D17253">
            <w:pPr>
              <w:pStyle w:val="TAL"/>
              <w:rPr>
                <w:lang w:val="en-US"/>
              </w:rPr>
            </w:pPr>
            <w:r w:rsidRPr="009C5B90">
              <w:rPr>
                <w:lang w:val="en-US"/>
              </w:rPr>
              <w:t>Store an individual SMF registration identified by PDU Session Id</w:t>
            </w:r>
          </w:p>
        </w:tc>
      </w:tr>
      <w:tr w:rsidR="00234841" w:rsidRPr="009C5B90" w14:paraId="49C41D6A"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BC123" w14:textId="77777777" w:rsidR="00234841" w:rsidRPr="009C5B90" w:rsidRDefault="00234841" w:rsidP="00D17253">
            <w:pPr>
              <w:spacing w:after="0"/>
              <w:rPr>
                <w:rFonts w:ascii="Arial" w:hAnsi="Arial"/>
                <w:sz w:val="18"/>
                <w:lang w:val="en-US"/>
              </w:rPr>
            </w:pPr>
            <w:bookmarkStart w:id="11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D351B"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85B1B0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28F406"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265629" w14:textId="77777777" w:rsidR="00234841" w:rsidRPr="009C5B90" w:rsidRDefault="00234841" w:rsidP="00D17253">
            <w:pPr>
              <w:pStyle w:val="TAL"/>
              <w:rPr>
                <w:lang w:val="en-US"/>
              </w:rPr>
            </w:pPr>
            <w:r w:rsidRPr="009C5B90">
              <w:rPr>
                <w:lang w:val="en-US"/>
              </w:rPr>
              <w:t>Delete an individual SMF registration</w:t>
            </w:r>
          </w:p>
        </w:tc>
      </w:tr>
      <w:tr w:rsidR="00234841" w:rsidRPr="009C5B90" w14:paraId="371FF60B"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94008" w14:textId="77777777" w:rsidR="00234841" w:rsidRPr="009C5B90" w:rsidRDefault="00234841" w:rsidP="00D17253">
            <w:pPr>
              <w:spacing w:after="0"/>
              <w:rPr>
                <w:rFonts w:ascii="Arial" w:hAnsi="Arial"/>
                <w:sz w:val="18"/>
                <w:lang w:val="en-US"/>
              </w:rPr>
            </w:pPr>
            <w:bookmarkStart w:id="113" w:name="_PERM_MCCTEMPBM_CRPT22160018___7" w:colFirst="0" w:colLast="0"/>
            <w:bookmarkEnd w:id="1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2230"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2CE5685"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0D9DFF2" w14:textId="77777777" w:rsidR="00234841" w:rsidRPr="009C5B90" w:rsidRDefault="00234841" w:rsidP="00D17253">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171002A" w14:textId="77777777" w:rsidR="00234841" w:rsidRPr="009C5B90" w:rsidRDefault="00234841" w:rsidP="00D17253">
            <w:pPr>
              <w:pStyle w:val="TAL"/>
              <w:rPr>
                <w:lang w:val="en-US"/>
              </w:rPr>
            </w:pPr>
            <w:r w:rsidRPr="009C5B90">
              <w:rPr>
                <w:lang w:val="en-US" w:eastAsia="zh-CN"/>
              </w:rPr>
              <w:t>Retrieve individual SMF registration</w:t>
            </w:r>
          </w:p>
        </w:tc>
      </w:tr>
      <w:tr w:rsidR="00234841" w:rsidRPr="009C5B90" w14:paraId="6F3096AF"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D2F8" w14:textId="77777777" w:rsidR="00234841" w:rsidRPr="009C5B90" w:rsidRDefault="00234841" w:rsidP="00D17253">
            <w:pPr>
              <w:spacing w:after="0"/>
              <w:rPr>
                <w:rFonts w:ascii="Arial" w:hAnsi="Arial"/>
                <w:sz w:val="18"/>
                <w:lang w:val="en-US"/>
              </w:rPr>
            </w:pPr>
            <w:bookmarkStart w:id="114" w:name="_PERM_MCCTEMPBM_CRPT22160019___7" w:colFirst="0" w:colLast="0"/>
            <w:bookmarkEnd w:id="1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5F2A"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2F2FBDC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58F5361" w14:textId="77777777" w:rsidR="00234841" w:rsidRPr="009C5B90" w:rsidRDefault="00234841" w:rsidP="00D17253">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67E87E7" w14:textId="77777777" w:rsidR="00234841" w:rsidRPr="009C5B90" w:rsidRDefault="00234841" w:rsidP="00D17253">
            <w:pPr>
              <w:pStyle w:val="TAL"/>
              <w:rPr>
                <w:lang w:val="en-US"/>
              </w:rPr>
            </w:pPr>
            <w:r w:rsidRPr="009C5B90">
              <w:rPr>
                <w:lang w:val="en-US"/>
              </w:rPr>
              <w:t>Modify the individual SMF registration</w:t>
            </w:r>
          </w:p>
        </w:tc>
      </w:tr>
      <w:bookmarkEnd w:id="114"/>
      <w:tr w:rsidR="00234841" w:rsidRPr="009C5B90" w14:paraId="260975EE" w14:textId="77777777" w:rsidTr="00D17253">
        <w:trPr>
          <w:jc w:val="center"/>
        </w:trPr>
        <w:tc>
          <w:tcPr>
            <w:tcW w:w="1602" w:type="pct"/>
            <w:vMerge w:val="restart"/>
            <w:tcBorders>
              <w:top w:val="single" w:sz="4" w:space="0" w:color="auto"/>
              <w:left w:val="single" w:sz="4" w:space="0" w:color="auto"/>
              <w:right w:val="single" w:sz="4" w:space="0" w:color="auto"/>
            </w:tcBorders>
            <w:vAlign w:val="center"/>
            <w:hideMark/>
          </w:tcPr>
          <w:p w14:paraId="3611BBD3" w14:textId="77777777" w:rsidR="00234841" w:rsidRDefault="00234841" w:rsidP="00D17253">
            <w:pPr>
              <w:pStyle w:val="TAL"/>
              <w:rPr>
                <w:lang w:val="en-US" w:eastAsia="zh-CN"/>
              </w:rPr>
            </w:pPr>
            <w:r w:rsidRPr="009C5B90">
              <w:rPr>
                <w:lang w:val="en-US" w:eastAsia="zh-CN"/>
              </w:rPr>
              <w:t>OperatorSpecificData</w:t>
            </w:r>
          </w:p>
          <w:p w14:paraId="615F580E"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21C1F917" w14:textId="77777777" w:rsidR="00234841" w:rsidRPr="009C5B90" w:rsidRDefault="00234841" w:rsidP="00D17253">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297D9F54"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356274A" w14:textId="77777777" w:rsidR="00234841" w:rsidRPr="009C5B90" w:rsidRDefault="00234841" w:rsidP="00D17253">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B2E308E" w14:textId="77777777" w:rsidR="00234841" w:rsidRPr="009C5B90" w:rsidRDefault="00234841" w:rsidP="00D17253">
            <w:pPr>
              <w:pStyle w:val="TAL"/>
              <w:rPr>
                <w:lang w:val="en-US"/>
              </w:rPr>
            </w:pPr>
            <w:r w:rsidRPr="009C5B90">
              <w:rPr>
                <w:lang w:val="en-US" w:eastAsia="zh-CN"/>
              </w:rPr>
              <w:t>retrieve the operator specific subscription data of a UE</w:t>
            </w:r>
          </w:p>
        </w:tc>
      </w:tr>
      <w:tr w:rsidR="00234841" w:rsidRPr="009C5B90" w14:paraId="1FCC5335" w14:textId="77777777" w:rsidTr="00D17253">
        <w:trPr>
          <w:jc w:val="center"/>
        </w:trPr>
        <w:tc>
          <w:tcPr>
            <w:tcW w:w="0" w:type="auto"/>
            <w:vMerge/>
            <w:tcBorders>
              <w:left w:val="single" w:sz="4" w:space="0" w:color="auto"/>
              <w:right w:val="single" w:sz="4" w:space="0" w:color="auto"/>
            </w:tcBorders>
            <w:vAlign w:val="center"/>
            <w:hideMark/>
          </w:tcPr>
          <w:p w14:paraId="53FDE3BB" w14:textId="77777777" w:rsidR="00234841" w:rsidRPr="009C5B90" w:rsidRDefault="00234841" w:rsidP="00D17253">
            <w:pPr>
              <w:spacing w:after="0"/>
              <w:rPr>
                <w:rFonts w:ascii="Arial" w:hAnsi="Arial"/>
                <w:sz w:val="18"/>
                <w:lang w:val="en-US"/>
              </w:rPr>
            </w:pPr>
            <w:bookmarkStart w:id="115" w:name="_PERM_MCCTEMPBM_CRPT22160020___7" w:colFirst="0" w:colLast="0"/>
          </w:p>
        </w:tc>
        <w:tc>
          <w:tcPr>
            <w:tcW w:w="0" w:type="auto"/>
            <w:vMerge/>
            <w:tcBorders>
              <w:left w:val="single" w:sz="4" w:space="0" w:color="auto"/>
              <w:right w:val="single" w:sz="4" w:space="0" w:color="auto"/>
            </w:tcBorders>
            <w:vAlign w:val="center"/>
            <w:hideMark/>
          </w:tcPr>
          <w:p w14:paraId="4E166695"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C6A4050"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3322344" w14:textId="77777777" w:rsidR="00234841" w:rsidRPr="009C5B90" w:rsidRDefault="00234841" w:rsidP="00D17253">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557FB840" w14:textId="77777777" w:rsidR="00234841" w:rsidRPr="009C5B90" w:rsidRDefault="00234841" w:rsidP="00D17253">
            <w:pPr>
              <w:pStyle w:val="TAL"/>
              <w:rPr>
                <w:lang w:val="en-US"/>
              </w:rPr>
            </w:pPr>
            <w:r w:rsidRPr="009C5B90">
              <w:rPr>
                <w:lang w:val="en-US" w:eastAsia="zh-CN"/>
              </w:rPr>
              <w:t>modify the operator specific subscription data of a UE</w:t>
            </w:r>
          </w:p>
        </w:tc>
      </w:tr>
      <w:tr w:rsidR="00234841" w:rsidRPr="009C5B90" w14:paraId="770D3057" w14:textId="77777777" w:rsidTr="00D17253">
        <w:trPr>
          <w:jc w:val="center"/>
        </w:trPr>
        <w:tc>
          <w:tcPr>
            <w:tcW w:w="0" w:type="auto"/>
            <w:vMerge/>
            <w:tcBorders>
              <w:left w:val="single" w:sz="4" w:space="0" w:color="auto"/>
              <w:right w:val="single" w:sz="4" w:space="0" w:color="auto"/>
            </w:tcBorders>
            <w:vAlign w:val="center"/>
          </w:tcPr>
          <w:p w14:paraId="7CA0D791" w14:textId="77777777" w:rsidR="00234841" w:rsidRPr="009C5B90" w:rsidRDefault="00234841" w:rsidP="00D17253">
            <w:pPr>
              <w:spacing w:after="0"/>
              <w:rPr>
                <w:rFonts w:ascii="Arial" w:hAnsi="Arial"/>
                <w:sz w:val="18"/>
                <w:lang w:val="en-US"/>
              </w:rPr>
            </w:pPr>
            <w:bookmarkStart w:id="116" w:name="_PERM_MCCTEMPBM_CRPT22160021___7" w:colFirst="0" w:colLast="0"/>
            <w:bookmarkEnd w:id="115"/>
          </w:p>
        </w:tc>
        <w:tc>
          <w:tcPr>
            <w:tcW w:w="0" w:type="auto"/>
            <w:vMerge/>
            <w:tcBorders>
              <w:left w:val="single" w:sz="4" w:space="0" w:color="auto"/>
              <w:right w:val="single" w:sz="4" w:space="0" w:color="auto"/>
            </w:tcBorders>
            <w:vAlign w:val="center"/>
          </w:tcPr>
          <w:p w14:paraId="417AC22C"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D77EC6D"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CB5CE4B" w14:textId="77777777" w:rsidR="00234841" w:rsidRPr="009C5B90" w:rsidRDefault="00234841" w:rsidP="00D17253">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05B7CBAC" w14:textId="77777777" w:rsidR="00234841" w:rsidRPr="009C5B90" w:rsidRDefault="00234841" w:rsidP="00D17253">
            <w:pPr>
              <w:pStyle w:val="TAL"/>
              <w:rPr>
                <w:lang w:val="en-US" w:eastAsia="zh-CN"/>
              </w:rPr>
            </w:pPr>
            <w:r w:rsidRPr="009C5B90">
              <w:rPr>
                <w:lang w:val="en-US" w:eastAsia="zh-CN"/>
              </w:rPr>
              <w:t>create/update the operator specific subscription data of a UE</w:t>
            </w:r>
          </w:p>
        </w:tc>
      </w:tr>
      <w:tr w:rsidR="00234841" w:rsidRPr="009C5B90" w14:paraId="6684DDBE"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500475E9" w14:textId="77777777" w:rsidR="00234841" w:rsidRPr="009C5B90" w:rsidRDefault="00234841" w:rsidP="00D17253">
            <w:pPr>
              <w:spacing w:after="0"/>
              <w:rPr>
                <w:rFonts w:ascii="Arial" w:hAnsi="Arial"/>
                <w:sz w:val="18"/>
                <w:lang w:val="en-US"/>
              </w:rPr>
            </w:pPr>
            <w:bookmarkStart w:id="117" w:name="_PERM_MCCTEMPBM_CRPT22160022___7" w:colFirst="0" w:colLast="0"/>
            <w:bookmarkEnd w:id="116"/>
          </w:p>
        </w:tc>
        <w:tc>
          <w:tcPr>
            <w:tcW w:w="0" w:type="auto"/>
            <w:vMerge/>
            <w:tcBorders>
              <w:left w:val="single" w:sz="4" w:space="0" w:color="auto"/>
              <w:bottom w:val="single" w:sz="4" w:space="0" w:color="auto"/>
              <w:right w:val="single" w:sz="4" w:space="0" w:color="auto"/>
            </w:tcBorders>
            <w:vAlign w:val="center"/>
          </w:tcPr>
          <w:p w14:paraId="562C52AB"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D6C60F4"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41D073FD" w14:textId="77777777" w:rsidR="00234841" w:rsidRPr="009C5B90" w:rsidRDefault="00234841" w:rsidP="00D17253">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74FE9AC8" w14:textId="77777777" w:rsidR="00234841" w:rsidRPr="009C5B90" w:rsidRDefault="00234841" w:rsidP="00D17253">
            <w:pPr>
              <w:pStyle w:val="TAL"/>
              <w:rPr>
                <w:lang w:val="en-US" w:eastAsia="zh-CN"/>
              </w:rPr>
            </w:pPr>
            <w:r w:rsidRPr="009C5B90">
              <w:rPr>
                <w:lang w:val="en-US" w:eastAsia="zh-CN"/>
              </w:rPr>
              <w:t>delete the operator specific subscription data of a UE</w:t>
            </w:r>
          </w:p>
        </w:tc>
      </w:tr>
      <w:bookmarkEnd w:id="117"/>
      <w:tr w:rsidR="00234841" w:rsidRPr="009C5B90" w14:paraId="219A1FE9"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123BC23B" w14:textId="77777777" w:rsidR="00234841" w:rsidRDefault="00234841" w:rsidP="00D17253">
            <w:pPr>
              <w:pStyle w:val="TAL"/>
              <w:rPr>
                <w:lang w:val="en-US"/>
              </w:rPr>
            </w:pPr>
            <w:r w:rsidRPr="009C5B90">
              <w:rPr>
                <w:lang w:val="en-US"/>
              </w:rPr>
              <w:t>OperatorDeterminedBarringData</w:t>
            </w:r>
          </w:p>
          <w:p w14:paraId="1996FCBF"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06ADE6A"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2EE356B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83360C"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BD5CB3"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234841" w:rsidRPr="009C5B90" w14:paraId="2448A248"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30C7022A" w14:textId="77777777" w:rsidR="00234841" w:rsidRDefault="00234841" w:rsidP="00D17253">
            <w:pPr>
              <w:pStyle w:val="TAL"/>
              <w:rPr>
                <w:lang w:val="en-US"/>
              </w:rPr>
            </w:pPr>
            <w:r w:rsidRPr="009C5B90">
              <w:rPr>
                <w:lang w:val="en-US"/>
              </w:rPr>
              <w:t>SMSManagementSubscriptionData</w:t>
            </w:r>
          </w:p>
          <w:p w14:paraId="5DAADAE6"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7E9C9AFE" w14:textId="77777777" w:rsidR="00234841" w:rsidRPr="009C5B90" w:rsidRDefault="00234841" w:rsidP="00D17253">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58F302A0"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DB893CE"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D0B4451" w14:textId="77777777" w:rsidR="00234841" w:rsidRPr="009C5B90" w:rsidRDefault="00234841" w:rsidP="00D17253">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234841" w:rsidRPr="009C5B90" w14:paraId="24615B1B"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186693E" w14:textId="77777777" w:rsidR="00234841" w:rsidRDefault="00234841" w:rsidP="00D17253">
            <w:pPr>
              <w:pStyle w:val="TAL"/>
              <w:rPr>
                <w:lang w:val="en-US"/>
              </w:rPr>
            </w:pPr>
            <w:r w:rsidRPr="009C5B90">
              <w:rPr>
                <w:lang w:val="en-US"/>
              </w:rPr>
              <w:t>Smsf3GppAccessRegistration</w:t>
            </w:r>
          </w:p>
          <w:p w14:paraId="6C803521"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D832961"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7BD72169"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29BBAC"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7117924" w14:textId="77777777" w:rsidR="00234841" w:rsidRPr="009C5B90" w:rsidRDefault="00234841" w:rsidP="00D17253">
            <w:pPr>
              <w:pStyle w:val="TAL"/>
              <w:rPr>
                <w:lang w:val="en-US"/>
              </w:rPr>
            </w:pPr>
            <w:r w:rsidRPr="009C5B90">
              <w:rPr>
                <w:lang w:val="en-US"/>
              </w:rPr>
              <w:t>Create or Update the SMSF registration</w:t>
            </w:r>
          </w:p>
        </w:tc>
      </w:tr>
      <w:tr w:rsidR="00234841" w:rsidRPr="009C5B90" w14:paraId="63FB9B0D" w14:textId="77777777" w:rsidTr="00D1725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EC68" w14:textId="77777777" w:rsidR="00234841" w:rsidRPr="009C5B90" w:rsidRDefault="00234841" w:rsidP="00D17253">
            <w:pPr>
              <w:spacing w:after="0"/>
              <w:rPr>
                <w:rFonts w:ascii="Arial" w:hAnsi="Arial"/>
                <w:sz w:val="18"/>
                <w:lang w:val="en-US"/>
              </w:rPr>
            </w:pPr>
            <w:bookmarkStart w:id="11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2434"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083BB13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B3C89"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B1E49A2" w14:textId="77777777" w:rsidR="00234841" w:rsidRPr="009C5B90" w:rsidRDefault="00234841" w:rsidP="00D17253">
            <w:pPr>
              <w:pStyle w:val="TAL"/>
              <w:rPr>
                <w:lang w:val="en-US"/>
              </w:rPr>
            </w:pPr>
            <w:r w:rsidRPr="009C5B90">
              <w:rPr>
                <w:lang w:val="en-US"/>
              </w:rPr>
              <w:t>Delete the SMSF registration for 3GPP access</w:t>
            </w:r>
          </w:p>
        </w:tc>
      </w:tr>
      <w:tr w:rsidR="00234841" w:rsidRPr="009C5B90" w14:paraId="417B508B"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1B56" w14:textId="77777777" w:rsidR="00234841" w:rsidRPr="009C5B90" w:rsidRDefault="00234841" w:rsidP="00D17253">
            <w:pPr>
              <w:spacing w:after="0"/>
              <w:rPr>
                <w:rFonts w:ascii="Arial" w:hAnsi="Arial"/>
                <w:sz w:val="18"/>
                <w:lang w:val="en-US"/>
              </w:rPr>
            </w:pPr>
            <w:bookmarkStart w:id="119" w:name="_PERM_MCCTEMPBM_CRPT2216002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D9560"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6C18434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D954CD"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197393B" w14:textId="77777777" w:rsidR="00234841" w:rsidRPr="009C5B90" w:rsidRDefault="00234841" w:rsidP="00D17253">
            <w:pPr>
              <w:pStyle w:val="TAL"/>
              <w:rPr>
                <w:lang w:val="en-US"/>
              </w:rPr>
            </w:pPr>
            <w:r w:rsidRPr="009C5B90">
              <w:rPr>
                <w:lang w:val="en-US"/>
              </w:rPr>
              <w:t>Retrieve the SMSF registration information</w:t>
            </w:r>
          </w:p>
        </w:tc>
      </w:tr>
      <w:bookmarkEnd w:id="119"/>
      <w:tr w:rsidR="00234841" w:rsidRPr="009C5B90" w14:paraId="1EDD4773"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2CDC29B" w14:textId="77777777" w:rsidR="00234841" w:rsidRDefault="00234841" w:rsidP="00D17253">
            <w:pPr>
              <w:pStyle w:val="TAL"/>
              <w:rPr>
                <w:lang w:val="en-US"/>
              </w:rPr>
            </w:pPr>
            <w:r w:rsidRPr="009C5B90">
              <w:rPr>
                <w:lang w:val="en-US"/>
              </w:rPr>
              <w:t>SmsfNon3GppAccessRegistration</w:t>
            </w:r>
          </w:p>
          <w:p w14:paraId="1AAF938C"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CBC102A"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35C4FED7"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17140F1"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0D5384A" w14:textId="77777777" w:rsidR="00234841" w:rsidRPr="009C5B90" w:rsidRDefault="00234841" w:rsidP="00D17253">
            <w:pPr>
              <w:pStyle w:val="TAL"/>
              <w:rPr>
                <w:lang w:val="en-US"/>
              </w:rPr>
            </w:pPr>
            <w:r w:rsidRPr="009C5B90">
              <w:rPr>
                <w:lang w:val="en-US"/>
              </w:rPr>
              <w:t>Create or Update the SMSF registration for non 3GPP access</w:t>
            </w:r>
          </w:p>
        </w:tc>
      </w:tr>
      <w:tr w:rsidR="00234841" w:rsidRPr="009C5B90" w14:paraId="70881993" w14:textId="77777777" w:rsidTr="00D17253">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AD514" w14:textId="77777777" w:rsidR="00234841" w:rsidRPr="009C5B90" w:rsidRDefault="00234841" w:rsidP="00D17253">
            <w:pPr>
              <w:spacing w:after="0"/>
              <w:rPr>
                <w:rFonts w:ascii="Arial" w:hAnsi="Arial"/>
                <w:sz w:val="18"/>
                <w:lang w:val="en-US"/>
              </w:rPr>
            </w:pPr>
            <w:bookmarkStart w:id="12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32FC"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5B9DBC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30CF89"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99692BD" w14:textId="77777777" w:rsidR="00234841" w:rsidRPr="009C5B90" w:rsidRDefault="00234841" w:rsidP="00D17253">
            <w:pPr>
              <w:pStyle w:val="TAL"/>
              <w:rPr>
                <w:lang w:val="en-US"/>
              </w:rPr>
            </w:pPr>
            <w:r w:rsidRPr="009C5B90">
              <w:rPr>
                <w:lang w:val="en-US"/>
              </w:rPr>
              <w:t>Delete the SMSF registration for non 3GPP access</w:t>
            </w:r>
          </w:p>
        </w:tc>
      </w:tr>
      <w:tr w:rsidR="00234841" w:rsidRPr="009C5B90" w14:paraId="109E9F21"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A1018" w14:textId="77777777" w:rsidR="00234841" w:rsidRPr="009C5B90" w:rsidRDefault="00234841" w:rsidP="00D17253">
            <w:pPr>
              <w:spacing w:after="0"/>
              <w:rPr>
                <w:rFonts w:ascii="Arial" w:hAnsi="Arial"/>
                <w:sz w:val="18"/>
                <w:lang w:val="en-US"/>
              </w:rPr>
            </w:pPr>
            <w:bookmarkStart w:id="121" w:name="_PERM_MCCTEMPBM_CRPT2216002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82D94"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65D95DD5"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F190C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44B879E" w14:textId="77777777" w:rsidR="00234841" w:rsidRPr="009C5B90" w:rsidRDefault="00234841" w:rsidP="00D17253">
            <w:pPr>
              <w:pStyle w:val="TAL"/>
              <w:rPr>
                <w:lang w:val="en-US"/>
              </w:rPr>
            </w:pPr>
            <w:r w:rsidRPr="009C5B90">
              <w:rPr>
                <w:lang w:val="en-US"/>
              </w:rPr>
              <w:t>Retrieve the SMSF registration information for non 3GPP access</w:t>
            </w:r>
          </w:p>
        </w:tc>
      </w:tr>
      <w:tr w:rsidR="00234841" w:rsidRPr="00ED5BED" w14:paraId="732FEE56" w14:textId="77777777" w:rsidTr="00D17253">
        <w:trPr>
          <w:jc w:val="center"/>
        </w:trPr>
        <w:tc>
          <w:tcPr>
            <w:tcW w:w="0" w:type="auto"/>
            <w:vMerge w:val="restart"/>
            <w:tcBorders>
              <w:top w:val="single" w:sz="4" w:space="0" w:color="auto"/>
              <w:left w:val="single" w:sz="4" w:space="0" w:color="auto"/>
              <w:right w:val="single" w:sz="4" w:space="0" w:color="auto"/>
            </w:tcBorders>
            <w:vAlign w:val="center"/>
            <w:hideMark/>
          </w:tcPr>
          <w:p w14:paraId="304B69AA" w14:textId="77777777" w:rsidR="00234841" w:rsidRPr="00887E75" w:rsidRDefault="00234841" w:rsidP="00D17253">
            <w:pPr>
              <w:pStyle w:val="TAL"/>
              <w:rPr>
                <w:kern w:val="2"/>
                <w:lang w:val="en-US" w:eastAsia="zh-CN"/>
              </w:rPr>
            </w:pPr>
            <w:bookmarkStart w:id="122" w:name="_PERM_MCCTEMPBM_CRPT22160027___7" w:colFirst="0" w:colLast="0"/>
            <w:bookmarkEnd w:id="121"/>
            <w:r w:rsidRPr="00887E75">
              <w:rPr>
                <w:kern w:val="2"/>
                <w:lang w:val="en-US" w:eastAsia="zh-CN"/>
              </w:rPr>
              <w:t>IpSmGwRegistration</w:t>
            </w:r>
          </w:p>
          <w:p w14:paraId="58216CD5"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5590B90" w14:textId="77777777" w:rsidR="00234841" w:rsidRPr="00887E75" w:rsidRDefault="00234841" w:rsidP="00D17253">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141D412C"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159EEC1" w14:textId="77777777" w:rsidR="00234841" w:rsidRPr="00887E75" w:rsidRDefault="00234841" w:rsidP="00D17253">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2293DAD" w14:textId="77777777" w:rsidR="00234841" w:rsidRPr="00887E75" w:rsidRDefault="00234841" w:rsidP="00D17253">
            <w:pPr>
              <w:pStyle w:val="TAL"/>
              <w:rPr>
                <w:kern w:val="2"/>
                <w:lang w:val="en-US" w:eastAsia="zh-CN"/>
              </w:rPr>
            </w:pPr>
            <w:r w:rsidRPr="00887E75">
              <w:rPr>
                <w:kern w:val="2"/>
                <w:lang w:val="en-US" w:eastAsia="zh-CN"/>
              </w:rPr>
              <w:t>Create or Update the IP-SM-GW registration</w:t>
            </w:r>
          </w:p>
        </w:tc>
      </w:tr>
      <w:tr w:rsidR="00234841" w:rsidRPr="009C5B90" w14:paraId="7D3AEDA6" w14:textId="77777777" w:rsidTr="00D17253">
        <w:trPr>
          <w:jc w:val="center"/>
        </w:trPr>
        <w:tc>
          <w:tcPr>
            <w:tcW w:w="0" w:type="auto"/>
            <w:vMerge/>
            <w:tcBorders>
              <w:left w:val="single" w:sz="4" w:space="0" w:color="auto"/>
              <w:right w:val="single" w:sz="4" w:space="0" w:color="auto"/>
            </w:tcBorders>
            <w:vAlign w:val="center"/>
            <w:hideMark/>
          </w:tcPr>
          <w:p w14:paraId="10D746F1" w14:textId="77777777" w:rsidR="00234841" w:rsidRPr="009C5B90" w:rsidRDefault="00234841" w:rsidP="00D17253">
            <w:pPr>
              <w:spacing w:after="0"/>
              <w:rPr>
                <w:rFonts w:ascii="Arial" w:hAnsi="Arial"/>
                <w:sz w:val="18"/>
                <w:lang w:val="en-US" w:eastAsia="zh-CN"/>
              </w:rPr>
            </w:pPr>
            <w:bookmarkStart w:id="123" w:name="_PERM_MCCTEMPBM_CRPT22160028___7" w:colFirst="0" w:colLast="0"/>
            <w:bookmarkEnd w:id="122"/>
          </w:p>
        </w:tc>
        <w:tc>
          <w:tcPr>
            <w:tcW w:w="0" w:type="auto"/>
            <w:vMerge/>
            <w:tcBorders>
              <w:left w:val="single" w:sz="4" w:space="0" w:color="auto"/>
              <w:right w:val="single" w:sz="4" w:space="0" w:color="auto"/>
            </w:tcBorders>
            <w:vAlign w:val="center"/>
            <w:hideMark/>
          </w:tcPr>
          <w:p w14:paraId="2DC93C08"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C10C66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A97A8BE" w14:textId="77777777" w:rsidR="00234841" w:rsidRPr="009C5B90" w:rsidRDefault="00234841" w:rsidP="00D17253">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73166A1" w14:textId="77777777" w:rsidR="00234841" w:rsidRPr="009C5B90" w:rsidRDefault="00234841" w:rsidP="00D17253">
            <w:pPr>
              <w:pStyle w:val="TAL"/>
              <w:rPr>
                <w:lang w:val="en-US"/>
              </w:rPr>
            </w:pPr>
            <w:r w:rsidRPr="009C5B90">
              <w:rPr>
                <w:lang w:val="en-US"/>
              </w:rPr>
              <w:t>Delete the IP-SM-GW registration</w:t>
            </w:r>
          </w:p>
        </w:tc>
      </w:tr>
      <w:tr w:rsidR="00234841" w:rsidRPr="009C5B90" w14:paraId="05659034" w14:textId="77777777" w:rsidTr="00D17253">
        <w:trPr>
          <w:jc w:val="center"/>
        </w:trPr>
        <w:tc>
          <w:tcPr>
            <w:tcW w:w="0" w:type="auto"/>
            <w:vMerge/>
            <w:tcBorders>
              <w:left w:val="single" w:sz="4" w:space="0" w:color="auto"/>
              <w:right w:val="single" w:sz="4" w:space="0" w:color="auto"/>
            </w:tcBorders>
            <w:vAlign w:val="center"/>
            <w:hideMark/>
          </w:tcPr>
          <w:p w14:paraId="58BBFE3A" w14:textId="77777777" w:rsidR="00234841" w:rsidRPr="009C5B90" w:rsidRDefault="00234841" w:rsidP="00D17253">
            <w:pPr>
              <w:spacing w:after="0"/>
              <w:rPr>
                <w:rFonts w:ascii="Arial" w:hAnsi="Arial"/>
                <w:sz w:val="18"/>
                <w:lang w:val="en-US" w:eastAsia="zh-CN"/>
              </w:rPr>
            </w:pPr>
            <w:bookmarkStart w:id="124" w:name="_PERM_MCCTEMPBM_CRPT22160029___7" w:colFirst="0" w:colLast="0"/>
            <w:bookmarkEnd w:id="123"/>
          </w:p>
        </w:tc>
        <w:tc>
          <w:tcPr>
            <w:tcW w:w="0" w:type="auto"/>
            <w:vMerge/>
            <w:tcBorders>
              <w:left w:val="single" w:sz="4" w:space="0" w:color="auto"/>
              <w:right w:val="single" w:sz="4" w:space="0" w:color="auto"/>
            </w:tcBorders>
            <w:vAlign w:val="center"/>
            <w:hideMark/>
          </w:tcPr>
          <w:p w14:paraId="3F14D9E7"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DF83CC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413BB2" w14:textId="77777777" w:rsidR="00234841" w:rsidRPr="009C5B90" w:rsidRDefault="00234841" w:rsidP="00D17253">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9BF07B" w14:textId="77777777" w:rsidR="00234841" w:rsidRPr="009C5B90" w:rsidRDefault="00234841" w:rsidP="00D17253">
            <w:pPr>
              <w:pStyle w:val="TAL"/>
              <w:rPr>
                <w:lang w:val="en-US"/>
              </w:rPr>
            </w:pPr>
            <w:r w:rsidRPr="009C5B90">
              <w:rPr>
                <w:lang w:val="en-US"/>
              </w:rPr>
              <w:t>Modify the IP-SM-GW registration</w:t>
            </w:r>
          </w:p>
        </w:tc>
      </w:tr>
      <w:tr w:rsidR="00234841" w:rsidRPr="009C5B90" w14:paraId="404A211F"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2459D590" w14:textId="77777777" w:rsidR="00234841" w:rsidRPr="009C5B90" w:rsidRDefault="00234841" w:rsidP="00D17253">
            <w:pPr>
              <w:spacing w:after="0"/>
              <w:rPr>
                <w:rFonts w:ascii="Arial" w:hAnsi="Arial"/>
                <w:sz w:val="18"/>
                <w:lang w:val="en-US" w:eastAsia="zh-CN"/>
              </w:rPr>
            </w:pPr>
            <w:bookmarkStart w:id="125" w:name="_PERM_MCCTEMPBM_CRPT22160030___7" w:colFirst="0" w:colLast="0"/>
            <w:bookmarkEnd w:id="124"/>
          </w:p>
        </w:tc>
        <w:tc>
          <w:tcPr>
            <w:tcW w:w="0" w:type="auto"/>
            <w:vMerge/>
            <w:tcBorders>
              <w:left w:val="single" w:sz="4" w:space="0" w:color="auto"/>
              <w:bottom w:val="single" w:sz="4" w:space="0" w:color="auto"/>
              <w:right w:val="single" w:sz="4" w:space="0" w:color="auto"/>
            </w:tcBorders>
            <w:vAlign w:val="center"/>
            <w:hideMark/>
          </w:tcPr>
          <w:p w14:paraId="2562B168"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563CB02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13FC6E6"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BE5EDD" w14:textId="77777777" w:rsidR="00234841" w:rsidRPr="009C5B90" w:rsidRDefault="00234841" w:rsidP="00D17253">
            <w:pPr>
              <w:pStyle w:val="TAL"/>
              <w:rPr>
                <w:lang w:val="en-US"/>
              </w:rPr>
            </w:pPr>
            <w:r w:rsidRPr="009C5B90">
              <w:rPr>
                <w:lang w:val="en-US"/>
              </w:rPr>
              <w:t>Retrieve the IP-SM-GW registration information</w:t>
            </w:r>
          </w:p>
        </w:tc>
      </w:tr>
      <w:tr w:rsidR="00234841" w:rsidRPr="009C5B90" w14:paraId="70646252" w14:textId="77777777" w:rsidTr="00D17253">
        <w:trPr>
          <w:jc w:val="center"/>
        </w:trPr>
        <w:tc>
          <w:tcPr>
            <w:tcW w:w="0" w:type="auto"/>
            <w:vMerge w:val="restart"/>
            <w:tcBorders>
              <w:top w:val="single" w:sz="4" w:space="0" w:color="auto"/>
              <w:left w:val="single" w:sz="4" w:space="0" w:color="auto"/>
              <w:right w:val="single" w:sz="4" w:space="0" w:color="auto"/>
            </w:tcBorders>
            <w:vAlign w:val="center"/>
            <w:hideMark/>
          </w:tcPr>
          <w:p w14:paraId="76E57E1F" w14:textId="77777777" w:rsidR="00234841" w:rsidRDefault="00234841" w:rsidP="00D17253">
            <w:pPr>
              <w:pStyle w:val="TAL"/>
              <w:rPr>
                <w:lang w:val="en-US"/>
              </w:rPr>
            </w:pPr>
            <w:bookmarkStart w:id="126" w:name="_PERM_MCCTEMPBM_CRPT22160031___7" w:colFirst="0" w:colLast="0"/>
            <w:bookmarkEnd w:id="125"/>
            <w:r w:rsidRPr="00280CFD">
              <w:rPr>
                <w:lang w:val="en-US"/>
              </w:rPr>
              <w:t>M</w:t>
            </w:r>
            <w:r w:rsidRPr="009C5B90">
              <w:rPr>
                <w:lang w:val="en-US"/>
              </w:rPr>
              <w:t>essageWaitingData</w:t>
            </w:r>
          </w:p>
          <w:p w14:paraId="5D245FA0" w14:textId="77777777" w:rsidR="00234841" w:rsidRPr="009C5B90" w:rsidRDefault="00234841" w:rsidP="00D17253">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7755A69" w14:textId="77777777" w:rsidR="00234841" w:rsidRPr="009C5B90" w:rsidRDefault="00234841" w:rsidP="00D17253">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4C1A4D74"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81A36C8" w14:textId="77777777" w:rsidR="00234841" w:rsidRPr="009C5B90" w:rsidRDefault="00234841" w:rsidP="00D17253">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10B44FC1" w14:textId="77777777" w:rsidR="00234841" w:rsidRPr="009C5B90" w:rsidRDefault="00234841" w:rsidP="00D17253">
            <w:pPr>
              <w:pStyle w:val="TAL"/>
              <w:rPr>
                <w:lang w:val="en-US"/>
              </w:rPr>
            </w:pPr>
            <w:r w:rsidRPr="009C5B90">
              <w:rPr>
                <w:lang w:val="en-US"/>
              </w:rPr>
              <w:t>Create or Update the SMS Message Waiting Data</w:t>
            </w:r>
          </w:p>
        </w:tc>
      </w:tr>
      <w:tr w:rsidR="00234841" w:rsidRPr="009C5B90" w14:paraId="5C32696D" w14:textId="77777777" w:rsidTr="00D17253">
        <w:trPr>
          <w:jc w:val="center"/>
        </w:trPr>
        <w:tc>
          <w:tcPr>
            <w:tcW w:w="0" w:type="auto"/>
            <w:vMerge/>
            <w:tcBorders>
              <w:left w:val="single" w:sz="4" w:space="0" w:color="auto"/>
              <w:right w:val="single" w:sz="4" w:space="0" w:color="auto"/>
            </w:tcBorders>
            <w:vAlign w:val="center"/>
            <w:hideMark/>
          </w:tcPr>
          <w:p w14:paraId="561CE15E" w14:textId="77777777" w:rsidR="00234841" w:rsidRPr="009C5B90" w:rsidRDefault="00234841" w:rsidP="00D17253">
            <w:pPr>
              <w:spacing w:after="0"/>
              <w:rPr>
                <w:rFonts w:ascii="Arial" w:hAnsi="Arial"/>
                <w:sz w:val="18"/>
                <w:lang w:val="en-US" w:eastAsia="zh-CN"/>
              </w:rPr>
            </w:pPr>
            <w:bookmarkStart w:id="127" w:name="_PERM_MCCTEMPBM_CRPT22160032___7" w:colFirst="0" w:colLast="0"/>
            <w:bookmarkEnd w:id="126"/>
          </w:p>
        </w:tc>
        <w:tc>
          <w:tcPr>
            <w:tcW w:w="0" w:type="auto"/>
            <w:vMerge/>
            <w:tcBorders>
              <w:left w:val="single" w:sz="4" w:space="0" w:color="auto"/>
              <w:right w:val="single" w:sz="4" w:space="0" w:color="auto"/>
            </w:tcBorders>
            <w:vAlign w:val="center"/>
            <w:hideMark/>
          </w:tcPr>
          <w:p w14:paraId="2CFEBD79"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3B79B2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C72876" w14:textId="77777777" w:rsidR="00234841" w:rsidRPr="009C5B90" w:rsidRDefault="00234841" w:rsidP="00D17253">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4683126" w14:textId="77777777" w:rsidR="00234841" w:rsidRPr="009C5B90" w:rsidRDefault="00234841" w:rsidP="00D17253">
            <w:pPr>
              <w:pStyle w:val="TAL"/>
              <w:rPr>
                <w:lang w:val="en-US"/>
              </w:rPr>
            </w:pPr>
            <w:r w:rsidRPr="009C5B90">
              <w:rPr>
                <w:lang w:val="en-US"/>
              </w:rPr>
              <w:t>Delete the SMS Message Waiting Data</w:t>
            </w:r>
          </w:p>
        </w:tc>
      </w:tr>
      <w:tr w:rsidR="00234841" w:rsidRPr="009C5B90" w14:paraId="190B25DE" w14:textId="77777777" w:rsidTr="00D17253">
        <w:trPr>
          <w:jc w:val="center"/>
        </w:trPr>
        <w:tc>
          <w:tcPr>
            <w:tcW w:w="0" w:type="auto"/>
            <w:vMerge/>
            <w:tcBorders>
              <w:left w:val="single" w:sz="4" w:space="0" w:color="auto"/>
              <w:right w:val="single" w:sz="4" w:space="0" w:color="auto"/>
            </w:tcBorders>
            <w:vAlign w:val="center"/>
            <w:hideMark/>
          </w:tcPr>
          <w:p w14:paraId="150366B9" w14:textId="77777777" w:rsidR="00234841" w:rsidRPr="009C5B90" w:rsidRDefault="00234841" w:rsidP="00D17253">
            <w:pPr>
              <w:spacing w:after="0"/>
              <w:rPr>
                <w:rFonts w:ascii="Arial" w:hAnsi="Arial"/>
                <w:sz w:val="18"/>
                <w:lang w:val="en-US" w:eastAsia="zh-CN"/>
              </w:rPr>
            </w:pPr>
            <w:bookmarkStart w:id="128" w:name="_PERM_MCCTEMPBM_CRPT22160033___7" w:colFirst="0" w:colLast="0"/>
            <w:bookmarkEnd w:id="127"/>
          </w:p>
        </w:tc>
        <w:tc>
          <w:tcPr>
            <w:tcW w:w="0" w:type="auto"/>
            <w:vMerge/>
            <w:tcBorders>
              <w:left w:val="single" w:sz="4" w:space="0" w:color="auto"/>
              <w:right w:val="single" w:sz="4" w:space="0" w:color="auto"/>
            </w:tcBorders>
            <w:vAlign w:val="center"/>
            <w:hideMark/>
          </w:tcPr>
          <w:p w14:paraId="3E887EC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575762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641D343" w14:textId="77777777" w:rsidR="00234841" w:rsidRPr="009C5B90" w:rsidRDefault="00234841" w:rsidP="00D17253">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3652942C" w14:textId="77777777" w:rsidR="00234841" w:rsidRPr="009C5B90" w:rsidRDefault="00234841" w:rsidP="00D17253">
            <w:pPr>
              <w:pStyle w:val="TAL"/>
              <w:rPr>
                <w:lang w:val="en-US"/>
              </w:rPr>
            </w:pPr>
            <w:r w:rsidRPr="009C5B90">
              <w:rPr>
                <w:lang w:val="en-US"/>
              </w:rPr>
              <w:t>Modify the SMS Message Waiting Data</w:t>
            </w:r>
          </w:p>
        </w:tc>
      </w:tr>
      <w:tr w:rsidR="00234841" w:rsidRPr="009C5B90" w14:paraId="6C01D906"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5BB86CDF" w14:textId="77777777" w:rsidR="00234841" w:rsidRPr="009C5B90" w:rsidRDefault="00234841" w:rsidP="00D17253">
            <w:pPr>
              <w:spacing w:after="0"/>
              <w:rPr>
                <w:rFonts w:ascii="Arial" w:hAnsi="Arial"/>
                <w:sz w:val="18"/>
                <w:lang w:val="en-US" w:eastAsia="zh-CN"/>
              </w:rPr>
            </w:pPr>
            <w:bookmarkStart w:id="129" w:name="_PERM_MCCTEMPBM_CRPT22160034___7" w:colFirst="0" w:colLast="0"/>
            <w:bookmarkEnd w:id="128"/>
          </w:p>
        </w:tc>
        <w:tc>
          <w:tcPr>
            <w:tcW w:w="0" w:type="auto"/>
            <w:vMerge/>
            <w:tcBorders>
              <w:left w:val="single" w:sz="4" w:space="0" w:color="auto"/>
              <w:bottom w:val="single" w:sz="4" w:space="0" w:color="auto"/>
              <w:right w:val="single" w:sz="4" w:space="0" w:color="auto"/>
            </w:tcBorders>
            <w:vAlign w:val="center"/>
            <w:hideMark/>
          </w:tcPr>
          <w:p w14:paraId="4D357BD4"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7DC658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D2FF35C"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3981246" w14:textId="77777777" w:rsidR="00234841" w:rsidRPr="009C5B90" w:rsidRDefault="00234841" w:rsidP="00D17253">
            <w:pPr>
              <w:pStyle w:val="TAL"/>
              <w:rPr>
                <w:lang w:val="en-US"/>
              </w:rPr>
            </w:pPr>
            <w:r w:rsidRPr="009C5B90">
              <w:rPr>
                <w:lang w:val="en-US"/>
              </w:rPr>
              <w:t>Retrieve the SMS Message Waiting Data</w:t>
            </w:r>
          </w:p>
        </w:tc>
      </w:tr>
      <w:bookmarkEnd w:id="129"/>
      <w:tr w:rsidR="00234841" w:rsidRPr="009C5B90" w14:paraId="395FA586"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DEFB3F7" w14:textId="77777777" w:rsidR="00234841" w:rsidRDefault="00234841" w:rsidP="00D17253">
            <w:pPr>
              <w:pStyle w:val="TAL"/>
              <w:rPr>
                <w:lang w:val="en-US"/>
              </w:rPr>
            </w:pPr>
            <w:r w:rsidRPr="009C5B90">
              <w:rPr>
                <w:lang w:val="en-US"/>
              </w:rPr>
              <w:t>SdmSubscriptions</w:t>
            </w:r>
          </w:p>
          <w:p w14:paraId="0FD7DD14" w14:textId="77777777" w:rsidR="00234841" w:rsidRPr="009C5B90" w:rsidRDefault="00234841" w:rsidP="00D17253">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74913A4" w14:textId="77777777" w:rsidR="00234841" w:rsidRPr="009C5B90" w:rsidRDefault="00234841" w:rsidP="00D17253">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9837070"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27D6E2D"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F886FE" w14:textId="77777777" w:rsidR="00234841" w:rsidRPr="009C5B90" w:rsidRDefault="00234841" w:rsidP="00D17253">
            <w:pPr>
              <w:pStyle w:val="TAL"/>
              <w:rPr>
                <w:lang w:val="en-US"/>
              </w:rPr>
            </w:pPr>
            <w:r w:rsidRPr="009C5B90">
              <w:rPr>
                <w:lang w:val="en-US"/>
              </w:rPr>
              <w:t>Retrieve SDM subscriptions</w:t>
            </w:r>
          </w:p>
        </w:tc>
      </w:tr>
      <w:tr w:rsidR="00234841" w:rsidRPr="009C5B90" w14:paraId="2453CEBA"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DEB0F" w14:textId="77777777" w:rsidR="00234841" w:rsidRPr="009C5B90" w:rsidRDefault="00234841" w:rsidP="00D17253">
            <w:pPr>
              <w:spacing w:after="0"/>
              <w:rPr>
                <w:rFonts w:ascii="Arial" w:hAnsi="Arial"/>
                <w:sz w:val="18"/>
                <w:lang w:val="en-US"/>
              </w:rPr>
            </w:pPr>
            <w:bookmarkStart w:id="13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6F13"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2E24F077"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A29C06C"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EC7DC1C" w14:textId="77777777" w:rsidR="00234841" w:rsidRPr="009C5B90" w:rsidRDefault="00234841" w:rsidP="00D17253">
            <w:pPr>
              <w:pStyle w:val="TAL"/>
              <w:rPr>
                <w:lang w:val="en-US"/>
              </w:rPr>
            </w:pPr>
            <w:r w:rsidRPr="009C5B90">
              <w:rPr>
                <w:lang w:val="en-US"/>
              </w:rPr>
              <w:t>Create an individual SDM subscription</w:t>
            </w:r>
          </w:p>
        </w:tc>
      </w:tr>
      <w:bookmarkEnd w:id="130"/>
      <w:tr w:rsidR="00234841" w:rsidRPr="009C5B90" w14:paraId="2C1F4206"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3E2E8405" w14:textId="77777777" w:rsidR="00234841" w:rsidRDefault="00234841" w:rsidP="00D17253">
            <w:pPr>
              <w:pStyle w:val="TAL"/>
              <w:rPr>
                <w:lang w:val="en-US"/>
              </w:rPr>
            </w:pPr>
            <w:r w:rsidRPr="009C5B90">
              <w:rPr>
                <w:lang w:val="en-US"/>
              </w:rPr>
              <w:t>IndividualSdmSubscription</w:t>
            </w:r>
          </w:p>
          <w:p w14:paraId="198B947A" w14:textId="77777777" w:rsidR="00234841" w:rsidRPr="009C5B90" w:rsidRDefault="00234841" w:rsidP="00D17253">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1ACBCBF0" w14:textId="77777777" w:rsidR="00234841" w:rsidRPr="009C5B90" w:rsidRDefault="00234841" w:rsidP="00D17253">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175B71D5"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2A2AC256"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56E1B6F" w14:textId="77777777" w:rsidR="00234841" w:rsidRPr="009C5B90" w:rsidRDefault="00234841" w:rsidP="00D17253">
            <w:pPr>
              <w:pStyle w:val="TAL"/>
              <w:rPr>
                <w:lang w:val="en-US"/>
              </w:rPr>
            </w:pPr>
            <w:r w:rsidRPr="009C5B90">
              <w:rPr>
                <w:lang w:val="en-US" w:eastAsia="zh-CN"/>
              </w:rPr>
              <w:t>Update</w:t>
            </w:r>
            <w:r w:rsidRPr="009C5B90">
              <w:rPr>
                <w:lang w:val="en-US"/>
              </w:rPr>
              <w:t xml:space="preserve"> an individual SDM subscription</w:t>
            </w:r>
          </w:p>
        </w:tc>
      </w:tr>
      <w:tr w:rsidR="00234841" w:rsidRPr="009C5B90" w14:paraId="2171A03C" w14:textId="77777777" w:rsidTr="00D17253">
        <w:trPr>
          <w:jc w:val="center"/>
        </w:trPr>
        <w:tc>
          <w:tcPr>
            <w:tcW w:w="0" w:type="auto"/>
            <w:vMerge/>
            <w:tcBorders>
              <w:left w:val="single" w:sz="4" w:space="0" w:color="auto"/>
              <w:right w:val="single" w:sz="4" w:space="0" w:color="auto"/>
            </w:tcBorders>
            <w:vAlign w:val="center"/>
            <w:hideMark/>
          </w:tcPr>
          <w:p w14:paraId="4634ABB5" w14:textId="77777777" w:rsidR="00234841" w:rsidRPr="009C5B90" w:rsidRDefault="00234841" w:rsidP="00D17253">
            <w:pPr>
              <w:spacing w:after="0"/>
              <w:rPr>
                <w:rFonts w:ascii="Arial" w:hAnsi="Arial"/>
                <w:sz w:val="18"/>
                <w:lang w:val="en-US" w:eastAsia="zh-CN"/>
              </w:rPr>
            </w:pPr>
            <w:bookmarkStart w:id="131" w:name="_MCCTEMPBM_CRPT22160036___7" w:colFirst="0" w:colLast="0"/>
          </w:p>
        </w:tc>
        <w:tc>
          <w:tcPr>
            <w:tcW w:w="0" w:type="auto"/>
            <w:vMerge/>
            <w:tcBorders>
              <w:left w:val="single" w:sz="4" w:space="0" w:color="auto"/>
              <w:right w:val="single" w:sz="4" w:space="0" w:color="auto"/>
            </w:tcBorders>
            <w:vAlign w:val="center"/>
            <w:hideMark/>
          </w:tcPr>
          <w:p w14:paraId="6DAC1C30"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7EC24AA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EB7EF1E"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15D401E" w14:textId="77777777" w:rsidR="00234841" w:rsidRPr="009C5B90" w:rsidRDefault="00234841" w:rsidP="00D17253">
            <w:pPr>
              <w:pStyle w:val="TAL"/>
              <w:rPr>
                <w:lang w:val="en-US"/>
              </w:rPr>
            </w:pPr>
            <w:r w:rsidRPr="009C5B90">
              <w:rPr>
                <w:lang w:val="en-US"/>
              </w:rPr>
              <w:t>Delete an individual SDM subscription</w:t>
            </w:r>
          </w:p>
        </w:tc>
      </w:tr>
      <w:tr w:rsidR="00234841" w:rsidRPr="009C5B90" w14:paraId="0EB6D522" w14:textId="77777777" w:rsidTr="00D17253">
        <w:trPr>
          <w:jc w:val="center"/>
        </w:trPr>
        <w:tc>
          <w:tcPr>
            <w:tcW w:w="0" w:type="auto"/>
            <w:vMerge/>
            <w:tcBorders>
              <w:left w:val="single" w:sz="4" w:space="0" w:color="auto"/>
              <w:right w:val="single" w:sz="4" w:space="0" w:color="auto"/>
            </w:tcBorders>
            <w:vAlign w:val="center"/>
            <w:hideMark/>
          </w:tcPr>
          <w:p w14:paraId="1F1CCF7A" w14:textId="77777777" w:rsidR="00234841" w:rsidRPr="009C5B90" w:rsidRDefault="00234841" w:rsidP="00D17253">
            <w:pPr>
              <w:spacing w:after="0"/>
              <w:rPr>
                <w:rFonts w:ascii="Arial" w:hAnsi="Arial"/>
                <w:sz w:val="18"/>
                <w:lang w:val="en-US" w:eastAsia="zh-CN"/>
              </w:rPr>
            </w:pPr>
            <w:bookmarkStart w:id="132" w:name="_MCCTEMPBM_CRPT22160037___7" w:colFirst="0" w:colLast="0"/>
            <w:bookmarkEnd w:id="131"/>
          </w:p>
        </w:tc>
        <w:tc>
          <w:tcPr>
            <w:tcW w:w="0" w:type="auto"/>
            <w:vMerge/>
            <w:tcBorders>
              <w:left w:val="single" w:sz="4" w:space="0" w:color="auto"/>
              <w:right w:val="single" w:sz="4" w:space="0" w:color="auto"/>
            </w:tcBorders>
            <w:vAlign w:val="center"/>
            <w:hideMark/>
          </w:tcPr>
          <w:p w14:paraId="2F503F35"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4959D7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C67D19"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BBA21FD" w14:textId="77777777" w:rsidR="00234841" w:rsidRPr="009C5B90" w:rsidRDefault="00234841" w:rsidP="00D17253">
            <w:pPr>
              <w:pStyle w:val="TAL"/>
              <w:rPr>
                <w:lang w:val="en-US"/>
              </w:rPr>
            </w:pPr>
            <w:r w:rsidRPr="00533C32">
              <w:rPr>
                <w:rFonts w:eastAsia="SimSun"/>
                <w:lang w:val="en-US"/>
              </w:rPr>
              <w:t>Update an individual SDM Subscription</w:t>
            </w:r>
          </w:p>
        </w:tc>
      </w:tr>
      <w:tr w:rsidR="00234841" w:rsidRPr="009C5B90" w14:paraId="02140503"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171B343F" w14:textId="77777777" w:rsidR="00234841" w:rsidRPr="009C5B90" w:rsidRDefault="00234841" w:rsidP="00D17253">
            <w:pPr>
              <w:spacing w:after="0"/>
              <w:rPr>
                <w:rFonts w:ascii="Arial" w:hAnsi="Arial"/>
                <w:sz w:val="18"/>
                <w:lang w:val="en-US" w:eastAsia="zh-CN"/>
              </w:rPr>
            </w:pPr>
            <w:bookmarkStart w:id="133" w:name="_MCCTEMPBM_CRPT22160038___7" w:colFirst="0" w:colLast="0"/>
            <w:bookmarkEnd w:id="132"/>
          </w:p>
        </w:tc>
        <w:tc>
          <w:tcPr>
            <w:tcW w:w="0" w:type="auto"/>
            <w:vMerge/>
            <w:tcBorders>
              <w:left w:val="single" w:sz="4" w:space="0" w:color="auto"/>
              <w:bottom w:val="single" w:sz="4" w:space="0" w:color="auto"/>
              <w:right w:val="single" w:sz="4" w:space="0" w:color="auto"/>
            </w:tcBorders>
            <w:vAlign w:val="center"/>
            <w:hideMark/>
          </w:tcPr>
          <w:p w14:paraId="09B025E3"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45AA368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F9BFD1"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1407D4E" w14:textId="77777777" w:rsidR="00234841" w:rsidRPr="00533C32" w:rsidRDefault="00234841" w:rsidP="00D17253">
            <w:pPr>
              <w:pStyle w:val="TAL"/>
              <w:rPr>
                <w:rFonts w:eastAsia="SimSun"/>
                <w:lang w:val="en-US"/>
              </w:rPr>
            </w:pPr>
            <w:r>
              <w:rPr>
                <w:rFonts w:eastAsia="SimSun"/>
                <w:lang w:val="en-US"/>
              </w:rPr>
              <w:t>Retrieve an individual SDM subscription</w:t>
            </w:r>
          </w:p>
        </w:tc>
      </w:tr>
      <w:tr w:rsidR="00234841" w:rsidRPr="00ED5BED" w14:paraId="34930D14" w14:textId="77777777" w:rsidTr="00D17253">
        <w:trPr>
          <w:jc w:val="center"/>
        </w:trPr>
        <w:tc>
          <w:tcPr>
            <w:tcW w:w="0" w:type="auto"/>
            <w:vMerge w:val="restart"/>
            <w:tcBorders>
              <w:left w:val="single" w:sz="4" w:space="0" w:color="auto"/>
              <w:right w:val="single" w:sz="4" w:space="0" w:color="auto"/>
            </w:tcBorders>
          </w:tcPr>
          <w:p w14:paraId="5510F83D" w14:textId="77777777" w:rsidR="00234841" w:rsidRPr="00887E75" w:rsidRDefault="00234841" w:rsidP="00D17253">
            <w:pPr>
              <w:pStyle w:val="TAL"/>
              <w:rPr>
                <w:kern w:val="2"/>
                <w:lang w:val="en-US" w:eastAsia="zh-CN"/>
              </w:rPr>
            </w:pPr>
            <w:bookmarkStart w:id="134" w:name="_MCCTEMPBM_CRPT22160039___7" w:colFirst="0" w:colLast="0"/>
            <w:bookmarkEnd w:id="133"/>
            <w:r w:rsidRPr="00887E75">
              <w:rPr>
                <w:kern w:val="2"/>
                <w:lang w:val="en-US" w:eastAsia="zh-CN"/>
              </w:rPr>
              <w:t>HssSdmSubscriptionInfo</w:t>
            </w:r>
          </w:p>
          <w:p w14:paraId="07102631"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195CABE" w14:textId="77777777" w:rsidR="00234841" w:rsidRPr="00887E75" w:rsidRDefault="00234841" w:rsidP="00D17253">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3A8FA38E" w14:textId="77777777" w:rsidR="00234841" w:rsidRPr="00887E75" w:rsidRDefault="00234841" w:rsidP="00D17253">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338251D5" w14:textId="77777777" w:rsidR="00234841" w:rsidRPr="00887E75" w:rsidRDefault="00234841" w:rsidP="00D17253">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298A2AA7" w14:textId="77777777" w:rsidR="00234841" w:rsidRPr="00887E75" w:rsidRDefault="00234841" w:rsidP="00D17253">
            <w:pPr>
              <w:pStyle w:val="TAL"/>
              <w:rPr>
                <w:kern w:val="2"/>
                <w:lang w:val="en-US" w:eastAsia="zh-CN"/>
              </w:rPr>
            </w:pPr>
            <w:r w:rsidRPr="00887E75">
              <w:rPr>
                <w:kern w:val="2"/>
                <w:lang w:val="en-US" w:eastAsia="zh-CN"/>
              </w:rPr>
              <w:t>Store information related to the Hss-SDM-Subscriptions</w:t>
            </w:r>
          </w:p>
        </w:tc>
      </w:tr>
      <w:tr w:rsidR="00234841" w:rsidRPr="009C5B90" w14:paraId="5E965AC4" w14:textId="77777777" w:rsidTr="00D17253">
        <w:trPr>
          <w:jc w:val="center"/>
        </w:trPr>
        <w:tc>
          <w:tcPr>
            <w:tcW w:w="0" w:type="auto"/>
            <w:vMerge/>
            <w:tcBorders>
              <w:left w:val="single" w:sz="4" w:space="0" w:color="auto"/>
              <w:right w:val="single" w:sz="4" w:space="0" w:color="auto"/>
            </w:tcBorders>
          </w:tcPr>
          <w:p w14:paraId="08698BE4" w14:textId="77777777" w:rsidR="00234841" w:rsidRPr="009C5B90" w:rsidRDefault="00234841" w:rsidP="00D17253">
            <w:pPr>
              <w:spacing w:after="0"/>
              <w:rPr>
                <w:rFonts w:ascii="Arial" w:hAnsi="Arial"/>
                <w:sz w:val="18"/>
                <w:lang w:val="en-US" w:eastAsia="zh-CN"/>
              </w:rPr>
            </w:pPr>
            <w:bookmarkStart w:id="135" w:name="_MCCTEMPBM_CRPT22160040___7" w:colFirst="0" w:colLast="0"/>
            <w:bookmarkEnd w:id="134"/>
          </w:p>
        </w:tc>
        <w:tc>
          <w:tcPr>
            <w:tcW w:w="0" w:type="auto"/>
            <w:vMerge/>
            <w:tcBorders>
              <w:left w:val="single" w:sz="4" w:space="0" w:color="auto"/>
              <w:right w:val="single" w:sz="4" w:space="0" w:color="auto"/>
            </w:tcBorders>
          </w:tcPr>
          <w:p w14:paraId="54285237"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9E6DE2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8E52D4D"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B07A01E" w14:textId="77777777" w:rsidR="00234841" w:rsidRDefault="00234841" w:rsidP="00D17253">
            <w:pPr>
              <w:pStyle w:val="TAL"/>
              <w:rPr>
                <w:rFonts w:eastAsia="SimSun"/>
                <w:lang w:val="en-US"/>
              </w:rPr>
            </w:pPr>
            <w:r w:rsidRPr="009C5B90">
              <w:rPr>
                <w:lang w:val="en-US"/>
              </w:rPr>
              <w:t>Delete the Hss-SDM-subscriptions</w:t>
            </w:r>
          </w:p>
        </w:tc>
      </w:tr>
      <w:tr w:rsidR="00234841" w:rsidRPr="009C5B90" w14:paraId="306604CB" w14:textId="77777777" w:rsidTr="00D17253">
        <w:trPr>
          <w:jc w:val="center"/>
        </w:trPr>
        <w:tc>
          <w:tcPr>
            <w:tcW w:w="0" w:type="auto"/>
            <w:vMerge/>
            <w:tcBorders>
              <w:left w:val="single" w:sz="4" w:space="0" w:color="auto"/>
              <w:right w:val="single" w:sz="4" w:space="0" w:color="auto"/>
            </w:tcBorders>
          </w:tcPr>
          <w:p w14:paraId="4924F010" w14:textId="77777777" w:rsidR="00234841" w:rsidRPr="009C5B90" w:rsidRDefault="00234841" w:rsidP="00D17253">
            <w:pPr>
              <w:spacing w:after="0"/>
              <w:rPr>
                <w:rFonts w:ascii="Arial" w:hAnsi="Arial"/>
                <w:sz w:val="18"/>
                <w:lang w:val="en-US" w:eastAsia="zh-CN"/>
              </w:rPr>
            </w:pPr>
            <w:bookmarkStart w:id="136" w:name="_MCCTEMPBM_CRPT22160041___7" w:colFirst="0" w:colLast="0"/>
            <w:bookmarkEnd w:id="135"/>
          </w:p>
        </w:tc>
        <w:tc>
          <w:tcPr>
            <w:tcW w:w="0" w:type="auto"/>
            <w:vMerge/>
            <w:tcBorders>
              <w:left w:val="single" w:sz="4" w:space="0" w:color="auto"/>
              <w:right w:val="single" w:sz="4" w:space="0" w:color="auto"/>
            </w:tcBorders>
          </w:tcPr>
          <w:p w14:paraId="291A6E01"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75FAEE2F"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6906867"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D01FD79" w14:textId="77777777" w:rsidR="00234841" w:rsidRDefault="00234841" w:rsidP="00D17253">
            <w:pPr>
              <w:pStyle w:val="TAL"/>
              <w:rPr>
                <w:rFonts w:eastAsia="SimSun"/>
                <w:lang w:val="en-US"/>
              </w:rPr>
            </w:pPr>
            <w:r w:rsidRPr="009C5B90">
              <w:rPr>
                <w:lang w:val="en-US"/>
              </w:rPr>
              <w:t>Retrieve Hss-SDM-subscriptions</w:t>
            </w:r>
          </w:p>
        </w:tc>
      </w:tr>
      <w:tr w:rsidR="00234841" w:rsidRPr="009C5B90" w14:paraId="6944A21E" w14:textId="77777777" w:rsidTr="00D17253">
        <w:trPr>
          <w:jc w:val="center"/>
        </w:trPr>
        <w:tc>
          <w:tcPr>
            <w:tcW w:w="0" w:type="auto"/>
            <w:vMerge/>
            <w:tcBorders>
              <w:left w:val="single" w:sz="4" w:space="0" w:color="auto"/>
              <w:bottom w:val="single" w:sz="4" w:space="0" w:color="auto"/>
              <w:right w:val="single" w:sz="4" w:space="0" w:color="auto"/>
            </w:tcBorders>
          </w:tcPr>
          <w:p w14:paraId="54D2A08F" w14:textId="77777777" w:rsidR="00234841" w:rsidRPr="009C5B90" w:rsidRDefault="00234841" w:rsidP="00D17253">
            <w:pPr>
              <w:spacing w:after="0"/>
              <w:rPr>
                <w:rFonts w:ascii="Arial" w:hAnsi="Arial"/>
                <w:sz w:val="18"/>
                <w:lang w:val="en-US" w:eastAsia="zh-CN"/>
              </w:rPr>
            </w:pPr>
            <w:bookmarkStart w:id="137" w:name="_MCCTEMPBM_CRPT22160042___7" w:colFirst="0" w:colLast="0"/>
            <w:bookmarkEnd w:id="136"/>
          </w:p>
        </w:tc>
        <w:tc>
          <w:tcPr>
            <w:tcW w:w="0" w:type="auto"/>
            <w:vMerge/>
            <w:tcBorders>
              <w:left w:val="single" w:sz="4" w:space="0" w:color="auto"/>
              <w:bottom w:val="single" w:sz="4" w:space="0" w:color="auto"/>
              <w:right w:val="single" w:sz="4" w:space="0" w:color="auto"/>
            </w:tcBorders>
          </w:tcPr>
          <w:p w14:paraId="2F666C5C"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0757DA2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5967CE"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0F02EEB" w14:textId="77777777" w:rsidR="00234841" w:rsidRDefault="00234841" w:rsidP="00D17253">
            <w:pPr>
              <w:pStyle w:val="TAL"/>
              <w:rPr>
                <w:rFonts w:eastAsia="SimSun"/>
                <w:lang w:val="en-US"/>
              </w:rPr>
            </w:pPr>
            <w:r w:rsidRPr="009C5B90">
              <w:rPr>
                <w:lang w:val="en-US"/>
              </w:rPr>
              <w:t>Update Hss-SDM-subscriptions</w:t>
            </w:r>
          </w:p>
        </w:tc>
      </w:tr>
      <w:bookmarkEnd w:id="137"/>
      <w:tr w:rsidR="00234841" w:rsidRPr="009C5B90" w14:paraId="53C1B1D8"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90C544F" w14:textId="77777777" w:rsidR="00234841" w:rsidRDefault="00234841" w:rsidP="00D17253">
            <w:pPr>
              <w:pStyle w:val="TAL"/>
              <w:rPr>
                <w:lang w:val="en-US"/>
              </w:rPr>
            </w:pPr>
            <w:r w:rsidRPr="009C5B90">
              <w:rPr>
                <w:lang w:val="en-US"/>
              </w:rPr>
              <w:t>EeSubscriptions</w:t>
            </w:r>
          </w:p>
          <w:p w14:paraId="390B1465" w14:textId="77777777" w:rsidR="00234841" w:rsidRPr="009C5B90" w:rsidRDefault="00234841" w:rsidP="00D17253">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91A3B48" w14:textId="77777777" w:rsidR="00234841" w:rsidRPr="009C5B90" w:rsidRDefault="00234841" w:rsidP="00D17253">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7E613C21"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34CAB4E"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F54D023" w14:textId="77777777" w:rsidR="00234841" w:rsidRPr="009C5B90" w:rsidRDefault="00234841" w:rsidP="00D17253">
            <w:pPr>
              <w:pStyle w:val="TAL"/>
              <w:rPr>
                <w:lang w:val="en-US"/>
              </w:rPr>
            </w:pPr>
            <w:r w:rsidRPr="009C5B90">
              <w:rPr>
                <w:lang w:val="en-US"/>
              </w:rPr>
              <w:t>Retrieve EE subscriptions</w:t>
            </w:r>
          </w:p>
        </w:tc>
      </w:tr>
      <w:tr w:rsidR="00234841" w:rsidRPr="009C5B90" w14:paraId="0A85D124"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09139" w14:textId="77777777" w:rsidR="00234841" w:rsidRPr="009C5B90" w:rsidRDefault="00234841" w:rsidP="00D17253">
            <w:pPr>
              <w:spacing w:after="0"/>
              <w:rPr>
                <w:rFonts w:ascii="Arial" w:hAnsi="Arial"/>
                <w:sz w:val="18"/>
                <w:lang w:val="en-US"/>
              </w:rPr>
            </w:pPr>
            <w:bookmarkStart w:id="13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004D0"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2A54F8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AE85E62"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4F79B0F0" w14:textId="77777777" w:rsidR="00234841" w:rsidRPr="009C5B90" w:rsidRDefault="00234841" w:rsidP="00D17253">
            <w:pPr>
              <w:pStyle w:val="TAL"/>
              <w:rPr>
                <w:lang w:val="en-US"/>
              </w:rPr>
            </w:pPr>
            <w:r w:rsidRPr="009C5B90">
              <w:rPr>
                <w:lang w:val="en-US"/>
              </w:rPr>
              <w:t xml:space="preserve">Create an EE </w:t>
            </w:r>
            <w:r w:rsidRPr="009C5B90">
              <w:rPr>
                <w:lang w:val="en-US"/>
              </w:rPr>
              <w:lastRenderedPageBreak/>
              <w:t>subscription</w:t>
            </w:r>
          </w:p>
        </w:tc>
      </w:tr>
      <w:bookmarkEnd w:id="138"/>
      <w:tr w:rsidR="00234841" w:rsidRPr="009C5B90" w14:paraId="2A246673"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4AB4FF69" w14:textId="77777777" w:rsidR="00234841" w:rsidRDefault="00234841" w:rsidP="00D17253">
            <w:pPr>
              <w:pStyle w:val="TAL"/>
              <w:rPr>
                <w:lang w:val="en-US"/>
              </w:rPr>
            </w:pPr>
            <w:r w:rsidRPr="009C5B90">
              <w:rPr>
                <w:lang w:val="en-US"/>
              </w:rPr>
              <w:lastRenderedPageBreak/>
              <w:t>IndividualEeSubscription</w:t>
            </w:r>
          </w:p>
          <w:p w14:paraId="1CB734DD"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B73D455" w14:textId="77777777" w:rsidR="00234841" w:rsidRPr="009C5B90" w:rsidRDefault="00234841" w:rsidP="00D17253">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65A596BF"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C94FD5F"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1AC8F324" w14:textId="77777777" w:rsidR="00234841" w:rsidRPr="009C5B90" w:rsidRDefault="00234841" w:rsidP="00D17253">
            <w:pPr>
              <w:pStyle w:val="TAL"/>
              <w:rPr>
                <w:lang w:val="en-US"/>
              </w:rPr>
            </w:pPr>
            <w:r w:rsidRPr="009C5B90">
              <w:rPr>
                <w:lang w:val="en-US" w:eastAsia="zh-CN"/>
              </w:rPr>
              <w:t>U</w:t>
            </w:r>
            <w:r w:rsidRPr="009C5B90">
              <w:rPr>
                <w:lang w:val="en-US"/>
              </w:rPr>
              <w:t>pdate an individual EE subscription</w:t>
            </w:r>
          </w:p>
        </w:tc>
      </w:tr>
      <w:tr w:rsidR="00234841" w:rsidRPr="009C5B90" w14:paraId="5F3ECB52" w14:textId="77777777" w:rsidTr="00D17253">
        <w:trPr>
          <w:jc w:val="center"/>
        </w:trPr>
        <w:tc>
          <w:tcPr>
            <w:tcW w:w="0" w:type="auto"/>
            <w:vMerge/>
            <w:tcBorders>
              <w:left w:val="single" w:sz="4" w:space="0" w:color="auto"/>
              <w:right w:val="single" w:sz="4" w:space="0" w:color="auto"/>
            </w:tcBorders>
            <w:vAlign w:val="center"/>
            <w:hideMark/>
          </w:tcPr>
          <w:p w14:paraId="517B105C" w14:textId="77777777" w:rsidR="00234841" w:rsidRPr="009C5B90" w:rsidRDefault="00234841" w:rsidP="00D17253">
            <w:pPr>
              <w:spacing w:after="0"/>
              <w:rPr>
                <w:rFonts w:ascii="Arial" w:hAnsi="Arial"/>
                <w:sz w:val="18"/>
                <w:lang w:val="en-US"/>
              </w:rPr>
            </w:pPr>
            <w:bookmarkStart w:id="139" w:name="_MCCTEMPBM_CRPT22160044___7" w:colFirst="0" w:colLast="0"/>
          </w:p>
        </w:tc>
        <w:tc>
          <w:tcPr>
            <w:tcW w:w="0" w:type="auto"/>
            <w:vMerge/>
            <w:tcBorders>
              <w:left w:val="single" w:sz="4" w:space="0" w:color="auto"/>
              <w:right w:val="single" w:sz="4" w:space="0" w:color="auto"/>
            </w:tcBorders>
            <w:vAlign w:val="center"/>
            <w:hideMark/>
          </w:tcPr>
          <w:p w14:paraId="792F774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D00DC08"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505D994"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C78BEDC" w14:textId="77777777" w:rsidR="00234841" w:rsidRPr="009C5B90" w:rsidRDefault="00234841" w:rsidP="00D17253">
            <w:pPr>
              <w:pStyle w:val="TAL"/>
              <w:rPr>
                <w:lang w:val="en-US"/>
              </w:rPr>
            </w:pPr>
            <w:r w:rsidRPr="009C5B90">
              <w:rPr>
                <w:lang w:val="en-US"/>
              </w:rPr>
              <w:t>Delete an individual EE subscription</w:t>
            </w:r>
          </w:p>
        </w:tc>
      </w:tr>
      <w:tr w:rsidR="00234841" w:rsidRPr="009C5B90" w14:paraId="351EF0A7" w14:textId="77777777" w:rsidTr="00D17253">
        <w:trPr>
          <w:jc w:val="center"/>
        </w:trPr>
        <w:tc>
          <w:tcPr>
            <w:tcW w:w="0" w:type="auto"/>
            <w:vMerge/>
            <w:tcBorders>
              <w:left w:val="single" w:sz="4" w:space="0" w:color="auto"/>
              <w:right w:val="single" w:sz="4" w:space="0" w:color="auto"/>
            </w:tcBorders>
            <w:vAlign w:val="center"/>
            <w:hideMark/>
          </w:tcPr>
          <w:p w14:paraId="070AFAFC" w14:textId="77777777" w:rsidR="00234841" w:rsidRPr="009C5B90" w:rsidRDefault="00234841" w:rsidP="00D17253">
            <w:pPr>
              <w:spacing w:after="0"/>
              <w:rPr>
                <w:rFonts w:ascii="Arial" w:hAnsi="Arial"/>
                <w:sz w:val="18"/>
                <w:lang w:val="en-US"/>
              </w:rPr>
            </w:pPr>
            <w:bookmarkStart w:id="140" w:name="_MCCTEMPBM_CRPT22160045___7" w:colFirst="0" w:colLast="0"/>
            <w:bookmarkEnd w:id="139"/>
          </w:p>
        </w:tc>
        <w:tc>
          <w:tcPr>
            <w:tcW w:w="0" w:type="auto"/>
            <w:vMerge/>
            <w:tcBorders>
              <w:left w:val="single" w:sz="4" w:space="0" w:color="auto"/>
              <w:right w:val="single" w:sz="4" w:space="0" w:color="auto"/>
            </w:tcBorders>
            <w:vAlign w:val="center"/>
            <w:hideMark/>
          </w:tcPr>
          <w:p w14:paraId="4B4B4221"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134C8C0"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10642A6"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8378610" w14:textId="77777777" w:rsidR="00234841" w:rsidRPr="009C5B90" w:rsidRDefault="00234841" w:rsidP="00D17253">
            <w:pPr>
              <w:pStyle w:val="TAL"/>
              <w:rPr>
                <w:lang w:val="en-US"/>
              </w:rPr>
            </w:pPr>
            <w:r w:rsidRPr="00533C32">
              <w:rPr>
                <w:rFonts w:eastAsia="SimSun"/>
                <w:lang w:val="en-US"/>
              </w:rPr>
              <w:t>Update an individual EE subscription</w:t>
            </w:r>
          </w:p>
        </w:tc>
      </w:tr>
      <w:tr w:rsidR="00234841" w:rsidRPr="009C5B90" w14:paraId="0FA790D4"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7F02F7A1" w14:textId="77777777" w:rsidR="00234841" w:rsidRPr="009C5B90" w:rsidRDefault="00234841" w:rsidP="00D17253">
            <w:pPr>
              <w:spacing w:after="0"/>
              <w:rPr>
                <w:rFonts w:ascii="Arial" w:hAnsi="Arial"/>
                <w:sz w:val="18"/>
                <w:lang w:val="en-US"/>
              </w:rPr>
            </w:pPr>
            <w:bookmarkStart w:id="141" w:name="_MCCTEMPBM_CRPT22160046___7" w:colFirst="0" w:colLast="0"/>
            <w:bookmarkEnd w:id="140"/>
          </w:p>
        </w:tc>
        <w:tc>
          <w:tcPr>
            <w:tcW w:w="0" w:type="auto"/>
            <w:vMerge/>
            <w:tcBorders>
              <w:left w:val="single" w:sz="4" w:space="0" w:color="auto"/>
              <w:bottom w:val="single" w:sz="4" w:space="0" w:color="auto"/>
              <w:right w:val="single" w:sz="4" w:space="0" w:color="auto"/>
            </w:tcBorders>
            <w:vAlign w:val="center"/>
            <w:hideMark/>
          </w:tcPr>
          <w:p w14:paraId="2FE2C7D6"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2A192965"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255DA90"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2AE9C1B" w14:textId="77777777" w:rsidR="00234841" w:rsidRPr="00533C32" w:rsidRDefault="00234841" w:rsidP="00D17253">
            <w:pPr>
              <w:pStyle w:val="TAL"/>
              <w:rPr>
                <w:rFonts w:eastAsia="SimSun"/>
                <w:lang w:val="en-US"/>
              </w:rPr>
            </w:pPr>
            <w:r>
              <w:rPr>
                <w:rFonts w:eastAsia="SimSun"/>
                <w:lang w:val="en-US"/>
              </w:rPr>
              <w:t>Retrieve an individual EE subscription</w:t>
            </w:r>
          </w:p>
        </w:tc>
      </w:tr>
      <w:bookmarkEnd w:id="141"/>
      <w:tr w:rsidR="00234841" w:rsidRPr="009C5B90" w14:paraId="4665E861"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A6BC067" w14:textId="77777777" w:rsidR="00234841" w:rsidRDefault="00234841" w:rsidP="00D17253">
            <w:pPr>
              <w:pStyle w:val="TAL"/>
              <w:rPr>
                <w:lang w:val="en-US"/>
              </w:rPr>
            </w:pPr>
            <w:r w:rsidRPr="009C5B90">
              <w:rPr>
                <w:lang w:val="en-US"/>
              </w:rPr>
              <w:t>AmfSubscriptionInfo</w:t>
            </w:r>
          </w:p>
          <w:p w14:paraId="02C0E96B"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DC7519D" w14:textId="77777777" w:rsidR="00234841" w:rsidRPr="009C5B90" w:rsidRDefault="00234841" w:rsidP="00D17253">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2292C02B"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2E2EAB7"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653580F" w14:textId="77777777" w:rsidR="00234841" w:rsidRPr="009C5B90" w:rsidRDefault="00234841" w:rsidP="00D17253">
            <w:pPr>
              <w:pStyle w:val="TAL"/>
              <w:rPr>
                <w:lang w:val="en-US"/>
              </w:rPr>
            </w:pPr>
            <w:r w:rsidRPr="009C5B90">
              <w:rPr>
                <w:lang w:val="en-US"/>
              </w:rPr>
              <w:t>Store information related to the Amf-EE-Subscription response</w:t>
            </w:r>
          </w:p>
        </w:tc>
      </w:tr>
      <w:tr w:rsidR="00234841" w:rsidRPr="009C5B90" w14:paraId="6B070423"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09C2A" w14:textId="77777777" w:rsidR="00234841" w:rsidRPr="009C5B90" w:rsidRDefault="00234841" w:rsidP="00D17253">
            <w:pPr>
              <w:spacing w:after="0"/>
              <w:rPr>
                <w:rFonts w:ascii="Arial" w:hAnsi="Arial"/>
                <w:sz w:val="18"/>
                <w:lang w:val="en-US"/>
              </w:rPr>
            </w:pPr>
            <w:bookmarkStart w:id="14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E9AD"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2E8535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5D1DAA4"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EBD9B99" w14:textId="77777777" w:rsidR="00234841" w:rsidRPr="009C5B90" w:rsidRDefault="00234841" w:rsidP="00D17253">
            <w:pPr>
              <w:pStyle w:val="TAL"/>
              <w:rPr>
                <w:lang w:val="en-US"/>
              </w:rPr>
            </w:pPr>
            <w:r w:rsidRPr="009C5B90">
              <w:rPr>
                <w:lang w:val="en-US"/>
              </w:rPr>
              <w:t>Delete the Amf-EE-subscriptions</w:t>
            </w:r>
          </w:p>
        </w:tc>
      </w:tr>
      <w:tr w:rsidR="00234841" w:rsidRPr="009C5B90" w14:paraId="555281D8"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69E77" w14:textId="77777777" w:rsidR="00234841" w:rsidRPr="009C5B90" w:rsidRDefault="00234841" w:rsidP="00D17253">
            <w:pPr>
              <w:spacing w:after="0"/>
              <w:rPr>
                <w:rFonts w:ascii="Arial" w:hAnsi="Arial"/>
                <w:sz w:val="18"/>
                <w:lang w:val="en-US"/>
              </w:rPr>
            </w:pPr>
            <w:bookmarkStart w:id="143" w:name="_MCCTEMPBM_CRPT22160048___7" w:colFirst="0" w:colLast="0"/>
            <w:bookmarkEnd w:id="14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F67F"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5D2259F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9E29E9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5EBE239" w14:textId="77777777" w:rsidR="00234841" w:rsidRPr="009C5B90" w:rsidRDefault="00234841" w:rsidP="00D17253">
            <w:pPr>
              <w:pStyle w:val="TAL"/>
              <w:rPr>
                <w:lang w:val="en-US"/>
              </w:rPr>
            </w:pPr>
            <w:r w:rsidRPr="009C5B90">
              <w:rPr>
                <w:lang w:val="en-US"/>
              </w:rPr>
              <w:t>Retrieve AMF-subscriptions</w:t>
            </w:r>
          </w:p>
        </w:tc>
      </w:tr>
      <w:tr w:rsidR="00234841" w:rsidRPr="009C5B90" w14:paraId="7E002AB6"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C0CD7" w14:textId="77777777" w:rsidR="00234841" w:rsidRPr="009C5B90" w:rsidRDefault="00234841" w:rsidP="00D17253">
            <w:pPr>
              <w:spacing w:after="0"/>
              <w:rPr>
                <w:rFonts w:ascii="Arial" w:hAnsi="Arial"/>
                <w:sz w:val="18"/>
                <w:lang w:val="en-US"/>
              </w:rPr>
            </w:pPr>
            <w:bookmarkStart w:id="144" w:name="_MCCTEMPBM_CRPT22160049___7" w:colFirst="0" w:colLast="0"/>
            <w:bookmarkEnd w:id="14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77FC"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6228DD4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BCF73B"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0656C7F" w14:textId="77777777" w:rsidR="00234841" w:rsidRPr="009C5B90" w:rsidRDefault="00234841" w:rsidP="00D17253">
            <w:pPr>
              <w:pStyle w:val="TAL"/>
              <w:rPr>
                <w:lang w:val="en-US"/>
              </w:rPr>
            </w:pPr>
            <w:r w:rsidRPr="009C5B90">
              <w:rPr>
                <w:lang w:val="en-US"/>
              </w:rPr>
              <w:t>Update AMF-subscriptions</w:t>
            </w:r>
          </w:p>
        </w:tc>
      </w:tr>
      <w:bookmarkEnd w:id="144"/>
      <w:tr w:rsidR="00234841" w:rsidRPr="009C5B90" w14:paraId="4A5D0ACB" w14:textId="77777777" w:rsidTr="00D17253">
        <w:trPr>
          <w:jc w:val="center"/>
        </w:trPr>
        <w:tc>
          <w:tcPr>
            <w:tcW w:w="1602" w:type="pct"/>
            <w:vMerge w:val="restart"/>
            <w:tcBorders>
              <w:top w:val="single" w:sz="4" w:space="0" w:color="auto"/>
              <w:left w:val="single" w:sz="4" w:space="0" w:color="auto"/>
              <w:right w:val="single" w:sz="4" w:space="0" w:color="auto"/>
            </w:tcBorders>
          </w:tcPr>
          <w:p w14:paraId="67737B94" w14:textId="77777777" w:rsidR="00234841" w:rsidRDefault="00234841" w:rsidP="00D17253">
            <w:pPr>
              <w:pStyle w:val="TAL"/>
              <w:rPr>
                <w:lang w:val="en-US"/>
              </w:rPr>
            </w:pPr>
            <w:r w:rsidRPr="009C5B90">
              <w:t>S</w:t>
            </w:r>
            <w:r w:rsidRPr="009C5B90">
              <w:rPr>
                <w:lang w:val="en-US"/>
              </w:rPr>
              <w:t>mfSubscriptionInfo</w:t>
            </w:r>
          </w:p>
          <w:p w14:paraId="5458D985" w14:textId="77777777" w:rsidR="00234841" w:rsidRPr="009C5B90" w:rsidRDefault="00234841" w:rsidP="00D17253">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F9DADB6" w14:textId="77777777" w:rsidR="00234841" w:rsidRPr="009C5B90" w:rsidRDefault="00234841" w:rsidP="00D17253">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0F1E1CA0"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13CE332"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7E4AA10" w14:textId="77777777" w:rsidR="00234841" w:rsidRPr="009C5B90" w:rsidRDefault="00234841" w:rsidP="00D17253">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234841" w:rsidRPr="009C5B90" w14:paraId="09792E7F" w14:textId="77777777" w:rsidTr="00D17253">
        <w:trPr>
          <w:jc w:val="center"/>
        </w:trPr>
        <w:tc>
          <w:tcPr>
            <w:tcW w:w="1602" w:type="pct"/>
            <w:vMerge/>
            <w:tcBorders>
              <w:left w:val="single" w:sz="4" w:space="0" w:color="auto"/>
              <w:right w:val="single" w:sz="4" w:space="0" w:color="auto"/>
            </w:tcBorders>
            <w:vAlign w:val="center"/>
          </w:tcPr>
          <w:p w14:paraId="6E73E58F" w14:textId="77777777" w:rsidR="00234841" w:rsidRPr="009C5B90" w:rsidRDefault="00234841" w:rsidP="00D17253">
            <w:pPr>
              <w:pStyle w:val="TAL"/>
              <w:rPr>
                <w:color w:val="000000"/>
                <w:lang w:val="en-US"/>
              </w:rPr>
            </w:pPr>
            <w:bookmarkStart w:id="145" w:name="_PERM_MCCTEMPBM_CRPT22160050___5" w:colFirst="0" w:colLast="0"/>
          </w:p>
        </w:tc>
        <w:tc>
          <w:tcPr>
            <w:tcW w:w="1547" w:type="pct"/>
            <w:vMerge/>
            <w:tcBorders>
              <w:left w:val="single" w:sz="4" w:space="0" w:color="auto"/>
              <w:right w:val="single" w:sz="4" w:space="0" w:color="auto"/>
            </w:tcBorders>
            <w:vAlign w:val="center"/>
          </w:tcPr>
          <w:p w14:paraId="6F3A9AA7"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364BF4A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F65C01"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8344CF4" w14:textId="77777777" w:rsidR="00234841" w:rsidRPr="009C5B90" w:rsidRDefault="00234841" w:rsidP="00D17253">
            <w:pPr>
              <w:pStyle w:val="TAL"/>
              <w:rPr>
                <w:color w:val="000000"/>
                <w:lang w:val="en-US"/>
              </w:rPr>
            </w:pPr>
            <w:r w:rsidRPr="009C5B90">
              <w:rPr>
                <w:lang w:val="en-US"/>
              </w:rPr>
              <w:t>Delete the Smf-EE-subscriptions</w:t>
            </w:r>
          </w:p>
        </w:tc>
      </w:tr>
      <w:tr w:rsidR="00234841" w:rsidRPr="009C5B90" w14:paraId="55846F76" w14:textId="77777777" w:rsidTr="00D17253">
        <w:trPr>
          <w:jc w:val="center"/>
        </w:trPr>
        <w:tc>
          <w:tcPr>
            <w:tcW w:w="1602" w:type="pct"/>
            <w:vMerge/>
            <w:tcBorders>
              <w:left w:val="single" w:sz="4" w:space="0" w:color="auto"/>
              <w:right w:val="single" w:sz="4" w:space="0" w:color="auto"/>
            </w:tcBorders>
            <w:vAlign w:val="center"/>
          </w:tcPr>
          <w:p w14:paraId="08F96960" w14:textId="77777777" w:rsidR="00234841" w:rsidRPr="009C5B90" w:rsidRDefault="00234841" w:rsidP="00D17253">
            <w:pPr>
              <w:pStyle w:val="TAL"/>
              <w:rPr>
                <w:color w:val="000000"/>
                <w:lang w:val="en-US"/>
              </w:rPr>
            </w:pPr>
            <w:bookmarkStart w:id="146" w:name="_PERM_MCCTEMPBM_CRPT22160051___5" w:colFirst="0" w:colLast="0"/>
            <w:bookmarkEnd w:id="145"/>
          </w:p>
        </w:tc>
        <w:tc>
          <w:tcPr>
            <w:tcW w:w="1547" w:type="pct"/>
            <w:vMerge/>
            <w:tcBorders>
              <w:left w:val="single" w:sz="4" w:space="0" w:color="auto"/>
              <w:right w:val="single" w:sz="4" w:space="0" w:color="auto"/>
            </w:tcBorders>
            <w:vAlign w:val="center"/>
          </w:tcPr>
          <w:p w14:paraId="634C33EE"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7D712A2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96BA55C"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B3B06F" w14:textId="77777777" w:rsidR="00234841" w:rsidRPr="009C5B90" w:rsidRDefault="00234841" w:rsidP="00D17253">
            <w:pPr>
              <w:pStyle w:val="TAL"/>
              <w:rPr>
                <w:color w:val="000000"/>
                <w:lang w:val="en-US"/>
              </w:rPr>
            </w:pPr>
            <w:r w:rsidRPr="009C5B90">
              <w:rPr>
                <w:lang w:val="en-US"/>
              </w:rPr>
              <w:t>Retrieve SMF-subscriptions</w:t>
            </w:r>
          </w:p>
        </w:tc>
      </w:tr>
      <w:tr w:rsidR="00234841" w:rsidRPr="009C5B90" w14:paraId="6F06BF24" w14:textId="77777777" w:rsidTr="00D17253">
        <w:trPr>
          <w:jc w:val="center"/>
        </w:trPr>
        <w:tc>
          <w:tcPr>
            <w:tcW w:w="1602" w:type="pct"/>
            <w:vMerge/>
            <w:tcBorders>
              <w:left w:val="single" w:sz="4" w:space="0" w:color="auto"/>
              <w:bottom w:val="single" w:sz="4" w:space="0" w:color="auto"/>
              <w:right w:val="single" w:sz="4" w:space="0" w:color="auto"/>
            </w:tcBorders>
            <w:vAlign w:val="center"/>
          </w:tcPr>
          <w:p w14:paraId="54B4D33D" w14:textId="77777777" w:rsidR="00234841" w:rsidRPr="009C5B90" w:rsidRDefault="00234841" w:rsidP="00D17253">
            <w:pPr>
              <w:pStyle w:val="TAL"/>
              <w:rPr>
                <w:color w:val="000000"/>
                <w:lang w:val="en-US"/>
              </w:rPr>
            </w:pPr>
            <w:bookmarkStart w:id="147" w:name="_PERM_MCCTEMPBM_CRPT22160052___5" w:colFirst="0" w:colLast="0"/>
            <w:bookmarkEnd w:id="146"/>
          </w:p>
        </w:tc>
        <w:tc>
          <w:tcPr>
            <w:tcW w:w="1547" w:type="pct"/>
            <w:vMerge/>
            <w:tcBorders>
              <w:left w:val="single" w:sz="4" w:space="0" w:color="auto"/>
              <w:bottom w:val="single" w:sz="4" w:space="0" w:color="auto"/>
              <w:right w:val="single" w:sz="4" w:space="0" w:color="auto"/>
            </w:tcBorders>
            <w:vAlign w:val="center"/>
          </w:tcPr>
          <w:p w14:paraId="3818AF0A" w14:textId="77777777" w:rsidR="00234841" w:rsidRPr="009C5B90" w:rsidRDefault="00234841" w:rsidP="00D17253">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25FFF158"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6DA8738"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826FC5" w14:textId="77777777" w:rsidR="00234841" w:rsidRPr="009C5B90" w:rsidRDefault="00234841" w:rsidP="00D17253">
            <w:pPr>
              <w:pStyle w:val="TAL"/>
              <w:rPr>
                <w:color w:val="000000"/>
                <w:lang w:val="en-US"/>
              </w:rPr>
            </w:pPr>
            <w:r w:rsidRPr="009C5B90">
              <w:rPr>
                <w:lang w:val="en-US"/>
              </w:rPr>
              <w:t>Update SMF-subscriptions</w:t>
            </w:r>
          </w:p>
        </w:tc>
      </w:tr>
      <w:bookmarkEnd w:id="147"/>
      <w:tr w:rsidR="00234841" w:rsidRPr="009C5B90" w14:paraId="4194943C" w14:textId="77777777" w:rsidTr="00D17253">
        <w:trPr>
          <w:jc w:val="center"/>
        </w:trPr>
        <w:tc>
          <w:tcPr>
            <w:tcW w:w="1602" w:type="pct"/>
            <w:vMerge w:val="restart"/>
            <w:tcBorders>
              <w:top w:val="single" w:sz="4" w:space="0" w:color="auto"/>
              <w:left w:val="single" w:sz="4" w:space="0" w:color="auto"/>
              <w:right w:val="single" w:sz="4" w:space="0" w:color="auto"/>
            </w:tcBorders>
          </w:tcPr>
          <w:p w14:paraId="70DFBB77" w14:textId="77777777" w:rsidR="00234841" w:rsidRDefault="00234841" w:rsidP="00D17253">
            <w:pPr>
              <w:pStyle w:val="TAL"/>
              <w:rPr>
                <w:lang w:val="en-US"/>
              </w:rPr>
            </w:pPr>
            <w:r w:rsidRPr="009C5B90">
              <w:rPr>
                <w:lang w:val="en-US"/>
              </w:rPr>
              <w:t>HssSubscriptionInfo</w:t>
            </w:r>
          </w:p>
          <w:p w14:paraId="5227B9F1" w14:textId="77777777" w:rsidR="00234841" w:rsidRPr="009C5B90" w:rsidRDefault="00234841" w:rsidP="00D17253">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59153A2D" w14:textId="77777777" w:rsidR="00234841" w:rsidRPr="009C5B90" w:rsidRDefault="00234841" w:rsidP="00D17253">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1E65B235"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E725746"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38ADEDD" w14:textId="77777777" w:rsidR="00234841" w:rsidRPr="009C5B90" w:rsidRDefault="00234841" w:rsidP="00D17253">
            <w:pPr>
              <w:pStyle w:val="TAL"/>
              <w:rPr>
                <w:color w:val="000000"/>
                <w:lang w:val="en-US"/>
              </w:rPr>
            </w:pPr>
            <w:r w:rsidRPr="009C5B90">
              <w:rPr>
                <w:lang w:val="en-US"/>
              </w:rPr>
              <w:t>Store information related to the Hss-EE-Subscriptions</w:t>
            </w:r>
          </w:p>
        </w:tc>
      </w:tr>
      <w:tr w:rsidR="00234841" w:rsidRPr="009C5B90" w14:paraId="0709B530" w14:textId="77777777" w:rsidTr="00D17253">
        <w:trPr>
          <w:jc w:val="center"/>
        </w:trPr>
        <w:tc>
          <w:tcPr>
            <w:tcW w:w="1602" w:type="pct"/>
            <w:vMerge/>
            <w:tcBorders>
              <w:left w:val="single" w:sz="4" w:space="0" w:color="auto"/>
              <w:right w:val="single" w:sz="4" w:space="0" w:color="auto"/>
            </w:tcBorders>
            <w:vAlign w:val="center"/>
          </w:tcPr>
          <w:p w14:paraId="7C07945D" w14:textId="77777777" w:rsidR="00234841" w:rsidRPr="009C5B90" w:rsidRDefault="00234841" w:rsidP="00D17253">
            <w:pPr>
              <w:pStyle w:val="TAL"/>
              <w:rPr>
                <w:color w:val="000000"/>
                <w:lang w:val="en-US"/>
              </w:rPr>
            </w:pPr>
            <w:bookmarkStart w:id="148" w:name="_PERM_MCCTEMPBM_CRPT22160053___5" w:colFirst="0" w:colLast="0"/>
          </w:p>
        </w:tc>
        <w:tc>
          <w:tcPr>
            <w:tcW w:w="1547" w:type="pct"/>
            <w:vMerge/>
            <w:tcBorders>
              <w:left w:val="single" w:sz="4" w:space="0" w:color="auto"/>
              <w:right w:val="single" w:sz="4" w:space="0" w:color="auto"/>
            </w:tcBorders>
            <w:vAlign w:val="center"/>
          </w:tcPr>
          <w:p w14:paraId="49D3BA6E"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5AA3F78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5C19FC"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B5DC2DE" w14:textId="77777777" w:rsidR="00234841" w:rsidRPr="009C5B90" w:rsidRDefault="00234841" w:rsidP="00D17253">
            <w:pPr>
              <w:pStyle w:val="TAL"/>
              <w:rPr>
                <w:color w:val="000000"/>
                <w:lang w:val="en-US"/>
              </w:rPr>
            </w:pPr>
            <w:r w:rsidRPr="009C5B90">
              <w:rPr>
                <w:lang w:val="en-US"/>
              </w:rPr>
              <w:t>Delete the Hss-EE-subscriptions</w:t>
            </w:r>
          </w:p>
        </w:tc>
      </w:tr>
      <w:tr w:rsidR="00234841" w:rsidRPr="009C5B90" w14:paraId="31717D6C" w14:textId="77777777" w:rsidTr="00D17253">
        <w:trPr>
          <w:jc w:val="center"/>
        </w:trPr>
        <w:tc>
          <w:tcPr>
            <w:tcW w:w="1602" w:type="pct"/>
            <w:vMerge/>
            <w:tcBorders>
              <w:left w:val="single" w:sz="4" w:space="0" w:color="auto"/>
              <w:right w:val="single" w:sz="4" w:space="0" w:color="auto"/>
            </w:tcBorders>
            <w:vAlign w:val="center"/>
          </w:tcPr>
          <w:p w14:paraId="1A78B3B4" w14:textId="77777777" w:rsidR="00234841" w:rsidRPr="009C5B90" w:rsidRDefault="00234841" w:rsidP="00D17253">
            <w:pPr>
              <w:pStyle w:val="TAL"/>
              <w:rPr>
                <w:color w:val="000000"/>
                <w:lang w:val="en-US"/>
              </w:rPr>
            </w:pPr>
            <w:bookmarkStart w:id="149" w:name="_PERM_MCCTEMPBM_CRPT22160054___5" w:colFirst="0" w:colLast="0"/>
            <w:bookmarkEnd w:id="148"/>
          </w:p>
        </w:tc>
        <w:tc>
          <w:tcPr>
            <w:tcW w:w="1547" w:type="pct"/>
            <w:vMerge/>
            <w:tcBorders>
              <w:left w:val="single" w:sz="4" w:space="0" w:color="auto"/>
              <w:right w:val="single" w:sz="4" w:space="0" w:color="auto"/>
            </w:tcBorders>
            <w:vAlign w:val="center"/>
          </w:tcPr>
          <w:p w14:paraId="2392BBE3"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4F3EAF7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2DEEE7B"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D6FB4A2" w14:textId="77777777" w:rsidR="00234841" w:rsidRPr="009C5B90" w:rsidRDefault="00234841" w:rsidP="00D17253">
            <w:pPr>
              <w:pStyle w:val="TAL"/>
              <w:rPr>
                <w:color w:val="000000"/>
                <w:lang w:val="en-US"/>
              </w:rPr>
            </w:pPr>
            <w:r w:rsidRPr="009C5B90">
              <w:rPr>
                <w:lang w:val="en-US"/>
              </w:rPr>
              <w:t>Retrieve Hss-EE-subscriptions</w:t>
            </w:r>
          </w:p>
        </w:tc>
      </w:tr>
      <w:tr w:rsidR="00234841" w:rsidRPr="009C5B90" w14:paraId="14D0FE8D" w14:textId="77777777" w:rsidTr="00D17253">
        <w:trPr>
          <w:jc w:val="center"/>
        </w:trPr>
        <w:tc>
          <w:tcPr>
            <w:tcW w:w="1602" w:type="pct"/>
            <w:vMerge/>
            <w:tcBorders>
              <w:left w:val="single" w:sz="4" w:space="0" w:color="auto"/>
              <w:bottom w:val="single" w:sz="4" w:space="0" w:color="auto"/>
              <w:right w:val="single" w:sz="4" w:space="0" w:color="auto"/>
            </w:tcBorders>
            <w:vAlign w:val="center"/>
          </w:tcPr>
          <w:p w14:paraId="69E57884" w14:textId="77777777" w:rsidR="00234841" w:rsidRPr="009C5B90" w:rsidRDefault="00234841" w:rsidP="00D17253">
            <w:pPr>
              <w:pStyle w:val="TAL"/>
              <w:rPr>
                <w:color w:val="000000"/>
                <w:lang w:val="en-US"/>
              </w:rPr>
            </w:pPr>
            <w:bookmarkStart w:id="150" w:name="_PERM_MCCTEMPBM_CRPT22160055___5" w:colFirst="0" w:colLast="0"/>
            <w:bookmarkEnd w:id="149"/>
          </w:p>
        </w:tc>
        <w:tc>
          <w:tcPr>
            <w:tcW w:w="1547" w:type="pct"/>
            <w:vMerge/>
            <w:tcBorders>
              <w:left w:val="single" w:sz="4" w:space="0" w:color="auto"/>
              <w:bottom w:val="single" w:sz="4" w:space="0" w:color="auto"/>
              <w:right w:val="single" w:sz="4" w:space="0" w:color="auto"/>
            </w:tcBorders>
            <w:vAlign w:val="center"/>
          </w:tcPr>
          <w:p w14:paraId="234D4974" w14:textId="77777777" w:rsidR="00234841" w:rsidRPr="009C5B90" w:rsidRDefault="00234841" w:rsidP="00D17253">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707B76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E133F69"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3746EF2" w14:textId="77777777" w:rsidR="00234841" w:rsidRPr="009C5B90" w:rsidRDefault="00234841" w:rsidP="00D17253">
            <w:pPr>
              <w:pStyle w:val="TAL"/>
              <w:rPr>
                <w:color w:val="000000"/>
                <w:lang w:val="en-US"/>
              </w:rPr>
            </w:pPr>
            <w:r w:rsidRPr="009C5B90">
              <w:rPr>
                <w:lang w:val="en-US"/>
              </w:rPr>
              <w:t>Update Hss-EE-subscriptions</w:t>
            </w:r>
          </w:p>
        </w:tc>
      </w:tr>
      <w:bookmarkEnd w:id="150"/>
      <w:tr w:rsidR="00234841" w:rsidRPr="009C5B90" w14:paraId="635B31FF"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30C22963" w14:textId="77777777" w:rsidR="00234841" w:rsidRDefault="00234841" w:rsidP="00D17253">
            <w:pPr>
              <w:pStyle w:val="TAL"/>
            </w:pPr>
            <w:r w:rsidRPr="009C5B90">
              <w:t>EeProfileData</w:t>
            </w:r>
          </w:p>
          <w:p w14:paraId="23BA7D5A"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67BCFD" w14:textId="77777777" w:rsidR="00234841" w:rsidRPr="009C5B90" w:rsidRDefault="00234841" w:rsidP="00D17253">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ACA00D6"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28F0429"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39F5A63" w14:textId="77777777" w:rsidR="00234841" w:rsidRPr="009C5B90" w:rsidRDefault="00234841" w:rsidP="00D17253">
            <w:pPr>
              <w:pStyle w:val="TAL"/>
              <w:rPr>
                <w:lang w:val="en-US"/>
              </w:rPr>
            </w:pPr>
            <w:r w:rsidRPr="009C5B90">
              <w:t>Retrieve the UE's subscribed EE profile data.</w:t>
            </w:r>
          </w:p>
        </w:tc>
      </w:tr>
      <w:tr w:rsidR="00234841" w:rsidRPr="009C5B90" w14:paraId="0E2B3084"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C9A0005" w14:textId="77777777" w:rsidR="00234841" w:rsidRDefault="00234841" w:rsidP="00D17253">
            <w:pPr>
              <w:pStyle w:val="TAL"/>
              <w:rPr>
                <w:lang w:val="en-US"/>
              </w:rPr>
            </w:pPr>
            <w:r w:rsidRPr="009C5B90">
              <w:rPr>
                <w:lang w:val="en-US"/>
              </w:rPr>
              <w:t>ProvisionedParamenterData</w:t>
            </w:r>
          </w:p>
          <w:p w14:paraId="7AFF875F"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7F93342" w14:textId="77777777" w:rsidR="00234841" w:rsidRPr="009C5B90" w:rsidRDefault="00234841" w:rsidP="00D17253">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6E304C9B"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DF7CA26"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3612E6C0" w14:textId="77777777" w:rsidR="00234841" w:rsidRPr="009C5B90" w:rsidRDefault="00234841" w:rsidP="00D17253">
            <w:pPr>
              <w:pStyle w:val="TAL"/>
              <w:rPr>
                <w:lang w:val="en-US"/>
              </w:rPr>
            </w:pPr>
            <w:r w:rsidRPr="009C5B90">
              <w:rPr>
                <w:lang w:val="en-US"/>
              </w:rPr>
              <w:t>Update of provisioned parameters.</w:t>
            </w:r>
          </w:p>
        </w:tc>
      </w:tr>
      <w:tr w:rsidR="00234841" w:rsidRPr="009C5B90" w14:paraId="66B17D7A"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0E67C" w14:textId="77777777" w:rsidR="00234841" w:rsidRPr="009C5B90" w:rsidRDefault="00234841" w:rsidP="00D17253">
            <w:pPr>
              <w:spacing w:after="0"/>
              <w:rPr>
                <w:rFonts w:ascii="Arial" w:hAnsi="Arial"/>
                <w:sz w:val="18"/>
                <w:lang w:val="en-US"/>
              </w:rPr>
            </w:pPr>
            <w:bookmarkStart w:id="15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6F52C"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00B84F7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CD175E"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063F27" w14:textId="77777777" w:rsidR="00234841" w:rsidRPr="009C5B90" w:rsidRDefault="00234841" w:rsidP="00D17253">
            <w:pPr>
              <w:pStyle w:val="TAL"/>
              <w:rPr>
                <w:lang w:val="en-US"/>
              </w:rPr>
            </w:pPr>
            <w:r w:rsidRPr="009C5B90">
              <w:rPr>
                <w:lang w:val="en-US"/>
              </w:rPr>
              <w:t>Retrieves the UE's provisioned parameters.</w:t>
            </w:r>
          </w:p>
        </w:tc>
      </w:tr>
      <w:tr w:rsidR="00234841" w:rsidRPr="00ED5BED" w14:paraId="4389549B"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tcPr>
          <w:p w14:paraId="4227A802" w14:textId="77777777" w:rsidR="00234841" w:rsidRPr="00887E75" w:rsidRDefault="00234841" w:rsidP="00D17253">
            <w:pPr>
              <w:pStyle w:val="TAL"/>
              <w:rPr>
                <w:kern w:val="2"/>
                <w:lang w:val="en-US" w:eastAsia="zh-CN"/>
              </w:rPr>
            </w:pPr>
            <w:bookmarkStart w:id="152" w:name="_MCCTEMPBM_CRPT22160059___7" w:colFirst="0" w:colLast="0"/>
            <w:bookmarkEnd w:id="151"/>
            <w:r w:rsidRPr="00887E75">
              <w:rPr>
                <w:kern w:val="2"/>
                <w:lang w:val="en-US" w:eastAsia="zh-CN"/>
              </w:rPr>
              <w:t>PpProfileData</w:t>
            </w:r>
          </w:p>
          <w:p w14:paraId="066523C8" w14:textId="77777777" w:rsidR="00234841" w:rsidRPr="00887E75" w:rsidRDefault="00234841" w:rsidP="00D17253">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711A54F8" w14:textId="77777777" w:rsidR="00234841" w:rsidRPr="00887E75" w:rsidRDefault="00234841" w:rsidP="00D17253">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1A3A9978"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51E4F4F" w14:textId="77777777" w:rsidR="00234841" w:rsidRPr="00887E75" w:rsidRDefault="00234841" w:rsidP="00D17253">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6D564D1" w14:textId="77777777" w:rsidR="00234841" w:rsidRPr="00887E75" w:rsidRDefault="00234841" w:rsidP="00D17253">
            <w:pPr>
              <w:pStyle w:val="TAL"/>
              <w:rPr>
                <w:kern w:val="2"/>
                <w:lang w:val="en-US" w:eastAsia="zh-CN"/>
              </w:rPr>
            </w:pPr>
            <w:r w:rsidRPr="00887E75">
              <w:rPr>
                <w:kern w:val="2"/>
                <w:lang w:val="en-US" w:eastAsia="zh-CN"/>
              </w:rPr>
              <w:t>Retrieve the UE's subscribed PP profile data.</w:t>
            </w:r>
          </w:p>
        </w:tc>
      </w:tr>
      <w:tr w:rsidR="00234841" w:rsidRPr="00ED5BED" w14:paraId="356010C7"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tcPr>
          <w:p w14:paraId="067F9E5F" w14:textId="77777777" w:rsidR="00234841" w:rsidRPr="00887E75" w:rsidRDefault="00234841" w:rsidP="00D17253">
            <w:pPr>
              <w:pStyle w:val="TAL"/>
              <w:rPr>
                <w:kern w:val="2"/>
                <w:lang w:val="en-US" w:eastAsia="zh-CN"/>
              </w:rPr>
            </w:pPr>
            <w:bookmarkStart w:id="153" w:name="_MCCTEMPBM_CRPT22160060___7" w:colFirst="0" w:colLast="0"/>
            <w:bookmarkEnd w:id="152"/>
            <w:r w:rsidRPr="00887E75">
              <w:rPr>
                <w:kern w:val="2"/>
                <w:lang w:val="en-US" w:eastAsia="zh-CN"/>
              </w:rPr>
              <w:t>ProvisionedParameterDataEntries</w:t>
            </w:r>
          </w:p>
          <w:p w14:paraId="68EB50BE" w14:textId="77777777" w:rsidR="00234841" w:rsidRPr="00887E75" w:rsidRDefault="00234841" w:rsidP="00D17253">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268565A3" w14:textId="77777777" w:rsidR="00234841" w:rsidRPr="00887E75" w:rsidRDefault="00234841" w:rsidP="00D17253">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6698E52B"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129CA35A" w14:textId="77777777" w:rsidR="00234841" w:rsidRPr="00887E75" w:rsidRDefault="00234841" w:rsidP="00D17253">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E33696C" w14:textId="77777777" w:rsidR="00234841" w:rsidRPr="00887E75" w:rsidRDefault="00234841" w:rsidP="00D17253">
            <w:pPr>
              <w:pStyle w:val="TAL"/>
              <w:rPr>
                <w:kern w:val="2"/>
                <w:lang w:val="en-US" w:eastAsia="zh-CN"/>
              </w:rPr>
            </w:pPr>
            <w:r w:rsidRPr="00887E75">
              <w:rPr>
                <w:kern w:val="2"/>
                <w:lang w:val="en-US" w:eastAsia="zh-CN"/>
              </w:rPr>
              <w:t>Retrieve a Provisioned Parameter Data of multiple Entries</w:t>
            </w:r>
          </w:p>
        </w:tc>
      </w:tr>
      <w:tr w:rsidR="00234841" w:rsidRPr="00ED5BED" w14:paraId="589AB52E" w14:textId="77777777" w:rsidTr="00D17253">
        <w:trPr>
          <w:jc w:val="center"/>
        </w:trPr>
        <w:tc>
          <w:tcPr>
            <w:tcW w:w="0" w:type="auto"/>
            <w:vMerge w:val="restart"/>
            <w:tcBorders>
              <w:top w:val="single" w:sz="4" w:space="0" w:color="auto"/>
              <w:left w:val="single" w:sz="4" w:space="0" w:color="auto"/>
              <w:right w:val="single" w:sz="4" w:space="0" w:color="auto"/>
            </w:tcBorders>
          </w:tcPr>
          <w:p w14:paraId="41707324" w14:textId="77777777" w:rsidR="00234841" w:rsidRPr="00887E75" w:rsidRDefault="00234841" w:rsidP="00D17253">
            <w:pPr>
              <w:pStyle w:val="TAL"/>
              <w:rPr>
                <w:kern w:val="2"/>
                <w:lang w:val="en-US" w:eastAsia="zh-CN"/>
              </w:rPr>
            </w:pPr>
            <w:bookmarkStart w:id="154" w:name="_MCCTEMPBM_CRPT22160061___7" w:colFirst="0" w:colLast="0"/>
            <w:bookmarkEnd w:id="153"/>
            <w:r w:rsidRPr="00887E75">
              <w:rPr>
                <w:kern w:val="2"/>
                <w:lang w:val="en-US" w:eastAsia="zh-CN"/>
              </w:rPr>
              <w:t>ProvisionedParameterDataEntry</w:t>
            </w:r>
          </w:p>
          <w:p w14:paraId="11FE058C"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9277AB0" w14:textId="77777777" w:rsidR="00234841" w:rsidRPr="00887E75" w:rsidRDefault="00234841" w:rsidP="00D17253">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5A9A9FEE"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8F6602C" w14:textId="77777777" w:rsidR="00234841" w:rsidRPr="00887E75" w:rsidRDefault="00234841" w:rsidP="00D17253">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D47BB6" w14:textId="77777777" w:rsidR="00234841" w:rsidRPr="00887E75" w:rsidRDefault="00234841" w:rsidP="00D17253">
            <w:pPr>
              <w:pStyle w:val="TAL"/>
              <w:rPr>
                <w:kern w:val="2"/>
                <w:lang w:val="en-US" w:eastAsia="zh-CN"/>
              </w:rPr>
            </w:pPr>
            <w:r w:rsidRPr="00887E75">
              <w:rPr>
                <w:kern w:val="2"/>
                <w:lang w:val="en-US" w:eastAsia="zh-CN"/>
              </w:rPr>
              <w:t>Create a Provisioned Parameter Data Entry</w:t>
            </w:r>
          </w:p>
        </w:tc>
      </w:tr>
      <w:tr w:rsidR="00234841" w:rsidRPr="009C5B90" w14:paraId="3EF064F5" w14:textId="77777777" w:rsidTr="00D17253">
        <w:trPr>
          <w:jc w:val="center"/>
        </w:trPr>
        <w:tc>
          <w:tcPr>
            <w:tcW w:w="0" w:type="auto"/>
            <w:vMerge/>
            <w:tcBorders>
              <w:left w:val="single" w:sz="4" w:space="0" w:color="auto"/>
              <w:right w:val="single" w:sz="4" w:space="0" w:color="auto"/>
            </w:tcBorders>
          </w:tcPr>
          <w:p w14:paraId="42258B2A" w14:textId="77777777" w:rsidR="00234841" w:rsidRPr="009C5B90" w:rsidRDefault="00234841" w:rsidP="00D17253">
            <w:pPr>
              <w:spacing w:after="0"/>
              <w:rPr>
                <w:rFonts w:ascii="Arial" w:hAnsi="Arial"/>
                <w:sz w:val="18"/>
                <w:lang w:val="en-US"/>
              </w:rPr>
            </w:pPr>
            <w:bookmarkStart w:id="155" w:name="_MCCTEMPBM_CRPT22160062___7" w:colFirst="0" w:colLast="0"/>
            <w:bookmarkEnd w:id="154"/>
          </w:p>
        </w:tc>
        <w:tc>
          <w:tcPr>
            <w:tcW w:w="0" w:type="auto"/>
            <w:vMerge/>
            <w:tcBorders>
              <w:left w:val="single" w:sz="4" w:space="0" w:color="auto"/>
              <w:right w:val="single" w:sz="4" w:space="0" w:color="auto"/>
            </w:tcBorders>
          </w:tcPr>
          <w:p w14:paraId="3558A1DA"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445E8A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8FA70C9" w14:textId="77777777" w:rsidR="00234841" w:rsidRPr="009C5B90" w:rsidRDefault="00234841" w:rsidP="00D17253">
            <w:pPr>
              <w:pStyle w:val="TAL"/>
              <w:rPr>
                <w:lang w:val="en-US"/>
              </w:rPr>
            </w:pPr>
            <w:r w:rsidRPr="009C5B90">
              <w:rPr>
                <w:lang w:val="en-US"/>
              </w:rPr>
              <w:t>DELETE</w:t>
            </w:r>
          </w:p>
          <w:p w14:paraId="2AC59202" w14:textId="77777777" w:rsidR="00234841" w:rsidRPr="009C5B90" w:rsidRDefault="00234841" w:rsidP="00D17253">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787F1909" w14:textId="77777777" w:rsidR="00234841" w:rsidRPr="009C5B90" w:rsidRDefault="00234841" w:rsidP="00D17253">
            <w:pPr>
              <w:pStyle w:val="TAL"/>
              <w:rPr>
                <w:lang w:val="en-US"/>
              </w:rPr>
            </w:pPr>
            <w:r w:rsidRPr="009C5B90">
              <w:rPr>
                <w:lang w:val="en-US"/>
              </w:rPr>
              <w:t>Delete a Provisioned Parameter Data Entry</w:t>
            </w:r>
          </w:p>
        </w:tc>
      </w:tr>
      <w:tr w:rsidR="00234841" w:rsidRPr="009C5B90" w14:paraId="6CA1CE72" w14:textId="77777777" w:rsidTr="00D17253">
        <w:trPr>
          <w:jc w:val="center"/>
        </w:trPr>
        <w:tc>
          <w:tcPr>
            <w:tcW w:w="0" w:type="auto"/>
            <w:vMerge/>
            <w:tcBorders>
              <w:left w:val="single" w:sz="4" w:space="0" w:color="auto"/>
              <w:bottom w:val="single" w:sz="4" w:space="0" w:color="auto"/>
              <w:right w:val="single" w:sz="4" w:space="0" w:color="auto"/>
            </w:tcBorders>
          </w:tcPr>
          <w:p w14:paraId="275DDA0E" w14:textId="77777777" w:rsidR="00234841" w:rsidRPr="009C5B90" w:rsidRDefault="00234841" w:rsidP="00D17253">
            <w:pPr>
              <w:spacing w:after="0"/>
              <w:rPr>
                <w:rFonts w:ascii="Arial" w:hAnsi="Arial"/>
                <w:sz w:val="18"/>
                <w:lang w:val="en-US"/>
              </w:rPr>
            </w:pPr>
            <w:bookmarkStart w:id="156" w:name="_MCCTEMPBM_CRPT22160063___7" w:colFirst="0" w:colLast="0"/>
            <w:bookmarkEnd w:id="155"/>
          </w:p>
        </w:tc>
        <w:tc>
          <w:tcPr>
            <w:tcW w:w="0" w:type="auto"/>
            <w:vMerge/>
            <w:tcBorders>
              <w:left w:val="single" w:sz="4" w:space="0" w:color="auto"/>
              <w:bottom w:val="single" w:sz="4" w:space="0" w:color="auto"/>
              <w:right w:val="single" w:sz="4" w:space="0" w:color="auto"/>
            </w:tcBorders>
          </w:tcPr>
          <w:p w14:paraId="568316C3"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E0D2235"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E6569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795E5E9" w14:textId="77777777" w:rsidR="00234841" w:rsidRPr="009C5B90" w:rsidRDefault="00234841" w:rsidP="00D17253">
            <w:pPr>
              <w:pStyle w:val="TAL"/>
              <w:rPr>
                <w:lang w:val="en-US"/>
              </w:rPr>
            </w:pPr>
            <w:r w:rsidRPr="009C5B90">
              <w:rPr>
                <w:lang w:val="en-US"/>
              </w:rPr>
              <w:t>Retrieve a Provisioned Parameter Data Entry</w:t>
            </w:r>
          </w:p>
        </w:tc>
      </w:tr>
      <w:bookmarkEnd w:id="156"/>
      <w:tr w:rsidR="00234841" w:rsidRPr="009C5B90" w14:paraId="4BC3344F"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1679CB1A" w14:textId="77777777" w:rsidR="00234841" w:rsidRDefault="00234841" w:rsidP="00D17253">
            <w:pPr>
              <w:pStyle w:val="TAL"/>
              <w:rPr>
                <w:lang w:val="en-US"/>
              </w:rPr>
            </w:pPr>
            <w:r w:rsidRPr="009C5B90">
              <w:rPr>
                <w:lang w:val="en-US"/>
              </w:rPr>
              <w:t>SMSSubscriptionData</w:t>
            </w:r>
          </w:p>
          <w:p w14:paraId="59715645"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C078D40" w14:textId="77777777" w:rsidR="00234841" w:rsidRPr="009C5B90" w:rsidRDefault="00234841" w:rsidP="00D17253">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78C2B793"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1096ED2"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ED6833"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234841" w:rsidRPr="009C5B90" w14:paraId="255B2729"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ABA94FE" w14:textId="77777777" w:rsidR="00234841" w:rsidRDefault="00234841" w:rsidP="00D17253">
            <w:pPr>
              <w:pStyle w:val="TAL"/>
              <w:rPr>
                <w:lang w:val="en-US"/>
              </w:rPr>
            </w:pPr>
            <w:r w:rsidRPr="009C5B90">
              <w:rPr>
                <w:lang w:val="en-US"/>
              </w:rPr>
              <w:t>SubscriptionDataSubscriptions</w:t>
            </w:r>
          </w:p>
          <w:p w14:paraId="02F28308" w14:textId="77777777" w:rsidR="00234841" w:rsidRPr="009C5B90" w:rsidRDefault="00234841" w:rsidP="00D17253">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C998A92" w14:textId="77777777" w:rsidR="00234841" w:rsidRPr="009C5B90" w:rsidRDefault="00234841" w:rsidP="00D17253">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1965D384" w14:textId="77777777" w:rsidR="00234841" w:rsidRPr="009C5B90" w:rsidRDefault="00234841" w:rsidP="00D17253">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72703C93"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6D0DA7F" w14:textId="77777777" w:rsidR="00234841" w:rsidRPr="009C5B90" w:rsidRDefault="00234841" w:rsidP="00D17253">
            <w:pPr>
              <w:pStyle w:val="TAL"/>
              <w:rPr>
                <w:lang w:val="en-US"/>
              </w:rPr>
            </w:pPr>
            <w:r w:rsidRPr="009C5B90">
              <w:rPr>
                <w:lang w:val="en-US"/>
              </w:rPr>
              <w:t>Retrieve existing subscriptions</w:t>
            </w:r>
          </w:p>
        </w:tc>
      </w:tr>
      <w:tr w:rsidR="00234841" w:rsidRPr="009C5B90" w14:paraId="7F954332"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A0E63" w14:textId="77777777" w:rsidR="00234841" w:rsidRPr="009C5B90" w:rsidRDefault="00234841" w:rsidP="00D17253">
            <w:pPr>
              <w:spacing w:after="0"/>
              <w:rPr>
                <w:rFonts w:ascii="Arial" w:hAnsi="Arial"/>
                <w:sz w:val="18"/>
                <w:lang w:val="en-US"/>
              </w:rPr>
            </w:pPr>
            <w:bookmarkStart w:id="15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6B22B"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3EE236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1D09243"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4987F380" w14:textId="77777777" w:rsidR="00234841" w:rsidRPr="009C5B90" w:rsidRDefault="00234841" w:rsidP="00D17253">
            <w:pPr>
              <w:pStyle w:val="TAL"/>
              <w:rPr>
                <w:lang w:val="en-US"/>
              </w:rPr>
            </w:pPr>
            <w:r w:rsidRPr="009C5B90">
              <w:rPr>
                <w:lang w:val="en-US"/>
              </w:rPr>
              <w:t>Create a subscription, i.e. subscribe a node to receive notification for change of data</w:t>
            </w:r>
          </w:p>
        </w:tc>
      </w:tr>
      <w:tr w:rsidR="00234841" w:rsidRPr="009C5B90" w14:paraId="1AEFDEB9"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FE33B" w14:textId="77777777" w:rsidR="00234841" w:rsidRPr="009C5B90" w:rsidRDefault="00234841" w:rsidP="00D17253">
            <w:pPr>
              <w:spacing w:after="0"/>
              <w:rPr>
                <w:rFonts w:ascii="Arial" w:hAnsi="Arial"/>
                <w:sz w:val="18"/>
                <w:lang w:val="en-US"/>
              </w:rPr>
            </w:pPr>
            <w:bookmarkStart w:id="158" w:name="_MCCTEMPBM_CRPT22160065___7" w:colFirst="0" w:colLast="0"/>
            <w:bookmarkEnd w:id="15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10E5"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5C7DFF7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8BDCBF2"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445F5B4" w14:textId="77777777" w:rsidR="00234841" w:rsidRPr="009C5B90" w:rsidRDefault="00234841" w:rsidP="00D17253">
            <w:pPr>
              <w:pStyle w:val="TAL"/>
              <w:rPr>
                <w:lang w:val="en-US"/>
              </w:rPr>
            </w:pPr>
            <w:r w:rsidRPr="009C5B90">
              <w:rPr>
                <w:lang w:val="en-US"/>
              </w:rPr>
              <w:t>Deletes multiple subscriptions for a given UE.</w:t>
            </w:r>
          </w:p>
        </w:tc>
      </w:tr>
      <w:bookmarkEnd w:id="158"/>
      <w:tr w:rsidR="00234841" w:rsidRPr="009C5B90" w14:paraId="35CE33DA"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7F401AFF" w14:textId="77777777" w:rsidR="00234841" w:rsidRDefault="00234841" w:rsidP="00D17253">
            <w:pPr>
              <w:pStyle w:val="TAL"/>
              <w:rPr>
                <w:lang w:val="en-US"/>
              </w:rPr>
            </w:pPr>
            <w:r w:rsidRPr="009C5B90">
              <w:rPr>
                <w:lang w:val="en-US"/>
              </w:rPr>
              <w:lastRenderedPageBreak/>
              <w:t>IndividualSubscriptionDataSubscription</w:t>
            </w:r>
          </w:p>
          <w:p w14:paraId="5958A6E4" w14:textId="77777777" w:rsidR="00234841" w:rsidRPr="009C5B90" w:rsidRDefault="00234841" w:rsidP="00D17253">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9075537" w14:textId="77777777" w:rsidR="00234841" w:rsidRPr="009C5B90" w:rsidRDefault="00234841" w:rsidP="00D17253">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695CF765"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2E8BC46B"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FB17D6" w14:textId="77777777" w:rsidR="00234841" w:rsidRPr="009C5B90" w:rsidRDefault="00234841" w:rsidP="00D17253">
            <w:pPr>
              <w:pStyle w:val="TAL"/>
              <w:rPr>
                <w:lang w:val="en-US"/>
              </w:rPr>
            </w:pPr>
            <w:r w:rsidRPr="009C5B90">
              <w:rPr>
                <w:lang w:val="en-US"/>
              </w:rPr>
              <w:t>Delete the subscription identified by {subsId}, i.e. unsubscribe a node to receive notification for change of data</w:t>
            </w:r>
          </w:p>
        </w:tc>
      </w:tr>
      <w:tr w:rsidR="00234841" w:rsidRPr="009C5B90" w14:paraId="3B79360E" w14:textId="77777777" w:rsidTr="00D17253">
        <w:trPr>
          <w:jc w:val="center"/>
        </w:trPr>
        <w:tc>
          <w:tcPr>
            <w:tcW w:w="0" w:type="auto"/>
            <w:vMerge/>
            <w:tcBorders>
              <w:left w:val="single" w:sz="4" w:space="0" w:color="auto"/>
              <w:right w:val="single" w:sz="4" w:space="0" w:color="auto"/>
            </w:tcBorders>
            <w:vAlign w:val="center"/>
            <w:hideMark/>
          </w:tcPr>
          <w:p w14:paraId="42A7F422" w14:textId="77777777" w:rsidR="00234841" w:rsidRPr="009C5B90" w:rsidRDefault="00234841" w:rsidP="00D17253">
            <w:pPr>
              <w:spacing w:after="0"/>
              <w:rPr>
                <w:rFonts w:ascii="Arial" w:hAnsi="Arial"/>
                <w:sz w:val="18"/>
                <w:lang w:val="en-US" w:eastAsia="zh-CN"/>
              </w:rPr>
            </w:pPr>
            <w:bookmarkStart w:id="159" w:name="_MCCTEMPBM_CRPT22160066___7" w:colFirst="0" w:colLast="0"/>
          </w:p>
        </w:tc>
        <w:tc>
          <w:tcPr>
            <w:tcW w:w="0" w:type="auto"/>
            <w:vMerge/>
            <w:tcBorders>
              <w:left w:val="single" w:sz="4" w:space="0" w:color="auto"/>
              <w:right w:val="single" w:sz="4" w:space="0" w:color="auto"/>
            </w:tcBorders>
            <w:vAlign w:val="center"/>
            <w:hideMark/>
          </w:tcPr>
          <w:p w14:paraId="404D9032"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7AA1B1D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82F8F18"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3916269" w14:textId="77777777" w:rsidR="00234841" w:rsidRPr="009C5B90" w:rsidRDefault="00234841" w:rsidP="00D17253">
            <w:pPr>
              <w:pStyle w:val="TAL"/>
              <w:rPr>
                <w:lang w:val="en-US"/>
              </w:rPr>
            </w:pPr>
            <w:r w:rsidRPr="00533C32">
              <w:rPr>
                <w:rFonts w:eastAsia="SimSun"/>
                <w:lang w:val="en-US"/>
              </w:rPr>
              <w:t>Update an individual Subscription to notification</w:t>
            </w:r>
          </w:p>
        </w:tc>
      </w:tr>
      <w:tr w:rsidR="00234841" w:rsidRPr="009C5B90" w14:paraId="2122445E"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341B7DBF" w14:textId="77777777" w:rsidR="00234841" w:rsidRPr="009C5B90" w:rsidRDefault="00234841" w:rsidP="00D17253">
            <w:pPr>
              <w:spacing w:after="0"/>
              <w:rPr>
                <w:rFonts w:ascii="Arial" w:hAnsi="Arial"/>
                <w:sz w:val="18"/>
                <w:lang w:val="en-US" w:eastAsia="zh-CN"/>
              </w:rPr>
            </w:pPr>
            <w:bookmarkStart w:id="160" w:name="_MCCTEMPBM_CRPT22160067___7" w:colFirst="0" w:colLast="0"/>
            <w:bookmarkEnd w:id="159"/>
          </w:p>
        </w:tc>
        <w:tc>
          <w:tcPr>
            <w:tcW w:w="0" w:type="auto"/>
            <w:vMerge/>
            <w:tcBorders>
              <w:left w:val="single" w:sz="4" w:space="0" w:color="auto"/>
              <w:bottom w:val="single" w:sz="4" w:space="0" w:color="auto"/>
              <w:right w:val="single" w:sz="4" w:space="0" w:color="auto"/>
            </w:tcBorders>
            <w:vAlign w:val="center"/>
            <w:hideMark/>
          </w:tcPr>
          <w:p w14:paraId="1DB3C6E1"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4E16BF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6F70453"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D6D9CB9" w14:textId="77777777" w:rsidR="00234841" w:rsidRPr="00533C32" w:rsidRDefault="00234841" w:rsidP="00D17253">
            <w:pPr>
              <w:pStyle w:val="TAL"/>
              <w:rPr>
                <w:rFonts w:eastAsia="SimSun"/>
                <w:lang w:val="en-US"/>
              </w:rPr>
            </w:pPr>
            <w:r>
              <w:rPr>
                <w:rFonts w:eastAsia="SimSun"/>
                <w:lang w:val="en-US"/>
              </w:rPr>
              <w:t>Retrieve an individual Subscription to notification</w:t>
            </w:r>
          </w:p>
        </w:tc>
      </w:tr>
      <w:bookmarkEnd w:id="160"/>
      <w:tr w:rsidR="00234841" w:rsidRPr="009C5B90" w14:paraId="6002D371"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AA59800" w14:textId="77777777" w:rsidR="00234841" w:rsidRDefault="00234841" w:rsidP="00D17253">
            <w:pPr>
              <w:pStyle w:val="TAL"/>
              <w:rPr>
                <w:lang w:val="en-US"/>
              </w:rPr>
            </w:pPr>
            <w:r w:rsidRPr="009C5B90">
              <w:rPr>
                <w:lang w:val="en-US"/>
              </w:rPr>
              <w:t>EeGroupSubscriptions</w:t>
            </w:r>
          </w:p>
          <w:p w14:paraId="7DC50745" w14:textId="77777777" w:rsidR="00234841" w:rsidRPr="009C5B90" w:rsidRDefault="00234841" w:rsidP="00D17253">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AB4E904"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595BF72C"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8264015"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E752B17" w14:textId="77777777" w:rsidR="00234841" w:rsidRPr="009C5B90" w:rsidRDefault="00234841" w:rsidP="00D17253">
            <w:pPr>
              <w:pStyle w:val="TAL"/>
              <w:rPr>
                <w:lang w:val="en-US"/>
              </w:rPr>
            </w:pPr>
            <w:r w:rsidRPr="009C5B90">
              <w:rPr>
                <w:lang w:val="en-US"/>
              </w:rPr>
              <w:t>Retrieve EE subscriptions for groups of UEs</w:t>
            </w:r>
          </w:p>
        </w:tc>
      </w:tr>
      <w:tr w:rsidR="00234841" w:rsidRPr="009C5B90" w14:paraId="0B7CAF2B"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677D5" w14:textId="77777777" w:rsidR="00234841" w:rsidRPr="009C5B90" w:rsidRDefault="00234841" w:rsidP="00D17253">
            <w:pPr>
              <w:spacing w:after="0"/>
              <w:rPr>
                <w:rFonts w:ascii="Arial" w:hAnsi="Arial"/>
                <w:sz w:val="18"/>
                <w:lang w:val="en-US"/>
              </w:rPr>
            </w:pPr>
            <w:bookmarkStart w:id="16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01CB"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AB1934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96CC08C"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4C2390F4" w14:textId="77777777" w:rsidR="00234841" w:rsidRPr="009C5B90" w:rsidRDefault="00234841" w:rsidP="00D17253">
            <w:pPr>
              <w:pStyle w:val="TAL"/>
              <w:rPr>
                <w:lang w:val="en-US"/>
              </w:rPr>
            </w:pPr>
            <w:r w:rsidRPr="009C5B90">
              <w:rPr>
                <w:lang w:val="en-US"/>
              </w:rPr>
              <w:t>Create an EE subscription for groups of UEs</w:t>
            </w:r>
          </w:p>
        </w:tc>
      </w:tr>
      <w:bookmarkEnd w:id="161"/>
      <w:tr w:rsidR="00234841" w:rsidRPr="009C5B90" w14:paraId="7644BF4F"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4958C5E2" w14:textId="77777777" w:rsidR="00234841" w:rsidRDefault="00234841" w:rsidP="00D17253">
            <w:pPr>
              <w:pStyle w:val="TAL"/>
              <w:rPr>
                <w:lang w:val="en-US"/>
              </w:rPr>
            </w:pPr>
            <w:r w:rsidRPr="009C5B90">
              <w:rPr>
                <w:lang w:val="en-US"/>
              </w:rPr>
              <w:t>IndividualEeGroupSubscription</w:t>
            </w:r>
          </w:p>
          <w:p w14:paraId="6DAC50F5"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6AAA963"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5C310179"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F1255DF"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D7540D3" w14:textId="77777777" w:rsidR="00234841" w:rsidRPr="009C5B90" w:rsidRDefault="00234841" w:rsidP="00D17253">
            <w:pPr>
              <w:pStyle w:val="TAL"/>
              <w:rPr>
                <w:lang w:val="en-US"/>
              </w:rPr>
            </w:pPr>
            <w:r w:rsidRPr="009C5B90">
              <w:rPr>
                <w:lang w:val="en-US" w:eastAsia="zh-CN"/>
              </w:rPr>
              <w:t>U</w:t>
            </w:r>
            <w:r w:rsidRPr="009C5B90">
              <w:rPr>
                <w:lang w:val="en-US"/>
              </w:rPr>
              <w:t>pdate an individual EE subscription for a group of UEs</w:t>
            </w:r>
          </w:p>
        </w:tc>
      </w:tr>
      <w:tr w:rsidR="00234841" w:rsidRPr="009C5B90" w14:paraId="16E971D9" w14:textId="77777777" w:rsidTr="00D17253">
        <w:trPr>
          <w:jc w:val="center"/>
        </w:trPr>
        <w:tc>
          <w:tcPr>
            <w:tcW w:w="0" w:type="auto"/>
            <w:vMerge/>
            <w:tcBorders>
              <w:left w:val="single" w:sz="4" w:space="0" w:color="auto"/>
              <w:right w:val="single" w:sz="4" w:space="0" w:color="auto"/>
            </w:tcBorders>
            <w:vAlign w:val="center"/>
            <w:hideMark/>
          </w:tcPr>
          <w:p w14:paraId="466C1FAD" w14:textId="77777777" w:rsidR="00234841" w:rsidRPr="009C5B90" w:rsidRDefault="00234841" w:rsidP="00D17253">
            <w:pPr>
              <w:spacing w:after="0"/>
              <w:rPr>
                <w:rFonts w:ascii="Arial" w:hAnsi="Arial"/>
                <w:sz w:val="18"/>
                <w:lang w:val="en-US"/>
              </w:rPr>
            </w:pPr>
            <w:bookmarkStart w:id="162" w:name="_MCCTEMPBM_CRPT22160069___7" w:colFirst="0" w:colLast="0"/>
          </w:p>
        </w:tc>
        <w:tc>
          <w:tcPr>
            <w:tcW w:w="0" w:type="auto"/>
            <w:vMerge/>
            <w:tcBorders>
              <w:left w:val="single" w:sz="4" w:space="0" w:color="auto"/>
              <w:right w:val="single" w:sz="4" w:space="0" w:color="auto"/>
            </w:tcBorders>
            <w:vAlign w:val="center"/>
            <w:hideMark/>
          </w:tcPr>
          <w:p w14:paraId="3D0811E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79A4A86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DC9809"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5C1626A" w14:textId="77777777" w:rsidR="00234841" w:rsidRPr="009C5B90" w:rsidRDefault="00234841" w:rsidP="00D17253">
            <w:pPr>
              <w:pStyle w:val="TAL"/>
              <w:rPr>
                <w:lang w:val="en-US"/>
              </w:rPr>
            </w:pPr>
            <w:r w:rsidRPr="009C5B90">
              <w:rPr>
                <w:lang w:val="en-US"/>
              </w:rPr>
              <w:t>Delete an individual EE subscription for a group of UEs</w:t>
            </w:r>
          </w:p>
        </w:tc>
      </w:tr>
      <w:tr w:rsidR="00234841" w:rsidRPr="009C5B90" w14:paraId="4A8DDC70" w14:textId="77777777" w:rsidTr="00D17253">
        <w:trPr>
          <w:jc w:val="center"/>
        </w:trPr>
        <w:tc>
          <w:tcPr>
            <w:tcW w:w="0" w:type="auto"/>
            <w:vMerge/>
            <w:tcBorders>
              <w:left w:val="single" w:sz="4" w:space="0" w:color="auto"/>
              <w:right w:val="single" w:sz="4" w:space="0" w:color="auto"/>
            </w:tcBorders>
            <w:vAlign w:val="center"/>
            <w:hideMark/>
          </w:tcPr>
          <w:p w14:paraId="14C156B2" w14:textId="77777777" w:rsidR="00234841" w:rsidRPr="009C5B90" w:rsidRDefault="00234841" w:rsidP="00D17253">
            <w:pPr>
              <w:spacing w:after="0"/>
              <w:rPr>
                <w:rFonts w:ascii="Arial" w:hAnsi="Arial"/>
                <w:sz w:val="18"/>
                <w:lang w:val="en-US"/>
              </w:rPr>
            </w:pPr>
            <w:bookmarkStart w:id="163" w:name="_MCCTEMPBM_CRPT22160070___7" w:colFirst="0" w:colLast="0"/>
            <w:bookmarkEnd w:id="162"/>
          </w:p>
        </w:tc>
        <w:tc>
          <w:tcPr>
            <w:tcW w:w="0" w:type="auto"/>
            <w:vMerge/>
            <w:tcBorders>
              <w:left w:val="single" w:sz="4" w:space="0" w:color="auto"/>
              <w:right w:val="single" w:sz="4" w:space="0" w:color="auto"/>
            </w:tcBorders>
            <w:vAlign w:val="center"/>
            <w:hideMark/>
          </w:tcPr>
          <w:p w14:paraId="58279B5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0280418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5EFD30"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023DACE" w14:textId="77777777" w:rsidR="00234841" w:rsidRPr="009C5B90" w:rsidRDefault="00234841" w:rsidP="00D17253">
            <w:pPr>
              <w:pStyle w:val="TAL"/>
              <w:rPr>
                <w:lang w:val="en-US"/>
              </w:rPr>
            </w:pPr>
            <w:r w:rsidRPr="00533C32">
              <w:rPr>
                <w:rFonts w:eastAsia="SimSun"/>
                <w:lang w:val="en-US"/>
              </w:rPr>
              <w:t>Update an individual EE subscription for a group of UEs</w:t>
            </w:r>
          </w:p>
        </w:tc>
      </w:tr>
      <w:bookmarkEnd w:id="163"/>
      <w:tr w:rsidR="00234841" w:rsidRPr="009C5B90" w14:paraId="30D5E5CB"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3F4E9917" w14:textId="77777777" w:rsidR="00234841" w:rsidRPr="009C5B90" w:rsidRDefault="00234841" w:rsidP="00D17253">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553F07B"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403D727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05CA8D5"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DC59AF1" w14:textId="77777777" w:rsidR="00234841" w:rsidRPr="00533C32" w:rsidRDefault="00234841" w:rsidP="00D17253">
            <w:pPr>
              <w:pStyle w:val="TAL"/>
              <w:rPr>
                <w:rFonts w:eastAsia="SimSun"/>
                <w:lang w:val="en-US"/>
              </w:rPr>
            </w:pPr>
            <w:r w:rsidRPr="009C5B90">
              <w:rPr>
                <w:lang w:val="en-US"/>
              </w:rPr>
              <w:t>Retrieve an individual EE subscription for a group of UEs</w:t>
            </w:r>
          </w:p>
        </w:tc>
      </w:tr>
      <w:tr w:rsidR="00234841" w:rsidRPr="009C5B90" w14:paraId="0191C24E" w14:textId="77777777" w:rsidTr="00D17253">
        <w:trPr>
          <w:jc w:val="center"/>
        </w:trPr>
        <w:tc>
          <w:tcPr>
            <w:tcW w:w="0" w:type="auto"/>
            <w:vMerge w:val="restart"/>
            <w:tcBorders>
              <w:left w:val="single" w:sz="4" w:space="0" w:color="auto"/>
              <w:right w:val="single" w:sz="4" w:space="0" w:color="auto"/>
            </w:tcBorders>
          </w:tcPr>
          <w:p w14:paraId="18DD7936" w14:textId="77777777" w:rsidR="00234841" w:rsidRDefault="00234841" w:rsidP="00D17253">
            <w:pPr>
              <w:pStyle w:val="TAL"/>
              <w:rPr>
                <w:lang w:val="en-US"/>
              </w:rPr>
            </w:pPr>
            <w:bookmarkStart w:id="164" w:name="_MCCTEMPBM_CRPT22160071___7" w:colFirst="0" w:colLast="0"/>
            <w:r w:rsidRPr="009C5B90">
              <w:rPr>
                <w:lang w:val="en-US"/>
              </w:rPr>
              <w:lastRenderedPageBreak/>
              <w:t>AmfGroupSubscriptionInfo</w:t>
            </w:r>
          </w:p>
          <w:p w14:paraId="037FC5A4" w14:textId="77777777" w:rsidR="00234841" w:rsidRPr="009C5B90" w:rsidRDefault="00234841" w:rsidP="00D17253">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57CDE0D2"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1036B3A1"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D95EB13"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B680B9A" w14:textId="77777777" w:rsidR="00234841" w:rsidRPr="009C5B90" w:rsidRDefault="00234841" w:rsidP="00D17253">
            <w:pPr>
              <w:pStyle w:val="TAL"/>
              <w:rPr>
                <w:lang w:val="en-US"/>
              </w:rPr>
            </w:pPr>
            <w:r w:rsidRPr="009C5B90">
              <w:rPr>
                <w:lang w:val="en-US"/>
              </w:rPr>
              <w:t>Store information related to the Amf-EE-Subscription response for a group of UEs</w:t>
            </w:r>
          </w:p>
        </w:tc>
      </w:tr>
      <w:tr w:rsidR="00234841" w:rsidRPr="009C5B90" w14:paraId="7189CF51" w14:textId="77777777" w:rsidTr="00D17253">
        <w:trPr>
          <w:jc w:val="center"/>
        </w:trPr>
        <w:tc>
          <w:tcPr>
            <w:tcW w:w="0" w:type="auto"/>
            <w:vMerge/>
            <w:tcBorders>
              <w:left w:val="single" w:sz="4" w:space="0" w:color="auto"/>
              <w:right w:val="single" w:sz="4" w:space="0" w:color="auto"/>
            </w:tcBorders>
            <w:vAlign w:val="center"/>
          </w:tcPr>
          <w:p w14:paraId="4FD7D605"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263A53B0"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26A94C0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D647CA"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28CE069" w14:textId="77777777" w:rsidR="00234841" w:rsidRPr="009C5B90" w:rsidRDefault="00234841" w:rsidP="00D17253">
            <w:pPr>
              <w:pStyle w:val="TAL"/>
              <w:rPr>
                <w:lang w:val="en-US"/>
              </w:rPr>
            </w:pPr>
            <w:r w:rsidRPr="009C5B90">
              <w:rPr>
                <w:lang w:val="en-US"/>
              </w:rPr>
              <w:t>Delete the Amf-EE-subscriptions for a group of UEs</w:t>
            </w:r>
          </w:p>
        </w:tc>
      </w:tr>
      <w:tr w:rsidR="00234841" w:rsidRPr="009C5B90" w14:paraId="5D37141B" w14:textId="77777777" w:rsidTr="00D17253">
        <w:trPr>
          <w:jc w:val="center"/>
        </w:trPr>
        <w:tc>
          <w:tcPr>
            <w:tcW w:w="0" w:type="auto"/>
            <w:vMerge/>
            <w:tcBorders>
              <w:left w:val="single" w:sz="4" w:space="0" w:color="auto"/>
              <w:right w:val="single" w:sz="4" w:space="0" w:color="auto"/>
            </w:tcBorders>
            <w:vAlign w:val="center"/>
          </w:tcPr>
          <w:p w14:paraId="4EE358F4"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02D8633C"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2639910"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F3D15C"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B3790A" w14:textId="77777777" w:rsidR="00234841" w:rsidRPr="009C5B90" w:rsidRDefault="00234841" w:rsidP="00D17253">
            <w:pPr>
              <w:pStyle w:val="TAL"/>
              <w:rPr>
                <w:lang w:val="en-US"/>
              </w:rPr>
            </w:pPr>
            <w:r w:rsidRPr="009C5B90">
              <w:rPr>
                <w:lang w:val="en-US"/>
              </w:rPr>
              <w:t>Retrieve AMF-subscriptions for a group of UEs</w:t>
            </w:r>
          </w:p>
        </w:tc>
      </w:tr>
      <w:tr w:rsidR="00234841" w:rsidRPr="009C5B90" w14:paraId="4B91F974"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250B2560" w14:textId="77777777" w:rsidR="00234841" w:rsidRPr="009C5B90" w:rsidRDefault="00234841" w:rsidP="00D17253">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7A59058" w14:textId="77777777" w:rsidR="00234841" w:rsidRPr="009C5B90" w:rsidRDefault="00234841" w:rsidP="00D17253">
            <w:pPr>
              <w:pStyle w:val="TAL"/>
              <w:rPr>
                <w:lang w:val="en-US"/>
              </w:rPr>
            </w:pPr>
          </w:p>
        </w:tc>
        <w:tc>
          <w:tcPr>
            <w:tcW w:w="469" w:type="pct"/>
            <w:vMerge/>
            <w:tcBorders>
              <w:left w:val="single" w:sz="4" w:space="0" w:color="auto"/>
              <w:bottom w:val="single" w:sz="4" w:space="0" w:color="auto"/>
              <w:right w:val="single" w:sz="4" w:space="0" w:color="auto"/>
            </w:tcBorders>
          </w:tcPr>
          <w:p w14:paraId="659F49D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AE0E76B"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1AC8B1" w14:textId="77777777" w:rsidR="00234841" w:rsidRPr="009C5B90" w:rsidRDefault="00234841" w:rsidP="00D17253">
            <w:pPr>
              <w:pStyle w:val="TAL"/>
              <w:rPr>
                <w:lang w:val="en-US"/>
              </w:rPr>
            </w:pPr>
            <w:r w:rsidRPr="009C5B90">
              <w:rPr>
                <w:lang w:val="en-US"/>
              </w:rPr>
              <w:t>Update AMF-subscriptions for a group of UEs</w:t>
            </w:r>
          </w:p>
        </w:tc>
      </w:tr>
      <w:tr w:rsidR="00234841" w:rsidRPr="009C5B90" w14:paraId="7B734F2B" w14:textId="77777777" w:rsidTr="00D17253">
        <w:trPr>
          <w:jc w:val="center"/>
        </w:trPr>
        <w:tc>
          <w:tcPr>
            <w:tcW w:w="0" w:type="auto"/>
            <w:vMerge w:val="restart"/>
            <w:tcBorders>
              <w:left w:val="single" w:sz="4" w:space="0" w:color="auto"/>
              <w:right w:val="single" w:sz="4" w:space="0" w:color="auto"/>
            </w:tcBorders>
          </w:tcPr>
          <w:p w14:paraId="3A1BB819" w14:textId="77777777" w:rsidR="00234841" w:rsidRDefault="00234841" w:rsidP="00D17253">
            <w:pPr>
              <w:pStyle w:val="TAL"/>
              <w:rPr>
                <w:lang w:val="en-US"/>
              </w:rPr>
            </w:pPr>
            <w:r w:rsidRPr="009C5B90">
              <w:rPr>
                <w:lang w:val="en-US"/>
              </w:rPr>
              <w:t>SmfGroupSubscriptionInfo</w:t>
            </w:r>
          </w:p>
          <w:p w14:paraId="54727292" w14:textId="77777777" w:rsidR="00234841" w:rsidRPr="009C5B90" w:rsidRDefault="00234841" w:rsidP="00D17253">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5A21C90"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772E8BC3"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FB4B4AB"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283F5A3" w14:textId="77777777" w:rsidR="00234841" w:rsidRPr="009C5B90" w:rsidRDefault="00234841" w:rsidP="00D17253">
            <w:pPr>
              <w:pStyle w:val="TAL"/>
              <w:rPr>
                <w:lang w:val="en-US"/>
              </w:rPr>
            </w:pPr>
            <w:r w:rsidRPr="009C5B90">
              <w:rPr>
                <w:lang w:val="en-US"/>
              </w:rPr>
              <w:t>Store information related to the received Smf-EE-Subscription response for a group of UEs</w:t>
            </w:r>
          </w:p>
        </w:tc>
      </w:tr>
      <w:tr w:rsidR="00234841" w:rsidRPr="009C5B90" w14:paraId="2F3A97A8" w14:textId="77777777" w:rsidTr="00D17253">
        <w:trPr>
          <w:jc w:val="center"/>
        </w:trPr>
        <w:tc>
          <w:tcPr>
            <w:tcW w:w="0" w:type="auto"/>
            <w:vMerge/>
            <w:tcBorders>
              <w:left w:val="single" w:sz="4" w:space="0" w:color="auto"/>
              <w:right w:val="single" w:sz="4" w:space="0" w:color="auto"/>
            </w:tcBorders>
            <w:vAlign w:val="center"/>
          </w:tcPr>
          <w:p w14:paraId="11B1267A"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541DC18E"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1497370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261A14"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38C31648" w14:textId="77777777" w:rsidR="00234841" w:rsidRPr="009C5B90" w:rsidRDefault="00234841" w:rsidP="00D17253">
            <w:pPr>
              <w:pStyle w:val="TAL"/>
              <w:rPr>
                <w:lang w:val="en-US"/>
              </w:rPr>
            </w:pPr>
            <w:r w:rsidRPr="009C5B90">
              <w:rPr>
                <w:lang w:val="en-US"/>
              </w:rPr>
              <w:t>Delete the Smf-EE-subscriptions for a group of UEs</w:t>
            </w:r>
          </w:p>
        </w:tc>
      </w:tr>
      <w:tr w:rsidR="00234841" w:rsidRPr="009C5B90" w14:paraId="73C3C508" w14:textId="77777777" w:rsidTr="00D17253">
        <w:trPr>
          <w:jc w:val="center"/>
        </w:trPr>
        <w:tc>
          <w:tcPr>
            <w:tcW w:w="0" w:type="auto"/>
            <w:vMerge/>
            <w:tcBorders>
              <w:left w:val="single" w:sz="4" w:space="0" w:color="auto"/>
              <w:right w:val="single" w:sz="4" w:space="0" w:color="auto"/>
            </w:tcBorders>
            <w:vAlign w:val="center"/>
          </w:tcPr>
          <w:p w14:paraId="75D8D727"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1AC2EC2E"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2EB61A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0EEFD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7138AE1" w14:textId="77777777" w:rsidR="00234841" w:rsidRPr="009C5B90" w:rsidRDefault="00234841" w:rsidP="00D17253">
            <w:pPr>
              <w:pStyle w:val="TAL"/>
              <w:rPr>
                <w:lang w:val="en-US"/>
              </w:rPr>
            </w:pPr>
            <w:r w:rsidRPr="009C5B90">
              <w:rPr>
                <w:lang w:val="en-US"/>
              </w:rPr>
              <w:t>Retrieve SMF-subscriptions for a group of UEs</w:t>
            </w:r>
          </w:p>
        </w:tc>
      </w:tr>
      <w:tr w:rsidR="00234841" w:rsidRPr="009C5B90" w14:paraId="20CF40C9"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386AC84E" w14:textId="77777777" w:rsidR="00234841" w:rsidRPr="009C5B90" w:rsidRDefault="00234841" w:rsidP="00D17253">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39330AC" w14:textId="77777777" w:rsidR="00234841" w:rsidRPr="009C5B90" w:rsidRDefault="00234841" w:rsidP="00D17253">
            <w:pPr>
              <w:pStyle w:val="TAL"/>
              <w:rPr>
                <w:lang w:val="en-US"/>
              </w:rPr>
            </w:pPr>
          </w:p>
        </w:tc>
        <w:tc>
          <w:tcPr>
            <w:tcW w:w="469" w:type="pct"/>
            <w:vMerge/>
            <w:tcBorders>
              <w:left w:val="single" w:sz="4" w:space="0" w:color="auto"/>
              <w:bottom w:val="single" w:sz="4" w:space="0" w:color="auto"/>
              <w:right w:val="single" w:sz="4" w:space="0" w:color="auto"/>
            </w:tcBorders>
          </w:tcPr>
          <w:p w14:paraId="70BF3C9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384E58A"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C66DA3D" w14:textId="77777777" w:rsidR="00234841" w:rsidRPr="009C5B90" w:rsidRDefault="00234841" w:rsidP="00D17253">
            <w:pPr>
              <w:pStyle w:val="TAL"/>
              <w:rPr>
                <w:lang w:val="en-US"/>
              </w:rPr>
            </w:pPr>
            <w:r w:rsidRPr="009C5B90">
              <w:rPr>
                <w:lang w:val="en-US"/>
              </w:rPr>
              <w:t>Update SMF-subscriptions for a group of UEs</w:t>
            </w:r>
          </w:p>
        </w:tc>
      </w:tr>
      <w:tr w:rsidR="00234841" w:rsidRPr="009C5B90" w14:paraId="28766C2F" w14:textId="77777777" w:rsidTr="00D17253">
        <w:trPr>
          <w:jc w:val="center"/>
        </w:trPr>
        <w:tc>
          <w:tcPr>
            <w:tcW w:w="0" w:type="auto"/>
            <w:vMerge w:val="restart"/>
            <w:tcBorders>
              <w:left w:val="single" w:sz="4" w:space="0" w:color="auto"/>
              <w:right w:val="single" w:sz="4" w:space="0" w:color="auto"/>
            </w:tcBorders>
          </w:tcPr>
          <w:p w14:paraId="49F524B4" w14:textId="77777777" w:rsidR="00234841" w:rsidRDefault="00234841" w:rsidP="00D17253">
            <w:pPr>
              <w:pStyle w:val="TAL"/>
              <w:rPr>
                <w:lang w:val="en-US"/>
              </w:rPr>
            </w:pPr>
            <w:r w:rsidRPr="009C5B90">
              <w:rPr>
                <w:lang w:val="en-US"/>
              </w:rPr>
              <w:t>HssGroupSubscriptionInfo</w:t>
            </w:r>
          </w:p>
          <w:p w14:paraId="5C8DE462" w14:textId="77777777" w:rsidR="00234841" w:rsidRPr="009C5B90" w:rsidRDefault="00234841" w:rsidP="00D17253">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A7F5905"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86F15B"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5DE5F00C"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936DAD8" w14:textId="77777777" w:rsidR="00234841" w:rsidRPr="009C5B90" w:rsidRDefault="00234841" w:rsidP="00D17253">
            <w:pPr>
              <w:pStyle w:val="TAL"/>
              <w:rPr>
                <w:lang w:val="en-US"/>
              </w:rPr>
            </w:pPr>
            <w:r w:rsidRPr="009C5B90">
              <w:rPr>
                <w:lang w:val="en-US"/>
              </w:rPr>
              <w:t>Store information related to the Hss-EE-Subscriptions for a group of UEs</w:t>
            </w:r>
          </w:p>
        </w:tc>
      </w:tr>
      <w:tr w:rsidR="00234841" w:rsidRPr="009C5B90" w14:paraId="09D55DD3" w14:textId="77777777" w:rsidTr="00D17253">
        <w:trPr>
          <w:jc w:val="center"/>
        </w:trPr>
        <w:tc>
          <w:tcPr>
            <w:tcW w:w="0" w:type="auto"/>
            <w:vMerge/>
            <w:tcBorders>
              <w:left w:val="single" w:sz="4" w:space="0" w:color="auto"/>
              <w:right w:val="single" w:sz="4" w:space="0" w:color="auto"/>
            </w:tcBorders>
            <w:vAlign w:val="center"/>
          </w:tcPr>
          <w:p w14:paraId="62210723"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281BAF2B"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91BDC3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CDBEA6B"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BBCECCE" w14:textId="77777777" w:rsidR="00234841" w:rsidRPr="009C5B90" w:rsidRDefault="00234841" w:rsidP="00D17253">
            <w:pPr>
              <w:pStyle w:val="TAL"/>
              <w:rPr>
                <w:lang w:val="en-US"/>
              </w:rPr>
            </w:pPr>
            <w:r w:rsidRPr="009C5B90">
              <w:rPr>
                <w:lang w:val="en-US"/>
              </w:rPr>
              <w:t>Delete the Hss-EE-subscriptions for a group of UEs</w:t>
            </w:r>
          </w:p>
        </w:tc>
      </w:tr>
      <w:tr w:rsidR="00234841" w:rsidRPr="009C5B90" w14:paraId="66A00E07" w14:textId="77777777" w:rsidTr="00D17253">
        <w:trPr>
          <w:jc w:val="center"/>
        </w:trPr>
        <w:tc>
          <w:tcPr>
            <w:tcW w:w="0" w:type="auto"/>
            <w:vMerge/>
            <w:tcBorders>
              <w:left w:val="single" w:sz="4" w:space="0" w:color="auto"/>
              <w:right w:val="single" w:sz="4" w:space="0" w:color="auto"/>
            </w:tcBorders>
            <w:vAlign w:val="center"/>
          </w:tcPr>
          <w:p w14:paraId="597D29F6"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31BFB90E"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232B1D2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809936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684EB4" w14:textId="77777777" w:rsidR="00234841" w:rsidRPr="009C5B90" w:rsidRDefault="00234841" w:rsidP="00D17253">
            <w:pPr>
              <w:pStyle w:val="TAL"/>
              <w:rPr>
                <w:lang w:val="en-US"/>
              </w:rPr>
            </w:pPr>
            <w:r w:rsidRPr="009C5B90">
              <w:rPr>
                <w:lang w:val="en-US"/>
              </w:rPr>
              <w:t>Retrieve Hss-EE-subscriptions for a group of UEs</w:t>
            </w:r>
          </w:p>
        </w:tc>
      </w:tr>
      <w:tr w:rsidR="00234841" w:rsidRPr="009C5B90" w14:paraId="3C3186F1"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25471D0D" w14:textId="77777777" w:rsidR="00234841" w:rsidRPr="009C5B90" w:rsidRDefault="00234841" w:rsidP="00D17253">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43254E3" w14:textId="77777777" w:rsidR="00234841" w:rsidRPr="009C5B90" w:rsidRDefault="00234841" w:rsidP="00D17253">
            <w:pPr>
              <w:pStyle w:val="TAL"/>
              <w:rPr>
                <w:lang w:val="en-US"/>
              </w:rPr>
            </w:pPr>
          </w:p>
        </w:tc>
        <w:tc>
          <w:tcPr>
            <w:tcW w:w="469" w:type="pct"/>
            <w:vMerge/>
            <w:tcBorders>
              <w:left w:val="single" w:sz="4" w:space="0" w:color="auto"/>
              <w:bottom w:val="single" w:sz="4" w:space="0" w:color="auto"/>
              <w:right w:val="single" w:sz="4" w:space="0" w:color="auto"/>
            </w:tcBorders>
          </w:tcPr>
          <w:p w14:paraId="09EF6827"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7B51EC"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6029596" w14:textId="77777777" w:rsidR="00234841" w:rsidRPr="009C5B90" w:rsidRDefault="00234841" w:rsidP="00D17253">
            <w:pPr>
              <w:pStyle w:val="TAL"/>
              <w:rPr>
                <w:lang w:val="en-US"/>
              </w:rPr>
            </w:pPr>
            <w:r w:rsidRPr="009C5B90">
              <w:rPr>
                <w:lang w:val="en-US"/>
              </w:rPr>
              <w:t>Update Hss-EE-subscriptions for a group of UEs</w:t>
            </w:r>
          </w:p>
        </w:tc>
      </w:tr>
      <w:bookmarkEnd w:id="164"/>
      <w:tr w:rsidR="00234841" w:rsidRPr="009C5B90" w14:paraId="3C17C54F" w14:textId="77777777" w:rsidTr="00D17253">
        <w:trPr>
          <w:jc w:val="center"/>
        </w:trPr>
        <w:tc>
          <w:tcPr>
            <w:tcW w:w="0" w:type="auto"/>
            <w:tcBorders>
              <w:left w:val="single" w:sz="4" w:space="0" w:color="auto"/>
              <w:bottom w:val="single" w:sz="4" w:space="0" w:color="auto"/>
              <w:right w:val="single" w:sz="4" w:space="0" w:color="auto"/>
            </w:tcBorders>
          </w:tcPr>
          <w:p w14:paraId="53129129" w14:textId="77777777" w:rsidR="00234841" w:rsidRDefault="00234841" w:rsidP="00D17253">
            <w:pPr>
              <w:pStyle w:val="TAL"/>
              <w:rPr>
                <w:lang w:val="en-US"/>
              </w:rPr>
            </w:pPr>
            <w:r w:rsidRPr="009C5B90">
              <w:rPr>
                <w:lang w:val="en-US"/>
              </w:rPr>
              <w:t>EeGroupProfileData</w:t>
            </w:r>
          </w:p>
          <w:p w14:paraId="0A57A1EC" w14:textId="77777777" w:rsidR="00234841" w:rsidRPr="009C5B90" w:rsidRDefault="00234841" w:rsidP="00D17253">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5EEB8DE9" w14:textId="77777777" w:rsidR="00234841" w:rsidRPr="009C5B90" w:rsidRDefault="00234841" w:rsidP="00D17253">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0DAFFFCF"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F56BB6"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931F1D7" w14:textId="77777777" w:rsidR="00234841" w:rsidRPr="009C5B90" w:rsidRDefault="00234841" w:rsidP="00D17253">
            <w:pPr>
              <w:pStyle w:val="TAL"/>
              <w:rPr>
                <w:lang w:val="en-US"/>
              </w:rPr>
            </w:pPr>
            <w:r w:rsidRPr="009C5B90">
              <w:rPr>
                <w:lang w:val="en-US"/>
              </w:rPr>
              <w:t>Retrieve the subscribed EE profile data for a group of UEs.</w:t>
            </w:r>
          </w:p>
        </w:tc>
      </w:tr>
      <w:tr w:rsidR="00234841" w:rsidRPr="009C5B90" w14:paraId="72EA7520"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76F9395E" w14:textId="77777777" w:rsidR="00234841" w:rsidRDefault="00234841" w:rsidP="00D17253">
            <w:pPr>
              <w:pStyle w:val="TAL"/>
              <w:rPr>
                <w:lang w:val="en-US"/>
              </w:rPr>
            </w:pPr>
            <w:r w:rsidRPr="009C5B90">
              <w:rPr>
                <w:lang w:val="en-US"/>
              </w:rPr>
              <w:t>TraceData</w:t>
            </w:r>
          </w:p>
          <w:p w14:paraId="521ACAE7"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8E6CE37"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79820D10"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3C0D09"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3CCCD3D"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234841" w:rsidRPr="009C5B90" w14:paraId="15C90FFB"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279C2FE8" w14:textId="77777777" w:rsidR="00234841" w:rsidRDefault="00234841" w:rsidP="00D17253">
            <w:pPr>
              <w:pStyle w:val="TAL"/>
              <w:rPr>
                <w:lang w:val="en-US" w:eastAsia="zh-CN"/>
              </w:rPr>
            </w:pPr>
            <w:r w:rsidRPr="009C5B90">
              <w:rPr>
                <w:lang w:val="en-US" w:eastAsia="zh-CN"/>
              </w:rPr>
              <w:t>IdentityData</w:t>
            </w:r>
          </w:p>
          <w:p w14:paraId="2DE6A4AF"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4489968" w14:textId="77777777" w:rsidR="00234841" w:rsidRPr="009C5B90" w:rsidRDefault="00234841" w:rsidP="00D17253">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7031D75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31FE78C"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A02BAE7" w14:textId="77777777" w:rsidR="00234841" w:rsidRPr="009C5B90" w:rsidRDefault="00234841" w:rsidP="00D17253">
            <w:pPr>
              <w:pStyle w:val="TAL"/>
              <w:rPr>
                <w:lang w:val="en-US"/>
              </w:rPr>
            </w:pPr>
            <w:r w:rsidRPr="009C5B90">
              <w:rPr>
                <w:lang w:val="en-US"/>
              </w:rPr>
              <w:t>Retrieve identity data that corresponds to the provided ueId</w:t>
            </w:r>
          </w:p>
        </w:tc>
      </w:tr>
      <w:tr w:rsidR="00234841" w:rsidRPr="009C5B90" w14:paraId="35E6E903"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5D76BE6A" w14:textId="77777777" w:rsidR="00234841" w:rsidRPr="009C5B90" w:rsidRDefault="00234841" w:rsidP="00D17253">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F73C51F" w14:textId="77777777" w:rsidR="00234841" w:rsidRPr="009C5B90" w:rsidRDefault="00234841" w:rsidP="00D17253">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075DFD39"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BC827B5"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8A826D8" w14:textId="77777777" w:rsidR="00234841" w:rsidRPr="009C5B90" w:rsidRDefault="00234841" w:rsidP="00D17253">
            <w:pPr>
              <w:pStyle w:val="TAL"/>
              <w:rPr>
                <w:lang w:val="en-US"/>
              </w:rPr>
            </w:pPr>
            <w:r w:rsidRPr="009C5B90">
              <w:rPr>
                <w:lang w:val="en-US"/>
              </w:rPr>
              <w:t>Retrieve shared data</w:t>
            </w:r>
          </w:p>
        </w:tc>
      </w:tr>
      <w:tr w:rsidR="00234841" w:rsidRPr="009C5B90" w14:paraId="6974F9F9"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7685E8EF" w14:textId="77777777" w:rsidR="00234841" w:rsidRPr="009C5B90" w:rsidRDefault="00234841" w:rsidP="00D17253">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0A4618A8" w14:textId="77777777" w:rsidR="00234841" w:rsidRPr="009C5B90" w:rsidRDefault="00234841" w:rsidP="00D17253">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3E2C9403" w14:textId="77777777" w:rsidR="00234841" w:rsidRPr="009C5B90" w:rsidRDefault="00234841" w:rsidP="00D17253">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F370CA8" w14:textId="77777777" w:rsidR="00234841" w:rsidRPr="009C5B90" w:rsidRDefault="00234841" w:rsidP="00D17253">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0DED7382" w14:textId="77777777" w:rsidR="00234841" w:rsidRPr="009C5B90" w:rsidRDefault="00234841" w:rsidP="00D17253">
            <w:pPr>
              <w:pStyle w:val="TAL"/>
              <w:rPr>
                <w:lang w:val="en-US"/>
              </w:rPr>
            </w:pPr>
            <w:r w:rsidRPr="009C5B90">
              <w:rPr>
                <w:lang w:eastAsia="zh-CN"/>
              </w:rPr>
              <w:t xml:space="preserve">Retrieve the </w:t>
            </w:r>
            <w:r w:rsidRPr="009C5B90">
              <w:t>individual Shared Data</w:t>
            </w:r>
          </w:p>
        </w:tc>
      </w:tr>
      <w:tr w:rsidR="00234841" w:rsidRPr="009C5B90" w14:paraId="7CD861C9"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47A6A4B1" w14:textId="77777777" w:rsidR="00234841" w:rsidRDefault="00234841" w:rsidP="00D17253">
            <w:pPr>
              <w:pStyle w:val="TAL"/>
              <w:rPr>
                <w:lang w:val="en-US" w:eastAsia="zh-CN"/>
              </w:rPr>
            </w:pPr>
            <w:r w:rsidRPr="009C5B90">
              <w:rPr>
                <w:lang w:val="en-US" w:eastAsia="zh-CN"/>
              </w:rPr>
              <w:t>GroupIdentifiers</w:t>
            </w:r>
          </w:p>
          <w:p w14:paraId="5F08EEF8"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74C483AC" w14:textId="77777777" w:rsidR="00234841" w:rsidRPr="009C5B90" w:rsidRDefault="00234841" w:rsidP="00D17253">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31FC46AF"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6308250"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040FA0" w14:textId="77777777" w:rsidR="00234841" w:rsidRPr="009C5B90" w:rsidRDefault="00234841" w:rsidP="00D17253">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234841" w:rsidRPr="009C5B90" w14:paraId="1B7B0E34"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142C552E" w14:textId="77777777" w:rsidR="00234841" w:rsidRDefault="00234841" w:rsidP="00D17253">
            <w:pPr>
              <w:pStyle w:val="TAL"/>
              <w:rPr>
                <w:lang w:val="en-US" w:eastAsia="zh-CN"/>
              </w:rPr>
            </w:pPr>
            <w:r w:rsidRPr="009C5B90">
              <w:rPr>
                <w:lang w:val="en-US" w:eastAsia="zh-CN"/>
              </w:rPr>
              <w:t>5GvnGroups</w:t>
            </w:r>
          </w:p>
          <w:p w14:paraId="03CC949D" w14:textId="77777777" w:rsidR="00234841" w:rsidRPr="009C5B90" w:rsidRDefault="00234841" w:rsidP="00D17253">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5A6E08C6" w14:textId="77777777" w:rsidR="00234841" w:rsidRPr="009C5B90" w:rsidRDefault="00234841" w:rsidP="00D17253">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4A53878B"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183C3C1"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F977F0" w14:textId="77777777" w:rsidR="00234841" w:rsidRPr="009C5B90" w:rsidRDefault="00234841" w:rsidP="00D17253">
            <w:pPr>
              <w:pStyle w:val="TAL"/>
              <w:rPr>
                <w:lang w:val="en-US"/>
              </w:rPr>
            </w:pPr>
            <w:r w:rsidRPr="009C5B90">
              <w:rPr>
                <w:lang w:val="en-US"/>
              </w:rPr>
              <w:t>Retrieve 5G VN Groups</w:t>
            </w:r>
          </w:p>
        </w:tc>
      </w:tr>
      <w:tr w:rsidR="00234841" w:rsidRPr="009C5B90" w14:paraId="466BC162"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5ADCA1ED" w14:textId="77777777" w:rsidR="00234841" w:rsidRDefault="00234841" w:rsidP="00D17253">
            <w:pPr>
              <w:pStyle w:val="TAL"/>
              <w:rPr>
                <w:lang w:val="en-US" w:eastAsia="zh-CN"/>
              </w:rPr>
            </w:pPr>
            <w:r w:rsidRPr="009C5B90">
              <w:rPr>
                <w:lang w:val="en-US" w:eastAsia="zh-CN"/>
              </w:rPr>
              <w:t>Individual5GvnGroup</w:t>
            </w:r>
          </w:p>
          <w:p w14:paraId="5D3CF469" w14:textId="77777777" w:rsidR="00234841" w:rsidRPr="009C5B90" w:rsidRDefault="00234841" w:rsidP="00D17253">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6794EE4" w14:textId="77777777" w:rsidR="00234841" w:rsidRPr="009C5B90" w:rsidRDefault="00234841" w:rsidP="00D17253">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76D44622"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893873A"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EB7A618" w14:textId="77777777" w:rsidR="00234841" w:rsidRPr="009C5B90" w:rsidRDefault="00234841" w:rsidP="00D17253">
            <w:pPr>
              <w:pStyle w:val="TAL"/>
              <w:rPr>
                <w:lang w:val="en-US"/>
              </w:rPr>
            </w:pPr>
            <w:r w:rsidRPr="009C5B90">
              <w:rPr>
                <w:lang w:val="en-US"/>
              </w:rPr>
              <w:t>Create a 5G VN Group</w:t>
            </w:r>
          </w:p>
        </w:tc>
      </w:tr>
      <w:tr w:rsidR="00234841" w:rsidRPr="009C5B90" w14:paraId="610207A7" w14:textId="77777777" w:rsidTr="00D17253">
        <w:trPr>
          <w:jc w:val="center"/>
        </w:trPr>
        <w:tc>
          <w:tcPr>
            <w:tcW w:w="1602" w:type="pct"/>
            <w:vMerge/>
            <w:tcBorders>
              <w:left w:val="single" w:sz="4" w:space="0" w:color="auto"/>
              <w:right w:val="single" w:sz="4" w:space="0" w:color="auto"/>
            </w:tcBorders>
            <w:hideMark/>
          </w:tcPr>
          <w:p w14:paraId="2EE69E33" w14:textId="77777777" w:rsidR="00234841" w:rsidRPr="009C5B90" w:rsidRDefault="00234841" w:rsidP="00D17253">
            <w:pPr>
              <w:pStyle w:val="TAL"/>
              <w:rPr>
                <w:lang w:val="en-US" w:eastAsia="zh-CN"/>
              </w:rPr>
            </w:pPr>
          </w:p>
        </w:tc>
        <w:tc>
          <w:tcPr>
            <w:tcW w:w="1547" w:type="pct"/>
            <w:vMerge/>
            <w:tcBorders>
              <w:left w:val="single" w:sz="4" w:space="0" w:color="auto"/>
              <w:right w:val="single" w:sz="4" w:space="0" w:color="auto"/>
            </w:tcBorders>
            <w:hideMark/>
          </w:tcPr>
          <w:p w14:paraId="604FDCF2"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72DC289F"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30F4D82"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D1D1D82" w14:textId="77777777" w:rsidR="00234841" w:rsidRPr="009C5B90" w:rsidRDefault="00234841" w:rsidP="00D17253">
            <w:pPr>
              <w:pStyle w:val="TAL"/>
              <w:rPr>
                <w:lang w:val="en-US"/>
              </w:rPr>
            </w:pPr>
            <w:r w:rsidRPr="009C5B90">
              <w:rPr>
                <w:lang w:val="en-US"/>
              </w:rPr>
              <w:t>Update a 5G VN Group</w:t>
            </w:r>
          </w:p>
        </w:tc>
      </w:tr>
      <w:tr w:rsidR="00234841" w:rsidRPr="009C5B90" w14:paraId="739006B3" w14:textId="77777777" w:rsidTr="00D17253">
        <w:trPr>
          <w:jc w:val="center"/>
        </w:trPr>
        <w:tc>
          <w:tcPr>
            <w:tcW w:w="1602" w:type="pct"/>
            <w:vMerge/>
            <w:tcBorders>
              <w:left w:val="single" w:sz="4" w:space="0" w:color="auto"/>
              <w:right w:val="single" w:sz="4" w:space="0" w:color="auto"/>
            </w:tcBorders>
            <w:hideMark/>
          </w:tcPr>
          <w:p w14:paraId="25EC7327" w14:textId="77777777" w:rsidR="00234841" w:rsidRPr="009C5B90" w:rsidRDefault="00234841" w:rsidP="00D17253">
            <w:pPr>
              <w:pStyle w:val="TAL"/>
              <w:rPr>
                <w:lang w:val="en-US" w:eastAsia="zh-CN"/>
              </w:rPr>
            </w:pPr>
          </w:p>
        </w:tc>
        <w:tc>
          <w:tcPr>
            <w:tcW w:w="1547" w:type="pct"/>
            <w:vMerge/>
            <w:tcBorders>
              <w:left w:val="single" w:sz="4" w:space="0" w:color="auto"/>
              <w:right w:val="single" w:sz="4" w:space="0" w:color="auto"/>
            </w:tcBorders>
            <w:hideMark/>
          </w:tcPr>
          <w:p w14:paraId="7B0A5EB4"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57E020C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6D9E5"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AF21157" w14:textId="77777777" w:rsidR="00234841" w:rsidRPr="009C5B90" w:rsidRDefault="00234841" w:rsidP="00D17253">
            <w:pPr>
              <w:pStyle w:val="TAL"/>
              <w:rPr>
                <w:lang w:val="en-US"/>
              </w:rPr>
            </w:pPr>
            <w:r w:rsidRPr="009C5B90">
              <w:rPr>
                <w:lang w:val="en-US"/>
              </w:rPr>
              <w:t>Delete a 5G VN Group</w:t>
            </w:r>
          </w:p>
        </w:tc>
      </w:tr>
      <w:tr w:rsidR="00234841" w:rsidRPr="009C5B90" w14:paraId="56846964" w14:textId="77777777" w:rsidTr="00D17253">
        <w:trPr>
          <w:jc w:val="center"/>
        </w:trPr>
        <w:tc>
          <w:tcPr>
            <w:tcW w:w="1602" w:type="pct"/>
            <w:vMerge/>
            <w:tcBorders>
              <w:left w:val="single" w:sz="4" w:space="0" w:color="auto"/>
              <w:right w:val="single" w:sz="4" w:space="0" w:color="auto"/>
            </w:tcBorders>
            <w:hideMark/>
          </w:tcPr>
          <w:p w14:paraId="775E07E5" w14:textId="77777777" w:rsidR="00234841" w:rsidRPr="009C5B90" w:rsidRDefault="00234841" w:rsidP="00D17253">
            <w:pPr>
              <w:pStyle w:val="TAL"/>
              <w:rPr>
                <w:lang w:val="en-US" w:eastAsia="zh-CN"/>
              </w:rPr>
            </w:pPr>
          </w:p>
        </w:tc>
        <w:tc>
          <w:tcPr>
            <w:tcW w:w="1547" w:type="pct"/>
            <w:vMerge/>
            <w:tcBorders>
              <w:left w:val="single" w:sz="4" w:space="0" w:color="auto"/>
              <w:right w:val="single" w:sz="4" w:space="0" w:color="auto"/>
            </w:tcBorders>
            <w:hideMark/>
          </w:tcPr>
          <w:p w14:paraId="6D61DA98"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5E0BE38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9251BB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FA63677" w14:textId="77777777" w:rsidR="00234841" w:rsidRPr="009C5B90" w:rsidRDefault="00234841" w:rsidP="00D17253">
            <w:pPr>
              <w:pStyle w:val="TAL"/>
              <w:rPr>
                <w:lang w:val="en-US"/>
              </w:rPr>
            </w:pPr>
            <w:r w:rsidRPr="009C5B90">
              <w:rPr>
                <w:lang w:val="en-US"/>
              </w:rPr>
              <w:t>Retrieve a 5G VN Group</w:t>
            </w:r>
          </w:p>
        </w:tc>
      </w:tr>
      <w:tr w:rsidR="00234841" w:rsidRPr="009C5B90" w14:paraId="01CD22FA" w14:textId="77777777" w:rsidTr="00D17253">
        <w:trPr>
          <w:jc w:val="center"/>
        </w:trPr>
        <w:tc>
          <w:tcPr>
            <w:tcW w:w="1602" w:type="pct"/>
            <w:tcBorders>
              <w:left w:val="single" w:sz="4" w:space="0" w:color="auto"/>
              <w:right w:val="single" w:sz="4" w:space="0" w:color="auto"/>
            </w:tcBorders>
          </w:tcPr>
          <w:p w14:paraId="30CC0C67" w14:textId="77777777" w:rsidR="00234841" w:rsidRDefault="00234841" w:rsidP="00D17253">
            <w:pPr>
              <w:pStyle w:val="TAL"/>
              <w:rPr>
                <w:lang w:val="en-US" w:eastAsia="zh-CN"/>
              </w:rPr>
            </w:pPr>
            <w:r w:rsidRPr="009C5B90">
              <w:rPr>
                <w:lang w:val="en-US" w:eastAsia="zh-CN"/>
              </w:rPr>
              <w:t>5GVnGroupsInternal</w:t>
            </w:r>
          </w:p>
          <w:p w14:paraId="1F04948D"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DC3A37E" w14:textId="77777777" w:rsidR="00234841" w:rsidRPr="009C5B90" w:rsidRDefault="00234841" w:rsidP="00D17253">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2563CA14"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04C28AD"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4C12C4C" w14:textId="77777777" w:rsidR="00234841" w:rsidRPr="009C5B90" w:rsidRDefault="00234841" w:rsidP="00D17253">
            <w:pPr>
              <w:pStyle w:val="TAL"/>
              <w:rPr>
                <w:lang w:val="en-US"/>
              </w:rPr>
            </w:pPr>
            <w:r w:rsidRPr="009C5B90">
              <w:rPr>
                <w:lang w:val="en-US"/>
              </w:rPr>
              <w:t>Retrieve 5G VN Group Data based on Internal Group Identifier(s)</w:t>
            </w:r>
          </w:p>
        </w:tc>
      </w:tr>
      <w:tr w:rsidR="00234841" w:rsidRPr="009C5B90" w14:paraId="5BEDF883" w14:textId="77777777" w:rsidTr="00D17253">
        <w:trPr>
          <w:jc w:val="center"/>
        </w:trPr>
        <w:tc>
          <w:tcPr>
            <w:tcW w:w="1602" w:type="pct"/>
            <w:tcBorders>
              <w:left w:val="single" w:sz="4" w:space="0" w:color="auto"/>
              <w:right w:val="single" w:sz="4" w:space="0" w:color="auto"/>
            </w:tcBorders>
          </w:tcPr>
          <w:p w14:paraId="35C3779F" w14:textId="77777777" w:rsidR="00234841" w:rsidRDefault="00234841" w:rsidP="00D17253">
            <w:pPr>
              <w:pStyle w:val="TAL"/>
            </w:pPr>
            <w:r w:rsidRPr="009C5B90">
              <w:t>Pp5gVnGroupProfileData</w:t>
            </w:r>
          </w:p>
          <w:p w14:paraId="26D0D52A"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348E8426" w14:textId="77777777" w:rsidR="00234841" w:rsidRPr="009C5B90" w:rsidRDefault="00234841" w:rsidP="00D17253">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5A70821D"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93C8A59"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2943CD2" w14:textId="77777777" w:rsidR="00234841" w:rsidRPr="009C5B90" w:rsidRDefault="00234841" w:rsidP="00D17253">
            <w:pPr>
              <w:pStyle w:val="TAL"/>
              <w:rPr>
                <w:lang w:val="en-US"/>
              </w:rPr>
            </w:pPr>
            <w:r w:rsidRPr="009C5B90">
              <w:t xml:space="preserve">Retrieve the UE's subscribed PP profile </w:t>
            </w:r>
            <w:r w:rsidRPr="009C5B90">
              <w:lastRenderedPageBreak/>
              <w:t>data for accessing 5G VN Groups service operations.</w:t>
            </w:r>
          </w:p>
        </w:tc>
      </w:tr>
      <w:tr w:rsidR="00234841" w:rsidRPr="009C5B90" w14:paraId="0887BDB8" w14:textId="77777777" w:rsidTr="00D17253">
        <w:trPr>
          <w:jc w:val="center"/>
        </w:trPr>
        <w:tc>
          <w:tcPr>
            <w:tcW w:w="1602" w:type="pct"/>
            <w:tcBorders>
              <w:left w:val="single" w:sz="4" w:space="0" w:color="auto"/>
              <w:right w:val="single" w:sz="4" w:space="0" w:color="auto"/>
            </w:tcBorders>
            <w:hideMark/>
          </w:tcPr>
          <w:p w14:paraId="5363AA95" w14:textId="77777777" w:rsidR="00234841" w:rsidRDefault="00234841" w:rsidP="00D17253">
            <w:pPr>
              <w:pStyle w:val="TAL"/>
              <w:rPr>
                <w:lang w:val="en-US" w:eastAsia="zh-CN"/>
              </w:rPr>
            </w:pPr>
            <w:r w:rsidRPr="009C5B90">
              <w:rPr>
                <w:rFonts w:hint="eastAsia"/>
                <w:lang w:val="en-US" w:eastAsia="zh-CN"/>
              </w:rPr>
              <w:lastRenderedPageBreak/>
              <w:t>LcsPrivacySubscriptionData</w:t>
            </w:r>
          </w:p>
          <w:p w14:paraId="3193ECAC"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12EB5476"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6913DB67"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9D4E286"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02FBEE"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234841" w:rsidRPr="009C5B90" w14:paraId="2A698A09" w14:textId="77777777" w:rsidTr="00D17253">
        <w:trPr>
          <w:jc w:val="center"/>
        </w:trPr>
        <w:tc>
          <w:tcPr>
            <w:tcW w:w="1602" w:type="pct"/>
            <w:tcBorders>
              <w:left w:val="single" w:sz="4" w:space="0" w:color="auto"/>
              <w:right w:val="single" w:sz="4" w:space="0" w:color="auto"/>
            </w:tcBorders>
            <w:hideMark/>
          </w:tcPr>
          <w:p w14:paraId="5A85F0AB" w14:textId="77777777" w:rsidR="00234841" w:rsidRDefault="00234841" w:rsidP="00D17253">
            <w:pPr>
              <w:pStyle w:val="TAL"/>
              <w:rPr>
                <w:lang w:val="en-US" w:eastAsia="zh-CN"/>
              </w:rPr>
            </w:pPr>
            <w:r w:rsidRPr="009C5B90">
              <w:rPr>
                <w:rFonts w:hint="eastAsia"/>
                <w:lang w:val="en-US" w:eastAsia="zh-CN"/>
              </w:rPr>
              <w:t>LcsMobileOriginatedSubscriptionData</w:t>
            </w:r>
          </w:p>
          <w:p w14:paraId="5F6EAC22"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3CE704A"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11B69BDB"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585D349"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07703D"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34841" w:rsidRPr="009C5B90" w14:paraId="222FA236" w14:textId="77777777" w:rsidTr="00D17253">
        <w:trPr>
          <w:jc w:val="center"/>
        </w:trPr>
        <w:tc>
          <w:tcPr>
            <w:tcW w:w="1602" w:type="pct"/>
            <w:tcBorders>
              <w:left w:val="single" w:sz="4" w:space="0" w:color="auto"/>
              <w:right w:val="single" w:sz="4" w:space="0" w:color="auto"/>
            </w:tcBorders>
            <w:hideMark/>
          </w:tcPr>
          <w:p w14:paraId="2DE145C0" w14:textId="77777777" w:rsidR="00234841" w:rsidRDefault="00234841" w:rsidP="00D17253">
            <w:pPr>
              <w:pStyle w:val="TAL"/>
              <w:rPr>
                <w:lang w:val="en-US" w:eastAsia="zh-CN"/>
              </w:rPr>
            </w:pPr>
            <w:r w:rsidRPr="009C5B90">
              <w:rPr>
                <w:rFonts w:hint="eastAsia"/>
                <w:lang w:val="en-US" w:eastAsia="zh-CN"/>
              </w:rPr>
              <w:t>NiddAuthorizationData</w:t>
            </w:r>
          </w:p>
          <w:p w14:paraId="363D9F5B"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75174045"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18098B95"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13C97FD" w14:textId="77777777" w:rsidR="00234841" w:rsidRPr="009C5B90" w:rsidRDefault="00234841" w:rsidP="00D17253">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C9F9BFA" w14:textId="77777777" w:rsidR="00234841" w:rsidRPr="009C5B90" w:rsidRDefault="00234841" w:rsidP="00D17253">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34841" w:rsidRPr="009C5B90" w14:paraId="37B264A8" w14:textId="77777777" w:rsidTr="00D17253">
        <w:trPr>
          <w:jc w:val="center"/>
        </w:trPr>
        <w:tc>
          <w:tcPr>
            <w:tcW w:w="1602" w:type="pct"/>
            <w:tcBorders>
              <w:left w:val="single" w:sz="4" w:space="0" w:color="auto"/>
              <w:right w:val="single" w:sz="4" w:space="0" w:color="auto"/>
            </w:tcBorders>
            <w:hideMark/>
          </w:tcPr>
          <w:p w14:paraId="186EA3AC" w14:textId="77777777" w:rsidR="00234841" w:rsidRDefault="00234841" w:rsidP="00D17253">
            <w:pPr>
              <w:pStyle w:val="TAL"/>
              <w:rPr>
                <w:lang w:val="en-US" w:eastAsia="zh-CN"/>
              </w:rPr>
            </w:pPr>
            <w:r w:rsidRPr="009C5B90">
              <w:rPr>
                <w:lang w:val="en-US" w:eastAsia="zh-CN"/>
              </w:rPr>
              <w:t>ServiceSpecificAuthorizationData</w:t>
            </w:r>
          </w:p>
          <w:p w14:paraId="6789BDD8"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A4508CC" w14:textId="77777777" w:rsidR="00234841" w:rsidRPr="009C5B90" w:rsidRDefault="00234841" w:rsidP="00D17253">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356F4138"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825C349"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BC17501" w14:textId="77777777" w:rsidR="00234841" w:rsidRPr="009C5B90" w:rsidRDefault="00234841" w:rsidP="00D17253">
            <w:pPr>
              <w:pStyle w:val="TAL"/>
              <w:rPr>
                <w:lang w:val="en-US" w:eastAsia="zh-CN"/>
              </w:rPr>
            </w:pPr>
            <w:r w:rsidRPr="009C5B90">
              <w:rPr>
                <w:lang w:val="en-US" w:eastAsia="zh-CN"/>
              </w:rPr>
              <w:t>Retrieve the UE's Authorization Data for a specific service</w:t>
            </w:r>
          </w:p>
        </w:tc>
      </w:tr>
      <w:tr w:rsidR="00234841" w:rsidRPr="009C5B90" w14:paraId="391F76F8"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51CC4AD6" w14:textId="77777777" w:rsidR="00234841" w:rsidRDefault="00234841" w:rsidP="00D17253">
            <w:pPr>
              <w:pStyle w:val="TAL"/>
              <w:rPr>
                <w:lang w:val="en-US" w:eastAsia="zh-CN"/>
              </w:rPr>
            </w:pPr>
            <w:r w:rsidRPr="009C5B90">
              <w:rPr>
                <w:rFonts w:hint="eastAsia"/>
                <w:lang w:val="en-US" w:eastAsia="zh-CN"/>
              </w:rPr>
              <w:t>C</w:t>
            </w:r>
            <w:r w:rsidRPr="009C5B90">
              <w:rPr>
                <w:lang w:val="en-US" w:eastAsia="zh-CN"/>
              </w:rPr>
              <w:t>overageRestrictionData</w:t>
            </w:r>
          </w:p>
          <w:p w14:paraId="255FCA5C"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6E3045C"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E2B2E91"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9A62ECB" w14:textId="77777777" w:rsidR="00234841" w:rsidRPr="009C5B90" w:rsidRDefault="00234841" w:rsidP="00D17253">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075DEB7B" w14:textId="77777777" w:rsidR="00234841" w:rsidRPr="009C5B90" w:rsidRDefault="00234841" w:rsidP="00D17253">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34841" w:rsidRPr="00ED5BED" w14:paraId="07934EF9"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3E529" w14:textId="77777777" w:rsidR="00234841" w:rsidRPr="00887E75" w:rsidRDefault="00234841" w:rsidP="00D17253">
            <w:pPr>
              <w:pStyle w:val="TAL"/>
              <w:rPr>
                <w:kern w:val="2"/>
                <w:lang w:val="en-US" w:eastAsia="zh-CN"/>
              </w:rPr>
            </w:pPr>
            <w:bookmarkStart w:id="165" w:name="_MCCTEMPBM_CRPT22160074___7" w:colFirst="0" w:colLast="0"/>
            <w:r w:rsidRPr="00887E75">
              <w:rPr>
                <w:kern w:val="2"/>
                <w:lang w:val="en-US" w:eastAsia="zh-CN"/>
              </w:rPr>
              <w:t>Location</w:t>
            </w:r>
          </w:p>
          <w:p w14:paraId="071AF9F0" w14:textId="77777777" w:rsidR="00234841" w:rsidRPr="00887E75" w:rsidRDefault="00234841" w:rsidP="00D17253">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32DD3" w14:textId="77777777" w:rsidR="00234841" w:rsidRPr="00887E75" w:rsidRDefault="00234841" w:rsidP="00D17253">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7C31D5FC"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EEB18B0" w14:textId="77777777" w:rsidR="00234841" w:rsidRPr="00887E75" w:rsidRDefault="00234841" w:rsidP="00D17253">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1EE065" w14:textId="77777777" w:rsidR="00234841" w:rsidRPr="00887E75" w:rsidRDefault="00234841" w:rsidP="00D17253">
            <w:pPr>
              <w:pStyle w:val="TAL"/>
              <w:rPr>
                <w:kern w:val="2"/>
                <w:lang w:val="en-US" w:eastAsia="zh-CN"/>
              </w:rPr>
            </w:pPr>
            <w:r w:rsidRPr="00887E75">
              <w:rPr>
                <w:kern w:val="2"/>
                <w:lang w:val="en-US" w:eastAsia="zh-CN"/>
              </w:rPr>
              <w:t>Retrieve the UE's Location Information</w:t>
            </w:r>
          </w:p>
        </w:tc>
      </w:tr>
      <w:bookmarkEnd w:id="165"/>
      <w:tr w:rsidR="00234841" w:rsidRPr="009C5B90" w14:paraId="490F2D22"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3949567D" w14:textId="77777777" w:rsidR="00234841" w:rsidRDefault="00234841" w:rsidP="00D17253">
            <w:pPr>
              <w:pStyle w:val="TAL"/>
              <w:rPr>
                <w:lang w:val="en-US" w:eastAsia="zh-CN"/>
              </w:rPr>
            </w:pPr>
            <w:r w:rsidRPr="009C5B90">
              <w:rPr>
                <w:lang w:val="en-US" w:eastAsia="zh-CN"/>
              </w:rPr>
              <w:t>V2xSubscriptionData</w:t>
            </w:r>
          </w:p>
          <w:p w14:paraId="4D87BD72"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B7B958E"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F254BF0"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4DF30FE"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1677564" w14:textId="77777777" w:rsidR="00234841" w:rsidRPr="009C5B90" w:rsidRDefault="00234841" w:rsidP="00D17253">
            <w:pPr>
              <w:pStyle w:val="TAL"/>
              <w:rPr>
                <w:lang w:val="en-US" w:eastAsia="zh-CN"/>
              </w:rPr>
            </w:pPr>
            <w:r w:rsidRPr="009C5B90">
              <w:rPr>
                <w:lang w:val="en-US" w:eastAsia="zh-CN"/>
              </w:rPr>
              <w:t>Retrieve the UE's subscribed V2X Data</w:t>
            </w:r>
          </w:p>
        </w:tc>
      </w:tr>
      <w:tr w:rsidR="00234841" w:rsidRPr="009C5B90" w14:paraId="0F4186F2"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664346D8" w14:textId="77777777" w:rsidR="00234841" w:rsidRDefault="00234841" w:rsidP="00D17253">
            <w:pPr>
              <w:pStyle w:val="TAL"/>
              <w:rPr>
                <w:lang w:val="en-US" w:eastAsia="zh-CN"/>
              </w:rPr>
            </w:pPr>
            <w:r w:rsidRPr="009C5B90">
              <w:rPr>
                <w:lang w:val="en-US" w:eastAsia="zh-CN"/>
              </w:rPr>
              <w:t>ProseSubscriptionData</w:t>
            </w:r>
          </w:p>
          <w:p w14:paraId="3E01AFF9"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1C8C5B0"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6E54CFCB"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6B49D4D"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A0364DF" w14:textId="77777777" w:rsidR="00234841" w:rsidRPr="009C5B90" w:rsidRDefault="00234841" w:rsidP="00D17253">
            <w:pPr>
              <w:pStyle w:val="TAL"/>
              <w:rPr>
                <w:lang w:val="en-US" w:eastAsia="zh-CN"/>
              </w:rPr>
            </w:pPr>
            <w:r w:rsidRPr="009C5B90">
              <w:rPr>
                <w:lang w:val="en-US" w:eastAsia="zh-CN"/>
              </w:rPr>
              <w:t>Retrieve the UE's subscribed ProSe Service Data</w:t>
            </w:r>
          </w:p>
        </w:tc>
      </w:tr>
      <w:tr w:rsidR="00234841" w:rsidRPr="009C5B90" w14:paraId="1D9258E2"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5FE2B3C6" w14:textId="77777777" w:rsidR="00234841" w:rsidRDefault="00234841" w:rsidP="00D17253">
            <w:pPr>
              <w:pStyle w:val="TAL"/>
              <w:rPr>
                <w:lang w:val="en-US"/>
              </w:rPr>
            </w:pPr>
            <w:r w:rsidRPr="009C5B90">
              <w:rPr>
                <w:lang w:val="en-US"/>
              </w:rPr>
              <w:t>5MBSSubscriptionData</w:t>
            </w:r>
          </w:p>
          <w:p w14:paraId="1717A62C"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014EA767"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4178BD7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500A1830"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E4EBC16" w14:textId="77777777" w:rsidR="00234841" w:rsidRPr="009C5B90" w:rsidRDefault="00234841" w:rsidP="00D17253">
            <w:pPr>
              <w:pStyle w:val="TAL"/>
              <w:rPr>
                <w:lang w:val="en-US" w:eastAsia="zh-CN"/>
              </w:rPr>
            </w:pPr>
            <w:r w:rsidRPr="009C5B90">
              <w:rPr>
                <w:lang w:val="en-US"/>
              </w:rPr>
              <w:t>Retrieve the UE's 5MBS Subscription Data</w:t>
            </w:r>
          </w:p>
        </w:tc>
      </w:tr>
      <w:tr w:rsidR="00234841" w:rsidRPr="009C5B90" w14:paraId="5C304F7C"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1268951F" w14:textId="77777777" w:rsidR="00234841" w:rsidRDefault="00234841" w:rsidP="00D17253">
            <w:pPr>
              <w:pStyle w:val="TAL"/>
              <w:rPr>
                <w:lang w:eastAsia="zh-CN"/>
              </w:rPr>
            </w:pPr>
            <w:r>
              <w:rPr>
                <w:lang w:eastAsia="zh-CN"/>
              </w:rPr>
              <w:t>UcSubscriptionData</w:t>
            </w:r>
          </w:p>
          <w:p w14:paraId="512D7085"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742893D" w14:textId="77777777" w:rsidR="00234841" w:rsidRPr="009C5B90" w:rsidRDefault="00234841" w:rsidP="00D17253">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2E97CAB8" w14:textId="77777777" w:rsidR="00234841"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48BB5B" w14:textId="77777777" w:rsidR="00234841" w:rsidRPr="009C5B90" w:rsidRDefault="00234841" w:rsidP="00D17253">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148429D" w14:textId="77777777" w:rsidR="00234841" w:rsidRPr="009C5B90" w:rsidRDefault="00234841" w:rsidP="00D17253">
            <w:pPr>
              <w:pStyle w:val="TAL"/>
              <w:rPr>
                <w:lang w:val="en-US"/>
              </w:rPr>
            </w:pPr>
            <w:r>
              <w:rPr>
                <w:lang w:val="en-US"/>
              </w:rPr>
              <w:t>Retrieve the UE's User Consent Data</w:t>
            </w:r>
          </w:p>
        </w:tc>
      </w:tr>
      <w:tr w:rsidR="00234841" w:rsidRPr="009C5B90" w14:paraId="14A41579"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446628B4" w14:textId="77777777" w:rsidR="00234841" w:rsidRDefault="00234841" w:rsidP="00D17253">
            <w:pPr>
              <w:pStyle w:val="TAL"/>
              <w:rPr>
                <w:lang w:eastAsia="zh-CN"/>
              </w:rPr>
            </w:pPr>
            <w:r w:rsidRPr="009C5B90">
              <w:rPr>
                <w:lang w:eastAsia="zh-CN"/>
              </w:rPr>
              <w:t>LcsBroadcastAssistanceSubscriptionData</w:t>
            </w:r>
          </w:p>
          <w:p w14:paraId="1E34675F"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B6E6327"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34DEBF7D" w14:textId="77777777" w:rsidR="00234841" w:rsidRPr="009C5B90" w:rsidRDefault="00234841" w:rsidP="00D17253">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6064DC99" w14:textId="77777777" w:rsidR="00234841" w:rsidRPr="009C5B90" w:rsidRDefault="00234841" w:rsidP="00D17253">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186FD0A5" w14:textId="77777777" w:rsidR="00234841" w:rsidRPr="009C5B90" w:rsidRDefault="00234841" w:rsidP="00D17253">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34841" w:rsidRPr="009C5B90" w14:paraId="2B017F3D" w14:textId="77777777" w:rsidTr="00D17253">
        <w:trPr>
          <w:jc w:val="center"/>
        </w:trPr>
        <w:tc>
          <w:tcPr>
            <w:tcW w:w="1602" w:type="pct"/>
            <w:vMerge w:val="restart"/>
            <w:tcBorders>
              <w:top w:val="single" w:sz="4" w:space="0" w:color="auto"/>
              <w:left w:val="single" w:sz="4" w:space="0" w:color="auto"/>
              <w:right w:val="single" w:sz="4" w:space="0" w:color="auto"/>
            </w:tcBorders>
          </w:tcPr>
          <w:p w14:paraId="75D87A07" w14:textId="77777777" w:rsidR="00234841" w:rsidRDefault="00234841" w:rsidP="00D17253">
            <w:pPr>
              <w:pStyle w:val="TAL"/>
              <w:rPr>
                <w:lang w:val="en-US"/>
              </w:rPr>
            </w:pPr>
            <w:r w:rsidRPr="009C5B90">
              <w:rPr>
                <w:lang w:val="en-US"/>
              </w:rPr>
              <w:t>NiddAuthorizations</w:t>
            </w:r>
          </w:p>
          <w:p w14:paraId="0CCE4BCB"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13E57ED" w14:textId="77777777" w:rsidR="00234841" w:rsidRPr="009C5B90" w:rsidRDefault="00234841" w:rsidP="00D17253">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2FC00D3E"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5C8DDCF" w14:textId="77777777" w:rsidR="00234841" w:rsidRPr="009C5B90" w:rsidRDefault="00234841" w:rsidP="00D17253">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5F249AF" w14:textId="77777777" w:rsidR="00234841" w:rsidRPr="009C5B90" w:rsidRDefault="00234841" w:rsidP="00D17253">
            <w:pPr>
              <w:pStyle w:val="TAL"/>
            </w:pPr>
            <w:r w:rsidRPr="009C5B90">
              <w:rPr>
                <w:lang w:val="en-US"/>
              </w:rPr>
              <w:t>Store information related to the NIDD Authorization</w:t>
            </w:r>
          </w:p>
        </w:tc>
      </w:tr>
      <w:tr w:rsidR="00234841" w:rsidRPr="009C5B90" w14:paraId="49F326E7" w14:textId="77777777" w:rsidTr="00D17253">
        <w:trPr>
          <w:jc w:val="center"/>
        </w:trPr>
        <w:tc>
          <w:tcPr>
            <w:tcW w:w="1602" w:type="pct"/>
            <w:vMerge/>
            <w:tcBorders>
              <w:left w:val="single" w:sz="4" w:space="0" w:color="auto"/>
              <w:right w:val="single" w:sz="4" w:space="0" w:color="auto"/>
            </w:tcBorders>
            <w:vAlign w:val="center"/>
          </w:tcPr>
          <w:p w14:paraId="737B17A1"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54467ED6"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2F7CC19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01C9720" w14:textId="77777777" w:rsidR="00234841" w:rsidRPr="009C5B90" w:rsidRDefault="00234841" w:rsidP="00D17253">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43DE8077" w14:textId="77777777" w:rsidR="00234841" w:rsidRPr="009C5B90" w:rsidRDefault="00234841" w:rsidP="00D17253">
            <w:pPr>
              <w:pStyle w:val="TAL"/>
            </w:pPr>
            <w:r w:rsidRPr="009C5B90">
              <w:rPr>
                <w:lang w:val="en-US"/>
              </w:rPr>
              <w:t>Delete the NIDD Authorizations</w:t>
            </w:r>
          </w:p>
        </w:tc>
      </w:tr>
      <w:tr w:rsidR="00234841" w:rsidRPr="009C5B90" w14:paraId="4D9BE58F" w14:textId="77777777" w:rsidTr="00D17253">
        <w:trPr>
          <w:jc w:val="center"/>
        </w:trPr>
        <w:tc>
          <w:tcPr>
            <w:tcW w:w="1602" w:type="pct"/>
            <w:vMerge/>
            <w:tcBorders>
              <w:left w:val="single" w:sz="4" w:space="0" w:color="auto"/>
              <w:right w:val="single" w:sz="4" w:space="0" w:color="auto"/>
            </w:tcBorders>
            <w:vAlign w:val="center"/>
          </w:tcPr>
          <w:p w14:paraId="10284550"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73F7B5EC"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010B10D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0924740" w14:textId="77777777" w:rsidR="00234841" w:rsidRPr="009C5B90" w:rsidRDefault="00234841" w:rsidP="00D17253">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6C423BE" w14:textId="77777777" w:rsidR="00234841" w:rsidRPr="009C5B90" w:rsidRDefault="00234841" w:rsidP="00D17253">
            <w:pPr>
              <w:pStyle w:val="TAL"/>
            </w:pPr>
            <w:r w:rsidRPr="009C5B90">
              <w:rPr>
                <w:lang w:val="en-US"/>
              </w:rPr>
              <w:t>Retrieve NIDD Authorizations</w:t>
            </w:r>
          </w:p>
        </w:tc>
      </w:tr>
      <w:tr w:rsidR="00234841" w:rsidRPr="009C5B90" w14:paraId="3E14E233" w14:textId="77777777" w:rsidTr="00D17253">
        <w:trPr>
          <w:jc w:val="center"/>
        </w:trPr>
        <w:tc>
          <w:tcPr>
            <w:tcW w:w="1602" w:type="pct"/>
            <w:vMerge/>
            <w:tcBorders>
              <w:left w:val="single" w:sz="4" w:space="0" w:color="auto"/>
              <w:right w:val="single" w:sz="4" w:space="0" w:color="auto"/>
            </w:tcBorders>
            <w:vAlign w:val="center"/>
          </w:tcPr>
          <w:p w14:paraId="70C2839D"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71400C54"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125DAB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4577F9" w14:textId="77777777" w:rsidR="00234841" w:rsidRPr="009C5B90" w:rsidRDefault="00234841" w:rsidP="00D17253">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8187A33" w14:textId="77777777" w:rsidR="00234841" w:rsidRPr="009C5B90" w:rsidRDefault="00234841" w:rsidP="00D17253">
            <w:pPr>
              <w:pStyle w:val="TAL"/>
            </w:pPr>
            <w:r w:rsidRPr="009C5B90">
              <w:rPr>
                <w:lang w:val="en-US"/>
              </w:rPr>
              <w:t>Update a specific NIDD Authorization</w:t>
            </w:r>
          </w:p>
        </w:tc>
      </w:tr>
      <w:tr w:rsidR="00234841" w:rsidRPr="009C5B90" w14:paraId="63850AE3" w14:textId="77777777" w:rsidTr="00D17253">
        <w:trPr>
          <w:jc w:val="center"/>
        </w:trPr>
        <w:tc>
          <w:tcPr>
            <w:tcW w:w="1602" w:type="pct"/>
            <w:tcBorders>
              <w:left w:val="single" w:sz="4" w:space="0" w:color="auto"/>
              <w:bottom w:val="single" w:sz="4" w:space="0" w:color="auto"/>
              <w:right w:val="single" w:sz="4" w:space="0" w:color="auto"/>
            </w:tcBorders>
          </w:tcPr>
          <w:p w14:paraId="4236990A" w14:textId="77777777" w:rsidR="00234841" w:rsidRDefault="00234841" w:rsidP="00D17253">
            <w:pPr>
              <w:pStyle w:val="TAL"/>
              <w:rPr>
                <w:lang w:val="en-US"/>
              </w:rPr>
            </w:pPr>
            <w:r w:rsidRPr="009C5B90">
              <w:rPr>
                <w:lang w:val="en-US"/>
              </w:rPr>
              <w:t>UeSubscriptionData</w:t>
            </w:r>
          </w:p>
          <w:p w14:paraId="4399FEA8" w14:textId="77777777" w:rsidR="00234841" w:rsidRPr="009C5B90" w:rsidRDefault="00234841" w:rsidP="00D17253">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05CB4DB3"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63707742"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C9C17C2"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B486630" w14:textId="77777777" w:rsidR="00234841" w:rsidRPr="009C5B90" w:rsidRDefault="00234841" w:rsidP="00D17253">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34841" w:rsidRPr="009C5B90" w14:paraId="1E777A07" w14:textId="77777777" w:rsidTr="00D17253">
        <w:trPr>
          <w:jc w:val="center"/>
        </w:trPr>
        <w:tc>
          <w:tcPr>
            <w:tcW w:w="1602" w:type="pct"/>
            <w:vMerge w:val="restart"/>
            <w:tcBorders>
              <w:left w:val="single" w:sz="4" w:space="0" w:color="auto"/>
              <w:right w:val="single" w:sz="4" w:space="0" w:color="auto"/>
            </w:tcBorders>
          </w:tcPr>
          <w:p w14:paraId="01FFA34D" w14:textId="77777777" w:rsidR="00234841" w:rsidRDefault="00234841" w:rsidP="00D17253">
            <w:pPr>
              <w:pStyle w:val="TAL"/>
              <w:rPr>
                <w:lang w:val="en-US"/>
              </w:rPr>
            </w:pPr>
            <w:r w:rsidRPr="009C5B90">
              <w:rPr>
                <w:lang w:val="en-US"/>
              </w:rPr>
              <w:t>SpecificServiceAuthorizations</w:t>
            </w:r>
          </w:p>
          <w:p w14:paraId="4728659D"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3CF0B0E" w14:textId="77777777" w:rsidR="00234841" w:rsidRPr="009C5B90" w:rsidRDefault="00234841" w:rsidP="00D17253">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68E812D1"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A26CA26"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D25CEB3" w14:textId="77777777" w:rsidR="00234841" w:rsidRPr="009C5B90" w:rsidRDefault="00234841" w:rsidP="00D17253">
            <w:pPr>
              <w:pStyle w:val="TAL"/>
              <w:rPr>
                <w:lang w:val="en-US"/>
              </w:rPr>
            </w:pPr>
            <w:r w:rsidRPr="009C5B90">
              <w:rPr>
                <w:lang w:val="en-US"/>
              </w:rPr>
              <w:t>Store information related to the service specific Authorization</w:t>
            </w:r>
          </w:p>
        </w:tc>
      </w:tr>
      <w:tr w:rsidR="00234841" w:rsidRPr="009C5B90" w14:paraId="69989DB2" w14:textId="77777777" w:rsidTr="00D17253">
        <w:trPr>
          <w:jc w:val="center"/>
        </w:trPr>
        <w:tc>
          <w:tcPr>
            <w:tcW w:w="1602" w:type="pct"/>
            <w:vMerge/>
            <w:tcBorders>
              <w:left w:val="single" w:sz="4" w:space="0" w:color="auto"/>
              <w:right w:val="single" w:sz="4" w:space="0" w:color="auto"/>
            </w:tcBorders>
            <w:vAlign w:val="center"/>
          </w:tcPr>
          <w:p w14:paraId="68911F94"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22756415"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0C8D420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22A3267"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47DC4D91" w14:textId="77777777" w:rsidR="00234841" w:rsidRPr="009C5B90" w:rsidRDefault="00234841" w:rsidP="00D17253">
            <w:pPr>
              <w:pStyle w:val="TAL"/>
              <w:rPr>
                <w:lang w:val="en-US"/>
              </w:rPr>
            </w:pPr>
            <w:r w:rsidRPr="009C5B90">
              <w:rPr>
                <w:lang w:val="en-US"/>
              </w:rPr>
              <w:t>Delete the service specific Authorization</w:t>
            </w:r>
          </w:p>
        </w:tc>
      </w:tr>
      <w:tr w:rsidR="00234841" w:rsidRPr="009C5B90" w14:paraId="7DCA3B7F" w14:textId="77777777" w:rsidTr="00D17253">
        <w:trPr>
          <w:jc w:val="center"/>
        </w:trPr>
        <w:tc>
          <w:tcPr>
            <w:tcW w:w="1602" w:type="pct"/>
            <w:vMerge/>
            <w:tcBorders>
              <w:left w:val="single" w:sz="4" w:space="0" w:color="auto"/>
              <w:right w:val="single" w:sz="4" w:space="0" w:color="auto"/>
            </w:tcBorders>
            <w:vAlign w:val="center"/>
          </w:tcPr>
          <w:p w14:paraId="1EE6B6B1"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13FB75E7"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30E6CAF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105AB2B"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1845BFF" w14:textId="77777777" w:rsidR="00234841" w:rsidRPr="009C5B90" w:rsidRDefault="00234841" w:rsidP="00D17253">
            <w:pPr>
              <w:pStyle w:val="TAL"/>
              <w:rPr>
                <w:lang w:val="en-US"/>
              </w:rPr>
            </w:pPr>
            <w:r w:rsidRPr="009C5B90">
              <w:rPr>
                <w:lang w:val="en-US"/>
              </w:rPr>
              <w:t>Retrieve service specific Authorizations</w:t>
            </w:r>
          </w:p>
        </w:tc>
      </w:tr>
      <w:tr w:rsidR="00234841" w:rsidRPr="009C5B90" w14:paraId="5FDD0F33" w14:textId="77777777" w:rsidTr="00D17253">
        <w:trPr>
          <w:jc w:val="center"/>
        </w:trPr>
        <w:tc>
          <w:tcPr>
            <w:tcW w:w="1602" w:type="pct"/>
            <w:vMerge/>
            <w:tcBorders>
              <w:left w:val="single" w:sz="4" w:space="0" w:color="auto"/>
              <w:right w:val="single" w:sz="4" w:space="0" w:color="auto"/>
            </w:tcBorders>
            <w:vAlign w:val="center"/>
          </w:tcPr>
          <w:p w14:paraId="52596CB3"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4BABE8B7"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1D0B9E95"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1CF7565"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ED79787" w14:textId="77777777" w:rsidR="00234841" w:rsidRPr="009C5B90" w:rsidRDefault="00234841" w:rsidP="00D17253">
            <w:pPr>
              <w:pStyle w:val="TAL"/>
              <w:rPr>
                <w:lang w:val="en-US"/>
              </w:rPr>
            </w:pPr>
            <w:r w:rsidRPr="009C5B90">
              <w:rPr>
                <w:lang w:val="en-US"/>
              </w:rPr>
              <w:t>Update a service specific Authorization</w:t>
            </w:r>
          </w:p>
        </w:tc>
      </w:tr>
      <w:tr w:rsidR="00234841" w:rsidRPr="009C5B90" w14:paraId="6F5086BC" w14:textId="77777777" w:rsidTr="00D17253">
        <w:trPr>
          <w:jc w:val="center"/>
        </w:trPr>
        <w:tc>
          <w:tcPr>
            <w:tcW w:w="1602" w:type="pct"/>
            <w:vMerge w:val="restart"/>
            <w:tcBorders>
              <w:left w:val="single" w:sz="4" w:space="0" w:color="auto"/>
              <w:right w:val="single" w:sz="4" w:space="0" w:color="auto"/>
            </w:tcBorders>
          </w:tcPr>
          <w:p w14:paraId="3E9D0CCA" w14:textId="77777777" w:rsidR="00234841" w:rsidRDefault="00234841" w:rsidP="00D17253">
            <w:pPr>
              <w:pStyle w:val="TAL"/>
              <w:rPr>
                <w:lang w:eastAsia="zh-CN"/>
              </w:rPr>
            </w:pPr>
            <w:r w:rsidRPr="009C5B90">
              <w:rPr>
                <w:rFonts w:hint="eastAsia"/>
                <w:lang w:eastAsia="zh-CN"/>
              </w:rPr>
              <w:t>R</w:t>
            </w:r>
            <w:r w:rsidRPr="009C5B90">
              <w:rPr>
                <w:lang w:eastAsia="zh-CN"/>
              </w:rPr>
              <w:t>oamingInfo</w:t>
            </w:r>
          </w:p>
          <w:p w14:paraId="2A00857D"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10DD9A9"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3B640CA6" w14:textId="77777777" w:rsidR="00234841" w:rsidRPr="009C5B90" w:rsidRDefault="00234841" w:rsidP="00D17253">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084617A5" w14:textId="77777777" w:rsidR="00234841" w:rsidRPr="009C5B90" w:rsidRDefault="00234841" w:rsidP="00D17253">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0405D888" w14:textId="77777777" w:rsidR="00234841" w:rsidRPr="009C5B90" w:rsidRDefault="00234841" w:rsidP="00D17253">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34841" w:rsidRPr="009C5B90" w14:paraId="5D392DDA" w14:textId="77777777" w:rsidTr="00D17253">
        <w:trPr>
          <w:jc w:val="center"/>
        </w:trPr>
        <w:tc>
          <w:tcPr>
            <w:tcW w:w="1602" w:type="pct"/>
            <w:vMerge/>
            <w:tcBorders>
              <w:left w:val="single" w:sz="4" w:space="0" w:color="auto"/>
              <w:right w:val="single" w:sz="4" w:space="0" w:color="auto"/>
            </w:tcBorders>
            <w:vAlign w:val="center"/>
          </w:tcPr>
          <w:p w14:paraId="7F4DD660"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68261948"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18A4DB77" w14:textId="77777777" w:rsidR="00234841" w:rsidRPr="009C5B90" w:rsidRDefault="00234841" w:rsidP="00D17253">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078424D3" w14:textId="77777777" w:rsidR="00234841" w:rsidRPr="009C5B90" w:rsidRDefault="00234841" w:rsidP="00D17253">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738555CA" w14:textId="77777777" w:rsidR="00234841" w:rsidRPr="009C5B90" w:rsidRDefault="00234841" w:rsidP="00D17253">
            <w:pPr>
              <w:pStyle w:val="TAL"/>
              <w:rPr>
                <w:lang w:val="en-US"/>
              </w:rPr>
            </w:pPr>
            <w:r w:rsidRPr="009C5B90">
              <w:t xml:space="preserve">Update or create the </w:t>
            </w:r>
            <w:r>
              <w:rPr>
                <w:lang w:val="en-US"/>
              </w:rPr>
              <w:t>last 5GC/EPC common Roaming Information in the 3GPP access</w:t>
            </w:r>
          </w:p>
        </w:tc>
      </w:tr>
      <w:tr w:rsidR="00234841" w:rsidRPr="009C5B90" w14:paraId="71BDB5DC" w14:textId="77777777" w:rsidTr="00D17253">
        <w:trPr>
          <w:jc w:val="center"/>
        </w:trPr>
        <w:tc>
          <w:tcPr>
            <w:tcW w:w="1602" w:type="pct"/>
            <w:vMerge w:val="restart"/>
            <w:tcBorders>
              <w:left w:val="single" w:sz="4" w:space="0" w:color="auto"/>
              <w:right w:val="single" w:sz="4" w:space="0" w:color="auto"/>
            </w:tcBorders>
          </w:tcPr>
          <w:p w14:paraId="75A0ED9E" w14:textId="77777777" w:rsidR="00234841" w:rsidRDefault="00234841" w:rsidP="00D17253">
            <w:pPr>
              <w:pStyle w:val="TAL"/>
              <w:rPr>
                <w:lang w:eastAsia="zh-CN"/>
              </w:rPr>
            </w:pPr>
            <w:r>
              <w:rPr>
                <w:lang w:eastAsia="zh-CN"/>
              </w:rPr>
              <w:t>PeiInfo</w:t>
            </w:r>
          </w:p>
          <w:p w14:paraId="39C8B60B"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63FC9059"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B3A83B1" w14:textId="77777777" w:rsidR="00234841" w:rsidRPr="009C5B90" w:rsidRDefault="00234841" w:rsidP="00D17253">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EDB0394" w14:textId="77777777" w:rsidR="00234841" w:rsidRPr="009C5B90" w:rsidRDefault="00234841" w:rsidP="00D17253">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73251C5B" w14:textId="77777777" w:rsidR="00234841" w:rsidRPr="009C5B90" w:rsidRDefault="00234841" w:rsidP="00D17253">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34841" w:rsidRPr="009C5B90" w14:paraId="1BBAF8AB" w14:textId="77777777" w:rsidTr="00D17253">
        <w:trPr>
          <w:jc w:val="center"/>
        </w:trPr>
        <w:tc>
          <w:tcPr>
            <w:tcW w:w="1602" w:type="pct"/>
            <w:vMerge/>
            <w:tcBorders>
              <w:left w:val="single" w:sz="4" w:space="0" w:color="auto"/>
              <w:right w:val="single" w:sz="4" w:space="0" w:color="auto"/>
            </w:tcBorders>
          </w:tcPr>
          <w:p w14:paraId="15F69ADB"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tcPr>
          <w:p w14:paraId="309F869F"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72FC4B0A" w14:textId="77777777" w:rsidR="00234841" w:rsidRPr="009C5B90" w:rsidRDefault="00234841" w:rsidP="00D17253">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3D7B133" w14:textId="77777777" w:rsidR="00234841" w:rsidRPr="009C5B90" w:rsidRDefault="00234841" w:rsidP="00D17253">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14B5C107" w14:textId="77777777" w:rsidR="00234841" w:rsidRPr="009C5B90" w:rsidRDefault="00234841" w:rsidP="00D17253">
            <w:pPr>
              <w:pStyle w:val="TAL"/>
            </w:pPr>
            <w:r w:rsidRPr="009C5B90">
              <w:t xml:space="preserve">Update or create the </w:t>
            </w:r>
            <w:r>
              <w:t>PEI</w:t>
            </w:r>
            <w:r w:rsidRPr="009C5B90">
              <w:t xml:space="preserve"> </w:t>
            </w:r>
            <w:r>
              <w:t>of the 5GC/</w:t>
            </w:r>
            <w:r w:rsidRPr="009C5B90">
              <w:t>EPC domain</w:t>
            </w:r>
            <w:r>
              <w:t>s</w:t>
            </w:r>
          </w:p>
        </w:tc>
      </w:tr>
    </w:tbl>
    <w:p w14:paraId="6EE28AC4" w14:textId="77777777" w:rsidR="00234841" w:rsidRPr="00EC1F12" w:rsidRDefault="00234841" w:rsidP="00234841"/>
    <w:p w14:paraId="03F26875" w14:textId="77777777" w:rsidR="00234841" w:rsidRPr="00533C32" w:rsidRDefault="00234841" w:rsidP="00434F1A">
      <w:pPr>
        <w:pStyle w:val="Heading3"/>
      </w:pPr>
      <w:bookmarkStart w:id="166" w:name="_Toc20126924"/>
      <w:bookmarkStart w:id="167" w:name="_Toc27588900"/>
      <w:bookmarkStart w:id="168" w:name="_Toc36459696"/>
      <w:bookmarkStart w:id="169" w:name="_Toc45029257"/>
      <w:bookmarkStart w:id="170" w:name="_Toc56520533"/>
      <w:bookmarkStart w:id="171" w:name="_Toc90586769"/>
      <w:bookmarkStart w:id="172" w:name="_Toc106616287"/>
      <w:bookmarkStart w:id="173" w:name="_Toc122100982"/>
      <w:r w:rsidRPr="00533C32">
        <w:lastRenderedPageBreak/>
        <w:t>5.2.2</w:t>
      </w:r>
      <w:r w:rsidRPr="00533C32">
        <w:tab/>
        <w:t>Resource: AuthenticationSubscription</w:t>
      </w:r>
      <w:bookmarkEnd w:id="166"/>
      <w:bookmarkEnd w:id="167"/>
      <w:bookmarkEnd w:id="168"/>
      <w:bookmarkEnd w:id="169"/>
      <w:bookmarkEnd w:id="170"/>
      <w:bookmarkEnd w:id="171"/>
      <w:bookmarkEnd w:id="172"/>
      <w:bookmarkEnd w:id="173"/>
    </w:p>
    <w:p w14:paraId="059E0FAC" w14:textId="77777777" w:rsidR="00234841" w:rsidRPr="00533C32" w:rsidRDefault="00234841" w:rsidP="00434F1A">
      <w:pPr>
        <w:pStyle w:val="Heading4"/>
      </w:pPr>
      <w:bookmarkStart w:id="174" w:name="_Toc20126925"/>
      <w:bookmarkStart w:id="175" w:name="_Toc27588901"/>
      <w:bookmarkStart w:id="176" w:name="_Toc36459697"/>
      <w:bookmarkStart w:id="177" w:name="_Toc45029258"/>
      <w:bookmarkStart w:id="178" w:name="_Toc56520534"/>
      <w:bookmarkStart w:id="179" w:name="_Toc90586770"/>
      <w:bookmarkStart w:id="180" w:name="_Toc106616288"/>
      <w:bookmarkStart w:id="181" w:name="_Toc122100983"/>
      <w:r w:rsidRPr="00533C32">
        <w:t>5.2.2.1</w:t>
      </w:r>
      <w:r w:rsidRPr="00533C32">
        <w:tab/>
        <w:t>Description</w:t>
      </w:r>
      <w:bookmarkEnd w:id="174"/>
      <w:bookmarkEnd w:id="175"/>
      <w:bookmarkEnd w:id="176"/>
      <w:bookmarkEnd w:id="177"/>
      <w:bookmarkEnd w:id="178"/>
      <w:bookmarkEnd w:id="179"/>
      <w:bookmarkEnd w:id="180"/>
      <w:bookmarkEnd w:id="181"/>
    </w:p>
    <w:p w14:paraId="1BCBF1AF"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0382E3" w14:textId="77777777" w:rsidR="00234841" w:rsidRPr="00533C32" w:rsidRDefault="00234841" w:rsidP="0023484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73C14722" w14:textId="77777777" w:rsidR="00234841" w:rsidRPr="00533C32" w:rsidRDefault="00234841" w:rsidP="0023484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58D2C92E" w14:textId="77777777" w:rsidR="00234841" w:rsidRPr="00533C32" w:rsidRDefault="00234841" w:rsidP="00434F1A">
      <w:pPr>
        <w:pStyle w:val="Heading4"/>
      </w:pPr>
      <w:bookmarkStart w:id="182" w:name="_Toc20126926"/>
      <w:bookmarkStart w:id="183" w:name="_Toc27588902"/>
      <w:bookmarkStart w:id="184" w:name="_Toc36459698"/>
      <w:bookmarkStart w:id="185" w:name="_Toc45029259"/>
      <w:bookmarkStart w:id="186" w:name="_Toc56520535"/>
      <w:bookmarkStart w:id="187" w:name="_Toc90586771"/>
      <w:bookmarkStart w:id="188" w:name="_Toc106616289"/>
      <w:bookmarkStart w:id="189" w:name="_Toc122100984"/>
      <w:r w:rsidRPr="00533C32">
        <w:t>5.2.2.2</w:t>
      </w:r>
      <w:r w:rsidRPr="00533C32">
        <w:tab/>
        <w:t>Resource Definition</w:t>
      </w:r>
      <w:bookmarkEnd w:id="182"/>
      <w:bookmarkEnd w:id="183"/>
      <w:bookmarkEnd w:id="184"/>
      <w:bookmarkEnd w:id="185"/>
      <w:bookmarkEnd w:id="186"/>
      <w:bookmarkEnd w:id="187"/>
      <w:bookmarkEnd w:id="188"/>
      <w:bookmarkEnd w:id="189"/>
    </w:p>
    <w:p w14:paraId="297CBDDB" w14:textId="77777777" w:rsidR="00234841" w:rsidRPr="00533C32" w:rsidRDefault="00234841" w:rsidP="0023484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318C53B9" w14:textId="77777777" w:rsidR="00234841" w:rsidRPr="00533C32" w:rsidRDefault="00234841" w:rsidP="00234841">
      <w:pPr>
        <w:rPr>
          <w:rFonts w:ascii="Arial" w:hAnsi="Arial" w:cs="Arial"/>
        </w:rPr>
      </w:pPr>
      <w:bookmarkStart w:id="190" w:name="_MCCTEMPBM_CRPT22160075___7"/>
      <w:r w:rsidRPr="00533C32">
        <w:t>This resource shall support the resource URI variables defined in table 5.2.2.2-1</w:t>
      </w:r>
      <w:r w:rsidRPr="00533C32">
        <w:rPr>
          <w:rFonts w:ascii="Arial" w:hAnsi="Arial" w:cs="Arial"/>
        </w:rPr>
        <w:t>.</w:t>
      </w:r>
    </w:p>
    <w:bookmarkEnd w:id="190"/>
    <w:p w14:paraId="6F74BFE3" w14:textId="77777777" w:rsidR="00234841" w:rsidRPr="00533C32" w:rsidRDefault="00234841" w:rsidP="00434F1A">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DF2ADB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F265F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DBFC5" w14:textId="77777777" w:rsidR="00234841" w:rsidRPr="009C5B90" w:rsidRDefault="00234841" w:rsidP="00D17253">
            <w:pPr>
              <w:pStyle w:val="TAH"/>
              <w:rPr>
                <w:lang w:val="en-US"/>
              </w:rPr>
            </w:pPr>
            <w:r w:rsidRPr="009C5B90">
              <w:rPr>
                <w:lang w:val="en-US"/>
              </w:rPr>
              <w:t>Definition</w:t>
            </w:r>
          </w:p>
        </w:tc>
      </w:tr>
      <w:tr w:rsidR="00234841" w:rsidRPr="009C5B90" w14:paraId="213DCFA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FF8527"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A3CEB5"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1C75F76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54C2C3"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0A567" w14:textId="77777777" w:rsidR="00234841" w:rsidRPr="009C5B90" w:rsidRDefault="00234841" w:rsidP="00D17253">
            <w:pPr>
              <w:pStyle w:val="TAL"/>
              <w:rPr>
                <w:lang w:val="en-US" w:eastAsia="zh-CN"/>
              </w:rPr>
            </w:pPr>
            <w:r w:rsidRPr="009C5B90">
              <w:rPr>
                <w:lang w:val="en-US"/>
              </w:rPr>
              <w:t>Represents the Subscription Identifier of the UE</w:t>
            </w:r>
            <w:r w:rsidRPr="009C5B90">
              <w:rPr>
                <w:rFonts w:hint="eastAsia"/>
                <w:lang w:val="en-US" w:eastAsia="zh-CN"/>
              </w:rPr>
              <w:t>.</w:t>
            </w:r>
          </w:p>
          <w:p w14:paraId="42965635" w14:textId="77777777" w:rsidR="00234841" w:rsidRPr="009C5B90" w:rsidRDefault="00234841" w:rsidP="00D17253">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74A14DE9" w14:textId="77777777" w:rsidR="00234841" w:rsidRPr="00533C32" w:rsidRDefault="00234841" w:rsidP="00234841"/>
    <w:p w14:paraId="6B36CA85" w14:textId="77777777" w:rsidR="00234841" w:rsidRPr="00533C32" w:rsidRDefault="00234841" w:rsidP="00434F1A">
      <w:pPr>
        <w:pStyle w:val="Heading4"/>
      </w:pPr>
      <w:bookmarkStart w:id="191" w:name="_Toc20126927"/>
      <w:bookmarkStart w:id="192" w:name="_Toc27588903"/>
      <w:bookmarkStart w:id="193" w:name="_Toc36459699"/>
      <w:bookmarkStart w:id="194" w:name="_Toc45029260"/>
      <w:bookmarkStart w:id="195" w:name="_Toc56520536"/>
      <w:bookmarkStart w:id="196" w:name="_Toc90586772"/>
      <w:bookmarkStart w:id="197" w:name="_Toc106616290"/>
      <w:bookmarkStart w:id="198" w:name="_Toc122100985"/>
      <w:r w:rsidRPr="00533C32">
        <w:t>5.2.2.3</w:t>
      </w:r>
      <w:r w:rsidRPr="00533C32">
        <w:tab/>
        <w:t>Resource Standard Methods</w:t>
      </w:r>
      <w:bookmarkEnd w:id="191"/>
      <w:bookmarkEnd w:id="192"/>
      <w:bookmarkEnd w:id="193"/>
      <w:bookmarkEnd w:id="194"/>
      <w:bookmarkEnd w:id="195"/>
      <w:bookmarkEnd w:id="196"/>
      <w:bookmarkEnd w:id="197"/>
      <w:bookmarkEnd w:id="198"/>
    </w:p>
    <w:p w14:paraId="3004394B" w14:textId="77777777" w:rsidR="00234841" w:rsidRPr="00533C32" w:rsidRDefault="00234841" w:rsidP="00434F1A">
      <w:pPr>
        <w:pStyle w:val="Heading5"/>
        <w:rPr>
          <w:lang w:eastAsia="zh-CN"/>
        </w:rPr>
      </w:pPr>
      <w:bookmarkStart w:id="199" w:name="_Toc20126928"/>
      <w:bookmarkStart w:id="200" w:name="_Toc27588904"/>
      <w:bookmarkStart w:id="201" w:name="_Toc36459700"/>
      <w:bookmarkStart w:id="202" w:name="_Toc45029261"/>
      <w:bookmarkStart w:id="203" w:name="_Toc56520537"/>
      <w:bookmarkStart w:id="204" w:name="_Toc90586773"/>
      <w:bookmarkStart w:id="205" w:name="_Toc106616291"/>
      <w:bookmarkStart w:id="206" w:name="_Toc122100986"/>
      <w:r w:rsidRPr="00533C32">
        <w:t>5.2.2.3.1</w:t>
      </w:r>
      <w:r w:rsidRPr="00533C32">
        <w:tab/>
      </w:r>
      <w:r w:rsidRPr="00533C32">
        <w:rPr>
          <w:lang w:eastAsia="zh-CN"/>
        </w:rPr>
        <w:t>GET</w:t>
      </w:r>
      <w:bookmarkEnd w:id="199"/>
      <w:bookmarkEnd w:id="200"/>
      <w:bookmarkEnd w:id="201"/>
      <w:bookmarkEnd w:id="202"/>
      <w:bookmarkEnd w:id="203"/>
      <w:bookmarkEnd w:id="204"/>
      <w:bookmarkEnd w:id="205"/>
      <w:bookmarkEnd w:id="206"/>
    </w:p>
    <w:p w14:paraId="2D16B828" w14:textId="77777777" w:rsidR="00234841" w:rsidRPr="00533C32" w:rsidRDefault="00234841" w:rsidP="00234841">
      <w:r w:rsidRPr="00533C32">
        <w:t>This method shall support the URI query parameters specified in table 5.2.2.3.1-1.</w:t>
      </w:r>
    </w:p>
    <w:p w14:paraId="5BA39C10" w14:textId="77777777" w:rsidR="00234841" w:rsidRPr="00533C32" w:rsidRDefault="00234841" w:rsidP="00434F1A">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288007B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7013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E7121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ADFE8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098842"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BD2D4F" w14:textId="77777777" w:rsidR="00234841" w:rsidRPr="009C5B90" w:rsidRDefault="00234841" w:rsidP="00D17253">
            <w:pPr>
              <w:pStyle w:val="TAH"/>
              <w:rPr>
                <w:lang w:val="en-US"/>
              </w:rPr>
            </w:pPr>
            <w:r w:rsidRPr="009C5B90">
              <w:rPr>
                <w:lang w:val="en-US"/>
              </w:rPr>
              <w:t>Description</w:t>
            </w:r>
          </w:p>
        </w:tc>
      </w:tr>
      <w:tr w:rsidR="00234841" w:rsidRPr="009C5B90" w14:paraId="0AD4132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B5C7E8"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2C2FEDA"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B7B66E"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DE6D81"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F1BDC03" w14:textId="77777777" w:rsidR="00234841" w:rsidRPr="009C5B90" w:rsidRDefault="00234841" w:rsidP="00D17253">
            <w:pPr>
              <w:pStyle w:val="TAL"/>
              <w:rPr>
                <w:lang w:val="en-US"/>
              </w:rPr>
            </w:pPr>
            <w:r w:rsidRPr="009C5B90">
              <w:rPr>
                <w:rFonts w:cs="Arial"/>
                <w:szCs w:val="18"/>
                <w:lang w:val="en-US"/>
              </w:rPr>
              <w:t>see  3GPP TS 29.500 [8] clause 6.6</w:t>
            </w:r>
          </w:p>
        </w:tc>
      </w:tr>
    </w:tbl>
    <w:p w14:paraId="04F01551" w14:textId="77777777" w:rsidR="00234841" w:rsidRPr="00533C32" w:rsidRDefault="00234841" w:rsidP="00234841"/>
    <w:p w14:paraId="096E7CDA" w14:textId="77777777" w:rsidR="00234841" w:rsidRPr="00533C32" w:rsidRDefault="00234841" w:rsidP="00234841">
      <w:r w:rsidRPr="00533C32">
        <w:t>This method shall support the request data structures specified in table 5.2.2.3.1-2 and the response data structures and response codes specified in table 5.2.2.3.1-3.</w:t>
      </w:r>
    </w:p>
    <w:p w14:paraId="6EB8620D" w14:textId="77777777" w:rsidR="00234841" w:rsidRPr="00533C32" w:rsidRDefault="00234841" w:rsidP="00434F1A">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6B1483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96890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3B89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9C898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544393" w14:textId="77777777" w:rsidR="00234841" w:rsidRPr="009C5B90" w:rsidRDefault="00234841" w:rsidP="00D17253">
            <w:pPr>
              <w:pStyle w:val="TAH"/>
              <w:rPr>
                <w:lang w:val="en-US"/>
              </w:rPr>
            </w:pPr>
            <w:r w:rsidRPr="009C5B90">
              <w:rPr>
                <w:lang w:val="en-US"/>
              </w:rPr>
              <w:t>Description</w:t>
            </w:r>
          </w:p>
        </w:tc>
      </w:tr>
      <w:tr w:rsidR="00234841" w:rsidRPr="009C5B90" w14:paraId="1D4089A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2BB8A7"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57965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2F5FE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D7DC6CD" w14:textId="77777777" w:rsidR="00234841" w:rsidRPr="009C5B90" w:rsidRDefault="00234841" w:rsidP="00D17253">
            <w:pPr>
              <w:pStyle w:val="TAL"/>
              <w:rPr>
                <w:lang w:val="en-US"/>
              </w:rPr>
            </w:pPr>
          </w:p>
        </w:tc>
      </w:tr>
    </w:tbl>
    <w:p w14:paraId="4FEE9E91" w14:textId="77777777" w:rsidR="00234841" w:rsidRPr="00533C32" w:rsidRDefault="00234841" w:rsidP="00234841"/>
    <w:p w14:paraId="10461006" w14:textId="77777777" w:rsidR="00234841" w:rsidRPr="00533C32" w:rsidRDefault="00234841" w:rsidP="00434F1A">
      <w:pPr>
        <w:pStyle w:val="TH"/>
        <w:outlineLvl w:val="0"/>
      </w:pPr>
      <w:r w:rsidRPr="00533C32">
        <w:lastRenderedPageBreak/>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234841" w:rsidRPr="009C5B90" w14:paraId="5492330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E1668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26692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9C2A6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12635D" w14:textId="77777777" w:rsidR="00234841" w:rsidRPr="009C5B90" w:rsidRDefault="00234841" w:rsidP="00D17253">
            <w:pPr>
              <w:pStyle w:val="TAH"/>
              <w:rPr>
                <w:lang w:val="en-US"/>
              </w:rPr>
            </w:pPr>
            <w:r w:rsidRPr="009C5B90">
              <w:rPr>
                <w:lang w:val="en-US"/>
              </w:rPr>
              <w:t>Response</w:t>
            </w:r>
          </w:p>
          <w:p w14:paraId="467AD35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0B2B8A" w14:textId="77777777" w:rsidR="00234841" w:rsidRPr="009C5B90" w:rsidRDefault="00234841" w:rsidP="00D17253">
            <w:pPr>
              <w:pStyle w:val="TAH"/>
              <w:rPr>
                <w:lang w:val="en-US"/>
              </w:rPr>
            </w:pPr>
            <w:r w:rsidRPr="009C5B90">
              <w:rPr>
                <w:lang w:val="en-US"/>
              </w:rPr>
              <w:t>Description</w:t>
            </w:r>
          </w:p>
        </w:tc>
      </w:tr>
      <w:tr w:rsidR="00234841" w:rsidRPr="009C5B90" w14:paraId="2F73695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BCBB50" w14:textId="77777777" w:rsidR="00234841" w:rsidRPr="009C5B90" w:rsidRDefault="00234841" w:rsidP="00D17253">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6E6A93C6" w14:textId="77777777" w:rsidR="00234841" w:rsidRPr="009C5B90" w:rsidRDefault="00234841" w:rsidP="00D17253">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9B3F71D" w14:textId="77777777" w:rsidR="00234841" w:rsidRPr="009C5B90" w:rsidRDefault="00234841" w:rsidP="00D17253">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81BC177" w14:textId="77777777" w:rsidR="00234841" w:rsidRPr="009C5B90" w:rsidRDefault="00234841" w:rsidP="00D17253">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D9D955" w14:textId="77777777" w:rsidR="00234841" w:rsidRPr="009C5B90" w:rsidRDefault="00234841" w:rsidP="00D17253">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234841" w:rsidRPr="009C5B90" w14:paraId="7B75BBD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9C47A7"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EB40FC7" w14:textId="77777777" w:rsidR="00234841" w:rsidRPr="00533C32" w:rsidRDefault="00234841" w:rsidP="00234841"/>
    <w:p w14:paraId="0CCE3C0F" w14:textId="77777777" w:rsidR="00234841" w:rsidRPr="00533C32" w:rsidRDefault="00234841" w:rsidP="00434F1A">
      <w:pPr>
        <w:pStyle w:val="Heading5"/>
        <w:rPr>
          <w:lang w:eastAsia="zh-CN"/>
        </w:rPr>
      </w:pPr>
      <w:bookmarkStart w:id="207" w:name="_Toc20126929"/>
      <w:bookmarkStart w:id="208" w:name="_Toc27588905"/>
      <w:bookmarkStart w:id="209" w:name="_Toc36459701"/>
      <w:bookmarkStart w:id="210" w:name="_Toc45029262"/>
      <w:bookmarkStart w:id="211" w:name="_Toc56520538"/>
      <w:bookmarkStart w:id="212" w:name="_Toc90586774"/>
      <w:bookmarkStart w:id="213" w:name="_Toc106616292"/>
      <w:bookmarkStart w:id="214" w:name="_Toc122100987"/>
      <w:r w:rsidRPr="00533C32">
        <w:t>5.2.2.3.2</w:t>
      </w:r>
      <w:r w:rsidRPr="00533C32">
        <w:tab/>
      </w:r>
      <w:r w:rsidRPr="00533C32">
        <w:rPr>
          <w:lang w:eastAsia="zh-CN"/>
        </w:rPr>
        <w:t>PATCH</w:t>
      </w:r>
      <w:bookmarkEnd w:id="207"/>
      <w:bookmarkEnd w:id="208"/>
      <w:bookmarkEnd w:id="209"/>
      <w:bookmarkEnd w:id="210"/>
      <w:bookmarkEnd w:id="211"/>
      <w:bookmarkEnd w:id="212"/>
      <w:bookmarkEnd w:id="213"/>
      <w:bookmarkEnd w:id="214"/>
    </w:p>
    <w:p w14:paraId="5EE2BB2D" w14:textId="77777777" w:rsidR="00234841" w:rsidRPr="00533C32" w:rsidRDefault="00234841" w:rsidP="00234841">
      <w:pPr>
        <w:rPr>
          <w:lang w:eastAsia="zh-CN"/>
        </w:rPr>
      </w:pPr>
      <w:r w:rsidRPr="00533C32">
        <w:rPr>
          <w:lang w:eastAsia="zh-CN"/>
        </w:rPr>
        <w:t>This method is used to modify the authentication data of UE in the UDR.</w:t>
      </w:r>
    </w:p>
    <w:p w14:paraId="3B33A23D" w14:textId="77777777" w:rsidR="00234841" w:rsidRPr="00533C32" w:rsidRDefault="00234841" w:rsidP="00234841">
      <w:r w:rsidRPr="00533C32">
        <w:t>This method shall support the URI query parameters specified in table 5.2.2.3.</w:t>
      </w:r>
      <w:r w:rsidRPr="00533C32">
        <w:rPr>
          <w:lang w:eastAsia="zh-CN"/>
        </w:rPr>
        <w:t>2</w:t>
      </w:r>
      <w:r w:rsidRPr="00533C32">
        <w:t>-1.</w:t>
      </w:r>
    </w:p>
    <w:p w14:paraId="46E3BF6C" w14:textId="77777777" w:rsidR="00234841" w:rsidRPr="00533C32" w:rsidRDefault="00234841" w:rsidP="00434F1A">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3CFCED9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3741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F978B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9B11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BB5A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533B1" w14:textId="77777777" w:rsidR="00234841" w:rsidRPr="009C5B90" w:rsidRDefault="00234841" w:rsidP="00D17253">
            <w:pPr>
              <w:pStyle w:val="TAH"/>
              <w:rPr>
                <w:lang w:val="en-US"/>
              </w:rPr>
            </w:pPr>
            <w:r w:rsidRPr="009C5B90">
              <w:rPr>
                <w:lang w:val="en-US"/>
              </w:rPr>
              <w:t>Description</w:t>
            </w:r>
          </w:p>
        </w:tc>
      </w:tr>
      <w:tr w:rsidR="00234841" w:rsidRPr="009C5B90" w14:paraId="3AFF680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3356A1"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8F2EBD"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A00D0BD"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C54D8D3"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0EDB4A" w14:textId="77777777" w:rsidR="00234841" w:rsidRPr="009C5B90" w:rsidRDefault="00234841" w:rsidP="00D17253">
            <w:pPr>
              <w:pStyle w:val="TAL"/>
              <w:rPr>
                <w:lang w:val="en-US"/>
              </w:rPr>
            </w:pPr>
            <w:r w:rsidRPr="009C5B90">
              <w:rPr>
                <w:rFonts w:cs="Arial"/>
                <w:szCs w:val="18"/>
              </w:rPr>
              <w:t>see 3GPP TS 29.500 [8] clause 6.6</w:t>
            </w:r>
          </w:p>
        </w:tc>
      </w:tr>
    </w:tbl>
    <w:p w14:paraId="734756BE" w14:textId="77777777" w:rsidR="00234841" w:rsidRPr="00533C32" w:rsidRDefault="00234841" w:rsidP="00234841">
      <w:pPr>
        <w:pStyle w:val="Guidance"/>
      </w:pPr>
    </w:p>
    <w:p w14:paraId="12D7B4AE" w14:textId="77777777" w:rsidR="00234841" w:rsidRPr="00533C32" w:rsidRDefault="00234841" w:rsidP="0023484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783B4236" w14:textId="77777777" w:rsidR="00234841" w:rsidRPr="00533C32" w:rsidRDefault="00234841" w:rsidP="00434F1A">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08F8A4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680B0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7AE2B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58F0B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172266" w14:textId="77777777" w:rsidR="00234841" w:rsidRPr="009C5B90" w:rsidRDefault="00234841" w:rsidP="00D17253">
            <w:pPr>
              <w:pStyle w:val="TAH"/>
              <w:rPr>
                <w:lang w:val="en-US"/>
              </w:rPr>
            </w:pPr>
            <w:r w:rsidRPr="009C5B90">
              <w:rPr>
                <w:lang w:val="en-US"/>
              </w:rPr>
              <w:t>Description</w:t>
            </w:r>
          </w:p>
        </w:tc>
      </w:tr>
      <w:tr w:rsidR="00234841" w:rsidRPr="009C5B90" w14:paraId="0A11894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B9B7B7"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8C9B81B"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DA8A85F"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4FFFB5" w14:textId="77777777" w:rsidR="00234841" w:rsidRPr="009C5B90" w:rsidRDefault="00234841" w:rsidP="00D17253">
            <w:pPr>
              <w:pStyle w:val="TAL"/>
              <w:rPr>
                <w:lang w:val="en-US" w:eastAsia="zh-CN"/>
              </w:rPr>
            </w:pPr>
            <w:r w:rsidRPr="009C5B90">
              <w:rPr>
                <w:lang w:val="en-US" w:eastAsia="zh-CN"/>
              </w:rPr>
              <w:t>Contains the delta data to the authentication subscription of a UE</w:t>
            </w:r>
          </w:p>
        </w:tc>
      </w:tr>
    </w:tbl>
    <w:p w14:paraId="5DCBA641" w14:textId="77777777" w:rsidR="00234841" w:rsidRPr="00533C32" w:rsidRDefault="00234841" w:rsidP="00234841"/>
    <w:p w14:paraId="68B6006D" w14:textId="77777777" w:rsidR="00234841" w:rsidRPr="00533C32" w:rsidRDefault="00234841" w:rsidP="00434F1A">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6EB5F83C"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364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D419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EA1FD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D52B3D" w14:textId="77777777" w:rsidR="00234841" w:rsidRPr="009C5B90" w:rsidRDefault="00234841" w:rsidP="00D17253">
            <w:pPr>
              <w:pStyle w:val="TAH"/>
              <w:rPr>
                <w:lang w:val="en-US"/>
              </w:rPr>
            </w:pPr>
            <w:r w:rsidRPr="009C5B90">
              <w:rPr>
                <w:lang w:val="en-US"/>
              </w:rPr>
              <w:t>Response</w:t>
            </w:r>
          </w:p>
          <w:p w14:paraId="1AE8A7B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76E82D" w14:textId="77777777" w:rsidR="00234841" w:rsidRPr="009C5B90" w:rsidRDefault="00234841" w:rsidP="00D17253">
            <w:pPr>
              <w:pStyle w:val="TAH"/>
              <w:rPr>
                <w:lang w:val="en-US"/>
              </w:rPr>
            </w:pPr>
            <w:r w:rsidRPr="009C5B90">
              <w:rPr>
                <w:lang w:val="en-US"/>
              </w:rPr>
              <w:t>Description</w:t>
            </w:r>
          </w:p>
        </w:tc>
      </w:tr>
      <w:tr w:rsidR="00234841" w:rsidRPr="009C5B90" w14:paraId="59C52E2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011998"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33FC98B"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1238D7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F81D3B"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8860D9D"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234841" w:rsidRPr="009C5B90" w14:paraId="516FF8F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974FF"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5A561E"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4A6A3EC"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EB8B92"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2563D06"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5491B67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FAF7AF1"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A0C4D83"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5066BE3"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265C060"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49205B4"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0F1BAA3" w14:textId="77777777" w:rsidR="00234841" w:rsidRPr="009C5B90" w:rsidRDefault="00234841" w:rsidP="00D17253">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0B22776A"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510BB81"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DF640D9"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44BC1EC" w14:textId="77777777" w:rsidR="00234841" w:rsidRPr="00533C32" w:rsidRDefault="00234841" w:rsidP="00234841">
      <w:pPr>
        <w:rPr>
          <w:lang w:eastAsia="zh-CN"/>
        </w:rPr>
      </w:pPr>
    </w:p>
    <w:p w14:paraId="295B5F37" w14:textId="77777777" w:rsidR="00234841" w:rsidRPr="00533C32" w:rsidRDefault="00234841" w:rsidP="00434F1A">
      <w:pPr>
        <w:pStyle w:val="Heading3"/>
      </w:pPr>
      <w:bookmarkStart w:id="215" w:name="_Toc20126930"/>
      <w:bookmarkStart w:id="216" w:name="_Toc27588906"/>
      <w:bookmarkStart w:id="217" w:name="_Toc36459702"/>
      <w:bookmarkStart w:id="218" w:name="_Toc45029263"/>
      <w:bookmarkStart w:id="219" w:name="_Toc56520539"/>
      <w:bookmarkStart w:id="220" w:name="_Toc90586775"/>
      <w:bookmarkStart w:id="221" w:name="_Toc106616293"/>
      <w:bookmarkStart w:id="222" w:name="_Toc122100988"/>
      <w:r w:rsidRPr="00533C32">
        <w:t>5.2.3</w:t>
      </w:r>
      <w:r w:rsidRPr="00533C32">
        <w:tab/>
        <w:t>Resource: AccessAndMobilitySubscriptionData</w:t>
      </w:r>
      <w:bookmarkEnd w:id="215"/>
      <w:bookmarkEnd w:id="216"/>
      <w:bookmarkEnd w:id="217"/>
      <w:bookmarkEnd w:id="218"/>
      <w:bookmarkEnd w:id="219"/>
      <w:bookmarkEnd w:id="220"/>
      <w:bookmarkEnd w:id="221"/>
      <w:bookmarkEnd w:id="222"/>
    </w:p>
    <w:p w14:paraId="31608AB6" w14:textId="77777777" w:rsidR="00234841" w:rsidRPr="00533C32" w:rsidRDefault="00234841" w:rsidP="00434F1A">
      <w:pPr>
        <w:pStyle w:val="Heading4"/>
      </w:pPr>
      <w:bookmarkStart w:id="223" w:name="_Toc20126931"/>
      <w:bookmarkStart w:id="224" w:name="_Toc27588907"/>
      <w:bookmarkStart w:id="225" w:name="_Toc36459703"/>
      <w:bookmarkStart w:id="226" w:name="_Toc45029264"/>
      <w:bookmarkStart w:id="227" w:name="_Toc56520540"/>
      <w:bookmarkStart w:id="228" w:name="_Toc90586776"/>
      <w:bookmarkStart w:id="229" w:name="_Toc106616294"/>
      <w:bookmarkStart w:id="230" w:name="_Toc122100989"/>
      <w:r w:rsidRPr="00533C32">
        <w:t>5.2.3.1</w:t>
      </w:r>
      <w:r w:rsidRPr="00533C32">
        <w:tab/>
        <w:t>Description</w:t>
      </w:r>
      <w:bookmarkEnd w:id="223"/>
      <w:bookmarkEnd w:id="224"/>
      <w:bookmarkEnd w:id="225"/>
      <w:bookmarkEnd w:id="226"/>
      <w:bookmarkEnd w:id="227"/>
      <w:bookmarkEnd w:id="228"/>
      <w:bookmarkEnd w:id="229"/>
      <w:bookmarkEnd w:id="230"/>
    </w:p>
    <w:p w14:paraId="5FB637C4" w14:textId="77777777" w:rsidR="00234841" w:rsidRPr="00533C32" w:rsidRDefault="00234841" w:rsidP="00234841">
      <w:pPr>
        <w:rPr>
          <w:lang w:eastAsia="zh-CN"/>
        </w:rPr>
      </w:pPr>
      <w:r w:rsidRPr="00533C32">
        <w:t>This resource represents the subscribed AccessAndMobilitySubscriptionData for a SUPI for use in a serving PLMN. It is queried by the AMF via the UDM after registering.</w:t>
      </w:r>
    </w:p>
    <w:p w14:paraId="6C863743" w14:textId="77777777" w:rsidR="00234841" w:rsidRPr="00533C32" w:rsidRDefault="00234841" w:rsidP="00234841">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02F61B" w14:textId="77777777" w:rsidR="00234841" w:rsidRPr="00533C32" w:rsidRDefault="00234841" w:rsidP="00434F1A">
      <w:pPr>
        <w:pStyle w:val="Heading4"/>
      </w:pPr>
      <w:bookmarkStart w:id="231" w:name="_Toc20126932"/>
      <w:bookmarkStart w:id="232" w:name="_Toc27588908"/>
      <w:bookmarkStart w:id="233" w:name="_Toc36459704"/>
      <w:bookmarkStart w:id="234" w:name="_Toc45029265"/>
      <w:bookmarkStart w:id="235" w:name="_Toc56520541"/>
      <w:bookmarkStart w:id="236" w:name="_Toc90586777"/>
      <w:bookmarkStart w:id="237" w:name="_Toc106616295"/>
      <w:bookmarkStart w:id="238" w:name="_Toc122100990"/>
      <w:r w:rsidRPr="00533C32">
        <w:t>5.2.3.2</w:t>
      </w:r>
      <w:r w:rsidRPr="00533C32">
        <w:tab/>
        <w:t>Resource Definition</w:t>
      </w:r>
      <w:bookmarkEnd w:id="231"/>
      <w:bookmarkEnd w:id="232"/>
      <w:bookmarkEnd w:id="233"/>
      <w:bookmarkEnd w:id="234"/>
      <w:bookmarkEnd w:id="235"/>
      <w:bookmarkEnd w:id="236"/>
      <w:bookmarkEnd w:id="237"/>
      <w:bookmarkEnd w:id="238"/>
    </w:p>
    <w:p w14:paraId="30A851E3"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45A307B" w14:textId="77777777" w:rsidR="00234841" w:rsidRPr="00533C32" w:rsidRDefault="00234841" w:rsidP="00234841">
      <w:pPr>
        <w:rPr>
          <w:rFonts w:ascii="Arial" w:hAnsi="Arial" w:cs="Arial"/>
        </w:rPr>
      </w:pPr>
      <w:bookmarkStart w:id="239" w:name="_MCCTEMPBM_CRPT22160076___7"/>
      <w:r w:rsidRPr="00533C32">
        <w:t>This resource shall support the resource URI variables defined in table 5.2.3.2-1</w:t>
      </w:r>
      <w:r w:rsidRPr="00533C32">
        <w:rPr>
          <w:rFonts w:ascii="Arial" w:hAnsi="Arial" w:cs="Arial"/>
        </w:rPr>
        <w:t>.</w:t>
      </w:r>
    </w:p>
    <w:bookmarkEnd w:id="239"/>
    <w:p w14:paraId="5302AF4E" w14:textId="77777777" w:rsidR="00234841" w:rsidRPr="00533C32" w:rsidRDefault="00234841" w:rsidP="00434F1A">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E2AFD4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0C2E4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577B88" w14:textId="77777777" w:rsidR="00234841" w:rsidRPr="009C5B90" w:rsidRDefault="00234841" w:rsidP="00D17253">
            <w:pPr>
              <w:pStyle w:val="TAH"/>
              <w:rPr>
                <w:lang w:val="en-US"/>
              </w:rPr>
            </w:pPr>
            <w:r w:rsidRPr="009C5B90">
              <w:rPr>
                <w:lang w:val="en-US"/>
              </w:rPr>
              <w:t>Definition</w:t>
            </w:r>
          </w:p>
        </w:tc>
      </w:tr>
      <w:tr w:rsidR="00234841" w:rsidRPr="009C5B90" w14:paraId="7FA99A5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4363B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550B9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1AB9F8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9294D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6577A4"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05D2D5B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12D1EE"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0C8EE6" w14:textId="77777777" w:rsidR="00234841" w:rsidRPr="009C5B90" w:rsidRDefault="00234841" w:rsidP="00D17253">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045D7DE3" w14:textId="77777777" w:rsidR="00234841" w:rsidRPr="00533C32" w:rsidRDefault="00234841" w:rsidP="00234841"/>
    <w:p w14:paraId="11B32DFB" w14:textId="77777777" w:rsidR="00234841" w:rsidRPr="00533C32" w:rsidRDefault="00234841" w:rsidP="00434F1A">
      <w:pPr>
        <w:pStyle w:val="Heading4"/>
      </w:pPr>
      <w:bookmarkStart w:id="240" w:name="_Toc20126933"/>
      <w:bookmarkStart w:id="241" w:name="_Toc27588909"/>
      <w:bookmarkStart w:id="242" w:name="_Toc36459705"/>
      <w:bookmarkStart w:id="243" w:name="_Toc45029266"/>
      <w:bookmarkStart w:id="244" w:name="_Toc56520542"/>
      <w:bookmarkStart w:id="245" w:name="_Toc90586778"/>
      <w:bookmarkStart w:id="246" w:name="_Toc106616296"/>
      <w:bookmarkStart w:id="247" w:name="_Toc122100991"/>
      <w:r w:rsidRPr="00533C32">
        <w:t>5.2.3.3</w:t>
      </w:r>
      <w:r w:rsidRPr="00533C32">
        <w:tab/>
        <w:t>Resource Standard Methods</w:t>
      </w:r>
      <w:bookmarkEnd w:id="240"/>
      <w:bookmarkEnd w:id="241"/>
      <w:bookmarkEnd w:id="242"/>
      <w:bookmarkEnd w:id="243"/>
      <w:bookmarkEnd w:id="244"/>
      <w:bookmarkEnd w:id="245"/>
      <w:bookmarkEnd w:id="246"/>
      <w:bookmarkEnd w:id="247"/>
    </w:p>
    <w:p w14:paraId="21F7B8B9" w14:textId="77777777" w:rsidR="00234841" w:rsidRPr="00533C32" w:rsidRDefault="00234841" w:rsidP="00434F1A">
      <w:pPr>
        <w:pStyle w:val="Heading5"/>
      </w:pPr>
      <w:bookmarkStart w:id="248" w:name="_Toc20126934"/>
      <w:bookmarkStart w:id="249" w:name="_Toc27588910"/>
      <w:bookmarkStart w:id="250" w:name="_Toc36459706"/>
      <w:bookmarkStart w:id="251" w:name="_Toc45029267"/>
      <w:bookmarkStart w:id="252" w:name="_Toc56520543"/>
      <w:bookmarkStart w:id="253" w:name="_Toc90586779"/>
      <w:bookmarkStart w:id="254" w:name="_Toc106616297"/>
      <w:bookmarkStart w:id="255" w:name="_Toc122100992"/>
      <w:r w:rsidRPr="00533C32">
        <w:t>5.2.3.3.1</w:t>
      </w:r>
      <w:r w:rsidRPr="00533C32">
        <w:tab/>
        <w:t>GET</w:t>
      </w:r>
      <w:bookmarkEnd w:id="248"/>
      <w:bookmarkEnd w:id="249"/>
      <w:bookmarkEnd w:id="250"/>
      <w:bookmarkEnd w:id="251"/>
      <w:bookmarkEnd w:id="252"/>
      <w:bookmarkEnd w:id="253"/>
      <w:bookmarkEnd w:id="254"/>
      <w:bookmarkEnd w:id="255"/>
    </w:p>
    <w:p w14:paraId="37765013" w14:textId="77777777" w:rsidR="00234841" w:rsidRPr="00533C32" w:rsidRDefault="00234841" w:rsidP="00234841">
      <w:r w:rsidRPr="00533C32">
        <w:t>This method shall support the URI query parameters specified in table 5.2.3.3.1-1.</w:t>
      </w:r>
    </w:p>
    <w:p w14:paraId="50EAAB96" w14:textId="77777777" w:rsidR="00234841" w:rsidRPr="00533C32" w:rsidRDefault="00234841" w:rsidP="00434F1A">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55A47D1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58CA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B1E9D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64AAA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F3C8C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6B04D0" w14:textId="77777777" w:rsidR="00234841" w:rsidRPr="009C5B90" w:rsidRDefault="00234841" w:rsidP="00D17253">
            <w:pPr>
              <w:pStyle w:val="TAH"/>
              <w:rPr>
                <w:lang w:val="en-US"/>
              </w:rPr>
            </w:pPr>
            <w:r w:rsidRPr="009C5B90">
              <w:rPr>
                <w:lang w:val="en-US"/>
              </w:rPr>
              <w:t>Description</w:t>
            </w:r>
          </w:p>
        </w:tc>
      </w:tr>
      <w:tr w:rsidR="00234841" w:rsidRPr="009C5B90" w14:paraId="61025AD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5F0FC1"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3EC2E63" w14:textId="77777777" w:rsidR="00234841" w:rsidRPr="009C5B90" w:rsidRDefault="00234841" w:rsidP="00D17253">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6BC6C8D"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59D15DF"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CCBC6" w14:textId="77777777" w:rsidR="00234841" w:rsidRPr="009C5B90" w:rsidRDefault="00234841" w:rsidP="00D17253">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234841" w:rsidRPr="009C5B90" w14:paraId="18FAC2D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5053D"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86C209"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CEBB0C"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9EA84CA"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F51386"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67126130" w14:textId="77777777" w:rsidR="00234841" w:rsidRPr="00533C32" w:rsidRDefault="00234841" w:rsidP="00234841"/>
    <w:p w14:paraId="47276486" w14:textId="77777777" w:rsidR="00234841" w:rsidRPr="00533C32" w:rsidRDefault="00234841" w:rsidP="00234841">
      <w:r w:rsidRPr="00533C32">
        <w:t>This method shall support the request data structures specified in table 5.2.3.3.1-2 and the response data structures and response codes specified in table 5.2.3.3.1-3.</w:t>
      </w:r>
    </w:p>
    <w:p w14:paraId="4D484CB5" w14:textId="77777777" w:rsidR="00234841" w:rsidRPr="00533C32" w:rsidRDefault="00234841" w:rsidP="00434F1A">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BD4C16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B3A86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0396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B80BC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A88A76" w14:textId="77777777" w:rsidR="00234841" w:rsidRPr="009C5B90" w:rsidRDefault="00234841" w:rsidP="00D17253">
            <w:pPr>
              <w:pStyle w:val="TAH"/>
              <w:rPr>
                <w:lang w:val="en-US"/>
              </w:rPr>
            </w:pPr>
            <w:r w:rsidRPr="009C5B90">
              <w:rPr>
                <w:lang w:val="en-US"/>
              </w:rPr>
              <w:t>Description</w:t>
            </w:r>
          </w:p>
        </w:tc>
      </w:tr>
      <w:tr w:rsidR="00234841" w:rsidRPr="009C5B90" w14:paraId="0EF66B6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0CAC3D"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D388AE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36C67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67D22A" w14:textId="77777777" w:rsidR="00234841" w:rsidRPr="009C5B90" w:rsidRDefault="00234841" w:rsidP="00D17253">
            <w:pPr>
              <w:pStyle w:val="TAL"/>
              <w:rPr>
                <w:lang w:val="en-US"/>
              </w:rPr>
            </w:pPr>
          </w:p>
        </w:tc>
      </w:tr>
    </w:tbl>
    <w:p w14:paraId="1E840A18" w14:textId="77777777" w:rsidR="00234841" w:rsidRPr="00533C32" w:rsidRDefault="00234841" w:rsidP="00234841"/>
    <w:p w14:paraId="4A83F7DC" w14:textId="77777777" w:rsidR="00234841" w:rsidRPr="00533C32" w:rsidRDefault="00234841" w:rsidP="00434F1A">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234841" w:rsidRPr="009C5B90" w14:paraId="3A67169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8952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0ED80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825CB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2C6A1E" w14:textId="77777777" w:rsidR="00234841" w:rsidRPr="009C5B90" w:rsidRDefault="00234841" w:rsidP="00D17253">
            <w:pPr>
              <w:pStyle w:val="TAH"/>
              <w:rPr>
                <w:lang w:val="en-US"/>
              </w:rPr>
            </w:pPr>
            <w:r w:rsidRPr="009C5B90">
              <w:rPr>
                <w:lang w:val="en-US"/>
              </w:rPr>
              <w:t>Response</w:t>
            </w:r>
          </w:p>
          <w:p w14:paraId="4FEFF3B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65FB50" w14:textId="77777777" w:rsidR="00234841" w:rsidRPr="009C5B90" w:rsidRDefault="00234841" w:rsidP="00D17253">
            <w:pPr>
              <w:pStyle w:val="TAH"/>
              <w:rPr>
                <w:lang w:val="en-US"/>
              </w:rPr>
            </w:pPr>
            <w:r w:rsidRPr="009C5B90">
              <w:rPr>
                <w:lang w:val="en-US"/>
              </w:rPr>
              <w:t>Description</w:t>
            </w:r>
          </w:p>
        </w:tc>
      </w:tr>
      <w:tr w:rsidR="00234841" w:rsidRPr="009C5B90" w14:paraId="445D943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DB43C1" w14:textId="77777777" w:rsidR="00234841" w:rsidRPr="009C5B90" w:rsidRDefault="00234841" w:rsidP="00D17253">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9C2F7D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7ABAE5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4BAC9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2857FF" w14:textId="77777777" w:rsidR="00234841" w:rsidRPr="009C5B90" w:rsidRDefault="00234841" w:rsidP="00D17253">
            <w:pPr>
              <w:pStyle w:val="TAL"/>
              <w:rPr>
                <w:lang w:val="en-US"/>
              </w:rPr>
            </w:pPr>
            <w:r w:rsidRPr="009C5B90">
              <w:rPr>
                <w:lang w:val="en-US"/>
              </w:rPr>
              <w:t>Upon success, a response body containing the Access and Mobility Subscription Data shall be returned.</w:t>
            </w:r>
          </w:p>
          <w:p w14:paraId="70C4AE3F" w14:textId="77777777" w:rsidR="00234841" w:rsidRPr="009C5B90" w:rsidRDefault="00234841" w:rsidP="00D17253">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234841" w:rsidRPr="009C5B90" w14:paraId="37945C5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0B8FB1"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1A7EDD8" w14:textId="77777777" w:rsidR="00234841" w:rsidRPr="00533C32" w:rsidRDefault="00234841" w:rsidP="00234841">
      <w:pPr>
        <w:rPr>
          <w:lang w:eastAsia="zh-CN"/>
        </w:rPr>
      </w:pPr>
    </w:p>
    <w:p w14:paraId="325C48B1" w14:textId="77777777" w:rsidR="00234841" w:rsidRPr="00533C32" w:rsidRDefault="00234841" w:rsidP="00434F1A">
      <w:pPr>
        <w:pStyle w:val="Heading3"/>
      </w:pPr>
      <w:bookmarkStart w:id="256" w:name="_Toc20126935"/>
      <w:bookmarkStart w:id="257" w:name="_Toc27588911"/>
      <w:bookmarkStart w:id="258" w:name="_Toc36459707"/>
      <w:bookmarkStart w:id="259" w:name="_Toc45029268"/>
      <w:bookmarkStart w:id="260" w:name="_Toc56520544"/>
      <w:bookmarkStart w:id="261" w:name="_Toc90586780"/>
      <w:bookmarkStart w:id="262" w:name="_Toc106616298"/>
      <w:bookmarkStart w:id="263" w:name="_Toc122100993"/>
      <w:r w:rsidRPr="00533C32">
        <w:lastRenderedPageBreak/>
        <w:t>5.2.4</w:t>
      </w:r>
      <w:r w:rsidRPr="00533C32">
        <w:tab/>
        <w:t>Resource: SmfSelectionSubscriptionData</w:t>
      </w:r>
      <w:bookmarkEnd w:id="256"/>
      <w:bookmarkEnd w:id="257"/>
      <w:bookmarkEnd w:id="258"/>
      <w:bookmarkEnd w:id="259"/>
      <w:bookmarkEnd w:id="260"/>
      <w:bookmarkEnd w:id="261"/>
      <w:bookmarkEnd w:id="262"/>
      <w:bookmarkEnd w:id="263"/>
    </w:p>
    <w:p w14:paraId="195D843F" w14:textId="77777777" w:rsidR="00234841" w:rsidRPr="00533C32" w:rsidRDefault="00234841" w:rsidP="00434F1A">
      <w:pPr>
        <w:pStyle w:val="Heading4"/>
      </w:pPr>
      <w:bookmarkStart w:id="264" w:name="_Toc20126936"/>
      <w:bookmarkStart w:id="265" w:name="_Toc27588912"/>
      <w:bookmarkStart w:id="266" w:name="_Toc36459708"/>
      <w:bookmarkStart w:id="267" w:name="_Toc45029269"/>
      <w:bookmarkStart w:id="268" w:name="_Toc56520545"/>
      <w:bookmarkStart w:id="269" w:name="_Toc90586781"/>
      <w:bookmarkStart w:id="270" w:name="_Toc106616299"/>
      <w:bookmarkStart w:id="271" w:name="_Toc122100994"/>
      <w:r w:rsidRPr="00533C32">
        <w:t>5.2.4.1</w:t>
      </w:r>
      <w:r w:rsidRPr="00533C32">
        <w:tab/>
        <w:t>Description</w:t>
      </w:r>
      <w:bookmarkEnd w:id="264"/>
      <w:bookmarkEnd w:id="265"/>
      <w:bookmarkEnd w:id="266"/>
      <w:bookmarkEnd w:id="267"/>
      <w:bookmarkEnd w:id="268"/>
      <w:bookmarkEnd w:id="269"/>
      <w:bookmarkEnd w:id="270"/>
      <w:bookmarkEnd w:id="271"/>
    </w:p>
    <w:p w14:paraId="33A7257A" w14:textId="77777777" w:rsidR="00234841" w:rsidRPr="00533C32" w:rsidRDefault="00234841" w:rsidP="00234841">
      <w:pPr>
        <w:rPr>
          <w:lang w:eastAsia="zh-CN"/>
        </w:rPr>
      </w:pPr>
      <w:r w:rsidRPr="00533C32">
        <w:t>This resource represents the subscribed SmfSelectionSubscriptionData for a SUPI. It is queried by the UDM triggered  by the AMF after registering.</w:t>
      </w:r>
    </w:p>
    <w:p w14:paraId="2E5582D4"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88B9C3" w14:textId="77777777" w:rsidR="00234841" w:rsidRPr="00533C32" w:rsidRDefault="00234841" w:rsidP="00434F1A">
      <w:pPr>
        <w:pStyle w:val="Heading4"/>
      </w:pPr>
      <w:bookmarkStart w:id="272" w:name="_Toc20126937"/>
      <w:bookmarkStart w:id="273" w:name="_Toc27588913"/>
      <w:bookmarkStart w:id="274" w:name="_Toc36459709"/>
      <w:bookmarkStart w:id="275" w:name="_Toc45029270"/>
      <w:bookmarkStart w:id="276" w:name="_Toc56520546"/>
      <w:bookmarkStart w:id="277" w:name="_Toc90586782"/>
      <w:bookmarkStart w:id="278" w:name="_Toc106616300"/>
      <w:bookmarkStart w:id="279" w:name="_Toc122100995"/>
      <w:r w:rsidRPr="00533C32">
        <w:t>5.2.4.2</w:t>
      </w:r>
      <w:r w:rsidRPr="00533C32">
        <w:tab/>
        <w:t>Resource Definition</w:t>
      </w:r>
      <w:bookmarkEnd w:id="272"/>
      <w:bookmarkEnd w:id="273"/>
      <w:bookmarkEnd w:id="274"/>
      <w:bookmarkEnd w:id="275"/>
      <w:bookmarkEnd w:id="276"/>
      <w:bookmarkEnd w:id="277"/>
      <w:bookmarkEnd w:id="278"/>
      <w:bookmarkEnd w:id="279"/>
    </w:p>
    <w:p w14:paraId="154B30E7"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009FD734" w14:textId="77777777" w:rsidR="00234841" w:rsidRPr="00533C32" w:rsidRDefault="00234841" w:rsidP="00234841">
      <w:pPr>
        <w:rPr>
          <w:rFonts w:ascii="Arial" w:hAnsi="Arial" w:cs="Arial"/>
        </w:rPr>
      </w:pPr>
      <w:bookmarkStart w:id="280" w:name="_MCCTEMPBM_CRPT22160077___7"/>
      <w:r w:rsidRPr="00533C32">
        <w:t>This resource shall support the resource URI variables defined in table 5.2.4.2-1</w:t>
      </w:r>
      <w:r w:rsidRPr="00533C32">
        <w:rPr>
          <w:rFonts w:ascii="Arial" w:hAnsi="Arial" w:cs="Arial"/>
        </w:rPr>
        <w:t>.</w:t>
      </w:r>
    </w:p>
    <w:bookmarkEnd w:id="280"/>
    <w:p w14:paraId="0F0F8BBC" w14:textId="77777777" w:rsidR="00234841" w:rsidRPr="00533C32" w:rsidRDefault="00234841" w:rsidP="00434F1A">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B3EE1B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70545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612115" w14:textId="77777777" w:rsidR="00234841" w:rsidRPr="009C5B90" w:rsidRDefault="00234841" w:rsidP="00D17253">
            <w:pPr>
              <w:pStyle w:val="TAH"/>
              <w:rPr>
                <w:lang w:val="en-US"/>
              </w:rPr>
            </w:pPr>
            <w:r w:rsidRPr="009C5B90">
              <w:rPr>
                <w:lang w:val="en-US"/>
              </w:rPr>
              <w:t>Definition</w:t>
            </w:r>
          </w:p>
        </w:tc>
      </w:tr>
      <w:tr w:rsidR="00234841" w:rsidRPr="009C5B90" w14:paraId="2122118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66276F"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03B420"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234841" w:rsidRPr="009C5B90" w14:paraId="588338D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085DF0"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08827F"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3B6AB58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27C5B4"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D85612"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7C3A0DE" w14:textId="77777777" w:rsidR="00234841" w:rsidRPr="00533C32" w:rsidRDefault="00234841" w:rsidP="00234841"/>
    <w:p w14:paraId="76FF126D" w14:textId="77777777" w:rsidR="00234841" w:rsidRPr="00533C32" w:rsidRDefault="00234841" w:rsidP="00434F1A">
      <w:pPr>
        <w:pStyle w:val="Heading4"/>
      </w:pPr>
      <w:bookmarkStart w:id="281" w:name="_Toc20126938"/>
      <w:bookmarkStart w:id="282" w:name="_Toc27588914"/>
      <w:bookmarkStart w:id="283" w:name="_Toc36459710"/>
      <w:bookmarkStart w:id="284" w:name="_Toc45029271"/>
      <w:bookmarkStart w:id="285" w:name="_Toc56520547"/>
      <w:bookmarkStart w:id="286" w:name="_Toc90586783"/>
      <w:bookmarkStart w:id="287" w:name="_Toc106616301"/>
      <w:bookmarkStart w:id="288" w:name="_Toc122100996"/>
      <w:r w:rsidRPr="00533C32">
        <w:t>5.2.4.3</w:t>
      </w:r>
      <w:r w:rsidRPr="00533C32">
        <w:tab/>
        <w:t>Resource Standard Methods</w:t>
      </w:r>
      <w:bookmarkEnd w:id="281"/>
      <w:bookmarkEnd w:id="282"/>
      <w:bookmarkEnd w:id="283"/>
      <w:bookmarkEnd w:id="284"/>
      <w:bookmarkEnd w:id="285"/>
      <w:bookmarkEnd w:id="286"/>
      <w:bookmarkEnd w:id="287"/>
      <w:bookmarkEnd w:id="288"/>
    </w:p>
    <w:p w14:paraId="3272DF20" w14:textId="77777777" w:rsidR="00234841" w:rsidRPr="00533C32" w:rsidRDefault="00234841" w:rsidP="00434F1A">
      <w:pPr>
        <w:pStyle w:val="Heading5"/>
      </w:pPr>
      <w:bookmarkStart w:id="289" w:name="_Toc20126939"/>
      <w:bookmarkStart w:id="290" w:name="_Toc27588915"/>
      <w:bookmarkStart w:id="291" w:name="_Toc36459711"/>
      <w:bookmarkStart w:id="292" w:name="_Toc45029272"/>
      <w:bookmarkStart w:id="293" w:name="_Toc56520548"/>
      <w:bookmarkStart w:id="294" w:name="_Toc90586784"/>
      <w:bookmarkStart w:id="295" w:name="_Toc106616302"/>
      <w:bookmarkStart w:id="296" w:name="_Toc122100997"/>
      <w:r w:rsidRPr="00533C32">
        <w:t>5.2.4.3.1</w:t>
      </w:r>
      <w:r w:rsidRPr="00533C32">
        <w:tab/>
        <w:t>GET</w:t>
      </w:r>
      <w:bookmarkEnd w:id="289"/>
      <w:bookmarkEnd w:id="290"/>
      <w:bookmarkEnd w:id="291"/>
      <w:bookmarkEnd w:id="292"/>
      <w:bookmarkEnd w:id="293"/>
      <w:bookmarkEnd w:id="294"/>
      <w:bookmarkEnd w:id="295"/>
      <w:bookmarkEnd w:id="296"/>
    </w:p>
    <w:p w14:paraId="7BE6AE74" w14:textId="77777777" w:rsidR="00234841" w:rsidRPr="00533C32" w:rsidRDefault="00234841" w:rsidP="00234841">
      <w:r w:rsidRPr="00533C32">
        <w:t>This method shall support the URI query parameters specified in table 5.2.4.3.1-1.</w:t>
      </w:r>
    </w:p>
    <w:p w14:paraId="5BBFA48E" w14:textId="77777777" w:rsidR="00234841" w:rsidRPr="00533C32" w:rsidRDefault="00234841" w:rsidP="00434F1A">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7054919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8C4B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F4DE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9BDA2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CD82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CDC6E9" w14:textId="77777777" w:rsidR="00234841" w:rsidRPr="009C5B90" w:rsidRDefault="00234841" w:rsidP="00D17253">
            <w:pPr>
              <w:pStyle w:val="TAH"/>
              <w:rPr>
                <w:lang w:val="en-US"/>
              </w:rPr>
            </w:pPr>
            <w:r w:rsidRPr="009C5B90">
              <w:rPr>
                <w:lang w:val="en-US"/>
              </w:rPr>
              <w:t>Description</w:t>
            </w:r>
          </w:p>
        </w:tc>
      </w:tr>
      <w:tr w:rsidR="00234841" w:rsidRPr="009C5B90" w14:paraId="78E699D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62297D"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BDEA64F"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79EEEF3"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41E0B5"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56401F"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097A9C6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97A64"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C936B5"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B447234"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BDE146D"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C263C7"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FCE6CAA" w14:textId="77777777" w:rsidR="00234841" w:rsidRPr="00533C32" w:rsidRDefault="00234841" w:rsidP="00234841"/>
    <w:p w14:paraId="6D2B8268" w14:textId="77777777" w:rsidR="00234841" w:rsidRPr="00533C32" w:rsidRDefault="00234841" w:rsidP="00234841">
      <w:r w:rsidRPr="00533C32">
        <w:t>This method shall support the request data structures specified in table 5.2.4.3.1-2 and the response data structures and response codes specified in table 5.2.4.3.1-3.</w:t>
      </w:r>
    </w:p>
    <w:p w14:paraId="3936C904" w14:textId="77777777" w:rsidR="00234841" w:rsidRPr="00533C32" w:rsidRDefault="00234841" w:rsidP="00434F1A">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F3AF1B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CA746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E02DA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43DC7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6CE286" w14:textId="77777777" w:rsidR="00234841" w:rsidRPr="009C5B90" w:rsidRDefault="00234841" w:rsidP="00D17253">
            <w:pPr>
              <w:pStyle w:val="TAH"/>
              <w:rPr>
                <w:lang w:val="en-US"/>
              </w:rPr>
            </w:pPr>
            <w:r w:rsidRPr="009C5B90">
              <w:rPr>
                <w:lang w:val="en-US"/>
              </w:rPr>
              <w:t>Description</w:t>
            </w:r>
          </w:p>
        </w:tc>
      </w:tr>
      <w:tr w:rsidR="00234841" w:rsidRPr="009C5B90" w14:paraId="073B1C0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58CF4F"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115AF8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7FC108F"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14061B" w14:textId="77777777" w:rsidR="00234841" w:rsidRPr="009C5B90" w:rsidRDefault="00234841" w:rsidP="00D17253">
            <w:pPr>
              <w:pStyle w:val="TAL"/>
              <w:rPr>
                <w:lang w:val="en-US"/>
              </w:rPr>
            </w:pPr>
          </w:p>
        </w:tc>
      </w:tr>
    </w:tbl>
    <w:p w14:paraId="01AF8A7F" w14:textId="77777777" w:rsidR="00234841" w:rsidRPr="00533C32" w:rsidRDefault="00234841" w:rsidP="00234841"/>
    <w:p w14:paraId="4660DBF7" w14:textId="77777777" w:rsidR="00234841" w:rsidRPr="00533C32" w:rsidRDefault="00234841" w:rsidP="00434F1A">
      <w:pPr>
        <w:pStyle w:val="TH"/>
        <w:outlineLvl w:val="0"/>
      </w:pPr>
      <w:r w:rsidRPr="00533C32">
        <w:lastRenderedPageBreak/>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234841" w:rsidRPr="009C5B90" w14:paraId="57120E2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3648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A95738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7ECB8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51E130" w14:textId="77777777" w:rsidR="00234841" w:rsidRPr="009C5B90" w:rsidRDefault="00234841" w:rsidP="00D17253">
            <w:pPr>
              <w:pStyle w:val="TAH"/>
              <w:rPr>
                <w:lang w:val="en-US"/>
              </w:rPr>
            </w:pPr>
            <w:r w:rsidRPr="009C5B90">
              <w:rPr>
                <w:lang w:val="en-US"/>
              </w:rPr>
              <w:t>Response</w:t>
            </w:r>
          </w:p>
          <w:p w14:paraId="6138D9A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02FF89" w14:textId="77777777" w:rsidR="00234841" w:rsidRPr="009C5B90" w:rsidRDefault="00234841" w:rsidP="00D17253">
            <w:pPr>
              <w:pStyle w:val="TAH"/>
              <w:rPr>
                <w:lang w:val="en-US"/>
              </w:rPr>
            </w:pPr>
            <w:r w:rsidRPr="009C5B90">
              <w:rPr>
                <w:lang w:val="en-US"/>
              </w:rPr>
              <w:t>Description</w:t>
            </w:r>
          </w:p>
        </w:tc>
      </w:tr>
      <w:tr w:rsidR="00234841" w:rsidRPr="009C5B90" w14:paraId="14AB8F1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B4B5EB" w14:textId="77777777" w:rsidR="00234841" w:rsidRPr="009C5B90" w:rsidRDefault="00234841" w:rsidP="00D17253">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1B3DF7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C90FC6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12FADE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2FFA8B" w14:textId="77777777" w:rsidR="00234841" w:rsidRPr="009C5B90" w:rsidRDefault="00234841" w:rsidP="00D17253">
            <w:pPr>
              <w:pStyle w:val="TAL"/>
              <w:rPr>
                <w:lang w:val="en-US"/>
              </w:rPr>
            </w:pPr>
            <w:r w:rsidRPr="009C5B90">
              <w:rPr>
                <w:lang w:val="en-US"/>
              </w:rPr>
              <w:t>Upon success, a response body containing the SMF Selection Subscription Data for the user shall be returned.</w:t>
            </w:r>
          </w:p>
        </w:tc>
      </w:tr>
      <w:tr w:rsidR="00234841" w:rsidRPr="009C5B90" w14:paraId="78954AD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9D7B71"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265A53A" w14:textId="77777777" w:rsidR="00234841" w:rsidRPr="00533C32" w:rsidRDefault="00234841" w:rsidP="00234841">
      <w:pPr>
        <w:rPr>
          <w:lang w:eastAsia="zh-CN"/>
        </w:rPr>
      </w:pPr>
    </w:p>
    <w:p w14:paraId="60806AAD" w14:textId="77777777" w:rsidR="00234841" w:rsidRPr="00533C32" w:rsidRDefault="00234841" w:rsidP="00434F1A">
      <w:pPr>
        <w:pStyle w:val="Heading3"/>
      </w:pPr>
      <w:bookmarkStart w:id="297" w:name="_Toc20126940"/>
      <w:bookmarkStart w:id="298" w:name="_Toc27588916"/>
      <w:bookmarkStart w:id="299" w:name="_Toc36459712"/>
      <w:bookmarkStart w:id="300" w:name="_Toc45029273"/>
      <w:bookmarkStart w:id="301" w:name="_Toc56520549"/>
      <w:bookmarkStart w:id="302" w:name="_Toc90586785"/>
      <w:bookmarkStart w:id="303" w:name="_Toc106616303"/>
      <w:bookmarkStart w:id="304" w:name="_Toc122100998"/>
      <w:r w:rsidRPr="00533C32">
        <w:t>5.2.5</w:t>
      </w:r>
      <w:r w:rsidRPr="00533C32">
        <w:tab/>
        <w:t>Resource: S</w:t>
      </w:r>
      <w:r w:rsidRPr="00533C32">
        <w:rPr>
          <w:lang w:eastAsia="zh-CN"/>
        </w:rPr>
        <w:t>ession</w:t>
      </w:r>
      <w:r w:rsidRPr="00533C32">
        <w:t>ManagementSubscriptionData</w:t>
      </w:r>
      <w:bookmarkEnd w:id="297"/>
      <w:bookmarkEnd w:id="298"/>
      <w:bookmarkEnd w:id="299"/>
      <w:bookmarkEnd w:id="300"/>
      <w:bookmarkEnd w:id="301"/>
      <w:bookmarkEnd w:id="302"/>
      <w:bookmarkEnd w:id="303"/>
      <w:bookmarkEnd w:id="304"/>
    </w:p>
    <w:p w14:paraId="39894910" w14:textId="77777777" w:rsidR="00234841" w:rsidRPr="00533C32" w:rsidRDefault="00234841" w:rsidP="00434F1A">
      <w:pPr>
        <w:pStyle w:val="Heading4"/>
      </w:pPr>
      <w:bookmarkStart w:id="305" w:name="_Toc20126941"/>
      <w:bookmarkStart w:id="306" w:name="_Toc27588917"/>
      <w:bookmarkStart w:id="307" w:name="_Toc36459713"/>
      <w:bookmarkStart w:id="308" w:name="_Toc45029274"/>
      <w:bookmarkStart w:id="309" w:name="_Toc56520550"/>
      <w:bookmarkStart w:id="310" w:name="_Toc90586786"/>
      <w:bookmarkStart w:id="311" w:name="_Toc106616304"/>
      <w:bookmarkStart w:id="312" w:name="_Toc122100999"/>
      <w:r w:rsidRPr="00533C32">
        <w:t>5.2.5.1</w:t>
      </w:r>
      <w:r w:rsidRPr="00533C32">
        <w:tab/>
        <w:t>Description</w:t>
      </w:r>
      <w:bookmarkEnd w:id="305"/>
      <w:bookmarkEnd w:id="306"/>
      <w:bookmarkEnd w:id="307"/>
      <w:bookmarkEnd w:id="308"/>
      <w:bookmarkEnd w:id="309"/>
      <w:bookmarkEnd w:id="310"/>
      <w:bookmarkEnd w:id="311"/>
      <w:bookmarkEnd w:id="312"/>
    </w:p>
    <w:p w14:paraId="62C4B8F6" w14:textId="77777777" w:rsidR="00234841" w:rsidRPr="00533C32" w:rsidRDefault="00234841" w:rsidP="0023484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FF8A084"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2B80D" w14:textId="77777777" w:rsidR="00234841" w:rsidRPr="00533C32" w:rsidRDefault="00234841" w:rsidP="00434F1A">
      <w:pPr>
        <w:pStyle w:val="Heading4"/>
      </w:pPr>
      <w:bookmarkStart w:id="313" w:name="_Toc20126942"/>
      <w:bookmarkStart w:id="314" w:name="_Toc27588918"/>
      <w:bookmarkStart w:id="315" w:name="_Toc36459714"/>
      <w:bookmarkStart w:id="316" w:name="_Toc45029275"/>
      <w:bookmarkStart w:id="317" w:name="_Toc56520551"/>
      <w:bookmarkStart w:id="318" w:name="_Toc90586787"/>
      <w:bookmarkStart w:id="319" w:name="_Toc106616305"/>
      <w:bookmarkStart w:id="320" w:name="_Toc122101000"/>
      <w:r w:rsidRPr="00533C32">
        <w:t>5.2.5.2</w:t>
      </w:r>
      <w:r w:rsidRPr="00533C32">
        <w:tab/>
        <w:t>Resource Definition</w:t>
      </w:r>
      <w:bookmarkEnd w:id="313"/>
      <w:bookmarkEnd w:id="314"/>
      <w:bookmarkEnd w:id="315"/>
      <w:bookmarkEnd w:id="316"/>
      <w:bookmarkEnd w:id="317"/>
      <w:bookmarkEnd w:id="318"/>
      <w:bookmarkEnd w:id="319"/>
      <w:bookmarkEnd w:id="320"/>
    </w:p>
    <w:p w14:paraId="64CBAB3A"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7474CE79" w14:textId="77777777" w:rsidR="00234841" w:rsidRPr="00533C32" w:rsidRDefault="00234841" w:rsidP="00234841">
      <w:pPr>
        <w:rPr>
          <w:rFonts w:ascii="Arial" w:hAnsi="Arial" w:cs="Arial"/>
        </w:rPr>
      </w:pPr>
      <w:bookmarkStart w:id="321" w:name="_MCCTEMPBM_CRPT22160078___7"/>
      <w:r w:rsidRPr="00533C32">
        <w:t>This resource shall support the resource URI variables defined in table 5.2.5.2-1</w:t>
      </w:r>
      <w:r w:rsidRPr="00533C32">
        <w:rPr>
          <w:rFonts w:ascii="Arial" w:hAnsi="Arial" w:cs="Arial"/>
        </w:rPr>
        <w:t>.</w:t>
      </w:r>
    </w:p>
    <w:bookmarkEnd w:id="321"/>
    <w:p w14:paraId="4021E235" w14:textId="77777777" w:rsidR="00234841" w:rsidRPr="00533C32" w:rsidRDefault="00234841" w:rsidP="00434F1A">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CB724E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EFD49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C37D9" w14:textId="77777777" w:rsidR="00234841" w:rsidRPr="009C5B90" w:rsidRDefault="00234841" w:rsidP="00D17253">
            <w:pPr>
              <w:pStyle w:val="TAH"/>
              <w:rPr>
                <w:lang w:val="en-US"/>
              </w:rPr>
            </w:pPr>
            <w:r w:rsidRPr="009C5B90">
              <w:rPr>
                <w:lang w:val="en-US"/>
              </w:rPr>
              <w:t>Definition</w:t>
            </w:r>
          </w:p>
        </w:tc>
      </w:tr>
      <w:tr w:rsidR="00234841" w:rsidRPr="009C5B90" w14:paraId="5E2A458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10483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AED4E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234841" w:rsidRPr="009C5B90" w14:paraId="22C4639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B970C8"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28795A"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234841" w:rsidRPr="009C5B90" w14:paraId="2FA14E5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2D4EED" w14:textId="77777777" w:rsidR="00234841" w:rsidRPr="009C5B90" w:rsidRDefault="00234841" w:rsidP="00D17253">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39C757"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5A4825FE" w14:textId="77777777" w:rsidR="00234841" w:rsidRPr="00533C32" w:rsidRDefault="00234841" w:rsidP="00234841"/>
    <w:p w14:paraId="1CE663CE" w14:textId="77777777" w:rsidR="00234841" w:rsidRPr="00533C32" w:rsidRDefault="00234841" w:rsidP="00434F1A">
      <w:pPr>
        <w:pStyle w:val="Heading4"/>
      </w:pPr>
      <w:bookmarkStart w:id="322" w:name="_Toc20126943"/>
      <w:bookmarkStart w:id="323" w:name="_Toc27588919"/>
      <w:bookmarkStart w:id="324" w:name="_Toc36459715"/>
      <w:bookmarkStart w:id="325" w:name="_Toc45029276"/>
      <w:bookmarkStart w:id="326" w:name="_Toc56520552"/>
      <w:bookmarkStart w:id="327" w:name="_Toc90586788"/>
      <w:bookmarkStart w:id="328" w:name="_Toc106616306"/>
      <w:bookmarkStart w:id="329" w:name="_Toc122101001"/>
      <w:r w:rsidRPr="00533C32">
        <w:t>5.2.5.3</w:t>
      </w:r>
      <w:r w:rsidRPr="00533C32">
        <w:tab/>
        <w:t>Resource Standard Methods</w:t>
      </w:r>
      <w:bookmarkEnd w:id="322"/>
      <w:bookmarkEnd w:id="323"/>
      <w:bookmarkEnd w:id="324"/>
      <w:bookmarkEnd w:id="325"/>
      <w:bookmarkEnd w:id="326"/>
      <w:bookmarkEnd w:id="327"/>
      <w:bookmarkEnd w:id="328"/>
      <w:bookmarkEnd w:id="329"/>
    </w:p>
    <w:p w14:paraId="4D8FAA34" w14:textId="77777777" w:rsidR="00234841" w:rsidRPr="00533C32" w:rsidRDefault="00234841" w:rsidP="00434F1A">
      <w:pPr>
        <w:pStyle w:val="Heading5"/>
      </w:pPr>
      <w:bookmarkStart w:id="330" w:name="_Toc20126944"/>
      <w:bookmarkStart w:id="331" w:name="_Toc27588920"/>
      <w:bookmarkStart w:id="332" w:name="_Toc36459716"/>
      <w:bookmarkStart w:id="333" w:name="_Toc45029277"/>
      <w:bookmarkStart w:id="334" w:name="_Toc56520553"/>
      <w:bookmarkStart w:id="335" w:name="_Toc90586789"/>
      <w:bookmarkStart w:id="336" w:name="_Toc106616307"/>
      <w:bookmarkStart w:id="337" w:name="_Toc122101002"/>
      <w:r w:rsidRPr="00533C32">
        <w:t>5.2.5.3.1</w:t>
      </w:r>
      <w:r w:rsidRPr="00533C32">
        <w:tab/>
        <w:t>GET</w:t>
      </w:r>
      <w:bookmarkEnd w:id="330"/>
      <w:bookmarkEnd w:id="331"/>
      <w:bookmarkEnd w:id="332"/>
      <w:bookmarkEnd w:id="333"/>
      <w:bookmarkEnd w:id="334"/>
      <w:bookmarkEnd w:id="335"/>
      <w:bookmarkEnd w:id="336"/>
      <w:bookmarkEnd w:id="337"/>
    </w:p>
    <w:p w14:paraId="1B817AF6" w14:textId="77777777" w:rsidR="00234841" w:rsidRPr="00533C32" w:rsidRDefault="00234841" w:rsidP="00234841">
      <w:r w:rsidRPr="00533C32">
        <w:t>This method shall support the URI query parameters specified in table 5.2.5.3.1-1.</w:t>
      </w:r>
    </w:p>
    <w:p w14:paraId="515702B0" w14:textId="77777777" w:rsidR="00234841" w:rsidRPr="00533C32" w:rsidRDefault="00234841" w:rsidP="00434F1A">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549B0F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0EF32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93EBF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18FF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DF4DE"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F7AA36" w14:textId="77777777" w:rsidR="00234841" w:rsidRPr="009C5B90" w:rsidRDefault="00234841" w:rsidP="00D17253">
            <w:pPr>
              <w:pStyle w:val="TAH"/>
              <w:rPr>
                <w:lang w:val="en-US"/>
              </w:rPr>
            </w:pPr>
            <w:r w:rsidRPr="009C5B90">
              <w:rPr>
                <w:lang w:val="en-US"/>
              </w:rPr>
              <w:t>Description</w:t>
            </w:r>
          </w:p>
        </w:tc>
      </w:tr>
      <w:tr w:rsidR="00234841" w:rsidRPr="009C5B90" w14:paraId="2BF6995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178571" w14:textId="77777777" w:rsidR="00234841" w:rsidRPr="009C5B90" w:rsidRDefault="00234841" w:rsidP="00D17253">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C672E58" w14:textId="77777777" w:rsidR="00234841" w:rsidRPr="009C5B90" w:rsidRDefault="00234841" w:rsidP="00D17253">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D69CE31"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F18210A"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BB8648F" w14:textId="77777777" w:rsidR="00234841" w:rsidRPr="009C5B90" w:rsidRDefault="00234841" w:rsidP="00D17253">
            <w:pPr>
              <w:pStyle w:val="TAL"/>
              <w:rPr>
                <w:lang w:val="en-US"/>
              </w:rPr>
            </w:pPr>
            <w:r w:rsidRPr="009C5B90">
              <w:t>When present without Slice Differentiator (sd), all slices identified by the given Slice/Service Type (sst) and any sd value (if any) shall be considered matching the query parameter.</w:t>
            </w:r>
          </w:p>
        </w:tc>
      </w:tr>
      <w:tr w:rsidR="00234841" w:rsidRPr="009C5B90" w14:paraId="5FC199E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648A53" w14:textId="77777777" w:rsidR="00234841" w:rsidRPr="009C5B90" w:rsidRDefault="00234841" w:rsidP="00D17253">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621B5A15" w14:textId="77777777" w:rsidR="00234841" w:rsidRPr="009C5B90" w:rsidRDefault="00234841" w:rsidP="00D17253">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4E5BBFDB"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0DC0170"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32FE71B" w14:textId="77777777" w:rsidR="00234841" w:rsidRPr="009C5B90" w:rsidRDefault="00234841" w:rsidP="00D17253">
            <w:pPr>
              <w:pStyle w:val="TAL"/>
              <w:rPr>
                <w:lang w:val="en-US"/>
              </w:rPr>
            </w:pPr>
          </w:p>
        </w:tc>
      </w:tr>
      <w:tr w:rsidR="00234841" w:rsidRPr="009C5B90" w14:paraId="2C29BDB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390085"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D5A624"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95372EA"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16C71EC"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5B2867"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49102F6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5F6467"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9B9E3B"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121CF8"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EE2046"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258F087"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0CF668E5" w14:textId="77777777" w:rsidR="00234841" w:rsidRPr="00533C32" w:rsidRDefault="00234841" w:rsidP="00234841"/>
    <w:p w14:paraId="6422C5B2" w14:textId="77777777" w:rsidR="00234841" w:rsidRPr="00533C32" w:rsidRDefault="00234841" w:rsidP="00234841">
      <w:r w:rsidRPr="00533C32">
        <w:lastRenderedPageBreak/>
        <w:t>If "single-nssai" is not included, and "dnn" is not included, UDR shall return all DNN configurations for all network slice(s).</w:t>
      </w:r>
    </w:p>
    <w:p w14:paraId="250739D2" w14:textId="77777777" w:rsidR="00234841" w:rsidRPr="00533C32" w:rsidRDefault="00234841" w:rsidP="00234841">
      <w:r w:rsidRPr="00533C32">
        <w:t>If "single-nssai" is included, and "dnn" is not included, UDR shall return all DNN configurations for the requested network slice identified by "single-nssai".</w:t>
      </w:r>
    </w:p>
    <w:p w14:paraId="2142064E" w14:textId="77777777" w:rsidR="00234841" w:rsidRPr="00533C32" w:rsidRDefault="00234841" w:rsidP="00234841">
      <w:r w:rsidRPr="00533C32">
        <w:t>If "single-nssai" is not included, and "dnn" is included, UDR shall return all DNN configurations identified by "dnn" for all network slices where such DNN is available.</w:t>
      </w:r>
    </w:p>
    <w:p w14:paraId="7CF8B014" w14:textId="77777777" w:rsidR="00234841" w:rsidRPr="00533C32" w:rsidRDefault="00234841" w:rsidP="00234841">
      <w:r w:rsidRPr="00533C32">
        <w:t>If "single-nssai" is included, and "dnn" is included, UDR shall return the DNN configuration identified by "dnn", if such DNN is available in the network slice identified by "single-nssai".</w:t>
      </w:r>
    </w:p>
    <w:p w14:paraId="6B87F5FC" w14:textId="77777777" w:rsidR="00234841" w:rsidRPr="00533C32" w:rsidRDefault="00234841" w:rsidP="00234841">
      <w:r w:rsidRPr="00533C32">
        <w:t>This method shall support the request data structures specified in table 5.2.5.3.1-2 and the response data structures and response codes specified in table 5.2.5.3.1-3.</w:t>
      </w:r>
    </w:p>
    <w:p w14:paraId="59F4B52A" w14:textId="77777777" w:rsidR="00234841" w:rsidRPr="00533C32" w:rsidRDefault="00234841" w:rsidP="00434F1A">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37D959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D6E66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19E3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30531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EF82E7" w14:textId="77777777" w:rsidR="00234841" w:rsidRPr="009C5B90" w:rsidRDefault="00234841" w:rsidP="00D17253">
            <w:pPr>
              <w:pStyle w:val="TAH"/>
              <w:rPr>
                <w:lang w:val="en-US"/>
              </w:rPr>
            </w:pPr>
            <w:r w:rsidRPr="009C5B90">
              <w:rPr>
                <w:lang w:val="en-US"/>
              </w:rPr>
              <w:t>Description</w:t>
            </w:r>
          </w:p>
        </w:tc>
      </w:tr>
      <w:tr w:rsidR="00234841" w:rsidRPr="009C5B90" w14:paraId="74EDB8C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E061C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13D14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51782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7B2957" w14:textId="77777777" w:rsidR="00234841" w:rsidRPr="009C5B90" w:rsidRDefault="00234841" w:rsidP="00D17253">
            <w:pPr>
              <w:pStyle w:val="TAL"/>
              <w:rPr>
                <w:lang w:val="en-US"/>
              </w:rPr>
            </w:pPr>
          </w:p>
        </w:tc>
      </w:tr>
    </w:tbl>
    <w:p w14:paraId="5ED6CA1D" w14:textId="77777777" w:rsidR="00234841" w:rsidRPr="00533C32" w:rsidRDefault="00234841" w:rsidP="00234841"/>
    <w:p w14:paraId="7114A54E" w14:textId="77777777" w:rsidR="00234841" w:rsidRPr="00533C32" w:rsidRDefault="00234841" w:rsidP="00434F1A">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E40A1E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169B5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51678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DEF4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D23277" w14:textId="77777777" w:rsidR="00234841" w:rsidRPr="009C5B90" w:rsidRDefault="00234841" w:rsidP="00D17253">
            <w:pPr>
              <w:pStyle w:val="TAH"/>
              <w:rPr>
                <w:lang w:val="en-US"/>
              </w:rPr>
            </w:pPr>
            <w:r w:rsidRPr="009C5B90">
              <w:rPr>
                <w:lang w:val="en-US"/>
              </w:rPr>
              <w:t>Response</w:t>
            </w:r>
          </w:p>
          <w:p w14:paraId="4DE6E2B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952888" w14:textId="77777777" w:rsidR="00234841" w:rsidRPr="009C5B90" w:rsidRDefault="00234841" w:rsidP="00D17253">
            <w:pPr>
              <w:pStyle w:val="TAH"/>
              <w:rPr>
                <w:lang w:val="en-US"/>
              </w:rPr>
            </w:pPr>
            <w:r w:rsidRPr="009C5B90">
              <w:rPr>
                <w:lang w:val="en-US"/>
              </w:rPr>
              <w:t>Description</w:t>
            </w:r>
          </w:p>
        </w:tc>
      </w:tr>
      <w:tr w:rsidR="00234841" w:rsidRPr="009C5B90" w14:paraId="1F7244B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FF31C" w14:textId="77777777" w:rsidR="00234841" w:rsidRPr="009C5B90" w:rsidRDefault="00234841" w:rsidP="00D17253">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4D6E4AF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B3FD99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8BAEE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C2ACF7" w14:textId="77777777" w:rsidR="00234841" w:rsidRPr="009C5B90" w:rsidRDefault="00234841" w:rsidP="00D17253">
            <w:pPr>
              <w:pStyle w:val="TAL"/>
              <w:rPr>
                <w:lang w:val="en-US"/>
              </w:rPr>
            </w:pPr>
            <w:r w:rsidRPr="009C5B90">
              <w:rPr>
                <w:lang w:val="en-US"/>
              </w:rPr>
              <w:t>Upon success, a response body containing the Session Management Subscription data shall be returned.</w:t>
            </w:r>
          </w:p>
        </w:tc>
      </w:tr>
      <w:tr w:rsidR="00234841" w:rsidRPr="009C5B90" w14:paraId="6034ACE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C3EBA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FD9F328" w14:textId="77777777" w:rsidR="00234841" w:rsidRPr="00533C32" w:rsidRDefault="00234841" w:rsidP="00234841">
      <w:pPr>
        <w:rPr>
          <w:lang w:eastAsia="zh-CN"/>
        </w:rPr>
      </w:pPr>
    </w:p>
    <w:p w14:paraId="47522C2F" w14:textId="77777777" w:rsidR="00234841" w:rsidRPr="00533C32" w:rsidRDefault="00234841" w:rsidP="00434F1A">
      <w:pPr>
        <w:pStyle w:val="Heading3"/>
      </w:pPr>
      <w:bookmarkStart w:id="338" w:name="_Toc20126945"/>
      <w:bookmarkStart w:id="339" w:name="_Toc27588921"/>
      <w:bookmarkStart w:id="340" w:name="_Toc36459717"/>
      <w:bookmarkStart w:id="341" w:name="_Toc45029278"/>
      <w:bookmarkStart w:id="342" w:name="_Toc56520554"/>
      <w:bookmarkStart w:id="343" w:name="_Toc90586790"/>
      <w:bookmarkStart w:id="344" w:name="_Toc106616308"/>
      <w:bookmarkStart w:id="345" w:name="_Toc122101003"/>
      <w:r w:rsidRPr="00533C32">
        <w:t>5.2.6</w:t>
      </w:r>
      <w:r w:rsidRPr="00533C32">
        <w:tab/>
        <w:t>Resource: Amf3GppAccessRegistration</w:t>
      </w:r>
      <w:bookmarkEnd w:id="338"/>
      <w:bookmarkEnd w:id="339"/>
      <w:bookmarkEnd w:id="340"/>
      <w:bookmarkEnd w:id="341"/>
      <w:bookmarkEnd w:id="342"/>
      <w:bookmarkEnd w:id="343"/>
      <w:bookmarkEnd w:id="344"/>
      <w:bookmarkEnd w:id="345"/>
    </w:p>
    <w:p w14:paraId="3675DB12" w14:textId="77777777" w:rsidR="00234841" w:rsidRPr="00533C32" w:rsidRDefault="00234841" w:rsidP="00434F1A">
      <w:pPr>
        <w:pStyle w:val="Heading4"/>
      </w:pPr>
      <w:bookmarkStart w:id="346" w:name="_Toc20126946"/>
      <w:bookmarkStart w:id="347" w:name="_Toc27588922"/>
      <w:bookmarkStart w:id="348" w:name="_Toc36459718"/>
      <w:bookmarkStart w:id="349" w:name="_Toc45029279"/>
      <w:bookmarkStart w:id="350" w:name="_Toc56520555"/>
      <w:bookmarkStart w:id="351" w:name="_Toc90586791"/>
      <w:bookmarkStart w:id="352" w:name="_Toc106616309"/>
      <w:bookmarkStart w:id="353" w:name="_Toc122101004"/>
      <w:r w:rsidRPr="00533C32">
        <w:t>5.2.6.1</w:t>
      </w:r>
      <w:r w:rsidRPr="00533C32">
        <w:tab/>
        <w:t>Description</w:t>
      </w:r>
      <w:bookmarkEnd w:id="346"/>
      <w:bookmarkEnd w:id="347"/>
      <w:bookmarkEnd w:id="348"/>
      <w:bookmarkEnd w:id="349"/>
      <w:bookmarkEnd w:id="350"/>
      <w:bookmarkEnd w:id="351"/>
      <w:bookmarkEnd w:id="352"/>
      <w:bookmarkEnd w:id="353"/>
    </w:p>
    <w:p w14:paraId="62620CC4" w14:textId="77777777" w:rsidR="00234841" w:rsidRPr="00533C32" w:rsidRDefault="00234841" w:rsidP="00234841">
      <w:pPr>
        <w:rPr>
          <w:lang w:eastAsia="zh-CN"/>
        </w:rPr>
      </w:pPr>
      <w:r w:rsidRPr="00533C32">
        <w:t>This resource is used to represent AMF registrations to be stored in the UDR by the UDM.</w:t>
      </w:r>
    </w:p>
    <w:p w14:paraId="6690A320"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CF005B" w14:textId="77777777" w:rsidR="00234841" w:rsidRPr="00533C32" w:rsidRDefault="00234841" w:rsidP="00434F1A">
      <w:pPr>
        <w:pStyle w:val="Heading4"/>
      </w:pPr>
      <w:bookmarkStart w:id="354" w:name="_Toc20126947"/>
      <w:bookmarkStart w:id="355" w:name="_Toc27588923"/>
      <w:bookmarkStart w:id="356" w:name="_Toc36459719"/>
      <w:bookmarkStart w:id="357" w:name="_Toc45029280"/>
      <w:bookmarkStart w:id="358" w:name="_Toc56520556"/>
      <w:bookmarkStart w:id="359" w:name="_Toc90586792"/>
      <w:bookmarkStart w:id="360" w:name="_Toc106616310"/>
      <w:bookmarkStart w:id="361" w:name="_Toc122101005"/>
      <w:r w:rsidRPr="00533C32">
        <w:t>5.2.6.2</w:t>
      </w:r>
      <w:r w:rsidRPr="00533C32">
        <w:tab/>
        <w:t>Resource Definition</w:t>
      </w:r>
      <w:bookmarkEnd w:id="354"/>
      <w:bookmarkEnd w:id="355"/>
      <w:bookmarkEnd w:id="356"/>
      <w:bookmarkEnd w:id="357"/>
      <w:bookmarkEnd w:id="358"/>
      <w:bookmarkEnd w:id="359"/>
      <w:bookmarkEnd w:id="360"/>
      <w:bookmarkEnd w:id="361"/>
    </w:p>
    <w:p w14:paraId="014D74F6" w14:textId="77777777" w:rsidR="00234841" w:rsidRPr="00533C32" w:rsidRDefault="00234841" w:rsidP="00234841">
      <w:r w:rsidRPr="00533C32">
        <w:t>Resource URI: {apiRoot}/nudr-dr/&lt;apiVersion&gt;/subscription-data/{</w:t>
      </w:r>
      <w:r w:rsidRPr="00533C32">
        <w:rPr>
          <w:lang w:eastAsia="zh-CN"/>
        </w:rPr>
        <w:t>ueId</w:t>
      </w:r>
      <w:r w:rsidRPr="00533C32">
        <w:t>}/context-data/amf-3gpp-access</w:t>
      </w:r>
    </w:p>
    <w:p w14:paraId="138CA2F0" w14:textId="77777777" w:rsidR="00234841" w:rsidRPr="00533C32" w:rsidRDefault="00234841" w:rsidP="00234841">
      <w:pPr>
        <w:rPr>
          <w:rFonts w:ascii="Arial" w:hAnsi="Arial" w:cs="Arial"/>
        </w:rPr>
      </w:pPr>
      <w:bookmarkStart w:id="362" w:name="_MCCTEMPBM_CRPT22160079___7"/>
      <w:r w:rsidRPr="00533C32">
        <w:t>This resource shall support the resource URI variables defined in table 5.2.6.2-1</w:t>
      </w:r>
      <w:r w:rsidRPr="00533C32">
        <w:rPr>
          <w:rFonts w:ascii="Arial" w:hAnsi="Arial" w:cs="Arial"/>
        </w:rPr>
        <w:t>.</w:t>
      </w:r>
    </w:p>
    <w:bookmarkEnd w:id="362"/>
    <w:p w14:paraId="1553930E" w14:textId="77777777" w:rsidR="00234841" w:rsidRPr="00533C32" w:rsidRDefault="00234841" w:rsidP="00434F1A">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6906481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3D321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B7DF82" w14:textId="77777777" w:rsidR="00234841" w:rsidRPr="009C5B90" w:rsidRDefault="00234841" w:rsidP="00D17253">
            <w:pPr>
              <w:pStyle w:val="TAH"/>
              <w:rPr>
                <w:lang w:val="en-US"/>
              </w:rPr>
            </w:pPr>
            <w:r w:rsidRPr="009C5B90">
              <w:rPr>
                <w:lang w:val="en-US"/>
              </w:rPr>
              <w:t>Definition</w:t>
            </w:r>
          </w:p>
        </w:tc>
      </w:tr>
      <w:tr w:rsidR="00234841" w:rsidRPr="009C5B90" w14:paraId="7B9E80B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09116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ED2483"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799650B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DD9FC"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604DD2"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16A498F7" w14:textId="77777777" w:rsidR="00234841" w:rsidRPr="00533C32" w:rsidRDefault="00234841" w:rsidP="00234841"/>
    <w:p w14:paraId="438CECA9" w14:textId="77777777" w:rsidR="00234841" w:rsidRPr="00533C32" w:rsidRDefault="00234841" w:rsidP="00434F1A">
      <w:pPr>
        <w:pStyle w:val="Heading4"/>
      </w:pPr>
      <w:bookmarkStart w:id="363" w:name="_Toc20126948"/>
      <w:bookmarkStart w:id="364" w:name="_Toc27588924"/>
      <w:bookmarkStart w:id="365" w:name="_Toc36459720"/>
      <w:bookmarkStart w:id="366" w:name="_Toc45029281"/>
      <w:bookmarkStart w:id="367" w:name="_Toc56520557"/>
      <w:bookmarkStart w:id="368" w:name="_Toc90586793"/>
      <w:bookmarkStart w:id="369" w:name="_Toc106616311"/>
      <w:bookmarkStart w:id="370" w:name="_Toc122101006"/>
      <w:r w:rsidRPr="00533C32">
        <w:lastRenderedPageBreak/>
        <w:t>5.2.6.3</w:t>
      </w:r>
      <w:r w:rsidRPr="00533C32">
        <w:tab/>
        <w:t>Resource Standard Methods</w:t>
      </w:r>
      <w:bookmarkEnd w:id="363"/>
      <w:bookmarkEnd w:id="364"/>
      <w:bookmarkEnd w:id="365"/>
      <w:bookmarkEnd w:id="366"/>
      <w:bookmarkEnd w:id="367"/>
      <w:bookmarkEnd w:id="368"/>
      <w:bookmarkEnd w:id="369"/>
      <w:bookmarkEnd w:id="370"/>
    </w:p>
    <w:p w14:paraId="105FDA53" w14:textId="77777777" w:rsidR="00234841" w:rsidRPr="00533C32" w:rsidRDefault="00234841" w:rsidP="00434F1A">
      <w:pPr>
        <w:pStyle w:val="Heading5"/>
      </w:pPr>
      <w:bookmarkStart w:id="371" w:name="_Toc20126949"/>
      <w:bookmarkStart w:id="372" w:name="_Toc27588925"/>
      <w:bookmarkStart w:id="373" w:name="_Toc36459721"/>
      <w:bookmarkStart w:id="374" w:name="_Toc45029282"/>
      <w:bookmarkStart w:id="375" w:name="_Toc56520558"/>
      <w:bookmarkStart w:id="376" w:name="_Toc90586794"/>
      <w:bookmarkStart w:id="377" w:name="_Toc106616312"/>
      <w:bookmarkStart w:id="378" w:name="_Toc122101007"/>
      <w:r w:rsidRPr="00533C32">
        <w:t>5.2.6.3.1</w:t>
      </w:r>
      <w:r w:rsidRPr="00533C32">
        <w:tab/>
        <w:t>PUT</w:t>
      </w:r>
      <w:bookmarkEnd w:id="371"/>
      <w:bookmarkEnd w:id="372"/>
      <w:bookmarkEnd w:id="373"/>
      <w:bookmarkEnd w:id="374"/>
      <w:bookmarkEnd w:id="375"/>
      <w:bookmarkEnd w:id="376"/>
      <w:bookmarkEnd w:id="377"/>
      <w:bookmarkEnd w:id="378"/>
    </w:p>
    <w:p w14:paraId="48476E34" w14:textId="77777777" w:rsidR="00234841" w:rsidRPr="00533C32" w:rsidRDefault="00234841" w:rsidP="00234841">
      <w:r w:rsidRPr="00533C32">
        <w:t>This method shall support the URI query parameters specified in table 5.2.6.3.1-1.</w:t>
      </w:r>
    </w:p>
    <w:p w14:paraId="775BA8BD" w14:textId="77777777" w:rsidR="00234841" w:rsidRPr="00533C32" w:rsidRDefault="00234841" w:rsidP="00434F1A">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77028B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65516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F1725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BBCF0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29A42"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4B7E9" w14:textId="77777777" w:rsidR="00234841" w:rsidRPr="009C5B90" w:rsidRDefault="00234841" w:rsidP="00D17253">
            <w:pPr>
              <w:pStyle w:val="TAH"/>
              <w:rPr>
                <w:lang w:val="en-US"/>
              </w:rPr>
            </w:pPr>
            <w:r w:rsidRPr="009C5B90">
              <w:rPr>
                <w:lang w:val="en-US"/>
              </w:rPr>
              <w:t>Description</w:t>
            </w:r>
          </w:p>
        </w:tc>
      </w:tr>
      <w:tr w:rsidR="00234841" w:rsidRPr="009C5B90" w14:paraId="4C25CC6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D67109"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BB3278"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58C1B6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0346C2"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BE573F" w14:textId="77777777" w:rsidR="00234841" w:rsidRPr="009C5B90" w:rsidRDefault="00234841" w:rsidP="00D17253">
            <w:pPr>
              <w:pStyle w:val="TAL"/>
              <w:rPr>
                <w:lang w:val="en-US"/>
              </w:rPr>
            </w:pPr>
          </w:p>
        </w:tc>
      </w:tr>
    </w:tbl>
    <w:p w14:paraId="611F4DF4" w14:textId="77777777" w:rsidR="00234841" w:rsidRPr="00533C32" w:rsidRDefault="00234841" w:rsidP="00234841"/>
    <w:p w14:paraId="08FE6EDF" w14:textId="77777777" w:rsidR="00234841" w:rsidRPr="00533C32" w:rsidRDefault="00234841" w:rsidP="00234841">
      <w:r w:rsidRPr="00533C32">
        <w:t>This method shall support the request data structures specified in table 5.2.6.3.1-2 and the response data structures and response codes specified in table 5.2.6.3.1-3.</w:t>
      </w:r>
    </w:p>
    <w:p w14:paraId="23F023B3" w14:textId="77777777" w:rsidR="00234841" w:rsidRPr="00533C32" w:rsidRDefault="00234841" w:rsidP="00434F1A">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4BAA6AF"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9656D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8DE3D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69E333"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3E1BBB" w14:textId="77777777" w:rsidR="00234841" w:rsidRPr="009C5B90" w:rsidRDefault="00234841" w:rsidP="00D17253">
            <w:pPr>
              <w:pStyle w:val="TAH"/>
              <w:rPr>
                <w:lang w:val="en-US"/>
              </w:rPr>
            </w:pPr>
            <w:r w:rsidRPr="009C5B90">
              <w:rPr>
                <w:lang w:val="en-US"/>
              </w:rPr>
              <w:t>Description</w:t>
            </w:r>
          </w:p>
        </w:tc>
      </w:tr>
      <w:tr w:rsidR="00234841" w:rsidRPr="009C5B90" w14:paraId="5BF8F06A"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994193" w14:textId="77777777" w:rsidR="00234841" w:rsidRPr="009C5B90" w:rsidRDefault="00234841" w:rsidP="00D17253">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D754825"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75D7F92"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8F3CC7F" w14:textId="77777777" w:rsidR="00234841" w:rsidRPr="009C5B90" w:rsidRDefault="00234841" w:rsidP="00D17253">
            <w:pPr>
              <w:pStyle w:val="TAL"/>
              <w:tabs>
                <w:tab w:val="left" w:pos="585"/>
              </w:tabs>
              <w:rPr>
                <w:lang w:val="en-US"/>
              </w:rPr>
            </w:pPr>
            <w:r w:rsidRPr="009C5B90">
              <w:rPr>
                <w:lang w:val="en-US"/>
              </w:rPr>
              <w:t>The AMF registration for 3GPP access is replaced with the received information.</w:t>
            </w:r>
          </w:p>
        </w:tc>
      </w:tr>
    </w:tbl>
    <w:p w14:paraId="782BE8E6" w14:textId="77777777" w:rsidR="00234841" w:rsidRPr="00533C32" w:rsidRDefault="00234841" w:rsidP="00234841"/>
    <w:p w14:paraId="4792A9F4" w14:textId="77777777" w:rsidR="00234841" w:rsidRPr="00533C32" w:rsidRDefault="00234841" w:rsidP="00434F1A">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234841" w:rsidRPr="009C5B90" w14:paraId="225535B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8ECCC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52F80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015F6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B519B5" w14:textId="77777777" w:rsidR="00234841" w:rsidRPr="009C5B90" w:rsidRDefault="00234841" w:rsidP="00D17253">
            <w:pPr>
              <w:pStyle w:val="TAH"/>
              <w:rPr>
                <w:lang w:val="en-US"/>
              </w:rPr>
            </w:pPr>
            <w:r w:rsidRPr="009C5B90">
              <w:rPr>
                <w:lang w:val="en-US"/>
              </w:rPr>
              <w:t>Response</w:t>
            </w:r>
          </w:p>
          <w:p w14:paraId="30A7E5D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28F53F" w14:textId="77777777" w:rsidR="00234841" w:rsidRPr="009C5B90" w:rsidRDefault="00234841" w:rsidP="00D17253">
            <w:pPr>
              <w:pStyle w:val="TAH"/>
              <w:rPr>
                <w:lang w:val="en-US"/>
              </w:rPr>
            </w:pPr>
            <w:r w:rsidRPr="009C5B90">
              <w:rPr>
                <w:lang w:val="en-US"/>
              </w:rPr>
              <w:t>Description</w:t>
            </w:r>
          </w:p>
        </w:tc>
      </w:tr>
      <w:tr w:rsidR="00234841" w:rsidRPr="009C5B90" w14:paraId="097EBFE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F9D644"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09DB80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AAEA9E"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0F7A111"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EAD1C8"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D2DAC6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939C29" w14:textId="77777777" w:rsidR="00234841" w:rsidRPr="009C5B90" w:rsidRDefault="00234841" w:rsidP="00D17253">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FDABC0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56CC218"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85EF33B"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DA5D01D" w14:textId="77777777" w:rsidR="00234841" w:rsidRPr="009C5B90" w:rsidRDefault="00234841" w:rsidP="00D17253">
            <w:pPr>
              <w:pStyle w:val="TAL"/>
              <w:rPr>
                <w:lang w:val="en-US"/>
              </w:rPr>
            </w:pPr>
            <w:r w:rsidRPr="009C5B90">
              <w:rPr>
                <w:lang w:val="en-US"/>
              </w:rPr>
              <w:t>Upon success, a response body containing a representation of the created Individual Amf3GppAccessRegistration resource shall be returned.</w:t>
            </w:r>
          </w:p>
        </w:tc>
      </w:tr>
      <w:tr w:rsidR="00234841" w:rsidRPr="009C5B90" w14:paraId="464BD84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3C747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6B53C10" w14:textId="77777777" w:rsidR="00234841" w:rsidRPr="00533C32" w:rsidRDefault="00234841" w:rsidP="00234841">
      <w:pPr>
        <w:rPr>
          <w:lang w:eastAsia="zh-CN"/>
        </w:rPr>
      </w:pPr>
    </w:p>
    <w:p w14:paraId="51CE1FF5" w14:textId="77777777" w:rsidR="00234841" w:rsidRPr="00533C32" w:rsidRDefault="00234841" w:rsidP="00434F1A">
      <w:pPr>
        <w:pStyle w:val="Heading5"/>
      </w:pPr>
      <w:bookmarkStart w:id="379" w:name="_Toc20126950"/>
      <w:bookmarkStart w:id="380" w:name="_Toc27588926"/>
      <w:bookmarkStart w:id="381" w:name="_Toc36459722"/>
      <w:bookmarkStart w:id="382" w:name="_Toc45029283"/>
      <w:bookmarkStart w:id="383" w:name="_Toc56520559"/>
      <w:bookmarkStart w:id="384" w:name="_Toc90586795"/>
      <w:bookmarkStart w:id="385" w:name="_Toc106616313"/>
      <w:bookmarkStart w:id="386" w:name="_Toc122101008"/>
      <w:r w:rsidRPr="00533C32">
        <w:t>5.2.6.3.2</w:t>
      </w:r>
      <w:r w:rsidRPr="00533C32">
        <w:tab/>
        <w:t>PATCH</w:t>
      </w:r>
      <w:bookmarkEnd w:id="379"/>
      <w:bookmarkEnd w:id="380"/>
      <w:bookmarkEnd w:id="381"/>
      <w:bookmarkEnd w:id="382"/>
      <w:bookmarkEnd w:id="383"/>
      <w:bookmarkEnd w:id="384"/>
      <w:bookmarkEnd w:id="385"/>
      <w:bookmarkEnd w:id="386"/>
    </w:p>
    <w:p w14:paraId="6BACD44A" w14:textId="77777777" w:rsidR="00234841" w:rsidRPr="00533C32" w:rsidRDefault="00234841" w:rsidP="0023484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6059165D" w14:textId="77777777" w:rsidR="00234841" w:rsidRPr="00533C32" w:rsidRDefault="00234841" w:rsidP="0023484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4BBD4D0" w14:textId="77777777" w:rsidR="00234841" w:rsidRPr="00533C32" w:rsidRDefault="00234841" w:rsidP="00434F1A">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58C281E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0000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6E364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24456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87B94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DB43BD" w14:textId="77777777" w:rsidR="00234841" w:rsidRPr="009C5B90" w:rsidRDefault="00234841" w:rsidP="00D17253">
            <w:pPr>
              <w:pStyle w:val="TAH"/>
              <w:rPr>
                <w:lang w:val="en-US"/>
              </w:rPr>
            </w:pPr>
            <w:r w:rsidRPr="009C5B90">
              <w:rPr>
                <w:lang w:val="en-US"/>
              </w:rPr>
              <w:t>Description</w:t>
            </w:r>
          </w:p>
        </w:tc>
      </w:tr>
      <w:tr w:rsidR="00234841" w:rsidRPr="009C5B90" w14:paraId="1A761C9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FF39E3"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25C9CAC"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5F338D8"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ED87F72"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9E3578" w14:textId="77777777" w:rsidR="00234841" w:rsidRPr="009C5B90" w:rsidRDefault="00234841" w:rsidP="00D17253">
            <w:pPr>
              <w:pStyle w:val="TAL"/>
              <w:rPr>
                <w:lang w:val="en-US"/>
              </w:rPr>
            </w:pPr>
            <w:r w:rsidRPr="009C5B90">
              <w:rPr>
                <w:rFonts w:cs="Arial"/>
                <w:szCs w:val="18"/>
              </w:rPr>
              <w:t>see 3GPP TS 29.500 [8] clause 6.6</w:t>
            </w:r>
          </w:p>
        </w:tc>
      </w:tr>
    </w:tbl>
    <w:p w14:paraId="40332764" w14:textId="77777777" w:rsidR="00234841" w:rsidRPr="00533C32" w:rsidRDefault="00234841" w:rsidP="00234841"/>
    <w:p w14:paraId="057B0810" w14:textId="77777777" w:rsidR="00234841" w:rsidRPr="00533C32" w:rsidRDefault="00234841" w:rsidP="0023484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5BF11465" w14:textId="77777777" w:rsidR="00234841" w:rsidRPr="00533C32" w:rsidRDefault="00234841" w:rsidP="00434F1A">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09523A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A8449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BAC1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E5F5C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1A936" w14:textId="77777777" w:rsidR="00234841" w:rsidRPr="009C5B90" w:rsidRDefault="00234841" w:rsidP="00D17253">
            <w:pPr>
              <w:pStyle w:val="TAH"/>
              <w:rPr>
                <w:lang w:val="en-US"/>
              </w:rPr>
            </w:pPr>
            <w:r w:rsidRPr="009C5B90">
              <w:rPr>
                <w:lang w:val="en-US"/>
              </w:rPr>
              <w:t>Description</w:t>
            </w:r>
          </w:p>
        </w:tc>
      </w:tr>
      <w:tr w:rsidR="00234841" w:rsidRPr="009C5B90" w14:paraId="650CBDA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85AFDC"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7B86B82"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90112DF"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93DDB24" w14:textId="77777777" w:rsidR="00234841" w:rsidRPr="009C5B90" w:rsidRDefault="00234841" w:rsidP="00D17253">
            <w:pPr>
              <w:pStyle w:val="TAL"/>
              <w:rPr>
                <w:lang w:val="en-US" w:eastAsia="zh-CN"/>
              </w:rPr>
            </w:pPr>
            <w:r w:rsidRPr="009C5B90">
              <w:rPr>
                <w:lang w:val="en-US" w:eastAsia="zh-CN"/>
              </w:rPr>
              <w:t>Contains the delta data to the AMF registration data for 3GPP access</w:t>
            </w:r>
          </w:p>
        </w:tc>
      </w:tr>
    </w:tbl>
    <w:p w14:paraId="34D4BE1C" w14:textId="77777777" w:rsidR="00234841" w:rsidRPr="00533C32" w:rsidRDefault="00234841" w:rsidP="00234841"/>
    <w:p w14:paraId="608DF71C" w14:textId="77777777" w:rsidR="00234841" w:rsidRPr="00533C32" w:rsidRDefault="00234841" w:rsidP="00434F1A">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56AB1542"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14DDD3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32B697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7A74D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E232AD" w14:textId="77777777" w:rsidR="00234841" w:rsidRPr="009C5B90" w:rsidRDefault="00234841" w:rsidP="00D17253">
            <w:pPr>
              <w:pStyle w:val="TAH"/>
              <w:rPr>
                <w:lang w:val="en-US"/>
              </w:rPr>
            </w:pPr>
            <w:r w:rsidRPr="009C5B90">
              <w:rPr>
                <w:lang w:val="en-US"/>
              </w:rPr>
              <w:t>Response</w:t>
            </w:r>
          </w:p>
          <w:p w14:paraId="0FBF025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CAC317" w14:textId="77777777" w:rsidR="00234841" w:rsidRPr="009C5B90" w:rsidRDefault="00234841" w:rsidP="00D17253">
            <w:pPr>
              <w:pStyle w:val="TAH"/>
              <w:rPr>
                <w:lang w:val="en-US"/>
              </w:rPr>
            </w:pPr>
            <w:r w:rsidRPr="009C5B90">
              <w:rPr>
                <w:lang w:val="en-US"/>
              </w:rPr>
              <w:t>Description</w:t>
            </w:r>
          </w:p>
        </w:tc>
      </w:tr>
      <w:tr w:rsidR="00234841" w:rsidRPr="009C5B90" w14:paraId="6654CB9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5B5EE3"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854297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FC7B5F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9B8DC2"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99A0F96"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3ED7585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13B22D"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4A76362"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49C63D2"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EAE3220"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BC5D05E"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2B71C5F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6542FE"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5C8035B"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535A846"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858D0D"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C80FCDE"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7492063C"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C53FC5"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82C3FA3"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1062A94" w14:textId="77777777" w:rsidR="00234841" w:rsidRPr="00533C32" w:rsidRDefault="00234841" w:rsidP="00234841">
      <w:pPr>
        <w:rPr>
          <w:lang w:eastAsia="zh-CN"/>
        </w:rPr>
      </w:pPr>
    </w:p>
    <w:p w14:paraId="049C3022" w14:textId="77777777" w:rsidR="00234841" w:rsidRPr="00533C32" w:rsidRDefault="00234841" w:rsidP="00434F1A">
      <w:pPr>
        <w:pStyle w:val="Heading5"/>
      </w:pPr>
      <w:bookmarkStart w:id="387" w:name="_Toc20126951"/>
      <w:bookmarkStart w:id="388" w:name="_Toc27588927"/>
      <w:bookmarkStart w:id="389" w:name="_Toc36459723"/>
      <w:bookmarkStart w:id="390" w:name="_Toc45029284"/>
      <w:bookmarkStart w:id="391" w:name="_Toc56520560"/>
      <w:bookmarkStart w:id="392" w:name="_Toc90586796"/>
      <w:bookmarkStart w:id="393" w:name="_Toc106616314"/>
      <w:bookmarkStart w:id="394" w:name="_Toc122101009"/>
      <w:r w:rsidRPr="00533C32">
        <w:t>5.2.6.3.3</w:t>
      </w:r>
      <w:r w:rsidRPr="00533C32">
        <w:tab/>
        <w:t>GET</w:t>
      </w:r>
      <w:bookmarkEnd w:id="387"/>
      <w:bookmarkEnd w:id="388"/>
      <w:bookmarkEnd w:id="389"/>
      <w:bookmarkEnd w:id="390"/>
      <w:bookmarkEnd w:id="391"/>
      <w:bookmarkEnd w:id="392"/>
      <w:bookmarkEnd w:id="393"/>
      <w:bookmarkEnd w:id="394"/>
    </w:p>
    <w:p w14:paraId="76EF3CF3" w14:textId="77777777" w:rsidR="00234841" w:rsidRPr="00533C32" w:rsidRDefault="00234841" w:rsidP="00234841">
      <w:r w:rsidRPr="00533C32">
        <w:t>This method shall support the URI query parameters specified in table 5.2.6.3.1-1.</w:t>
      </w:r>
    </w:p>
    <w:p w14:paraId="530223BF" w14:textId="77777777" w:rsidR="00234841" w:rsidRPr="00533C32" w:rsidRDefault="00234841" w:rsidP="00434F1A">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7D1122B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223EC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CE99A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E97B3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284412"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84522" w14:textId="77777777" w:rsidR="00234841" w:rsidRPr="009C5B90" w:rsidRDefault="00234841" w:rsidP="00D17253">
            <w:pPr>
              <w:pStyle w:val="TAH"/>
              <w:rPr>
                <w:lang w:val="en-US"/>
              </w:rPr>
            </w:pPr>
            <w:r w:rsidRPr="009C5B90">
              <w:rPr>
                <w:lang w:val="en-US"/>
              </w:rPr>
              <w:t>Description</w:t>
            </w:r>
          </w:p>
        </w:tc>
      </w:tr>
      <w:tr w:rsidR="00234841" w:rsidRPr="009C5B90" w14:paraId="594CE05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6E6A08"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7E65F64"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BE658CA"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EE938F0"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A3D42"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6F0E8F7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487CB7"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8E5815F"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7A11452"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9955C8B"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0BF04E"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CA2ABBD" w14:textId="77777777" w:rsidR="00234841" w:rsidRPr="00533C32" w:rsidRDefault="00234841" w:rsidP="00234841"/>
    <w:p w14:paraId="27A32D88" w14:textId="77777777" w:rsidR="00234841" w:rsidRPr="00533C32" w:rsidRDefault="00234841" w:rsidP="0023484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3A1672E7" w14:textId="77777777" w:rsidR="00234841" w:rsidRPr="00533C32" w:rsidRDefault="00234841" w:rsidP="00434F1A">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13129F7"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42E01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63F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B4EE9A"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324FEE" w14:textId="77777777" w:rsidR="00234841" w:rsidRPr="009C5B90" w:rsidRDefault="00234841" w:rsidP="00D17253">
            <w:pPr>
              <w:pStyle w:val="TAH"/>
              <w:rPr>
                <w:lang w:val="en-US"/>
              </w:rPr>
            </w:pPr>
            <w:r w:rsidRPr="009C5B90">
              <w:rPr>
                <w:lang w:val="en-US"/>
              </w:rPr>
              <w:t>Description</w:t>
            </w:r>
          </w:p>
        </w:tc>
      </w:tr>
      <w:tr w:rsidR="00234841" w:rsidRPr="009C5B90" w14:paraId="770A97D5"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623ADA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A30C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BEB416"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30F8FC0" w14:textId="77777777" w:rsidR="00234841" w:rsidRPr="009C5B90" w:rsidRDefault="00234841" w:rsidP="00D17253">
            <w:pPr>
              <w:pStyle w:val="TAL"/>
              <w:rPr>
                <w:lang w:val="en-US"/>
              </w:rPr>
            </w:pPr>
          </w:p>
        </w:tc>
      </w:tr>
    </w:tbl>
    <w:p w14:paraId="6C6FB379" w14:textId="77777777" w:rsidR="00234841" w:rsidRPr="00533C32" w:rsidRDefault="00234841" w:rsidP="00234841"/>
    <w:p w14:paraId="144514C8" w14:textId="77777777" w:rsidR="00234841" w:rsidRPr="00533C32" w:rsidRDefault="00234841" w:rsidP="00434F1A">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234841" w:rsidRPr="009C5B90" w14:paraId="3B3D39D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AFED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4E80A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B442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61E403" w14:textId="77777777" w:rsidR="00234841" w:rsidRPr="009C5B90" w:rsidRDefault="00234841" w:rsidP="00D17253">
            <w:pPr>
              <w:pStyle w:val="TAH"/>
              <w:rPr>
                <w:lang w:val="en-US"/>
              </w:rPr>
            </w:pPr>
            <w:r w:rsidRPr="009C5B90">
              <w:rPr>
                <w:lang w:val="en-US"/>
              </w:rPr>
              <w:t>Response</w:t>
            </w:r>
          </w:p>
          <w:p w14:paraId="6874ECC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AC7624" w14:textId="77777777" w:rsidR="00234841" w:rsidRPr="009C5B90" w:rsidRDefault="00234841" w:rsidP="00D17253">
            <w:pPr>
              <w:pStyle w:val="TAH"/>
              <w:rPr>
                <w:lang w:val="en-US"/>
              </w:rPr>
            </w:pPr>
            <w:r w:rsidRPr="009C5B90">
              <w:rPr>
                <w:lang w:val="en-US"/>
              </w:rPr>
              <w:t>Description</w:t>
            </w:r>
          </w:p>
        </w:tc>
      </w:tr>
      <w:tr w:rsidR="00234841" w:rsidRPr="009C5B90" w14:paraId="7BAA86D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0C320" w14:textId="77777777" w:rsidR="00234841" w:rsidRPr="009C5B90" w:rsidRDefault="00234841" w:rsidP="00D17253">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7AA6A2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FB8527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4033F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3173074" w14:textId="77777777" w:rsidR="00234841" w:rsidRPr="009C5B90" w:rsidRDefault="00234841" w:rsidP="00D17253">
            <w:pPr>
              <w:pStyle w:val="TAL"/>
              <w:rPr>
                <w:lang w:val="en-US"/>
              </w:rPr>
            </w:pPr>
            <w:r w:rsidRPr="009C5B90">
              <w:rPr>
                <w:lang w:val="en-US"/>
              </w:rPr>
              <w:t>Upon success, a response body containing the Amf3GppAccessRegistration shall be returned.</w:t>
            </w:r>
          </w:p>
        </w:tc>
      </w:tr>
      <w:tr w:rsidR="00234841" w:rsidRPr="009C5B90" w14:paraId="7EA5BA5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02CE0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6EA0AAC" w14:textId="77777777" w:rsidR="00234841" w:rsidRPr="00533C32" w:rsidRDefault="00234841" w:rsidP="00234841">
      <w:pPr>
        <w:rPr>
          <w:lang w:eastAsia="zh-CN"/>
        </w:rPr>
      </w:pPr>
    </w:p>
    <w:p w14:paraId="4BA84086" w14:textId="77777777" w:rsidR="00234841" w:rsidRPr="00533C32" w:rsidRDefault="00234841" w:rsidP="00434F1A">
      <w:pPr>
        <w:pStyle w:val="Heading3"/>
      </w:pPr>
      <w:bookmarkStart w:id="395" w:name="_Toc20126952"/>
      <w:bookmarkStart w:id="396" w:name="_Toc27588928"/>
      <w:bookmarkStart w:id="397" w:name="_Toc36459724"/>
      <w:bookmarkStart w:id="398" w:name="_Toc45029285"/>
      <w:bookmarkStart w:id="399" w:name="_Toc56520561"/>
      <w:bookmarkStart w:id="400" w:name="_Toc90586797"/>
      <w:bookmarkStart w:id="401" w:name="_Toc106616315"/>
      <w:bookmarkStart w:id="402" w:name="_Toc122101010"/>
      <w:r w:rsidRPr="00533C32">
        <w:t>5.2.7</w:t>
      </w:r>
      <w:r w:rsidRPr="00533C32">
        <w:tab/>
        <w:t>Resource: AmfNon3GppAccessRegistration</w:t>
      </w:r>
      <w:bookmarkEnd w:id="395"/>
      <w:bookmarkEnd w:id="396"/>
      <w:bookmarkEnd w:id="397"/>
      <w:bookmarkEnd w:id="398"/>
      <w:bookmarkEnd w:id="399"/>
      <w:bookmarkEnd w:id="400"/>
      <w:bookmarkEnd w:id="401"/>
      <w:bookmarkEnd w:id="402"/>
    </w:p>
    <w:p w14:paraId="10C03EEE" w14:textId="77777777" w:rsidR="00234841" w:rsidRPr="00533C32" w:rsidRDefault="00234841" w:rsidP="00434F1A">
      <w:pPr>
        <w:pStyle w:val="Heading4"/>
      </w:pPr>
      <w:bookmarkStart w:id="403" w:name="_Toc20126953"/>
      <w:bookmarkStart w:id="404" w:name="_Toc27588929"/>
      <w:bookmarkStart w:id="405" w:name="_Toc36459725"/>
      <w:bookmarkStart w:id="406" w:name="_Toc45029286"/>
      <w:bookmarkStart w:id="407" w:name="_Toc56520562"/>
      <w:bookmarkStart w:id="408" w:name="_Toc90586798"/>
      <w:bookmarkStart w:id="409" w:name="_Toc106616316"/>
      <w:bookmarkStart w:id="410" w:name="_Toc122101011"/>
      <w:r w:rsidRPr="00533C32">
        <w:t>5.2.7.1</w:t>
      </w:r>
      <w:r w:rsidRPr="00533C32">
        <w:tab/>
        <w:t>Description</w:t>
      </w:r>
      <w:bookmarkEnd w:id="403"/>
      <w:bookmarkEnd w:id="404"/>
      <w:bookmarkEnd w:id="405"/>
      <w:bookmarkEnd w:id="406"/>
      <w:bookmarkEnd w:id="407"/>
      <w:bookmarkEnd w:id="408"/>
      <w:bookmarkEnd w:id="409"/>
      <w:bookmarkEnd w:id="410"/>
    </w:p>
    <w:p w14:paraId="3A3AF9AB" w14:textId="77777777" w:rsidR="00234841" w:rsidRPr="00533C32" w:rsidRDefault="00234841" w:rsidP="00234841">
      <w:pPr>
        <w:rPr>
          <w:lang w:eastAsia="zh-CN"/>
        </w:rPr>
      </w:pPr>
      <w:r w:rsidRPr="00533C32">
        <w:t>This resource is used to represent AMF registrations to be stored in the UDR.</w:t>
      </w:r>
    </w:p>
    <w:p w14:paraId="0388DA5C" w14:textId="77777777" w:rsidR="00234841" w:rsidRPr="00533C32" w:rsidRDefault="00234841" w:rsidP="00234841">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42DA89B" w14:textId="77777777" w:rsidR="00234841" w:rsidRPr="00533C32" w:rsidRDefault="00234841" w:rsidP="00434F1A">
      <w:pPr>
        <w:pStyle w:val="Heading4"/>
      </w:pPr>
      <w:bookmarkStart w:id="411" w:name="_Toc20126954"/>
      <w:bookmarkStart w:id="412" w:name="_Toc27588930"/>
      <w:bookmarkStart w:id="413" w:name="_Toc36459726"/>
      <w:bookmarkStart w:id="414" w:name="_Toc45029287"/>
      <w:bookmarkStart w:id="415" w:name="_Toc56520563"/>
      <w:bookmarkStart w:id="416" w:name="_Toc90586799"/>
      <w:bookmarkStart w:id="417" w:name="_Toc106616317"/>
      <w:bookmarkStart w:id="418" w:name="_Toc122101012"/>
      <w:r w:rsidRPr="00533C32">
        <w:t>5.2.7.2</w:t>
      </w:r>
      <w:r w:rsidRPr="00533C32">
        <w:tab/>
        <w:t>Resource Definition</w:t>
      </w:r>
      <w:bookmarkEnd w:id="411"/>
      <w:bookmarkEnd w:id="412"/>
      <w:bookmarkEnd w:id="413"/>
      <w:bookmarkEnd w:id="414"/>
      <w:bookmarkEnd w:id="415"/>
      <w:bookmarkEnd w:id="416"/>
      <w:bookmarkEnd w:id="417"/>
      <w:bookmarkEnd w:id="418"/>
    </w:p>
    <w:p w14:paraId="56AA0A17" w14:textId="77777777" w:rsidR="00234841" w:rsidRPr="00533C32" w:rsidRDefault="00234841" w:rsidP="0023484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451EEA5" w14:textId="77777777" w:rsidR="00234841" w:rsidRPr="00533C32" w:rsidRDefault="00234841" w:rsidP="00234841">
      <w:pPr>
        <w:rPr>
          <w:rFonts w:ascii="Arial" w:hAnsi="Arial" w:cs="Arial"/>
        </w:rPr>
      </w:pPr>
      <w:bookmarkStart w:id="419"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19"/>
    <w:p w14:paraId="663D050F" w14:textId="77777777" w:rsidR="00234841" w:rsidRPr="00533C32" w:rsidRDefault="00234841" w:rsidP="00434F1A">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512EFB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F7F77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DDD3CB" w14:textId="77777777" w:rsidR="00234841" w:rsidRPr="009C5B90" w:rsidRDefault="00234841" w:rsidP="00D17253">
            <w:pPr>
              <w:pStyle w:val="TAH"/>
              <w:rPr>
                <w:lang w:val="en-US"/>
              </w:rPr>
            </w:pPr>
            <w:r w:rsidRPr="009C5B90">
              <w:rPr>
                <w:lang w:val="en-US"/>
              </w:rPr>
              <w:t>Definition</w:t>
            </w:r>
          </w:p>
        </w:tc>
      </w:tr>
      <w:tr w:rsidR="00234841" w:rsidRPr="009C5B90" w14:paraId="6A88330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3C2B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D26C0D" w14:textId="77777777" w:rsidR="00234841" w:rsidRPr="009C5B90" w:rsidRDefault="00234841" w:rsidP="00D17253">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234841" w:rsidRPr="009C5B90" w14:paraId="2AC85D2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1B24CF"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5FDDAF"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3AADEE2" w14:textId="77777777" w:rsidR="00234841" w:rsidRPr="00533C32" w:rsidRDefault="00234841" w:rsidP="00234841"/>
    <w:p w14:paraId="2D358102" w14:textId="77777777" w:rsidR="00234841" w:rsidRPr="00533C32" w:rsidRDefault="00234841" w:rsidP="00434F1A">
      <w:pPr>
        <w:pStyle w:val="Heading4"/>
      </w:pPr>
      <w:bookmarkStart w:id="420" w:name="_Toc20126955"/>
      <w:bookmarkStart w:id="421" w:name="_Toc27588931"/>
      <w:bookmarkStart w:id="422" w:name="_Toc36459727"/>
      <w:bookmarkStart w:id="423" w:name="_Toc45029288"/>
      <w:bookmarkStart w:id="424" w:name="_Toc56520564"/>
      <w:bookmarkStart w:id="425" w:name="_Toc90586800"/>
      <w:bookmarkStart w:id="426" w:name="_Toc106616318"/>
      <w:bookmarkStart w:id="427" w:name="_Toc122101013"/>
      <w:r w:rsidRPr="00533C32">
        <w:t>5.2.7.3</w:t>
      </w:r>
      <w:r w:rsidRPr="00533C32">
        <w:tab/>
        <w:t>Resource Standard Methods</w:t>
      </w:r>
      <w:bookmarkEnd w:id="420"/>
      <w:bookmarkEnd w:id="421"/>
      <w:bookmarkEnd w:id="422"/>
      <w:bookmarkEnd w:id="423"/>
      <w:bookmarkEnd w:id="424"/>
      <w:bookmarkEnd w:id="425"/>
      <w:bookmarkEnd w:id="426"/>
      <w:bookmarkEnd w:id="427"/>
    </w:p>
    <w:p w14:paraId="78A2FBB2" w14:textId="77777777" w:rsidR="00234841" w:rsidRPr="00533C32" w:rsidRDefault="00234841" w:rsidP="00434F1A">
      <w:pPr>
        <w:pStyle w:val="Heading5"/>
      </w:pPr>
      <w:bookmarkStart w:id="428" w:name="_Toc20126956"/>
      <w:bookmarkStart w:id="429" w:name="_Toc27588932"/>
      <w:bookmarkStart w:id="430" w:name="_Toc36459728"/>
      <w:bookmarkStart w:id="431" w:name="_Toc45029289"/>
      <w:bookmarkStart w:id="432" w:name="_Toc56520565"/>
      <w:bookmarkStart w:id="433" w:name="_Toc90586801"/>
      <w:bookmarkStart w:id="434" w:name="_Toc106616319"/>
      <w:bookmarkStart w:id="435" w:name="_Toc122101014"/>
      <w:r w:rsidRPr="00533C32">
        <w:t>5.2.7.3.1</w:t>
      </w:r>
      <w:r w:rsidRPr="00533C32">
        <w:tab/>
        <w:t>PUT</w:t>
      </w:r>
      <w:bookmarkEnd w:id="428"/>
      <w:bookmarkEnd w:id="429"/>
      <w:bookmarkEnd w:id="430"/>
      <w:bookmarkEnd w:id="431"/>
      <w:bookmarkEnd w:id="432"/>
      <w:bookmarkEnd w:id="433"/>
      <w:bookmarkEnd w:id="434"/>
      <w:bookmarkEnd w:id="435"/>
    </w:p>
    <w:p w14:paraId="1F9ED0EE" w14:textId="77777777" w:rsidR="00234841" w:rsidRPr="00533C32" w:rsidRDefault="00234841" w:rsidP="00234841">
      <w:r w:rsidRPr="00533C32">
        <w:t>This method shall support the URI query parameters specified in table 5.2.7.3.1-1.</w:t>
      </w:r>
    </w:p>
    <w:p w14:paraId="2AC1F847" w14:textId="77777777" w:rsidR="00234841" w:rsidRPr="00533C32" w:rsidRDefault="00234841" w:rsidP="00434F1A">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24422A3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E900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C7A33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CD9D5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A186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27F72B" w14:textId="77777777" w:rsidR="00234841" w:rsidRPr="009C5B90" w:rsidRDefault="00234841" w:rsidP="00D17253">
            <w:pPr>
              <w:pStyle w:val="TAH"/>
              <w:rPr>
                <w:lang w:val="en-US"/>
              </w:rPr>
            </w:pPr>
            <w:r w:rsidRPr="009C5B90">
              <w:rPr>
                <w:lang w:val="en-US"/>
              </w:rPr>
              <w:t>Description</w:t>
            </w:r>
          </w:p>
        </w:tc>
      </w:tr>
      <w:tr w:rsidR="00234841" w:rsidRPr="009C5B90" w14:paraId="147D937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59D0D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AE0B5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F6FCA0"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E465A0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BF9429F" w14:textId="77777777" w:rsidR="00234841" w:rsidRPr="009C5B90" w:rsidRDefault="00234841" w:rsidP="00D17253">
            <w:pPr>
              <w:pStyle w:val="TAL"/>
              <w:rPr>
                <w:lang w:val="en-US"/>
              </w:rPr>
            </w:pPr>
          </w:p>
        </w:tc>
      </w:tr>
    </w:tbl>
    <w:p w14:paraId="308E5368" w14:textId="77777777" w:rsidR="00234841" w:rsidRPr="00533C32" w:rsidRDefault="00234841" w:rsidP="00234841"/>
    <w:p w14:paraId="5F229233" w14:textId="77777777" w:rsidR="00234841" w:rsidRPr="00533C32" w:rsidRDefault="00234841" w:rsidP="00234841">
      <w:r w:rsidRPr="00533C32">
        <w:t>This method shall support the request data structures specified in table 5.2.7.3.1-2 and the response data structures and response codes specified in table 5.2.7.3.1-3.</w:t>
      </w:r>
    </w:p>
    <w:p w14:paraId="4C4F8B10" w14:textId="77777777" w:rsidR="00234841" w:rsidRPr="00533C32" w:rsidRDefault="00234841" w:rsidP="00434F1A">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767A4A9"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296CB2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CE8B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799CBD"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7EBEB9" w14:textId="77777777" w:rsidR="00234841" w:rsidRPr="009C5B90" w:rsidRDefault="00234841" w:rsidP="00D17253">
            <w:pPr>
              <w:pStyle w:val="TAH"/>
              <w:rPr>
                <w:lang w:val="en-US"/>
              </w:rPr>
            </w:pPr>
            <w:r w:rsidRPr="009C5B90">
              <w:rPr>
                <w:lang w:val="en-US"/>
              </w:rPr>
              <w:t>Description</w:t>
            </w:r>
          </w:p>
        </w:tc>
      </w:tr>
      <w:tr w:rsidR="00234841" w:rsidRPr="009C5B90" w14:paraId="54BED77B"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24BEFC" w14:textId="77777777" w:rsidR="00234841" w:rsidRPr="009C5B90" w:rsidRDefault="00234841" w:rsidP="00D17253">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72BFB05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EDD2844"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55E7BC4" w14:textId="77777777" w:rsidR="00234841" w:rsidRPr="009C5B90" w:rsidRDefault="00234841" w:rsidP="00D17253">
            <w:pPr>
              <w:pStyle w:val="TAL"/>
              <w:rPr>
                <w:lang w:val="en-US"/>
              </w:rPr>
            </w:pPr>
            <w:r w:rsidRPr="009C5B90">
              <w:rPr>
                <w:lang w:val="en-US"/>
              </w:rPr>
              <w:t>The AMF registration for non 3GPP access is replaced with the received information.</w:t>
            </w:r>
          </w:p>
        </w:tc>
      </w:tr>
    </w:tbl>
    <w:p w14:paraId="385D7C40" w14:textId="77777777" w:rsidR="00234841" w:rsidRPr="00533C32" w:rsidRDefault="00234841" w:rsidP="00234841"/>
    <w:p w14:paraId="757472AC" w14:textId="77777777" w:rsidR="00234841" w:rsidRPr="00533C32" w:rsidRDefault="00234841" w:rsidP="00434F1A">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234841" w:rsidRPr="009C5B90" w14:paraId="3714884B"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601F0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92403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B5F8B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14293B" w14:textId="77777777" w:rsidR="00234841" w:rsidRPr="009C5B90" w:rsidRDefault="00234841" w:rsidP="00D17253">
            <w:pPr>
              <w:pStyle w:val="TAH"/>
              <w:rPr>
                <w:lang w:val="en-US"/>
              </w:rPr>
            </w:pPr>
            <w:r w:rsidRPr="009C5B90">
              <w:rPr>
                <w:lang w:val="en-US"/>
              </w:rPr>
              <w:t>Response</w:t>
            </w:r>
          </w:p>
          <w:p w14:paraId="367E633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B2452D" w14:textId="77777777" w:rsidR="00234841" w:rsidRPr="009C5B90" w:rsidRDefault="00234841" w:rsidP="00D17253">
            <w:pPr>
              <w:pStyle w:val="TAH"/>
              <w:rPr>
                <w:lang w:val="en-US"/>
              </w:rPr>
            </w:pPr>
            <w:r w:rsidRPr="009C5B90">
              <w:rPr>
                <w:lang w:val="en-US"/>
              </w:rPr>
              <w:t>Description</w:t>
            </w:r>
          </w:p>
        </w:tc>
      </w:tr>
      <w:tr w:rsidR="00234841" w:rsidRPr="009C5B90" w14:paraId="6BA90A20"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BD80E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063D8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874808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8736BE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FF1A85"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D0DEA84"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EF6551A" w14:textId="77777777" w:rsidR="00234841" w:rsidRPr="009C5B90" w:rsidRDefault="00234841" w:rsidP="00D17253">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5B2B9A7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2D0AC48"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A6E07B9"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A2AF536" w14:textId="77777777" w:rsidR="00234841" w:rsidRPr="009C5B90" w:rsidRDefault="00234841" w:rsidP="00D17253">
            <w:pPr>
              <w:pStyle w:val="TAL"/>
              <w:rPr>
                <w:lang w:val="en-US"/>
              </w:rPr>
            </w:pPr>
            <w:r w:rsidRPr="009C5B90">
              <w:rPr>
                <w:lang w:val="en-US"/>
              </w:rPr>
              <w:t>Upon success, a response body containing a representation of the created Individual AmfNon3GppAccessRegistration resource shall be returned.</w:t>
            </w:r>
          </w:p>
        </w:tc>
      </w:tr>
      <w:tr w:rsidR="00234841" w:rsidRPr="009C5B90" w14:paraId="76EB735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EA91E3"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1B42A64" w14:textId="77777777" w:rsidR="00234841" w:rsidRPr="00533C32" w:rsidRDefault="00234841" w:rsidP="00234841"/>
    <w:p w14:paraId="37CB2641" w14:textId="77777777" w:rsidR="00234841" w:rsidRPr="00533C32" w:rsidRDefault="00234841" w:rsidP="00434F1A">
      <w:pPr>
        <w:pStyle w:val="Heading5"/>
      </w:pPr>
      <w:bookmarkStart w:id="436" w:name="_Toc20126957"/>
      <w:bookmarkStart w:id="437" w:name="_Toc27588933"/>
      <w:bookmarkStart w:id="438" w:name="_Toc36459729"/>
      <w:bookmarkStart w:id="439" w:name="_Toc45029290"/>
      <w:bookmarkStart w:id="440" w:name="_Toc56520566"/>
      <w:bookmarkStart w:id="441" w:name="_Toc90586802"/>
      <w:bookmarkStart w:id="442" w:name="_Toc106616320"/>
      <w:bookmarkStart w:id="443" w:name="_Toc122101015"/>
      <w:r w:rsidRPr="00533C32">
        <w:t>5.2.7.3.2</w:t>
      </w:r>
      <w:r w:rsidRPr="00533C32">
        <w:tab/>
        <w:t>PATCH</w:t>
      </w:r>
      <w:bookmarkEnd w:id="436"/>
      <w:bookmarkEnd w:id="437"/>
      <w:bookmarkEnd w:id="438"/>
      <w:bookmarkEnd w:id="439"/>
      <w:bookmarkEnd w:id="440"/>
      <w:bookmarkEnd w:id="441"/>
      <w:bookmarkEnd w:id="442"/>
      <w:bookmarkEnd w:id="443"/>
    </w:p>
    <w:p w14:paraId="078762FC" w14:textId="77777777" w:rsidR="00234841" w:rsidRPr="00533C32" w:rsidRDefault="00234841" w:rsidP="0023484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6FED0914" w14:textId="77777777" w:rsidR="00234841" w:rsidRPr="00533C32" w:rsidRDefault="00234841" w:rsidP="00234841">
      <w:r w:rsidRPr="00533C32">
        <w:t>This method shall support the URI query parameters specified in table 5.2.7.3.</w:t>
      </w:r>
      <w:r w:rsidRPr="00533C32">
        <w:rPr>
          <w:lang w:eastAsia="zh-CN"/>
        </w:rPr>
        <w:t>2</w:t>
      </w:r>
      <w:r w:rsidRPr="00533C32">
        <w:t>-1.</w:t>
      </w:r>
    </w:p>
    <w:p w14:paraId="7382328F" w14:textId="77777777" w:rsidR="00234841" w:rsidRPr="00533C32" w:rsidRDefault="00234841" w:rsidP="00434F1A">
      <w:pPr>
        <w:pStyle w:val="TH"/>
        <w:outlineLvl w:val="0"/>
      </w:pPr>
      <w:r w:rsidRPr="00533C32">
        <w:lastRenderedPageBreak/>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1BC6AA6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A802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0B4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E2515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57D55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151A9" w14:textId="77777777" w:rsidR="00234841" w:rsidRPr="009C5B90" w:rsidRDefault="00234841" w:rsidP="00D17253">
            <w:pPr>
              <w:pStyle w:val="TAH"/>
              <w:rPr>
                <w:lang w:val="en-US"/>
              </w:rPr>
            </w:pPr>
            <w:r w:rsidRPr="009C5B90">
              <w:rPr>
                <w:lang w:val="en-US"/>
              </w:rPr>
              <w:t>Description</w:t>
            </w:r>
          </w:p>
        </w:tc>
      </w:tr>
      <w:tr w:rsidR="00234841" w:rsidRPr="009C5B90" w14:paraId="0A36F97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84A589"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ECF4A5F"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164CA92"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2BC1562"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48D4258" w14:textId="77777777" w:rsidR="00234841" w:rsidRPr="009C5B90" w:rsidRDefault="00234841" w:rsidP="00D17253">
            <w:pPr>
              <w:pStyle w:val="TAL"/>
              <w:rPr>
                <w:lang w:val="en-US"/>
              </w:rPr>
            </w:pPr>
            <w:r w:rsidRPr="009C5B90">
              <w:rPr>
                <w:rFonts w:cs="Arial"/>
                <w:szCs w:val="18"/>
              </w:rPr>
              <w:t>see 3GPP TS 29.500 [8] clause 6.6</w:t>
            </w:r>
          </w:p>
        </w:tc>
      </w:tr>
    </w:tbl>
    <w:p w14:paraId="7A0D3FB7" w14:textId="77777777" w:rsidR="00234841" w:rsidRPr="00533C32" w:rsidRDefault="00234841" w:rsidP="00234841"/>
    <w:p w14:paraId="6952487D" w14:textId="77777777" w:rsidR="00234841" w:rsidRPr="00533C32" w:rsidRDefault="00234841" w:rsidP="0023484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14B3CABD" w14:textId="77777777" w:rsidR="00234841" w:rsidRPr="00533C32" w:rsidRDefault="00234841" w:rsidP="00434F1A">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024347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757AA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EED87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F2525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DFE5E" w14:textId="77777777" w:rsidR="00234841" w:rsidRPr="009C5B90" w:rsidRDefault="00234841" w:rsidP="00D17253">
            <w:pPr>
              <w:pStyle w:val="TAH"/>
              <w:rPr>
                <w:lang w:val="en-US"/>
              </w:rPr>
            </w:pPr>
            <w:r w:rsidRPr="009C5B90">
              <w:rPr>
                <w:lang w:val="en-US"/>
              </w:rPr>
              <w:t>Description</w:t>
            </w:r>
          </w:p>
        </w:tc>
      </w:tr>
      <w:tr w:rsidR="00234841" w:rsidRPr="009C5B90" w14:paraId="6D80821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FE7F2C"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96173B5"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A0AD7C"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2C59DF" w14:textId="77777777" w:rsidR="00234841" w:rsidRPr="009C5B90" w:rsidRDefault="00234841" w:rsidP="00D17253">
            <w:pPr>
              <w:pStyle w:val="TAL"/>
              <w:rPr>
                <w:lang w:val="en-US" w:eastAsia="zh-CN"/>
              </w:rPr>
            </w:pPr>
            <w:r w:rsidRPr="009C5B90">
              <w:rPr>
                <w:lang w:val="en-US" w:eastAsia="zh-CN"/>
              </w:rPr>
              <w:t>Contains the delta data to the AMF registration data for non-3GPP access</w:t>
            </w:r>
          </w:p>
        </w:tc>
      </w:tr>
    </w:tbl>
    <w:p w14:paraId="760BDADC" w14:textId="77777777" w:rsidR="00234841" w:rsidRPr="00533C32" w:rsidRDefault="00234841" w:rsidP="00234841"/>
    <w:p w14:paraId="3FD82BC6" w14:textId="77777777" w:rsidR="00234841" w:rsidRPr="00533C32" w:rsidRDefault="00234841" w:rsidP="00434F1A">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6A191E7E"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3141C8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97397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845C9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E06525" w14:textId="77777777" w:rsidR="00234841" w:rsidRPr="009C5B90" w:rsidRDefault="00234841" w:rsidP="00D17253">
            <w:pPr>
              <w:pStyle w:val="TAH"/>
              <w:rPr>
                <w:lang w:val="en-US"/>
              </w:rPr>
            </w:pPr>
            <w:r w:rsidRPr="009C5B90">
              <w:rPr>
                <w:lang w:val="en-US"/>
              </w:rPr>
              <w:t>Response</w:t>
            </w:r>
          </w:p>
          <w:p w14:paraId="38950BF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F7EBAD" w14:textId="77777777" w:rsidR="00234841" w:rsidRPr="009C5B90" w:rsidRDefault="00234841" w:rsidP="00D17253">
            <w:pPr>
              <w:pStyle w:val="TAH"/>
              <w:rPr>
                <w:lang w:val="en-US"/>
              </w:rPr>
            </w:pPr>
            <w:r w:rsidRPr="009C5B90">
              <w:rPr>
                <w:lang w:val="en-US"/>
              </w:rPr>
              <w:t>Description</w:t>
            </w:r>
          </w:p>
        </w:tc>
      </w:tr>
      <w:tr w:rsidR="00234841" w:rsidRPr="009C5B90" w14:paraId="238EA7C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B3AF06"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84E5E8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8E649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EB51FF6"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9801ED"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6696222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C67BF8"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8E9F4E"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822E62"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3A1E2C"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2A45D25"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3E5E744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8A8A6C8"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913091E"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51A229"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C6C5B4"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C9B56D2"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7AEE48D0"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EC3C5"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DC93476"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6C4B60" w14:textId="77777777" w:rsidR="00234841" w:rsidRPr="00533C32" w:rsidRDefault="00234841" w:rsidP="00234841">
      <w:pPr>
        <w:rPr>
          <w:lang w:eastAsia="zh-CN"/>
        </w:rPr>
      </w:pPr>
    </w:p>
    <w:p w14:paraId="2F946670" w14:textId="77777777" w:rsidR="00234841" w:rsidRPr="00533C32" w:rsidRDefault="00234841" w:rsidP="00434F1A">
      <w:pPr>
        <w:pStyle w:val="Heading5"/>
      </w:pPr>
      <w:bookmarkStart w:id="444" w:name="_Toc20126958"/>
      <w:bookmarkStart w:id="445" w:name="_Toc27588934"/>
      <w:bookmarkStart w:id="446" w:name="_Toc36459730"/>
      <w:bookmarkStart w:id="447" w:name="_Toc45029291"/>
      <w:bookmarkStart w:id="448" w:name="_Toc56520567"/>
      <w:bookmarkStart w:id="449" w:name="_Toc90586803"/>
      <w:bookmarkStart w:id="450" w:name="_Toc106616321"/>
      <w:bookmarkStart w:id="451" w:name="_Toc122101016"/>
      <w:r w:rsidRPr="00533C32">
        <w:t>5.2.7.3.3</w:t>
      </w:r>
      <w:r w:rsidRPr="00533C32">
        <w:tab/>
        <w:t>GET</w:t>
      </w:r>
      <w:bookmarkEnd w:id="444"/>
      <w:bookmarkEnd w:id="445"/>
      <w:bookmarkEnd w:id="446"/>
      <w:bookmarkEnd w:id="447"/>
      <w:bookmarkEnd w:id="448"/>
      <w:bookmarkEnd w:id="449"/>
      <w:bookmarkEnd w:id="450"/>
      <w:bookmarkEnd w:id="451"/>
    </w:p>
    <w:p w14:paraId="6B2A91E1" w14:textId="77777777" w:rsidR="00234841" w:rsidRPr="00533C32" w:rsidRDefault="00234841" w:rsidP="00234841">
      <w:r w:rsidRPr="00533C32">
        <w:t>This method shall support the URI query parameters specified in table 5.2.7.3.1-1.</w:t>
      </w:r>
    </w:p>
    <w:p w14:paraId="5B2B519C" w14:textId="77777777" w:rsidR="00234841" w:rsidRPr="00533C32" w:rsidRDefault="00234841" w:rsidP="00434F1A">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FC54ED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E6A4A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47E32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E311E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31F175"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8CD9F" w14:textId="77777777" w:rsidR="00234841" w:rsidRPr="009C5B90" w:rsidRDefault="00234841" w:rsidP="00D17253">
            <w:pPr>
              <w:pStyle w:val="TAH"/>
              <w:rPr>
                <w:lang w:val="en-US"/>
              </w:rPr>
            </w:pPr>
            <w:r w:rsidRPr="009C5B90">
              <w:rPr>
                <w:lang w:val="en-US"/>
              </w:rPr>
              <w:t>Description</w:t>
            </w:r>
          </w:p>
        </w:tc>
      </w:tr>
      <w:tr w:rsidR="00234841" w:rsidRPr="009C5B90" w14:paraId="59FA003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6E4E2C"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B9AD12"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31897F"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A748D93"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682255"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4EFCF00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E799E5"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07C473"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B085CF2"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AE2A2B4"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388B7B9"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589007E4" w14:textId="77777777" w:rsidR="00234841" w:rsidRPr="00533C32" w:rsidRDefault="00234841" w:rsidP="00234841"/>
    <w:p w14:paraId="288B9224" w14:textId="77777777" w:rsidR="00234841" w:rsidRPr="00533C32" w:rsidRDefault="00234841" w:rsidP="00234841">
      <w:r w:rsidRPr="00533C32">
        <w:t>This method shall support the request data structures specified in table 5.2.7.3.3-2 and the response data structures and response codes specified in table 5.2.7.3.3-3.</w:t>
      </w:r>
    </w:p>
    <w:p w14:paraId="0D724087" w14:textId="77777777" w:rsidR="00234841" w:rsidRPr="00533C32" w:rsidRDefault="00234841" w:rsidP="00434F1A">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9F92EEF"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3223F8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BF8A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AE298F"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7D0A19" w14:textId="77777777" w:rsidR="00234841" w:rsidRPr="009C5B90" w:rsidRDefault="00234841" w:rsidP="00D17253">
            <w:pPr>
              <w:pStyle w:val="TAH"/>
              <w:rPr>
                <w:lang w:val="en-US"/>
              </w:rPr>
            </w:pPr>
            <w:r w:rsidRPr="009C5B90">
              <w:rPr>
                <w:lang w:val="en-US"/>
              </w:rPr>
              <w:t>Description</w:t>
            </w:r>
          </w:p>
        </w:tc>
      </w:tr>
      <w:tr w:rsidR="00234841" w:rsidRPr="009C5B90" w14:paraId="48DB0BEC"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78A561A" w14:textId="77777777" w:rsidR="00234841" w:rsidRPr="009C5B90" w:rsidRDefault="00234841" w:rsidP="00D17253">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0115DDA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E5A1C4"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A7BC256" w14:textId="77777777" w:rsidR="00234841" w:rsidRPr="009C5B90" w:rsidRDefault="00234841" w:rsidP="00D17253">
            <w:pPr>
              <w:pStyle w:val="TAL"/>
              <w:rPr>
                <w:lang w:val="en-US"/>
              </w:rPr>
            </w:pPr>
          </w:p>
        </w:tc>
      </w:tr>
    </w:tbl>
    <w:p w14:paraId="16653CCC" w14:textId="77777777" w:rsidR="00234841" w:rsidRPr="00533C32" w:rsidRDefault="00234841" w:rsidP="00234841"/>
    <w:p w14:paraId="44DA0C57" w14:textId="77777777" w:rsidR="00234841" w:rsidRPr="00533C32" w:rsidRDefault="00234841" w:rsidP="00434F1A">
      <w:pPr>
        <w:pStyle w:val="TH"/>
        <w:outlineLvl w:val="0"/>
      </w:pPr>
      <w:r w:rsidRPr="00533C32">
        <w:lastRenderedPageBreak/>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234841" w:rsidRPr="009C5B90" w14:paraId="1C98777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18423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B1254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0D56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380033" w14:textId="77777777" w:rsidR="00234841" w:rsidRPr="009C5B90" w:rsidRDefault="00234841" w:rsidP="00D17253">
            <w:pPr>
              <w:pStyle w:val="TAH"/>
              <w:rPr>
                <w:lang w:val="en-US"/>
              </w:rPr>
            </w:pPr>
            <w:r w:rsidRPr="009C5B90">
              <w:rPr>
                <w:lang w:val="en-US"/>
              </w:rPr>
              <w:t>Response</w:t>
            </w:r>
          </w:p>
          <w:p w14:paraId="6C6C834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F6654A" w14:textId="77777777" w:rsidR="00234841" w:rsidRPr="009C5B90" w:rsidRDefault="00234841" w:rsidP="00D17253">
            <w:pPr>
              <w:pStyle w:val="TAH"/>
              <w:rPr>
                <w:lang w:val="en-US"/>
              </w:rPr>
            </w:pPr>
            <w:r w:rsidRPr="009C5B90">
              <w:rPr>
                <w:lang w:val="en-US"/>
              </w:rPr>
              <w:t>Description</w:t>
            </w:r>
          </w:p>
        </w:tc>
      </w:tr>
      <w:tr w:rsidR="00234841" w:rsidRPr="009C5B90" w14:paraId="4186CC3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2BD0D2" w14:textId="77777777" w:rsidR="00234841" w:rsidRPr="009C5B90" w:rsidRDefault="00234841" w:rsidP="00D17253">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BF6D1C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DB39D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347499F"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0E0220A" w14:textId="77777777" w:rsidR="00234841" w:rsidRPr="009C5B90" w:rsidRDefault="00234841" w:rsidP="00D17253">
            <w:pPr>
              <w:pStyle w:val="TAL"/>
              <w:rPr>
                <w:lang w:val="en-US"/>
              </w:rPr>
            </w:pPr>
            <w:r w:rsidRPr="009C5B90">
              <w:rPr>
                <w:lang w:val="en-US"/>
              </w:rPr>
              <w:t>Upon success, a response body containing the Amf3GppAccessRegistration shall be returned.</w:t>
            </w:r>
          </w:p>
        </w:tc>
      </w:tr>
      <w:tr w:rsidR="00234841" w:rsidRPr="009C5B90" w14:paraId="26234BC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548FF3"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31FA7F4" w14:textId="77777777" w:rsidR="00234841" w:rsidRPr="00533C32" w:rsidRDefault="00234841" w:rsidP="00234841"/>
    <w:p w14:paraId="607B031F" w14:textId="77777777" w:rsidR="00234841" w:rsidRPr="00533C32" w:rsidRDefault="00234841" w:rsidP="00434F1A">
      <w:pPr>
        <w:pStyle w:val="Heading3"/>
      </w:pPr>
      <w:bookmarkStart w:id="452" w:name="_Toc20126959"/>
      <w:bookmarkStart w:id="453" w:name="_Toc27588935"/>
      <w:bookmarkStart w:id="454" w:name="_Toc36459731"/>
      <w:bookmarkStart w:id="455" w:name="_Toc45029292"/>
      <w:bookmarkStart w:id="456" w:name="_Toc56520568"/>
      <w:bookmarkStart w:id="457" w:name="_Toc90586804"/>
      <w:bookmarkStart w:id="458" w:name="_Toc106616322"/>
      <w:bookmarkStart w:id="459" w:name="_Toc122101017"/>
      <w:r w:rsidRPr="00533C32">
        <w:t>5.2.8</w:t>
      </w:r>
      <w:r w:rsidRPr="00533C32">
        <w:tab/>
        <w:t>Resource: SmfRegistrations</w:t>
      </w:r>
      <w:bookmarkEnd w:id="452"/>
      <w:bookmarkEnd w:id="453"/>
      <w:bookmarkEnd w:id="454"/>
      <w:bookmarkEnd w:id="455"/>
      <w:bookmarkEnd w:id="456"/>
      <w:bookmarkEnd w:id="457"/>
      <w:bookmarkEnd w:id="458"/>
      <w:bookmarkEnd w:id="459"/>
    </w:p>
    <w:p w14:paraId="6A33A10A" w14:textId="77777777" w:rsidR="00234841" w:rsidRPr="00533C32" w:rsidRDefault="00234841" w:rsidP="00434F1A">
      <w:pPr>
        <w:pStyle w:val="Heading4"/>
      </w:pPr>
      <w:bookmarkStart w:id="460" w:name="_Toc20126960"/>
      <w:bookmarkStart w:id="461" w:name="_Toc27588936"/>
      <w:bookmarkStart w:id="462" w:name="_Toc36459732"/>
      <w:bookmarkStart w:id="463" w:name="_Toc45029293"/>
      <w:bookmarkStart w:id="464" w:name="_Toc56520569"/>
      <w:bookmarkStart w:id="465" w:name="_Toc90586805"/>
      <w:bookmarkStart w:id="466" w:name="_Toc106616323"/>
      <w:bookmarkStart w:id="467" w:name="_Toc122101018"/>
      <w:r w:rsidRPr="00533C32">
        <w:t>5.2.8.1</w:t>
      </w:r>
      <w:r w:rsidRPr="00533C32">
        <w:tab/>
        <w:t>Description</w:t>
      </w:r>
      <w:bookmarkEnd w:id="460"/>
      <w:bookmarkEnd w:id="461"/>
      <w:bookmarkEnd w:id="462"/>
      <w:bookmarkEnd w:id="463"/>
      <w:bookmarkEnd w:id="464"/>
      <w:bookmarkEnd w:id="465"/>
      <w:bookmarkEnd w:id="466"/>
      <w:bookmarkEnd w:id="467"/>
    </w:p>
    <w:p w14:paraId="59B5E23C" w14:textId="77777777" w:rsidR="00234841" w:rsidRPr="00533C32" w:rsidRDefault="00234841" w:rsidP="00234841">
      <w:pPr>
        <w:rPr>
          <w:lang w:eastAsia="zh-CN"/>
        </w:rPr>
      </w:pPr>
      <w:r w:rsidRPr="00533C32">
        <w:t>This resource is used to represent SMF registrations to be stored in the UDR.</w:t>
      </w:r>
    </w:p>
    <w:p w14:paraId="31B4FD53" w14:textId="77777777" w:rsidR="00234841" w:rsidRPr="00533C32" w:rsidRDefault="00234841" w:rsidP="00234841">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76737B7" w14:textId="77777777" w:rsidR="00234841" w:rsidRPr="00533C32" w:rsidRDefault="00234841" w:rsidP="00434F1A">
      <w:pPr>
        <w:pStyle w:val="Heading4"/>
      </w:pPr>
      <w:bookmarkStart w:id="468" w:name="_Toc20126961"/>
      <w:bookmarkStart w:id="469" w:name="_Toc27588937"/>
      <w:bookmarkStart w:id="470" w:name="_Toc36459733"/>
      <w:bookmarkStart w:id="471" w:name="_Toc45029294"/>
      <w:bookmarkStart w:id="472" w:name="_Toc56520570"/>
      <w:bookmarkStart w:id="473" w:name="_Toc90586806"/>
      <w:bookmarkStart w:id="474" w:name="_Toc106616324"/>
      <w:bookmarkStart w:id="475" w:name="_Toc122101019"/>
      <w:r w:rsidRPr="00533C32">
        <w:t>5.2.8.2</w:t>
      </w:r>
      <w:r w:rsidRPr="00533C32">
        <w:tab/>
        <w:t>Resource Definition</w:t>
      </w:r>
      <w:bookmarkEnd w:id="468"/>
      <w:bookmarkEnd w:id="469"/>
      <w:bookmarkEnd w:id="470"/>
      <w:bookmarkEnd w:id="471"/>
      <w:bookmarkEnd w:id="472"/>
      <w:bookmarkEnd w:id="473"/>
      <w:bookmarkEnd w:id="474"/>
      <w:bookmarkEnd w:id="475"/>
    </w:p>
    <w:p w14:paraId="1DD123CD" w14:textId="445E1BD2" w:rsidR="00234841" w:rsidRPr="00533C32" w:rsidRDefault="00234841" w:rsidP="00234841">
      <w:r w:rsidRPr="00533C32">
        <w:t>Resource URI: {apiRoot}/nudr-dr/&lt;apiVersion&gt;/subscription-data/{</w:t>
      </w:r>
      <w:r w:rsidRPr="00533C32">
        <w:rPr>
          <w:lang w:eastAsia="zh-CN"/>
        </w:rPr>
        <w:t>ueId</w:t>
      </w:r>
      <w:r w:rsidRPr="00533C32">
        <w:t>}/context-data/smf-registrations</w:t>
      </w:r>
    </w:p>
    <w:p w14:paraId="7B572B69" w14:textId="77777777" w:rsidR="00234841" w:rsidRPr="00533C32" w:rsidRDefault="00234841" w:rsidP="00234841">
      <w:pPr>
        <w:rPr>
          <w:rFonts w:ascii="Arial" w:hAnsi="Arial" w:cs="Arial"/>
        </w:rPr>
      </w:pPr>
      <w:bookmarkStart w:id="476" w:name="_MCCTEMPBM_CRPT22160081___7"/>
      <w:r w:rsidRPr="00533C32">
        <w:t>This resource shall support the resource URI variables defined in table 6.2.3.4.2-1</w:t>
      </w:r>
      <w:r w:rsidRPr="00533C32">
        <w:rPr>
          <w:rFonts w:ascii="Arial" w:hAnsi="Arial" w:cs="Arial"/>
        </w:rPr>
        <w:t>.</w:t>
      </w:r>
    </w:p>
    <w:bookmarkEnd w:id="476"/>
    <w:p w14:paraId="5A296756" w14:textId="77777777" w:rsidR="00234841" w:rsidRPr="00533C32" w:rsidRDefault="00234841" w:rsidP="00434F1A">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CAD16A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6E226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2A0920" w14:textId="77777777" w:rsidR="00234841" w:rsidRPr="009C5B90" w:rsidRDefault="00234841" w:rsidP="00D17253">
            <w:pPr>
              <w:pStyle w:val="TAH"/>
              <w:rPr>
                <w:lang w:val="en-US"/>
              </w:rPr>
            </w:pPr>
            <w:r w:rsidRPr="009C5B90">
              <w:rPr>
                <w:lang w:val="en-US"/>
              </w:rPr>
              <w:t>Definition</w:t>
            </w:r>
          </w:p>
        </w:tc>
      </w:tr>
      <w:tr w:rsidR="00234841" w:rsidRPr="009C5B90" w14:paraId="6F52BCC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4BA83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8116C1"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6.4.1</w:t>
            </w:r>
          </w:p>
        </w:tc>
      </w:tr>
      <w:tr w:rsidR="00234841" w:rsidRPr="009C5B90" w14:paraId="61655BA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2045BA"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1FD618" w14:textId="77777777" w:rsidR="00234841" w:rsidRPr="009C5B90" w:rsidRDefault="00234841" w:rsidP="00D17253">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0879856A" w14:textId="77777777" w:rsidR="00234841" w:rsidRPr="00533C32" w:rsidRDefault="00234841" w:rsidP="00234841"/>
    <w:p w14:paraId="38FFD706" w14:textId="77777777" w:rsidR="00234841" w:rsidRPr="00533C32" w:rsidRDefault="00234841" w:rsidP="00434F1A">
      <w:pPr>
        <w:pStyle w:val="Heading4"/>
      </w:pPr>
      <w:bookmarkStart w:id="477" w:name="_Toc20126962"/>
      <w:bookmarkStart w:id="478" w:name="_Toc27588938"/>
      <w:bookmarkStart w:id="479" w:name="_Toc36459734"/>
      <w:bookmarkStart w:id="480" w:name="_Toc45029295"/>
      <w:bookmarkStart w:id="481" w:name="_Toc56520571"/>
      <w:bookmarkStart w:id="482" w:name="_Toc90586807"/>
      <w:bookmarkStart w:id="483" w:name="_Toc106616325"/>
      <w:bookmarkStart w:id="484" w:name="_Toc122101020"/>
      <w:r w:rsidRPr="00533C32">
        <w:t>5.2.8.3</w:t>
      </w:r>
      <w:r w:rsidRPr="00533C32">
        <w:tab/>
        <w:t>Resource Standard Methods</w:t>
      </w:r>
      <w:bookmarkEnd w:id="477"/>
      <w:bookmarkEnd w:id="478"/>
      <w:bookmarkEnd w:id="479"/>
      <w:bookmarkEnd w:id="480"/>
      <w:bookmarkEnd w:id="481"/>
      <w:bookmarkEnd w:id="482"/>
      <w:bookmarkEnd w:id="483"/>
      <w:bookmarkEnd w:id="484"/>
    </w:p>
    <w:p w14:paraId="49E8DEC4" w14:textId="77777777" w:rsidR="00234841" w:rsidRPr="00533C32" w:rsidRDefault="00234841" w:rsidP="00434F1A">
      <w:pPr>
        <w:pStyle w:val="Heading5"/>
      </w:pPr>
      <w:bookmarkStart w:id="485" w:name="_Toc20126963"/>
      <w:bookmarkStart w:id="486" w:name="_Toc27588939"/>
      <w:bookmarkStart w:id="487" w:name="_Toc36459735"/>
      <w:bookmarkStart w:id="488" w:name="_Toc45029296"/>
      <w:bookmarkStart w:id="489" w:name="_Toc56520572"/>
      <w:bookmarkStart w:id="490" w:name="_Toc90586808"/>
      <w:bookmarkStart w:id="491" w:name="_Toc106616326"/>
      <w:bookmarkStart w:id="492" w:name="_Toc122101021"/>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485"/>
      <w:bookmarkEnd w:id="486"/>
      <w:bookmarkEnd w:id="487"/>
      <w:bookmarkEnd w:id="488"/>
      <w:bookmarkEnd w:id="489"/>
      <w:bookmarkEnd w:id="490"/>
      <w:bookmarkEnd w:id="491"/>
      <w:bookmarkEnd w:id="492"/>
    </w:p>
    <w:p w14:paraId="05B6DA07" w14:textId="77777777" w:rsidR="00234841" w:rsidRPr="00533C32" w:rsidRDefault="00234841" w:rsidP="00234841">
      <w:r w:rsidRPr="00533C32">
        <w:t>This method shall support the URI query parameters specified in table 5.2.8.3.</w:t>
      </w:r>
      <w:r w:rsidRPr="00533C32">
        <w:rPr>
          <w:lang w:eastAsia="zh-CN"/>
        </w:rPr>
        <w:t>1</w:t>
      </w:r>
      <w:r w:rsidRPr="00533C32">
        <w:t>-1.</w:t>
      </w:r>
    </w:p>
    <w:p w14:paraId="52D6E355" w14:textId="77777777" w:rsidR="00234841" w:rsidRPr="00533C32" w:rsidRDefault="00234841" w:rsidP="00434F1A">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42A9C7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DC14D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18313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575F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2B037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3075F9" w14:textId="77777777" w:rsidR="00234841" w:rsidRPr="009C5B90" w:rsidRDefault="00234841" w:rsidP="00D17253">
            <w:pPr>
              <w:pStyle w:val="TAH"/>
              <w:rPr>
                <w:lang w:val="en-US"/>
              </w:rPr>
            </w:pPr>
            <w:r w:rsidRPr="009C5B90">
              <w:rPr>
                <w:lang w:val="en-US"/>
              </w:rPr>
              <w:t>Description</w:t>
            </w:r>
          </w:p>
        </w:tc>
      </w:tr>
      <w:tr w:rsidR="00234841" w:rsidRPr="009C5B90" w14:paraId="5827B7D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12DE3" w14:textId="77777777" w:rsidR="00234841" w:rsidRPr="009C5B90" w:rsidRDefault="00234841" w:rsidP="00D17253">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B0A4131"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73EBF0"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12F28D6"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93E5AA2" w14:textId="77777777" w:rsidR="00234841" w:rsidRPr="009C5B90" w:rsidRDefault="00234841" w:rsidP="00D17253">
            <w:pPr>
              <w:pStyle w:val="TAL"/>
              <w:rPr>
                <w:lang w:val="en-US"/>
              </w:rPr>
            </w:pPr>
            <w:r w:rsidRPr="009C5B90">
              <w:rPr>
                <w:rFonts w:cs="Arial"/>
                <w:szCs w:val="18"/>
                <w:lang w:val="en-US"/>
              </w:rPr>
              <w:t>see  3GPP TS 29.500 [8] clause 6.6</w:t>
            </w:r>
          </w:p>
        </w:tc>
      </w:tr>
    </w:tbl>
    <w:p w14:paraId="06C59046" w14:textId="77777777" w:rsidR="00234841" w:rsidRPr="00533C32" w:rsidRDefault="00234841" w:rsidP="00234841"/>
    <w:p w14:paraId="643C91FD" w14:textId="77777777" w:rsidR="00234841" w:rsidRPr="00533C32" w:rsidRDefault="00234841" w:rsidP="0023484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02B97879" w14:textId="77777777" w:rsidR="00234841" w:rsidRPr="00533C32" w:rsidRDefault="00234841" w:rsidP="00434F1A">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3EC3E8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4F5A1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406E5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D6CB3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3FBAC1" w14:textId="77777777" w:rsidR="00234841" w:rsidRPr="009C5B90" w:rsidRDefault="00234841" w:rsidP="00D17253">
            <w:pPr>
              <w:pStyle w:val="TAH"/>
              <w:rPr>
                <w:lang w:val="en-US"/>
              </w:rPr>
            </w:pPr>
            <w:r w:rsidRPr="009C5B90">
              <w:rPr>
                <w:lang w:val="en-US"/>
              </w:rPr>
              <w:t>Description</w:t>
            </w:r>
          </w:p>
        </w:tc>
      </w:tr>
      <w:tr w:rsidR="00234841" w:rsidRPr="009C5B90" w14:paraId="7C2DF89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288928" w14:textId="77777777" w:rsidR="00234841" w:rsidRPr="009C5B90" w:rsidRDefault="00234841" w:rsidP="00D17253">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1322868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8F5EA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2E16D0" w14:textId="77777777" w:rsidR="00234841" w:rsidRPr="009C5B90" w:rsidRDefault="00234841" w:rsidP="00D17253">
            <w:pPr>
              <w:pStyle w:val="TAL"/>
              <w:rPr>
                <w:lang w:val="en-US"/>
              </w:rPr>
            </w:pPr>
          </w:p>
        </w:tc>
      </w:tr>
    </w:tbl>
    <w:p w14:paraId="0AA76AB7" w14:textId="77777777" w:rsidR="00234841" w:rsidRPr="00533C32" w:rsidRDefault="00234841" w:rsidP="00234841"/>
    <w:p w14:paraId="53B5B3A3" w14:textId="77777777" w:rsidR="00234841" w:rsidRPr="00533C32" w:rsidRDefault="00234841" w:rsidP="00434F1A">
      <w:pPr>
        <w:pStyle w:val="TH"/>
        <w:outlineLvl w:val="0"/>
      </w:pPr>
      <w:r w:rsidRPr="00533C32">
        <w:lastRenderedPageBreak/>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38B1A2E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B9672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B7356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89BD5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3085BF" w14:textId="77777777" w:rsidR="00234841" w:rsidRPr="009C5B90" w:rsidRDefault="00234841" w:rsidP="00D17253">
            <w:pPr>
              <w:pStyle w:val="TAH"/>
              <w:rPr>
                <w:lang w:val="en-US"/>
              </w:rPr>
            </w:pPr>
            <w:r w:rsidRPr="009C5B90">
              <w:rPr>
                <w:lang w:val="en-US"/>
              </w:rPr>
              <w:t>Response</w:t>
            </w:r>
          </w:p>
          <w:p w14:paraId="3587C88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23C7B8" w14:textId="77777777" w:rsidR="00234841" w:rsidRPr="009C5B90" w:rsidRDefault="00234841" w:rsidP="00D17253">
            <w:pPr>
              <w:pStyle w:val="TAH"/>
              <w:rPr>
                <w:lang w:val="en-US"/>
              </w:rPr>
            </w:pPr>
            <w:r w:rsidRPr="009C5B90">
              <w:rPr>
                <w:lang w:val="en-US"/>
              </w:rPr>
              <w:t>Description</w:t>
            </w:r>
          </w:p>
        </w:tc>
      </w:tr>
      <w:tr w:rsidR="00234841" w:rsidRPr="009C5B90" w14:paraId="4EE33DA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C44A13" w14:textId="77777777" w:rsidR="00234841" w:rsidRPr="009C5B90" w:rsidRDefault="00234841" w:rsidP="00D17253">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325A649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D0C1DA" w14:textId="77777777" w:rsidR="00234841" w:rsidRPr="009C5B90" w:rsidRDefault="00234841" w:rsidP="00D17253">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A9A45B" w14:textId="77777777" w:rsidR="00234841" w:rsidRPr="009C5B90" w:rsidRDefault="00234841" w:rsidP="00D17253">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E1320EF" w14:textId="77777777" w:rsidR="00234841" w:rsidRPr="009C5B90" w:rsidRDefault="00234841" w:rsidP="00D17253">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234841" w:rsidRPr="009C5B90" w14:paraId="2763B56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C003EE"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731FDB7" w14:textId="77777777" w:rsidR="00234841" w:rsidRPr="00533C32" w:rsidRDefault="00234841" w:rsidP="00234841">
      <w:pPr>
        <w:rPr>
          <w:lang w:eastAsia="zh-CN"/>
        </w:rPr>
      </w:pPr>
    </w:p>
    <w:p w14:paraId="13DF2728" w14:textId="77777777" w:rsidR="00234841" w:rsidRPr="00533C32" w:rsidRDefault="00234841" w:rsidP="00434F1A">
      <w:pPr>
        <w:pStyle w:val="Heading3"/>
      </w:pPr>
      <w:bookmarkStart w:id="493" w:name="_Toc20126964"/>
      <w:bookmarkStart w:id="494" w:name="_Toc27588940"/>
      <w:bookmarkStart w:id="495" w:name="_Toc36459736"/>
      <w:bookmarkStart w:id="496" w:name="_Toc45029297"/>
      <w:bookmarkStart w:id="497" w:name="_Toc56520573"/>
      <w:bookmarkStart w:id="498" w:name="_Toc90586809"/>
      <w:bookmarkStart w:id="499" w:name="_Toc106616327"/>
      <w:bookmarkStart w:id="500" w:name="_Toc122101022"/>
      <w:r w:rsidRPr="00533C32">
        <w:t>5.2.9</w:t>
      </w:r>
      <w:r w:rsidRPr="00533C32">
        <w:tab/>
        <w:t>Resource: IndividualSmfRegistration</w:t>
      </w:r>
      <w:bookmarkEnd w:id="493"/>
      <w:bookmarkEnd w:id="494"/>
      <w:bookmarkEnd w:id="495"/>
      <w:bookmarkEnd w:id="496"/>
      <w:bookmarkEnd w:id="497"/>
      <w:bookmarkEnd w:id="498"/>
      <w:bookmarkEnd w:id="499"/>
      <w:bookmarkEnd w:id="500"/>
    </w:p>
    <w:p w14:paraId="72EDDC8E" w14:textId="77777777" w:rsidR="00234841" w:rsidRPr="00533C32" w:rsidRDefault="00234841" w:rsidP="00434F1A">
      <w:pPr>
        <w:pStyle w:val="Heading4"/>
      </w:pPr>
      <w:bookmarkStart w:id="501" w:name="_Toc20126965"/>
      <w:bookmarkStart w:id="502" w:name="_Toc27588941"/>
      <w:bookmarkStart w:id="503" w:name="_Toc36459737"/>
      <w:bookmarkStart w:id="504" w:name="_Toc45029298"/>
      <w:bookmarkStart w:id="505" w:name="_Toc56520574"/>
      <w:bookmarkStart w:id="506" w:name="_Toc90586810"/>
      <w:bookmarkStart w:id="507" w:name="_Toc106616328"/>
      <w:bookmarkStart w:id="508" w:name="_Toc122101023"/>
      <w:r w:rsidRPr="00533C32">
        <w:t>5.2.9.1</w:t>
      </w:r>
      <w:r w:rsidRPr="00533C32">
        <w:tab/>
        <w:t>Description</w:t>
      </w:r>
      <w:bookmarkEnd w:id="501"/>
      <w:bookmarkEnd w:id="502"/>
      <w:bookmarkEnd w:id="503"/>
      <w:bookmarkEnd w:id="504"/>
      <w:bookmarkEnd w:id="505"/>
      <w:bookmarkEnd w:id="506"/>
      <w:bookmarkEnd w:id="507"/>
      <w:bookmarkEnd w:id="508"/>
    </w:p>
    <w:p w14:paraId="2A33282D" w14:textId="77777777" w:rsidR="00234841" w:rsidRPr="00533C32" w:rsidRDefault="00234841" w:rsidP="00234841">
      <w:pPr>
        <w:rPr>
          <w:lang w:eastAsia="zh-CN"/>
        </w:rPr>
      </w:pPr>
      <w:r w:rsidRPr="00533C32">
        <w:t>This resource is used to represent individual PDU session SMF registrations to be stored in the UDR.</w:t>
      </w:r>
    </w:p>
    <w:p w14:paraId="0799121B"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583B6D" w14:textId="77777777" w:rsidR="00234841" w:rsidRPr="00533C32" w:rsidRDefault="00234841" w:rsidP="00434F1A">
      <w:pPr>
        <w:pStyle w:val="Heading4"/>
      </w:pPr>
      <w:bookmarkStart w:id="509" w:name="_Toc20126966"/>
      <w:bookmarkStart w:id="510" w:name="_Toc27588942"/>
      <w:bookmarkStart w:id="511" w:name="_Toc36459738"/>
      <w:bookmarkStart w:id="512" w:name="_Toc45029299"/>
      <w:bookmarkStart w:id="513" w:name="_Toc56520575"/>
      <w:bookmarkStart w:id="514" w:name="_Toc90586811"/>
      <w:bookmarkStart w:id="515" w:name="_Toc106616329"/>
      <w:bookmarkStart w:id="516" w:name="_Toc122101024"/>
      <w:r w:rsidRPr="00533C32">
        <w:t>5.2.9.2</w:t>
      </w:r>
      <w:r w:rsidRPr="00533C32">
        <w:tab/>
        <w:t>Resource Definition</w:t>
      </w:r>
      <w:bookmarkEnd w:id="509"/>
      <w:bookmarkEnd w:id="510"/>
      <w:bookmarkEnd w:id="511"/>
      <w:bookmarkEnd w:id="512"/>
      <w:bookmarkEnd w:id="513"/>
      <w:bookmarkEnd w:id="514"/>
      <w:bookmarkEnd w:id="515"/>
      <w:bookmarkEnd w:id="516"/>
    </w:p>
    <w:p w14:paraId="51EC7F1E" w14:textId="77777777" w:rsidR="00234841" w:rsidRPr="00533C32" w:rsidRDefault="00234841" w:rsidP="00234841">
      <w:r w:rsidRPr="00533C32">
        <w:t>Resource URI: {apiRoot}/nudr-dr/&lt;apiVersion&gt;</w:t>
      </w:r>
      <w:r w:rsidR="00434F1A">
        <w:t>/</w:t>
      </w:r>
      <w:r w:rsidR="00434F1A" w:rsidRPr="00533C32">
        <w:t>subscription-data</w:t>
      </w:r>
      <w:r w:rsidRPr="00533C32">
        <w:t>/{</w:t>
      </w:r>
      <w:r w:rsidRPr="00533C32">
        <w:rPr>
          <w:lang w:eastAsia="zh-CN"/>
        </w:rPr>
        <w:t>ueId</w:t>
      </w:r>
      <w:r w:rsidRPr="00533C32">
        <w:t>}/</w:t>
      </w:r>
      <w:r w:rsidRPr="00533C32">
        <w:rPr>
          <w:lang w:eastAsia="zh-CN"/>
        </w:rPr>
        <w:t>context-data</w:t>
      </w:r>
      <w:r w:rsidRPr="00533C32">
        <w:t>/smf-registrations/{pduSessionId}</w:t>
      </w:r>
    </w:p>
    <w:p w14:paraId="78D5766A" w14:textId="77777777" w:rsidR="00234841" w:rsidRPr="00533C32" w:rsidRDefault="00234841" w:rsidP="00234841">
      <w:pPr>
        <w:rPr>
          <w:rFonts w:ascii="Arial" w:hAnsi="Arial" w:cs="Arial"/>
        </w:rPr>
      </w:pPr>
      <w:bookmarkStart w:id="517" w:name="_MCCTEMPBM_CRPT22160082___7"/>
      <w:r w:rsidRPr="00533C32">
        <w:t>This resource shall support the resource URI variables defined in table 5.2.9.2-1</w:t>
      </w:r>
      <w:r w:rsidRPr="00533C32">
        <w:rPr>
          <w:rFonts w:ascii="Arial" w:hAnsi="Arial" w:cs="Arial"/>
        </w:rPr>
        <w:t>.</w:t>
      </w:r>
    </w:p>
    <w:bookmarkEnd w:id="517"/>
    <w:p w14:paraId="302CBC84" w14:textId="77777777" w:rsidR="00234841" w:rsidRPr="00533C32" w:rsidRDefault="00234841" w:rsidP="00434F1A">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1320DB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48DF1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A3EFC3" w14:textId="77777777" w:rsidR="00234841" w:rsidRPr="009C5B90" w:rsidRDefault="00234841" w:rsidP="00D17253">
            <w:pPr>
              <w:pStyle w:val="TAH"/>
              <w:rPr>
                <w:lang w:val="en-US"/>
              </w:rPr>
            </w:pPr>
            <w:r w:rsidRPr="009C5B90">
              <w:rPr>
                <w:lang w:val="en-US"/>
              </w:rPr>
              <w:t>Definition</w:t>
            </w:r>
          </w:p>
        </w:tc>
      </w:tr>
      <w:tr w:rsidR="00234841" w:rsidRPr="009C5B90" w14:paraId="3F2FF44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4410D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463A1B"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6.4.1</w:t>
            </w:r>
          </w:p>
        </w:tc>
      </w:tr>
      <w:tr w:rsidR="00234841" w:rsidRPr="009C5B90" w14:paraId="5CFEA8B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BB12C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CCEF20" w14:textId="77777777" w:rsidR="00234841" w:rsidRPr="009C5B90" w:rsidRDefault="00234841" w:rsidP="00D17253">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234841" w:rsidRPr="009C5B90" w14:paraId="0D97BA6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9B6BB1" w14:textId="77777777" w:rsidR="00234841" w:rsidRPr="009C5B90" w:rsidRDefault="00234841" w:rsidP="00D17253">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7F3EC4" w14:textId="77777777" w:rsidR="00234841" w:rsidRPr="009C5B90" w:rsidRDefault="00234841" w:rsidP="00D17253">
            <w:pPr>
              <w:pStyle w:val="TAL"/>
              <w:rPr>
                <w:lang w:val="en-US"/>
              </w:rPr>
            </w:pPr>
            <w:r w:rsidRPr="009C5B90">
              <w:rPr>
                <w:lang w:val="en-US"/>
              </w:rPr>
              <w:t xml:space="preserve">The pduSessionId identifies an individual SMF registration. </w:t>
            </w:r>
          </w:p>
        </w:tc>
      </w:tr>
    </w:tbl>
    <w:p w14:paraId="10D6A2B0" w14:textId="77777777" w:rsidR="00234841" w:rsidRPr="00533C32" w:rsidRDefault="00234841" w:rsidP="00234841"/>
    <w:p w14:paraId="152C064B" w14:textId="77777777" w:rsidR="00234841" w:rsidRPr="00533C32" w:rsidRDefault="00234841" w:rsidP="00434F1A">
      <w:pPr>
        <w:pStyle w:val="Heading4"/>
      </w:pPr>
      <w:bookmarkStart w:id="518" w:name="_Toc20126967"/>
      <w:bookmarkStart w:id="519" w:name="_Toc27588943"/>
      <w:bookmarkStart w:id="520" w:name="_Toc36459739"/>
      <w:bookmarkStart w:id="521" w:name="_Toc45029300"/>
      <w:bookmarkStart w:id="522" w:name="_Toc56520576"/>
      <w:bookmarkStart w:id="523" w:name="_Toc90586812"/>
      <w:bookmarkStart w:id="524" w:name="_Toc106616330"/>
      <w:bookmarkStart w:id="525" w:name="_Toc122101025"/>
      <w:r w:rsidRPr="00533C32">
        <w:t>5.2.9.3</w:t>
      </w:r>
      <w:r w:rsidRPr="00533C32">
        <w:tab/>
        <w:t>Resource Standard Methods</w:t>
      </w:r>
      <w:bookmarkEnd w:id="518"/>
      <w:bookmarkEnd w:id="519"/>
      <w:bookmarkEnd w:id="520"/>
      <w:bookmarkEnd w:id="521"/>
      <w:bookmarkEnd w:id="522"/>
      <w:bookmarkEnd w:id="523"/>
      <w:bookmarkEnd w:id="524"/>
      <w:bookmarkEnd w:id="525"/>
    </w:p>
    <w:p w14:paraId="54FA223E" w14:textId="77777777" w:rsidR="00234841" w:rsidRPr="00533C32" w:rsidRDefault="00234841" w:rsidP="00434F1A">
      <w:pPr>
        <w:pStyle w:val="Heading5"/>
      </w:pPr>
      <w:bookmarkStart w:id="526" w:name="_Toc20126968"/>
      <w:bookmarkStart w:id="527" w:name="_Toc27588944"/>
      <w:bookmarkStart w:id="528" w:name="_Toc36459740"/>
      <w:bookmarkStart w:id="529" w:name="_Toc45029301"/>
      <w:bookmarkStart w:id="530" w:name="_Toc56520577"/>
      <w:bookmarkStart w:id="531" w:name="_Toc90586813"/>
      <w:bookmarkStart w:id="532" w:name="_Toc106616331"/>
      <w:bookmarkStart w:id="533" w:name="_Toc122101026"/>
      <w:r w:rsidRPr="00533C32">
        <w:t>5.2.9.3.1</w:t>
      </w:r>
      <w:r w:rsidRPr="00533C32">
        <w:tab/>
        <w:t>PUT</w:t>
      </w:r>
      <w:bookmarkEnd w:id="526"/>
      <w:bookmarkEnd w:id="527"/>
      <w:bookmarkEnd w:id="528"/>
      <w:bookmarkEnd w:id="529"/>
      <w:bookmarkEnd w:id="530"/>
      <w:bookmarkEnd w:id="531"/>
      <w:bookmarkEnd w:id="532"/>
      <w:bookmarkEnd w:id="533"/>
    </w:p>
    <w:p w14:paraId="1B008ACE" w14:textId="77777777" w:rsidR="00234841" w:rsidRPr="00533C32" w:rsidRDefault="00234841" w:rsidP="00234841">
      <w:r w:rsidRPr="00533C32">
        <w:t>This method shall support the URI query parameters specified in table 5.2.9.3.1-1.</w:t>
      </w:r>
    </w:p>
    <w:p w14:paraId="7ED9B1FC" w14:textId="77777777" w:rsidR="00234841" w:rsidRPr="00533C32" w:rsidRDefault="00234841" w:rsidP="00434F1A">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6597FE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8E16B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0B5D2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016AB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6914E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4A562" w14:textId="77777777" w:rsidR="00234841" w:rsidRPr="009C5B90" w:rsidRDefault="00234841" w:rsidP="00D17253">
            <w:pPr>
              <w:pStyle w:val="TAH"/>
              <w:rPr>
                <w:lang w:val="en-US"/>
              </w:rPr>
            </w:pPr>
            <w:r w:rsidRPr="009C5B90">
              <w:rPr>
                <w:lang w:val="en-US"/>
              </w:rPr>
              <w:t>Description</w:t>
            </w:r>
          </w:p>
        </w:tc>
      </w:tr>
      <w:tr w:rsidR="00234841" w:rsidRPr="009C5B90" w14:paraId="1FAB988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8CE949"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4E9D"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7AC69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2225E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145FC9" w14:textId="77777777" w:rsidR="00234841" w:rsidRPr="009C5B90" w:rsidRDefault="00234841" w:rsidP="00D17253">
            <w:pPr>
              <w:pStyle w:val="TAL"/>
              <w:rPr>
                <w:lang w:val="en-US"/>
              </w:rPr>
            </w:pPr>
          </w:p>
        </w:tc>
      </w:tr>
    </w:tbl>
    <w:p w14:paraId="15086711" w14:textId="77777777" w:rsidR="00234841" w:rsidRPr="00533C32" w:rsidRDefault="00234841" w:rsidP="00234841"/>
    <w:p w14:paraId="7E66A4BB" w14:textId="77777777" w:rsidR="00234841" w:rsidRPr="00533C32" w:rsidRDefault="00234841" w:rsidP="00234841">
      <w:r w:rsidRPr="00533C32">
        <w:t>This method shall support the request data structures specified in table 5.2.9.3.1-2 and the response data structures and response codes specified in table 5.2.9.3.1-3.</w:t>
      </w:r>
    </w:p>
    <w:p w14:paraId="42CA848F" w14:textId="77777777" w:rsidR="00234841" w:rsidRPr="00533C32" w:rsidRDefault="00234841" w:rsidP="00434F1A">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30DA16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4C27B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C28B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D2C5E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00005" w14:textId="77777777" w:rsidR="00234841" w:rsidRPr="009C5B90" w:rsidRDefault="00234841" w:rsidP="00D17253">
            <w:pPr>
              <w:pStyle w:val="TAH"/>
              <w:rPr>
                <w:lang w:val="en-US"/>
              </w:rPr>
            </w:pPr>
            <w:r w:rsidRPr="009C5B90">
              <w:rPr>
                <w:lang w:val="en-US"/>
              </w:rPr>
              <w:t>Description</w:t>
            </w:r>
          </w:p>
        </w:tc>
      </w:tr>
      <w:tr w:rsidR="00234841" w:rsidRPr="009C5B90" w14:paraId="371F80E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F4A663" w14:textId="77777777" w:rsidR="00234841" w:rsidRPr="009C5B90" w:rsidRDefault="00234841" w:rsidP="00D17253">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209FD485"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A8C0C5"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F7FFDD" w14:textId="77777777" w:rsidR="00234841" w:rsidRPr="009C5B90" w:rsidRDefault="00234841" w:rsidP="00D17253">
            <w:pPr>
              <w:pStyle w:val="TAL"/>
              <w:rPr>
                <w:lang w:val="en-US"/>
              </w:rPr>
            </w:pPr>
            <w:r w:rsidRPr="009C5B90">
              <w:rPr>
                <w:lang w:val="en-US"/>
              </w:rPr>
              <w:t>The registration that is to be created</w:t>
            </w:r>
          </w:p>
        </w:tc>
      </w:tr>
    </w:tbl>
    <w:p w14:paraId="4EA0D98F" w14:textId="77777777" w:rsidR="00234841" w:rsidRPr="00533C32" w:rsidRDefault="00234841" w:rsidP="00234841"/>
    <w:p w14:paraId="0BC73345" w14:textId="77777777" w:rsidR="00234841" w:rsidRPr="00533C32" w:rsidRDefault="00234841" w:rsidP="00434F1A">
      <w:pPr>
        <w:pStyle w:val="TH"/>
        <w:outlineLvl w:val="0"/>
      </w:pPr>
      <w:r w:rsidRPr="00533C32">
        <w:lastRenderedPageBreak/>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7F275C46"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4069C4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A560A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7A987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37582F" w14:textId="77777777" w:rsidR="00234841" w:rsidRPr="009C5B90" w:rsidRDefault="00234841" w:rsidP="00D17253">
            <w:pPr>
              <w:pStyle w:val="TAH"/>
              <w:rPr>
                <w:lang w:val="en-US"/>
              </w:rPr>
            </w:pPr>
            <w:r w:rsidRPr="009C5B90">
              <w:rPr>
                <w:lang w:val="en-US"/>
              </w:rPr>
              <w:t>Response</w:t>
            </w:r>
          </w:p>
          <w:p w14:paraId="1F3EC5D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87683" w14:textId="77777777" w:rsidR="00234841" w:rsidRPr="009C5B90" w:rsidRDefault="00234841" w:rsidP="00D17253">
            <w:pPr>
              <w:pStyle w:val="TAH"/>
              <w:rPr>
                <w:lang w:val="en-US"/>
              </w:rPr>
            </w:pPr>
            <w:r w:rsidRPr="009C5B90">
              <w:rPr>
                <w:lang w:val="en-US"/>
              </w:rPr>
              <w:t>Description</w:t>
            </w:r>
          </w:p>
        </w:tc>
      </w:tr>
      <w:tr w:rsidR="00234841" w:rsidRPr="009C5B90" w14:paraId="4F1E5D95"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0BDDB8" w14:textId="77777777" w:rsidR="00234841" w:rsidRPr="009C5B90" w:rsidRDefault="00234841" w:rsidP="00D17253">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645B215"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CDD27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50F8BAC"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06E3619" w14:textId="77777777" w:rsidR="00234841" w:rsidRPr="009C5B90" w:rsidRDefault="00234841" w:rsidP="00D17253">
            <w:pPr>
              <w:pStyle w:val="TAL"/>
              <w:rPr>
                <w:lang w:val="en-US"/>
              </w:rPr>
            </w:pPr>
            <w:r w:rsidRPr="009C5B90">
              <w:rPr>
                <w:lang w:val="en-US"/>
              </w:rPr>
              <w:t>Upon success, a response body containing a representation of the created Individual SmfRegistration resource shall be returned.</w:t>
            </w:r>
          </w:p>
        </w:tc>
      </w:tr>
      <w:tr w:rsidR="00234841" w:rsidRPr="009C5B90" w14:paraId="693BB7E6"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F90AB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F1E37A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548C0BA"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1683F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D1D096"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0BD627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0ACF3F"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C76C951" w14:textId="77777777" w:rsidR="00234841" w:rsidRPr="00533C32" w:rsidRDefault="00234841" w:rsidP="00234841"/>
    <w:p w14:paraId="341605B6" w14:textId="77777777" w:rsidR="00234841" w:rsidRPr="00533C32" w:rsidRDefault="00234841" w:rsidP="00434F1A">
      <w:pPr>
        <w:pStyle w:val="Heading5"/>
      </w:pPr>
      <w:bookmarkStart w:id="534" w:name="_Toc20126969"/>
      <w:bookmarkStart w:id="535" w:name="_Toc27588945"/>
      <w:bookmarkStart w:id="536" w:name="_Toc36459741"/>
      <w:bookmarkStart w:id="537" w:name="_Toc45029302"/>
      <w:bookmarkStart w:id="538" w:name="_Toc56520578"/>
      <w:bookmarkStart w:id="539" w:name="_Toc90586814"/>
      <w:bookmarkStart w:id="540" w:name="_Toc106616332"/>
      <w:bookmarkStart w:id="541" w:name="_Toc122101027"/>
      <w:r w:rsidRPr="00533C32">
        <w:t>5.2.9.3.2</w:t>
      </w:r>
      <w:r w:rsidRPr="00533C32">
        <w:tab/>
        <w:t>DELETE</w:t>
      </w:r>
      <w:bookmarkEnd w:id="534"/>
      <w:bookmarkEnd w:id="535"/>
      <w:bookmarkEnd w:id="536"/>
      <w:bookmarkEnd w:id="537"/>
      <w:bookmarkEnd w:id="538"/>
      <w:bookmarkEnd w:id="539"/>
      <w:bookmarkEnd w:id="540"/>
      <w:bookmarkEnd w:id="541"/>
    </w:p>
    <w:p w14:paraId="4BE5F66D" w14:textId="77777777" w:rsidR="00234841" w:rsidRPr="00533C32" w:rsidRDefault="00234841" w:rsidP="00234841">
      <w:r w:rsidRPr="00533C32">
        <w:t>This method shall support the URI query parameters specified in table 5.2.9.3.2-1.</w:t>
      </w:r>
    </w:p>
    <w:p w14:paraId="502B8F3C" w14:textId="77777777" w:rsidR="00234841" w:rsidRPr="00533C32" w:rsidRDefault="00234841" w:rsidP="00434F1A">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2820DBE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22D04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9C372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FE03A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DF07F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26B72" w14:textId="77777777" w:rsidR="00234841" w:rsidRPr="009C5B90" w:rsidRDefault="00234841" w:rsidP="00D17253">
            <w:pPr>
              <w:pStyle w:val="TAH"/>
              <w:rPr>
                <w:lang w:val="en-US"/>
              </w:rPr>
            </w:pPr>
            <w:r w:rsidRPr="009C5B90">
              <w:rPr>
                <w:lang w:val="en-US"/>
              </w:rPr>
              <w:t>Description</w:t>
            </w:r>
          </w:p>
        </w:tc>
      </w:tr>
      <w:tr w:rsidR="00234841" w:rsidRPr="009C5B90" w14:paraId="7B87DB9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A08DD3"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6DA2E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0E79A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5E462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50B85" w14:textId="77777777" w:rsidR="00234841" w:rsidRPr="009C5B90" w:rsidRDefault="00234841" w:rsidP="00D17253">
            <w:pPr>
              <w:pStyle w:val="TAL"/>
              <w:rPr>
                <w:lang w:val="en-US"/>
              </w:rPr>
            </w:pPr>
          </w:p>
        </w:tc>
      </w:tr>
    </w:tbl>
    <w:p w14:paraId="2600D7E6" w14:textId="77777777" w:rsidR="00234841" w:rsidRPr="00533C32" w:rsidRDefault="00234841" w:rsidP="00234841"/>
    <w:p w14:paraId="09675F82" w14:textId="77777777" w:rsidR="00234841" w:rsidRPr="00533C32" w:rsidRDefault="00234841" w:rsidP="00234841">
      <w:r w:rsidRPr="00533C32">
        <w:t>This method shall support the request data structures specified in table 5.2.9.3.2-2 and the response data structures and response codes specified in table 5.2.9.3.2-3.</w:t>
      </w:r>
    </w:p>
    <w:p w14:paraId="5DC7C69B" w14:textId="77777777" w:rsidR="00234841" w:rsidRPr="00533C32" w:rsidRDefault="00234841" w:rsidP="00434F1A">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986938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1B13F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A5EB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6FBCB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A6869A" w14:textId="77777777" w:rsidR="00234841" w:rsidRPr="009C5B90" w:rsidRDefault="00234841" w:rsidP="00D17253">
            <w:pPr>
              <w:pStyle w:val="TAH"/>
              <w:rPr>
                <w:lang w:val="en-US"/>
              </w:rPr>
            </w:pPr>
            <w:r w:rsidRPr="009C5B90">
              <w:rPr>
                <w:lang w:val="en-US"/>
              </w:rPr>
              <w:t>Description</w:t>
            </w:r>
          </w:p>
        </w:tc>
      </w:tr>
      <w:tr w:rsidR="00234841" w:rsidRPr="009C5B90" w14:paraId="37557445"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D70DE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3DC2B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63D84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6DB214" w14:textId="77777777" w:rsidR="00234841" w:rsidRPr="009C5B90" w:rsidRDefault="00234841" w:rsidP="00D17253">
            <w:pPr>
              <w:pStyle w:val="TAL"/>
              <w:rPr>
                <w:lang w:val="en-US"/>
              </w:rPr>
            </w:pPr>
          </w:p>
        </w:tc>
      </w:tr>
    </w:tbl>
    <w:p w14:paraId="645A4E16" w14:textId="77777777" w:rsidR="00234841" w:rsidRPr="00533C32" w:rsidRDefault="00234841" w:rsidP="00234841"/>
    <w:p w14:paraId="777285B8" w14:textId="77777777" w:rsidR="00234841" w:rsidRPr="00533C32" w:rsidRDefault="00234841" w:rsidP="00434F1A">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D8D97E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0DAF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5DA1D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16295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3CDAF3" w14:textId="77777777" w:rsidR="00234841" w:rsidRPr="009C5B90" w:rsidRDefault="00234841" w:rsidP="00D17253">
            <w:pPr>
              <w:pStyle w:val="TAH"/>
              <w:rPr>
                <w:lang w:val="en-US"/>
              </w:rPr>
            </w:pPr>
            <w:r w:rsidRPr="009C5B90">
              <w:rPr>
                <w:lang w:val="en-US"/>
              </w:rPr>
              <w:t>Response</w:t>
            </w:r>
          </w:p>
          <w:p w14:paraId="0EA88F2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88435F" w14:textId="77777777" w:rsidR="00234841" w:rsidRPr="009C5B90" w:rsidRDefault="00234841" w:rsidP="00D17253">
            <w:pPr>
              <w:pStyle w:val="TAH"/>
              <w:rPr>
                <w:lang w:val="en-US"/>
              </w:rPr>
            </w:pPr>
            <w:r w:rsidRPr="009C5B90">
              <w:rPr>
                <w:lang w:val="en-US"/>
              </w:rPr>
              <w:t>Description</w:t>
            </w:r>
          </w:p>
        </w:tc>
      </w:tr>
      <w:tr w:rsidR="00234841" w:rsidRPr="009C5B90" w14:paraId="0DAE70A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099DF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7FEAC4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0250B6B"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833F4F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49938D"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BB8041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55843"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D82BD73" w14:textId="77777777" w:rsidR="00234841" w:rsidRPr="00533C32" w:rsidRDefault="00234841" w:rsidP="00234841"/>
    <w:p w14:paraId="4BAADAB7" w14:textId="77777777" w:rsidR="00234841" w:rsidRPr="00533C32" w:rsidRDefault="00234841" w:rsidP="00434F1A">
      <w:pPr>
        <w:pStyle w:val="Heading5"/>
      </w:pPr>
      <w:bookmarkStart w:id="542" w:name="_Toc20126970"/>
      <w:bookmarkStart w:id="543" w:name="_Toc27588946"/>
      <w:bookmarkStart w:id="544" w:name="_Toc36459742"/>
      <w:bookmarkStart w:id="545" w:name="_Toc45029303"/>
      <w:bookmarkStart w:id="546" w:name="_Toc56520579"/>
      <w:bookmarkStart w:id="547" w:name="_Toc90586815"/>
      <w:bookmarkStart w:id="548" w:name="_Toc106616333"/>
      <w:bookmarkStart w:id="549" w:name="_Toc122101028"/>
      <w:r w:rsidRPr="00533C32">
        <w:t>5.2.9.3.</w:t>
      </w:r>
      <w:r w:rsidRPr="00533C32">
        <w:rPr>
          <w:lang w:eastAsia="zh-CN"/>
        </w:rPr>
        <w:t>3</w:t>
      </w:r>
      <w:r w:rsidRPr="00533C32">
        <w:tab/>
        <w:t>GET</w:t>
      </w:r>
      <w:bookmarkEnd w:id="542"/>
      <w:bookmarkEnd w:id="543"/>
      <w:bookmarkEnd w:id="544"/>
      <w:bookmarkEnd w:id="545"/>
      <w:bookmarkEnd w:id="546"/>
      <w:bookmarkEnd w:id="547"/>
      <w:bookmarkEnd w:id="548"/>
      <w:bookmarkEnd w:id="549"/>
    </w:p>
    <w:p w14:paraId="749574B8" w14:textId="77777777" w:rsidR="00234841" w:rsidRPr="00533C32" w:rsidRDefault="00234841" w:rsidP="00234841">
      <w:r w:rsidRPr="00533C32">
        <w:t>This method shall support the URI query parameters specified in table 5.2.9.3.</w:t>
      </w:r>
      <w:r w:rsidRPr="00533C32">
        <w:rPr>
          <w:lang w:eastAsia="zh-CN"/>
        </w:rPr>
        <w:t>3</w:t>
      </w:r>
      <w:r w:rsidRPr="00533C32">
        <w:t>-1.</w:t>
      </w:r>
    </w:p>
    <w:p w14:paraId="24ABB9AC" w14:textId="77777777" w:rsidR="00234841" w:rsidRPr="00533C32" w:rsidRDefault="00234841" w:rsidP="00434F1A">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59CED3C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FEB4A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655B3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68F9D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46658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2E383" w14:textId="77777777" w:rsidR="00234841" w:rsidRPr="009C5B90" w:rsidRDefault="00234841" w:rsidP="00D17253">
            <w:pPr>
              <w:pStyle w:val="TAH"/>
              <w:rPr>
                <w:lang w:val="en-US"/>
              </w:rPr>
            </w:pPr>
            <w:r w:rsidRPr="009C5B90">
              <w:rPr>
                <w:lang w:val="en-US"/>
              </w:rPr>
              <w:t>Description</w:t>
            </w:r>
          </w:p>
        </w:tc>
      </w:tr>
      <w:tr w:rsidR="00234841" w:rsidRPr="009C5B90" w14:paraId="7B4A5FA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9F8C86"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9DEEDF5"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85BC4D0"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9A66A8"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61280E"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0227601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4456D7"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BC479E8"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B85803D"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957E86"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123B6C4"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B9EE305" w14:textId="77777777" w:rsidR="00234841" w:rsidRPr="00533C32" w:rsidRDefault="00234841" w:rsidP="00234841"/>
    <w:p w14:paraId="59781048" w14:textId="77777777" w:rsidR="00234841" w:rsidRPr="00533C32" w:rsidRDefault="00234841" w:rsidP="0023484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E15865A" w14:textId="77777777" w:rsidR="00234841" w:rsidRPr="00533C32" w:rsidRDefault="00234841" w:rsidP="00434F1A">
      <w:pPr>
        <w:pStyle w:val="TH"/>
        <w:outlineLvl w:val="0"/>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BE3F46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D00FA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F43A6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70592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18222D" w14:textId="77777777" w:rsidR="00234841" w:rsidRPr="009C5B90" w:rsidRDefault="00234841" w:rsidP="00D17253">
            <w:pPr>
              <w:pStyle w:val="TAH"/>
              <w:rPr>
                <w:lang w:val="en-US"/>
              </w:rPr>
            </w:pPr>
            <w:r w:rsidRPr="009C5B90">
              <w:rPr>
                <w:lang w:val="en-US"/>
              </w:rPr>
              <w:t>Description</w:t>
            </w:r>
          </w:p>
        </w:tc>
      </w:tr>
      <w:tr w:rsidR="00234841" w:rsidRPr="009C5B90" w14:paraId="6DDA42A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25293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AB8D4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57DC9F"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B794F5" w14:textId="77777777" w:rsidR="00234841" w:rsidRPr="009C5B90" w:rsidRDefault="00234841" w:rsidP="00D17253">
            <w:pPr>
              <w:pStyle w:val="TAL"/>
              <w:rPr>
                <w:lang w:val="en-US"/>
              </w:rPr>
            </w:pPr>
          </w:p>
        </w:tc>
      </w:tr>
    </w:tbl>
    <w:p w14:paraId="693B3391" w14:textId="77777777" w:rsidR="00234841" w:rsidRPr="00533C32" w:rsidRDefault="00234841" w:rsidP="00234841"/>
    <w:p w14:paraId="1F361F1D" w14:textId="77777777" w:rsidR="00234841" w:rsidRPr="00533C32" w:rsidRDefault="00234841" w:rsidP="00434F1A">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1B6F6EE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54626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50764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D5EEF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3E230C" w14:textId="77777777" w:rsidR="00234841" w:rsidRPr="009C5B90" w:rsidRDefault="00234841" w:rsidP="00D17253">
            <w:pPr>
              <w:pStyle w:val="TAH"/>
              <w:rPr>
                <w:lang w:val="en-US"/>
              </w:rPr>
            </w:pPr>
            <w:r w:rsidRPr="009C5B90">
              <w:rPr>
                <w:lang w:val="en-US"/>
              </w:rPr>
              <w:t>Response</w:t>
            </w:r>
          </w:p>
          <w:p w14:paraId="37D3539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3B4FC1" w14:textId="77777777" w:rsidR="00234841" w:rsidRPr="009C5B90" w:rsidRDefault="00234841" w:rsidP="00D17253">
            <w:pPr>
              <w:pStyle w:val="TAH"/>
              <w:rPr>
                <w:lang w:val="en-US"/>
              </w:rPr>
            </w:pPr>
            <w:r w:rsidRPr="009C5B90">
              <w:rPr>
                <w:lang w:val="en-US"/>
              </w:rPr>
              <w:t>Description</w:t>
            </w:r>
          </w:p>
        </w:tc>
      </w:tr>
      <w:tr w:rsidR="00234841" w:rsidRPr="009C5B90" w14:paraId="2270572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FECBA5" w14:textId="77777777" w:rsidR="00234841" w:rsidRPr="009C5B90" w:rsidRDefault="00234841" w:rsidP="00D17253">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5D73B1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D033D32"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4F7E9B" w14:textId="77777777" w:rsidR="00234841" w:rsidRPr="009C5B90" w:rsidRDefault="00234841" w:rsidP="00D17253">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B8D92C" w14:textId="77777777" w:rsidR="00234841" w:rsidRPr="009C5B90" w:rsidRDefault="00234841" w:rsidP="00D17253">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234841" w:rsidRPr="009C5B90" w14:paraId="22A91BB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CC8221"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C98C1ED" w14:textId="77777777" w:rsidR="00234841" w:rsidRDefault="00234841" w:rsidP="00234841">
      <w:pPr>
        <w:rPr>
          <w:lang w:eastAsia="zh-CN"/>
        </w:rPr>
      </w:pPr>
    </w:p>
    <w:p w14:paraId="1B546C67" w14:textId="77777777" w:rsidR="00234841" w:rsidRPr="00533C32" w:rsidRDefault="00234841" w:rsidP="00434F1A">
      <w:pPr>
        <w:pStyle w:val="Heading5"/>
      </w:pPr>
      <w:bookmarkStart w:id="550" w:name="_Toc74947598"/>
      <w:bookmarkStart w:id="551" w:name="_Toc90586816"/>
      <w:bookmarkStart w:id="552" w:name="_Toc106616334"/>
      <w:bookmarkStart w:id="553" w:name="_Toc122101029"/>
      <w:r>
        <w:t>5.2.9.3.4</w:t>
      </w:r>
      <w:r w:rsidRPr="00533C32">
        <w:tab/>
        <w:t>P</w:t>
      </w:r>
      <w:bookmarkEnd w:id="550"/>
      <w:r>
        <w:t>ATCH</w:t>
      </w:r>
      <w:bookmarkEnd w:id="551"/>
      <w:bookmarkEnd w:id="552"/>
      <w:bookmarkEnd w:id="553"/>
    </w:p>
    <w:p w14:paraId="10CF73F4" w14:textId="77777777" w:rsidR="00234841" w:rsidRDefault="00234841" w:rsidP="0023484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1A00487" w14:textId="77777777" w:rsidR="00234841" w:rsidRPr="00533C32" w:rsidRDefault="00234841" w:rsidP="00234841">
      <w:r w:rsidRPr="00533C32">
        <w:t>This method shall support the URI query paramet</w:t>
      </w:r>
      <w:r>
        <w:t>ers specified in table 5.2.9.3.4</w:t>
      </w:r>
      <w:r w:rsidRPr="00533C32">
        <w:t>-1.</w:t>
      </w:r>
    </w:p>
    <w:p w14:paraId="72DA5AF3" w14:textId="77777777" w:rsidR="00234841" w:rsidRPr="00533C32" w:rsidRDefault="00234841" w:rsidP="00434F1A">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727E4DD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E0070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7B5CF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A9F7A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8F6510"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50003" w14:textId="77777777" w:rsidR="00234841" w:rsidRPr="009C5B90" w:rsidRDefault="00234841" w:rsidP="00D17253">
            <w:pPr>
              <w:pStyle w:val="TAH"/>
              <w:rPr>
                <w:lang w:val="en-US"/>
              </w:rPr>
            </w:pPr>
            <w:r w:rsidRPr="009C5B90">
              <w:rPr>
                <w:lang w:val="en-US"/>
              </w:rPr>
              <w:t>Description</w:t>
            </w:r>
          </w:p>
        </w:tc>
      </w:tr>
      <w:tr w:rsidR="00234841" w:rsidRPr="009C5B90" w14:paraId="6DDCAC1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9694" w14:textId="77777777" w:rsidR="00234841" w:rsidRPr="009C5B90" w:rsidRDefault="00234841" w:rsidP="00D17253">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0A9A095"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6822E7F"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B3EAB14"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E3622AA" w14:textId="77777777" w:rsidR="00234841" w:rsidRPr="009C5B90" w:rsidRDefault="00234841" w:rsidP="00D17253">
            <w:pPr>
              <w:pStyle w:val="TAL"/>
              <w:rPr>
                <w:lang w:val="en-US"/>
              </w:rPr>
            </w:pPr>
            <w:r w:rsidRPr="009C5B90">
              <w:rPr>
                <w:rFonts w:cs="Arial"/>
                <w:szCs w:val="18"/>
              </w:rPr>
              <w:t>See 3GPP TS 29.500 [8] clause 6.6</w:t>
            </w:r>
          </w:p>
        </w:tc>
      </w:tr>
    </w:tbl>
    <w:p w14:paraId="45C31AD7" w14:textId="77777777" w:rsidR="00234841" w:rsidRPr="00533C32" w:rsidRDefault="00234841" w:rsidP="00234841"/>
    <w:p w14:paraId="68E98956" w14:textId="77777777" w:rsidR="00234841" w:rsidRPr="00533C32" w:rsidRDefault="00234841" w:rsidP="0023484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6246A346" w14:textId="77777777" w:rsidR="00234841" w:rsidRPr="00533C32" w:rsidRDefault="00234841" w:rsidP="00434F1A">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5"/>
        <w:gridCol w:w="6377"/>
      </w:tblGrid>
      <w:tr w:rsidR="00234841" w:rsidRPr="009C5B90" w14:paraId="28659600" w14:textId="77777777" w:rsidTr="00D17253">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AF29802" w14:textId="77777777" w:rsidR="00234841" w:rsidRPr="009C5B90" w:rsidRDefault="00234841" w:rsidP="00D17253">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7BE6DED" w14:textId="77777777" w:rsidR="00234841" w:rsidRPr="009C5B90" w:rsidRDefault="00234841" w:rsidP="00D17253">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3F8BF7D6" w14:textId="77777777" w:rsidR="00234841" w:rsidRPr="009C5B90" w:rsidRDefault="00234841" w:rsidP="00D17253">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AFA54E" w14:textId="77777777" w:rsidR="00234841" w:rsidRPr="009C5B90" w:rsidRDefault="00234841" w:rsidP="00D17253">
            <w:pPr>
              <w:pStyle w:val="TAH"/>
              <w:rPr>
                <w:lang w:val="en-US"/>
              </w:rPr>
            </w:pPr>
            <w:r w:rsidRPr="009C5B90">
              <w:rPr>
                <w:lang w:val="en-US"/>
              </w:rPr>
              <w:t>Description</w:t>
            </w:r>
          </w:p>
        </w:tc>
      </w:tr>
      <w:tr w:rsidR="00234841" w:rsidRPr="009C5B90" w14:paraId="34FF5169" w14:textId="77777777" w:rsidTr="00D17253">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5C3850CB" w14:textId="77777777" w:rsidR="00234841" w:rsidRPr="009C5B90" w:rsidRDefault="00234841" w:rsidP="00D17253">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778070EE" w14:textId="77777777" w:rsidR="00234841" w:rsidRPr="009C5B90" w:rsidRDefault="00234841" w:rsidP="00D17253">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15795DF7" w14:textId="77777777" w:rsidR="00234841" w:rsidRPr="009C5B90" w:rsidRDefault="00234841" w:rsidP="00D17253">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6C1677D0" w14:textId="77777777" w:rsidR="00234841" w:rsidRPr="009C5B90" w:rsidRDefault="00234841" w:rsidP="00D17253">
            <w:pPr>
              <w:pStyle w:val="TAL"/>
              <w:rPr>
                <w:lang w:val="en-US"/>
              </w:rPr>
            </w:pPr>
            <w:r w:rsidRPr="009C5B90">
              <w:rPr>
                <w:lang w:val="en-US" w:eastAsia="zh-CN"/>
              </w:rPr>
              <w:t>Contains the delta data to the SMF registration data</w:t>
            </w:r>
          </w:p>
        </w:tc>
      </w:tr>
    </w:tbl>
    <w:p w14:paraId="41E303E2" w14:textId="77777777" w:rsidR="00234841" w:rsidRPr="00533C32" w:rsidRDefault="00234841" w:rsidP="00234841"/>
    <w:p w14:paraId="3D18CDAB" w14:textId="77777777" w:rsidR="00234841" w:rsidRPr="00533C32" w:rsidRDefault="00234841" w:rsidP="00434F1A">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1A4DEA5B"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B96E76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38ECF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E73AD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C9EB2D" w14:textId="77777777" w:rsidR="00234841" w:rsidRPr="009C5B90" w:rsidRDefault="00234841" w:rsidP="00D17253">
            <w:pPr>
              <w:pStyle w:val="TAH"/>
              <w:rPr>
                <w:lang w:val="en-US"/>
              </w:rPr>
            </w:pPr>
            <w:r w:rsidRPr="009C5B90">
              <w:rPr>
                <w:lang w:val="en-US"/>
              </w:rPr>
              <w:t>Response</w:t>
            </w:r>
          </w:p>
          <w:p w14:paraId="2F5014B6"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E374B3B" w14:textId="77777777" w:rsidR="00234841" w:rsidRPr="009C5B90" w:rsidRDefault="00234841" w:rsidP="00D17253">
            <w:pPr>
              <w:pStyle w:val="TAH"/>
              <w:rPr>
                <w:lang w:val="en-US"/>
              </w:rPr>
            </w:pPr>
            <w:r w:rsidRPr="009C5B90">
              <w:rPr>
                <w:lang w:val="en-US"/>
              </w:rPr>
              <w:t>Description</w:t>
            </w:r>
          </w:p>
        </w:tc>
      </w:tr>
      <w:tr w:rsidR="00234841" w:rsidRPr="009C5B90" w14:paraId="319F12E1"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A246952" w14:textId="77777777" w:rsidR="00234841" w:rsidRPr="009C5B90" w:rsidRDefault="00234841" w:rsidP="00D17253">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1E93479"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A8EDCF4"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BF2BB3" w14:textId="77777777" w:rsidR="00234841" w:rsidRPr="009C5B90" w:rsidRDefault="00234841" w:rsidP="00D17253">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31FC2834" w14:textId="77777777" w:rsidR="00234841" w:rsidRPr="009C5B90" w:rsidRDefault="00234841" w:rsidP="00D17253">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3AE66138"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3EA42039" w14:textId="77777777" w:rsidR="00234841" w:rsidRPr="009C5B90" w:rsidRDefault="00234841" w:rsidP="00D17253">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975066C"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841D4C"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C64D210"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02DB8768"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0EF903D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32C8347"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B514C8" w14:textId="77777777" w:rsidR="00234841" w:rsidRPr="009C5B90" w:rsidRDefault="00234841" w:rsidP="00D17253">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6EB1C44" w14:textId="77777777" w:rsidR="00234841" w:rsidRPr="009C5B90" w:rsidRDefault="00234841" w:rsidP="00D17253">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4A82DD9" w14:textId="77777777" w:rsidR="00234841" w:rsidRPr="009C5B90" w:rsidRDefault="00234841" w:rsidP="00D17253">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2F3D32B" w14:textId="77777777" w:rsidR="00234841" w:rsidRPr="009C5B90" w:rsidRDefault="00234841" w:rsidP="00D17253">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692740D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154C9D" w14:textId="77777777" w:rsidR="00234841" w:rsidRPr="009C5B90" w:rsidRDefault="00234841" w:rsidP="00D17253">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0628E008" w14:textId="77777777" w:rsidR="00234841" w:rsidRPr="009C5B90" w:rsidRDefault="00234841" w:rsidP="00D17253">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21EF4FD7" w14:textId="77777777" w:rsidR="00234841" w:rsidRPr="003B6806" w:rsidRDefault="00234841" w:rsidP="00234841">
      <w:pPr>
        <w:rPr>
          <w:lang w:eastAsia="zh-CN"/>
        </w:rPr>
      </w:pPr>
    </w:p>
    <w:p w14:paraId="74D6AA31" w14:textId="77777777" w:rsidR="00234841" w:rsidRPr="00533C32" w:rsidRDefault="00234841" w:rsidP="00434F1A">
      <w:pPr>
        <w:pStyle w:val="Heading3"/>
        <w:rPr>
          <w:lang w:eastAsia="zh-CN"/>
        </w:rPr>
      </w:pPr>
      <w:bookmarkStart w:id="554" w:name="_Toc20126971"/>
      <w:bookmarkStart w:id="555" w:name="_Toc27588947"/>
      <w:bookmarkStart w:id="556" w:name="_Toc36459743"/>
      <w:bookmarkStart w:id="557" w:name="_Toc45029304"/>
      <w:bookmarkStart w:id="558" w:name="_Toc56520580"/>
      <w:bookmarkStart w:id="559" w:name="_Toc90586817"/>
      <w:bookmarkStart w:id="560" w:name="_Toc106616335"/>
      <w:bookmarkStart w:id="561" w:name="_Toc122101030"/>
      <w:r w:rsidRPr="00533C32">
        <w:lastRenderedPageBreak/>
        <w:t>5.2.10</w:t>
      </w:r>
      <w:r w:rsidRPr="00533C32">
        <w:tab/>
        <w:t xml:space="preserve">Resource: </w:t>
      </w:r>
      <w:r w:rsidRPr="00533C32">
        <w:rPr>
          <w:lang w:eastAsia="zh-CN"/>
        </w:rPr>
        <w:t>OperatorSpecificData</w:t>
      </w:r>
      <w:bookmarkEnd w:id="554"/>
      <w:bookmarkEnd w:id="555"/>
      <w:bookmarkEnd w:id="556"/>
      <w:bookmarkEnd w:id="557"/>
      <w:bookmarkEnd w:id="558"/>
      <w:bookmarkEnd w:id="559"/>
      <w:bookmarkEnd w:id="560"/>
      <w:bookmarkEnd w:id="561"/>
    </w:p>
    <w:p w14:paraId="6A4C17C1" w14:textId="77777777" w:rsidR="00234841" w:rsidRPr="00533C32" w:rsidRDefault="00234841" w:rsidP="00434F1A">
      <w:pPr>
        <w:pStyle w:val="Heading4"/>
        <w:rPr>
          <w:lang w:eastAsia="zh-CN"/>
        </w:rPr>
      </w:pPr>
      <w:bookmarkStart w:id="562" w:name="_Toc20126972"/>
      <w:bookmarkStart w:id="563" w:name="_Toc27588948"/>
      <w:bookmarkStart w:id="564" w:name="_Toc36459744"/>
      <w:bookmarkStart w:id="565" w:name="_Toc45029305"/>
      <w:bookmarkStart w:id="566" w:name="_Toc56520581"/>
      <w:bookmarkStart w:id="567" w:name="_Toc90586818"/>
      <w:bookmarkStart w:id="568" w:name="_Toc106616336"/>
      <w:bookmarkStart w:id="569" w:name="_Toc122101031"/>
      <w:r w:rsidRPr="00533C32">
        <w:t>5.2.10.1</w:t>
      </w:r>
      <w:r w:rsidRPr="00533C32">
        <w:tab/>
        <w:t>Description</w:t>
      </w:r>
      <w:bookmarkEnd w:id="562"/>
      <w:bookmarkEnd w:id="563"/>
      <w:bookmarkEnd w:id="564"/>
      <w:bookmarkEnd w:id="565"/>
      <w:bookmarkEnd w:id="566"/>
      <w:bookmarkEnd w:id="567"/>
      <w:bookmarkEnd w:id="568"/>
      <w:bookmarkEnd w:id="569"/>
    </w:p>
    <w:p w14:paraId="04382DFE" w14:textId="77777777" w:rsidR="00234841" w:rsidRPr="00533C32" w:rsidRDefault="00234841" w:rsidP="00234841">
      <w:pPr>
        <w:rPr>
          <w:lang w:eastAsia="zh-CN"/>
        </w:rPr>
      </w:pPr>
      <w:r w:rsidRPr="00533C32">
        <w:rPr>
          <w:lang w:eastAsia="zh-CN"/>
        </w:rPr>
        <w:t>This resource represents the UE's operator specific data.</w:t>
      </w:r>
    </w:p>
    <w:p w14:paraId="7A492BCE" w14:textId="77777777" w:rsidR="00234841" w:rsidRPr="00533C32" w:rsidRDefault="00234841" w:rsidP="0023484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6422896D" w14:textId="77777777" w:rsidR="00234841" w:rsidRPr="00533C32" w:rsidRDefault="00234841" w:rsidP="00434F1A">
      <w:pPr>
        <w:pStyle w:val="Heading4"/>
        <w:rPr>
          <w:lang w:eastAsia="zh-CN"/>
        </w:rPr>
      </w:pPr>
      <w:bookmarkStart w:id="570" w:name="_Toc20126973"/>
      <w:bookmarkStart w:id="571" w:name="_Toc27588949"/>
      <w:bookmarkStart w:id="572" w:name="_Toc36459745"/>
      <w:bookmarkStart w:id="573" w:name="_Toc45029306"/>
      <w:bookmarkStart w:id="574" w:name="_Toc56520582"/>
      <w:bookmarkStart w:id="575" w:name="_Toc90586819"/>
      <w:bookmarkStart w:id="576" w:name="_Toc106616337"/>
      <w:bookmarkStart w:id="577" w:name="_Toc122101032"/>
      <w:r w:rsidRPr="00533C32">
        <w:t>5.2.10.2</w:t>
      </w:r>
      <w:r w:rsidRPr="00533C32">
        <w:tab/>
        <w:t>Resource Definition</w:t>
      </w:r>
      <w:bookmarkEnd w:id="570"/>
      <w:bookmarkEnd w:id="571"/>
      <w:bookmarkEnd w:id="572"/>
      <w:bookmarkEnd w:id="573"/>
      <w:bookmarkEnd w:id="574"/>
      <w:bookmarkEnd w:id="575"/>
      <w:bookmarkEnd w:id="576"/>
      <w:bookmarkEnd w:id="577"/>
    </w:p>
    <w:p w14:paraId="1BFF03B9" w14:textId="77777777" w:rsidR="00234841" w:rsidRPr="00533C32" w:rsidRDefault="00234841" w:rsidP="0023484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13EA3FB" w14:textId="77777777" w:rsidR="00234841" w:rsidRPr="00533C32" w:rsidRDefault="00234841" w:rsidP="00234841">
      <w:pPr>
        <w:rPr>
          <w:rFonts w:ascii="Arial" w:hAnsi="Arial" w:cs="Arial"/>
          <w:lang w:eastAsia="zh-CN"/>
        </w:rPr>
      </w:pPr>
      <w:bookmarkStart w:id="578"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578"/>
    <w:p w14:paraId="7B258A81" w14:textId="77777777" w:rsidR="00234841" w:rsidRPr="00533C32" w:rsidRDefault="00234841" w:rsidP="00434F1A">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983D19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3F6B2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FE8D6A" w14:textId="77777777" w:rsidR="00234841" w:rsidRPr="009C5B90" w:rsidRDefault="00234841" w:rsidP="00D17253">
            <w:pPr>
              <w:pStyle w:val="TAH"/>
              <w:rPr>
                <w:lang w:val="en-US"/>
              </w:rPr>
            </w:pPr>
            <w:r w:rsidRPr="009C5B90">
              <w:rPr>
                <w:lang w:val="en-US"/>
              </w:rPr>
              <w:t>Definition</w:t>
            </w:r>
          </w:p>
        </w:tc>
      </w:tr>
      <w:tr w:rsidR="00234841" w:rsidRPr="009C5B90" w14:paraId="1C981D9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0D06B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96E8" w14:textId="77777777" w:rsidR="00234841" w:rsidRPr="009C5B90" w:rsidRDefault="00234841" w:rsidP="00D17253">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234841" w:rsidRPr="009C5B90" w14:paraId="1EA1444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B5205A"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A6CA07"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234841" w:rsidRPr="009C5B90" w14:paraId="2EE3FBD6" w14:textId="77777777" w:rsidTr="00D17253">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BC49063" w14:textId="77777777" w:rsidR="00234841" w:rsidRPr="009C5B90" w:rsidRDefault="00234841" w:rsidP="00D17253">
            <w:pPr>
              <w:pStyle w:val="TAN"/>
              <w:rPr>
                <w:lang w:val="en-US"/>
              </w:rPr>
            </w:pPr>
            <w:r w:rsidRPr="009C5B90">
              <w:rPr>
                <w:lang w:val="en-US"/>
              </w:rPr>
              <w:t>NOTE:</w:t>
            </w:r>
            <w:r w:rsidRPr="009C5B90">
              <w:rPr>
                <w:lang w:val="en-US"/>
              </w:rPr>
              <w:tab/>
              <w:t>The content of ueId SUPI or GPSI depends on the service.</w:t>
            </w:r>
          </w:p>
        </w:tc>
      </w:tr>
    </w:tbl>
    <w:p w14:paraId="7B40FA5C" w14:textId="77777777" w:rsidR="00234841" w:rsidRPr="00533C32" w:rsidRDefault="00234841" w:rsidP="00234841"/>
    <w:p w14:paraId="06D18F6A" w14:textId="77777777" w:rsidR="00234841" w:rsidRPr="00533C32" w:rsidRDefault="00234841" w:rsidP="00434F1A">
      <w:pPr>
        <w:pStyle w:val="Heading4"/>
      </w:pPr>
      <w:bookmarkStart w:id="579" w:name="_Toc20126974"/>
      <w:bookmarkStart w:id="580" w:name="_Toc27588950"/>
      <w:bookmarkStart w:id="581" w:name="_Toc36459746"/>
      <w:bookmarkStart w:id="582" w:name="_Toc45029307"/>
      <w:bookmarkStart w:id="583" w:name="_Toc56520583"/>
      <w:bookmarkStart w:id="584" w:name="_Toc90586820"/>
      <w:bookmarkStart w:id="585" w:name="_Toc106616338"/>
      <w:bookmarkStart w:id="586" w:name="_Toc122101033"/>
      <w:r w:rsidRPr="00533C32">
        <w:t>5.2.10.3</w:t>
      </w:r>
      <w:r w:rsidRPr="00533C32">
        <w:tab/>
        <w:t>Resource Standard Methods</w:t>
      </w:r>
      <w:bookmarkEnd w:id="579"/>
      <w:bookmarkEnd w:id="580"/>
      <w:bookmarkEnd w:id="581"/>
      <w:bookmarkEnd w:id="582"/>
      <w:bookmarkEnd w:id="583"/>
      <w:bookmarkEnd w:id="584"/>
      <w:bookmarkEnd w:id="585"/>
      <w:bookmarkEnd w:id="586"/>
    </w:p>
    <w:p w14:paraId="30778FE1" w14:textId="77777777" w:rsidR="00234841" w:rsidRPr="00533C32" w:rsidRDefault="00234841" w:rsidP="00434F1A">
      <w:pPr>
        <w:pStyle w:val="Heading5"/>
        <w:rPr>
          <w:lang w:eastAsia="zh-CN"/>
        </w:rPr>
      </w:pPr>
      <w:bookmarkStart w:id="587" w:name="_Toc20126975"/>
      <w:bookmarkStart w:id="588" w:name="_Toc27588951"/>
      <w:bookmarkStart w:id="589" w:name="_Toc36459747"/>
      <w:bookmarkStart w:id="590" w:name="_Toc45029308"/>
      <w:bookmarkStart w:id="591" w:name="_Toc56520584"/>
      <w:bookmarkStart w:id="592" w:name="_Toc90586821"/>
      <w:bookmarkStart w:id="593" w:name="_Toc106616339"/>
      <w:bookmarkStart w:id="594" w:name="_Toc122101034"/>
      <w:r w:rsidRPr="00533C32">
        <w:t>5.2.10.3.1</w:t>
      </w:r>
      <w:r w:rsidRPr="00533C32">
        <w:tab/>
      </w:r>
      <w:r w:rsidRPr="00533C32">
        <w:rPr>
          <w:lang w:eastAsia="zh-CN"/>
        </w:rPr>
        <w:t>GET</w:t>
      </w:r>
      <w:bookmarkEnd w:id="587"/>
      <w:bookmarkEnd w:id="588"/>
      <w:bookmarkEnd w:id="589"/>
      <w:bookmarkEnd w:id="590"/>
      <w:bookmarkEnd w:id="591"/>
      <w:bookmarkEnd w:id="592"/>
      <w:bookmarkEnd w:id="593"/>
      <w:bookmarkEnd w:id="594"/>
    </w:p>
    <w:p w14:paraId="75D77151" w14:textId="77777777" w:rsidR="00234841" w:rsidRPr="00533C32" w:rsidRDefault="00234841" w:rsidP="00234841">
      <w:pPr>
        <w:rPr>
          <w:lang w:eastAsia="zh-CN"/>
        </w:rPr>
      </w:pPr>
      <w:r w:rsidRPr="00533C32">
        <w:rPr>
          <w:lang w:eastAsia="zh-CN"/>
        </w:rPr>
        <w:t>This method is used to retrieve operator specific data from the UDR.</w:t>
      </w:r>
    </w:p>
    <w:p w14:paraId="652334AC" w14:textId="77777777" w:rsidR="00234841" w:rsidRPr="00533C32" w:rsidRDefault="00234841" w:rsidP="00234841">
      <w:r w:rsidRPr="00533C32">
        <w:t>This method shall support the URI query parameters specified in table 5.2.10.3.1-1.</w:t>
      </w:r>
    </w:p>
    <w:p w14:paraId="12A89B41" w14:textId="77777777" w:rsidR="00234841" w:rsidRPr="00533C32" w:rsidRDefault="00234841" w:rsidP="00434F1A">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BB8139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8CE4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ED4B9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79874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72A60"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316336" w14:textId="77777777" w:rsidR="00234841" w:rsidRPr="009C5B90" w:rsidRDefault="00234841" w:rsidP="00D17253">
            <w:pPr>
              <w:pStyle w:val="TAH"/>
              <w:rPr>
                <w:lang w:val="en-US"/>
              </w:rPr>
            </w:pPr>
            <w:r w:rsidRPr="009C5B90">
              <w:rPr>
                <w:lang w:val="en-US"/>
              </w:rPr>
              <w:t>Description</w:t>
            </w:r>
          </w:p>
        </w:tc>
      </w:tr>
      <w:tr w:rsidR="00234841" w:rsidRPr="009C5B90" w14:paraId="5C283EE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D557C3"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9492B5"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CCCEC72"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C9777DB"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DDC701"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119866D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270C6"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BAD26A1"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AFF25C"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F1A7A3"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B8E791"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EAF072D" w14:textId="77777777" w:rsidR="00234841" w:rsidRPr="00533C32" w:rsidRDefault="00234841" w:rsidP="00234841"/>
    <w:p w14:paraId="3BB3097D" w14:textId="77777777" w:rsidR="00234841" w:rsidRPr="00533C32" w:rsidRDefault="00234841" w:rsidP="00234841">
      <w:r w:rsidRPr="00533C32">
        <w:t>This method shall support the request data structures specified in table 5.2.10.3.1-2 and the response data structures and response codes specified in table 5.2.10.3.1-3.</w:t>
      </w:r>
    </w:p>
    <w:p w14:paraId="5E7FC677" w14:textId="77777777" w:rsidR="00234841" w:rsidRPr="00533C32" w:rsidRDefault="00234841" w:rsidP="00434F1A">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C0B02F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EDBD1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AF5F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3BC95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A72388" w14:textId="77777777" w:rsidR="00234841" w:rsidRPr="009C5B90" w:rsidRDefault="00234841" w:rsidP="00D17253">
            <w:pPr>
              <w:pStyle w:val="TAH"/>
              <w:rPr>
                <w:lang w:val="en-US"/>
              </w:rPr>
            </w:pPr>
            <w:r w:rsidRPr="009C5B90">
              <w:rPr>
                <w:lang w:val="en-US"/>
              </w:rPr>
              <w:t>Description</w:t>
            </w:r>
          </w:p>
        </w:tc>
      </w:tr>
      <w:tr w:rsidR="00234841" w:rsidRPr="009C5B90" w14:paraId="644AC57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7D2FB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69C80F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0C0C0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37086C" w14:textId="77777777" w:rsidR="00234841" w:rsidRPr="009C5B90" w:rsidRDefault="00234841" w:rsidP="00D17253">
            <w:pPr>
              <w:pStyle w:val="TAL"/>
              <w:rPr>
                <w:lang w:val="en-US"/>
              </w:rPr>
            </w:pPr>
          </w:p>
        </w:tc>
      </w:tr>
    </w:tbl>
    <w:p w14:paraId="238642D8" w14:textId="77777777" w:rsidR="00234841" w:rsidRPr="00533C32" w:rsidRDefault="00234841" w:rsidP="00234841"/>
    <w:p w14:paraId="70BF1F6C" w14:textId="77777777" w:rsidR="00234841" w:rsidRPr="00533C32" w:rsidRDefault="00234841" w:rsidP="00434F1A">
      <w:pPr>
        <w:pStyle w:val="TH"/>
        <w:outlineLvl w:val="0"/>
      </w:pPr>
      <w:r w:rsidRPr="00533C32">
        <w:lastRenderedPageBreak/>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234841" w:rsidRPr="009C5B90" w14:paraId="1CA4D37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2572F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AB8239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3ABBD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45DCDC" w14:textId="77777777" w:rsidR="00234841" w:rsidRPr="009C5B90" w:rsidRDefault="00234841" w:rsidP="00D17253">
            <w:pPr>
              <w:pStyle w:val="TAH"/>
              <w:rPr>
                <w:lang w:val="en-US"/>
              </w:rPr>
            </w:pPr>
            <w:r w:rsidRPr="009C5B90">
              <w:rPr>
                <w:lang w:val="en-US"/>
              </w:rPr>
              <w:t>Response</w:t>
            </w:r>
          </w:p>
          <w:p w14:paraId="1836BA0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8AF9FB" w14:textId="77777777" w:rsidR="00234841" w:rsidRPr="009C5B90" w:rsidRDefault="00234841" w:rsidP="00D17253">
            <w:pPr>
              <w:pStyle w:val="TAH"/>
              <w:rPr>
                <w:lang w:val="en-US"/>
              </w:rPr>
            </w:pPr>
            <w:r w:rsidRPr="009C5B90">
              <w:rPr>
                <w:lang w:val="en-US"/>
              </w:rPr>
              <w:t>Description</w:t>
            </w:r>
          </w:p>
        </w:tc>
      </w:tr>
      <w:tr w:rsidR="00234841" w:rsidRPr="009C5B90" w14:paraId="2A4F68A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509E44" w14:textId="77777777" w:rsidR="00234841" w:rsidRPr="009C5B90" w:rsidRDefault="00234841" w:rsidP="00D17253">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01D49F7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4F5C549" w14:textId="77777777" w:rsidR="00234841" w:rsidRPr="009C5B90" w:rsidRDefault="00234841" w:rsidP="00D17253">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39E5870"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CB3A625"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2F98AD2" w14:textId="77777777" w:rsidR="00234841" w:rsidRPr="009C5B90" w:rsidRDefault="00234841" w:rsidP="00D17253">
            <w:pPr>
              <w:pStyle w:val="TAL"/>
              <w:rPr>
                <w:lang w:val="en-US"/>
              </w:rPr>
            </w:pPr>
            <w:r w:rsidRPr="009C5B90">
              <w:rPr>
                <w:lang w:val="en-US"/>
              </w:rPr>
              <w:t>If the resource does not contain any keys, the response consists of an empty JSON object (empty map).</w:t>
            </w:r>
          </w:p>
        </w:tc>
      </w:tr>
      <w:tr w:rsidR="00234841" w:rsidRPr="009C5B90" w14:paraId="187CCE84"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6F1B72"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070B593A" w14:textId="77777777" w:rsidR="00234841" w:rsidRPr="00533C32" w:rsidRDefault="00234841" w:rsidP="00234841">
      <w:pPr>
        <w:rPr>
          <w:lang w:eastAsia="zh-CN"/>
        </w:rPr>
      </w:pPr>
    </w:p>
    <w:p w14:paraId="596AAD2F" w14:textId="77777777" w:rsidR="00234841" w:rsidRPr="00533C32" w:rsidRDefault="00234841" w:rsidP="00434F1A">
      <w:pPr>
        <w:pStyle w:val="Heading5"/>
        <w:rPr>
          <w:lang w:eastAsia="zh-CN"/>
        </w:rPr>
      </w:pPr>
      <w:bookmarkStart w:id="595" w:name="_Toc20126976"/>
      <w:bookmarkStart w:id="596" w:name="_Toc27588952"/>
      <w:bookmarkStart w:id="597" w:name="_Toc36459748"/>
      <w:bookmarkStart w:id="598" w:name="_Toc45029309"/>
      <w:bookmarkStart w:id="599" w:name="_Toc56520585"/>
      <w:bookmarkStart w:id="600" w:name="_Toc90586822"/>
      <w:bookmarkStart w:id="601" w:name="_Toc106616340"/>
      <w:bookmarkStart w:id="602" w:name="_Toc122101035"/>
      <w:r w:rsidRPr="00533C32">
        <w:t>5.2.10.3.</w:t>
      </w:r>
      <w:r w:rsidRPr="00533C32">
        <w:rPr>
          <w:lang w:eastAsia="zh-CN"/>
        </w:rPr>
        <w:t>2</w:t>
      </w:r>
      <w:r w:rsidRPr="00533C32">
        <w:tab/>
      </w:r>
      <w:r w:rsidRPr="00533C32">
        <w:rPr>
          <w:lang w:eastAsia="zh-CN"/>
        </w:rPr>
        <w:t>PATCH</w:t>
      </w:r>
      <w:bookmarkEnd w:id="595"/>
      <w:bookmarkEnd w:id="596"/>
      <w:bookmarkEnd w:id="597"/>
      <w:bookmarkEnd w:id="598"/>
      <w:bookmarkEnd w:id="599"/>
      <w:bookmarkEnd w:id="600"/>
      <w:bookmarkEnd w:id="601"/>
      <w:bookmarkEnd w:id="602"/>
    </w:p>
    <w:p w14:paraId="6C82B6DE" w14:textId="77777777" w:rsidR="00234841" w:rsidRPr="00533C32" w:rsidRDefault="00234841" w:rsidP="00234841">
      <w:pPr>
        <w:rPr>
          <w:lang w:eastAsia="zh-CN"/>
        </w:rPr>
      </w:pPr>
      <w:r w:rsidRPr="00533C32">
        <w:rPr>
          <w:lang w:eastAsia="zh-CN"/>
        </w:rPr>
        <w:t>This method is used to modify operator specific data in the UDR.</w:t>
      </w:r>
    </w:p>
    <w:p w14:paraId="6DAE57D5" w14:textId="77777777" w:rsidR="00234841" w:rsidRPr="00533C32" w:rsidRDefault="00234841" w:rsidP="00234841">
      <w:r w:rsidRPr="00533C32">
        <w:t>This method shall support the URI query parameters specified in table 5.2.10.3.</w:t>
      </w:r>
      <w:r w:rsidRPr="00533C32">
        <w:rPr>
          <w:lang w:eastAsia="zh-CN"/>
        </w:rPr>
        <w:t>2</w:t>
      </w:r>
      <w:r w:rsidRPr="00533C32">
        <w:t>-1.</w:t>
      </w:r>
    </w:p>
    <w:p w14:paraId="546C89E1" w14:textId="77777777" w:rsidR="00234841" w:rsidRPr="00533C32" w:rsidRDefault="00234841" w:rsidP="00434F1A">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2F25869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F24E2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AE4BE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A3775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2575C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245032" w14:textId="77777777" w:rsidR="00234841" w:rsidRPr="009C5B90" w:rsidRDefault="00234841" w:rsidP="00D17253">
            <w:pPr>
              <w:pStyle w:val="TAH"/>
              <w:rPr>
                <w:lang w:val="en-US"/>
              </w:rPr>
            </w:pPr>
            <w:r w:rsidRPr="009C5B90">
              <w:rPr>
                <w:lang w:val="en-US"/>
              </w:rPr>
              <w:t>Description</w:t>
            </w:r>
          </w:p>
        </w:tc>
      </w:tr>
      <w:tr w:rsidR="00234841" w:rsidRPr="009C5B90" w14:paraId="70F8824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A88B58"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5F695EB"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FE2483D"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6FA2D44"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A77320" w14:textId="77777777" w:rsidR="00234841" w:rsidRPr="009C5B90" w:rsidRDefault="00234841" w:rsidP="00D17253">
            <w:pPr>
              <w:pStyle w:val="TAL"/>
              <w:rPr>
                <w:lang w:val="en-US"/>
              </w:rPr>
            </w:pPr>
            <w:r w:rsidRPr="009C5B90">
              <w:rPr>
                <w:rFonts w:cs="Arial"/>
                <w:szCs w:val="18"/>
              </w:rPr>
              <w:t>see 3GPP TS 29.500 [8] clause 6.6</w:t>
            </w:r>
          </w:p>
        </w:tc>
      </w:tr>
    </w:tbl>
    <w:p w14:paraId="08AA5D46" w14:textId="77777777" w:rsidR="00234841" w:rsidRPr="00533C32" w:rsidRDefault="00234841" w:rsidP="00234841"/>
    <w:p w14:paraId="0AC8EF92" w14:textId="77777777" w:rsidR="00234841" w:rsidRPr="00533C32" w:rsidRDefault="00234841" w:rsidP="0023484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599B5CCC" w14:textId="77777777" w:rsidR="00234841" w:rsidRPr="00533C32" w:rsidRDefault="00234841" w:rsidP="00434F1A">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0D85A9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43F71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C212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40942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819FB3" w14:textId="77777777" w:rsidR="00234841" w:rsidRPr="009C5B90" w:rsidRDefault="00234841" w:rsidP="00D17253">
            <w:pPr>
              <w:pStyle w:val="TAH"/>
              <w:rPr>
                <w:lang w:val="en-US"/>
              </w:rPr>
            </w:pPr>
            <w:r w:rsidRPr="009C5B90">
              <w:rPr>
                <w:lang w:val="en-US"/>
              </w:rPr>
              <w:t>Description</w:t>
            </w:r>
          </w:p>
        </w:tc>
      </w:tr>
      <w:tr w:rsidR="00234841" w:rsidRPr="009C5B90" w14:paraId="0D54541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180E0C"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0DFCF3B"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51DE15A"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65B0826" w14:textId="77777777" w:rsidR="00234841" w:rsidRPr="009C5B90" w:rsidRDefault="00234841" w:rsidP="00D17253">
            <w:pPr>
              <w:pStyle w:val="TAL"/>
              <w:rPr>
                <w:lang w:val="en-US" w:eastAsia="zh-CN"/>
              </w:rPr>
            </w:pPr>
            <w:r w:rsidRPr="009C5B90">
              <w:rPr>
                <w:lang w:val="en-US" w:eastAsia="zh-CN"/>
              </w:rPr>
              <w:t>Contains the delta data to the operator specific data</w:t>
            </w:r>
          </w:p>
        </w:tc>
      </w:tr>
    </w:tbl>
    <w:p w14:paraId="772B290E" w14:textId="77777777" w:rsidR="00234841" w:rsidRPr="00533C32" w:rsidRDefault="00234841" w:rsidP="00234841"/>
    <w:p w14:paraId="4DD30674" w14:textId="77777777" w:rsidR="00234841" w:rsidRPr="00533C32" w:rsidRDefault="00234841" w:rsidP="00434F1A">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4D648018"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AB807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6BED0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72292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A16255" w14:textId="77777777" w:rsidR="00234841" w:rsidRPr="009C5B90" w:rsidRDefault="00234841" w:rsidP="00D17253">
            <w:pPr>
              <w:pStyle w:val="TAH"/>
              <w:rPr>
                <w:lang w:val="en-US"/>
              </w:rPr>
            </w:pPr>
            <w:r w:rsidRPr="009C5B90">
              <w:rPr>
                <w:lang w:val="en-US"/>
              </w:rPr>
              <w:t>Response</w:t>
            </w:r>
          </w:p>
          <w:p w14:paraId="50463450"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051CE4F" w14:textId="77777777" w:rsidR="00234841" w:rsidRPr="009C5B90" w:rsidRDefault="00234841" w:rsidP="00D17253">
            <w:pPr>
              <w:pStyle w:val="TAH"/>
              <w:rPr>
                <w:lang w:val="en-US"/>
              </w:rPr>
            </w:pPr>
            <w:r w:rsidRPr="009C5B90">
              <w:rPr>
                <w:lang w:val="en-US"/>
              </w:rPr>
              <w:t>Description</w:t>
            </w:r>
          </w:p>
        </w:tc>
      </w:tr>
      <w:tr w:rsidR="00234841" w:rsidRPr="009C5B90" w14:paraId="6CADBE7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392F8EE"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8647EA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25ABAD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DBF51A2"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FAB60CE"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2298C92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6FB56A"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88F7E8C"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3F68EEF"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D64B01"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C0839A8"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0D966C5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68F4CB"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783E89D" w14:textId="77777777" w:rsidR="00234841" w:rsidRPr="009C5B90" w:rsidRDefault="00234841" w:rsidP="00D17253">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A7F92D8" w14:textId="77777777" w:rsidR="00234841" w:rsidRPr="009C5B90" w:rsidRDefault="00234841" w:rsidP="00D17253">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315112" w14:textId="77777777" w:rsidR="00234841" w:rsidRPr="009C5B90" w:rsidRDefault="00234841" w:rsidP="00D17253">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6DFFE8E4" w14:textId="77777777" w:rsidR="00234841" w:rsidRPr="009C5B90" w:rsidRDefault="00234841" w:rsidP="00D17253">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0A98AC7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EC7F73D"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64B5A1"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E1E30CC" w14:textId="77777777" w:rsidR="00234841" w:rsidRDefault="00234841" w:rsidP="00234841">
      <w:bookmarkStart w:id="603" w:name="_Toc90586823"/>
    </w:p>
    <w:p w14:paraId="0742BF7B" w14:textId="77777777" w:rsidR="00234841" w:rsidRDefault="00234841" w:rsidP="00434F1A">
      <w:pPr>
        <w:pStyle w:val="Heading5"/>
      </w:pPr>
      <w:bookmarkStart w:id="604" w:name="_Toc106616341"/>
      <w:bookmarkStart w:id="605" w:name="_Toc122101036"/>
      <w:r>
        <w:lastRenderedPageBreak/>
        <w:t>5.2.10.3.3</w:t>
      </w:r>
      <w:r>
        <w:tab/>
        <w:t>PUT</w:t>
      </w:r>
      <w:bookmarkEnd w:id="603"/>
      <w:bookmarkEnd w:id="604"/>
      <w:bookmarkEnd w:id="605"/>
    </w:p>
    <w:p w14:paraId="26B87C18" w14:textId="77777777" w:rsidR="00234841" w:rsidRDefault="00234841" w:rsidP="00234841">
      <w:r>
        <w:t>This method shall support the URI query parameters specified in table 5.2.10.3.3-1.</w:t>
      </w:r>
    </w:p>
    <w:p w14:paraId="0E7D7738" w14:textId="77777777" w:rsidR="00234841" w:rsidRDefault="00234841" w:rsidP="00434F1A">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268E554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53524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F4D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26B89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84982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DF073" w14:textId="77777777" w:rsidR="00234841" w:rsidRPr="009C5B90" w:rsidRDefault="00234841" w:rsidP="00D17253">
            <w:pPr>
              <w:pStyle w:val="TAH"/>
              <w:rPr>
                <w:lang w:val="en-US"/>
              </w:rPr>
            </w:pPr>
            <w:r w:rsidRPr="009C5B90">
              <w:rPr>
                <w:lang w:val="en-US"/>
              </w:rPr>
              <w:t>Description</w:t>
            </w:r>
          </w:p>
        </w:tc>
      </w:tr>
      <w:tr w:rsidR="00234841" w:rsidRPr="009C5B90" w14:paraId="174F14F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6A550B" w14:textId="77777777" w:rsidR="00234841" w:rsidRPr="009C5B90" w:rsidRDefault="00234841" w:rsidP="00D17253">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334D4F14"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7DF8211"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148D8AD0" w14:textId="77777777" w:rsidR="00234841" w:rsidRPr="009C5B90" w:rsidRDefault="00234841" w:rsidP="00D17253">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5130FBA" w14:textId="77777777" w:rsidR="00234841" w:rsidRPr="009C5B90" w:rsidRDefault="00234841" w:rsidP="00D17253">
            <w:pPr>
              <w:pStyle w:val="TAL"/>
              <w:rPr>
                <w:lang w:val="en-US"/>
              </w:rPr>
            </w:pPr>
            <w:r w:rsidRPr="009C5B90">
              <w:rPr>
                <w:rFonts w:cs="Arial"/>
                <w:szCs w:val="18"/>
              </w:rPr>
              <w:t>see 3GPP TS 29.500 [8] clause 6.6</w:t>
            </w:r>
          </w:p>
        </w:tc>
      </w:tr>
    </w:tbl>
    <w:p w14:paraId="4FE3D24B" w14:textId="77777777" w:rsidR="00234841" w:rsidRDefault="00234841" w:rsidP="00234841"/>
    <w:p w14:paraId="72077889" w14:textId="77777777" w:rsidR="00234841" w:rsidRDefault="00234841" w:rsidP="00234841">
      <w:r>
        <w:t>This method shall support the request data structures specified in table 5.2.10.3.3-2 and the response data structure, and response codes specified in table 5.2.10.3.3-3.</w:t>
      </w:r>
    </w:p>
    <w:p w14:paraId="23A81230" w14:textId="77777777" w:rsidR="00234841" w:rsidRDefault="00234841" w:rsidP="00434F1A">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28"/>
        <w:gridCol w:w="370"/>
        <w:gridCol w:w="1194"/>
        <w:gridCol w:w="6187"/>
      </w:tblGrid>
      <w:tr w:rsidR="00234841" w:rsidRPr="009C5B90" w14:paraId="4C4DA37B" w14:textId="77777777" w:rsidTr="00D17253">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01CE7D01" w14:textId="77777777" w:rsidR="00234841" w:rsidRPr="009C5B90" w:rsidRDefault="00234841" w:rsidP="00D17253">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99E405D" w14:textId="77777777" w:rsidR="00234841" w:rsidRPr="009C5B90" w:rsidRDefault="00234841" w:rsidP="00D17253">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7718280B" w14:textId="77777777" w:rsidR="00234841" w:rsidRPr="009C5B90" w:rsidRDefault="00234841" w:rsidP="00D17253">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C5334A" w14:textId="77777777" w:rsidR="00234841" w:rsidRPr="009C5B90" w:rsidRDefault="00234841" w:rsidP="00D17253">
            <w:pPr>
              <w:pStyle w:val="TAH"/>
              <w:rPr>
                <w:lang w:val="en-US"/>
              </w:rPr>
            </w:pPr>
            <w:r w:rsidRPr="009C5B90">
              <w:rPr>
                <w:lang w:val="en-US"/>
              </w:rPr>
              <w:t>Description</w:t>
            </w:r>
          </w:p>
        </w:tc>
      </w:tr>
      <w:tr w:rsidR="00234841" w:rsidRPr="009C5B90" w14:paraId="6DA9FFDF" w14:textId="77777777" w:rsidTr="00D17253">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59857A6D" w14:textId="77777777" w:rsidR="00234841" w:rsidRPr="009C5B90" w:rsidRDefault="00234841" w:rsidP="00D17253">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70B69225" w14:textId="77777777" w:rsidR="00234841" w:rsidRPr="009C5B90" w:rsidRDefault="00234841" w:rsidP="00D17253">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27117A86" w14:textId="77777777" w:rsidR="00234841" w:rsidRPr="009C5B90" w:rsidRDefault="00234841" w:rsidP="00D17253">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64961B81" w14:textId="77777777" w:rsidR="00234841" w:rsidRPr="009C5B90" w:rsidRDefault="00234841" w:rsidP="00D17253">
            <w:pPr>
              <w:pStyle w:val="TAL"/>
              <w:rPr>
                <w:lang w:val="en-US"/>
              </w:rPr>
            </w:pPr>
          </w:p>
        </w:tc>
      </w:tr>
    </w:tbl>
    <w:p w14:paraId="2DCA1050" w14:textId="77777777" w:rsidR="00234841" w:rsidRDefault="00234841" w:rsidP="00234841"/>
    <w:p w14:paraId="3BE0A21B" w14:textId="77777777" w:rsidR="00234841" w:rsidRDefault="00234841" w:rsidP="00434F1A">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4"/>
        <w:gridCol w:w="370"/>
        <w:gridCol w:w="1192"/>
        <w:gridCol w:w="2050"/>
        <w:gridCol w:w="4133"/>
      </w:tblGrid>
      <w:tr w:rsidR="00234841" w:rsidRPr="009C5B90" w14:paraId="4573EC47" w14:textId="77777777" w:rsidTr="00D17253">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33B7C5DE" w14:textId="77777777" w:rsidR="00234841" w:rsidRPr="009C5B90" w:rsidRDefault="00234841" w:rsidP="00D17253">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2C2EAA3E" w14:textId="77777777" w:rsidR="00234841" w:rsidRPr="009C5B90" w:rsidRDefault="00234841" w:rsidP="00D17253">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1545E923" w14:textId="77777777" w:rsidR="00234841" w:rsidRPr="009C5B90" w:rsidRDefault="00234841" w:rsidP="00D17253">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60DAAAC" w14:textId="77777777" w:rsidR="00234841" w:rsidRPr="009C5B90" w:rsidRDefault="00234841" w:rsidP="00D17253">
            <w:pPr>
              <w:pStyle w:val="TAH"/>
              <w:rPr>
                <w:lang w:val="en-US"/>
              </w:rPr>
            </w:pPr>
            <w:r w:rsidRPr="009C5B90">
              <w:rPr>
                <w:lang w:val="en-US"/>
              </w:rPr>
              <w:t>Response</w:t>
            </w:r>
          </w:p>
          <w:p w14:paraId="455962D9" w14:textId="77777777" w:rsidR="00234841" w:rsidRPr="009C5B90" w:rsidRDefault="00234841" w:rsidP="00D17253">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1131FAEC" w14:textId="77777777" w:rsidR="00234841" w:rsidRPr="009C5B90" w:rsidRDefault="00234841" w:rsidP="00D17253">
            <w:pPr>
              <w:pStyle w:val="TAH"/>
              <w:rPr>
                <w:lang w:val="en-US"/>
              </w:rPr>
            </w:pPr>
            <w:r w:rsidRPr="009C5B90">
              <w:rPr>
                <w:lang w:val="en-US"/>
              </w:rPr>
              <w:t>Description</w:t>
            </w:r>
          </w:p>
        </w:tc>
      </w:tr>
      <w:tr w:rsidR="00234841" w:rsidRPr="009C5B90" w14:paraId="5C9CEB35" w14:textId="77777777" w:rsidTr="00D17253">
        <w:trPr>
          <w:jc w:val="center"/>
        </w:trPr>
        <w:tc>
          <w:tcPr>
            <w:tcW w:w="999" w:type="pct"/>
            <w:tcBorders>
              <w:top w:val="single" w:sz="4" w:space="0" w:color="auto"/>
              <w:left w:val="single" w:sz="6" w:space="0" w:color="000000"/>
              <w:bottom w:val="single" w:sz="4" w:space="0" w:color="auto"/>
              <w:right w:val="single" w:sz="6" w:space="0" w:color="000000"/>
            </w:tcBorders>
          </w:tcPr>
          <w:p w14:paraId="0B3C30A5" w14:textId="77777777" w:rsidR="00234841" w:rsidRPr="009C5B90" w:rsidRDefault="00234841" w:rsidP="00D17253">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1F22DD0B" w14:textId="77777777" w:rsidR="00234841" w:rsidRPr="009C5B90" w:rsidRDefault="00234841" w:rsidP="00D17253">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786C431" w14:textId="77777777" w:rsidR="00234841" w:rsidRPr="009C5B90" w:rsidRDefault="00234841" w:rsidP="00D17253">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2821536F" w14:textId="77777777" w:rsidR="00234841" w:rsidRPr="009C5B90" w:rsidRDefault="00234841" w:rsidP="00D17253">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218A95AE" w14:textId="77777777" w:rsidR="00234841" w:rsidRPr="009C5B90" w:rsidRDefault="00234841" w:rsidP="00D17253">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234841" w:rsidRPr="009C5B90" w14:paraId="58EA5995" w14:textId="77777777" w:rsidTr="00D17253">
        <w:trPr>
          <w:jc w:val="center"/>
        </w:trPr>
        <w:tc>
          <w:tcPr>
            <w:tcW w:w="999" w:type="pct"/>
            <w:tcBorders>
              <w:top w:val="single" w:sz="4" w:space="0" w:color="auto"/>
              <w:left w:val="single" w:sz="6" w:space="0" w:color="000000"/>
              <w:bottom w:val="single" w:sz="4" w:space="0" w:color="auto"/>
              <w:right w:val="single" w:sz="6" w:space="0" w:color="000000"/>
            </w:tcBorders>
            <w:hideMark/>
          </w:tcPr>
          <w:p w14:paraId="0AF83689" w14:textId="77777777" w:rsidR="00234841" w:rsidRPr="009C5B90" w:rsidRDefault="00234841" w:rsidP="00D17253">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6F50D6EC" w14:textId="77777777" w:rsidR="00234841" w:rsidRPr="009C5B90" w:rsidRDefault="00234841" w:rsidP="00D17253">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B51FB92" w14:textId="77777777" w:rsidR="00234841" w:rsidRPr="009C5B90" w:rsidRDefault="00234841" w:rsidP="00D17253">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632CCFCD" w14:textId="77777777" w:rsidR="00234841" w:rsidRPr="009C5B90" w:rsidRDefault="00234841" w:rsidP="00D17253">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492CDB6A"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6C1401F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7B8E6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69CC2DD" w14:textId="77777777" w:rsidR="00234841" w:rsidRDefault="00234841" w:rsidP="00234841">
      <w:pPr>
        <w:rPr>
          <w:lang w:eastAsia="zh-CN"/>
        </w:rPr>
      </w:pPr>
    </w:p>
    <w:p w14:paraId="56EC799E" w14:textId="77777777" w:rsidR="00234841" w:rsidRDefault="00234841" w:rsidP="00434F1A">
      <w:pPr>
        <w:pStyle w:val="Heading5"/>
      </w:pPr>
      <w:bookmarkStart w:id="606" w:name="_Toc90586824"/>
      <w:bookmarkStart w:id="607" w:name="_Toc106616342"/>
      <w:bookmarkStart w:id="608" w:name="_Toc122101037"/>
      <w:r>
        <w:t>5.2.10.3.4</w:t>
      </w:r>
      <w:r>
        <w:tab/>
        <w:t>DELETE</w:t>
      </w:r>
      <w:bookmarkEnd w:id="606"/>
      <w:bookmarkEnd w:id="607"/>
      <w:bookmarkEnd w:id="608"/>
    </w:p>
    <w:p w14:paraId="49027A5D" w14:textId="77777777" w:rsidR="00234841" w:rsidRDefault="00234841" w:rsidP="00234841">
      <w:r>
        <w:t>This method shall support the URI query parameters specified in table 5.2.10.3.4-1.</w:t>
      </w:r>
    </w:p>
    <w:p w14:paraId="7F1D2510" w14:textId="77777777" w:rsidR="00234841" w:rsidRDefault="00234841" w:rsidP="00434F1A">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2A762E3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23CA8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1C7BB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C33F4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F3CD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CF66A" w14:textId="77777777" w:rsidR="00234841" w:rsidRPr="009C5B90" w:rsidRDefault="00234841" w:rsidP="00D17253">
            <w:pPr>
              <w:pStyle w:val="TAH"/>
              <w:rPr>
                <w:lang w:val="en-US"/>
              </w:rPr>
            </w:pPr>
            <w:r w:rsidRPr="009C5B90">
              <w:rPr>
                <w:lang w:val="en-US"/>
              </w:rPr>
              <w:t>Description</w:t>
            </w:r>
          </w:p>
        </w:tc>
      </w:tr>
      <w:tr w:rsidR="00234841" w:rsidRPr="009C5B90" w14:paraId="4B7BD3F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D757B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4D8EC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6B4D1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B789123"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64F79B" w14:textId="77777777" w:rsidR="00234841" w:rsidRPr="009C5B90" w:rsidRDefault="00234841" w:rsidP="00D17253">
            <w:pPr>
              <w:pStyle w:val="TAL"/>
              <w:rPr>
                <w:lang w:val="en-US"/>
              </w:rPr>
            </w:pPr>
          </w:p>
        </w:tc>
      </w:tr>
    </w:tbl>
    <w:p w14:paraId="687EAE33" w14:textId="77777777" w:rsidR="00234841" w:rsidRDefault="00234841" w:rsidP="00234841"/>
    <w:p w14:paraId="5EEDB8B6" w14:textId="77777777" w:rsidR="00234841" w:rsidRDefault="00234841" w:rsidP="00234841">
      <w:r>
        <w:t>This method shall support the request data structures specified in table 5.2.10.3.4-2 and the response data structure, and response codes specified in table 5.2.10.3.4-3.</w:t>
      </w:r>
    </w:p>
    <w:p w14:paraId="60D40451" w14:textId="77777777" w:rsidR="00234841" w:rsidRDefault="00234841" w:rsidP="00434F1A">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31F8E6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B68E5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F5D3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272CD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F0209A" w14:textId="77777777" w:rsidR="00234841" w:rsidRPr="009C5B90" w:rsidRDefault="00234841" w:rsidP="00D17253">
            <w:pPr>
              <w:pStyle w:val="TAH"/>
              <w:rPr>
                <w:lang w:val="en-US"/>
              </w:rPr>
            </w:pPr>
            <w:r w:rsidRPr="009C5B90">
              <w:rPr>
                <w:lang w:val="en-US"/>
              </w:rPr>
              <w:t>Description</w:t>
            </w:r>
          </w:p>
        </w:tc>
      </w:tr>
      <w:tr w:rsidR="00234841" w:rsidRPr="009C5B90" w14:paraId="6881EB5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A628A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7293D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9D8A2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9C9A9C0" w14:textId="77777777" w:rsidR="00234841" w:rsidRPr="009C5B90" w:rsidRDefault="00234841" w:rsidP="00D17253">
            <w:pPr>
              <w:pStyle w:val="TAL"/>
              <w:rPr>
                <w:lang w:val="en-US"/>
              </w:rPr>
            </w:pPr>
          </w:p>
        </w:tc>
      </w:tr>
    </w:tbl>
    <w:p w14:paraId="5B2E321C" w14:textId="77777777" w:rsidR="00234841" w:rsidRDefault="00234841" w:rsidP="00234841"/>
    <w:p w14:paraId="16453D48" w14:textId="77777777" w:rsidR="00234841" w:rsidRDefault="00234841" w:rsidP="00434F1A">
      <w:pPr>
        <w:pStyle w:val="TH"/>
        <w:outlineLvl w:val="0"/>
      </w:pPr>
      <w:r>
        <w:lastRenderedPageBreak/>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03FABCE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4CB63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F74BA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01D057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67F6AF" w14:textId="77777777" w:rsidR="00234841" w:rsidRPr="009C5B90" w:rsidRDefault="00234841" w:rsidP="00D17253">
            <w:pPr>
              <w:pStyle w:val="TAH"/>
              <w:rPr>
                <w:lang w:val="en-US"/>
              </w:rPr>
            </w:pPr>
            <w:r w:rsidRPr="009C5B90">
              <w:rPr>
                <w:lang w:val="en-US"/>
              </w:rPr>
              <w:t>Response</w:t>
            </w:r>
          </w:p>
          <w:p w14:paraId="136F577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7C2DED" w14:textId="77777777" w:rsidR="00234841" w:rsidRPr="009C5B90" w:rsidRDefault="00234841" w:rsidP="00D17253">
            <w:pPr>
              <w:pStyle w:val="TAH"/>
              <w:rPr>
                <w:lang w:val="en-US"/>
              </w:rPr>
            </w:pPr>
            <w:r w:rsidRPr="009C5B90">
              <w:rPr>
                <w:lang w:val="en-US"/>
              </w:rPr>
              <w:t>Description</w:t>
            </w:r>
          </w:p>
        </w:tc>
      </w:tr>
      <w:tr w:rsidR="00234841" w:rsidRPr="009C5B90" w14:paraId="051DF20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2EDC8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CE769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8A75E8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E1862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1E479B6"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F8A213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DB48F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31280DE6" w14:textId="77777777" w:rsidR="00234841" w:rsidRPr="00533C32" w:rsidRDefault="00234841" w:rsidP="00234841">
      <w:pPr>
        <w:rPr>
          <w:lang w:eastAsia="zh-CN"/>
        </w:rPr>
      </w:pPr>
    </w:p>
    <w:p w14:paraId="68A9F3C3" w14:textId="77777777" w:rsidR="00234841" w:rsidRPr="00533C32" w:rsidRDefault="00234841" w:rsidP="00434F1A">
      <w:pPr>
        <w:pStyle w:val="Heading3"/>
      </w:pPr>
      <w:bookmarkStart w:id="609" w:name="_Toc20126977"/>
      <w:bookmarkStart w:id="610" w:name="_Toc27588953"/>
      <w:bookmarkStart w:id="611" w:name="_Toc36459749"/>
      <w:bookmarkStart w:id="612" w:name="_Toc45029310"/>
      <w:bookmarkStart w:id="613" w:name="_Toc56520586"/>
      <w:bookmarkStart w:id="614" w:name="_Toc90586825"/>
      <w:bookmarkStart w:id="615" w:name="_Toc106616343"/>
      <w:bookmarkStart w:id="616" w:name="_Toc122101038"/>
      <w:r w:rsidRPr="00533C32">
        <w:t>5.2.11</w:t>
      </w:r>
      <w:r w:rsidRPr="00533C32">
        <w:tab/>
        <w:t>Resource: Smsf3GppAccessRegistration</w:t>
      </w:r>
      <w:bookmarkEnd w:id="609"/>
      <w:bookmarkEnd w:id="610"/>
      <w:bookmarkEnd w:id="611"/>
      <w:bookmarkEnd w:id="612"/>
      <w:bookmarkEnd w:id="613"/>
      <w:bookmarkEnd w:id="614"/>
      <w:bookmarkEnd w:id="615"/>
      <w:bookmarkEnd w:id="616"/>
    </w:p>
    <w:p w14:paraId="5AF97D6B" w14:textId="77777777" w:rsidR="00234841" w:rsidRPr="00533C32" w:rsidRDefault="00234841" w:rsidP="00434F1A">
      <w:pPr>
        <w:pStyle w:val="Heading4"/>
      </w:pPr>
      <w:bookmarkStart w:id="617" w:name="_Toc20126978"/>
      <w:bookmarkStart w:id="618" w:name="_Toc27588954"/>
      <w:bookmarkStart w:id="619" w:name="_Toc36459750"/>
      <w:bookmarkStart w:id="620" w:name="_Toc45029311"/>
      <w:bookmarkStart w:id="621" w:name="_Toc56520587"/>
      <w:bookmarkStart w:id="622" w:name="_Toc90586826"/>
      <w:bookmarkStart w:id="623" w:name="_Toc106616344"/>
      <w:bookmarkStart w:id="624" w:name="_Toc122101039"/>
      <w:r w:rsidRPr="00533C32">
        <w:t>5.2.11.1</w:t>
      </w:r>
      <w:r w:rsidRPr="00533C32">
        <w:tab/>
        <w:t>Description</w:t>
      </w:r>
      <w:bookmarkEnd w:id="617"/>
      <w:bookmarkEnd w:id="618"/>
      <w:bookmarkEnd w:id="619"/>
      <w:bookmarkEnd w:id="620"/>
      <w:bookmarkEnd w:id="621"/>
      <w:bookmarkEnd w:id="622"/>
      <w:bookmarkEnd w:id="623"/>
      <w:bookmarkEnd w:id="624"/>
    </w:p>
    <w:p w14:paraId="304D5C32" w14:textId="77777777" w:rsidR="00234841" w:rsidRPr="00533C32" w:rsidRDefault="00234841" w:rsidP="00234841">
      <w:r w:rsidRPr="00533C32">
        <w:t>This resource represents registered SMSF for 3GPP access.</w:t>
      </w:r>
    </w:p>
    <w:p w14:paraId="22D6BA57"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B75CB8" w14:textId="77777777" w:rsidR="00234841" w:rsidRPr="00533C32" w:rsidRDefault="00234841" w:rsidP="00434F1A">
      <w:pPr>
        <w:pStyle w:val="Heading4"/>
      </w:pPr>
      <w:bookmarkStart w:id="625" w:name="_Toc20126979"/>
      <w:bookmarkStart w:id="626" w:name="_Toc27588955"/>
      <w:bookmarkStart w:id="627" w:name="_Toc36459751"/>
      <w:bookmarkStart w:id="628" w:name="_Toc45029312"/>
      <w:bookmarkStart w:id="629" w:name="_Toc56520588"/>
      <w:bookmarkStart w:id="630" w:name="_Toc90586827"/>
      <w:bookmarkStart w:id="631" w:name="_Toc106616345"/>
      <w:bookmarkStart w:id="632" w:name="_Toc122101040"/>
      <w:r w:rsidRPr="00533C32">
        <w:t>5.2.11.2</w:t>
      </w:r>
      <w:r w:rsidRPr="00533C32">
        <w:tab/>
        <w:t>Resource Definition</w:t>
      </w:r>
      <w:bookmarkEnd w:id="625"/>
      <w:bookmarkEnd w:id="626"/>
      <w:bookmarkEnd w:id="627"/>
      <w:bookmarkEnd w:id="628"/>
      <w:bookmarkEnd w:id="629"/>
      <w:bookmarkEnd w:id="630"/>
      <w:bookmarkEnd w:id="631"/>
      <w:bookmarkEnd w:id="632"/>
    </w:p>
    <w:p w14:paraId="6F6CD2C3" w14:textId="77777777" w:rsidR="00234841" w:rsidRPr="00533C32" w:rsidRDefault="00234841" w:rsidP="00234841">
      <w:r w:rsidRPr="00533C32">
        <w:t>Resource URI: {apiRoot}/nudr-dr/&lt;apiVersion&gt;/subscription-data/{ueId}/</w:t>
      </w:r>
      <w:r w:rsidRPr="00533C32">
        <w:rPr>
          <w:lang w:eastAsia="zh-CN"/>
        </w:rPr>
        <w:t>c</w:t>
      </w:r>
      <w:r w:rsidRPr="00533C32">
        <w:t>ontext-data/smsf-3gpp-access</w:t>
      </w:r>
    </w:p>
    <w:p w14:paraId="3CDE6D77" w14:textId="77777777" w:rsidR="00234841" w:rsidRPr="00533C32" w:rsidRDefault="00234841" w:rsidP="00234841">
      <w:pPr>
        <w:rPr>
          <w:rFonts w:ascii="Arial" w:hAnsi="Arial" w:cs="Arial"/>
        </w:rPr>
      </w:pPr>
      <w:bookmarkStart w:id="633" w:name="_MCCTEMPBM_CRPT22160084___7"/>
      <w:r w:rsidRPr="00533C32">
        <w:t>This resource shall support the resource URI variables defined in table 5.2.11.2-1</w:t>
      </w:r>
      <w:r w:rsidRPr="00533C32">
        <w:rPr>
          <w:rFonts w:ascii="Arial" w:hAnsi="Arial" w:cs="Arial"/>
        </w:rPr>
        <w:t>.</w:t>
      </w:r>
    </w:p>
    <w:bookmarkEnd w:id="633"/>
    <w:p w14:paraId="3C1A33FD" w14:textId="77777777" w:rsidR="00234841" w:rsidRPr="00533C32" w:rsidRDefault="00234841" w:rsidP="00434F1A">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5F0BD9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494EDF"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39250" w14:textId="77777777" w:rsidR="00234841" w:rsidRPr="009C5B90" w:rsidRDefault="00234841" w:rsidP="00D17253">
            <w:pPr>
              <w:pStyle w:val="TAH"/>
              <w:rPr>
                <w:lang w:val="en-US"/>
              </w:rPr>
            </w:pPr>
            <w:r w:rsidRPr="009C5B90">
              <w:rPr>
                <w:lang w:val="en-US"/>
              </w:rPr>
              <w:t>Definition</w:t>
            </w:r>
          </w:p>
        </w:tc>
      </w:tr>
      <w:tr w:rsidR="00234841" w:rsidRPr="009C5B90" w14:paraId="5493889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A6EC8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CBDABF"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FEA260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EC9D7E"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62B5E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4C2C294" w14:textId="77777777" w:rsidR="00234841" w:rsidRPr="00533C32" w:rsidRDefault="00234841" w:rsidP="00234841"/>
    <w:p w14:paraId="0EAF52ED" w14:textId="77777777" w:rsidR="00234841" w:rsidRPr="00533C32" w:rsidRDefault="00234841" w:rsidP="00434F1A">
      <w:pPr>
        <w:pStyle w:val="Heading4"/>
      </w:pPr>
      <w:bookmarkStart w:id="634" w:name="_Toc20126980"/>
      <w:bookmarkStart w:id="635" w:name="_Toc27588956"/>
      <w:bookmarkStart w:id="636" w:name="_Toc36459752"/>
      <w:bookmarkStart w:id="637" w:name="_Toc45029313"/>
      <w:bookmarkStart w:id="638" w:name="_Toc56520589"/>
      <w:bookmarkStart w:id="639" w:name="_Toc90586828"/>
      <w:bookmarkStart w:id="640" w:name="_Toc106616346"/>
      <w:bookmarkStart w:id="641" w:name="_Toc122101041"/>
      <w:r w:rsidRPr="00533C32">
        <w:t>5.2.11.3</w:t>
      </w:r>
      <w:r w:rsidRPr="00533C32">
        <w:tab/>
        <w:t>Resource Standard Methods</w:t>
      </w:r>
      <w:bookmarkEnd w:id="634"/>
      <w:bookmarkEnd w:id="635"/>
      <w:bookmarkEnd w:id="636"/>
      <w:bookmarkEnd w:id="637"/>
      <w:bookmarkEnd w:id="638"/>
      <w:bookmarkEnd w:id="639"/>
      <w:bookmarkEnd w:id="640"/>
      <w:bookmarkEnd w:id="641"/>
    </w:p>
    <w:p w14:paraId="770D198C" w14:textId="77777777" w:rsidR="00234841" w:rsidRPr="00533C32" w:rsidRDefault="00234841" w:rsidP="00434F1A">
      <w:pPr>
        <w:pStyle w:val="Heading5"/>
      </w:pPr>
      <w:bookmarkStart w:id="642" w:name="_Toc20126981"/>
      <w:bookmarkStart w:id="643" w:name="_Toc27588957"/>
      <w:bookmarkStart w:id="644" w:name="_Toc36459753"/>
      <w:bookmarkStart w:id="645" w:name="_Toc45029314"/>
      <w:bookmarkStart w:id="646" w:name="_Toc56520590"/>
      <w:bookmarkStart w:id="647" w:name="_Toc90586829"/>
      <w:bookmarkStart w:id="648" w:name="_Toc106616347"/>
      <w:bookmarkStart w:id="649" w:name="_Toc122101042"/>
      <w:r w:rsidRPr="00533C32">
        <w:t>5.2.11.3.1</w:t>
      </w:r>
      <w:r w:rsidRPr="00533C32">
        <w:tab/>
        <w:t>PUT</w:t>
      </w:r>
      <w:bookmarkEnd w:id="642"/>
      <w:bookmarkEnd w:id="643"/>
      <w:bookmarkEnd w:id="644"/>
      <w:bookmarkEnd w:id="645"/>
      <w:bookmarkEnd w:id="646"/>
      <w:bookmarkEnd w:id="647"/>
      <w:bookmarkEnd w:id="648"/>
      <w:bookmarkEnd w:id="649"/>
    </w:p>
    <w:p w14:paraId="4C9A0CB1" w14:textId="77777777" w:rsidR="00234841" w:rsidRPr="00533C32" w:rsidRDefault="00234841" w:rsidP="00234841">
      <w:r w:rsidRPr="00533C32">
        <w:t>This method shall support the URI query parameters specified in table 5.2.11.3.1-1.</w:t>
      </w:r>
    </w:p>
    <w:p w14:paraId="4CE5AD74" w14:textId="77777777" w:rsidR="00234841" w:rsidRPr="00533C32" w:rsidRDefault="00234841" w:rsidP="00434F1A">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9F0897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3C1C1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0EC69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E4A09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F07FC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6258AB" w14:textId="77777777" w:rsidR="00234841" w:rsidRPr="009C5B90" w:rsidRDefault="00234841" w:rsidP="00D17253">
            <w:pPr>
              <w:pStyle w:val="TAH"/>
              <w:rPr>
                <w:lang w:val="en-US"/>
              </w:rPr>
            </w:pPr>
            <w:r w:rsidRPr="009C5B90">
              <w:rPr>
                <w:lang w:val="en-US"/>
              </w:rPr>
              <w:t>Description</w:t>
            </w:r>
          </w:p>
        </w:tc>
      </w:tr>
      <w:tr w:rsidR="00234841" w:rsidRPr="009C5B90" w14:paraId="387409F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D7536E"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A886B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44052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865C4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8E9842" w14:textId="77777777" w:rsidR="00234841" w:rsidRPr="009C5B90" w:rsidRDefault="00234841" w:rsidP="00D17253">
            <w:pPr>
              <w:pStyle w:val="TAL"/>
              <w:rPr>
                <w:lang w:val="en-US"/>
              </w:rPr>
            </w:pPr>
          </w:p>
        </w:tc>
      </w:tr>
    </w:tbl>
    <w:p w14:paraId="56AF61CF" w14:textId="77777777" w:rsidR="00234841" w:rsidRPr="00533C32" w:rsidRDefault="00234841" w:rsidP="00234841"/>
    <w:p w14:paraId="21481F90" w14:textId="77777777" w:rsidR="00234841" w:rsidRPr="00533C32" w:rsidRDefault="00234841" w:rsidP="00234841">
      <w:r w:rsidRPr="00533C32">
        <w:t>This method shall support the request data structures specified in table 5.2.11.3.1-2 and the response data structures and response codes specified in table 5.2.11.3.1-3.</w:t>
      </w:r>
    </w:p>
    <w:p w14:paraId="66EF9739" w14:textId="77777777" w:rsidR="00234841" w:rsidRPr="00533C32" w:rsidRDefault="00234841" w:rsidP="00434F1A">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4A7437D"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089639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E515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2C334"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78ADF" w14:textId="77777777" w:rsidR="00234841" w:rsidRPr="009C5B90" w:rsidRDefault="00234841" w:rsidP="00D17253">
            <w:pPr>
              <w:pStyle w:val="TAH"/>
              <w:rPr>
                <w:lang w:val="en-US"/>
              </w:rPr>
            </w:pPr>
            <w:r w:rsidRPr="009C5B90">
              <w:rPr>
                <w:lang w:val="en-US"/>
              </w:rPr>
              <w:t>Description</w:t>
            </w:r>
          </w:p>
        </w:tc>
      </w:tr>
      <w:tr w:rsidR="00234841" w:rsidRPr="009C5B90" w14:paraId="017EE8FD"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FD4C7E9" w14:textId="77777777" w:rsidR="00234841" w:rsidRPr="009C5B90" w:rsidRDefault="00234841" w:rsidP="00D17253">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10603A5"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EC6AE27"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713E682" w14:textId="77777777" w:rsidR="00234841" w:rsidRPr="009C5B90" w:rsidRDefault="00234841" w:rsidP="00D17253">
            <w:pPr>
              <w:pStyle w:val="TAL"/>
              <w:rPr>
                <w:lang w:val="en-US"/>
              </w:rPr>
            </w:pPr>
            <w:r w:rsidRPr="009C5B90">
              <w:rPr>
                <w:lang w:val="en-US"/>
              </w:rPr>
              <w:t>The SMSF registration for 3GPP access is created or updated with the received information.</w:t>
            </w:r>
          </w:p>
        </w:tc>
      </w:tr>
    </w:tbl>
    <w:p w14:paraId="7CBCEAA1" w14:textId="77777777" w:rsidR="00234841" w:rsidRPr="00533C32" w:rsidRDefault="00234841" w:rsidP="00234841"/>
    <w:p w14:paraId="76820F95" w14:textId="77777777" w:rsidR="00234841" w:rsidRPr="00533C32" w:rsidRDefault="00234841" w:rsidP="00434F1A">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050367E1"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69CBE7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4A8E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0FE07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22DA2B" w14:textId="77777777" w:rsidR="00234841" w:rsidRPr="009C5B90" w:rsidRDefault="00234841" w:rsidP="00D17253">
            <w:pPr>
              <w:pStyle w:val="TAH"/>
              <w:rPr>
                <w:lang w:val="en-US"/>
              </w:rPr>
            </w:pPr>
            <w:r w:rsidRPr="009C5B90">
              <w:rPr>
                <w:lang w:val="en-US"/>
              </w:rPr>
              <w:t>Response</w:t>
            </w:r>
          </w:p>
          <w:p w14:paraId="7B189283"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B9A532" w14:textId="77777777" w:rsidR="00234841" w:rsidRPr="009C5B90" w:rsidRDefault="00234841" w:rsidP="00D17253">
            <w:pPr>
              <w:pStyle w:val="TAH"/>
              <w:rPr>
                <w:lang w:val="en-US"/>
              </w:rPr>
            </w:pPr>
            <w:r w:rsidRPr="009C5B90">
              <w:rPr>
                <w:lang w:val="en-US"/>
              </w:rPr>
              <w:t>Description</w:t>
            </w:r>
          </w:p>
        </w:tc>
      </w:tr>
      <w:tr w:rsidR="00234841" w:rsidRPr="009C5B90" w14:paraId="7264DC1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B4C7D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62E67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30EE3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2EFB7B" w14:textId="77777777" w:rsidR="00234841" w:rsidRPr="009C5B90" w:rsidRDefault="00234841" w:rsidP="00D17253">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32729FAF"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3A5ED313"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CE85A" w14:textId="77777777" w:rsidR="00234841" w:rsidRPr="009C5B90" w:rsidRDefault="00234841" w:rsidP="00D17253">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14A97F0" w14:textId="77777777" w:rsidR="00234841" w:rsidRPr="009C5B90" w:rsidRDefault="00234841" w:rsidP="00D17253">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05B3CAD3" w14:textId="77777777" w:rsidR="00234841" w:rsidRPr="009C5B90" w:rsidRDefault="00234841" w:rsidP="00D17253">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D78C50F" w14:textId="77777777" w:rsidR="00234841" w:rsidRPr="009C5B90" w:rsidRDefault="00234841" w:rsidP="00D17253">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D2CCA6E" w14:textId="77777777" w:rsidR="00234841" w:rsidRPr="009C5B90" w:rsidRDefault="00234841" w:rsidP="00D17253">
            <w:pPr>
              <w:pStyle w:val="TAL"/>
              <w:rPr>
                <w:lang w:val="en-US"/>
              </w:rPr>
            </w:pPr>
            <w:r w:rsidRPr="009C5B90">
              <w:t>Upon success, a response body containing a representation of the created Individual SmsfRegistration for 3GPP access resource shall be returned.</w:t>
            </w:r>
          </w:p>
        </w:tc>
      </w:tr>
      <w:tr w:rsidR="00234841" w:rsidRPr="009C5B90" w14:paraId="77D20677"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62D45625" w14:textId="77777777" w:rsidR="00234841" w:rsidRPr="009C5B90" w:rsidRDefault="00234841" w:rsidP="00D17253">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06F9A5E8" w14:textId="77777777" w:rsidR="00234841" w:rsidRPr="009C5B90" w:rsidRDefault="00234841" w:rsidP="00D17253">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25E6E4E"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BBA6293" w14:textId="77777777" w:rsidR="00234841" w:rsidRPr="009C5B90" w:rsidRDefault="00234841" w:rsidP="00D17253">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6864A31A" w14:textId="77777777" w:rsidR="00234841" w:rsidRPr="009C5B90" w:rsidRDefault="00234841" w:rsidP="00D17253">
            <w:pPr>
              <w:pStyle w:val="TAL"/>
            </w:pPr>
            <w:r w:rsidRPr="009C5B90">
              <w:t>Upon success, a response body containing a representation of the updated Individual SmsfRegistration for 3GPP access resource shall be returned.</w:t>
            </w:r>
          </w:p>
        </w:tc>
      </w:tr>
      <w:tr w:rsidR="00234841" w:rsidRPr="009C5B90" w14:paraId="256329B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4F0442"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8447E90" w14:textId="77777777" w:rsidR="00234841" w:rsidRPr="00533C32" w:rsidRDefault="00234841" w:rsidP="00234841">
      <w:pPr>
        <w:rPr>
          <w:lang w:eastAsia="zh-CN"/>
        </w:rPr>
      </w:pPr>
    </w:p>
    <w:p w14:paraId="26B84AC8" w14:textId="77777777" w:rsidR="00234841" w:rsidRPr="00533C32" w:rsidRDefault="00234841" w:rsidP="00434F1A">
      <w:pPr>
        <w:pStyle w:val="Heading5"/>
      </w:pPr>
      <w:bookmarkStart w:id="650" w:name="_Toc20126982"/>
      <w:bookmarkStart w:id="651" w:name="_Toc27588958"/>
      <w:bookmarkStart w:id="652" w:name="_Toc36459754"/>
      <w:bookmarkStart w:id="653" w:name="_Toc45029315"/>
      <w:bookmarkStart w:id="654" w:name="_Toc56520591"/>
      <w:bookmarkStart w:id="655" w:name="_Toc90586830"/>
      <w:bookmarkStart w:id="656" w:name="_Toc106616348"/>
      <w:bookmarkStart w:id="657" w:name="_Toc122101043"/>
      <w:r w:rsidRPr="00533C32">
        <w:t>5.2.11.3.2</w:t>
      </w:r>
      <w:r w:rsidRPr="00533C32">
        <w:tab/>
        <w:t>DELETE</w:t>
      </w:r>
      <w:bookmarkEnd w:id="650"/>
      <w:bookmarkEnd w:id="651"/>
      <w:bookmarkEnd w:id="652"/>
      <w:bookmarkEnd w:id="653"/>
      <w:bookmarkEnd w:id="654"/>
      <w:bookmarkEnd w:id="655"/>
      <w:bookmarkEnd w:id="656"/>
      <w:bookmarkEnd w:id="657"/>
    </w:p>
    <w:p w14:paraId="0719A6CA" w14:textId="77777777" w:rsidR="00234841" w:rsidRPr="00533C32" w:rsidRDefault="00234841" w:rsidP="00234841">
      <w:r w:rsidRPr="00533C32">
        <w:t>This method shall support the URI query parameters specified in table 5.2.11.3.2-1.</w:t>
      </w:r>
    </w:p>
    <w:p w14:paraId="7E203579" w14:textId="77777777" w:rsidR="00234841" w:rsidRPr="00533C32" w:rsidRDefault="00234841" w:rsidP="00434F1A">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5D9126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0559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0A51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5B8E9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52A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0DC87" w14:textId="77777777" w:rsidR="00234841" w:rsidRPr="009C5B90" w:rsidRDefault="00234841" w:rsidP="00D17253">
            <w:pPr>
              <w:pStyle w:val="TAH"/>
              <w:rPr>
                <w:lang w:val="en-US"/>
              </w:rPr>
            </w:pPr>
            <w:r w:rsidRPr="009C5B90">
              <w:rPr>
                <w:lang w:val="en-US"/>
              </w:rPr>
              <w:t>Description</w:t>
            </w:r>
          </w:p>
        </w:tc>
      </w:tr>
      <w:tr w:rsidR="00234841" w:rsidRPr="009C5B90" w14:paraId="4D1D627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A45182"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D7E2BC"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2221F7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1DD18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FCE657" w14:textId="77777777" w:rsidR="00234841" w:rsidRPr="009C5B90" w:rsidRDefault="00234841" w:rsidP="00D17253">
            <w:pPr>
              <w:pStyle w:val="TAL"/>
              <w:rPr>
                <w:lang w:val="en-US"/>
              </w:rPr>
            </w:pPr>
          </w:p>
        </w:tc>
      </w:tr>
    </w:tbl>
    <w:p w14:paraId="7B570DF3" w14:textId="77777777" w:rsidR="00234841" w:rsidRPr="00533C32" w:rsidRDefault="00234841" w:rsidP="00234841"/>
    <w:p w14:paraId="55BF0F3F" w14:textId="77777777" w:rsidR="00234841" w:rsidRPr="00533C32" w:rsidRDefault="00234841" w:rsidP="00234841">
      <w:r w:rsidRPr="00533C32">
        <w:t>This method shall support the request data structures specified in table 5.2.11.3.2-2 and the response data structures and response codes specified in table 5.2.11.3.2-3.</w:t>
      </w:r>
    </w:p>
    <w:p w14:paraId="1DB8DA5A" w14:textId="77777777" w:rsidR="00234841" w:rsidRPr="00533C32" w:rsidRDefault="00234841" w:rsidP="00434F1A">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3BC087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9D68D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D82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2FEDB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882" w14:textId="77777777" w:rsidR="00234841" w:rsidRPr="009C5B90" w:rsidRDefault="00234841" w:rsidP="00D17253">
            <w:pPr>
              <w:pStyle w:val="TAH"/>
              <w:rPr>
                <w:lang w:val="en-US"/>
              </w:rPr>
            </w:pPr>
            <w:r w:rsidRPr="009C5B90">
              <w:rPr>
                <w:lang w:val="en-US"/>
              </w:rPr>
              <w:t>Description</w:t>
            </w:r>
          </w:p>
        </w:tc>
      </w:tr>
      <w:tr w:rsidR="00234841" w:rsidRPr="009C5B90" w14:paraId="04925A5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9D6A6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082C49"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97ED2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072862E" w14:textId="77777777" w:rsidR="00234841" w:rsidRPr="009C5B90" w:rsidRDefault="00234841" w:rsidP="00D17253">
            <w:pPr>
              <w:pStyle w:val="TAL"/>
              <w:rPr>
                <w:lang w:val="en-US"/>
              </w:rPr>
            </w:pPr>
            <w:r w:rsidRPr="009C5B90">
              <w:rPr>
                <w:lang w:val="en-US"/>
              </w:rPr>
              <w:t>The request body shall be empty.</w:t>
            </w:r>
          </w:p>
        </w:tc>
      </w:tr>
    </w:tbl>
    <w:p w14:paraId="7DA0AE51" w14:textId="77777777" w:rsidR="00234841" w:rsidRPr="00533C32" w:rsidRDefault="00234841" w:rsidP="00234841"/>
    <w:p w14:paraId="184C5D27" w14:textId="77777777" w:rsidR="00234841" w:rsidRPr="00533C32" w:rsidRDefault="00234841" w:rsidP="00434F1A">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3F66764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E613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04F9E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F3510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796CE4" w14:textId="77777777" w:rsidR="00234841" w:rsidRPr="009C5B90" w:rsidRDefault="00234841" w:rsidP="00D17253">
            <w:pPr>
              <w:pStyle w:val="TAH"/>
              <w:rPr>
                <w:lang w:val="en-US"/>
              </w:rPr>
            </w:pPr>
            <w:r w:rsidRPr="009C5B90">
              <w:rPr>
                <w:lang w:val="en-US"/>
              </w:rPr>
              <w:t>Response</w:t>
            </w:r>
          </w:p>
          <w:p w14:paraId="1253226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5B660B" w14:textId="77777777" w:rsidR="00234841" w:rsidRPr="009C5B90" w:rsidRDefault="00234841" w:rsidP="00D17253">
            <w:pPr>
              <w:pStyle w:val="TAH"/>
              <w:rPr>
                <w:lang w:val="en-US"/>
              </w:rPr>
            </w:pPr>
            <w:r w:rsidRPr="009C5B90">
              <w:rPr>
                <w:lang w:val="en-US"/>
              </w:rPr>
              <w:t>Description</w:t>
            </w:r>
          </w:p>
        </w:tc>
      </w:tr>
      <w:tr w:rsidR="00234841" w:rsidRPr="009C5B90" w14:paraId="70CF11A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D58505"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25D063B"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C4D11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70A8B"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F7C5B8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CAAABA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E4C01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A8798A2" w14:textId="77777777" w:rsidR="00234841" w:rsidRPr="00533C32" w:rsidRDefault="00234841" w:rsidP="00234841">
      <w:pPr>
        <w:rPr>
          <w:lang w:eastAsia="zh-CN"/>
        </w:rPr>
      </w:pPr>
    </w:p>
    <w:p w14:paraId="2EF74177" w14:textId="77777777" w:rsidR="00234841" w:rsidRPr="00533C32" w:rsidRDefault="00234841" w:rsidP="00434F1A">
      <w:pPr>
        <w:pStyle w:val="Heading5"/>
      </w:pPr>
      <w:bookmarkStart w:id="658" w:name="_Toc20126983"/>
      <w:bookmarkStart w:id="659" w:name="_Toc27588959"/>
      <w:bookmarkStart w:id="660" w:name="_Toc36459755"/>
      <w:bookmarkStart w:id="661" w:name="_Toc45029316"/>
      <w:bookmarkStart w:id="662" w:name="_Toc56520592"/>
      <w:bookmarkStart w:id="663" w:name="_Toc90586831"/>
      <w:bookmarkStart w:id="664" w:name="_Toc106616349"/>
      <w:bookmarkStart w:id="665" w:name="_Toc122101044"/>
      <w:r w:rsidRPr="00533C32">
        <w:t>5.2.11.3.4</w:t>
      </w:r>
      <w:r w:rsidRPr="00533C32">
        <w:tab/>
        <w:t>GET</w:t>
      </w:r>
      <w:bookmarkEnd w:id="658"/>
      <w:bookmarkEnd w:id="659"/>
      <w:bookmarkEnd w:id="660"/>
      <w:bookmarkEnd w:id="661"/>
      <w:bookmarkEnd w:id="662"/>
      <w:bookmarkEnd w:id="663"/>
      <w:bookmarkEnd w:id="664"/>
      <w:bookmarkEnd w:id="665"/>
    </w:p>
    <w:p w14:paraId="5E973810" w14:textId="77777777" w:rsidR="00234841" w:rsidRPr="00533C32" w:rsidRDefault="00234841" w:rsidP="00234841">
      <w:r w:rsidRPr="00533C32">
        <w:t>This method shall support the URI query parameters specified in table 5.2.11.3.4-1.</w:t>
      </w:r>
    </w:p>
    <w:p w14:paraId="6A4EA2BD" w14:textId="77777777" w:rsidR="00234841" w:rsidRPr="00533C32" w:rsidRDefault="00234841" w:rsidP="00434F1A">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E799E6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C6203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CE21C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F407E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ED1A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DACC3" w14:textId="77777777" w:rsidR="00234841" w:rsidRPr="009C5B90" w:rsidRDefault="00234841" w:rsidP="00D17253">
            <w:pPr>
              <w:pStyle w:val="TAH"/>
              <w:rPr>
                <w:lang w:val="en-US"/>
              </w:rPr>
            </w:pPr>
            <w:r w:rsidRPr="009C5B90">
              <w:rPr>
                <w:lang w:val="en-US"/>
              </w:rPr>
              <w:t>Description</w:t>
            </w:r>
          </w:p>
        </w:tc>
      </w:tr>
      <w:tr w:rsidR="00234841" w:rsidRPr="009C5B90" w14:paraId="790DD78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BF1FB9"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30E688"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C08BF94"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6AA783E"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D3B684"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01C97B6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12D76C"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DF21AD"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1BC2B7"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709AA4B"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8D6C17C"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298FF197" w14:textId="77777777" w:rsidR="00234841" w:rsidRPr="00533C32" w:rsidRDefault="00234841" w:rsidP="00234841"/>
    <w:p w14:paraId="1233F92A" w14:textId="77777777" w:rsidR="00234841" w:rsidRPr="00533C32" w:rsidRDefault="00234841" w:rsidP="00234841">
      <w:r w:rsidRPr="00533C32">
        <w:lastRenderedPageBreak/>
        <w:t>This method shall support the request data structures specified in table 5.2.11.3.4-2 and the response data structures and response codes specified in table 5.2.11.3.4-3.</w:t>
      </w:r>
    </w:p>
    <w:p w14:paraId="6EEA796D" w14:textId="77777777" w:rsidR="00234841" w:rsidRPr="00533C32" w:rsidRDefault="00234841" w:rsidP="00434F1A">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423A75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13B2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6A75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CDED6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A3302" w14:textId="77777777" w:rsidR="00234841" w:rsidRPr="009C5B90" w:rsidRDefault="00234841" w:rsidP="00D17253">
            <w:pPr>
              <w:pStyle w:val="TAH"/>
              <w:rPr>
                <w:lang w:val="en-US"/>
              </w:rPr>
            </w:pPr>
            <w:r w:rsidRPr="009C5B90">
              <w:rPr>
                <w:lang w:val="en-US"/>
              </w:rPr>
              <w:t>Description</w:t>
            </w:r>
          </w:p>
        </w:tc>
      </w:tr>
      <w:tr w:rsidR="00234841" w:rsidRPr="009C5B90" w14:paraId="56406F0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D7D01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568BC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3DE69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C48573" w14:textId="77777777" w:rsidR="00234841" w:rsidRPr="009C5B90" w:rsidRDefault="00234841" w:rsidP="00D17253">
            <w:pPr>
              <w:pStyle w:val="TAL"/>
              <w:rPr>
                <w:lang w:val="en-US"/>
              </w:rPr>
            </w:pPr>
          </w:p>
        </w:tc>
      </w:tr>
    </w:tbl>
    <w:p w14:paraId="00EF7E97" w14:textId="77777777" w:rsidR="00234841" w:rsidRPr="00533C32" w:rsidRDefault="00234841" w:rsidP="00234841"/>
    <w:p w14:paraId="7ED818AE" w14:textId="77777777" w:rsidR="00234841" w:rsidRPr="00533C32" w:rsidRDefault="00234841" w:rsidP="00434F1A">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5375F4A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37C36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4FEC8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32EEE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033223" w14:textId="77777777" w:rsidR="00234841" w:rsidRPr="009C5B90" w:rsidRDefault="00234841" w:rsidP="00D17253">
            <w:pPr>
              <w:pStyle w:val="TAH"/>
              <w:rPr>
                <w:lang w:val="en-US"/>
              </w:rPr>
            </w:pPr>
            <w:r w:rsidRPr="009C5B90">
              <w:rPr>
                <w:lang w:val="en-US"/>
              </w:rPr>
              <w:t>Response</w:t>
            </w:r>
          </w:p>
          <w:p w14:paraId="3CA740F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74B5F8" w14:textId="77777777" w:rsidR="00234841" w:rsidRPr="009C5B90" w:rsidRDefault="00234841" w:rsidP="00D17253">
            <w:pPr>
              <w:pStyle w:val="TAH"/>
              <w:rPr>
                <w:lang w:val="en-US"/>
              </w:rPr>
            </w:pPr>
            <w:r w:rsidRPr="009C5B90">
              <w:rPr>
                <w:lang w:val="en-US"/>
              </w:rPr>
              <w:t>Description</w:t>
            </w:r>
          </w:p>
        </w:tc>
      </w:tr>
      <w:tr w:rsidR="00234841" w:rsidRPr="009C5B90" w14:paraId="0FBB366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37E41D" w14:textId="77777777" w:rsidR="00234841" w:rsidRPr="009C5B90" w:rsidRDefault="00234841" w:rsidP="00D17253">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E371BE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355D9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53E49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A761974" w14:textId="77777777" w:rsidR="00234841" w:rsidRPr="009C5B90" w:rsidRDefault="00234841" w:rsidP="00D17253">
            <w:pPr>
              <w:pStyle w:val="TAL"/>
              <w:rPr>
                <w:lang w:val="en-US"/>
              </w:rPr>
            </w:pPr>
            <w:r w:rsidRPr="009C5B90">
              <w:rPr>
                <w:lang w:val="en-US"/>
              </w:rPr>
              <w:t>Upon success, a response body containing the SMSF registration for 3GPP access Data shall be returned.</w:t>
            </w:r>
          </w:p>
        </w:tc>
      </w:tr>
      <w:tr w:rsidR="00234841" w:rsidRPr="009C5B90" w14:paraId="615099C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220CC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C27B085" w14:textId="77777777" w:rsidR="00234841" w:rsidRPr="00533C32" w:rsidRDefault="00234841" w:rsidP="00234841">
      <w:pPr>
        <w:rPr>
          <w:lang w:eastAsia="zh-CN"/>
        </w:rPr>
      </w:pPr>
    </w:p>
    <w:p w14:paraId="49ABC09F" w14:textId="77777777" w:rsidR="00234841" w:rsidRPr="00533C32" w:rsidRDefault="00234841" w:rsidP="00434F1A">
      <w:pPr>
        <w:pStyle w:val="Heading3"/>
      </w:pPr>
      <w:bookmarkStart w:id="666" w:name="_Toc20126984"/>
      <w:bookmarkStart w:id="667" w:name="_Toc27588960"/>
      <w:bookmarkStart w:id="668" w:name="_Toc36459756"/>
      <w:bookmarkStart w:id="669" w:name="_Toc45029317"/>
      <w:bookmarkStart w:id="670" w:name="_Toc56520593"/>
      <w:bookmarkStart w:id="671" w:name="_Toc90586832"/>
      <w:bookmarkStart w:id="672" w:name="_Toc106616350"/>
      <w:bookmarkStart w:id="673" w:name="_Toc122101045"/>
      <w:r w:rsidRPr="00533C32">
        <w:t>5.2.12</w:t>
      </w:r>
      <w:r w:rsidRPr="00533C32">
        <w:tab/>
        <w:t>Resource: SmsfNon3GppAccessRegistration</w:t>
      </w:r>
      <w:bookmarkEnd w:id="666"/>
      <w:bookmarkEnd w:id="667"/>
      <w:bookmarkEnd w:id="668"/>
      <w:bookmarkEnd w:id="669"/>
      <w:bookmarkEnd w:id="670"/>
      <w:bookmarkEnd w:id="671"/>
      <w:bookmarkEnd w:id="672"/>
      <w:bookmarkEnd w:id="673"/>
    </w:p>
    <w:p w14:paraId="5D097996" w14:textId="77777777" w:rsidR="00234841" w:rsidRPr="00533C32" w:rsidRDefault="00234841" w:rsidP="00434F1A">
      <w:pPr>
        <w:pStyle w:val="Heading4"/>
      </w:pPr>
      <w:bookmarkStart w:id="674" w:name="_Toc20126985"/>
      <w:bookmarkStart w:id="675" w:name="_Toc27588961"/>
      <w:bookmarkStart w:id="676" w:name="_Toc36459757"/>
      <w:bookmarkStart w:id="677" w:name="_Toc45029318"/>
      <w:bookmarkStart w:id="678" w:name="_Toc56520594"/>
      <w:bookmarkStart w:id="679" w:name="_Toc90586833"/>
      <w:bookmarkStart w:id="680" w:name="_Toc106616351"/>
      <w:bookmarkStart w:id="681" w:name="_Toc122101046"/>
      <w:r w:rsidRPr="00533C32">
        <w:t>5.2.12.1</w:t>
      </w:r>
      <w:r w:rsidRPr="00533C32">
        <w:tab/>
        <w:t>Description</w:t>
      </w:r>
      <w:bookmarkEnd w:id="674"/>
      <w:bookmarkEnd w:id="675"/>
      <w:bookmarkEnd w:id="676"/>
      <w:bookmarkEnd w:id="677"/>
      <w:bookmarkEnd w:id="678"/>
      <w:bookmarkEnd w:id="679"/>
      <w:bookmarkEnd w:id="680"/>
      <w:bookmarkEnd w:id="681"/>
    </w:p>
    <w:p w14:paraId="4F8A69ED" w14:textId="77777777" w:rsidR="00234841" w:rsidRPr="00533C32" w:rsidRDefault="00234841" w:rsidP="00234841">
      <w:r w:rsidRPr="00533C32">
        <w:t>This resource represents registered SMSF for Non 3GPP access.</w:t>
      </w:r>
    </w:p>
    <w:p w14:paraId="0C0E7B4C"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CD00D" w14:textId="77777777" w:rsidR="00234841" w:rsidRPr="00533C32" w:rsidRDefault="00234841" w:rsidP="00434F1A">
      <w:pPr>
        <w:pStyle w:val="Heading4"/>
      </w:pPr>
      <w:bookmarkStart w:id="682" w:name="_Toc20126986"/>
      <w:bookmarkStart w:id="683" w:name="_Toc27588962"/>
      <w:bookmarkStart w:id="684" w:name="_Toc36459758"/>
      <w:bookmarkStart w:id="685" w:name="_Toc45029319"/>
      <w:bookmarkStart w:id="686" w:name="_Toc56520595"/>
      <w:bookmarkStart w:id="687" w:name="_Toc90586834"/>
      <w:bookmarkStart w:id="688" w:name="_Toc106616352"/>
      <w:bookmarkStart w:id="689" w:name="_Toc122101047"/>
      <w:r w:rsidRPr="00533C32">
        <w:t>5.2.12.2</w:t>
      </w:r>
      <w:r w:rsidRPr="00533C32">
        <w:tab/>
        <w:t>Resource Definition</w:t>
      </w:r>
      <w:bookmarkEnd w:id="682"/>
      <w:bookmarkEnd w:id="683"/>
      <w:bookmarkEnd w:id="684"/>
      <w:bookmarkEnd w:id="685"/>
      <w:bookmarkEnd w:id="686"/>
      <w:bookmarkEnd w:id="687"/>
      <w:bookmarkEnd w:id="688"/>
      <w:bookmarkEnd w:id="689"/>
    </w:p>
    <w:p w14:paraId="74E65A76" w14:textId="77777777" w:rsidR="00234841" w:rsidRPr="00533C32" w:rsidRDefault="00234841" w:rsidP="00234841">
      <w:r w:rsidRPr="00533C32">
        <w:t>Resource URI: {apiRoot}/nudr-dr/&lt;apiVersion&gt;/subscription-data/{ueId}/</w:t>
      </w:r>
      <w:r w:rsidRPr="00533C32">
        <w:rPr>
          <w:lang w:eastAsia="zh-CN"/>
        </w:rPr>
        <w:t>c</w:t>
      </w:r>
      <w:r w:rsidRPr="00533C32">
        <w:t>ontext-data/smsf-non-3gpp-access</w:t>
      </w:r>
    </w:p>
    <w:p w14:paraId="4429559B" w14:textId="77777777" w:rsidR="00234841" w:rsidRPr="00533C32" w:rsidRDefault="00234841" w:rsidP="00234841">
      <w:pPr>
        <w:rPr>
          <w:rFonts w:ascii="Arial" w:hAnsi="Arial" w:cs="Arial"/>
        </w:rPr>
      </w:pPr>
      <w:bookmarkStart w:id="690" w:name="_MCCTEMPBM_CRPT22160085___7"/>
      <w:r w:rsidRPr="00533C32">
        <w:t>This resource shall support the resource URI variables defined in table 5.2.12.2-1</w:t>
      </w:r>
      <w:r w:rsidRPr="00533C32">
        <w:rPr>
          <w:rFonts w:ascii="Arial" w:hAnsi="Arial" w:cs="Arial"/>
        </w:rPr>
        <w:t>.</w:t>
      </w:r>
    </w:p>
    <w:bookmarkEnd w:id="690"/>
    <w:p w14:paraId="00C5F527" w14:textId="77777777" w:rsidR="00234841" w:rsidRPr="00533C32" w:rsidRDefault="00234841" w:rsidP="00434F1A">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7E2C0C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5A847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915B6" w14:textId="77777777" w:rsidR="00234841" w:rsidRPr="009C5B90" w:rsidRDefault="00234841" w:rsidP="00D17253">
            <w:pPr>
              <w:pStyle w:val="TAH"/>
              <w:rPr>
                <w:lang w:val="en-US"/>
              </w:rPr>
            </w:pPr>
            <w:r w:rsidRPr="009C5B90">
              <w:rPr>
                <w:lang w:val="en-US"/>
              </w:rPr>
              <w:t>Definition</w:t>
            </w:r>
          </w:p>
        </w:tc>
      </w:tr>
      <w:tr w:rsidR="00234841" w:rsidRPr="009C5B90" w14:paraId="33B0C7F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0B88F0"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911A7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02DE6FD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F4BAFB"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B5FE03"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A7642A9" w14:textId="77777777" w:rsidR="00234841" w:rsidRPr="00533C32" w:rsidRDefault="00234841" w:rsidP="00234841"/>
    <w:p w14:paraId="15E80AEA" w14:textId="77777777" w:rsidR="00234841" w:rsidRPr="00533C32" w:rsidRDefault="00234841" w:rsidP="00434F1A">
      <w:pPr>
        <w:pStyle w:val="Heading4"/>
      </w:pPr>
      <w:bookmarkStart w:id="691" w:name="_Toc20126987"/>
      <w:bookmarkStart w:id="692" w:name="_Toc27588963"/>
      <w:bookmarkStart w:id="693" w:name="_Toc36459759"/>
      <w:bookmarkStart w:id="694" w:name="_Toc45029320"/>
      <w:bookmarkStart w:id="695" w:name="_Toc56520596"/>
      <w:bookmarkStart w:id="696" w:name="_Toc90586835"/>
      <w:bookmarkStart w:id="697" w:name="_Toc106616353"/>
      <w:bookmarkStart w:id="698" w:name="_Toc122101048"/>
      <w:r w:rsidRPr="00533C32">
        <w:t>5.2.12.3</w:t>
      </w:r>
      <w:r w:rsidRPr="00533C32">
        <w:tab/>
        <w:t>Resource Standard Methods</w:t>
      </w:r>
      <w:bookmarkEnd w:id="691"/>
      <w:bookmarkEnd w:id="692"/>
      <w:bookmarkEnd w:id="693"/>
      <w:bookmarkEnd w:id="694"/>
      <w:bookmarkEnd w:id="695"/>
      <w:bookmarkEnd w:id="696"/>
      <w:bookmarkEnd w:id="697"/>
      <w:bookmarkEnd w:id="698"/>
    </w:p>
    <w:p w14:paraId="01F7825C" w14:textId="77777777" w:rsidR="00234841" w:rsidRPr="00533C32" w:rsidRDefault="00234841" w:rsidP="00434F1A">
      <w:pPr>
        <w:pStyle w:val="Heading5"/>
      </w:pPr>
      <w:bookmarkStart w:id="699" w:name="_Toc20126988"/>
      <w:bookmarkStart w:id="700" w:name="_Toc27588964"/>
      <w:bookmarkStart w:id="701" w:name="_Toc36459760"/>
      <w:bookmarkStart w:id="702" w:name="_Toc45029321"/>
      <w:bookmarkStart w:id="703" w:name="_Toc56520597"/>
      <w:bookmarkStart w:id="704" w:name="_Toc90586836"/>
      <w:bookmarkStart w:id="705" w:name="_Toc106616354"/>
      <w:bookmarkStart w:id="706" w:name="_Toc122101049"/>
      <w:r w:rsidRPr="00533C32">
        <w:t>5.2.12.3.1</w:t>
      </w:r>
      <w:r w:rsidRPr="00533C32">
        <w:tab/>
        <w:t>PUT</w:t>
      </w:r>
      <w:bookmarkEnd w:id="699"/>
      <w:bookmarkEnd w:id="700"/>
      <w:bookmarkEnd w:id="701"/>
      <w:bookmarkEnd w:id="702"/>
      <w:bookmarkEnd w:id="703"/>
      <w:bookmarkEnd w:id="704"/>
      <w:bookmarkEnd w:id="705"/>
      <w:bookmarkEnd w:id="706"/>
    </w:p>
    <w:p w14:paraId="0F50C49D" w14:textId="77777777" w:rsidR="00234841" w:rsidRPr="00533C32" w:rsidRDefault="00234841" w:rsidP="00234841">
      <w:r w:rsidRPr="00533C32">
        <w:t>This method shall support the URI query parameters specified in table 5.2.12.3.1-1.</w:t>
      </w:r>
    </w:p>
    <w:p w14:paraId="28936F90" w14:textId="77777777" w:rsidR="00234841" w:rsidRPr="00533C32" w:rsidRDefault="00234841" w:rsidP="00434F1A">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7D7017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BBE7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364B8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FB1B6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58321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856740" w14:textId="77777777" w:rsidR="00234841" w:rsidRPr="009C5B90" w:rsidRDefault="00234841" w:rsidP="00D17253">
            <w:pPr>
              <w:pStyle w:val="TAH"/>
              <w:rPr>
                <w:lang w:val="en-US"/>
              </w:rPr>
            </w:pPr>
            <w:r w:rsidRPr="009C5B90">
              <w:rPr>
                <w:lang w:val="en-US"/>
              </w:rPr>
              <w:t>Description</w:t>
            </w:r>
          </w:p>
        </w:tc>
      </w:tr>
      <w:tr w:rsidR="00234841" w:rsidRPr="009C5B90" w14:paraId="5719B34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608FA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737D1D"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93A90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1C7AC1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219338" w14:textId="77777777" w:rsidR="00234841" w:rsidRPr="009C5B90" w:rsidRDefault="00234841" w:rsidP="00D17253">
            <w:pPr>
              <w:pStyle w:val="TAL"/>
              <w:rPr>
                <w:lang w:val="en-US"/>
              </w:rPr>
            </w:pPr>
          </w:p>
        </w:tc>
      </w:tr>
    </w:tbl>
    <w:p w14:paraId="0FFF3570" w14:textId="77777777" w:rsidR="00234841" w:rsidRPr="00533C32" w:rsidRDefault="00234841" w:rsidP="00234841"/>
    <w:p w14:paraId="4CB1B538" w14:textId="77777777" w:rsidR="00234841" w:rsidRPr="00533C32" w:rsidRDefault="00234841" w:rsidP="00234841">
      <w:r w:rsidRPr="00533C32">
        <w:t>This method shall support the request data structures specified in table 5.2.12.3.1-2 and the response data structures and response codes specified in table 5.2.12.3.1-3.</w:t>
      </w:r>
    </w:p>
    <w:p w14:paraId="588213A3" w14:textId="77777777" w:rsidR="00234841" w:rsidRPr="00533C32" w:rsidRDefault="00234841" w:rsidP="00434F1A">
      <w:pPr>
        <w:pStyle w:val="TH"/>
        <w:outlineLvl w:val="0"/>
      </w:pPr>
      <w:r w:rsidRPr="00533C32">
        <w:lastRenderedPageBreak/>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B1B10F9"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383C7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387E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3276E0"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0738CE" w14:textId="77777777" w:rsidR="00234841" w:rsidRPr="009C5B90" w:rsidRDefault="00234841" w:rsidP="00D17253">
            <w:pPr>
              <w:pStyle w:val="TAH"/>
              <w:rPr>
                <w:lang w:val="en-US"/>
              </w:rPr>
            </w:pPr>
            <w:r w:rsidRPr="009C5B90">
              <w:rPr>
                <w:lang w:val="en-US"/>
              </w:rPr>
              <w:t>Description</w:t>
            </w:r>
          </w:p>
        </w:tc>
      </w:tr>
      <w:tr w:rsidR="00234841" w:rsidRPr="009C5B90" w14:paraId="79D87CCA"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8670E01" w14:textId="77777777" w:rsidR="00234841" w:rsidRPr="009C5B90" w:rsidRDefault="00234841" w:rsidP="00D17253">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4910544"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83F7CB"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3C5E46A" w14:textId="77777777" w:rsidR="00234841" w:rsidRPr="009C5B90" w:rsidRDefault="00234841" w:rsidP="00D17253">
            <w:pPr>
              <w:pStyle w:val="TAL"/>
              <w:rPr>
                <w:lang w:val="en-US"/>
              </w:rPr>
            </w:pPr>
            <w:r w:rsidRPr="009C5B90">
              <w:rPr>
                <w:lang w:val="en-US"/>
              </w:rPr>
              <w:t>The SMSF registration for non 3GPP access is created or updated with the received information.</w:t>
            </w:r>
          </w:p>
        </w:tc>
      </w:tr>
    </w:tbl>
    <w:p w14:paraId="013839C3" w14:textId="77777777" w:rsidR="00234841" w:rsidRPr="00533C32" w:rsidRDefault="00234841" w:rsidP="00234841"/>
    <w:p w14:paraId="650CA25D" w14:textId="77777777" w:rsidR="00234841" w:rsidRPr="00533C32" w:rsidRDefault="00234841" w:rsidP="00434F1A">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0E8729DE"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BDB04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20D86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1AD93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0CA956" w14:textId="77777777" w:rsidR="00234841" w:rsidRPr="009C5B90" w:rsidRDefault="00234841" w:rsidP="00D17253">
            <w:pPr>
              <w:pStyle w:val="TAH"/>
              <w:rPr>
                <w:lang w:val="en-US"/>
              </w:rPr>
            </w:pPr>
            <w:r w:rsidRPr="009C5B90">
              <w:rPr>
                <w:lang w:val="en-US"/>
              </w:rPr>
              <w:t>Response</w:t>
            </w:r>
          </w:p>
          <w:p w14:paraId="54C94093"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7BF3CAA" w14:textId="77777777" w:rsidR="00234841" w:rsidRPr="009C5B90" w:rsidRDefault="00234841" w:rsidP="00D17253">
            <w:pPr>
              <w:pStyle w:val="TAH"/>
              <w:rPr>
                <w:lang w:val="en-US"/>
              </w:rPr>
            </w:pPr>
            <w:r w:rsidRPr="009C5B90">
              <w:rPr>
                <w:lang w:val="en-US"/>
              </w:rPr>
              <w:t>Description</w:t>
            </w:r>
          </w:p>
        </w:tc>
      </w:tr>
      <w:tr w:rsidR="00234841" w:rsidRPr="009C5B90" w14:paraId="1BE1E3D5"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725DD08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15FC0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724D85"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14AAE6" w14:textId="77777777" w:rsidR="00234841" w:rsidRPr="009C5B90" w:rsidRDefault="00234841" w:rsidP="00D17253">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9ED339C"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3AAE67B0"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EE151B" w14:textId="77777777" w:rsidR="00234841" w:rsidRPr="009C5B90" w:rsidRDefault="00234841" w:rsidP="00D17253">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FAC8587" w14:textId="77777777" w:rsidR="00234841" w:rsidRPr="009C5B90" w:rsidRDefault="00234841" w:rsidP="00D17253">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88B41EB" w14:textId="77777777" w:rsidR="00234841" w:rsidRPr="009C5B90" w:rsidRDefault="00234841" w:rsidP="00D17253">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16C9ED9" w14:textId="77777777" w:rsidR="00234841" w:rsidRPr="009C5B90" w:rsidRDefault="00234841" w:rsidP="00D17253">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4F16D9CD" w14:textId="77777777" w:rsidR="00234841" w:rsidRPr="009C5B90" w:rsidRDefault="00234841" w:rsidP="00D17253">
            <w:pPr>
              <w:pStyle w:val="TAL"/>
              <w:rPr>
                <w:lang w:val="en-US"/>
              </w:rPr>
            </w:pPr>
            <w:r w:rsidRPr="009C5B90">
              <w:t>Upon success, a response body containing a representation of the created Individual SmsfRegistration for non 3GPP access resource shall be returned.</w:t>
            </w:r>
          </w:p>
        </w:tc>
      </w:tr>
      <w:tr w:rsidR="00234841" w:rsidRPr="009C5B90" w14:paraId="5D0A49B8"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4FCC9916" w14:textId="77777777" w:rsidR="00234841" w:rsidRPr="009C5B90" w:rsidRDefault="00234841" w:rsidP="00D17253">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7719CC23" w14:textId="77777777" w:rsidR="00234841" w:rsidRPr="009C5B90" w:rsidRDefault="00234841" w:rsidP="00D17253">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3B9512D"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76C0BEE" w14:textId="77777777" w:rsidR="00234841" w:rsidRPr="009C5B90" w:rsidRDefault="00234841" w:rsidP="00D17253">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37128879" w14:textId="77777777" w:rsidR="00234841" w:rsidRPr="009C5B90" w:rsidRDefault="00234841" w:rsidP="00D17253">
            <w:pPr>
              <w:pStyle w:val="TAL"/>
            </w:pPr>
            <w:r w:rsidRPr="009C5B90">
              <w:t>Upon success, a response body containing a representation of the updated Individual SmsfRegistration for non 3GPP access resource shall be returned.</w:t>
            </w:r>
          </w:p>
        </w:tc>
      </w:tr>
      <w:tr w:rsidR="00234841" w:rsidRPr="009C5B90" w14:paraId="1826921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B07C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ABF8819" w14:textId="77777777" w:rsidR="00234841" w:rsidRPr="00533C32" w:rsidRDefault="00234841" w:rsidP="00234841">
      <w:pPr>
        <w:rPr>
          <w:lang w:eastAsia="zh-CN"/>
        </w:rPr>
      </w:pPr>
    </w:p>
    <w:p w14:paraId="40D4F7B5" w14:textId="77777777" w:rsidR="00234841" w:rsidRPr="00533C32" w:rsidRDefault="00234841" w:rsidP="00434F1A">
      <w:pPr>
        <w:pStyle w:val="Heading5"/>
      </w:pPr>
      <w:bookmarkStart w:id="707" w:name="_Toc20126989"/>
      <w:bookmarkStart w:id="708" w:name="_Toc27588965"/>
      <w:bookmarkStart w:id="709" w:name="_Toc36459761"/>
      <w:bookmarkStart w:id="710" w:name="_Toc45029322"/>
      <w:bookmarkStart w:id="711" w:name="_Toc56520598"/>
      <w:bookmarkStart w:id="712" w:name="_Toc90586837"/>
      <w:bookmarkStart w:id="713" w:name="_Toc106616355"/>
      <w:bookmarkStart w:id="714" w:name="_Toc122101050"/>
      <w:r w:rsidRPr="00533C32">
        <w:t>5.2.12.3.2</w:t>
      </w:r>
      <w:r w:rsidRPr="00533C32">
        <w:tab/>
        <w:t>DELETE</w:t>
      </w:r>
      <w:bookmarkEnd w:id="707"/>
      <w:bookmarkEnd w:id="708"/>
      <w:bookmarkEnd w:id="709"/>
      <w:bookmarkEnd w:id="710"/>
      <w:bookmarkEnd w:id="711"/>
      <w:bookmarkEnd w:id="712"/>
      <w:bookmarkEnd w:id="713"/>
      <w:bookmarkEnd w:id="714"/>
    </w:p>
    <w:p w14:paraId="452F9F50" w14:textId="77777777" w:rsidR="00234841" w:rsidRPr="00533C32" w:rsidRDefault="00234841" w:rsidP="00234841">
      <w:r w:rsidRPr="00533C32">
        <w:t>This method shall support the URI query parameters specified in table 5.2.12.3.2-1.</w:t>
      </w:r>
    </w:p>
    <w:p w14:paraId="4EFFA19E" w14:textId="77777777" w:rsidR="00234841" w:rsidRPr="00533C32" w:rsidRDefault="00234841" w:rsidP="00434F1A">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E310FC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E8174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D188F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80FA0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038C4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9FF3A" w14:textId="77777777" w:rsidR="00234841" w:rsidRPr="009C5B90" w:rsidRDefault="00234841" w:rsidP="00D17253">
            <w:pPr>
              <w:pStyle w:val="TAH"/>
              <w:rPr>
                <w:lang w:val="en-US"/>
              </w:rPr>
            </w:pPr>
            <w:r w:rsidRPr="009C5B90">
              <w:rPr>
                <w:lang w:val="en-US"/>
              </w:rPr>
              <w:t>Description</w:t>
            </w:r>
          </w:p>
        </w:tc>
      </w:tr>
      <w:tr w:rsidR="00234841" w:rsidRPr="009C5B90" w14:paraId="2FF4C99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37894E"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9B55C4"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3637A3"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0156B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694124" w14:textId="77777777" w:rsidR="00234841" w:rsidRPr="009C5B90" w:rsidRDefault="00234841" w:rsidP="00D17253">
            <w:pPr>
              <w:pStyle w:val="TAL"/>
              <w:rPr>
                <w:lang w:val="en-US"/>
              </w:rPr>
            </w:pPr>
          </w:p>
        </w:tc>
      </w:tr>
    </w:tbl>
    <w:p w14:paraId="5CE557BA" w14:textId="77777777" w:rsidR="00234841" w:rsidRPr="00533C32" w:rsidRDefault="00234841" w:rsidP="00234841"/>
    <w:p w14:paraId="6563602C" w14:textId="77777777" w:rsidR="00234841" w:rsidRPr="00533C32" w:rsidRDefault="00234841" w:rsidP="00234841">
      <w:r w:rsidRPr="00533C32">
        <w:t>This method shall support the request data structures specified in table 5.2.12.3.2-2 and the response data structures and response codes specified in table 5.2.12.3.2-3.</w:t>
      </w:r>
    </w:p>
    <w:p w14:paraId="306D5D83" w14:textId="77777777" w:rsidR="00234841" w:rsidRPr="00533C32" w:rsidRDefault="00234841" w:rsidP="00434F1A">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7ABB88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9492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8197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A68C6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61E79" w14:textId="77777777" w:rsidR="00234841" w:rsidRPr="009C5B90" w:rsidRDefault="00234841" w:rsidP="00D17253">
            <w:pPr>
              <w:pStyle w:val="TAH"/>
              <w:rPr>
                <w:lang w:val="en-US"/>
              </w:rPr>
            </w:pPr>
            <w:r w:rsidRPr="009C5B90">
              <w:rPr>
                <w:lang w:val="en-US"/>
              </w:rPr>
              <w:t>Description</w:t>
            </w:r>
          </w:p>
        </w:tc>
      </w:tr>
      <w:tr w:rsidR="00234841" w:rsidRPr="009C5B90" w14:paraId="11DBCD6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D2480A"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B22884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D364D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6D12DEE" w14:textId="77777777" w:rsidR="00234841" w:rsidRPr="009C5B90" w:rsidRDefault="00234841" w:rsidP="00D17253">
            <w:pPr>
              <w:pStyle w:val="TAL"/>
              <w:rPr>
                <w:lang w:val="en-US"/>
              </w:rPr>
            </w:pPr>
            <w:r w:rsidRPr="009C5B90">
              <w:rPr>
                <w:lang w:val="en-US"/>
              </w:rPr>
              <w:t>The request body shall be empty.</w:t>
            </w:r>
          </w:p>
        </w:tc>
      </w:tr>
    </w:tbl>
    <w:p w14:paraId="38644010" w14:textId="77777777" w:rsidR="00234841" w:rsidRPr="00533C32" w:rsidRDefault="00234841" w:rsidP="00234841"/>
    <w:p w14:paraId="78FA7682" w14:textId="77777777" w:rsidR="00234841" w:rsidRPr="00533C32" w:rsidRDefault="00234841" w:rsidP="00434F1A">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60E8C68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14B1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B9B5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12F91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C1404" w14:textId="77777777" w:rsidR="00234841" w:rsidRPr="009C5B90" w:rsidRDefault="00234841" w:rsidP="00D17253">
            <w:pPr>
              <w:pStyle w:val="TAH"/>
              <w:rPr>
                <w:lang w:val="en-US"/>
              </w:rPr>
            </w:pPr>
            <w:r w:rsidRPr="009C5B90">
              <w:rPr>
                <w:lang w:val="en-US"/>
              </w:rPr>
              <w:t>Response</w:t>
            </w:r>
          </w:p>
          <w:p w14:paraId="7CC8E40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E09CB6" w14:textId="77777777" w:rsidR="00234841" w:rsidRPr="009C5B90" w:rsidRDefault="00234841" w:rsidP="00D17253">
            <w:pPr>
              <w:pStyle w:val="TAH"/>
              <w:rPr>
                <w:lang w:val="en-US"/>
              </w:rPr>
            </w:pPr>
            <w:r w:rsidRPr="009C5B90">
              <w:rPr>
                <w:lang w:val="en-US"/>
              </w:rPr>
              <w:t>Description</w:t>
            </w:r>
          </w:p>
        </w:tc>
      </w:tr>
      <w:tr w:rsidR="00234841" w:rsidRPr="009C5B90" w14:paraId="5CB8F83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1650F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2DC91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8910C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55D22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6BE19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222F3D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16A0C8"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1F1817A" w14:textId="77777777" w:rsidR="00234841" w:rsidRPr="00533C32" w:rsidRDefault="00234841" w:rsidP="00234841">
      <w:pPr>
        <w:rPr>
          <w:lang w:eastAsia="zh-CN"/>
        </w:rPr>
      </w:pPr>
    </w:p>
    <w:p w14:paraId="5901279F" w14:textId="77777777" w:rsidR="00234841" w:rsidRPr="00533C32" w:rsidRDefault="00234841" w:rsidP="00434F1A">
      <w:pPr>
        <w:pStyle w:val="Heading5"/>
      </w:pPr>
      <w:bookmarkStart w:id="715" w:name="_Toc20126990"/>
      <w:bookmarkStart w:id="716" w:name="_Toc27588966"/>
      <w:bookmarkStart w:id="717" w:name="_Toc36459762"/>
      <w:bookmarkStart w:id="718" w:name="_Toc45029323"/>
      <w:bookmarkStart w:id="719" w:name="_Toc56520599"/>
      <w:bookmarkStart w:id="720" w:name="_Toc90586838"/>
      <w:bookmarkStart w:id="721" w:name="_Toc106616356"/>
      <w:bookmarkStart w:id="722" w:name="_Toc122101051"/>
      <w:r w:rsidRPr="00533C32">
        <w:t>5.2.12.3.4</w:t>
      </w:r>
      <w:r w:rsidRPr="00533C32">
        <w:tab/>
        <w:t>GET</w:t>
      </w:r>
      <w:bookmarkEnd w:id="715"/>
      <w:bookmarkEnd w:id="716"/>
      <w:bookmarkEnd w:id="717"/>
      <w:bookmarkEnd w:id="718"/>
      <w:bookmarkEnd w:id="719"/>
      <w:bookmarkEnd w:id="720"/>
      <w:bookmarkEnd w:id="721"/>
      <w:bookmarkEnd w:id="722"/>
    </w:p>
    <w:p w14:paraId="1C59D3CF" w14:textId="77777777" w:rsidR="00234841" w:rsidRPr="00533C32" w:rsidRDefault="00234841" w:rsidP="00234841">
      <w:r w:rsidRPr="00533C32">
        <w:t>This method shall support the URI query parameters specified in table 5.2.12.3.4-1.</w:t>
      </w:r>
    </w:p>
    <w:p w14:paraId="3D1F65E5" w14:textId="77777777" w:rsidR="00234841" w:rsidRPr="00533C32" w:rsidRDefault="00234841" w:rsidP="00434F1A">
      <w:pPr>
        <w:pStyle w:val="TH"/>
        <w:outlineLvl w:val="0"/>
      </w:pPr>
      <w:r w:rsidRPr="00533C32">
        <w:lastRenderedPageBreak/>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1BF4792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94D6C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0B9A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E42D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5D990"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850E6" w14:textId="77777777" w:rsidR="00234841" w:rsidRPr="009C5B90" w:rsidRDefault="00234841" w:rsidP="00D17253">
            <w:pPr>
              <w:pStyle w:val="TAH"/>
              <w:rPr>
                <w:lang w:val="en-US"/>
              </w:rPr>
            </w:pPr>
            <w:r w:rsidRPr="009C5B90">
              <w:rPr>
                <w:lang w:val="en-US"/>
              </w:rPr>
              <w:t>Description</w:t>
            </w:r>
          </w:p>
        </w:tc>
      </w:tr>
      <w:tr w:rsidR="00234841" w:rsidRPr="009C5B90" w14:paraId="73FD8C1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8685F"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28B583"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5C85AD9"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2522520"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6724DA"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133646C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F37650"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70ECAED"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D8BED92"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C25BD19"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ED457B9"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2445E95B" w14:textId="77777777" w:rsidR="00234841" w:rsidRPr="00533C32" w:rsidRDefault="00234841" w:rsidP="00234841"/>
    <w:p w14:paraId="29161037" w14:textId="77777777" w:rsidR="00234841" w:rsidRPr="00533C32" w:rsidRDefault="00234841" w:rsidP="00234841">
      <w:r w:rsidRPr="00533C32">
        <w:t>This method shall support the request data structures specified in table 5.2.12.3.4-2 and the response data structures and response codes specified in table 5.2.12.3.4-3.</w:t>
      </w:r>
    </w:p>
    <w:p w14:paraId="4E78E4BF" w14:textId="77777777" w:rsidR="00234841" w:rsidRPr="00533C32" w:rsidRDefault="00234841" w:rsidP="00434F1A">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7E4134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C5A4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FA53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82FA6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C9103" w14:textId="77777777" w:rsidR="00234841" w:rsidRPr="009C5B90" w:rsidRDefault="00234841" w:rsidP="00D17253">
            <w:pPr>
              <w:pStyle w:val="TAH"/>
              <w:rPr>
                <w:lang w:val="en-US"/>
              </w:rPr>
            </w:pPr>
            <w:r w:rsidRPr="009C5B90">
              <w:rPr>
                <w:lang w:val="en-US"/>
              </w:rPr>
              <w:t>Description</w:t>
            </w:r>
          </w:p>
        </w:tc>
      </w:tr>
      <w:tr w:rsidR="00234841" w:rsidRPr="009C5B90" w14:paraId="4BBD74C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3856C"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EE24DC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ACEF1C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1E76BA" w14:textId="77777777" w:rsidR="00234841" w:rsidRPr="009C5B90" w:rsidRDefault="00234841" w:rsidP="00D17253">
            <w:pPr>
              <w:pStyle w:val="TAL"/>
              <w:rPr>
                <w:lang w:val="en-US"/>
              </w:rPr>
            </w:pPr>
          </w:p>
        </w:tc>
      </w:tr>
    </w:tbl>
    <w:p w14:paraId="3E366491" w14:textId="77777777" w:rsidR="00234841" w:rsidRPr="00533C32" w:rsidRDefault="00234841" w:rsidP="00234841"/>
    <w:p w14:paraId="47BCD9D4" w14:textId="77777777" w:rsidR="00234841" w:rsidRPr="00533C32" w:rsidRDefault="00234841" w:rsidP="00434F1A">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62F974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D7AF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637DF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E37E7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765A24" w14:textId="77777777" w:rsidR="00234841" w:rsidRPr="009C5B90" w:rsidRDefault="00234841" w:rsidP="00D17253">
            <w:pPr>
              <w:pStyle w:val="TAH"/>
              <w:rPr>
                <w:lang w:val="en-US"/>
              </w:rPr>
            </w:pPr>
            <w:r w:rsidRPr="009C5B90">
              <w:rPr>
                <w:lang w:val="en-US"/>
              </w:rPr>
              <w:t>Response</w:t>
            </w:r>
          </w:p>
          <w:p w14:paraId="216CED8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E1DEDC" w14:textId="77777777" w:rsidR="00234841" w:rsidRPr="009C5B90" w:rsidRDefault="00234841" w:rsidP="00D17253">
            <w:pPr>
              <w:pStyle w:val="TAH"/>
              <w:rPr>
                <w:lang w:val="en-US"/>
              </w:rPr>
            </w:pPr>
            <w:r w:rsidRPr="009C5B90">
              <w:rPr>
                <w:lang w:val="en-US"/>
              </w:rPr>
              <w:t>Description</w:t>
            </w:r>
          </w:p>
        </w:tc>
      </w:tr>
      <w:tr w:rsidR="00234841" w:rsidRPr="009C5B90" w14:paraId="53D40E2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CC6F11" w14:textId="77777777" w:rsidR="00234841" w:rsidRPr="009C5B90" w:rsidRDefault="00234841" w:rsidP="00D17253">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2FCDB00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E6AFA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CED2223"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43605A" w14:textId="77777777" w:rsidR="00234841" w:rsidRPr="009C5B90" w:rsidRDefault="00234841" w:rsidP="00D17253">
            <w:pPr>
              <w:pStyle w:val="TAL"/>
              <w:rPr>
                <w:lang w:val="en-US"/>
              </w:rPr>
            </w:pPr>
            <w:r w:rsidRPr="009C5B90">
              <w:rPr>
                <w:lang w:val="en-US"/>
              </w:rPr>
              <w:t>Upon success, a response body containing the SMSF registration for non 3GPP access Data shall be returned.</w:t>
            </w:r>
          </w:p>
        </w:tc>
      </w:tr>
      <w:tr w:rsidR="00234841" w:rsidRPr="009C5B90" w14:paraId="39CFC54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310D16"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2D02F26" w14:textId="77777777" w:rsidR="00234841" w:rsidRPr="00533C32" w:rsidRDefault="00234841" w:rsidP="00234841"/>
    <w:p w14:paraId="37ADB666" w14:textId="77777777" w:rsidR="00234841" w:rsidRPr="00533C32" w:rsidRDefault="00234841" w:rsidP="00234841">
      <w:pPr>
        <w:pStyle w:val="Heading3"/>
      </w:pPr>
      <w:bookmarkStart w:id="723" w:name="_Toc45029324"/>
      <w:bookmarkStart w:id="724" w:name="_Toc56520600"/>
      <w:bookmarkStart w:id="725" w:name="_Toc90586839"/>
      <w:bookmarkStart w:id="726" w:name="_Toc106616357"/>
      <w:bookmarkStart w:id="727" w:name="_Toc20126991"/>
      <w:bookmarkStart w:id="728" w:name="_Toc27588967"/>
      <w:bookmarkStart w:id="729" w:name="_Toc36459763"/>
      <w:bookmarkStart w:id="730" w:name="_Toc122101052"/>
      <w:r>
        <w:t>5.2.12A</w:t>
      </w:r>
      <w:r w:rsidRPr="00533C32">
        <w:tab/>
        <w:t xml:space="preserve">Resource: </w:t>
      </w:r>
      <w:r>
        <w:t>IpSmGw</w:t>
      </w:r>
      <w:r w:rsidRPr="00533C32">
        <w:t>Registration</w:t>
      </w:r>
      <w:bookmarkEnd w:id="723"/>
      <w:bookmarkEnd w:id="724"/>
      <w:bookmarkEnd w:id="725"/>
      <w:bookmarkEnd w:id="726"/>
      <w:bookmarkEnd w:id="730"/>
    </w:p>
    <w:p w14:paraId="1E3B289F" w14:textId="77777777" w:rsidR="00234841" w:rsidRPr="00533C32" w:rsidRDefault="00234841" w:rsidP="00234841">
      <w:pPr>
        <w:pStyle w:val="Heading4"/>
      </w:pPr>
      <w:bookmarkStart w:id="731" w:name="_Toc45029325"/>
      <w:bookmarkStart w:id="732" w:name="_Toc56520601"/>
      <w:bookmarkStart w:id="733" w:name="_Toc90586840"/>
      <w:bookmarkStart w:id="734" w:name="_Toc106616358"/>
      <w:bookmarkStart w:id="735" w:name="_Toc122101053"/>
      <w:r>
        <w:t>5.2.12A</w:t>
      </w:r>
      <w:r w:rsidRPr="00533C32">
        <w:t>.1</w:t>
      </w:r>
      <w:r w:rsidRPr="00533C32">
        <w:tab/>
        <w:t>Description</w:t>
      </w:r>
      <w:bookmarkEnd w:id="731"/>
      <w:bookmarkEnd w:id="732"/>
      <w:bookmarkEnd w:id="733"/>
      <w:bookmarkEnd w:id="734"/>
      <w:bookmarkEnd w:id="735"/>
    </w:p>
    <w:p w14:paraId="5E920CC3" w14:textId="77777777" w:rsidR="00234841" w:rsidRPr="00533C32" w:rsidRDefault="00234841" w:rsidP="00234841">
      <w:r w:rsidRPr="00533C32">
        <w:t xml:space="preserve">This resource represents </w:t>
      </w:r>
      <w:r>
        <w:t xml:space="preserve">the </w:t>
      </w:r>
      <w:r w:rsidRPr="00533C32">
        <w:t xml:space="preserve">registered </w:t>
      </w:r>
      <w:r>
        <w:t>IP-SM-GW</w:t>
      </w:r>
      <w:r w:rsidRPr="00533C32">
        <w:t>.</w:t>
      </w:r>
    </w:p>
    <w:p w14:paraId="24008D1A"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431E660" w14:textId="77777777" w:rsidR="00234841" w:rsidRPr="00533C32" w:rsidRDefault="00234841" w:rsidP="00234841">
      <w:pPr>
        <w:pStyle w:val="Heading4"/>
      </w:pPr>
      <w:bookmarkStart w:id="736" w:name="_Toc45029326"/>
      <w:bookmarkStart w:id="737" w:name="_Toc56520602"/>
      <w:bookmarkStart w:id="738" w:name="_Toc90586841"/>
      <w:bookmarkStart w:id="739" w:name="_Toc106616359"/>
      <w:bookmarkStart w:id="740" w:name="_Toc122101054"/>
      <w:r>
        <w:t>5.2.12A</w:t>
      </w:r>
      <w:r w:rsidRPr="00533C32">
        <w:t>.2</w:t>
      </w:r>
      <w:r w:rsidRPr="00533C32">
        <w:tab/>
        <w:t>Resource Definition</w:t>
      </w:r>
      <w:bookmarkEnd w:id="736"/>
      <w:bookmarkEnd w:id="737"/>
      <w:bookmarkEnd w:id="738"/>
      <w:bookmarkEnd w:id="739"/>
      <w:bookmarkEnd w:id="740"/>
    </w:p>
    <w:p w14:paraId="495FD91A" w14:textId="77777777" w:rsidR="00234841" w:rsidRPr="00533C32" w:rsidRDefault="00234841" w:rsidP="00234841">
      <w:r w:rsidRPr="00533C32">
        <w:t>Resource URI: {apiRoot}/nudr-dr/&lt;apiVersion&gt;/subscription-data/{ueId}/</w:t>
      </w:r>
      <w:r w:rsidRPr="00533C32">
        <w:rPr>
          <w:lang w:eastAsia="zh-CN"/>
        </w:rPr>
        <w:t>c</w:t>
      </w:r>
      <w:r w:rsidRPr="00533C32">
        <w:t>ontext-data/</w:t>
      </w:r>
      <w:r>
        <w:t>ip-sm-gw</w:t>
      </w:r>
    </w:p>
    <w:p w14:paraId="7D188751" w14:textId="77777777" w:rsidR="00234841" w:rsidRPr="00533C32" w:rsidRDefault="00234841" w:rsidP="00234841">
      <w:pPr>
        <w:rPr>
          <w:rFonts w:ascii="Arial" w:hAnsi="Arial" w:cs="Arial"/>
        </w:rPr>
      </w:pPr>
      <w:bookmarkStart w:id="741" w:name="_MCCTEMPBM_CRPT22160086___7"/>
      <w:r w:rsidRPr="00533C32">
        <w:t>This resource shall support the resource URI variables defined in table </w:t>
      </w:r>
      <w:r>
        <w:t>5.2.12A</w:t>
      </w:r>
      <w:r w:rsidRPr="00533C32">
        <w:t>.2-1</w:t>
      </w:r>
      <w:r w:rsidRPr="00533C32">
        <w:rPr>
          <w:rFonts w:ascii="Arial" w:hAnsi="Arial" w:cs="Arial"/>
        </w:rPr>
        <w:t>.</w:t>
      </w:r>
    </w:p>
    <w:bookmarkEnd w:id="741"/>
    <w:p w14:paraId="310C3C91" w14:textId="77777777" w:rsidR="00234841" w:rsidRPr="00533C32" w:rsidRDefault="00234841" w:rsidP="00434F1A">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E439C5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7C502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CD5D1" w14:textId="77777777" w:rsidR="00234841" w:rsidRPr="009C5B90" w:rsidRDefault="00234841" w:rsidP="00D17253">
            <w:pPr>
              <w:pStyle w:val="TAH"/>
              <w:rPr>
                <w:lang w:val="en-US"/>
              </w:rPr>
            </w:pPr>
            <w:r w:rsidRPr="009C5B90">
              <w:rPr>
                <w:lang w:val="en-US"/>
              </w:rPr>
              <w:t>Definition</w:t>
            </w:r>
          </w:p>
        </w:tc>
      </w:tr>
      <w:tr w:rsidR="00234841" w:rsidRPr="009C5B90" w14:paraId="1705459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D1F1FA"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3CD00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57B278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4C1377"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9392FF"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0A7B57D" w14:textId="77777777" w:rsidR="00234841" w:rsidRPr="00533C32" w:rsidRDefault="00234841" w:rsidP="00234841"/>
    <w:p w14:paraId="6CEA61A3" w14:textId="77777777" w:rsidR="00234841" w:rsidRPr="00533C32" w:rsidRDefault="00234841" w:rsidP="00234841">
      <w:pPr>
        <w:pStyle w:val="Heading4"/>
      </w:pPr>
      <w:bookmarkStart w:id="742" w:name="_Toc45029327"/>
      <w:bookmarkStart w:id="743" w:name="_Toc56520603"/>
      <w:bookmarkStart w:id="744" w:name="_Toc90586842"/>
      <w:bookmarkStart w:id="745" w:name="_Toc106616360"/>
      <w:bookmarkStart w:id="746" w:name="_Toc122101055"/>
      <w:r>
        <w:lastRenderedPageBreak/>
        <w:t>5.2.12A</w:t>
      </w:r>
      <w:r w:rsidRPr="00533C32">
        <w:t>.3</w:t>
      </w:r>
      <w:r w:rsidRPr="00533C32">
        <w:tab/>
        <w:t>Resource Standard Methods</w:t>
      </w:r>
      <w:bookmarkEnd w:id="742"/>
      <w:bookmarkEnd w:id="743"/>
      <w:bookmarkEnd w:id="744"/>
      <w:bookmarkEnd w:id="745"/>
      <w:bookmarkEnd w:id="746"/>
    </w:p>
    <w:p w14:paraId="76B09356" w14:textId="77777777" w:rsidR="00234841" w:rsidRPr="00533C32" w:rsidRDefault="00234841" w:rsidP="00234841">
      <w:pPr>
        <w:pStyle w:val="Heading5"/>
      </w:pPr>
      <w:bookmarkStart w:id="747" w:name="_Toc45029328"/>
      <w:bookmarkStart w:id="748" w:name="_Toc56520604"/>
      <w:bookmarkStart w:id="749" w:name="_Toc90586843"/>
      <w:bookmarkStart w:id="750" w:name="_Toc106616361"/>
      <w:bookmarkStart w:id="751" w:name="_Toc122101056"/>
      <w:r>
        <w:t>5.2.12A</w:t>
      </w:r>
      <w:r w:rsidRPr="00533C32">
        <w:t>.3.1</w:t>
      </w:r>
      <w:r w:rsidRPr="00533C32">
        <w:tab/>
        <w:t>PUT</w:t>
      </w:r>
      <w:bookmarkEnd w:id="747"/>
      <w:bookmarkEnd w:id="748"/>
      <w:bookmarkEnd w:id="749"/>
      <w:bookmarkEnd w:id="750"/>
      <w:bookmarkEnd w:id="751"/>
    </w:p>
    <w:p w14:paraId="6F114473" w14:textId="77777777" w:rsidR="00234841" w:rsidRPr="00533C32" w:rsidRDefault="00234841" w:rsidP="00234841">
      <w:r w:rsidRPr="00533C32">
        <w:t xml:space="preserve">This method shall support the URI query parameters specified in table </w:t>
      </w:r>
      <w:r>
        <w:t>5.2.12A</w:t>
      </w:r>
      <w:r w:rsidRPr="00533C32">
        <w:t>.3.1-1.</w:t>
      </w:r>
    </w:p>
    <w:p w14:paraId="047BD383" w14:textId="77777777" w:rsidR="00234841" w:rsidRPr="00533C32" w:rsidRDefault="00234841" w:rsidP="00434F1A">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5E96FF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DF31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12F95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F5605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DD799"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4FB4B" w14:textId="77777777" w:rsidR="00234841" w:rsidRPr="009C5B90" w:rsidRDefault="00234841" w:rsidP="00D17253">
            <w:pPr>
              <w:pStyle w:val="TAH"/>
              <w:rPr>
                <w:lang w:val="en-US"/>
              </w:rPr>
            </w:pPr>
            <w:r w:rsidRPr="009C5B90">
              <w:rPr>
                <w:lang w:val="en-US"/>
              </w:rPr>
              <w:t>Description</w:t>
            </w:r>
          </w:p>
        </w:tc>
      </w:tr>
      <w:tr w:rsidR="00234841" w:rsidRPr="009C5B90" w14:paraId="1D16DC8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79638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EBCAC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CEBF2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88485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4BC6CF" w14:textId="77777777" w:rsidR="00234841" w:rsidRPr="009C5B90" w:rsidRDefault="00234841" w:rsidP="00D17253">
            <w:pPr>
              <w:pStyle w:val="TAL"/>
              <w:rPr>
                <w:lang w:val="en-US"/>
              </w:rPr>
            </w:pPr>
          </w:p>
        </w:tc>
      </w:tr>
    </w:tbl>
    <w:p w14:paraId="1117CF8A" w14:textId="77777777" w:rsidR="00234841" w:rsidRPr="00533C32" w:rsidRDefault="00234841" w:rsidP="00234841"/>
    <w:p w14:paraId="59818B17" w14:textId="77777777" w:rsidR="00234841" w:rsidRPr="00533C32" w:rsidRDefault="00234841" w:rsidP="0023484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59C1E6C4" w14:textId="77777777" w:rsidR="00234841" w:rsidRPr="00533C32" w:rsidRDefault="00234841" w:rsidP="00434F1A">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64341A1"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BEDF3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738E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9E8E46"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C4C842" w14:textId="77777777" w:rsidR="00234841" w:rsidRPr="009C5B90" w:rsidRDefault="00234841" w:rsidP="00D17253">
            <w:pPr>
              <w:pStyle w:val="TAH"/>
              <w:rPr>
                <w:lang w:val="en-US"/>
              </w:rPr>
            </w:pPr>
            <w:r w:rsidRPr="009C5B90">
              <w:rPr>
                <w:lang w:val="en-US"/>
              </w:rPr>
              <w:t>Description</w:t>
            </w:r>
          </w:p>
        </w:tc>
      </w:tr>
      <w:tr w:rsidR="00234841" w:rsidRPr="009C5B90" w14:paraId="24A477AF"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D397310" w14:textId="77777777" w:rsidR="00234841" w:rsidRPr="009C5B90" w:rsidRDefault="00234841" w:rsidP="00D17253">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100001C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B512EBE"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47B2E1B" w14:textId="77777777" w:rsidR="00234841" w:rsidRPr="009C5B90" w:rsidRDefault="00234841" w:rsidP="00D17253">
            <w:pPr>
              <w:pStyle w:val="TAL"/>
              <w:rPr>
                <w:lang w:val="en-US"/>
              </w:rPr>
            </w:pPr>
            <w:r w:rsidRPr="009C5B90">
              <w:rPr>
                <w:lang w:val="en-US"/>
              </w:rPr>
              <w:t>The IP-SM-GW registration is created or updated with the received information.</w:t>
            </w:r>
          </w:p>
        </w:tc>
      </w:tr>
    </w:tbl>
    <w:p w14:paraId="54903F0D" w14:textId="77777777" w:rsidR="00234841" w:rsidRPr="00533C32" w:rsidRDefault="00234841" w:rsidP="00234841"/>
    <w:p w14:paraId="3CCFC4B1" w14:textId="77777777" w:rsidR="00234841" w:rsidRPr="00533C32" w:rsidRDefault="00234841" w:rsidP="00434F1A">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56B808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B9948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35A1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24829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B2D151" w14:textId="77777777" w:rsidR="00234841" w:rsidRPr="009C5B90" w:rsidRDefault="00234841" w:rsidP="00D17253">
            <w:pPr>
              <w:pStyle w:val="TAH"/>
              <w:rPr>
                <w:lang w:val="en-US"/>
              </w:rPr>
            </w:pPr>
            <w:r w:rsidRPr="009C5B90">
              <w:rPr>
                <w:lang w:val="en-US"/>
              </w:rPr>
              <w:t>Response</w:t>
            </w:r>
          </w:p>
          <w:p w14:paraId="5314F0E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6BD8DD" w14:textId="77777777" w:rsidR="00234841" w:rsidRPr="009C5B90" w:rsidRDefault="00234841" w:rsidP="00D17253">
            <w:pPr>
              <w:pStyle w:val="TAH"/>
              <w:rPr>
                <w:lang w:val="en-US"/>
              </w:rPr>
            </w:pPr>
            <w:r w:rsidRPr="009C5B90">
              <w:rPr>
                <w:lang w:val="en-US"/>
              </w:rPr>
              <w:t>Description</w:t>
            </w:r>
          </w:p>
        </w:tc>
      </w:tr>
      <w:tr w:rsidR="00234841" w:rsidRPr="009C5B90" w14:paraId="006C349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2ED0F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13CC2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8AE88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066086"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0B1CF58"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1AE49E6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297119"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F9EB8CD" w14:textId="77777777" w:rsidR="00234841" w:rsidRPr="00533C32" w:rsidRDefault="00234841" w:rsidP="00234841">
      <w:pPr>
        <w:rPr>
          <w:lang w:eastAsia="zh-CN"/>
        </w:rPr>
      </w:pPr>
    </w:p>
    <w:p w14:paraId="17247E52" w14:textId="77777777" w:rsidR="00234841" w:rsidRPr="00533C32" w:rsidRDefault="00234841" w:rsidP="00234841">
      <w:pPr>
        <w:pStyle w:val="Heading5"/>
      </w:pPr>
      <w:bookmarkStart w:id="752" w:name="_Toc45029329"/>
      <w:bookmarkStart w:id="753" w:name="_Toc56520605"/>
      <w:bookmarkStart w:id="754" w:name="_Toc90586844"/>
      <w:bookmarkStart w:id="755" w:name="_Toc106616362"/>
      <w:bookmarkStart w:id="756" w:name="_Toc122101057"/>
      <w:r>
        <w:t>5.2.12A</w:t>
      </w:r>
      <w:r w:rsidRPr="00533C32">
        <w:t>.3.2</w:t>
      </w:r>
      <w:r w:rsidRPr="00533C32">
        <w:tab/>
        <w:t>DELETE</w:t>
      </w:r>
      <w:bookmarkEnd w:id="752"/>
      <w:bookmarkEnd w:id="753"/>
      <w:bookmarkEnd w:id="754"/>
      <w:bookmarkEnd w:id="755"/>
      <w:bookmarkEnd w:id="756"/>
    </w:p>
    <w:p w14:paraId="6E0ECE34" w14:textId="77777777" w:rsidR="00234841" w:rsidRPr="00533C32" w:rsidRDefault="00234841" w:rsidP="00234841">
      <w:r w:rsidRPr="00533C32">
        <w:t xml:space="preserve">This method shall support the URI query parameters specified in table </w:t>
      </w:r>
      <w:r>
        <w:t>5.2.12A</w:t>
      </w:r>
      <w:r w:rsidRPr="00533C32">
        <w:t>.3.2-1.</w:t>
      </w:r>
    </w:p>
    <w:p w14:paraId="4909867E" w14:textId="77777777" w:rsidR="00234841" w:rsidRPr="00533C32" w:rsidRDefault="00234841" w:rsidP="00434F1A">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458CCC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79754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95E98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2CE91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F6D34C"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F070" w14:textId="77777777" w:rsidR="00234841" w:rsidRPr="009C5B90" w:rsidRDefault="00234841" w:rsidP="00D17253">
            <w:pPr>
              <w:pStyle w:val="TAH"/>
              <w:rPr>
                <w:lang w:val="en-US"/>
              </w:rPr>
            </w:pPr>
            <w:r w:rsidRPr="009C5B90">
              <w:rPr>
                <w:lang w:val="en-US"/>
              </w:rPr>
              <w:t>Description</w:t>
            </w:r>
          </w:p>
        </w:tc>
      </w:tr>
      <w:tr w:rsidR="00234841" w:rsidRPr="009C5B90" w14:paraId="72783B4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B400A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8AAA4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B3B09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8BB87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31E056" w14:textId="77777777" w:rsidR="00234841" w:rsidRPr="009C5B90" w:rsidRDefault="00234841" w:rsidP="00D17253">
            <w:pPr>
              <w:pStyle w:val="TAL"/>
              <w:rPr>
                <w:lang w:val="en-US"/>
              </w:rPr>
            </w:pPr>
          </w:p>
        </w:tc>
      </w:tr>
    </w:tbl>
    <w:p w14:paraId="0986EC56" w14:textId="77777777" w:rsidR="00234841" w:rsidRPr="00533C32" w:rsidRDefault="00234841" w:rsidP="00234841"/>
    <w:p w14:paraId="1825551E" w14:textId="77777777" w:rsidR="00234841" w:rsidRPr="00533C32" w:rsidRDefault="00234841" w:rsidP="0023484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6B3F2A60" w14:textId="77777777" w:rsidR="00234841" w:rsidRPr="00533C32" w:rsidRDefault="00234841" w:rsidP="00434F1A">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8705B4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993D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99FC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32AAA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CA501F" w14:textId="77777777" w:rsidR="00234841" w:rsidRPr="009C5B90" w:rsidRDefault="00234841" w:rsidP="00D17253">
            <w:pPr>
              <w:pStyle w:val="TAH"/>
              <w:rPr>
                <w:lang w:val="en-US"/>
              </w:rPr>
            </w:pPr>
            <w:r w:rsidRPr="009C5B90">
              <w:rPr>
                <w:lang w:val="en-US"/>
              </w:rPr>
              <w:t>Description</w:t>
            </w:r>
          </w:p>
        </w:tc>
      </w:tr>
      <w:tr w:rsidR="00234841" w:rsidRPr="009C5B90" w14:paraId="3FE6ACE5"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69839D"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FEADDF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518AC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03466D95" w14:textId="77777777" w:rsidR="00234841" w:rsidRPr="009C5B90" w:rsidRDefault="00234841" w:rsidP="00D17253">
            <w:pPr>
              <w:pStyle w:val="TAL"/>
              <w:rPr>
                <w:lang w:val="en-US"/>
              </w:rPr>
            </w:pPr>
            <w:r w:rsidRPr="009C5B90">
              <w:rPr>
                <w:lang w:val="en-US"/>
              </w:rPr>
              <w:t>The request body shall be empty.</w:t>
            </w:r>
          </w:p>
        </w:tc>
      </w:tr>
    </w:tbl>
    <w:p w14:paraId="0F8396C7" w14:textId="77777777" w:rsidR="00234841" w:rsidRPr="00533C32" w:rsidRDefault="00234841" w:rsidP="00234841"/>
    <w:p w14:paraId="463C02A5" w14:textId="77777777" w:rsidR="00234841" w:rsidRPr="00533C32" w:rsidRDefault="00234841" w:rsidP="00434F1A">
      <w:pPr>
        <w:pStyle w:val="TH"/>
        <w:outlineLvl w:val="0"/>
      </w:pPr>
      <w:r w:rsidRPr="00533C32">
        <w:lastRenderedPageBreak/>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2EE775E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E502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6BF3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1836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8B0713" w14:textId="77777777" w:rsidR="00234841" w:rsidRPr="009C5B90" w:rsidRDefault="00234841" w:rsidP="00D17253">
            <w:pPr>
              <w:pStyle w:val="TAH"/>
              <w:rPr>
                <w:lang w:val="en-US"/>
              </w:rPr>
            </w:pPr>
            <w:r w:rsidRPr="009C5B90">
              <w:rPr>
                <w:lang w:val="en-US"/>
              </w:rPr>
              <w:t>Response</w:t>
            </w:r>
          </w:p>
          <w:p w14:paraId="4C9B12A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279E0E" w14:textId="77777777" w:rsidR="00234841" w:rsidRPr="009C5B90" w:rsidRDefault="00234841" w:rsidP="00D17253">
            <w:pPr>
              <w:pStyle w:val="TAH"/>
              <w:rPr>
                <w:lang w:val="en-US"/>
              </w:rPr>
            </w:pPr>
            <w:r w:rsidRPr="009C5B90">
              <w:rPr>
                <w:lang w:val="en-US"/>
              </w:rPr>
              <w:t>Description</w:t>
            </w:r>
          </w:p>
        </w:tc>
      </w:tr>
      <w:tr w:rsidR="00234841" w:rsidRPr="009C5B90" w14:paraId="082E574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A3BBE0"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6B2B6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6C327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D982E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E7F640E"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050621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D66793"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6D11283" w14:textId="77777777" w:rsidR="00234841" w:rsidRPr="00533C32" w:rsidRDefault="00234841" w:rsidP="00234841">
      <w:pPr>
        <w:rPr>
          <w:lang w:eastAsia="zh-CN"/>
        </w:rPr>
      </w:pPr>
    </w:p>
    <w:p w14:paraId="1DBFD780" w14:textId="77777777" w:rsidR="00234841" w:rsidRPr="00533C32" w:rsidRDefault="00234841" w:rsidP="00234841">
      <w:pPr>
        <w:pStyle w:val="Heading5"/>
        <w:rPr>
          <w:lang w:eastAsia="zh-CN"/>
        </w:rPr>
      </w:pPr>
      <w:bookmarkStart w:id="757" w:name="_Toc45029330"/>
      <w:bookmarkStart w:id="758" w:name="_Toc56520606"/>
      <w:bookmarkStart w:id="759" w:name="_Toc90586845"/>
      <w:bookmarkStart w:id="760" w:name="_Toc106616363"/>
      <w:bookmarkStart w:id="761" w:name="_Toc122101058"/>
      <w:r>
        <w:t>5.2.12A</w:t>
      </w:r>
      <w:r w:rsidRPr="00533C32">
        <w:t>.3.</w:t>
      </w:r>
      <w:r>
        <w:t>3</w:t>
      </w:r>
      <w:r w:rsidRPr="00533C32">
        <w:tab/>
      </w:r>
      <w:r w:rsidRPr="00533C32">
        <w:rPr>
          <w:lang w:eastAsia="zh-CN"/>
        </w:rPr>
        <w:t>PATCH</w:t>
      </w:r>
      <w:bookmarkEnd w:id="757"/>
      <w:bookmarkEnd w:id="758"/>
      <w:bookmarkEnd w:id="759"/>
      <w:bookmarkEnd w:id="760"/>
      <w:bookmarkEnd w:id="761"/>
    </w:p>
    <w:p w14:paraId="63BB0DE8" w14:textId="77777777" w:rsidR="00234841" w:rsidRPr="00533C32" w:rsidRDefault="00234841" w:rsidP="00234841">
      <w:r w:rsidRPr="00533C32">
        <w:t xml:space="preserve">This method shall support the URI query parameters specified in table </w:t>
      </w:r>
      <w:r>
        <w:t>5.2.12A</w:t>
      </w:r>
      <w:r w:rsidRPr="00533C32">
        <w:t>.3.</w:t>
      </w:r>
      <w:r>
        <w:t>3</w:t>
      </w:r>
      <w:r w:rsidRPr="00533C32">
        <w:t>-1.</w:t>
      </w:r>
    </w:p>
    <w:p w14:paraId="1A117744" w14:textId="77777777" w:rsidR="00234841" w:rsidRPr="00533C32" w:rsidRDefault="00234841" w:rsidP="00434F1A">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AA134D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193A7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44A5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038E3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2D14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D49692" w14:textId="77777777" w:rsidR="00234841" w:rsidRPr="009C5B90" w:rsidRDefault="00234841" w:rsidP="00D17253">
            <w:pPr>
              <w:pStyle w:val="TAH"/>
              <w:rPr>
                <w:lang w:val="en-US"/>
              </w:rPr>
            </w:pPr>
            <w:r w:rsidRPr="009C5B90">
              <w:rPr>
                <w:lang w:val="en-US"/>
              </w:rPr>
              <w:t>Description</w:t>
            </w:r>
          </w:p>
        </w:tc>
      </w:tr>
      <w:tr w:rsidR="00234841" w:rsidRPr="009C5B90" w14:paraId="164CDDE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74A864"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CFC70"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B1D350C"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A88D776"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BEBC5C" w14:textId="77777777" w:rsidR="00234841" w:rsidRPr="009C5B90" w:rsidRDefault="00234841" w:rsidP="00D17253">
            <w:pPr>
              <w:pStyle w:val="TAL"/>
              <w:rPr>
                <w:lang w:val="en-US"/>
              </w:rPr>
            </w:pPr>
            <w:r w:rsidRPr="009C5B90">
              <w:rPr>
                <w:rFonts w:cs="Arial"/>
                <w:szCs w:val="18"/>
              </w:rPr>
              <w:t>see 3GPP TS 29.500 [8] clause 6.6</w:t>
            </w:r>
          </w:p>
        </w:tc>
      </w:tr>
    </w:tbl>
    <w:p w14:paraId="1DE8CD05" w14:textId="77777777" w:rsidR="00234841" w:rsidRPr="00533C32" w:rsidRDefault="00234841" w:rsidP="00234841">
      <w:pPr>
        <w:pStyle w:val="Guidance"/>
      </w:pPr>
    </w:p>
    <w:p w14:paraId="070DE8D9" w14:textId="77777777" w:rsidR="00234841" w:rsidRPr="00533C32" w:rsidRDefault="00234841" w:rsidP="0023484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BAA90DE" w14:textId="77777777" w:rsidR="00234841" w:rsidRPr="00533C32" w:rsidRDefault="00234841" w:rsidP="00434F1A">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568847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846BC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807B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BDB1F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60C4BE" w14:textId="77777777" w:rsidR="00234841" w:rsidRPr="009C5B90" w:rsidRDefault="00234841" w:rsidP="00D17253">
            <w:pPr>
              <w:pStyle w:val="TAH"/>
              <w:rPr>
                <w:lang w:val="en-US"/>
              </w:rPr>
            </w:pPr>
            <w:r w:rsidRPr="009C5B90">
              <w:rPr>
                <w:lang w:val="en-US"/>
              </w:rPr>
              <w:t>Description</w:t>
            </w:r>
          </w:p>
        </w:tc>
      </w:tr>
      <w:tr w:rsidR="00234841" w:rsidRPr="009C5B90" w14:paraId="1F7DE4C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AEB919"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AFFD530"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A27BDD"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B7696A4" w14:textId="77777777" w:rsidR="00234841" w:rsidRPr="009C5B90" w:rsidRDefault="00234841" w:rsidP="00D17253">
            <w:pPr>
              <w:pStyle w:val="TAL"/>
              <w:rPr>
                <w:lang w:val="en-US" w:eastAsia="zh-CN"/>
              </w:rPr>
            </w:pPr>
            <w:r w:rsidRPr="009C5B90">
              <w:rPr>
                <w:lang w:val="en-US" w:eastAsia="zh-CN"/>
              </w:rPr>
              <w:t>Contains the delta data to the authentication subscription of a UE</w:t>
            </w:r>
          </w:p>
        </w:tc>
      </w:tr>
    </w:tbl>
    <w:p w14:paraId="3BBD650E" w14:textId="77777777" w:rsidR="00234841" w:rsidRPr="00533C32" w:rsidRDefault="00234841" w:rsidP="00234841"/>
    <w:p w14:paraId="6BDA929D" w14:textId="77777777" w:rsidR="00234841" w:rsidRPr="00533C32" w:rsidRDefault="00234841" w:rsidP="00434F1A">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264AC498"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378AA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CEAE4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01184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C91D7" w14:textId="77777777" w:rsidR="00234841" w:rsidRPr="009C5B90" w:rsidRDefault="00234841" w:rsidP="00D17253">
            <w:pPr>
              <w:pStyle w:val="TAH"/>
              <w:rPr>
                <w:lang w:val="en-US"/>
              </w:rPr>
            </w:pPr>
            <w:r w:rsidRPr="009C5B90">
              <w:rPr>
                <w:lang w:val="en-US"/>
              </w:rPr>
              <w:t>Response</w:t>
            </w:r>
          </w:p>
          <w:p w14:paraId="0E43B43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661BF1" w14:textId="77777777" w:rsidR="00234841" w:rsidRPr="009C5B90" w:rsidRDefault="00234841" w:rsidP="00D17253">
            <w:pPr>
              <w:pStyle w:val="TAH"/>
              <w:rPr>
                <w:lang w:val="en-US"/>
              </w:rPr>
            </w:pPr>
            <w:r w:rsidRPr="009C5B90">
              <w:rPr>
                <w:lang w:val="en-US"/>
              </w:rPr>
              <w:t>Description</w:t>
            </w:r>
          </w:p>
        </w:tc>
      </w:tr>
      <w:tr w:rsidR="00234841" w:rsidRPr="009C5B90" w14:paraId="6253A44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D64BF1B"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04380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5E5B6A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9E517C"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A8C9D4"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234841" w:rsidRPr="009C5B90" w14:paraId="4266596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D31974"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845E2A"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1D6817"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2F3DB5"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D5F0C43"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1D22A7A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81AACC"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8824C24"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9B000FA"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0227959"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5960ED7" w14:textId="77777777" w:rsidR="00234841" w:rsidRPr="009C5B90" w:rsidRDefault="00234841" w:rsidP="00D17253">
            <w:pPr>
              <w:pStyle w:val="TAL"/>
              <w:rPr>
                <w:lang w:val="en-US" w:eastAsia="zh-CN"/>
              </w:rPr>
            </w:pPr>
            <w:r w:rsidRPr="009C5B90">
              <w:rPr>
                <w:lang w:val="en-US" w:eastAsia="zh-CN"/>
              </w:rPr>
              <w:t>One or more attributes are not allowed to be modified according to e.g. policy or local configuration.</w:t>
            </w:r>
          </w:p>
          <w:p w14:paraId="48C44132" w14:textId="77777777" w:rsidR="00234841" w:rsidRPr="009C5B90" w:rsidRDefault="00234841" w:rsidP="00D17253">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2C05F501" w14:textId="77777777" w:rsidR="00234841" w:rsidRPr="009C5B90" w:rsidRDefault="00234841" w:rsidP="00D17253">
            <w:pPr>
              <w:pStyle w:val="TAL"/>
              <w:rPr>
                <w:lang w:val="en-US" w:eastAsia="zh-CN"/>
              </w:rPr>
            </w:pPr>
            <w:r w:rsidRPr="009C5B90">
              <w:rPr>
                <w:lang w:val="en-US" w:eastAsia="zh-CN"/>
              </w:rPr>
              <w:t>The cause attribute may be used to convey any of the following errors:</w:t>
            </w:r>
          </w:p>
          <w:p w14:paraId="7B94F908" w14:textId="77777777" w:rsidR="00234841" w:rsidRPr="009C5B90" w:rsidRDefault="00234841" w:rsidP="00D17253">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34C0ECD2"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586CCB2"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F679B63"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84A158B" w14:textId="77777777" w:rsidR="00234841" w:rsidRPr="00533C32" w:rsidRDefault="00234841" w:rsidP="00234841">
      <w:pPr>
        <w:rPr>
          <w:lang w:eastAsia="zh-CN"/>
        </w:rPr>
      </w:pPr>
    </w:p>
    <w:p w14:paraId="7D296CDA" w14:textId="77777777" w:rsidR="00234841" w:rsidRPr="00533C32" w:rsidRDefault="00234841" w:rsidP="00234841">
      <w:pPr>
        <w:pStyle w:val="Heading5"/>
      </w:pPr>
      <w:bookmarkStart w:id="762" w:name="_Toc45029331"/>
      <w:bookmarkStart w:id="763" w:name="_Toc56520607"/>
      <w:bookmarkStart w:id="764" w:name="_Toc90586846"/>
      <w:bookmarkStart w:id="765" w:name="_Toc106616364"/>
      <w:bookmarkStart w:id="766" w:name="_Toc122101059"/>
      <w:r>
        <w:t>5.2.12A</w:t>
      </w:r>
      <w:r w:rsidRPr="00533C32">
        <w:t>.3.4</w:t>
      </w:r>
      <w:r w:rsidRPr="00533C32">
        <w:tab/>
        <w:t>GET</w:t>
      </w:r>
      <w:bookmarkEnd w:id="762"/>
      <w:bookmarkEnd w:id="763"/>
      <w:bookmarkEnd w:id="764"/>
      <w:bookmarkEnd w:id="765"/>
      <w:bookmarkEnd w:id="766"/>
    </w:p>
    <w:p w14:paraId="3941F4F6" w14:textId="77777777" w:rsidR="00234841" w:rsidRPr="00533C32" w:rsidRDefault="00234841" w:rsidP="00234841">
      <w:r w:rsidRPr="00533C32">
        <w:t xml:space="preserve">This method shall support the URI query parameters specified in table </w:t>
      </w:r>
      <w:r>
        <w:t>5.2.12A</w:t>
      </w:r>
      <w:r w:rsidRPr="00533C32">
        <w:t>.3.4-1.</w:t>
      </w:r>
    </w:p>
    <w:p w14:paraId="325F4E52" w14:textId="77777777" w:rsidR="00234841" w:rsidRPr="00533C32" w:rsidRDefault="00234841" w:rsidP="00434F1A">
      <w:pPr>
        <w:pStyle w:val="TH"/>
        <w:outlineLvl w:val="0"/>
      </w:pPr>
      <w:r w:rsidRPr="00533C32">
        <w:lastRenderedPageBreak/>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7DD5E5D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C682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5254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B488C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F648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F5D2A" w14:textId="77777777" w:rsidR="00234841" w:rsidRPr="009C5B90" w:rsidRDefault="00234841" w:rsidP="00D17253">
            <w:pPr>
              <w:pStyle w:val="TAH"/>
              <w:rPr>
                <w:lang w:val="en-US"/>
              </w:rPr>
            </w:pPr>
            <w:r w:rsidRPr="009C5B90">
              <w:rPr>
                <w:lang w:val="en-US"/>
              </w:rPr>
              <w:t>Description</w:t>
            </w:r>
          </w:p>
        </w:tc>
      </w:tr>
      <w:tr w:rsidR="00234841" w:rsidRPr="009C5B90" w14:paraId="0340E79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DFD4FC"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2FA7387"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D2EF3C8"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D4B3585"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50FE85"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5ECE42F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0088CE"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B8D2C97"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F48109"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C070A90"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2D1D69"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29EB3D38" w14:textId="77777777" w:rsidR="00234841" w:rsidRPr="00533C32" w:rsidRDefault="00234841" w:rsidP="00234841"/>
    <w:p w14:paraId="4098581F" w14:textId="77777777" w:rsidR="00234841" w:rsidRPr="00533C32" w:rsidRDefault="00234841" w:rsidP="0023484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2F7981BE" w14:textId="77777777" w:rsidR="00234841" w:rsidRPr="00533C32" w:rsidRDefault="00234841" w:rsidP="00434F1A">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AAB6CC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731FC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95FEC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5B5BE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E17752" w14:textId="77777777" w:rsidR="00234841" w:rsidRPr="009C5B90" w:rsidRDefault="00234841" w:rsidP="00D17253">
            <w:pPr>
              <w:pStyle w:val="TAH"/>
              <w:rPr>
                <w:lang w:val="en-US"/>
              </w:rPr>
            </w:pPr>
            <w:r w:rsidRPr="009C5B90">
              <w:rPr>
                <w:lang w:val="en-US"/>
              </w:rPr>
              <w:t>Description</w:t>
            </w:r>
          </w:p>
        </w:tc>
      </w:tr>
      <w:tr w:rsidR="00234841" w:rsidRPr="009C5B90" w14:paraId="2D6E316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5FB7"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459E39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77E131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AE57E2" w14:textId="77777777" w:rsidR="00234841" w:rsidRPr="009C5B90" w:rsidRDefault="00234841" w:rsidP="00D17253">
            <w:pPr>
              <w:pStyle w:val="TAL"/>
              <w:rPr>
                <w:lang w:val="en-US"/>
              </w:rPr>
            </w:pPr>
          </w:p>
        </w:tc>
      </w:tr>
    </w:tbl>
    <w:p w14:paraId="7768F328" w14:textId="77777777" w:rsidR="00234841" w:rsidRPr="00533C32" w:rsidRDefault="00234841" w:rsidP="00234841"/>
    <w:p w14:paraId="10454A15" w14:textId="77777777" w:rsidR="00234841" w:rsidRPr="00533C32" w:rsidRDefault="00234841" w:rsidP="00434F1A">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234841" w:rsidRPr="009C5B90" w14:paraId="0A12333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37C78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EEF70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870DE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2DFCDE" w14:textId="77777777" w:rsidR="00234841" w:rsidRPr="009C5B90" w:rsidRDefault="00234841" w:rsidP="00D17253">
            <w:pPr>
              <w:pStyle w:val="TAH"/>
              <w:rPr>
                <w:lang w:val="en-US"/>
              </w:rPr>
            </w:pPr>
            <w:r w:rsidRPr="009C5B90">
              <w:rPr>
                <w:lang w:val="en-US"/>
              </w:rPr>
              <w:t>Response</w:t>
            </w:r>
          </w:p>
          <w:p w14:paraId="5C4A73D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4BCD5D" w14:textId="77777777" w:rsidR="00234841" w:rsidRPr="009C5B90" w:rsidRDefault="00234841" w:rsidP="00D17253">
            <w:pPr>
              <w:pStyle w:val="TAH"/>
              <w:rPr>
                <w:lang w:val="en-US"/>
              </w:rPr>
            </w:pPr>
            <w:r w:rsidRPr="009C5B90">
              <w:rPr>
                <w:lang w:val="en-US"/>
              </w:rPr>
              <w:t>Description</w:t>
            </w:r>
          </w:p>
        </w:tc>
      </w:tr>
      <w:tr w:rsidR="00234841" w:rsidRPr="009C5B90" w14:paraId="13773A4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42A06F" w14:textId="77777777" w:rsidR="00234841" w:rsidRPr="009C5B90" w:rsidRDefault="00234841" w:rsidP="00D17253">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5211C705"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F0CFF0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0A0A52F"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EDB64C" w14:textId="77777777" w:rsidR="00234841" w:rsidRPr="009C5B90" w:rsidRDefault="00234841" w:rsidP="00D17253">
            <w:pPr>
              <w:pStyle w:val="TAL"/>
              <w:rPr>
                <w:lang w:val="en-US"/>
              </w:rPr>
            </w:pPr>
            <w:r w:rsidRPr="009C5B90">
              <w:rPr>
                <w:lang w:val="en-US"/>
              </w:rPr>
              <w:t>Upon success, a response body containing the IP-SM-GW Registration Data shall be returned.</w:t>
            </w:r>
          </w:p>
        </w:tc>
      </w:tr>
      <w:tr w:rsidR="00234841" w:rsidRPr="009C5B90" w14:paraId="64BC3FC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02C13E"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24E69134" w14:textId="77777777" w:rsidR="00234841" w:rsidRPr="00B516F1" w:rsidRDefault="00234841" w:rsidP="00234841"/>
    <w:p w14:paraId="3C5D334F" w14:textId="77777777" w:rsidR="00234841" w:rsidRPr="00533C32" w:rsidRDefault="00234841" w:rsidP="00234841">
      <w:pPr>
        <w:pStyle w:val="Heading3"/>
      </w:pPr>
      <w:bookmarkStart w:id="767" w:name="_Toc45029332"/>
      <w:bookmarkStart w:id="768" w:name="_Toc56520608"/>
      <w:bookmarkStart w:id="769" w:name="_Toc90586847"/>
      <w:bookmarkStart w:id="770" w:name="_Toc106616365"/>
      <w:bookmarkStart w:id="771" w:name="_Toc122101060"/>
      <w:r>
        <w:t>5.2.12B</w:t>
      </w:r>
      <w:r w:rsidRPr="00533C32">
        <w:tab/>
        <w:t xml:space="preserve">Resource: </w:t>
      </w:r>
      <w:r>
        <w:t>MessageWaitingData</w:t>
      </w:r>
      <w:bookmarkEnd w:id="767"/>
      <w:bookmarkEnd w:id="768"/>
      <w:bookmarkEnd w:id="769"/>
      <w:bookmarkEnd w:id="770"/>
      <w:bookmarkEnd w:id="771"/>
    </w:p>
    <w:p w14:paraId="5E86391C" w14:textId="77777777" w:rsidR="00234841" w:rsidRPr="00533C32" w:rsidRDefault="00234841" w:rsidP="00234841">
      <w:pPr>
        <w:pStyle w:val="Heading4"/>
      </w:pPr>
      <w:bookmarkStart w:id="772" w:name="_Toc45029333"/>
      <w:bookmarkStart w:id="773" w:name="_Toc56520609"/>
      <w:bookmarkStart w:id="774" w:name="_Toc90586848"/>
      <w:bookmarkStart w:id="775" w:name="_Toc106616366"/>
      <w:bookmarkStart w:id="776" w:name="_Toc122101061"/>
      <w:r>
        <w:t>5.2.12B</w:t>
      </w:r>
      <w:r w:rsidRPr="00533C32">
        <w:t>.1</w:t>
      </w:r>
      <w:r w:rsidRPr="00533C32">
        <w:tab/>
        <w:t>Description</w:t>
      </w:r>
      <w:bookmarkEnd w:id="772"/>
      <w:bookmarkEnd w:id="773"/>
      <w:bookmarkEnd w:id="774"/>
      <w:bookmarkEnd w:id="775"/>
      <w:bookmarkEnd w:id="776"/>
    </w:p>
    <w:p w14:paraId="5E49D816" w14:textId="77777777" w:rsidR="00234841" w:rsidRPr="00533C32" w:rsidRDefault="00234841" w:rsidP="00234841">
      <w:r w:rsidRPr="00533C32">
        <w:t xml:space="preserve">This resource represents </w:t>
      </w:r>
      <w:r>
        <w:t>the Message Waiting Data list for a given UE</w:t>
      </w:r>
      <w:r w:rsidRPr="00533C32">
        <w:t>.</w:t>
      </w:r>
    </w:p>
    <w:p w14:paraId="51F3B9EE"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30B58F" w14:textId="77777777" w:rsidR="00234841" w:rsidRPr="00533C32" w:rsidRDefault="00234841" w:rsidP="00234841">
      <w:pPr>
        <w:pStyle w:val="Heading4"/>
      </w:pPr>
      <w:bookmarkStart w:id="777" w:name="_Toc45029334"/>
      <w:bookmarkStart w:id="778" w:name="_Toc56520610"/>
      <w:bookmarkStart w:id="779" w:name="_Toc90586849"/>
      <w:bookmarkStart w:id="780" w:name="_Toc106616367"/>
      <w:bookmarkStart w:id="781" w:name="_Toc122101062"/>
      <w:r>
        <w:t>5.2.12B</w:t>
      </w:r>
      <w:r w:rsidRPr="00533C32">
        <w:t>.2</w:t>
      </w:r>
      <w:r w:rsidRPr="00533C32">
        <w:tab/>
        <w:t>Resource Definition</w:t>
      </w:r>
      <w:bookmarkEnd w:id="777"/>
      <w:bookmarkEnd w:id="778"/>
      <w:bookmarkEnd w:id="779"/>
      <w:bookmarkEnd w:id="780"/>
      <w:bookmarkEnd w:id="781"/>
    </w:p>
    <w:p w14:paraId="7DB1D71B" w14:textId="77777777" w:rsidR="00234841" w:rsidRPr="00533C32" w:rsidRDefault="00234841" w:rsidP="00234841">
      <w:r w:rsidRPr="00533C32">
        <w:t>Resource URI: {apiRoot}/nudr-dr/&lt;apiVersion&gt;/subscription-data/{ueId}/</w:t>
      </w:r>
      <w:r w:rsidRPr="00533C32">
        <w:rPr>
          <w:lang w:eastAsia="zh-CN"/>
        </w:rPr>
        <w:t>c</w:t>
      </w:r>
      <w:r w:rsidRPr="00533C32">
        <w:t>ontext-data/</w:t>
      </w:r>
      <w:r>
        <w:t>mwd</w:t>
      </w:r>
    </w:p>
    <w:p w14:paraId="2A9634CD" w14:textId="77777777" w:rsidR="00234841" w:rsidRPr="00533C32" w:rsidRDefault="00234841" w:rsidP="00234841">
      <w:pPr>
        <w:rPr>
          <w:rFonts w:ascii="Arial" w:hAnsi="Arial" w:cs="Arial"/>
        </w:rPr>
      </w:pPr>
      <w:bookmarkStart w:id="782" w:name="_MCCTEMPBM_CRPT22160087___7"/>
      <w:r w:rsidRPr="00533C32">
        <w:t>This resource shall support the resource URI variables defined in table </w:t>
      </w:r>
      <w:r>
        <w:t>5.2.12B</w:t>
      </w:r>
      <w:r w:rsidRPr="00533C32">
        <w:t>.2-1</w:t>
      </w:r>
      <w:r w:rsidRPr="00533C32">
        <w:rPr>
          <w:rFonts w:ascii="Arial" w:hAnsi="Arial" w:cs="Arial"/>
        </w:rPr>
        <w:t>.</w:t>
      </w:r>
    </w:p>
    <w:bookmarkEnd w:id="782"/>
    <w:p w14:paraId="5F74580A" w14:textId="77777777" w:rsidR="00234841" w:rsidRPr="00533C32" w:rsidRDefault="00234841" w:rsidP="00434F1A">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F63793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6260FC"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2F65DD" w14:textId="77777777" w:rsidR="00234841" w:rsidRPr="009C5B90" w:rsidRDefault="00234841" w:rsidP="00D17253">
            <w:pPr>
              <w:pStyle w:val="TAH"/>
              <w:rPr>
                <w:lang w:val="en-US"/>
              </w:rPr>
            </w:pPr>
            <w:r w:rsidRPr="009C5B90">
              <w:rPr>
                <w:lang w:val="en-US"/>
              </w:rPr>
              <w:t>Definition</w:t>
            </w:r>
          </w:p>
        </w:tc>
      </w:tr>
      <w:tr w:rsidR="00234841" w:rsidRPr="009C5B90" w14:paraId="192457A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2F34EF"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0EA6DE"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ACCE9A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43AD09"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52066B"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22D4B2C" w14:textId="77777777" w:rsidR="00234841" w:rsidRPr="00533C32" w:rsidRDefault="00234841" w:rsidP="00234841"/>
    <w:p w14:paraId="3EA988D0" w14:textId="77777777" w:rsidR="00234841" w:rsidRPr="00533C32" w:rsidRDefault="00234841" w:rsidP="00234841">
      <w:pPr>
        <w:pStyle w:val="Heading4"/>
      </w:pPr>
      <w:bookmarkStart w:id="783" w:name="_Toc45029335"/>
      <w:bookmarkStart w:id="784" w:name="_Toc56520611"/>
      <w:bookmarkStart w:id="785" w:name="_Toc90586850"/>
      <w:bookmarkStart w:id="786" w:name="_Toc106616368"/>
      <w:bookmarkStart w:id="787" w:name="_Toc122101063"/>
      <w:r>
        <w:lastRenderedPageBreak/>
        <w:t>5.2.12B</w:t>
      </w:r>
      <w:r w:rsidRPr="00533C32">
        <w:t>.3</w:t>
      </w:r>
      <w:r w:rsidRPr="00533C32">
        <w:tab/>
        <w:t>Resource Standard Methods</w:t>
      </w:r>
      <w:bookmarkEnd w:id="783"/>
      <w:bookmarkEnd w:id="784"/>
      <w:bookmarkEnd w:id="785"/>
      <w:bookmarkEnd w:id="786"/>
      <w:bookmarkEnd w:id="787"/>
    </w:p>
    <w:p w14:paraId="08F26563" w14:textId="77777777" w:rsidR="00234841" w:rsidRPr="00533C32" w:rsidRDefault="00234841" w:rsidP="00234841">
      <w:pPr>
        <w:pStyle w:val="Heading5"/>
      </w:pPr>
      <w:bookmarkStart w:id="788" w:name="_Toc45029336"/>
      <w:bookmarkStart w:id="789" w:name="_Toc56520612"/>
      <w:bookmarkStart w:id="790" w:name="_Toc90586851"/>
      <w:bookmarkStart w:id="791" w:name="_Toc106616369"/>
      <w:bookmarkStart w:id="792" w:name="_Toc122101064"/>
      <w:r>
        <w:t>5.2.12B</w:t>
      </w:r>
      <w:r w:rsidRPr="00533C32">
        <w:t>.3.1</w:t>
      </w:r>
      <w:r w:rsidRPr="00533C32">
        <w:tab/>
        <w:t>PUT</w:t>
      </w:r>
      <w:bookmarkEnd w:id="788"/>
      <w:bookmarkEnd w:id="789"/>
      <w:bookmarkEnd w:id="790"/>
      <w:bookmarkEnd w:id="791"/>
      <w:bookmarkEnd w:id="792"/>
    </w:p>
    <w:p w14:paraId="562847ED" w14:textId="77777777" w:rsidR="00234841" w:rsidRPr="00533C32" w:rsidRDefault="00234841" w:rsidP="00234841">
      <w:r w:rsidRPr="00533C32">
        <w:t xml:space="preserve">This method shall support the URI query parameters specified in table </w:t>
      </w:r>
      <w:r>
        <w:t>5.2.12B</w:t>
      </w:r>
      <w:r w:rsidRPr="00533C32">
        <w:t>.3.1-1.</w:t>
      </w:r>
    </w:p>
    <w:p w14:paraId="625C3B71" w14:textId="77777777" w:rsidR="00234841" w:rsidRPr="00533C32" w:rsidRDefault="00234841" w:rsidP="00434F1A">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DD12DA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6150E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6A0C4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66EA5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3A16C6"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88A93C" w14:textId="77777777" w:rsidR="00234841" w:rsidRPr="009C5B90" w:rsidRDefault="00234841" w:rsidP="00D17253">
            <w:pPr>
              <w:pStyle w:val="TAH"/>
              <w:rPr>
                <w:lang w:val="en-US"/>
              </w:rPr>
            </w:pPr>
            <w:r w:rsidRPr="009C5B90">
              <w:rPr>
                <w:lang w:val="en-US"/>
              </w:rPr>
              <w:t>Description</w:t>
            </w:r>
          </w:p>
        </w:tc>
      </w:tr>
      <w:tr w:rsidR="00234841" w:rsidRPr="009C5B90" w14:paraId="3043D3E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124C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E7BC5D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D62D9F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50F6C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172719" w14:textId="77777777" w:rsidR="00234841" w:rsidRPr="009C5B90" w:rsidRDefault="00234841" w:rsidP="00D17253">
            <w:pPr>
              <w:pStyle w:val="TAL"/>
              <w:rPr>
                <w:lang w:val="en-US"/>
              </w:rPr>
            </w:pPr>
          </w:p>
        </w:tc>
      </w:tr>
    </w:tbl>
    <w:p w14:paraId="35244ADC" w14:textId="77777777" w:rsidR="00234841" w:rsidRPr="00533C32" w:rsidRDefault="00234841" w:rsidP="00234841"/>
    <w:p w14:paraId="4C58B7E2" w14:textId="77777777" w:rsidR="00234841" w:rsidRPr="00533C32" w:rsidRDefault="00234841" w:rsidP="0023484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02932A67" w14:textId="77777777" w:rsidR="00234841" w:rsidRPr="00533C32" w:rsidRDefault="00234841" w:rsidP="00434F1A">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AC04B38"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2CE67F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7519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80E232"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26CAE" w14:textId="77777777" w:rsidR="00234841" w:rsidRPr="009C5B90" w:rsidRDefault="00234841" w:rsidP="00D17253">
            <w:pPr>
              <w:pStyle w:val="TAH"/>
              <w:rPr>
                <w:lang w:val="en-US"/>
              </w:rPr>
            </w:pPr>
            <w:r w:rsidRPr="009C5B90">
              <w:rPr>
                <w:lang w:val="en-US"/>
              </w:rPr>
              <w:t>Description</w:t>
            </w:r>
          </w:p>
        </w:tc>
      </w:tr>
      <w:tr w:rsidR="00234841" w:rsidRPr="009C5B90" w14:paraId="400586BF"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E126E80" w14:textId="77777777" w:rsidR="00234841" w:rsidRPr="009C5B90" w:rsidRDefault="00234841" w:rsidP="00D17253">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1425DF1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EC7736"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9A5FDC8" w14:textId="77777777" w:rsidR="00234841" w:rsidRPr="009C5B90" w:rsidRDefault="00234841" w:rsidP="00D17253">
            <w:pPr>
              <w:pStyle w:val="TAL"/>
              <w:rPr>
                <w:lang w:val="en-US"/>
              </w:rPr>
            </w:pPr>
            <w:r w:rsidRPr="009C5B90">
              <w:rPr>
                <w:lang w:val="en-US"/>
              </w:rPr>
              <w:t>The Message Waiting Data list is created or updated with the received information.</w:t>
            </w:r>
          </w:p>
        </w:tc>
      </w:tr>
    </w:tbl>
    <w:p w14:paraId="2F0F23DB" w14:textId="77777777" w:rsidR="00234841" w:rsidRPr="00533C32" w:rsidRDefault="00234841" w:rsidP="00234841"/>
    <w:p w14:paraId="72DF538F" w14:textId="77777777" w:rsidR="00234841" w:rsidRPr="00533C32" w:rsidRDefault="00234841" w:rsidP="00434F1A">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234841" w:rsidRPr="009C5B90" w14:paraId="13AEA64D"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C958E5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2369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75CF8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A6FAC8" w14:textId="77777777" w:rsidR="00234841" w:rsidRPr="009C5B90" w:rsidRDefault="00234841" w:rsidP="00D17253">
            <w:pPr>
              <w:pStyle w:val="TAH"/>
              <w:rPr>
                <w:lang w:val="en-US"/>
              </w:rPr>
            </w:pPr>
            <w:r w:rsidRPr="009C5B90">
              <w:rPr>
                <w:lang w:val="en-US"/>
              </w:rPr>
              <w:t>Response</w:t>
            </w:r>
          </w:p>
          <w:p w14:paraId="78EF9FF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D9F592" w14:textId="77777777" w:rsidR="00234841" w:rsidRPr="009C5B90" w:rsidRDefault="00234841" w:rsidP="00D17253">
            <w:pPr>
              <w:pStyle w:val="TAH"/>
              <w:rPr>
                <w:lang w:val="en-US"/>
              </w:rPr>
            </w:pPr>
            <w:r w:rsidRPr="009C5B90">
              <w:rPr>
                <w:lang w:val="en-US"/>
              </w:rPr>
              <w:t>Description</w:t>
            </w:r>
          </w:p>
        </w:tc>
      </w:tr>
      <w:tr w:rsidR="00234841" w:rsidRPr="009C5B90" w14:paraId="0119E49C"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2E9DA8"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630D0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F7749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F40EE1F"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FBDB53"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69C9E003"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5963E5E6" w14:textId="77777777" w:rsidR="00234841" w:rsidRPr="009C5B90" w:rsidRDefault="00234841" w:rsidP="00D17253">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68778F5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DC3837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096DA79"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6482BED" w14:textId="77777777" w:rsidR="00234841" w:rsidRPr="009C5B90" w:rsidRDefault="00234841" w:rsidP="00D17253">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234841" w:rsidRPr="009C5B90" w14:paraId="260DAB8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A3C6C9"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7579BE05" w14:textId="77777777" w:rsidR="00234841" w:rsidRPr="00533C32" w:rsidRDefault="00234841" w:rsidP="00234841">
      <w:pPr>
        <w:rPr>
          <w:lang w:eastAsia="zh-CN"/>
        </w:rPr>
      </w:pPr>
    </w:p>
    <w:p w14:paraId="5A7BADB4" w14:textId="77777777" w:rsidR="00234841" w:rsidRPr="00533C32" w:rsidRDefault="00234841" w:rsidP="00234841">
      <w:pPr>
        <w:pStyle w:val="Heading5"/>
      </w:pPr>
      <w:bookmarkStart w:id="793" w:name="_Toc45029337"/>
      <w:bookmarkStart w:id="794" w:name="_Toc56520613"/>
      <w:bookmarkStart w:id="795" w:name="_Toc90586852"/>
      <w:bookmarkStart w:id="796" w:name="_Toc106616370"/>
      <w:bookmarkStart w:id="797" w:name="_Toc122101065"/>
      <w:r>
        <w:t>5.2.12B</w:t>
      </w:r>
      <w:r w:rsidRPr="00533C32">
        <w:t>.3.2</w:t>
      </w:r>
      <w:r w:rsidRPr="00533C32">
        <w:tab/>
        <w:t>DELETE</w:t>
      </w:r>
      <w:bookmarkEnd w:id="793"/>
      <w:bookmarkEnd w:id="794"/>
      <w:bookmarkEnd w:id="795"/>
      <w:bookmarkEnd w:id="796"/>
      <w:bookmarkEnd w:id="797"/>
    </w:p>
    <w:p w14:paraId="55C3B991" w14:textId="77777777" w:rsidR="00234841" w:rsidRPr="00533C32" w:rsidRDefault="00234841" w:rsidP="00234841">
      <w:r w:rsidRPr="00533C32">
        <w:t xml:space="preserve">This method shall support the URI query parameters specified in table </w:t>
      </w:r>
      <w:r>
        <w:t>5.2.12B</w:t>
      </w:r>
      <w:r w:rsidRPr="00533C32">
        <w:t>.3.2-1.</w:t>
      </w:r>
    </w:p>
    <w:p w14:paraId="50B2CE16" w14:textId="77777777" w:rsidR="00234841" w:rsidRPr="00533C32" w:rsidRDefault="00234841" w:rsidP="00434F1A">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D225FF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8F6B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3E74D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1567B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3800B6"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803947" w14:textId="77777777" w:rsidR="00234841" w:rsidRPr="009C5B90" w:rsidRDefault="00234841" w:rsidP="00D17253">
            <w:pPr>
              <w:pStyle w:val="TAH"/>
              <w:rPr>
                <w:lang w:val="en-US"/>
              </w:rPr>
            </w:pPr>
            <w:r w:rsidRPr="009C5B90">
              <w:rPr>
                <w:lang w:val="en-US"/>
              </w:rPr>
              <w:t>Description</w:t>
            </w:r>
          </w:p>
        </w:tc>
      </w:tr>
      <w:tr w:rsidR="00234841" w:rsidRPr="009C5B90" w14:paraId="7863A1A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C8544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5627E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46539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018D0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8B9F1B" w14:textId="77777777" w:rsidR="00234841" w:rsidRPr="009C5B90" w:rsidRDefault="00234841" w:rsidP="00D17253">
            <w:pPr>
              <w:pStyle w:val="TAL"/>
              <w:rPr>
                <w:lang w:val="en-US"/>
              </w:rPr>
            </w:pPr>
          </w:p>
        </w:tc>
      </w:tr>
    </w:tbl>
    <w:p w14:paraId="213E6602" w14:textId="77777777" w:rsidR="00234841" w:rsidRPr="00533C32" w:rsidRDefault="00234841" w:rsidP="00234841"/>
    <w:p w14:paraId="71DC0D73" w14:textId="77777777" w:rsidR="00234841" w:rsidRPr="00533C32" w:rsidRDefault="00234841" w:rsidP="0023484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1FCF3DC" w14:textId="77777777" w:rsidR="00234841" w:rsidRPr="00533C32" w:rsidRDefault="00234841" w:rsidP="00434F1A">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A39F0D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23F4C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73009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EA697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CBC8A" w14:textId="77777777" w:rsidR="00234841" w:rsidRPr="009C5B90" w:rsidRDefault="00234841" w:rsidP="00D17253">
            <w:pPr>
              <w:pStyle w:val="TAH"/>
              <w:rPr>
                <w:lang w:val="en-US"/>
              </w:rPr>
            </w:pPr>
            <w:r w:rsidRPr="009C5B90">
              <w:rPr>
                <w:lang w:val="en-US"/>
              </w:rPr>
              <w:t>Description</w:t>
            </w:r>
          </w:p>
        </w:tc>
      </w:tr>
      <w:tr w:rsidR="00234841" w:rsidRPr="009C5B90" w14:paraId="4A9B8D6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D87757"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67104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E8858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577120" w14:textId="77777777" w:rsidR="00234841" w:rsidRPr="009C5B90" w:rsidRDefault="00234841" w:rsidP="00D17253">
            <w:pPr>
              <w:pStyle w:val="TAL"/>
              <w:rPr>
                <w:lang w:val="en-US"/>
              </w:rPr>
            </w:pPr>
            <w:r w:rsidRPr="009C5B90">
              <w:rPr>
                <w:lang w:val="en-US"/>
              </w:rPr>
              <w:t>The request body shall be empty.</w:t>
            </w:r>
          </w:p>
        </w:tc>
      </w:tr>
    </w:tbl>
    <w:p w14:paraId="4C8B70EB" w14:textId="77777777" w:rsidR="00234841" w:rsidRPr="00533C32" w:rsidRDefault="00234841" w:rsidP="00234841"/>
    <w:p w14:paraId="1C77C76F" w14:textId="77777777" w:rsidR="00234841" w:rsidRPr="00533C32" w:rsidRDefault="00234841" w:rsidP="00434F1A">
      <w:pPr>
        <w:pStyle w:val="TH"/>
        <w:outlineLvl w:val="0"/>
      </w:pPr>
      <w:r w:rsidRPr="00533C32">
        <w:lastRenderedPageBreak/>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3B77C17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9B8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9E733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6327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BB996A" w14:textId="77777777" w:rsidR="00234841" w:rsidRPr="009C5B90" w:rsidRDefault="00234841" w:rsidP="00D17253">
            <w:pPr>
              <w:pStyle w:val="TAH"/>
              <w:rPr>
                <w:lang w:val="en-US"/>
              </w:rPr>
            </w:pPr>
            <w:r w:rsidRPr="009C5B90">
              <w:rPr>
                <w:lang w:val="en-US"/>
              </w:rPr>
              <w:t>Response</w:t>
            </w:r>
          </w:p>
          <w:p w14:paraId="2BF92D3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91358" w14:textId="77777777" w:rsidR="00234841" w:rsidRPr="009C5B90" w:rsidRDefault="00234841" w:rsidP="00D17253">
            <w:pPr>
              <w:pStyle w:val="TAH"/>
              <w:rPr>
                <w:lang w:val="en-US"/>
              </w:rPr>
            </w:pPr>
            <w:r w:rsidRPr="009C5B90">
              <w:rPr>
                <w:lang w:val="en-US"/>
              </w:rPr>
              <w:t>Description</w:t>
            </w:r>
          </w:p>
        </w:tc>
      </w:tr>
      <w:tr w:rsidR="00234841" w:rsidRPr="009C5B90" w14:paraId="25CEAB2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5589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65078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DDDA79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B725F5B"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C125A9"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1F71B0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879F4E"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FD57F89" w14:textId="77777777" w:rsidR="00234841" w:rsidRPr="00533C32" w:rsidRDefault="00234841" w:rsidP="00234841">
      <w:pPr>
        <w:rPr>
          <w:lang w:eastAsia="zh-CN"/>
        </w:rPr>
      </w:pPr>
    </w:p>
    <w:p w14:paraId="1C8AA55B" w14:textId="77777777" w:rsidR="00234841" w:rsidRPr="00533C32" w:rsidRDefault="00234841" w:rsidP="00234841">
      <w:pPr>
        <w:pStyle w:val="Heading5"/>
        <w:rPr>
          <w:lang w:eastAsia="zh-CN"/>
        </w:rPr>
      </w:pPr>
      <w:bookmarkStart w:id="798" w:name="_Toc45029338"/>
      <w:bookmarkStart w:id="799" w:name="_Toc56520614"/>
      <w:bookmarkStart w:id="800" w:name="_Toc90586853"/>
      <w:bookmarkStart w:id="801" w:name="_Toc106616371"/>
      <w:bookmarkStart w:id="802" w:name="_Toc122101066"/>
      <w:r>
        <w:t>5.2.12B</w:t>
      </w:r>
      <w:r w:rsidRPr="00533C32">
        <w:t>.3.</w:t>
      </w:r>
      <w:r>
        <w:t>3</w:t>
      </w:r>
      <w:r w:rsidRPr="00533C32">
        <w:tab/>
      </w:r>
      <w:r w:rsidRPr="00533C32">
        <w:rPr>
          <w:lang w:eastAsia="zh-CN"/>
        </w:rPr>
        <w:t>PATCH</w:t>
      </w:r>
      <w:bookmarkEnd w:id="798"/>
      <w:bookmarkEnd w:id="799"/>
      <w:bookmarkEnd w:id="800"/>
      <w:bookmarkEnd w:id="801"/>
      <w:bookmarkEnd w:id="802"/>
    </w:p>
    <w:p w14:paraId="0DF64DD5" w14:textId="77777777" w:rsidR="00234841" w:rsidRPr="00533C32" w:rsidRDefault="00234841" w:rsidP="00234841">
      <w:r w:rsidRPr="00533C32">
        <w:t xml:space="preserve">This method shall support the URI query parameters specified in table </w:t>
      </w:r>
      <w:r>
        <w:t>5.2.12B</w:t>
      </w:r>
      <w:r w:rsidRPr="00533C32">
        <w:t>.3.</w:t>
      </w:r>
      <w:r>
        <w:t>3</w:t>
      </w:r>
      <w:r w:rsidRPr="00533C32">
        <w:t>-1.</w:t>
      </w:r>
    </w:p>
    <w:p w14:paraId="3D149994" w14:textId="77777777" w:rsidR="00234841" w:rsidRPr="00533C32" w:rsidRDefault="00234841" w:rsidP="00434F1A">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44227A1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49B4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D4FA4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937F8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90BF0D"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FE4178" w14:textId="77777777" w:rsidR="00234841" w:rsidRPr="009C5B90" w:rsidRDefault="00234841" w:rsidP="00D17253">
            <w:pPr>
              <w:pStyle w:val="TAH"/>
              <w:rPr>
                <w:lang w:val="en-US"/>
              </w:rPr>
            </w:pPr>
            <w:r w:rsidRPr="009C5B90">
              <w:rPr>
                <w:lang w:val="en-US"/>
              </w:rPr>
              <w:t>Description</w:t>
            </w:r>
          </w:p>
        </w:tc>
      </w:tr>
      <w:tr w:rsidR="00234841" w:rsidRPr="009C5B90" w14:paraId="4566450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B210CD"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F3B89E0"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A252486"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DF713D4"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AC07C1C" w14:textId="77777777" w:rsidR="00234841" w:rsidRPr="009C5B90" w:rsidRDefault="00234841" w:rsidP="00D17253">
            <w:pPr>
              <w:pStyle w:val="TAL"/>
              <w:rPr>
                <w:lang w:val="en-US"/>
              </w:rPr>
            </w:pPr>
            <w:r w:rsidRPr="009C5B90">
              <w:rPr>
                <w:rFonts w:cs="Arial"/>
                <w:szCs w:val="18"/>
              </w:rPr>
              <w:t>see 3GPP TS 29.500 [8] clause 6.6</w:t>
            </w:r>
          </w:p>
        </w:tc>
      </w:tr>
    </w:tbl>
    <w:p w14:paraId="7F738F09" w14:textId="77777777" w:rsidR="00234841" w:rsidRPr="00533C32" w:rsidRDefault="00234841" w:rsidP="00234841">
      <w:pPr>
        <w:pStyle w:val="Guidance"/>
      </w:pPr>
    </w:p>
    <w:p w14:paraId="0F433685" w14:textId="77777777" w:rsidR="00234841" w:rsidRPr="00533C32" w:rsidRDefault="00234841" w:rsidP="0023484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208F55AC" w14:textId="77777777" w:rsidR="00234841" w:rsidRPr="00533C32" w:rsidRDefault="00234841" w:rsidP="00434F1A">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071770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D67AA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C4A5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2C8DC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47B82D" w14:textId="77777777" w:rsidR="00234841" w:rsidRPr="009C5B90" w:rsidRDefault="00234841" w:rsidP="00D17253">
            <w:pPr>
              <w:pStyle w:val="TAH"/>
              <w:rPr>
                <w:lang w:val="en-US"/>
              </w:rPr>
            </w:pPr>
            <w:r w:rsidRPr="009C5B90">
              <w:rPr>
                <w:lang w:val="en-US"/>
              </w:rPr>
              <w:t>Description</w:t>
            </w:r>
          </w:p>
        </w:tc>
      </w:tr>
      <w:tr w:rsidR="00234841" w:rsidRPr="009C5B90" w14:paraId="31C0B9C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F4758"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590B69C"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BA6EFD"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A40C48A" w14:textId="77777777" w:rsidR="00234841" w:rsidRPr="009C5B90" w:rsidRDefault="00234841" w:rsidP="00D17253">
            <w:pPr>
              <w:pStyle w:val="TAL"/>
              <w:rPr>
                <w:lang w:val="en-US" w:eastAsia="zh-CN"/>
              </w:rPr>
            </w:pPr>
            <w:r w:rsidRPr="009C5B90">
              <w:rPr>
                <w:lang w:val="en-US" w:eastAsia="zh-CN"/>
              </w:rPr>
              <w:t>Contains the delta data to the authentication subscription of a UE</w:t>
            </w:r>
          </w:p>
        </w:tc>
      </w:tr>
    </w:tbl>
    <w:p w14:paraId="49A4B4E1" w14:textId="77777777" w:rsidR="00234841" w:rsidRPr="00533C32" w:rsidRDefault="00234841" w:rsidP="00234841"/>
    <w:p w14:paraId="4EBBF98C" w14:textId="77777777" w:rsidR="00234841" w:rsidRPr="00533C32" w:rsidRDefault="00234841" w:rsidP="00434F1A">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5862CB78"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61599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B68E4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7D423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62EF15" w14:textId="77777777" w:rsidR="00234841" w:rsidRPr="009C5B90" w:rsidRDefault="00234841" w:rsidP="00D17253">
            <w:pPr>
              <w:pStyle w:val="TAH"/>
              <w:rPr>
                <w:lang w:val="en-US"/>
              </w:rPr>
            </w:pPr>
            <w:r w:rsidRPr="009C5B90">
              <w:rPr>
                <w:lang w:val="en-US"/>
              </w:rPr>
              <w:t>Response</w:t>
            </w:r>
          </w:p>
          <w:p w14:paraId="457AD91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E60BE3" w14:textId="77777777" w:rsidR="00234841" w:rsidRPr="009C5B90" w:rsidRDefault="00234841" w:rsidP="00D17253">
            <w:pPr>
              <w:pStyle w:val="TAH"/>
              <w:rPr>
                <w:lang w:val="en-US"/>
              </w:rPr>
            </w:pPr>
            <w:r w:rsidRPr="009C5B90">
              <w:rPr>
                <w:lang w:val="en-US"/>
              </w:rPr>
              <w:t>Description</w:t>
            </w:r>
          </w:p>
        </w:tc>
      </w:tr>
      <w:tr w:rsidR="00234841" w:rsidRPr="009C5B90" w14:paraId="5585601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4A9C9"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692732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B57EDD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4D238F"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59EA7C"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234841" w:rsidRPr="009C5B90" w14:paraId="4CA6AC0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C4A31A"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AB21E99"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E4C9AB1"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D73A3D"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E20A00"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079D717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12205C6"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1443B20"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19CE4F6"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B087CE5"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FAC4621" w14:textId="77777777" w:rsidR="00234841" w:rsidRPr="009C5B90" w:rsidRDefault="00234841" w:rsidP="00D17253">
            <w:pPr>
              <w:pStyle w:val="TAL"/>
              <w:rPr>
                <w:lang w:val="en-US" w:eastAsia="zh-CN"/>
              </w:rPr>
            </w:pPr>
            <w:r w:rsidRPr="009C5B90">
              <w:rPr>
                <w:lang w:val="en-US" w:eastAsia="zh-CN"/>
              </w:rPr>
              <w:t>One or more attributes are not allowed to be modified according to e.g. policy or local configuration.</w:t>
            </w:r>
          </w:p>
          <w:p w14:paraId="4F0B35A1" w14:textId="77777777" w:rsidR="00234841" w:rsidRPr="009C5B90" w:rsidRDefault="00234841" w:rsidP="00D17253">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C1552ED" w14:textId="77777777" w:rsidR="00234841" w:rsidRPr="009C5B90" w:rsidRDefault="00234841" w:rsidP="00D17253">
            <w:pPr>
              <w:pStyle w:val="TAL"/>
              <w:rPr>
                <w:lang w:val="en-US" w:eastAsia="zh-CN"/>
              </w:rPr>
            </w:pPr>
            <w:r w:rsidRPr="009C5B90">
              <w:rPr>
                <w:lang w:val="en-US" w:eastAsia="zh-CN"/>
              </w:rPr>
              <w:t>The cause attribute may be used to convey any of the following errors:</w:t>
            </w:r>
          </w:p>
          <w:p w14:paraId="591B4E73" w14:textId="77777777" w:rsidR="00234841" w:rsidRPr="009C5B90" w:rsidRDefault="00234841" w:rsidP="00D17253">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14CE3581"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E1693FC"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337F567"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5E75B79" w14:textId="77777777" w:rsidR="00234841" w:rsidRPr="00533C32" w:rsidRDefault="00234841" w:rsidP="00234841">
      <w:pPr>
        <w:rPr>
          <w:lang w:eastAsia="zh-CN"/>
        </w:rPr>
      </w:pPr>
    </w:p>
    <w:p w14:paraId="57AD17FB" w14:textId="77777777" w:rsidR="00234841" w:rsidRPr="00533C32" w:rsidRDefault="00234841" w:rsidP="00234841">
      <w:pPr>
        <w:pStyle w:val="Heading5"/>
      </w:pPr>
      <w:bookmarkStart w:id="803" w:name="_Toc45029339"/>
      <w:bookmarkStart w:id="804" w:name="_Toc56520615"/>
      <w:bookmarkStart w:id="805" w:name="_Toc90586854"/>
      <w:bookmarkStart w:id="806" w:name="_Toc106616372"/>
      <w:bookmarkStart w:id="807" w:name="_Toc122101067"/>
      <w:r>
        <w:t>5.2.12B</w:t>
      </w:r>
      <w:r w:rsidRPr="00533C32">
        <w:t>.3.4</w:t>
      </w:r>
      <w:r w:rsidRPr="00533C32">
        <w:tab/>
        <w:t>GET</w:t>
      </w:r>
      <w:bookmarkEnd w:id="803"/>
      <w:bookmarkEnd w:id="804"/>
      <w:bookmarkEnd w:id="805"/>
      <w:bookmarkEnd w:id="806"/>
      <w:bookmarkEnd w:id="807"/>
    </w:p>
    <w:p w14:paraId="267DEF06" w14:textId="77777777" w:rsidR="00234841" w:rsidRPr="00533C32" w:rsidRDefault="00234841" w:rsidP="00234841">
      <w:r w:rsidRPr="00533C32">
        <w:t xml:space="preserve">This method shall support the URI query parameters specified in table </w:t>
      </w:r>
      <w:r>
        <w:t>5.2.12B</w:t>
      </w:r>
      <w:r w:rsidRPr="00533C32">
        <w:t>.3.4-1.</w:t>
      </w:r>
    </w:p>
    <w:p w14:paraId="48476FCD" w14:textId="77777777" w:rsidR="00234841" w:rsidRPr="00533C32" w:rsidRDefault="00234841" w:rsidP="00434F1A">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4B10FB5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98F54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6443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72C37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C1D13A"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45080" w14:textId="77777777" w:rsidR="00234841" w:rsidRPr="009C5B90" w:rsidRDefault="00234841" w:rsidP="00D17253">
            <w:pPr>
              <w:pStyle w:val="TAH"/>
              <w:rPr>
                <w:lang w:val="en-US"/>
              </w:rPr>
            </w:pPr>
            <w:r w:rsidRPr="009C5B90">
              <w:rPr>
                <w:lang w:val="en-US"/>
              </w:rPr>
              <w:t>Description</w:t>
            </w:r>
          </w:p>
        </w:tc>
      </w:tr>
      <w:tr w:rsidR="00234841" w:rsidRPr="009C5B90" w14:paraId="4D199CF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872553"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CAFD080"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FDE6ED4"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34E9AED"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99A3CC2"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6A9C9F8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A79C4D"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B241761"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2A1C32B"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C94E25"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FC7AF4B"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5A091E7" w14:textId="77777777" w:rsidR="00234841" w:rsidRPr="00533C32" w:rsidRDefault="00234841" w:rsidP="00234841"/>
    <w:p w14:paraId="4C0A0390" w14:textId="77777777" w:rsidR="00234841" w:rsidRPr="00533C32" w:rsidRDefault="00234841" w:rsidP="0023484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7379171" w14:textId="77777777" w:rsidR="00234841" w:rsidRPr="00533C32" w:rsidRDefault="00234841" w:rsidP="00434F1A">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A8FBAD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D365A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EB99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1AE9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A4AD0E" w14:textId="77777777" w:rsidR="00234841" w:rsidRPr="009C5B90" w:rsidRDefault="00234841" w:rsidP="00D17253">
            <w:pPr>
              <w:pStyle w:val="TAH"/>
              <w:rPr>
                <w:lang w:val="en-US"/>
              </w:rPr>
            </w:pPr>
            <w:r w:rsidRPr="009C5B90">
              <w:rPr>
                <w:lang w:val="en-US"/>
              </w:rPr>
              <w:t>Description</w:t>
            </w:r>
          </w:p>
        </w:tc>
      </w:tr>
      <w:tr w:rsidR="00234841" w:rsidRPr="009C5B90" w14:paraId="0B4034C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FFB241"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A6653E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ACF10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A6560E" w14:textId="77777777" w:rsidR="00234841" w:rsidRPr="009C5B90" w:rsidRDefault="00234841" w:rsidP="00D17253">
            <w:pPr>
              <w:pStyle w:val="TAL"/>
              <w:rPr>
                <w:lang w:val="en-US"/>
              </w:rPr>
            </w:pPr>
          </w:p>
        </w:tc>
      </w:tr>
    </w:tbl>
    <w:p w14:paraId="39345F2D" w14:textId="77777777" w:rsidR="00234841" w:rsidRPr="00533C32" w:rsidRDefault="00234841" w:rsidP="00234841"/>
    <w:p w14:paraId="29340862" w14:textId="77777777" w:rsidR="00234841" w:rsidRPr="00533C32" w:rsidRDefault="00234841" w:rsidP="00434F1A">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234841" w:rsidRPr="009C5B90" w14:paraId="7F3BACC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32529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96830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2CA0A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1BA745" w14:textId="77777777" w:rsidR="00234841" w:rsidRPr="009C5B90" w:rsidRDefault="00234841" w:rsidP="00D17253">
            <w:pPr>
              <w:pStyle w:val="TAH"/>
              <w:rPr>
                <w:lang w:val="en-US"/>
              </w:rPr>
            </w:pPr>
            <w:r w:rsidRPr="009C5B90">
              <w:rPr>
                <w:lang w:val="en-US"/>
              </w:rPr>
              <w:t>Response</w:t>
            </w:r>
          </w:p>
          <w:p w14:paraId="74ECC6E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98492A" w14:textId="77777777" w:rsidR="00234841" w:rsidRPr="009C5B90" w:rsidRDefault="00234841" w:rsidP="00D17253">
            <w:pPr>
              <w:pStyle w:val="TAH"/>
              <w:rPr>
                <w:lang w:val="en-US"/>
              </w:rPr>
            </w:pPr>
            <w:r w:rsidRPr="009C5B90">
              <w:rPr>
                <w:lang w:val="en-US"/>
              </w:rPr>
              <w:t>Description</w:t>
            </w:r>
          </w:p>
        </w:tc>
      </w:tr>
      <w:tr w:rsidR="00234841" w:rsidRPr="009C5B90" w14:paraId="3A04A8F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60CE19" w14:textId="77777777" w:rsidR="00234841" w:rsidRPr="009C5B90" w:rsidRDefault="00234841" w:rsidP="00D17253">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2FCF73B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71D2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45592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AD330" w14:textId="77777777" w:rsidR="00234841" w:rsidRPr="009C5B90" w:rsidRDefault="00234841" w:rsidP="00D17253">
            <w:pPr>
              <w:pStyle w:val="TAL"/>
              <w:rPr>
                <w:lang w:val="en-US"/>
              </w:rPr>
            </w:pPr>
            <w:r w:rsidRPr="009C5B90">
              <w:rPr>
                <w:lang w:val="en-US"/>
              </w:rPr>
              <w:t>Upon success, a response body containing the Message Waiting Data shall be returned.</w:t>
            </w:r>
          </w:p>
        </w:tc>
      </w:tr>
      <w:tr w:rsidR="00234841" w:rsidRPr="009C5B90" w14:paraId="5700A72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D3AF8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F1A55D8" w14:textId="77777777" w:rsidR="00234841" w:rsidRPr="00B516F1" w:rsidRDefault="00234841" w:rsidP="00234841">
      <w:pPr>
        <w:rPr>
          <w:lang w:eastAsia="zh-CN"/>
        </w:rPr>
      </w:pPr>
    </w:p>
    <w:p w14:paraId="405C19E8" w14:textId="77777777" w:rsidR="00234841" w:rsidRPr="00533C32" w:rsidRDefault="00234841" w:rsidP="00434F1A">
      <w:pPr>
        <w:pStyle w:val="Heading3"/>
      </w:pPr>
      <w:bookmarkStart w:id="808" w:name="_Toc45029340"/>
      <w:bookmarkStart w:id="809" w:name="_Toc56520616"/>
      <w:bookmarkStart w:id="810" w:name="_Toc90586855"/>
      <w:bookmarkStart w:id="811" w:name="_Toc106616373"/>
      <w:bookmarkStart w:id="812" w:name="_Toc122101068"/>
      <w:r w:rsidRPr="00533C32">
        <w:t>5.2.13</w:t>
      </w:r>
      <w:r w:rsidRPr="00533C32">
        <w:tab/>
        <w:t>Resource: SMSManagementSubscriptionData</w:t>
      </w:r>
      <w:bookmarkEnd w:id="727"/>
      <w:bookmarkEnd w:id="728"/>
      <w:bookmarkEnd w:id="729"/>
      <w:bookmarkEnd w:id="808"/>
      <w:bookmarkEnd w:id="809"/>
      <w:bookmarkEnd w:id="810"/>
      <w:bookmarkEnd w:id="811"/>
      <w:bookmarkEnd w:id="812"/>
    </w:p>
    <w:p w14:paraId="285ABC57" w14:textId="77777777" w:rsidR="00234841" w:rsidRPr="00533C32" w:rsidRDefault="00234841" w:rsidP="00434F1A">
      <w:pPr>
        <w:pStyle w:val="Heading4"/>
      </w:pPr>
      <w:bookmarkStart w:id="813" w:name="_Toc20126992"/>
      <w:bookmarkStart w:id="814" w:name="_Toc27588968"/>
      <w:bookmarkStart w:id="815" w:name="_Toc36459764"/>
      <w:bookmarkStart w:id="816" w:name="_Toc45029341"/>
      <w:bookmarkStart w:id="817" w:name="_Toc56520617"/>
      <w:bookmarkStart w:id="818" w:name="_Toc90586856"/>
      <w:bookmarkStart w:id="819" w:name="_Toc106616374"/>
      <w:bookmarkStart w:id="820" w:name="_Toc122101069"/>
      <w:r w:rsidRPr="00533C32">
        <w:t>5.2.13.1</w:t>
      </w:r>
      <w:r w:rsidRPr="00533C32">
        <w:tab/>
        <w:t>Description</w:t>
      </w:r>
      <w:bookmarkEnd w:id="813"/>
      <w:bookmarkEnd w:id="814"/>
      <w:bookmarkEnd w:id="815"/>
      <w:bookmarkEnd w:id="816"/>
      <w:bookmarkEnd w:id="817"/>
      <w:bookmarkEnd w:id="818"/>
      <w:bookmarkEnd w:id="819"/>
      <w:bookmarkEnd w:id="820"/>
    </w:p>
    <w:p w14:paraId="3BF80E07" w14:textId="77777777" w:rsidR="00234841" w:rsidRPr="00533C32" w:rsidRDefault="00234841" w:rsidP="00234841">
      <w:r w:rsidRPr="00533C32">
        <w:t>This resource represents the subscribed SMSManagementSubscriptionData for a SUPI for use in a serving PLMN. It is queried by the SMSF via the UDM after registering.</w:t>
      </w:r>
    </w:p>
    <w:p w14:paraId="363EF3C4"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1A7C26" w14:textId="77777777" w:rsidR="00234841" w:rsidRPr="00533C32" w:rsidRDefault="00234841" w:rsidP="00434F1A">
      <w:pPr>
        <w:pStyle w:val="Heading4"/>
      </w:pPr>
      <w:bookmarkStart w:id="821" w:name="_Toc20126993"/>
      <w:bookmarkStart w:id="822" w:name="_Toc27588969"/>
      <w:bookmarkStart w:id="823" w:name="_Toc36459765"/>
      <w:bookmarkStart w:id="824" w:name="_Toc45029342"/>
      <w:bookmarkStart w:id="825" w:name="_Toc56520618"/>
      <w:bookmarkStart w:id="826" w:name="_Toc90586857"/>
      <w:bookmarkStart w:id="827" w:name="_Toc106616375"/>
      <w:bookmarkStart w:id="828" w:name="_Toc122101070"/>
      <w:r w:rsidRPr="00533C32">
        <w:t>5.2.13.2</w:t>
      </w:r>
      <w:r w:rsidRPr="00533C32">
        <w:tab/>
        <w:t>Resource Definition</w:t>
      </w:r>
      <w:bookmarkEnd w:id="821"/>
      <w:bookmarkEnd w:id="822"/>
      <w:bookmarkEnd w:id="823"/>
      <w:bookmarkEnd w:id="824"/>
      <w:bookmarkEnd w:id="825"/>
      <w:bookmarkEnd w:id="826"/>
      <w:bookmarkEnd w:id="827"/>
      <w:bookmarkEnd w:id="828"/>
    </w:p>
    <w:p w14:paraId="1B197E65" w14:textId="77777777" w:rsidR="00234841" w:rsidRPr="00533C32" w:rsidRDefault="00234841" w:rsidP="0023484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3C12B232" w14:textId="77777777" w:rsidR="00234841" w:rsidRPr="00533C32" w:rsidRDefault="00234841" w:rsidP="00234841">
      <w:pPr>
        <w:rPr>
          <w:rFonts w:ascii="Arial" w:hAnsi="Arial" w:cs="Arial"/>
        </w:rPr>
      </w:pPr>
      <w:bookmarkStart w:id="829" w:name="_MCCTEMPBM_CRPT22160088___7"/>
      <w:r w:rsidRPr="00533C32">
        <w:t>This resource shall support the resource URI variables defined in table 5.2.13.2-1</w:t>
      </w:r>
      <w:r w:rsidRPr="00533C32">
        <w:rPr>
          <w:rFonts w:ascii="Arial" w:hAnsi="Arial" w:cs="Arial"/>
        </w:rPr>
        <w:t>.</w:t>
      </w:r>
    </w:p>
    <w:bookmarkEnd w:id="829"/>
    <w:p w14:paraId="344B0946" w14:textId="77777777" w:rsidR="00234841" w:rsidRPr="00533C32" w:rsidRDefault="00234841" w:rsidP="00434F1A">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67F2714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AF857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A0FC0E" w14:textId="77777777" w:rsidR="00234841" w:rsidRPr="009C5B90" w:rsidRDefault="00234841" w:rsidP="00D17253">
            <w:pPr>
              <w:pStyle w:val="TAH"/>
              <w:rPr>
                <w:lang w:val="en-US"/>
              </w:rPr>
            </w:pPr>
            <w:r w:rsidRPr="009C5B90">
              <w:rPr>
                <w:lang w:val="en-US"/>
              </w:rPr>
              <w:t>Definition</w:t>
            </w:r>
          </w:p>
        </w:tc>
      </w:tr>
      <w:tr w:rsidR="00234841" w:rsidRPr="009C5B90" w14:paraId="3228D95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F0F34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B2E5DA"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602614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262C07"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3F172"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578EA7D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5AC9D8"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E3045"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6CB09EE" w14:textId="77777777" w:rsidR="00234841" w:rsidRPr="00533C32" w:rsidRDefault="00234841" w:rsidP="00234841"/>
    <w:p w14:paraId="0648A2DE" w14:textId="77777777" w:rsidR="00234841" w:rsidRPr="00533C32" w:rsidRDefault="00234841" w:rsidP="00434F1A">
      <w:pPr>
        <w:pStyle w:val="Heading4"/>
      </w:pPr>
      <w:bookmarkStart w:id="830" w:name="_Toc20126994"/>
      <w:bookmarkStart w:id="831" w:name="_Toc27588970"/>
      <w:bookmarkStart w:id="832" w:name="_Toc36459766"/>
      <w:bookmarkStart w:id="833" w:name="_Toc45029343"/>
      <w:bookmarkStart w:id="834" w:name="_Toc56520619"/>
      <w:bookmarkStart w:id="835" w:name="_Toc90586858"/>
      <w:bookmarkStart w:id="836" w:name="_Toc106616376"/>
      <w:bookmarkStart w:id="837" w:name="_Toc122101071"/>
      <w:r w:rsidRPr="00533C32">
        <w:lastRenderedPageBreak/>
        <w:t>5.2.13.3</w:t>
      </w:r>
      <w:r w:rsidRPr="00533C32">
        <w:tab/>
        <w:t>Resource Standard Methods</w:t>
      </w:r>
      <w:bookmarkEnd w:id="830"/>
      <w:bookmarkEnd w:id="831"/>
      <w:bookmarkEnd w:id="832"/>
      <w:bookmarkEnd w:id="833"/>
      <w:bookmarkEnd w:id="834"/>
      <w:bookmarkEnd w:id="835"/>
      <w:bookmarkEnd w:id="836"/>
      <w:bookmarkEnd w:id="837"/>
    </w:p>
    <w:p w14:paraId="2B9CC2FE" w14:textId="77777777" w:rsidR="00234841" w:rsidRPr="00533C32" w:rsidRDefault="00234841" w:rsidP="00434F1A">
      <w:pPr>
        <w:pStyle w:val="Heading5"/>
      </w:pPr>
      <w:bookmarkStart w:id="838" w:name="_Toc20126995"/>
      <w:bookmarkStart w:id="839" w:name="_Toc27588971"/>
      <w:bookmarkStart w:id="840" w:name="_Toc36459767"/>
      <w:bookmarkStart w:id="841" w:name="_Toc45029344"/>
      <w:bookmarkStart w:id="842" w:name="_Toc56520620"/>
      <w:bookmarkStart w:id="843" w:name="_Toc90586859"/>
      <w:bookmarkStart w:id="844" w:name="_Toc106616377"/>
      <w:bookmarkStart w:id="845" w:name="_Toc122101072"/>
      <w:r w:rsidRPr="00533C32">
        <w:t>5.2.13.3.1</w:t>
      </w:r>
      <w:r w:rsidRPr="00533C32">
        <w:tab/>
        <w:t>GET</w:t>
      </w:r>
      <w:bookmarkEnd w:id="838"/>
      <w:bookmarkEnd w:id="839"/>
      <w:bookmarkEnd w:id="840"/>
      <w:bookmarkEnd w:id="841"/>
      <w:bookmarkEnd w:id="842"/>
      <w:bookmarkEnd w:id="843"/>
      <w:bookmarkEnd w:id="844"/>
      <w:bookmarkEnd w:id="845"/>
    </w:p>
    <w:p w14:paraId="37F1416C" w14:textId="77777777" w:rsidR="00234841" w:rsidRPr="00533C32" w:rsidRDefault="00234841" w:rsidP="00234841">
      <w:r w:rsidRPr="00533C32">
        <w:t>This method shall support the URI query parameters specified in table 5.2.13.3.1-1.</w:t>
      </w:r>
    </w:p>
    <w:p w14:paraId="3D679A16" w14:textId="77777777" w:rsidR="00234841" w:rsidRPr="00533C32" w:rsidRDefault="00234841" w:rsidP="00434F1A">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0C8976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8F0D4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FCCA4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E9318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1DEE2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6D790" w14:textId="77777777" w:rsidR="00234841" w:rsidRPr="009C5B90" w:rsidRDefault="00234841" w:rsidP="00D17253">
            <w:pPr>
              <w:pStyle w:val="TAH"/>
              <w:rPr>
                <w:lang w:val="en-US"/>
              </w:rPr>
            </w:pPr>
            <w:r w:rsidRPr="009C5B90">
              <w:rPr>
                <w:lang w:val="en-US"/>
              </w:rPr>
              <w:t>Description</w:t>
            </w:r>
          </w:p>
        </w:tc>
      </w:tr>
      <w:tr w:rsidR="00234841" w:rsidRPr="009C5B90" w14:paraId="3D81BA6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649646"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E59EB8"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706E7E3"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EFAD0A6"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7233A56" w14:textId="77777777" w:rsidR="00234841" w:rsidRPr="009C5B90" w:rsidRDefault="00234841" w:rsidP="00D17253">
            <w:pPr>
              <w:pStyle w:val="TAL"/>
              <w:rPr>
                <w:lang w:val="en-US"/>
              </w:rPr>
            </w:pPr>
            <w:r w:rsidRPr="009C5B90">
              <w:rPr>
                <w:rFonts w:cs="Arial"/>
                <w:szCs w:val="18"/>
                <w:lang w:val="en-US"/>
              </w:rPr>
              <w:t>see  3GPP TS 29.500 [8] clause 6.6</w:t>
            </w:r>
          </w:p>
        </w:tc>
      </w:tr>
    </w:tbl>
    <w:p w14:paraId="34D8CDFF" w14:textId="77777777" w:rsidR="00234841" w:rsidRPr="00533C32" w:rsidRDefault="00234841" w:rsidP="00234841"/>
    <w:p w14:paraId="7C637B89" w14:textId="77777777" w:rsidR="00234841" w:rsidRPr="00533C32" w:rsidRDefault="00234841" w:rsidP="00234841">
      <w:r w:rsidRPr="00533C32">
        <w:t>This method shall support the request data structures specified in table 5.2.13.3.1-2 and the response data structures and response codes specified in table 5.2.13.3.1-3.</w:t>
      </w:r>
    </w:p>
    <w:p w14:paraId="0F87370D" w14:textId="77777777" w:rsidR="00234841" w:rsidRPr="00533C32" w:rsidRDefault="00234841" w:rsidP="00434F1A">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88CF86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7A00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A1F54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4B26AB"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173659" w14:textId="77777777" w:rsidR="00234841" w:rsidRPr="009C5B90" w:rsidRDefault="00234841" w:rsidP="00D17253">
            <w:pPr>
              <w:pStyle w:val="TAH"/>
              <w:rPr>
                <w:lang w:val="en-US"/>
              </w:rPr>
            </w:pPr>
            <w:r w:rsidRPr="009C5B90">
              <w:rPr>
                <w:lang w:val="en-US"/>
              </w:rPr>
              <w:t>Description</w:t>
            </w:r>
          </w:p>
        </w:tc>
      </w:tr>
      <w:tr w:rsidR="00234841" w:rsidRPr="009C5B90" w14:paraId="6865ACA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2376CC"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29113A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AABEB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37EF" w14:textId="77777777" w:rsidR="00234841" w:rsidRPr="009C5B90" w:rsidRDefault="00234841" w:rsidP="00D17253">
            <w:pPr>
              <w:pStyle w:val="TAL"/>
              <w:rPr>
                <w:lang w:val="en-US"/>
              </w:rPr>
            </w:pPr>
          </w:p>
        </w:tc>
      </w:tr>
    </w:tbl>
    <w:p w14:paraId="1F9D485B" w14:textId="77777777" w:rsidR="00234841" w:rsidRPr="00533C32" w:rsidRDefault="00234841" w:rsidP="00234841"/>
    <w:p w14:paraId="6FED7BAF" w14:textId="77777777" w:rsidR="00234841" w:rsidRPr="00533C32" w:rsidRDefault="00234841" w:rsidP="00434F1A">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234841" w:rsidRPr="009C5B90" w14:paraId="63A4362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AEE45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7B539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42D49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E1C387" w14:textId="77777777" w:rsidR="00234841" w:rsidRPr="009C5B90" w:rsidRDefault="00234841" w:rsidP="00D17253">
            <w:pPr>
              <w:pStyle w:val="TAH"/>
              <w:rPr>
                <w:lang w:val="en-US"/>
              </w:rPr>
            </w:pPr>
            <w:r w:rsidRPr="009C5B90">
              <w:rPr>
                <w:lang w:val="en-US"/>
              </w:rPr>
              <w:t>Response</w:t>
            </w:r>
          </w:p>
          <w:p w14:paraId="7016C76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C2DC2" w14:textId="77777777" w:rsidR="00234841" w:rsidRPr="009C5B90" w:rsidRDefault="00234841" w:rsidP="00D17253">
            <w:pPr>
              <w:pStyle w:val="TAH"/>
              <w:rPr>
                <w:lang w:val="en-US"/>
              </w:rPr>
            </w:pPr>
            <w:r w:rsidRPr="009C5B90">
              <w:rPr>
                <w:lang w:val="en-US"/>
              </w:rPr>
              <w:t>Description</w:t>
            </w:r>
          </w:p>
        </w:tc>
      </w:tr>
      <w:tr w:rsidR="00234841" w:rsidRPr="009C5B90" w14:paraId="4FE7DDD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BF6039" w14:textId="77777777" w:rsidR="00234841" w:rsidRPr="009C5B90" w:rsidRDefault="00234841" w:rsidP="00D17253">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1DB388F"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159538"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10A8C4A"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B4D1F7" w14:textId="77777777" w:rsidR="00234841" w:rsidRPr="009C5B90" w:rsidRDefault="00234841" w:rsidP="00D17253">
            <w:pPr>
              <w:pStyle w:val="TAL"/>
              <w:rPr>
                <w:lang w:val="en-US"/>
              </w:rPr>
            </w:pPr>
            <w:r w:rsidRPr="009C5B90">
              <w:rPr>
                <w:lang w:val="en-US"/>
              </w:rPr>
              <w:t>Upon success, a response body containing the SMS Management Subscription Data shall be returned.</w:t>
            </w:r>
          </w:p>
        </w:tc>
      </w:tr>
      <w:tr w:rsidR="00234841" w:rsidRPr="009C5B90" w14:paraId="64FEB16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D35D37A"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9E8C491" w14:textId="77777777" w:rsidR="00234841" w:rsidRPr="00533C32" w:rsidRDefault="00234841" w:rsidP="00234841">
      <w:pPr>
        <w:rPr>
          <w:lang w:eastAsia="zh-CN"/>
        </w:rPr>
      </w:pPr>
    </w:p>
    <w:p w14:paraId="11C9A3BA" w14:textId="77777777" w:rsidR="00234841" w:rsidRPr="00533C32" w:rsidRDefault="00234841" w:rsidP="00434F1A">
      <w:pPr>
        <w:pStyle w:val="Heading3"/>
      </w:pPr>
      <w:bookmarkStart w:id="846" w:name="_Toc20126996"/>
      <w:bookmarkStart w:id="847" w:name="_Toc27588972"/>
      <w:bookmarkStart w:id="848" w:name="_Toc36459768"/>
      <w:bookmarkStart w:id="849" w:name="_Toc45029345"/>
      <w:bookmarkStart w:id="850" w:name="_Toc56520621"/>
      <w:bookmarkStart w:id="851" w:name="_Toc90586860"/>
      <w:bookmarkStart w:id="852" w:name="_Toc106616378"/>
      <w:bookmarkStart w:id="853" w:name="_Toc122101073"/>
      <w:r w:rsidRPr="00533C32">
        <w:t>5.2.14</w:t>
      </w:r>
      <w:r w:rsidRPr="00533C32">
        <w:tab/>
        <w:t>Resource: ProvisionedParamenterData</w:t>
      </w:r>
      <w:bookmarkEnd w:id="846"/>
      <w:bookmarkEnd w:id="847"/>
      <w:bookmarkEnd w:id="848"/>
      <w:bookmarkEnd w:id="849"/>
      <w:bookmarkEnd w:id="850"/>
      <w:bookmarkEnd w:id="851"/>
      <w:bookmarkEnd w:id="852"/>
      <w:bookmarkEnd w:id="853"/>
    </w:p>
    <w:p w14:paraId="7F9AE11F" w14:textId="77777777" w:rsidR="00234841" w:rsidRPr="00533C32" w:rsidRDefault="00234841" w:rsidP="00434F1A">
      <w:pPr>
        <w:pStyle w:val="Heading4"/>
      </w:pPr>
      <w:bookmarkStart w:id="854" w:name="_Toc20126997"/>
      <w:bookmarkStart w:id="855" w:name="_Toc27588973"/>
      <w:bookmarkStart w:id="856" w:name="_Toc36459769"/>
      <w:bookmarkStart w:id="857" w:name="_Toc45029346"/>
      <w:bookmarkStart w:id="858" w:name="_Toc56520622"/>
      <w:bookmarkStart w:id="859" w:name="_Toc90586861"/>
      <w:bookmarkStart w:id="860" w:name="_Toc106616379"/>
      <w:bookmarkStart w:id="861" w:name="_Toc122101074"/>
      <w:r w:rsidRPr="00533C32">
        <w:t>5.2.14.1</w:t>
      </w:r>
      <w:r w:rsidRPr="00533C32">
        <w:tab/>
        <w:t>Description</w:t>
      </w:r>
      <w:bookmarkEnd w:id="854"/>
      <w:bookmarkEnd w:id="855"/>
      <w:bookmarkEnd w:id="856"/>
      <w:bookmarkEnd w:id="857"/>
      <w:bookmarkEnd w:id="858"/>
      <w:bookmarkEnd w:id="859"/>
      <w:bookmarkEnd w:id="860"/>
      <w:bookmarkEnd w:id="861"/>
    </w:p>
    <w:p w14:paraId="73BB5832" w14:textId="77777777" w:rsidR="00234841" w:rsidRPr="00533C32" w:rsidRDefault="00234841" w:rsidP="00234841">
      <w:r w:rsidRPr="00533C32">
        <w:t>This resource represents the subscribed ProvisionedParameterData for a GPSI. It is triggered by the AF/NEF via the UDM to update provisioned data stored for the subscriber.</w:t>
      </w:r>
    </w:p>
    <w:p w14:paraId="753372C4"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1C6CC1A" w14:textId="77777777" w:rsidR="00234841" w:rsidRPr="00533C32" w:rsidRDefault="00234841" w:rsidP="00434F1A">
      <w:pPr>
        <w:pStyle w:val="Heading4"/>
      </w:pPr>
      <w:bookmarkStart w:id="862" w:name="_Toc20126998"/>
      <w:bookmarkStart w:id="863" w:name="_Toc27588974"/>
      <w:bookmarkStart w:id="864" w:name="_Toc36459770"/>
      <w:bookmarkStart w:id="865" w:name="_Toc45029347"/>
      <w:bookmarkStart w:id="866" w:name="_Toc56520623"/>
      <w:bookmarkStart w:id="867" w:name="_Toc90586862"/>
      <w:bookmarkStart w:id="868" w:name="_Toc106616380"/>
      <w:bookmarkStart w:id="869" w:name="_Toc122101075"/>
      <w:r w:rsidRPr="00533C32">
        <w:t>5.2.14.2</w:t>
      </w:r>
      <w:r w:rsidRPr="00533C32">
        <w:tab/>
        <w:t>Resource Definition</w:t>
      </w:r>
      <w:bookmarkEnd w:id="862"/>
      <w:bookmarkEnd w:id="863"/>
      <w:bookmarkEnd w:id="864"/>
      <w:bookmarkEnd w:id="865"/>
      <w:bookmarkEnd w:id="866"/>
      <w:bookmarkEnd w:id="867"/>
      <w:bookmarkEnd w:id="868"/>
      <w:bookmarkEnd w:id="869"/>
    </w:p>
    <w:p w14:paraId="5290E7DF" w14:textId="77777777" w:rsidR="00234841" w:rsidRPr="00533C32" w:rsidRDefault="00234841" w:rsidP="00234841">
      <w:r w:rsidRPr="00533C32">
        <w:t>Resource URI: {apiRoot}/nudr-dr/&lt;apiVersion&gt;/subscription-data/{ueId}/pp-data</w:t>
      </w:r>
    </w:p>
    <w:p w14:paraId="1C1C3B78" w14:textId="77777777" w:rsidR="00234841" w:rsidRPr="00533C32" w:rsidRDefault="00234841" w:rsidP="00234841">
      <w:pPr>
        <w:rPr>
          <w:rFonts w:ascii="Arial" w:hAnsi="Arial" w:cs="Arial"/>
        </w:rPr>
      </w:pPr>
      <w:bookmarkStart w:id="870" w:name="_MCCTEMPBM_CRPT22160089___7"/>
      <w:r w:rsidRPr="00533C32">
        <w:t>This resource shall support the resource URI variables defined in table 5.2.14.2-1</w:t>
      </w:r>
      <w:r w:rsidRPr="00533C32">
        <w:rPr>
          <w:rFonts w:ascii="Arial" w:hAnsi="Arial" w:cs="Arial"/>
        </w:rPr>
        <w:t>.</w:t>
      </w:r>
    </w:p>
    <w:bookmarkEnd w:id="870"/>
    <w:p w14:paraId="02221BD3" w14:textId="77777777" w:rsidR="00234841" w:rsidRPr="00533C32" w:rsidRDefault="00234841" w:rsidP="00434F1A">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63A92D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922E17"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FF0A4B" w14:textId="77777777" w:rsidR="00234841" w:rsidRPr="009C5B90" w:rsidRDefault="00234841" w:rsidP="00D17253">
            <w:pPr>
              <w:pStyle w:val="TAH"/>
              <w:rPr>
                <w:lang w:val="en-US"/>
              </w:rPr>
            </w:pPr>
            <w:r w:rsidRPr="009C5B90">
              <w:rPr>
                <w:lang w:val="en-US"/>
              </w:rPr>
              <w:t>Definition</w:t>
            </w:r>
          </w:p>
        </w:tc>
      </w:tr>
      <w:tr w:rsidR="00234841" w:rsidRPr="009C5B90" w14:paraId="1906419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21549F"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828E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B082C9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103579"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E02C17"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3A4A76E" w14:textId="77777777" w:rsidR="00234841" w:rsidRPr="00533C32" w:rsidRDefault="00234841" w:rsidP="00234841"/>
    <w:p w14:paraId="1EB7EE5F" w14:textId="77777777" w:rsidR="00234841" w:rsidRPr="00533C32" w:rsidRDefault="00234841" w:rsidP="00434F1A">
      <w:pPr>
        <w:pStyle w:val="Heading4"/>
      </w:pPr>
      <w:bookmarkStart w:id="871" w:name="_Toc20126999"/>
      <w:bookmarkStart w:id="872" w:name="_Toc27588975"/>
      <w:bookmarkStart w:id="873" w:name="_Toc36459771"/>
      <w:bookmarkStart w:id="874" w:name="_Toc45029348"/>
      <w:bookmarkStart w:id="875" w:name="_Toc56520624"/>
      <w:bookmarkStart w:id="876" w:name="_Toc90586863"/>
      <w:bookmarkStart w:id="877" w:name="_Toc106616381"/>
      <w:bookmarkStart w:id="878" w:name="_Toc122101076"/>
      <w:r w:rsidRPr="00533C32">
        <w:lastRenderedPageBreak/>
        <w:t>5.2.14.3</w:t>
      </w:r>
      <w:r w:rsidRPr="00533C32">
        <w:tab/>
        <w:t>Resource Standard Methods</w:t>
      </w:r>
      <w:bookmarkEnd w:id="871"/>
      <w:bookmarkEnd w:id="872"/>
      <w:bookmarkEnd w:id="873"/>
      <w:bookmarkEnd w:id="874"/>
      <w:bookmarkEnd w:id="875"/>
      <w:bookmarkEnd w:id="876"/>
      <w:bookmarkEnd w:id="877"/>
      <w:bookmarkEnd w:id="878"/>
    </w:p>
    <w:p w14:paraId="114069F6" w14:textId="77777777" w:rsidR="00234841" w:rsidRPr="00533C32" w:rsidRDefault="00234841" w:rsidP="00434F1A">
      <w:pPr>
        <w:pStyle w:val="Heading5"/>
      </w:pPr>
      <w:bookmarkStart w:id="879" w:name="_Toc20127000"/>
      <w:bookmarkStart w:id="880" w:name="_Toc27588976"/>
      <w:bookmarkStart w:id="881" w:name="_Toc36459772"/>
      <w:bookmarkStart w:id="882" w:name="_Toc45029349"/>
      <w:bookmarkStart w:id="883" w:name="_Toc56520625"/>
      <w:bookmarkStart w:id="884" w:name="_Toc90586864"/>
      <w:bookmarkStart w:id="885" w:name="_Toc106616382"/>
      <w:bookmarkStart w:id="886" w:name="_Toc122101077"/>
      <w:r w:rsidRPr="00533C32">
        <w:t>5.2.14.3.</w:t>
      </w:r>
      <w:r w:rsidRPr="00533C32">
        <w:rPr>
          <w:lang w:eastAsia="zh-CN"/>
        </w:rPr>
        <w:t>1</w:t>
      </w:r>
      <w:r w:rsidRPr="00533C32">
        <w:tab/>
        <w:t>GET</w:t>
      </w:r>
      <w:bookmarkEnd w:id="879"/>
      <w:bookmarkEnd w:id="880"/>
      <w:bookmarkEnd w:id="881"/>
      <w:bookmarkEnd w:id="882"/>
      <w:bookmarkEnd w:id="883"/>
      <w:bookmarkEnd w:id="884"/>
      <w:bookmarkEnd w:id="885"/>
      <w:bookmarkEnd w:id="886"/>
    </w:p>
    <w:p w14:paraId="6F2DC5BA" w14:textId="77777777" w:rsidR="00234841" w:rsidRPr="00533C32" w:rsidRDefault="00234841" w:rsidP="00234841">
      <w:r w:rsidRPr="00533C32">
        <w:t xml:space="preserve">This method retrieves the provisioned data of a given </w:t>
      </w:r>
      <w:r w:rsidRPr="00533C32">
        <w:rPr>
          <w:lang w:eastAsia="zh-CN"/>
        </w:rPr>
        <w:t>UE</w:t>
      </w:r>
      <w:r w:rsidRPr="00533C32">
        <w:t>.</w:t>
      </w:r>
    </w:p>
    <w:p w14:paraId="4A0755B9" w14:textId="77777777" w:rsidR="00234841" w:rsidRPr="00533C32" w:rsidRDefault="00234841" w:rsidP="00234841">
      <w:r w:rsidRPr="00533C32">
        <w:t>This method shall support the URI query parameters specified in table 5.2.14.3.</w:t>
      </w:r>
      <w:r w:rsidRPr="00533C32">
        <w:rPr>
          <w:lang w:eastAsia="zh-CN"/>
        </w:rPr>
        <w:t>1</w:t>
      </w:r>
      <w:r w:rsidRPr="00533C32">
        <w:t>-1.</w:t>
      </w:r>
    </w:p>
    <w:p w14:paraId="16707C71" w14:textId="77777777" w:rsidR="00234841" w:rsidRPr="00533C32" w:rsidRDefault="00234841" w:rsidP="00434F1A">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234841" w:rsidRPr="009C5B90" w14:paraId="71B47EE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62B38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8EDA0E" w14:textId="77777777" w:rsidR="00234841" w:rsidRPr="009C5B90" w:rsidRDefault="00234841" w:rsidP="00D17253">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84FF69E" w14:textId="77777777" w:rsidR="00234841" w:rsidRPr="009C5B90" w:rsidRDefault="00234841" w:rsidP="00D17253">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EB4F9B1" w14:textId="77777777" w:rsidR="00234841" w:rsidRPr="009C5B90" w:rsidRDefault="00234841" w:rsidP="00D17253">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BE387" w14:textId="77777777" w:rsidR="00234841" w:rsidRPr="009C5B90" w:rsidRDefault="00234841" w:rsidP="00D17253">
            <w:pPr>
              <w:pStyle w:val="TAH"/>
              <w:rPr>
                <w:lang w:val="en-US"/>
              </w:rPr>
            </w:pPr>
            <w:r w:rsidRPr="009C5B90">
              <w:rPr>
                <w:lang w:val="en-US"/>
              </w:rPr>
              <w:t>Description</w:t>
            </w:r>
          </w:p>
        </w:tc>
      </w:tr>
      <w:tr w:rsidR="00234841" w:rsidRPr="009C5B90" w14:paraId="16214DF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5E526"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9E4AC50" w14:textId="77777777" w:rsidR="00234841" w:rsidRPr="009C5B90" w:rsidRDefault="00234841" w:rsidP="00D17253">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44B333CE" w14:textId="77777777" w:rsidR="00234841" w:rsidRPr="009C5B90" w:rsidRDefault="00234841" w:rsidP="00D17253">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29D74F43" w14:textId="77777777" w:rsidR="00234841" w:rsidRPr="009C5B90" w:rsidRDefault="00234841" w:rsidP="00D17253">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408869F" w14:textId="77777777" w:rsidR="00234841" w:rsidRPr="009C5B90" w:rsidRDefault="00234841" w:rsidP="00D17253">
            <w:pPr>
              <w:pStyle w:val="TAL"/>
              <w:rPr>
                <w:lang w:val="en-US"/>
              </w:rPr>
            </w:pPr>
            <w:r w:rsidRPr="009C5B90">
              <w:rPr>
                <w:rFonts w:cs="Arial"/>
                <w:szCs w:val="18"/>
                <w:lang w:val="en-US"/>
              </w:rPr>
              <w:t>see  3GPP TS 29.500 [8] clause 6.6</w:t>
            </w:r>
          </w:p>
        </w:tc>
      </w:tr>
    </w:tbl>
    <w:p w14:paraId="16B8CC28" w14:textId="77777777" w:rsidR="00234841" w:rsidRPr="00533C32" w:rsidRDefault="00234841" w:rsidP="00234841"/>
    <w:p w14:paraId="4A7CE2B0" w14:textId="77777777" w:rsidR="00234841" w:rsidRPr="00533C32" w:rsidRDefault="00234841" w:rsidP="0023484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341150B5" w14:textId="77777777" w:rsidR="00234841" w:rsidRPr="00533C32" w:rsidRDefault="00234841" w:rsidP="00434F1A">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234841" w:rsidRPr="009C5B90" w14:paraId="2ACDF11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51F045" w14:textId="77777777" w:rsidR="00234841" w:rsidRPr="009C5B90" w:rsidRDefault="00234841" w:rsidP="00D17253">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D7B499A" w14:textId="77777777" w:rsidR="00234841" w:rsidRPr="009C5B90" w:rsidRDefault="00234841" w:rsidP="00D17253">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DC37E2D" w14:textId="77777777" w:rsidR="00234841" w:rsidRPr="009C5B90" w:rsidRDefault="00234841" w:rsidP="00D17253">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CC4709" w14:textId="77777777" w:rsidR="00234841" w:rsidRPr="009C5B90" w:rsidRDefault="00234841" w:rsidP="00D17253">
            <w:pPr>
              <w:pStyle w:val="TAH"/>
              <w:rPr>
                <w:lang w:val="en-US"/>
              </w:rPr>
            </w:pPr>
            <w:r w:rsidRPr="009C5B90">
              <w:rPr>
                <w:lang w:val="en-US"/>
              </w:rPr>
              <w:t>Description</w:t>
            </w:r>
          </w:p>
        </w:tc>
      </w:tr>
      <w:tr w:rsidR="00234841" w:rsidRPr="009C5B90" w14:paraId="62334B3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A62059" w14:textId="77777777" w:rsidR="00234841" w:rsidRPr="009C5B90" w:rsidRDefault="00234841" w:rsidP="00D17253">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533C3E2" w14:textId="77777777" w:rsidR="00234841" w:rsidRPr="009C5B90" w:rsidRDefault="00234841" w:rsidP="00D17253">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1DEE8EDE" w14:textId="77777777" w:rsidR="00234841" w:rsidRPr="009C5B90" w:rsidRDefault="00234841" w:rsidP="00D17253">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63EBA55A" w14:textId="77777777" w:rsidR="00234841" w:rsidRPr="009C5B90" w:rsidRDefault="00234841" w:rsidP="00D17253">
            <w:pPr>
              <w:pStyle w:val="TAL"/>
              <w:rPr>
                <w:lang w:val="en-US"/>
              </w:rPr>
            </w:pPr>
          </w:p>
        </w:tc>
      </w:tr>
    </w:tbl>
    <w:p w14:paraId="64D8FE1A" w14:textId="77777777" w:rsidR="00234841" w:rsidRPr="00533C32" w:rsidRDefault="00234841" w:rsidP="00234841"/>
    <w:p w14:paraId="73992114" w14:textId="77777777" w:rsidR="00234841" w:rsidRPr="00533C32" w:rsidRDefault="00234841" w:rsidP="00434F1A">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234841" w:rsidRPr="009C5B90" w14:paraId="73BD00C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970336" w14:textId="77777777" w:rsidR="00234841" w:rsidRPr="009C5B90" w:rsidRDefault="00234841" w:rsidP="00D17253">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0630DB4" w14:textId="77777777" w:rsidR="00234841" w:rsidRPr="009C5B90" w:rsidRDefault="00234841" w:rsidP="00D17253">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3117920" w14:textId="77777777" w:rsidR="00234841" w:rsidRPr="009C5B90" w:rsidRDefault="00234841" w:rsidP="00D17253">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40608615" w14:textId="77777777" w:rsidR="00234841" w:rsidRPr="009C5B90" w:rsidRDefault="00234841" w:rsidP="00D17253">
            <w:pPr>
              <w:pStyle w:val="TAH"/>
              <w:rPr>
                <w:lang w:val="en-US"/>
              </w:rPr>
            </w:pPr>
            <w:r w:rsidRPr="009C5B90">
              <w:rPr>
                <w:lang w:val="en-US"/>
              </w:rPr>
              <w:t>Response</w:t>
            </w:r>
          </w:p>
          <w:p w14:paraId="5204BC14" w14:textId="77777777" w:rsidR="00234841" w:rsidRPr="009C5B90" w:rsidRDefault="00234841" w:rsidP="00D17253">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AB02D0D" w14:textId="77777777" w:rsidR="00234841" w:rsidRPr="009C5B90" w:rsidRDefault="00234841" w:rsidP="00D17253">
            <w:pPr>
              <w:pStyle w:val="TAH"/>
              <w:rPr>
                <w:lang w:val="en-US"/>
              </w:rPr>
            </w:pPr>
            <w:r w:rsidRPr="009C5B90">
              <w:rPr>
                <w:lang w:val="en-US"/>
              </w:rPr>
              <w:t>Description</w:t>
            </w:r>
          </w:p>
        </w:tc>
      </w:tr>
      <w:tr w:rsidR="00234841" w:rsidRPr="009C5B90" w14:paraId="6174FED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D3767C" w14:textId="77777777" w:rsidR="00234841" w:rsidRPr="009C5B90" w:rsidRDefault="00234841" w:rsidP="00D17253">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2F7542B2" w14:textId="77777777" w:rsidR="00234841" w:rsidRPr="009C5B90" w:rsidRDefault="00234841" w:rsidP="00D17253">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408C83BA" w14:textId="77777777" w:rsidR="00234841" w:rsidRPr="009C5B90" w:rsidRDefault="00234841" w:rsidP="00D17253">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9A640F9" w14:textId="77777777" w:rsidR="00234841" w:rsidRPr="009C5B90" w:rsidRDefault="00234841" w:rsidP="00D17253">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2A177876" w14:textId="77777777" w:rsidR="00234841" w:rsidRPr="009C5B90" w:rsidRDefault="00234841" w:rsidP="00D17253">
            <w:pPr>
              <w:pStyle w:val="TAL"/>
              <w:rPr>
                <w:lang w:val="en-US"/>
              </w:rPr>
            </w:pPr>
            <w:r w:rsidRPr="009C5B90">
              <w:rPr>
                <w:lang w:val="en-US"/>
              </w:rPr>
              <w:t>Upon success, a response body is returned containing the provisioned data of the GPSI.</w:t>
            </w:r>
          </w:p>
        </w:tc>
      </w:tr>
    </w:tbl>
    <w:p w14:paraId="60614BE1" w14:textId="77777777" w:rsidR="00234841" w:rsidRPr="00533C32" w:rsidRDefault="00234841" w:rsidP="00234841">
      <w:pPr>
        <w:rPr>
          <w:lang w:eastAsia="zh-CN"/>
        </w:rPr>
      </w:pPr>
    </w:p>
    <w:p w14:paraId="0FA8E569" w14:textId="77777777" w:rsidR="00234841" w:rsidRPr="00533C32" w:rsidRDefault="00234841" w:rsidP="00434F1A">
      <w:pPr>
        <w:pStyle w:val="Heading5"/>
      </w:pPr>
      <w:bookmarkStart w:id="887" w:name="_Toc20127001"/>
      <w:bookmarkStart w:id="888" w:name="_Toc27588977"/>
      <w:bookmarkStart w:id="889" w:name="_Toc36459773"/>
      <w:bookmarkStart w:id="890" w:name="_Toc45029350"/>
      <w:bookmarkStart w:id="891" w:name="_Toc56520626"/>
      <w:bookmarkStart w:id="892" w:name="_Toc90586865"/>
      <w:bookmarkStart w:id="893" w:name="_Toc106616383"/>
      <w:bookmarkStart w:id="894" w:name="_Toc122101078"/>
      <w:r w:rsidRPr="00533C32">
        <w:t>5.2.14.3.</w:t>
      </w:r>
      <w:r w:rsidRPr="00533C32">
        <w:rPr>
          <w:lang w:eastAsia="zh-CN"/>
        </w:rPr>
        <w:t>2</w:t>
      </w:r>
      <w:r w:rsidRPr="00533C32">
        <w:tab/>
        <w:t>PATCH</w:t>
      </w:r>
      <w:bookmarkEnd w:id="887"/>
      <w:bookmarkEnd w:id="888"/>
      <w:bookmarkEnd w:id="889"/>
      <w:bookmarkEnd w:id="890"/>
      <w:bookmarkEnd w:id="891"/>
      <w:bookmarkEnd w:id="892"/>
      <w:bookmarkEnd w:id="893"/>
      <w:bookmarkEnd w:id="894"/>
    </w:p>
    <w:p w14:paraId="5D75AB7C" w14:textId="77777777" w:rsidR="00234841" w:rsidRPr="00533C32" w:rsidRDefault="00234841" w:rsidP="00234841">
      <w:pPr>
        <w:rPr>
          <w:lang w:eastAsia="zh-CN"/>
        </w:rPr>
      </w:pPr>
      <w:r w:rsidRPr="00533C32">
        <w:rPr>
          <w:lang w:eastAsia="zh-CN"/>
        </w:rPr>
        <w:t>This method is used to modify the provisioned parameter data in the UDR.</w:t>
      </w:r>
    </w:p>
    <w:p w14:paraId="064092AF" w14:textId="77777777" w:rsidR="00234841" w:rsidRPr="00533C32" w:rsidRDefault="00234841" w:rsidP="00234841">
      <w:r w:rsidRPr="00533C32">
        <w:t>This method shall support the URI query parameters specified in table 5.2.14.3.2-1.</w:t>
      </w:r>
    </w:p>
    <w:p w14:paraId="764806DB" w14:textId="77777777" w:rsidR="00234841" w:rsidRPr="00533C32" w:rsidRDefault="00234841" w:rsidP="00434F1A">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010F07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C041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76661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37318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732810"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D4AD81" w14:textId="77777777" w:rsidR="00234841" w:rsidRPr="009C5B90" w:rsidRDefault="00234841" w:rsidP="00D17253">
            <w:pPr>
              <w:pStyle w:val="TAH"/>
              <w:rPr>
                <w:lang w:val="en-US"/>
              </w:rPr>
            </w:pPr>
            <w:r w:rsidRPr="009C5B90">
              <w:rPr>
                <w:lang w:val="en-US"/>
              </w:rPr>
              <w:t>Description</w:t>
            </w:r>
          </w:p>
        </w:tc>
      </w:tr>
      <w:tr w:rsidR="00234841" w:rsidRPr="009C5B90" w14:paraId="492258F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E63E28"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FEB431A"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F79E342"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2103844"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4B41A7" w14:textId="77777777" w:rsidR="00234841" w:rsidRPr="009C5B90" w:rsidRDefault="00234841" w:rsidP="00D17253">
            <w:pPr>
              <w:pStyle w:val="TAL"/>
              <w:rPr>
                <w:lang w:val="en-US"/>
              </w:rPr>
            </w:pPr>
            <w:r w:rsidRPr="009C5B90">
              <w:rPr>
                <w:rFonts w:cs="Arial"/>
                <w:szCs w:val="18"/>
              </w:rPr>
              <w:t>see 3GPP TS 29.500 [8] clause 6.6</w:t>
            </w:r>
          </w:p>
        </w:tc>
      </w:tr>
    </w:tbl>
    <w:p w14:paraId="45BAF502" w14:textId="77777777" w:rsidR="00234841" w:rsidRPr="00533C32" w:rsidRDefault="00234841" w:rsidP="00234841">
      <w:pPr>
        <w:pStyle w:val="Guidance"/>
      </w:pPr>
    </w:p>
    <w:p w14:paraId="3056374D" w14:textId="77777777" w:rsidR="00234841" w:rsidRPr="00533C32" w:rsidRDefault="00234841" w:rsidP="00234841">
      <w:r w:rsidRPr="00533C32">
        <w:t>This method shall support the request data structures specified in table 5.2.14.3.2-2 and the response data structures and response codes specified in table 5.2.14.3.2-3.</w:t>
      </w:r>
    </w:p>
    <w:p w14:paraId="76945C30" w14:textId="77777777" w:rsidR="00234841" w:rsidRPr="00533C32" w:rsidRDefault="00234841" w:rsidP="00434F1A">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909A60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A187C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2141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297E7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E45E7C" w14:textId="77777777" w:rsidR="00234841" w:rsidRPr="009C5B90" w:rsidRDefault="00234841" w:rsidP="00D17253">
            <w:pPr>
              <w:pStyle w:val="TAH"/>
              <w:rPr>
                <w:lang w:val="en-US"/>
              </w:rPr>
            </w:pPr>
            <w:r w:rsidRPr="009C5B90">
              <w:rPr>
                <w:lang w:val="en-US"/>
              </w:rPr>
              <w:t>Description</w:t>
            </w:r>
          </w:p>
        </w:tc>
      </w:tr>
      <w:tr w:rsidR="00234841" w:rsidRPr="009C5B90" w14:paraId="0A42B7B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33F387"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123B84"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81F6A5"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0DFF18E"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3C8ECD3C" w14:textId="77777777" w:rsidR="00234841" w:rsidRPr="00533C32" w:rsidRDefault="00234841" w:rsidP="00234841"/>
    <w:p w14:paraId="4D6443E6" w14:textId="77777777" w:rsidR="00234841" w:rsidRPr="00533C32" w:rsidRDefault="00234841" w:rsidP="00434F1A">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3C2442DA"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8DA4E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AE27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CDE45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BCB40A" w14:textId="77777777" w:rsidR="00234841" w:rsidRPr="009C5B90" w:rsidRDefault="00234841" w:rsidP="00D17253">
            <w:pPr>
              <w:pStyle w:val="TAH"/>
              <w:rPr>
                <w:lang w:val="en-US"/>
              </w:rPr>
            </w:pPr>
            <w:r w:rsidRPr="009C5B90">
              <w:rPr>
                <w:lang w:val="en-US"/>
              </w:rPr>
              <w:t>Response</w:t>
            </w:r>
          </w:p>
          <w:p w14:paraId="4C53E1D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0ABDE8" w14:textId="77777777" w:rsidR="00234841" w:rsidRPr="009C5B90" w:rsidRDefault="00234841" w:rsidP="00D17253">
            <w:pPr>
              <w:pStyle w:val="TAH"/>
              <w:rPr>
                <w:lang w:val="en-US"/>
              </w:rPr>
            </w:pPr>
            <w:r w:rsidRPr="009C5B90">
              <w:rPr>
                <w:lang w:val="en-US"/>
              </w:rPr>
              <w:t>Description</w:t>
            </w:r>
          </w:p>
        </w:tc>
      </w:tr>
      <w:tr w:rsidR="00234841" w:rsidRPr="009C5B90" w14:paraId="32E9CB5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5694E"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445B37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101FBA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1FE40D"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67C8AE8"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0F90663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2B6389"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19653CF"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F1A329F"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14D282"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8DC896A"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2DED4206"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1AE73D2"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9E1456"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77EE0F0"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882BC8"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8047445"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423E3109"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20ABA8C"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0A34295"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6EC0E31" w14:textId="77777777" w:rsidR="00234841" w:rsidRDefault="00234841" w:rsidP="00234841">
      <w:pPr>
        <w:rPr>
          <w:lang w:eastAsia="zh-CN"/>
        </w:rPr>
      </w:pPr>
    </w:p>
    <w:p w14:paraId="08E96B89" w14:textId="77777777" w:rsidR="00234841" w:rsidRPr="00533C32" w:rsidRDefault="00234841" w:rsidP="00234841">
      <w:pPr>
        <w:pStyle w:val="Heading3"/>
      </w:pPr>
      <w:bookmarkStart w:id="895" w:name="_Toc106616384"/>
      <w:bookmarkStart w:id="896" w:name="_Toc122101079"/>
      <w:r w:rsidRPr="00533C32">
        <w:t>5.2.14</w:t>
      </w:r>
      <w:r>
        <w:t>A</w:t>
      </w:r>
      <w:r w:rsidRPr="00533C32">
        <w:tab/>
        <w:t>Resource: P</w:t>
      </w:r>
      <w:r>
        <w:t>p</w:t>
      </w:r>
      <w:r w:rsidRPr="00533C32">
        <w:t>P</w:t>
      </w:r>
      <w:r>
        <w:t>rofile</w:t>
      </w:r>
      <w:r w:rsidRPr="00533C32">
        <w:t>Data</w:t>
      </w:r>
      <w:bookmarkEnd w:id="895"/>
      <w:bookmarkEnd w:id="896"/>
    </w:p>
    <w:p w14:paraId="7DCF124D" w14:textId="77777777" w:rsidR="00234841" w:rsidRPr="00533C32" w:rsidRDefault="00234841" w:rsidP="00234841">
      <w:pPr>
        <w:pStyle w:val="Heading4"/>
      </w:pPr>
      <w:bookmarkStart w:id="897" w:name="_Toc106616385"/>
      <w:bookmarkStart w:id="898" w:name="_Toc122101080"/>
      <w:r w:rsidRPr="00533C32">
        <w:t>5.2.14</w:t>
      </w:r>
      <w:r>
        <w:t>A</w:t>
      </w:r>
      <w:r w:rsidRPr="00533C32">
        <w:t>.1</w:t>
      </w:r>
      <w:r w:rsidRPr="00533C32">
        <w:tab/>
        <w:t>Description</w:t>
      </w:r>
      <w:bookmarkEnd w:id="897"/>
      <w:bookmarkEnd w:id="898"/>
    </w:p>
    <w:p w14:paraId="0BFE0245" w14:textId="77777777" w:rsidR="00234841" w:rsidRPr="00533C32" w:rsidRDefault="00234841" w:rsidP="0023484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2AA9D2EE" w14:textId="77777777" w:rsidR="00234841"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00DC156" w14:textId="77777777" w:rsidR="00234841" w:rsidRDefault="00234841" w:rsidP="00234841">
      <w:pPr>
        <w:pStyle w:val="Heading4"/>
      </w:pPr>
      <w:bookmarkStart w:id="899" w:name="_Toc90586866"/>
      <w:bookmarkStart w:id="900" w:name="_Toc106616386"/>
      <w:bookmarkStart w:id="901" w:name="_Toc122101081"/>
      <w:r>
        <w:t>5.2.14A.2</w:t>
      </w:r>
      <w:r>
        <w:tab/>
        <w:t>Resource Definition</w:t>
      </w:r>
      <w:bookmarkEnd w:id="899"/>
      <w:bookmarkEnd w:id="900"/>
      <w:bookmarkEnd w:id="901"/>
    </w:p>
    <w:p w14:paraId="3ABEE805" w14:textId="77777777" w:rsidR="00234841" w:rsidRDefault="00234841" w:rsidP="00234841">
      <w:r w:rsidRPr="00442797">
        <w:t>Resource URI: {apiRoot}/nudr-dr/&lt;apiVersion&gt;/subscription-data/{ueId}/pp-profile-data</w:t>
      </w:r>
    </w:p>
    <w:p w14:paraId="48D7D13F" w14:textId="77777777" w:rsidR="00234841" w:rsidRDefault="00234841" w:rsidP="00234841">
      <w:pPr>
        <w:rPr>
          <w:rFonts w:ascii="Arial" w:hAnsi="Arial" w:cs="Arial"/>
        </w:rPr>
      </w:pPr>
      <w:bookmarkStart w:id="902" w:name="_MCCTEMPBM_CRPT22160091___7"/>
      <w:r>
        <w:t>This resource shall support the resource URI variables defined in table 5.2.14A.2-1</w:t>
      </w:r>
      <w:r>
        <w:rPr>
          <w:rFonts w:ascii="Arial" w:hAnsi="Arial" w:cs="Arial"/>
        </w:rPr>
        <w:t>.</w:t>
      </w:r>
    </w:p>
    <w:bookmarkEnd w:id="902"/>
    <w:p w14:paraId="1A833807" w14:textId="77777777" w:rsidR="00234841" w:rsidRDefault="00234841" w:rsidP="00434F1A">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1C5E30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092BB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DF4779" w14:textId="77777777" w:rsidR="00234841" w:rsidRPr="009C5B90" w:rsidRDefault="00234841" w:rsidP="00D17253">
            <w:pPr>
              <w:pStyle w:val="TAH"/>
              <w:rPr>
                <w:lang w:val="en-US"/>
              </w:rPr>
            </w:pPr>
            <w:r w:rsidRPr="009C5B90">
              <w:rPr>
                <w:lang w:val="en-US"/>
              </w:rPr>
              <w:t>Definition</w:t>
            </w:r>
          </w:p>
        </w:tc>
      </w:tr>
      <w:tr w:rsidR="00234841" w:rsidRPr="009C5B90" w14:paraId="77DF9A2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A4010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C82FD4"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3D4224F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A9919"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404273"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2D912D37" w14:textId="77777777" w:rsidR="00234841" w:rsidRDefault="00234841" w:rsidP="00234841"/>
    <w:p w14:paraId="358058C5" w14:textId="77777777" w:rsidR="00234841" w:rsidRDefault="00234841" w:rsidP="00234841">
      <w:pPr>
        <w:pStyle w:val="Heading4"/>
      </w:pPr>
      <w:bookmarkStart w:id="903" w:name="_Toc90586867"/>
      <w:bookmarkStart w:id="904" w:name="_Toc106616387"/>
      <w:bookmarkStart w:id="905" w:name="_Toc122101082"/>
      <w:r>
        <w:t>5.2.14A.3</w:t>
      </w:r>
      <w:r>
        <w:tab/>
        <w:t>Resource Standard Methods</w:t>
      </w:r>
      <w:bookmarkEnd w:id="903"/>
      <w:bookmarkEnd w:id="904"/>
      <w:bookmarkEnd w:id="905"/>
    </w:p>
    <w:p w14:paraId="17DA437A" w14:textId="77777777" w:rsidR="00234841" w:rsidRDefault="00234841" w:rsidP="00234841">
      <w:pPr>
        <w:pStyle w:val="Heading5"/>
      </w:pPr>
      <w:bookmarkStart w:id="906" w:name="_Toc90586868"/>
      <w:bookmarkStart w:id="907" w:name="_Toc122101083"/>
      <w:r>
        <w:t>5.2.14A.3.1</w:t>
      </w:r>
      <w:r>
        <w:tab/>
        <w:t>GET</w:t>
      </w:r>
      <w:bookmarkEnd w:id="906"/>
      <w:bookmarkEnd w:id="907"/>
    </w:p>
    <w:p w14:paraId="2B5B64DB" w14:textId="77777777" w:rsidR="00234841" w:rsidRDefault="00234841" w:rsidP="00234841">
      <w:r>
        <w:t>This method shall support the URI query parameters specified in table 5.2.14A.3.1-1.</w:t>
      </w:r>
    </w:p>
    <w:p w14:paraId="6C38EE9C" w14:textId="77777777" w:rsidR="00234841" w:rsidRDefault="00234841" w:rsidP="00434F1A">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234841" w:rsidRPr="009C5B90" w14:paraId="3C8B3921" w14:textId="77777777" w:rsidTr="00D1725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F26DAB2"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0A0BA99" w14:textId="77777777" w:rsidR="00234841" w:rsidRPr="009C5B90" w:rsidRDefault="00234841" w:rsidP="00D17253">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237AEA"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2F3C40" w14:textId="77777777" w:rsidR="00234841" w:rsidRPr="009C5B90" w:rsidRDefault="00234841" w:rsidP="00D17253">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8B" w14:textId="77777777" w:rsidR="00234841" w:rsidRPr="009C5B90" w:rsidRDefault="00234841" w:rsidP="00D17253">
            <w:pPr>
              <w:pStyle w:val="TAH"/>
              <w:rPr>
                <w:lang w:val="en-US"/>
              </w:rPr>
            </w:pPr>
            <w:r w:rsidRPr="009C5B90">
              <w:rPr>
                <w:lang w:val="en-US"/>
              </w:rPr>
              <w:t>Description</w:t>
            </w:r>
          </w:p>
        </w:tc>
      </w:tr>
      <w:tr w:rsidR="00234841" w:rsidRPr="009C5B90" w14:paraId="382DC64C"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41B7237" w14:textId="77777777" w:rsidR="00234841" w:rsidRPr="009C5B90" w:rsidRDefault="00234841" w:rsidP="00D17253">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6BF98FE7" w14:textId="77777777" w:rsidR="00234841" w:rsidRPr="009C5B90" w:rsidRDefault="00234841" w:rsidP="00D17253">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0128EA5"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2F7485A" w14:textId="77777777" w:rsidR="00234841" w:rsidRPr="009C5B90" w:rsidRDefault="00234841" w:rsidP="00D17253">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39F7A91"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4F1D1F3C" w14:textId="77777777" w:rsidR="00234841" w:rsidRDefault="00234841" w:rsidP="00234841"/>
    <w:p w14:paraId="2B442188" w14:textId="77777777" w:rsidR="00234841" w:rsidRDefault="00234841" w:rsidP="00234841">
      <w:r>
        <w:t>This method shall support the request data structures specified in table 5.2.14A.3.1-2 and the response data structures and response codes specified in table 5.2.14A.3.1-3.</w:t>
      </w:r>
    </w:p>
    <w:p w14:paraId="6FC724FC" w14:textId="77777777" w:rsidR="00234841" w:rsidRDefault="00234841" w:rsidP="00434F1A">
      <w:pPr>
        <w:pStyle w:val="TH"/>
        <w:outlineLvl w:val="0"/>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48E709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E2DBC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16EB8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55E89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8C730" w14:textId="77777777" w:rsidR="00234841" w:rsidRPr="009C5B90" w:rsidRDefault="00234841" w:rsidP="00D17253">
            <w:pPr>
              <w:pStyle w:val="TAH"/>
              <w:rPr>
                <w:lang w:val="en-US"/>
              </w:rPr>
            </w:pPr>
            <w:r w:rsidRPr="009C5B90">
              <w:rPr>
                <w:lang w:val="en-US"/>
              </w:rPr>
              <w:t>Description</w:t>
            </w:r>
          </w:p>
        </w:tc>
      </w:tr>
      <w:tr w:rsidR="00234841" w:rsidRPr="009C5B90" w14:paraId="7BF5B4E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81A61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CCE53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835A29"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8269A2D" w14:textId="77777777" w:rsidR="00234841" w:rsidRPr="009C5B90" w:rsidRDefault="00234841" w:rsidP="00D17253">
            <w:pPr>
              <w:pStyle w:val="TAL"/>
              <w:rPr>
                <w:lang w:val="en-US"/>
              </w:rPr>
            </w:pPr>
          </w:p>
        </w:tc>
      </w:tr>
    </w:tbl>
    <w:p w14:paraId="1C299B79" w14:textId="77777777" w:rsidR="00234841" w:rsidRDefault="00234841" w:rsidP="00234841"/>
    <w:p w14:paraId="033E2230" w14:textId="77777777" w:rsidR="00234841" w:rsidRDefault="00234841" w:rsidP="00434F1A">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07CB119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B24BE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15B24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665AA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B1C38B" w14:textId="77777777" w:rsidR="00234841" w:rsidRPr="009C5B90" w:rsidRDefault="00234841" w:rsidP="00D17253">
            <w:pPr>
              <w:pStyle w:val="TAH"/>
              <w:rPr>
                <w:lang w:val="en-US"/>
              </w:rPr>
            </w:pPr>
            <w:r w:rsidRPr="009C5B90">
              <w:rPr>
                <w:lang w:val="en-US"/>
              </w:rPr>
              <w:t>Response</w:t>
            </w:r>
          </w:p>
          <w:p w14:paraId="2EA7686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5D77D5" w14:textId="77777777" w:rsidR="00234841" w:rsidRPr="009C5B90" w:rsidRDefault="00234841" w:rsidP="00D17253">
            <w:pPr>
              <w:pStyle w:val="TAH"/>
              <w:rPr>
                <w:lang w:val="en-US"/>
              </w:rPr>
            </w:pPr>
            <w:r w:rsidRPr="009C5B90">
              <w:rPr>
                <w:lang w:val="en-US"/>
              </w:rPr>
              <w:t>Description</w:t>
            </w:r>
          </w:p>
        </w:tc>
      </w:tr>
      <w:tr w:rsidR="00234841" w:rsidRPr="009C5B90" w14:paraId="26B9B18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F1804" w14:textId="77777777" w:rsidR="00234841" w:rsidRPr="009C5B90" w:rsidRDefault="00234841" w:rsidP="00D17253">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04F9077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0A0ABB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EE9320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30EB25" w14:textId="77777777" w:rsidR="00234841" w:rsidRPr="009C5B90" w:rsidRDefault="00234841" w:rsidP="00D17253">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234841" w:rsidRPr="009C5B90" w14:paraId="0C8D68BE"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CDD3029"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27F7FE51" w14:textId="77777777" w:rsidR="00234841" w:rsidRDefault="00234841" w:rsidP="00234841">
      <w:pPr>
        <w:rPr>
          <w:lang w:eastAsia="zh-CN"/>
        </w:rPr>
      </w:pPr>
    </w:p>
    <w:p w14:paraId="6FE4333A" w14:textId="77777777" w:rsidR="00234841" w:rsidRDefault="00234841" w:rsidP="00234841">
      <w:pPr>
        <w:pStyle w:val="Heading3"/>
      </w:pPr>
      <w:bookmarkStart w:id="908" w:name="_Toc90586869"/>
      <w:bookmarkStart w:id="909" w:name="_Toc106616388"/>
      <w:bookmarkStart w:id="910" w:name="_Toc27585530"/>
      <w:bookmarkStart w:id="911" w:name="_Toc36457537"/>
      <w:bookmarkStart w:id="912" w:name="_Toc45028455"/>
      <w:bookmarkStart w:id="913" w:name="_Toc67682062"/>
      <w:bookmarkStart w:id="914" w:name="_Toc67683355"/>
      <w:bookmarkStart w:id="915" w:name="_Toc122101084"/>
      <w:r>
        <w:t>5.2.14B</w:t>
      </w:r>
      <w:r>
        <w:tab/>
        <w:t>Resource: ProvisionedParameterDataEntry</w:t>
      </w:r>
      <w:bookmarkEnd w:id="908"/>
      <w:bookmarkEnd w:id="909"/>
      <w:bookmarkEnd w:id="915"/>
    </w:p>
    <w:p w14:paraId="208E350E" w14:textId="77777777" w:rsidR="00234841" w:rsidRDefault="00234841" w:rsidP="00234841">
      <w:pPr>
        <w:pStyle w:val="Heading4"/>
      </w:pPr>
      <w:bookmarkStart w:id="916" w:name="_Toc90586870"/>
      <w:bookmarkStart w:id="917" w:name="_Toc106616389"/>
      <w:bookmarkStart w:id="918" w:name="_Toc122101085"/>
      <w:r>
        <w:t>5.2.14B.1</w:t>
      </w:r>
      <w:r>
        <w:tab/>
        <w:t>Description</w:t>
      </w:r>
      <w:bookmarkEnd w:id="916"/>
      <w:bookmarkEnd w:id="917"/>
      <w:bookmarkEnd w:id="918"/>
    </w:p>
    <w:p w14:paraId="0A960CAB" w14:textId="77777777" w:rsidR="00234841" w:rsidRDefault="00234841" w:rsidP="00234841">
      <w:r>
        <w:t>This resource represents an Entry under the Provisioned Parameter Data store for a UE. It is triggered by the AF/NEF via the UDM to update or retrieve the provisioned data stored for the subscriber.</w:t>
      </w:r>
    </w:p>
    <w:p w14:paraId="3970A089"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30CB8C40" w14:textId="77777777" w:rsidR="00234841" w:rsidRDefault="00234841" w:rsidP="00234841"/>
    <w:p w14:paraId="0BD03CFC" w14:textId="77777777" w:rsidR="00234841" w:rsidRDefault="00234841" w:rsidP="00234841">
      <w:pPr>
        <w:pStyle w:val="Heading4"/>
      </w:pPr>
      <w:bookmarkStart w:id="919" w:name="_Toc90586871"/>
      <w:bookmarkStart w:id="920" w:name="_Toc106616390"/>
      <w:bookmarkStart w:id="921" w:name="_Toc122101086"/>
      <w:r>
        <w:t>5.2.14B.2</w:t>
      </w:r>
      <w:r>
        <w:tab/>
        <w:t>Resource Definition</w:t>
      </w:r>
      <w:bookmarkEnd w:id="919"/>
      <w:bookmarkEnd w:id="920"/>
      <w:bookmarkEnd w:id="921"/>
    </w:p>
    <w:p w14:paraId="4EC038D5" w14:textId="77777777" w:rsidR="00234841" w:rsidRDefault="00234841" w:rsidP="00234841">
      <w:r>
        <w:t>Resource URI: {apiRoot}/nudr-dr/&lt;apiVersion&gt;/subscription-data/{ueId}/pp-data-store/{afInstanceId}</w:t>
      </w:r>
    </w:p>
    <w:p w14:paraId="3F512071" w14:textId="77777777" w:rsidR="00234841" w:rsidRDefault="00234841" w:rsidP="00234841">
      <w:pPr>
        <w:rPr>
          <w:rFonts w:ascii="Arial" w:hAnsi="Arial" w:cs="Arial"/>
        </w:rPr>
      </w:pPr>
      <w:bookmarkStart w:id="922" w:name="_MCCTEMPBM_CRPT22160093___7"/>
      <w:r>
        <w:t>This resource shall support the resource URI variables defined in table 5.2.14B.2-1</w:t>
      </w:r>
      <w:r>
        <w:rPr>
          <w:rFonts w:ascii="Arial" w:hAnsi="Arial" w:cs="Arial"/>
        </w:rPr>
        <w:t>.</w:t>
      </w:r>
    </w:p>
    <w:bookmarkEnd w:id="922"/>
    <w:p w14:paraId="26565975" w14:textId="77777777" w:rsidR="00234841" w:rsidRDefault="00234841" w:rsidP="00434F1A">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452DE4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29F2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90066A" w14:textId="77777777" w:rsidR="00234841" w:rsidRPr="009C5B90" w:rsidRDefault="00234841" w:rsidP="00D17253">
            <w:pPr>
              <w:pStyle w:val="TAH"/>
              <w:rPr>
                <w:lang w:val="en-US"/>
              </w:rPr>
            </w:pPr>
            <w:r w:rsidRPr="009C5B90">
              <w:rPr>
                <w:lang w:val="en-US"/>
              </w:rPr>
              <w:t>Definition</w:t>
            </w:r>
          </w:p>
        </w:tc>
      </w:tr>
      <w:tr w:rsidR="00234841" w:rsidRPr="009C5B90" w14:paraId="433DE6B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265ED3"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10A95B" w14:textId="77777777" w:rsidR="00234841" w:rsidRPr="009C5B90" w:rsidRDefault="00234841" w:rsidP="00D17253">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E627FE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C7FDF3"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663176" w14:textId="77777777" w:rsidR="00234841" w:rsidRPr="009C5B90" w:rsidRDefault="00234841" w:rsidP="00D17253">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4A846212" w14:textId="77777777" w:rsidR="00234841" w:rsidRPr="009C5B90" w:rsidRDefault="00234841" w:rsidP="00D17253">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53B31D16" w14:textId="77777777" w:rsidR="00234841" w:rsidRPr="009C5B90" w:rsidRDefault="00234841" w:rsidP="00D17253">
            <w:pPr>
              <w:pStyle w:val="TAL"/>
            </w:pPr>
          </w:p>
          <w:p w14:paraId="196FB8F3" w14:textId="77777777" w:rsidR="00234841" w:rsidRPr="009C5B90" w:rsidRDefault="00234841" w:rsidP="00D17253">
            <w:pPr>
              <w:pStyle w:val="TAL"/>
            </w:pPr>
            <w:r w:rsidRPr="009C5B90">
              <w:t>- If representing a group of UEs, this parameter shall contain the External GroupId.</w:t>
            </w:r>
          </w:p>
          <w:p w14:paraId="6E170197" w14:textId="77777777" w:rsidR="00234841" w:rsidRPr="009C5B90" w:rsidRDefault="00234841" w:rsidP="00D17253">
            <w:pPr>
              <w:pStyle w:val="TAL"/>
            </w:pPr>
            <w:r w:rsidRPr="009C5B90">
              <w:tab/>
              <w:t>pattern: "^extgroupid-[^@]+@[^@]+$"</w:t>
            </w:r>
          </w:p>
          <w:p w14:paraId="03A4EA5B" w14:textId="77777777" w:rsidR="00234841" w:rsidRPr="009C5B90" w:rsidRDefault="00234841" w:rsidP="00D17253">
            <w:pPr>
              <w:pStyle w:val="TAL"/>
            </w:pPr>
          </w:p>
          <w:p w14:paraId="68BF5922" w14:textId="77777777" w:rsidR="00234841" w:rsidRPr="009C5B90" w:rsidRDefault="00234841" w:rsidP="00D17253">
            <w:pPr>
              <w:pStyle w:val="TAL"/>
            </w:pPr>
            <w:r w:rsidRPr="009C5B90">
              <w:rPr>
                <w:rFonts w:hint="eastAsia"/>
              </w:rPr>
              <w:t>- If representing any UE, this parameter shall contain "anyUE".</w:t>
            </w:r>
          </w:p>
          <w:p w14:paraId="0FCB5069" w14:textId="77777777" w:rsidR="00234841" w:rsidRPr="009C5B90" w:rsidRDefault="00234841" w:rsidP="00D17253">
            <w:pPr>
              <w:pStyle w:val="TAL"/>
              <w:rPr>
                <w:lang w:val="en-US"/>
              </w:rPr>
            </w:pPr>
            <w:r w:rsidRPr="009C5B90">
              <w:tab/>
              <w:t>pattern: "^anyUE$"</w:t>
            </w:r>
          </w:p>
          <w:p w14:paraId="05D88492" w14:textId="77777777" w:rsidR="00234841" w:rsidRPr="009C5B90" w:rsidRDefault="00234841" w:rsidP="00D17253">
            <w:pPr>
              <w:pStyle w:val="TAL"/>
              <w:rPr>
                <w:lang w:val="en-US"/>
              </w:rPr>
            </w:pPr>
          </w:p>
        </w:tc>
      </w:tr>
      <w:tr w:rsidR="00234841" w:rsidRPr="009C5B90" w14:paraId="6244FED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03D17080" w14:textId="77777777" w:rsidR="00234841" w:rsidRPr="009C5B90" w:rsidRDefault="00234841" w:rsidP="00D17253">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D59F17" w14:textId="77777777" w:rsidR="00234841" w:rsidRPr="009C5B90" w:rsidRDefault="00234841" w:rsidP="00D17253">
            <w:pPr>
              <w:pStyle w:val="TAL"/>
              <w:rPr>
                <w:lang w:val="en-US"/>
              </w:rPr>
            </w:pPr>
            <w:r w:rsidRPr="009C5B90">
              <w:t xml:space="preserve">The string identifying the </w:t>
            </w:r>
            <w:r w:rsidRPr="009C5B90">
              <w:rPr>
                <w:rFonts w:cs="Arial"/>
                <w:szCs w:val="18"/>
              </w:rPr>
              <w:t>originating AF</w:t>
            </w:r>
          </w:p>
        </w:tc>
      </w:tr>
    </w:tbl>
    <w:p w14:paraId="0BF21F08" w14:textId="77777777" w:rsidR="00234841" w:rsidRDefault="00234841" w:rsidP="00234841"/>
    <w:p w14:paraId="629D38F7" w14:textId="77777777" w:rsidR="00234841" w:rsidRDefault="00234841" w:rsidP="00234841">
      <w:pPr>
        <w:pStyle w:val="Heading4"/>
      </w:pPr>
      <w:bookmarkStart w:id="923" w:name="_Toc90586872"/>
      <w:bookmarkStart w:id="924" w:name="_Toc106616391"/>
      <w:bookmarkStart w:id="925" w:name="_Toc122101087"/>
      <w:r>
        <w:t>5.2.14B.3</w:t>
      </w:r>
      <w:r>
        <w:tab/>
        <w:t>Resource Standard Methods</w:t>
      </w:r>
      <w:bookmarkEnd w:id="923"/>
      <w:bookmarkEnd w:id="924"/>
      <w:bookmarkEnd w:id="925"/>
    </w:p>
    <w:p w14:paraId="449F4B60" w14:textId="77777777" w:rsidR="00234841" w:rsidRDefault="00234841" w:rsidP="00234841">
      <w:pPr>
        <w:pStyle w:val="Heading5"/>
      </w:pPr>
      <w:bookmarkStart w:id="926" w:name="_Toc90586873"/>
      <w:bookmarkStart w:id="927" w:name="_Toc106616392"/>
      <w:bookmarkStart w:id="928" w:name="_Toc122101088"/>
      <w:r>
        <w:t>5.2.14B.3.</w:t>
      </w:r>
      <w:r>
        <w:rPr>
          <w:lang w:eastAsia="zh-CN"/>
        </w:rPr>
        <w:t>1</w:t>
      </w:r>
      <w:r>
        <w:tab/>
        <w:t>PUT</w:t>
      </w:r>
      <w:bookmarkEnd w:id="926"/>
      <w:bookmarkEnd w:id="927"/>
      <w:bookmarkEnd w:id="928"/>
    </w:p>
    <w:p w14:paraId="2E1B6E14" w14:textId="77777777" w:rsidR="00234841" w:rsidRPr="00B3056F" w:rsidRDefault="00234841" w:rsidP="00234841">
      <w:r w:rsidRPr="00B3056F">
        <w:t xml:space="preserve">This method shall support the URI query parameters specified in table </w:t>
      </w:r>
      <w:r>
        <w:t>5.2.14B.3.1-1</w:t>
      </w:r>
      <w:r w:rsidRPr="00B3056F">
        <w:t>.</w:t>
      </w:r>
    </w:p>
    <w:p w14:paraId="6D5AC4B0" w14:textId="77777777" w:rsidR="00234841" w:rsidRPr="00B3056F" w:rsidRDefault="00234841" w:rsidP="00434F1A">
      <w:pPr>
        <w:pStyle w:val="TH"/>
        <w:outlineLvl w:val="0"/>
      </w:pPr>
      <w:r w:rsidRPr="00B3056F">
        <w:lastRenderedPageBreak/>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34841" w:rsidRPr="009C5B90" w14:paraId="715AB3C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88275"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19958"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4B2D1"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9CBA57"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A58136" w14:textId="77777777" w:rsidR="00234841" w:rsidRPr="009C5B90" w:rsidRDefault="00234841" w:rsidP="00D17253">
            <w:pPr>
              <w:pStyle w:val="TAH"/>
            </w:pPr>
            <w:r w:rsidRPr="009C5B90">
              <w:t>Description</w:t>
            </w:r>
          </w:p>
        </w:tc>
      </w:tr>
      <w:tr w:rsidR="00234841" w:rsidRPr="009C5B90" w14:paraId="689FB96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AFDE37"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8ECC6CF"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0E93E372" w14:textId="77777777" w:rsidR="00234841" w:rsidRPr="009C5B90" w:rsidRDefault="00234841" w:rsidP="00D17253">
            <w:pPr>
              <w:pStyle w:val="TAC"/>
            </w:pPr>
          </w:p>
        </w:tc>
        <w:tc>
          <w:tcPr>
            <w:tcW w:w="581" w:type="pct"/>
            <w:tcBorders>
              <w:top w:val="single" w:sz="4" w:space="0" w:color="auto"/>
              <w:left w:val="single" w:sz="6" w:space="0" w:color="000000"/>
              <w:bottom w:val="single" w:sz="6" w:space="0" w:color="000000"/>
              <w:right w:val="single" w:sz="6" w:space="0" w:color="000000"/>
            </w:tcBorders>
          </w:tcPr>
          <w:p w14:paraId="5A8943A3"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EF49908" w14:textId="77777777" w:rsidR="00234841" w:rsidRPr="009C5B90" w:rsidRDefault="00234841" w:rsidP="00D17253">
            <w:pPr>
              <w:pStyle w:val="TAL"/>
            </w:pPr>
          </w:p>
        </w:tc>
      </w:tr>
    </w:tbl>
    <w:p w14:paraId="52994531" w14:textId="77777777" w:rsidR="00234841" w:rsidRPr="00B3056F" w:rsidRDefault="00234841" w:rsidP="00234841"/>
    <w:p w14:paraId="5D004449" w14:textId="77777777" w:rsidR="00234841" w:rsidRPr="00B3056F" w:rsidRDefault="00234841" w:rsidP="0023484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6E489C67" w14:textId="77777777" w:rsidR="00234841" w:rsidRPr="00B3056F" w:rsidRDefault="00234841" w:rsidP="00434F1A">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4841" w:rsidRPr="009C5B90" w14:paraId="4B8E07C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A50D3B"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F98D57"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B014A7"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152089" w14:textId="77777777" w:rsidR="00234841" w:rsidRPr="009C5B90" w:rsidRDefault="00234841" w:rsidP="00D17253">
            <w:pPr>
              <w:pStyle w:val="TAH"/>
            </w:pPr>
            <w:r w:rsidRPr="009C5B90">
              <w:t>Description</w:t>
            </w:r>
          </w:p>
        </w:tc>
      </w:tr>
      <w:tr w:rsidR="00234841" w:rsidRPr="009C5B90" w14:paraId="7DCB70D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CC44BE" w14:textId="77777777" w:rsidR="00234841" w:rsidRPr="009C5B90" w:rsidRDefault="00234841" w:rsidP="00D17253">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1175E765" w14:textId="77777777" w:rsidR="00234841" w:rsidRPr="009C5B90" w:rsidRDefault="00234841" w:rsidP="00D17253">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733AD445" w14:textId="77777777" w:rsidR="00234841" w:rsidRPr="009C5B90" w:rsidRDefault="00234841" w:rsidP="00D17253">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E5F51" w14:textId="77777777" w:rsidR="00234841" w:rsidRPr="009C5B90" w:rsidRDefault="00234841" w:rsidP="00D17253">
            <w:pPr>
              <w:pStyle w:val="TAL"/>
            </w:pPr>
            <w:r w:rsidRPr="009C5B90">
              <w:t>Contains a Parameter Provisioning Data entry</w:t>
            </w:r>
          </w:p>
        </w:tc>
      </w:tr>
    </w:tbl>
    <w:p w14:paraId="00B45D05" w14:textId="77777777" w:rsidR="00234841" w:rsidRPr="00B3056F" w:rsidRDefault="00234841" w:rsidP="00234841"/>
    <w:p w14:paraId="226140CA" w14:textId="77777777" w:rsidR="00234841" w:rsidRPr="00B3056F" w:rsidRDefault="00234841" w:rsidP="00434F1A">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4841" w:rsidRPr="009C5B90" w14:paraId="155CC1F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F532A"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261FB3"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9B0960"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C3AD40" w14:textId="77777777" w:rsidR="00234841" w:rsidRPr="009C5B90" w:rsidRDefault="00234841" w:rsidP="00D17253">
            <w:pPr>
              <w:pStyle w:val="TAH"/>
            </w:pPr>
            <w:r w:rsidRPr="009C5B90">
              <w:t>Response</w:t>
            </w:r>
          </w:p>
          <w:p w14:paraId="51DA3003" w14:textId="77777777" w:rsidR="00234841" w:rsidRPr="009C5B90" w:rsidRDefault="00234841" w:rsidP="00D17253">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70D309" w14:textId="77777777" w:rsidR="00234841" w:rsidRPr="009C5B90" w:rsidRDefault="00234841" w:rsidP="00D17253">
            <w:pPr>
              <w:pStyle w:val="TAH"/>
            </w:pPr>
            <w:r w:rsidRPr="009C5B90">
              <w:t>Description</w:t>
            </w:r>
          </w:p>
        </w:tc>
      </w:tr>
      <w:tr w:rsidR="00234841" w:rsidRPr="009C5B90" w14:paraId="038D634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8A9F7D" w14:textId="77777777" w:rsidR="00234841" w:rsidRPr="009C5B90" w:rsidRDefault="00234841" w:rsidP="00D17253">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3B154811" w14:textId="77777777" w:rsidR="00234841" w:rsidRPr="009C5B90" w:rsidRDefault="00234841" w:rsidP="00D17253">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A7A7CDB"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0814BEBF" w14:textId="77777777" w:rsidR="00234841" w:rsidRPr="009C5B90" w:rsidRDefault="00234841" w:rsidP="00D17253">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E6490E" w14:textId="77777777" w:rsidR="00234841" w:rsidRPr="009C5B90" w:rsidRDefault="00234841" w:rsidP="00D17253">
            <w:pPr>
              <w:pStyle w:val="TAL"/>
            </w:pPr>
            <w:r w:rsidRPr="009C5B90">
              <w:t>Indicates a successful creation of the resource.</w:t>
            </w:r>
          </w:p>
        </w:tc>
      </w:tr>
      <w:tr w:rsidR="00234841" w:rsidRPr="009C5B90" w14:paraId="6DD623E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53476" w14:textId="77777777" w:rsidR="00234841" w:rsidRPr="009C5B90" w:rsidRDefault="00234841" w:rsidP="00D17253">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485A8522" w14:textId="77777777" w:rsidR="00234841" w:rsidRPr="009C5B90" w:rsidRDefault="00234841" w:rsidP="00D17253">
            <w:pPr>
              <w:pStyle w:val="TAC"/>
            </w:pPr>
          </w:p>
        </w:tc>
        <w:tc>
          <w:tcPr>
            <w:tcW w:w="649" w:type="pct"/>
            <w:tcBorders>
              <w:top w:val="single" w:sz="4" w:space="0" w:color="auto"/>
              <w:left w:val="single" w:sz="6" w:space="0" w:color="000000"/>
              <w:bottom w:val="single" w:sz="4" w:space="0" w:color="auto"/>
              <w:right w:val="single" w:sz="6" w:space="0" w:color="000000"/>
            </w:tcBorders>
          </w:tcPr>
          <w:p w14:paraId="53B24344" w14:textId="77777777" w:rsidR="00234841" w:rsidRPr="009C5B90" w:rsidRDefault="00234841" w:rsidP="00D17253">
            <w:pPr>
              <w:pStyle w:val="TAL"/>
            </w:pPr>
          </w:p>
        </w:tc>
        <w:tc>
          <w:tcPr>
            <w:tcW w:w="583" w:type="pct"/>
            <w:tcBorders>
              <w:top w:val="single" w:sz="4" w:space="0" w:color="auto"/>
              <w:left w:val="single" w:sz="6" w:space="0" w:color="000000"/>
              <w:bottom w:val="single" w:sz="4" w:space="0" w:color="auto"/>
              <w:right w:val="single" w:sz="6" w:space="0" w:color="000000"/>
            </w:tcBorders>
          </w:tcPr>
          <w:p w14:paraId="78CB6057" w14:textId="77777777" w:rsidR="00234841" w:rsidRPr="009C5B90" w:rsidRDefault="00234841" w:rsidP="00D17253">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3BE53D" w14:textId="77777777" w:rsidR="00234841" w:rsidRPr="009C5B90" w:rsidRDefault="00234841" w:rsidP="00D17253">
            <w:pPr>
              <w:pStyle w:val="TAL"/>
            </w:pPr>
            <w:r w:rsidRPr="009C5B90">
              <w:t>Indicates a successful update of the resource. An empty response shall be returned.</w:t>
            </w:r>
          </w:p>
        </w:tc>
      </w:tr>
      <w:tr w:rsidR="00234841" w:rsidRPr="009C5B90" w14:paraId="20BF95A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2C77D0" w14:textId="77777777" w:rsidR="00234841" w:rsidRPr="009C5B90" w:rsidRDefault="00234841" w:rsidP="00D17253">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3FD3C36" w14:textId="77777777" w:rsidR="00234841" w:rsidRPr="009C5B90" w:rsidRDefault="00234841" w:rsidP="00D17253">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24FB8856" w14:textId="77777777" w:rsidR="00234841" w:rsidRPr="009C5B90" w:rsidRDefault="00234841" w:rsidP="00D17253">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0A9FEDE" w14:textId="77777777" w:rsidR="00234841" w:rsidRPr="009C5B90" w:rsidRDefault="00234841" w:rsidP="00D17253">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A36A41" w14:textId="77777777" w:rsidR="00234841" w:rsidRPr="009C5B90" w:rsidRDefault="00234841" w:rsidP="00D17253">
            <w:pPr>
              <w:pStyle w:val="TAL"/>
            </w:pPr>
            <w:r w:rsidRPr="009C5B90">
              <w:t>The "cause" attribute may be used to indicate one of the following application errors:</w:t>
            </w:r>
          </w:p>
          <w:p w14:paraId="3C303720" w14:textId="77777777" w:rsidR="00234841" w:rsidRPr="009C5B90" w:rsidRDefault="00234841" w:rsidP="00D17253">
            <w:pPr>
              <w:pStyle w:val="TAL"/>
            </w:pPr>
            <w:r w:rsidRPr="009C5B90">
              <w:t>- CREATION_NOT_ALLOWED</w:t>
            </w:r>
          </w:p>
        </w:tc>
      </w:tr>
      <w:tr w:rsidR="00234841" w:rsidRPr="009C5B90" w14:paraId="447CA29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DDD986" w14:textId="77777777" w:rsidR="00234841" w:rsidRPr="009C5B90" w:rsidRDefault="00234841" w:rsidP="00D17253">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9EED50E" w14:textId="77777777" w:rsidR="00234841" w:rsidRPr="009C5B90" w:rsidRDefault="00234841" w:rsidP="00D17253">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2A7038CD" w14:textId="77777777" w:rsidR="00234841" w:rsidRPr="009C5B90" w:rsidRDefault="00234841" w:rsidP="00D17253">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2E3FEB96" w14:textId="77777777" w:rsidR="00234841" w:rsidRPr="009C5B90" w:rsidRDefault="00234841" w:rsidP="00D17253">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3DAE89" w14:textId="77777777" w:rsidR="00234841" w:rsidRPr="009C5B90" w:rsidRDefault="00234841" w:rsidP="00D17253">
            <w:pPr>
              <w:pStyle w:val="TAL"/>
            </w:pPr>
            <w:r w:rsidRPr="009C5B90">
              <w:t>The "cause" attribute may be used to indicate one of the following application errors:</w:t>
            </w:r>
          </w:p>
          <w:p w14:paraId="0A5D9DD5" w14:textId="77777777" w:rsidR="00234841" w:rsidRPr="009C5B90" w:rsidRDefault="00234841" w:rsidP="00D17253">
            <w:pPr>
              <w:pStyle w:val="TAL"/>
            </w:pPr>
            <w:r w:rsidRPr="009C5B90">
              <w:t>- USER_NOT_FOUND</w:t>
            </w:r>
          </w:p>
        </w:tc>
      </w:tr>
      <w:tr w:rsidR="00234841" w:rsidRPr="009C5B90" w14:paraId="7FC51279"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771748" w14:textId="77777777" w:rsidR="00234841" w:rsidRPr="009C5B90" w:rsidRDefault="00234841" w:rsidP="00D17253">
            <w:pPr>
              <w:pStyle w:val="TAN"/>
            </w:pPr>
            <w:r w:rsidRPr="009C5B90">
              <w:t>NOTE:</w:t>
            </w:r>
            <w:r w:rsidRPr="009C5B90">
              <w:tab/>
              <w:t>In addition, common data structures as listed in table 5.2.7.1-1 of 3GPP TS 29.500 [4] are supported.</w:t>
            </w:r>
          </w:p>
        </w:tc>
      </w:tr>
    </w:tbl>
    <w:p w14:paraId="4662ACC2" w14:textId="77777777" w:rsidR="00234841" w:rsidRDefault="00234841" w:rsidP="00234841"/>
    <w:p w14:paraId="528A719B" w14:textId="77777777" w:rsidR="00234841" w:rsidRDefault="00234841" w:rsidP="00234841">
      <w:pPr>
        <w:pStyle w:val="Heading5"/>
      </w:pPr>
      <w:bookmarkStart w:id="929" w:name="_Toc90586874"/>
      <w:bookmarkStart w:id="930" w:name="_Toc106616393"/>
      <w:bookmarkStart w:id="931" w:name="_Toc122101089"/>
      <w:r>
        <w:t>5.2.14B.3.</w:t>
      </w:r>
      <w:r>
        <w:rPr>
          <w:lang w:eastAsia="zh-CN"/>
        </w:rPr>
        <w:t>2</w:t>
      </w:r>
      <w:r>
        <w:tab/>
        <w:t>DELETE</w:t>
      </w:r>
      <w:bookmarkEnd w:id="929"/>
      <w:bookmarkEnd w:id="930"/>
      <w:bookmarkEnd w:id="931"/>
    </w:p>
    <w:p w14:paraId="24352D10" w14:textId="77777777" w:rsidR="00234841" w:rsidRPr="00B3056F" w:rsidRDefault="00234841" w:rsidP="00234841">
      <w:r w:rsidRPr="00B3056F">
        <w:t xml:space="preserve">This method shall support the URI query parameters specified in table </w:t>
      </w:r>
      <w:r>
        <w:t>5.2.14B.3.2</w:t>
      </w:r>
      <w:r w:rsidRPr="00B3056F">
        <w:t>-1.</w:t>
      </w:r>
    </w:p>
    <w:p w14:paraId="270E8BEA" w14:textId="77777777" w:rsidR="00234841" w:rsidRPr="00B3056F" w:rsidRDefault="00234841" w:rsidP="00434F1A">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34841" w:rsidRPr="009C5B90" w14:paraId="0295163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A6653"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D46195"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B06C77"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DFB2F"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D9E78E" w14:textId="77777777" w:rsidR="00234841" w:rsidRPr="009C5B90" w:rsidRDefault="00234841" w:rsidP="00D17253">
            <w:pPr>
              <w:pStyle w:val="TAH"/>
            </w:pPr>
            <w:r w:rsidRPr="009C5B90">
              <w:t>Description</w:t>
            </w:r>
          </w:p>
        </w:tc>
      </w:tr>
      <w:tr w:rsidR="00234841" w:rsidRPr="009C5B90" w14:paraId="473D516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31254"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3B62F723"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5EAFC34B" w14:textId="77777777" w:rsidR="00234841" w:rsidRPr="009C5B90" w:rsidRDefault="00234841" w:rsidP="00D17253">
            <w:pPr>
              <w:pStyle w:val="TAC"/>
            </w:pPr>
          </w:p>
        </w:tc>
        <w:tc>
          <w:tcPr>
            <w:tcW w:w="581" w:type="pct"/>
            <w:tcBorders>
              <w:top w:val="single" w:sz="4" w:space="0" w:color="auto"/>
              <w:left w:val="single" w:sz="6" w:space="0" w:color="000000"/>
              <w:bottom w:val="single" w:sz="6" w:space="0" w:color="000000"/>
              <w:right w:val="single" w:sz="6" w:space="0" w:color="000000"/>
            </w:tcBorders>
          </w:tcPr>
          <w:p w14:paraId="17E3FC53"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3BB18" w14:textId="77777777" w:rsidR="00234841" w:rsidRPr="009C5B90" w:rsidRDefault="00234841" w:rsidP="00D17253">
            <w:pPr>
              <w:pStyle w:val="TAL"/>
            </w:pPr>
          </w:p>
        </w:tc>
      </w:tr>
    </w:tbl>
    <w:p w14:paraId="1667988F" w14:textId="77777777" w:rsidR="00234841" w:rsidRPr="00B3056F" w:rsidRDefault="00234841" w:rsidP="00234841"/>
    <w:p w14:paraId="1F5460C5" w14:textId="77777777" w:rsidR="00234841" w:rsidRPr="00B3056F" w:rsidRDefault="00234841" w:rsidP="0023484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03112F99" w14:textId="77777777" w:rsidR="00234841" w:rsidRPr="00B3056F" w:rsidRDefault="00234841" w:rsidP="00434F1A">
      <w:pPr>
        <w:pStyle w:val="TH"/>
        <w:outlineLvl w:val="0"/>
      </w:pPr>
      <w:r w:rsidRPr="00B3056F">
        <w:lastRenderedPageBreak/>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4841" w:rsidRPr="009C5B90" w14:paraId="71BBDF75"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5BC5BE"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BDD69A"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DEB4DA" w14:textId="77777777" w:rsidR="00234841" w:rsidRPr="009C5B90" w:rsidRDefault="00234841" w:rsidP="00D17253">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FCCE00A" w14:textId="77777777" w:rsidR="00234841" w:rsidRPr="009C5B90" w:rsidRDefault="00234841" w:rsidP="00D17253">
            <w:pPr>
              <w:pStyle w:val="TAH"/>
            </w:pPr>
            <w:r w:rsidRPr="009C5B90">
              <w:t>Description</w:t>
            </w:r>
          </w:p>
        </w:tc>
      </w:tr>
      <w:tr w:rsidR="00234841" w:rsidRPr="009C5B90" w14:paraId="40AE0688"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F788736"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DE7F842" w14:textId="77777777" w:rsidR="00234841" w:rsidRPr="009C5B90" w:rsidRDefault="00234841" w:rsidP="00D17253">
            <w:pPr>
              <w:pStyle w:val="TAC"/>
            </w:pPr>
          </w:p>
        </w:tc>
        <w:tc>
          <w:tcPr>
            <w:tcW w:w="1276" w:type="dxa"/>
            <w:tcBorders>
              <w:top w:val="single" w:sz="4" w:space="0" w:color="auto"/>
              <w:left w:val="single" w:sz="6" w:space="0" w:color="000000"/>
              <w:bottom w:val="single" w:sz="6" w:space="0" w:color="000000"/>
              <w:right w:val="single" w:sz="6" w:space="0" w:color="000000"/>
            </w:tcBorders>
          </w:tcPr>
          <w:p w14:paraId="272BED6B" w14:textId="77777777" w:rsidR="00234841" w:rsidRPr="009C5B90" w:rsidRDefault="00234841" w:rsidP="00D1725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B3FFBDC" w14:textId="77777777" w:rsidR="00234841" w:rsidRPr="009C5B90" w:rsidRDefault="00234841" w:rsidP="00D17253">
            <w:pPr>
              <w:pStyle w:val="TAL"/>
            </w:pPr>
          </w:p>
        </w:tc>
      </w:tr>
    </w:tbl>
    <w:p w14:paraId="6F3D608D" w14:textId="77777777" w:rsidR="00234841" w:rsidRDefault="00234841" w:rsidP="00234841">
      <w:pPr>
        <w:pStyle w:val="TH"/>
      </w:pPr>
    </w:p>
    <w:p w14:paraId="20ADF690" w14:textId="77777777" w:rsidR="00234841" w:rsidRPr="00B3056F" w:rsidRDefault="00234841" w:rsidP="00434F1A">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4841" w:rsidRPr="009C5B90" w14:paraId="586F7CC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8B72C"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F7EA0D"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DAD11C"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94F797" w14:textId="77777777" w:rsidR="00234841" w:rsidRPr="009C5B90" w:rsidRDefault="00234841" w:rsidP="00D17253">
            <w:pPr>
              <w:pStyle w:val="TAH"/>
            </w:pPr>
            <w:r w:rsidRPr="009C5B90">
              <w:t>Response</w:t>
            </w:r>
          </w:p>
          <w:p w14:paraId="17EB1C39" w14:textId="77777777" w:rsidR="00234841" w:rsidRPr="009C5B90" w:rsidRDefault="00234841" w:rsidP="00D17253">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1A66B4F" w14:textId="77777777" w:rsidR="00234841" w:rsidRPr="009C5B90" w:rsidRDefault="00234841" w:rsidP="00D17253">
            <w:pPr>
              <w:pStyle w:val="TAH"/>
            </w:pPr>
            <w:r w:rsidRPr="009C5B90">
              <w:t>Description</w:t>
            </w:r>
          </w:p>
        </w:tc>
      </w:tr>
      <w:tr w:rsidR="00234841" w:rsidRPr="009C5B90" w14:paraId="4BC6861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3D323" w14:textId="77777777" w:rsidR="00234841" w:rsidRPr="009C5B90" w:rsidRDefault="00234841" w:rsidP="00D17253">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3B97B98F" w14:textId="77777777" w:rsidR="00234841" w:rsidRPr="009C5B90" w:rsidRDefault="00234841" w:rsidP="00D17253">
            <w:pPr>
              <w:pStyle w:val="TAC"/>
            </w:pPr>
          </w:p>
        </w:tc>
        <w:tc>
          <w:tcPr>
            <w:tcW w:w="649" w:type="pct"/>
            <w:tcBorders>
              <w:top w:val="single" w:sz="4" w:space="0" w:color="auto"/>
              <w:left w:val="single" w:sz="6" w:space="0" w:color="000000"/>
              <w:bottom w:val="single" w:sz="4" w:space="0" w:color="auto"/>
              <w:right w:val="single" w:sz="6" w:space="0" w:color="000000"/>
            </w:tcBorders>
          </w:tcPr>
          <w:p w14:paraId="46B6869B" w14:textId="77777777" w:rsidR="00234841" w:rsidRPr="009C5B90" w:rsidRDefault="00234841" w:rsidP="00D17253">
            <w:pPr>
              <w:pStyle w:val="TAL"/>
            </w:pPr>
          </w:p>
        </w:tc>
        <w:tc>
          <w:tcPr>
            <w:tcW w:w="583" w:type="pct"/>
            <w:tcBorders>
              <w:top w:val="single" w:sz="4" w:space="0" w:color="auto"/>
              <w:left w:val="single" w:sz="6" w:space="0" w:color="000000"/>
              <w:bottom w:val="single" w:sz="4" w:space="0" w:color="auto"/>
              <w:right w:val="single" w:sz="6" w:space="0" w:color="000000"/>
            </w:tcBorders>
          </w:tcPr>
          <w:p w14:paraId="6356B21C" w14:textId="77777777" w:rsidR="00234841" w:rsidRPr="009C5B90" w:rsidRDefault="00234841" w:rsidP="00D17253">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FFBD928" w14:textId="77777777" w:rsidR="00234841" w:rsidRPr="009C5B90" w:rsidRDefault="00234841" w:rsidP="00D17253">
            <w:pPr>
              <w:pStyle w:val="TAL"/>
            </w:pPr>
            <w:r w:rsidRPr="009C5B90">
              <w:t>Upon success, an empty response body shall be returned</w:t>
            </w:r>
          </w:p>
        </w:tc>
      </w:tr>
      <w:tr w:rsidR="00234841" w:rsidRPr="009C5B90" w14:paraId="2326C37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3AAF4" w14:textId="77777777" w:rsidR="00234841" w:rsidRPr="009C5B90" w:rsidRDefault="00234841" w:rsidP="00D17253">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7F9210C1" w14:textId="77777777" w:rsidR="00234841" w:rsidRPr="009C5B90" w:rsidRDefault="00234841" w:rsidP="00D17253">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2199AC35" w14:textId="77777777" w:rsidR="00234841" w:rsidRPr="009C5B90" w:rsidRDefault="00234841" w:rsidP="00D17253">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1F703CE8" w14:textId="77777777" w:rsidR="00234841" w:rsidRPr="009C5B90" w:rsidRDefault="00234841" w:rsidP="00D17253">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FDD46FB" w14:textId="77777777" w:rsidR="00234841" w:rsidRPr="009C5B90" w:rsidRDefault="00234841" w:rsidP="00D17253">
            <w:pPr>
              <w:pStyle w:val="TAL"/>
            </w:pPr>
            <w:r w:rsidRPr="009C5B90">
              <w:t>The "cause" attribute may be used to indicate one of the following application errors:</w:t>
            </w:r>
          </w:p>
          <w:p w14:paraId="56F8D596" w14:textId="77777777" w:rsidR="00234841" w:rsidRPr="009C5B90" w:rsidRDefault="00234841" w:rsidP="00D17253">
            <w:pPr>
              <w:pStyle w:val="TAL"/>
            </w:pPr>
            <w:r w:rsidRPr="009C5B90">
              <w:t>- USER_NOT_FOUND</w:t>
            </w:r>
          </w:p>
        </w:tc>
      </w:tr>
      <w:tr w:rsidR="00234841" w:rsidRPr="009C5B90" w14:paraId="607FDAF2"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126971C" w14:textId="77777777" w:rsidR="00234841" w:rsidRPr="009C5B90" w:rsidRDefault="00234841" w:rsidP="00D17253">
            <w:pPr>
              <w:pStyle w:val="TAN"/>
            </w:pPr>
            <w:r w:rsidRPr="009C5B90">
              <w:t>NOTE:</w:t>
            </w:r>
            <w:r w:rsidRPr="009C5B90">
              <w:tab/>
              <w:t>In addition, common data structures as listed in table 5.2.7.1-1 of 3GPP TS 29.500 [4] are supported.</w:t>
            </w:r>
          </w:p>
        </w:tc>
      </w:tr>
    </w:tbl>
    <w:p w14:paraId="23FF6496" w14:textId="77777777" w:rsidR="00234841" w:rsidRDefault="00234841" w:rsidP="00234841"/>
    <w:p w14:paraId="17C28CD6" w14:textId="77777777" w:rsidR="00234841" w:rsidRDefault="00234841" w:rsidP="00234841">
      <w:pPr>
        <w:pStyle w:val="Heading5"/>
      </w:pPr>
      <w:bookmarkStart w:id="932" w:name="_Toc90586875"/>
      <w:bookmarkStart w:id="933" w:name="_Toc106616394"/>
      <w:bookmarkStart w:id="934" w:name="_Toc122101090"/>
      <w:r>
        <w:t>5.2.14B.3.</w:t>
      </w:r>
      <w:r>
        <w:rPr>
          <w:lang w:eastAsia="zh-CN"/>
        </w:rPr>
        <w:t>3</w:t>
      </w:r>
      <w:r>
        <w:tab/>
        <w:t>GET</w:t>
      </w:r>
      <w:bookmarkEnd w:id="932"/>
      <w:bookmarkEnd w:id="933"/>
      <w:bookmarkEnd w:id="934"/>
    </w:p>
    <w:p w14:paraId="1DA1A604" w14:textId="77777777" w:rsidR="00234841" w:rsidRDefault="00234841" w:rsidP="00234841">
      <w:r>
        <w:t xml:space="preserve">This method retrieves the provisioned data of a given </w:t>
      </w:r>
      <w:r>
        <w:rPr>
          <w:lang w:eastAsia="zh-CN"/>
        </w:rPr>
        <w:t>UE</w:t>
      </w:r>
      <w:r>
        <w:t>.</w:t>
      </w:r>
    </w:p>
    <w:p w14:paraId="5D6AAABD" w14:textId="77777777" w:rsidR="00234841" w:rsidRDefault="00234841" w:rsidP="00234841">
      <w:r>
        <w:t>This method shall support the URI query parameters specified in table 5.2.14B.3.</w:t>
      </w:r>
      <w:r>
        <w:rPr>
          <w:lang w:eastAsia="zh-CN"/>
        </w:rPr>
        <w:t>3</w:t>
      </w:r>
      <w:r>
        <w:t>-1.</w:t>
      </w:r>
    </w:p>
    <w:p w14:paraId="6024F2D8" w14:textId="77777777" w:rsidR="00234841" w:rsidRDefault="00234841" w:rsidP="00434F1A">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234841" w:rsidRPr="009C5B90" w14:paraId="5C69DBB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52EA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C4D09" w14:textId="77777777" w:rsidR="00234841" w:rsidRPr="009C5B90" w:rsidRDefault="00234841" w:rsidP="00D17253">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4040FDC" w14:textId="77777777" w:rsidR="00234841" w:rsidRPr="009C5B90" w:rsidRDefault="00234841" w:rsidP="00D17253">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AE1509A" w14:textId="77777777" w:rsidR="00234841" w:rsidRPr="009C5B90" w:rsidRDefault="00234841" w:rsidP="00D17253">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EA15" w14:textId="77777777" w:rsidR="00234841" w:rsidRPr="009C5B90" w:rsidRDefault="00234841" w:rsidP="00D17253">
            <w:pPr>
              <w:pStyle w:val="TAH"/>
              <w:rPr>
                <w:lang w:val="en-US"/>
              </w:rPr>
            </w:pPr>
            <w:r w:rsidRPr="009C5B90">
              <w:rPr>
                <w:lang w:val="en-US"/>
              </w:rPr>
              <w:t>Description</w:t>
            </w:r>
          </w:p>
        </w:tc>
      </w:tr>
      <w:tr w:rsidR="00234841" w:rsidRPr="009C5B90" w14:paraId="4A43807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1E6B72"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E0CDEA9" w14:textId="77777777" w:rsidR="00234841" w:rsidRPr="009C5B90" w:rsidRDefault="00234841" w:rsidP="00D17253">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4EC6E8F6" w14:textId="77777777" w:rsidR="00234841" w:rsidRPr="009C5B90" w:rsidRDefault="00234841" w:rsidP="00D17253">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3FE4110A" w14:textId="77777777" w:rsidR="00234841" w:rsidRPr="009C5B90" w:rsidRDefault="00234841" w:rsidP="00D17253">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B6E8726" w14:textId="77777777" w:rsidR="00234841" w:rsidRPr="009C5B90" w:rsidRDefault="00234841" w:rsidP="00D17253">
            <w:pPr>
              <w:pStyle w:val="TAL"/>
              <w:rPr>
                <w:lang w:val="en-US"/>
              </w:rPr>
            </w:pPr>
            <w:r w:rsidRPr="009C5B90">
              <w:rPr>
                <w:rFonts w:cs="Arial"/>
                <w:szCs w:val="18"/>
                <w:lang w:val="en-US"/>
              </w:rPr>
              <w:t>see 3GPP TS 29.500 [8] clause 6.6</w:t>
            </w:r>
          </w:p>
        </w:tc>
      </w:tr>
    </w:tbl>
    <w:p w14:paraId="1AA42FE5" w14:textId="77777777" w:rsidR="00234841" w:rsidRDefault="00234841" w:rsidP="00234841"/>
    <w:p w14:paraId="27CE35CA" w14:textId="77777777" w:rsidR="00234841" w:rsidRDefault="00234841" w:rsidP="0023484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2CF258CE" w14:textId="77777777" w:rsidR="00234841" w:rsidRPr="00B3056F" w:rsidRDefault="00234841" w:rsidP="00434F1A">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4841" w:rsidRPr="009C5B90" w14:paraId="589B060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45A92E"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783B74"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8DA0A4"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5882B4" w14:textId="77777777" w:rsidR="00234841" w:rsidRPr="009C5B90" w:rsidRDefault="00234841" w:rsidP="00D17253">
            <w:pPr>
              <w:pStyle w:val="TAH"/>
            </w:pPr>
            <w:r w:rsidRPr="009C5B90">
              <w:t>Description</w:t>
            </w:r>
          </w:p>
        </w:tc>
      </w:tr>
      <w:tr w:rsidR="00234841" w:rsidRPr="009C5B90" w14:paraId="155F719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436E85"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0BF3C9B3" w14:textId="77777777" w:rsidR="00234841" w:rsidRPr="009C5B90" w:rsidRDefault="00234841" w:rsidP="00D17253">
            <w:pPr>
              <w:pStyle w:val="TAC"/>
            </w:pPr>
          </w:p>
        </w:tc>
        <w:tc>
          <w:tcPr>
            <w:tcW w:w="1276" w:type="dxa"/>
            <w:tcBorders>
              <w:top w:val="single" w:sz="4" w:space="0" w:color="auto"/>
              <w:left w:val="single" w:sz="6" w:space="0" w:color="000000"/>
              <w:bottom w:val="single" w:sz="6" w:space="0" w:color="000000"/>
              <w:right w:val="single" w:sz="6" w:space="0" w:color="000000"/>
            </w:tcBorders>
          </w:tcPr>
          <w:p w14:paraId="228D824A" w14:textId="77777777" w:rsidR="00234841" w:rsidRPr="009C5B90" w:rsidRDefault="00234841" w:rsidP="00D1725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CC1572" w14:textId="77777777" w:rsidR="00234841" w:rsidRPr="009C5B90" w:rsidRDefault="00234841" w:rsidP="00D17253">
            <w:pPr>
              <w:pStyle w:val="TAL"/>
            </w:pPr>
          </w:p>
        </w:tc>
      </w:tr>
    </w:tbl>
    <w:p w14:paraId="0996342F" w14:textId="77777777" w:rsidR="00234841" w:rsidRDefault="00234841" w:rsidP="00234841"/>
    <w:p w14:paraId="625C9FA0" w14:textId="77777777" w:rsidR="00234841" w:rsidRDefault="00234841" w:rsidP="00434F1A">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234841" w:rsidRPr="009C5B90" w14:paraId="6DCFB96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4B1F1" w14:textId="77777777" w:rsidR="00234841" w:rsidRPr="009C5B90" w:rsidRDefault="00234841" w:rsidP="00D17253">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00B24D9" w14:textId="77777777" w:rsidR="00234841" w:rsidRPr="009C5B90" w:rsidRDefault="00234841" w:rsidP="00D17253">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6915872" w14:textId="77777777" w:rsidR="00234841" w:rsidRPr="009C5B90" w:rsidRDefault="00234841" w:rsidP="00D17253">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00FAEF6D" w14:textId="77777777" w:rsidR="00234841" w:rsidRPr="009C5B90" w:rsidRDefault="00234841" w:rsidP="00D17253">
            <w:pPr>
              <w:pStyle w:val="TAH"/>
              <w:rPr>
                <w:lang w:val="en-US"/>
              </w:rPr>
            </w:pPr>
            <w:r w:rsidRPr="009C5B90">
              <w:rPr>
                <w:lang w:val="en-US"/>
              </w:rPr>
              <w:t>Response</w:t>
            </w:r>
          </w:p>
          <w:p w14:paraId="35BFCC31" w14:textId="77777777" w:rsidR="00234841" w:rsidRPr="009C5B90" w:rsidRDefault="00234841" w:rsidP="00D17253">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A0931FF" w14:textId="77777777" w:rsidR="00234841" w:rsidRPr="009C5B90" w:rsidRDefault="00234841" w:rsidP="00D17253">
            <w:pPr>
              <w:pStyle w:val="TAH"/>
              <w:rPr>
                <w:lang w:val="en-US"/>
              </w:rPr>
            </w:pPr>
            <w:r w:rsidRPr="009C5B90">
              <w:rPr>
                <w:lang w:val="en-US"/>
              </w:rPr>
              <w:t>Description</w:t>
            </w:r>
          </w:p>
        </w:tc>
      </w:tr>
      <w:tr w:rsidR="00234841" w:rsidRPr="009C5B90" w14:paraId="561B761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09C132" w14:textId="77777777" w:rsidR="00234841" w:rsidRPr="009C5B90" w:rsidRDefault="00234841" w:rsidP="00D17253">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72458E53" w14:textId="77777777" w:rsidR="00234841" w:rsidRPr="009C5B90" w:rsidRDefault="00234841" w:rsidP="00D17253">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1720D52" w14:textId="77777777" w:rsidR="00234841" w:rsidRPr="009C5B90" w:rsidRDefault="00234841" w:rsidP="00D17253">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F75F6B4" w14:textId="77777777" w:rsidR="00234841" w:rsidRPr="009C5B90" w:rsidRDefault="00234841" w:rsidP="00D17253">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2B86313B" w14:textId="77777777" w:rsidR="00234841" w:rsidRPr="009C5B90" w:rsidRDefault="00234841" w:rsidP="00D17253">
            <w:pPr>
              <w:pStyle w:val="TAL"/>
              <w:rPr>
                <w:lang w:val="en-US"/>
              </w:rPr>
            </w:pPr>
            <w:r w:rsidRPr="009C5B90">
              <w:rPr>
                <w:lang w:val="en-US"/>
              </w:rPr>
              <w:t>Upon success, a response body is returned containing the provisioned data entry of the UE.</w:t>
            </w:r>
          </w:p>
        </w:tc>
      </w:tr>
      <w:bookmarkEnd w:id="910"/>
      <w:bookmarkEnd w:id="911"/>
      <w:bookmarkEnd w:id="912"/>
      <w:bookmarkEnd w:id="913"/>
      <w:bookmarkEnd w:id="914"/>
    </w:tbl>
    <w:p w14:paraId="768EC332" w14:textId="77777777" w:rsidR="00234841" w:rsidRDefault="00234841" w:rsidP="00234841">
      <w:pPr>
        <w:rPr>
          <w:lang w:eastAsia="zh-CN"/>
        </w:rPr>
      </w:pPr>
    </w:p>
    <w:p w14:paraId="5DE349C0" w14:textId="77777777" w:rsidR="00234841" w:rsidRDefault="00234841" w:rsidP="00234841">
      <w:pPr>
        <w:pStyle w:val="Heading3"/>
      </w:pPr>
      <w:bookmarkStart w:id="935" w:name="_Toc90586876"/>
      <w:bookmarkStart w:id="936" w:name="_Toc106616395"/>
      <w:bookmarkStart w:id="937" w:name="_Toc122101091"/>
      <w:r>
        <w:t>5.2.14C</w:t>
      </w:r>
      <w:r>
        <w:tab/>
        <w:t>Resource: ProvisionedParameterDataEntries</w:t>
      </w:r>
      <w:bookmarkEnd w:id="935"/>
      <w:bookmarkEnd w:id="936"/>
      <w:bookmarkEnd w:id="937"/>
    </w:p>
    <w:p w14:paraId="73913CDD" w14:textId="77777777" w:rsidR="00234841" w:rsidRDefault="00234841" w:rsidP="00234841">
      <w:pPr>
        <w:pStyle w:val="Heading4"/>
      </w:pPr>
      <w:bookmarkStart w:id="938" w:name="_Toc90586877"/>
      <w:bookmarkStart w:id="939" w:name="_Toc106616396"/>
      <w:bookmarkStart w:id="940" w:name="_Toc122101092"/>
      <w:r>
        <w:t>5.2.14C.1</w:t>
      </w:r>
      <w:r>
        <w:tab/>
        <w:t>Description</w:t>
      </w:r>
      <w:bookmarkEnd w:id="938"/>
      <w:bookmarkEnd w:id="939"/>
      <w:bookmarkEnd w:id="940"/>
    </w:p>
    <w:p w14:paraId="25D8DCA1" w14:textId="77777777" w:rsidR="00234841" w:rsidRDefault="00234841" w:rsidP="00234841">
      <w:r>
        <w:t>This resource represents all the Entries under the Provisioned Parameter Data store for a UE. It is invoked by the UDM to obtain all or multiple Entries under the Provisioned Parameter Data store for a UE.</w:t>
      </w:r>
    </w:p>
    <w:p w14:paraId="0B94C729" w14:textId="77777777" w:rsidR="00234841" w:rsidRDefault="00234841" w:rsidP="00234841">
      <w:r>
        <w:lastRenderedPageBreak/>
        <w:t>This resource is modelled with the Document resource archetype (see clause</w:t>
      </w:r>
      <w:r>
        <w:rPr>
          <w:lang w:val="en-US"/>
        </w:rPr>
        <w:t> </w:t>
      </w:r>
      <w:r>
        <w:t>C.1 of 3GPP TS 29.501 [</w:t>
      </w:r>
      <w:r>
        <w:rPr>
          <w:lang w:eastAsia="zh-CN"/>
        </w:rPr>
        <w:t>7</w:t>
      </w:r>
      <w:r>
        <w:t>]).</w:t>
      </w:r>
    </w:p>
    <w:p w14:paraId="65A92BFC" w14:textId="77777777" w:rsidR="00234841" w:rsidRDefault="00234841" w:rsidP="00234841"/>
    <w:p w14:paraId="26095650" w14:textId="77777777" w:rsidR="00234841" w:rsidRDefault="00234841" w:rsidP="00234841">
      <w:pPr>
        <w:pStyle w:val="Heading4"/>
      </w:pPr>
      <w:bookmarkStart w:id="941" w:name="_Toc90586878"/>
      <w:bookmarkStart w:id="942" w:name="_Toc106616397"/>
      <w:bookmarkStart w:id="943" w:name="_Toc122101093"/>
      <w:r>
        <w:t>5.2.14C.2</w:t>
      </w:r>
      <w:r>
        <w:tab/>
        <w:t>Resource Definition</w:t>
      </w:r>
      <w:bookmarkEnd w:id="941"/>
      <w:bookmarkEnd w:id="942"/>
      <w:bookmarkEnd w:id="943"/>
    </w:p>
    <w:p w14:paraId="4F4106E4" w14:textId="77777777" w:rsidR="00234841" w:rsidRDefault="00234841" w:rsidP="00234841">
      <w:r>
        <w:t>Resource URI: {apiRoot}/nudr-dr/&lt;apiVersion&gt;/subscription-data/{ueId}/pp-data-store</w:t>
      </w:r>
    </w:p>
    <w:p w14:paraId="0CB22BC7" w14:textId="77777777" w:rsidR="00234841" w:rsidRDefault="00234841" w:rsidP="00234841">
      <w:pPr>
        <w:rPr>
          <w:rFonts w:ascii="Arial" w:hAnsi="Arial" w:cs="Arial"/>
        </w:rPr>
      </w:pPr>
      <w:bookmarkStart w:id="944" w:name="_MCCTEMPBM_CRPT22160094___7"/>
      <w:r>
        <w:t>This resource shall support the resource URI variables defined in table 5.2.14C.2-1</w:t>
      </w:r>
      <w:r>
        <w:rPr>
          <w:rFonts w:ascii="Arial" w:hAnsi="Arial" w:cs="Arial"/>
        </w:rPr>
        <w:t>.</w:t>
      </w:r>
    </w:p>
    <w:bookmarkEnd w:id="944"/>
    <w:p w14:paraId="2A4627B1" w14:textId="77777777" w:rsidR="00234841" w:rsidRDefault="00234841" w:rsidP="00434F1A">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145135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6D863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1FE49" w14:textId="77777777" w:rsidR="00234841" w:rsidRPr="009C5B90" w:rsidRDefault="00234841" w:rsidP="00D17253">
            <w:pPr>
              <w:pStyle w:val="TAH"/>
              <w:rPr>
                <w:lang w:val="en-US"/>
              </w:rPr>
            </w:pPr>
            <w:r w:rsidRPr="009C5B90">
              <w:rPr>
                <w:lang w:val="en-US"/>
              </w:rPr>
              <w:t>Definition</w:t>
            </w:r>
          </w:p>
        </w:tc>
      </w:tr>
      <w:tr w:rsidR="00234841" w:rsidRPr="009C5B90" w14:paraId="210F00F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0465E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C6DCBD" w14:textId="77777777" w:rsidR="00234841" w:rsidRPr="009C5B90" w:rsidRDefault="00234841" w:rsidP="00D17253">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662BA3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20C7"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767B4" w14:textId="77777777" w:rsidR="00234841" w:rsidRPr="009C5B90" w:rsidRDefault="00234841" w:rsidP="00D17253">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6C82566E" w14:textId="77777777" w:rsidR="00234841" w:rsidRPr="009C5B90" w:rsidRDefault="00234841" w:rsidP="00D17253">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5F3AA57B" w14:textId="77777777" w:rsidR="00234841" w:rsidRPr="009C5B90" w:rsidRDefault="00234841" w:rsidP="00D17253">
            <w:pPr>
              <w:pStyle w:val="TAL"/>
            </w:pPr>
          </w:p>
          <w:p w14:paraId="67EB52B2" w14:textId="77777777" w:rsidR="00234841" w:rsidRPr="009C5B90" w:rsidRDefault="00234841" w:rsidP="00D17253">
            <w:pPr>
              <w:pStyle w:val="TAL"/>
            </w:pPr>
            <w:r w:rsidRPr="009C5B90">
              <w:t>- If representing a group of UEs, this parameter shall contain the External GroupId.</w:t>
            </w:r>
          </w:p>
          <w:p w14:paraId="49D06FE6" w14:textId="77777777" w:rsidR="00234841" w:rsidRPr="009C5B90" w:rsidRDefault="00234841" w:rsidP="00D17253">
            <w:pPr>
              <w:pStyle w:val="TAL"/>
            </w:pPr>
            <w:r w:rsidRPr="009C5B90">
              <w:tab/>
              <w:t>pattern: "^extgroupid-[^@]+@[^@]+$"</w:t>
            </w:r>
          </w:p>
          <w:p w14:paraId="5C61A059" w14:textId="77777777" w:rsidR="00234841" w:rsidRPr="009C5B90" w:rsidRDefault="00234841" w:rsidP="00D17253">
            <w:pPr>
              <w:pStyle w:val="TAL"/>
            </w:pPr>
          </w:p>
          <w:p w14:paraId="28514F59" w14:textId="77777777" w:rsidR="00234841" w:rsidRPr="009C5B90" w:rsidRDefault="00234841" w:rsidP="00D17253">
            <w:pPr>
              <w:pStyle w:val="TAL"/>
            </w:pPr>
            <w:r w:rsidRPr="009C5B90">
              <w:rPr>
                <w:rFonts w:hint="eastAsia"/>
              </w:rPr>
              <w:t>- If representing any UE, this parameter shall contain "anyUE".</w:t>
            </w:r>
          </w:p>
          <w:p w14:paraId="525DDB14" w14:textId="77777777" w:rsidR="00234841" w:rsidRPr="009C5B90" w:rsidRDefault="00234841" w:rsidP="00D17253">
            <w:pPr>
              <w:pStyle w:val="TAL"/>
              <w:rPr>
                <w:lang w:val="en-US"/>
              </w:rPr>
            </w:pPr>
            <w:r w:rsidRPr="009C5B90">
              <w:tab/>
              <w:t>pattern: "^anyUE$"</w:t>
            </w:r>
          </w:p>
          <w:p w14:paraId="75AA6E9F" w14:textId="77777777" w:rsidR="00234841" w:rsidRPr="009C5B90" w:rsidRDefault="00234841" w:rsidP="00D17253">
            <w:pPr>
              <w:pStyle w:val="TAL"/>
              <w:rPr>
                <w:lang w:val="en-US"/>
              </w:rPr>
            </w:pPr>
          </w:p>
        </w:tc>
      </w:tr>
    </w:tbl>
    <w:p w14:paraId="348F35A3" w14:textId="77777777" w:rsidR="00234841" w:rsidRPr="002E3170" w:rsidRDefault="00234841" w:rsidP="00234841"/>
    <w:p w14:paraId="75097DA3" w14:textId="77777777" w:rsidR="00234841" w:rsidRDefault="00234841" w:rsidP="00234841">
      <w:pPr>
        <w:pStyle w:val="Heading5"/>
      </w:pPr>
      <w:bookmarkStart w:id="945" w:name="_Toc90586879"/>
      <w:bookmarkStart w:id="946" w:name="_Toc106616398"/>
      <w:bookmarkStart w:id="947" w:name="_Toc122101094"/>
      <w:r>
        <w:t>5.2.14C.3.1</w:t>
      </w:r>
      <w:r>
        <w:tab/>
        <w:t>GET</w:t>
      </w:r>
      <w:bookmarkEnd w:id="945"/>
      <w:bookmarkEnd w:id="946"/>
      <w:bookmarkEnd w:id="947"/>
    </w:p>
    <w:p w14:paraId="0825C4BD" w14:textId="77777777" w:rsidR="00234841" w:rsidRDefault="00234841" w:rsidP="00234841">
      <w:r>
        <w:t xml:space="preserve">This method retrieves the provisioned data of a given </w:t>
      </w:r>
      <w:r>
        <w:rPr>
          <w:lang w:eastAsia="zh-CN"/>
        </w:rPr>
        <w:t>UE</w:t>
      </w:r>
      <w:r>
        <w:t>.</w:t>
      </w:r>
    </w:p>
    <w:p w14:paraId="2BF93724" w14:textId="77777777" w:rsidR="00234841" w:rsidRDefault="00234841" w:rsidP="00234841">
      <w:r>
        <w:t>This method shall support the URI query parameters specified in table 5.2.14C.3.1-1.</w:t>
      </w:r>
    </w:p>
    <w:p w14:paraId="12C52790" w14:textId="77777777" w:rsidR="00234841" w:rsidRDefault="00234841" w:rsidP="00434F1A">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234841" w:rsidRPr="009C5B90" w14:paraId="3EA6243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8B7DB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632E2C" w14:textId="77777777" w:rsidR="00234841" w:rsidRPr="009C5B90" w:rsidRDefault="00234841" w:rsidP="00D17253">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1EF3383" w14:textId="77777777" w:rsidR="00234841" w:rsidRPr="009C5B90" w:rsidRDefault="00234841" w:rsidP="00D17253">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098073A" w14:textId="77777777" w:rsidR="00234841" w:rsidRPr="009C5B90" w:rsidRDefault="00234841" w:rsidP="00D17253">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59FF5B" w14:textId="77777777" w:rsidR="00234841" w:rsidRPr="009C5B90" w:rsidRDefault="00234841" w:rsidP="00D17253">
            <w:pPr>
              <w:pStyle w:val="TAH"/>
              <w:rPr>
                <w:lang w:val="en-US"/>
              </w:rPr>
            </w:pPr>
            <w:r w:rsidRPr="009C5B90">
              <w:rPr>
                <w:lang w:val="en-US"/>
              </w:rPr>
              <w:t>Description</w:t>
            </w:r>
          </w:p>
        </w:tc>
      </w:tr>
      <w:tr w:rsidR="00234841" w:rsidRPr="009C5B90" w14:paraId="5DB5627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C944BB"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5E641E" w14:textId="77777777" w:rsidR="00234841" w:rsidRPr="009C5B90" w:rsidRDefault="00234841" w:rsidP="00D17253">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A33B6DB" w14:textId="77777777" w:rsidR="00234841" w:rsidRPr="009C5B90" w:rsidRDefault="00234841" w:rsidP="00D17253">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CFAAF06" w14:textId="77777777" w:rsidR="00234841" w:rsidRPr="009C5B90" w:rsidRDefault="00234841" w:rsidP="00D17253">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58194D40" w14:textId="77777777" w:rsidR="00234841" w:rsidRPr="009C5B90" w:rsidRDefault="00234841" w:rsidP="00D17253">
            <w:pPr>
              <w:pStyle w:val="TAL"/>
              <w:rPr>
                <w:lang w:val="en-US"/>
              </w:rPr>
            </w:pPr>
            <w:r w:rsidRPr="009C5B90">
              <w:rPr>
                <w:rFonts w:cs="Arial"/>
                <w:szCs w:val="18"/>
                <w:lang w:val="en-US"/>
              </w:rPr>
              <w:t>see 3GPP TS 29.500 [8] clause 6.6</w:t>
            </w:r>
          </w:p>
        </w:tc>
      </w:tr>
    </w:tbl>
    <w:p w14:paraId="128E9339" w14:textId="77777777" w:rsidR="00234841" w:rsidRDefault="00234841" w:rsidP="00234841"/>
    <w:p w14:paraId="02B2A317" w14:textId="77777777" w:rsidR="00234841" w:rsidRDefault="00234841" w:rsidP="0023484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1A27515F" w14:textId="77777777" w:rsidR="00234841" w:rsidRPr="00B3056F" w:rsidRDefault="00234841" w:rsidP="00434F1A">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4841" w:rsidRPr="009C5B90" w14:paraId="476ECD8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695CD6"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1B7ED7"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DDFD1C"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43F085" w14:textId="77777777" w:rsidR="00234841" w:rsidRPr="009C5B90" w:rsidRDefault="00234841" w:rsidP="00D17253">
            <w:pPr>
              <w:pStyle w:val="TAH"/>
            </w:pPr>
            <w:r w:rsidRPr="009C5B90">
              <w:t>Description</w:t>
            </w:r>
          </w:p>
        </w:tc>
      </w:tr>
      <w:tr w:rsidR="00234841" w:rsidRPr="009C5B90" w14:paraId="66F3986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F51CB"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C81907F" w14:textId="77777777" w:rsidR="00234841" w:rsidRPr="009C5B90" w:rsidRDefault="00234841" w:rsidP="00D17253">
            <w:pPr>
              <w:pStyle w:val="TAC"/>
            </w:pPr>
          </w:p>
        </w:tc>
        <w:tc>
          <w:tcPr>
            <w:tcW w:w="1276" w:type="dxa"/>
            <w:tcBorders>
              <w:top w:val="single" w:sz="4" w:space="0" w:color="auto"/>
              <w:left w:val="single" w:sz="6" w:space="0" w:color="000000"/>
              <w:bottom w:val="single" w:sz="6" w:space="0" w:color="000000"/>
              <w:right w:val="single" w:sz="6" w:space="0" w:color="000000"/>
            </w:tcBorders>
          </w:tcPr>
          <w:p w14:paraId="01911103" w14:textId="77777777" w:rsidR="00234841" w:rsidRPr="009C5B90" w:rsidRDefault="00234841" w:rsidP="00D1725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4659E6" w14:textId="77777777" w:rsidR="00234841" w:rsidRPr="009C5B90" w:rsidRDefault="00234841" w:rsidP="00D17253">
            <w:pPr>
              <w:pStyle w:val="TAL"/>
            </w:pPr>
          </w:p>
        </w:tc>
      </w:tr>
    </w:tbl>
    <w:p w14:paraId="2A2B35FC" w14:textId="77777777" w:rsidR="00234841" w:rsidRDefault="00234841" w:rsidP="00234841"/>
    <w:p w14:paraId="56C2DAB7" w14:textId="77777777" w:rsidR="00234841" w:rsidRDefault="00234841" w:rsidP="00434F1A">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234841" w:rsidRPr="009C5B90" w14:paraId="490CDF4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4D73FA" w14:textId="77777777" w:rsidR="00234841" w:rsidRPr="009C5B90" w:rsidRDefault="00234841" w:rsidP="00D17253">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1266FAF7" w14:textId="77777777" w:rsidR="00234841" w:rsidRPr="009C5B90" w:rsidRDefault="00234841" w:rsidP="00D17253">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3B6919A" w14:textId="77777777" w:rsidR="00234841" w:rsidRPr="009C5B90" w:rsidRDefault="00234841" w:rsidP="00D17253">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DFC7971" w14:textId="77777777" w:rsidR="00234841" w:rsidRPr="009C5B90" w:rsidRDefault="00234841" w:rsidP="00D17253">
            <w:pPr>
              <w:pStyle w:val="TAH"/>
              <w:rPr>
                <w:lang w:val="en-US"/>
              </w:rPr>
            </w:pPr>
            <w:r w:rsidRPr="009C5B90">
              <w:rPr>
                <w:lang w:val="en-US"/>
              </w:rPr>
              <w:t>Response</w:t>
            </w:r>
          </w:p>
          <w:p w14:paraId="39CBBC3E" w14:textId="77777777" w:rsidR="00234841" w:rsidRPr="009C5B90" w:rsidRDefault="00234841" w:rsidP="00D17253">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58016858" w14:textId="77777777" w:rsidR="00234841" w:rsidRPr="009C5B90" w:rsidRDefault="00234841" w:rsidP="00D17253">
            <w:pPr>
              <w:pStyle w:val="TAH"/>
              <w:rPr>
                <w:lang w:val="en-US"/>
              </w:rPr>
            </w:pPr>
            <w:r w:rsidRPr="009C5B90">
              <w:rPr>
                <w:lang w:val="en-US"/>
              </w:rPr>
              <w:t>Description</w:t>
            </w:r>
          </w:p>
        </w:tc>
      </w:tr>
      <w:tr w:rsidR="00234841" w:rsidRPr="009C5B90" w14:paraId="37ADD14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DF2C99" w14:textId="77777777" w:rsidR="00234841" w:rsidRPr="009C5B90" w:rsidRDefault="00234841" w:rsidP="00D17253">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45BE8FB8" w14:textId="77777777" w:rsidR="00234841" w:rsidRPr="009C5B90" w:rsidRDefault="00234841" w:rsidP="00D17253">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3A9C7124" w14:textId="77777777" w:rsidR="00234841" w:rsidRPr="009C5B90" w:rsidRDefault="00234841" w:rsidP="00D17253">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1EAD501E" w14:textId="77777777" w:rsidR="00234841" w:rsidRPr="009C5B90" w:rsidRDefault="00234841" w:rsidP="00D17253">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9E740CC" w14:textId="77777777" w:rsidR="00234841" w:rsidRPr="009C5B90" w:rsidRDefault="00234841" w:rsidP="00D17253">
            <w:pPr>
              <w:pStyle w:val="TAL"/>
              <w:rPr>
                <w:lang w:val="en-US"/>
              </w:rPr>
            </w:pPr>
            <w:r w:rsidRPr="009C5B90">
              <w:rPr>
                <w:lang w:val="en-US"/>
              </w:rPr>
              <w:t>Upon success, a response body is returned containing the provisioned data entry of the UE.</w:t>
            </w:r>
          </w:p>
        </w:tc>
      </w:tr>
    </w:tbl>
    <w:p w14:paraId="2241DA9F" w14:textId="77777777" w:rsidR="00234841" w:rsidRPr="00D87E35" w:rsidRDefault="00234841" w:rsidP="00234841">
      <w:pPr>
        <w:rPr>
          <w:lang w:eastAsia="zh-CN"/>
        </w:rPr>
      </w:pPr>
    </w:p>
    <w:p w14:paraId="536CD316" w14:textId="77777777" w:rsidR="00234841" w:rsidRPr="00533C32" w:rsidRDefault="00234841" w:rsidP="00434F1A">
      <w:pPr>
        <w:pStyle w:val="Heading3"/>
      </w:pPr>
      <w:bookmarkStart w:id="948" w:name="_Toc20127002"/>
      <w:bookmarkStart w:id="949" w:name="_Toc27588978"/>
      <w:bookmarkStart w:id="950" w:name="_Toc36459774"/>
      <w:bookmarkStart w:id="951" w:name="_Toc45029351"/>
      <w:bookmarkStart w:id="952" w:name="_Toc56520627"/>
      <w:bookmarkStart w:id="953" w:name="_Toc90586880"/>
      <w:bookmarkStart w:id="954" w:name="_Toc106616399"/>
      <w:bookmarkStart w:id="955" w:name="_Toc122101095"/>
      <w:r w:rsidRPr="00533C32">
        <w:lastRenderedPageBreak/>
        <w:t>5.2.</w:t>
      </w:r>
      <w:r w:rsidRPr="00533C32">
        <w:rPr>
          <w:lang w:eastAsia="zh-CN"/>
        </w:rPr>
        <w:t>15</w:t>
      </w:r>
      <w:r w:rsidRPr="00533C32">
        <w:tab/>
        <w:t>Resource: SMSSubscriptionData</w:t>
      </w:r>
      <w:bookmarkEnd w:id="948"/>
      <w:bookmarkEnd w:id="949"/>
      <w:bookmarkEnd w:id="950"/>
      <w:bookmarkEnd w:id="951"/>
      <w:bookmarkEnd w:id="952"/>
      <w:bookmarkEnd w:id="953"/>
      <w:bookmarkEnd w:id="954"/>
      <w:bookmarkEnd w:id="955"/>
    </w:p>
    <w:p w14:paraId="10EADE38" w14:textId="77777777" w:rsidR="00234841" w:rsidRPr="00533C32" w:rsidRDefault="00234841" w:rsidP="00434F1A">
      <w:pPr>
        <w:pStyle w:val="Heading4"/>
      </w:pPr>
      <w:bookmarkStart w:id="956" w:name="_Toc20127003"/>
      <w:bookmarkStart w:id="957" w:name="_Toc27588979"/>
      <w:bookmarkStart w:id="958" w:name="_Toc36459775"/>
      <w:bookmarkStart w:id="959" w:name="_Toc45029352"/>
      <w:bookmarkStart w:id="960" w:name="_Toc56520628"/>
      <w:bookmarkStart w:id="961" w:name="_Toc90586881"/>
      <w:bookmarkStart w:id="962" w:name="_Toc106616400"/>
      <w:bookmarkStart w:id="963" w:name="_Toc122101096"/>
      <w:r w:rsidRPr="00533C32">
        <w:t>5.2.</w:t>
      </w:r>
      <w:r w:rsidRPr="00533C32">
        <w:rPr>
          <w:lang w:eastAsia="zh-CN"/>
        </w:rPr>
        <w:t>15</w:t>
      </w:r>
      <w:r w:rsidRPr="00533C32">
        <w:t>.1</w:t>
      </w:r>
      <w:r w:rsidRPr="00533C32">
        <w:tab/>
        <w:t>Description</w:t>
      </w:r>
      <w:bookmarkEnd w:id="956"/>
      <w:bookmarkEnd w:id="957"/>
      <w:bookmarkEnd w:id="958"/>
      <w:bookmarkEnd w:id="959"/>
      <w:bookmarkEnd w:id="960"/>
      <w:bookmarkEnd w:id="961"/>
      <w:bookmarkEnd w:id="962"/>
      <w:bookmarkEnd w:id="963"/>
    </w:p>
    <w:p w14:paraId="1D5BBB0D" w14:textId="77777777" w:rsidR="00234841" w:rsidRPr="00533C32" w:rsidRDefault="00234841" w:rsidP="00234841">
      <w:r w:rsidRPr="00533C32">
        <w:t>This resource represents the subscribed SMS Subscription Data for a SUPI for use in a serving PLMN. It is queried by the AMF via the UDM after registering.</w:t>
      </w:r>
    </w:p>
    <w:p w14:paraId="632397BE"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78152CD" w14:textId="77777777" w:rsidR="00234841" w:rsidRPr="00533C32" w:rsidRDefault="00234841" w:rsidP="00434F1A">
      <w:pPr>
        <w:pStyle w:val="Heading4"/>
      </w:pPr>
      <w:bookmarkStart w:id="964" w:name="_Toc20127004"/>
      <w:bookmarkStart w:id="965" w:name="_Toc27588980"/>
      <w:bookmarkStart w:id="966" w:name="_Toc36459776"/>
      <w:bookmarkStart w:id="967" w:name="_Toc45029353"/>
      <w:bookmarkStart w:id="968" w:name="_Toc56520629"/>
      <w:bookmarkStart w:id="969" w:name="_Toc90586882"/>
      <w:bookmarkStart w:id="970" w:name="_Toc106616401"/>
      <w:bookmarkStart w:id="971" w:name="_Toc122101097"/>
      <w:r w:rsidRPr="00533C32">
        <w:t>5.2.</w:t>
      </w:r>
      <w:r w:rsidRPr="00533C32">
        <w:rPr>
          <w:lang w:eastAsia="zh-CN"/>
        </w:rPr>
        <w:t>15</w:t>
      </w:r>
      <w:r w:rsidRPr="00533C32">
        <w:t>.2</w:t>
      </w:r>
      <w:r w:rsidRPr="00533C32">
        <w:tab/>
        <w:t>Resource Definition</w:t>
      </w:r>
      <w:bookmarkEnd w:id="964"/>
      <w:bookmarkEnd w:id="965"/>
      <w:bookmarkEnd w:id="966"/>
      <w:bookmarkEnd w:id="967"/>
      <w:bookmarkEnd w:id="968"/>
      <w:bookmarkEnd w:id="969"/>
      <w:bookmarkEnd w:id="970"/>
      <w:bookmarkEnd w:id="971"/>
    </w:p>
    <w:p w14:paraId="67526933" w14:textId="77777777" w:rsidR="00234841" w:rsidRPr="00533C32" w:rsidRDefault="00234841" w:rsidP="00234841">
      <w:r w:rsidRPr="00533C32">
        <w:t>Resource URI: {apiRoot}/nudr-dr/&lt;apiVersion&gt;/subscription-data/{ueId}/{serving-plmn-id}/provisioned-data/sms-data</w:t>
      </w:r>
    </w:p>
    <w:p w14:paraId="5F9AA47D" w14:textId="77777777" w:rsidR="00234841" w:rsidRPr="00533C32" w:rsidRDefault="00234841" w:rsidP="00234841">
      <w:pPr>
        <w:rPr>
          <w:rFonts w:ascii="Arial" w:hAnsi="Arial" w:cs="Arial"/>
        </w:rPr>
      </w:pPr>
      <w:bookmarkStart w:id="972"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972"/>
    <w:p w14:paraId="4AA53CE1" w14:textId="77777777" w:rsidR="00234841" w:rsidRPr="00533C32" w:rsidRDefault="00234841" w:rsidP="00434F1A">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37B1EF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1D6C0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68F7A" w14:textId="77777777" w:rsidR="00234841" w:rsidRPr="009C5B90" w:rsidRDefault="00234841" w:rsidP="00D17253">
            <w:pPr>
              <w:pStyle w:val="TAH"/>
              <w:rPr>
                <w:lang w:val="en-US"/>
              </w:rPr>
            </w:pPr>
            <w:r w:rsidRPr="009C5B90">
              <w:rPr>
                <w:lang w:val="en-US"/>
              </w:rPr>
              <w:t>Definition</w:t>
            </w:r>
          </w:p>
        </w:tc>
      </w:tr>
      <w:tr w:rsidR="00234841" w:rsidRPr="009C5B90" w14:paraId="0CF4B7F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6026A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B69EBE"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9F4BD7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424983"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0AE4B5"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27C4A3F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160DB3" w14:textId="77777777" w:rsidR="00234841" w:rsidRPr="009C5B90" w:rsidRDefault="00234841" w:rsidP="00D17253">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1842B9"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DD36F88" w14:textId="77777777" w:rsidR="00234841" w:rsidRPr="00533C32" w:rsidRDefault="00234841" w:rsidP="00234841"/>
    <w:p w14:paraId="736A99B5" w14:textId="77777777" w:rsidR="00234841" w:rsidRPr="00533C32" w:rsidRDefault="00234841" w:rsidP="00434F1A">
      <w:pPr>
        <w:pStyle w:val="Heading4"/>
      </w:pPr>
      <w:bookmarkStart w:id="973" w:name="_Toc20127005"/>
      <w:bookmarkStart w:id="974" w:name="_Toc27588981"/>
      <w:bookmarkStart w:id="975" w:name="_Toc36459777"/>
      <w:bookmarkStart w:id="976" w:name="_Toc45029354"/>
      <w:bookmarkStart w:id="977" w:name="_Toc56520630"/>
      <w:bookmarkStart w:id="978" w:name="_Toc90586883"/>
      <w:bookmarkStart w:id="979" w:name="_Toc106616402"/>
      <w:bookmarkStart w:id="980" w:name="_Toc122101098"/>
      <w:r w:rsidRPr="00533C32">
        <w:t>5.2.15.3</w:t>
      </w:r>
      <w:r w:rsidRPr="00533C32">
        <w:tab/>
        <w:t>Resource Standard Methods</w:t>
      </w:r>
      <w:bookmarkEnd w:id="973"/>
      <w:bookmarkEnd w:id="974"/>
      <w:bookmarkEnd w:id="975"/>
      <w:bookmarkEnd w:id="976"/>
      <w:bookmarkEnd w:id="977"/>
      <w:bookmarkEnd w:id="978"/>
      <w:bookmarkEnd w:id="979"/>
      <w:bookmarkEnd w:id="980"/>
    </w:p>
    <w:p w14:paraId="5B97A4C5" w14:textId="77777777" w:rsidR="00234841" w:rsidRPr="00533C32" w:rsidRDefault="00234841" w:rsidP="00434F1A">
      <w:pPr>
        <w:pStyle w:val="Heading5"/>
      </w:pPr>
      <w:bookmarkStart w:id="981" w:name="_Toc20127006"/>
      <w:bookmarkStart w:id="982" w:name="_Toc27588982"/>
      <w:bookmarkStart w:id="983" w:name="_Toc36459778"/>
      <w:bookmarkStart w:id="984" w:name="_Toc45029355"/>
      <w:bookmarkStart w:id="985" w:name="_Toc56520631"/>
      <w:bookmarkStart w:id="986" w:name="_Toc90586884"/>
      <w:bookmarkStart w:id="987" w:name="_Toc106616403"/>
      <w:bookmarkStart w:id="988" w:name="_Toc122101099"/>
      <w:r w:rsidRPr="00533C32">
        <w:t>5.2.15.3.1</w:t>
      </w:r>
      <w:r w:rsidRPr="00533C32">
        <w:tab/>
        <w:t>GET</w:t>
      </w:r>
      <w:bookmarkEnd w:id="981"/>
      <w:bookmarkEnd w:id="982"/>
      <w:bookmarkEnd w:id="983"/>
      <w:bookmarkEnd w:id="984"/>
      <w:bookmarkEnd w:id="985"/>
      <w:bookmarkEnd w:id="986"/>
      <w:bookmarkEnd w:id="987"/>
      <w:bookmarkEnd w:id="988"/>
    </w:p>
    <w:p w14:paraId="639908AF" w14:textId="77777777" w:rsidR="00234841" w:rsidRPr="00533C32" w:rsidRDefault="00234841" w:rsidP="00234841">
      <w:r w:rsidRPr="00533C32">
        <w:t>This method shall support the URI query parameters specified in table 5.2.15.3.1-1.</w:t>
      </w:r>
    </w:p>
    <w:p w14:paraId="00EF09BB" w14:textId="77777777" w:rsidR="00234841" w:rsidRPr="00533C32" w:rsidRDefault="00234841" w:rsidP="00434F1A">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442BBC3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54EA7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B4363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90D6F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9291E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0C4C" w14:textId="77777777" w:rsidR="00234841" w:rsidRPr="009C5B90" w:rsidRDefault="00234841" w:rsidP="00D17253">
            <w:pPr>
              <w:pStyle w:val="TAH"/>
              <w:rPr>
                <w:lang w:val="en-US"/>
              </w:rPr>
            </w:pPr>
            <w:r w:rsidRPr="009C5B90">
              <w:rPr>
                <w:lang w:val="en-US"/>
              </w:rPr>
              <w:t>Description</w:t>
            </w:r>
          </w:p>
        </w:tc>
      </w:tr>
      <w:tr w:rsidR="00234841" w:rsidRPr="009C5B90" w14:paraId="331DBC2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E06671"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C6DC70"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0370EF"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61035CD"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ECBD0F" w14:textId="77777777" w:rsidR="00234841" w:rsidRPr="009C5B90" w:rsidRDefault="00234841" w:rsidP="00D17253">
            <w:pPr>
              <w:pStyle w:val="TAL"/>
              <w:rPr>
                <w:lang w:val="en-US"/>
              </w:rPr>
            </w:pPr>
            <w:r w:rsidRPr="009C5B90">
              <w:rPr>
                <w:rFonts w:cs="Arial"/>
                <w:szCs w:val="18"/>
                <w:lang w:val="en-US"/>
              </w:rPr>
              <w:t>see  3GPP TS 29.500 [8] clause 6.6</w:t>
            </w:r>
          </w:p>
        </w:tc>
      </w:tr>
    </w:tbl>
    <w:p w14:paraId="16C7AD2A" w14:textId="77777777" w:rsidR="00234841" w:rsidRPr="00533C32" w:rsidRDefault="00234841" w:rsidP="00234841"/>
    <w:p w14:paraId="054ACFF2" w14:textId="77777777" w:rsidR="00234841" w:rsidRPr="00533C32" w:rsidRDefault="00234841" w:rsidP="0023484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2218266C" w14:textId="77777777" w:rsidR="00234841" w:rsidRPr="00533C32" w:rsidRDefault="00234841" w:rsidP="00434F1A">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3A8C98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86B6D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21BD2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6394C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08FC8" w14:textId="77777777" w:rsidR="00234841" w:rsidRPr="009C5B90" w:rsidRDefault="00234841" w:rsidP="00D17253">
            <w:pPr>
              <w:pStyle w:val="TAH"/>
              <w:rPr>
                <w:lang w:val="en-US"/>
              </w:rPr>
            </w:pPr>
            <w:r w:rsidRPr="009C5B90">
              <w:rPr>
                <w:lang w:val="en-US"/>
              </w:rPr>
              <w:t>Description</w:t>
            </w:r>
          </w:p>
        </w:tc>
      </w:tr>
      <w:tr w:rsidR="00234841" w:rsidRPr="009C5B90" w14:paraId="52882C8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48A3D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6C1B6A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8A3A09"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E1124F" w14:textId="77777777" w:rsidR="00234841" w:rsidRPr="009C5B90" w:rsidRDefault="00234841" w:rsidP="00D17253">
            <w:pPr>
              <w:pStyle w:val="TAL"/>
              <w:rPr>
                <w:lang w:val="en-US"/>
              </w:rPr>
            </w:pPr>
          </w:p>
        </w:tc>
      </w:tr>
    </w:tbl>
    <w:p w14:paraId="4D2109FD" w14:textId="77777777" w:rsidR="00234841" w:rsidRPr="00533C32" w:rsidRDefault="00234841" w:rsidP="00234841"/>
    <w:p w14:paraId="07890BAD" w14:textId="77777777" w:rsidR="00234841" w:rsidRPr="00533C32" w:rsidRDefault="00234841" w:rsidP="00434F1A">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234841" w:rsidRPr="009C5B90" w14:paraId="5490CD5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19A6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DC4D5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909F4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3A82E9" w14:textId="77777777" w:rsidR="00234841" w:rsidRPr="009C5B90" w:rsidRDefault="00234841" w:rsidP="00D17253">
            <w:pPr>
              <w:pStyle w:val="TAH"/>
              <w:rPr>
                <w:lang w:val="en-US"/>
              </w:rPr>
            </w:pPr>
            <w:r w:rsidRPr="009C5B90">
              <w:rPr>
                <w:lang w:val="en-US"/>
              </w:rPr>
              <w:t>Response</w:t>
            </w:r>
          </w:p>
          <w:p w14:paraId="33BD1FF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8092E8" w14:textId="77777777" w:rsidR="00234841" w:rsidRPr="009C5B90" w:rsidRDefault="00234841" w:rsidP="00D17253">
            <w:pPr>
              <w:pStyle w:val="TAH"/>
              <w:rPr>
                <w:lang w:val="en-US"/>
              </w:rPr>
            </w:pPr>
            <w:r w:rsidRPr="009C5B90">
              <w:rPr>
                <w:lang w:val="en-US"/>
              </w:rPr>
              <w:t>Description</w:t>
            </w:r>
          </w:p>
        </w:tc>
      </w:tr>
      <w:tr w:rsidR="00234841" w:rsidRPr="009C5B90" w14:paraId="75F0B00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231EA8" w14:textId="77777777" w:rsidR="00234841" w:rsidRPr="009C5B90" w:rsidRDefault="00234841" w:rsidP="00D17253">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85C03E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D0D70F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B4276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5584235" w14:textId="77777777" w:rsidR="00234841" w:rsidRPr="009C5B90" w:rsidRDefault="00234841" w:rsidP="00D17253">
            <w:pPr>
              <w:pStyle w:val="TAL"/>
              <w:rPr>
                <w:lang w:val="en-US"/>
              </w:rPr>
            </w:pPr>
            <w:r w:rsidRPr="009C5B90">
              <w:rPr>
                <w:lang w:val="en-US"/>
              </w:rPr>
              <w:t>Upon success, a response body containing the SMS Management Subscription Data shall be returned.</w:t>
            </w:r>
          </w:p>
        </w:tc>
      </w:tr>
      <w:tr w:rsidR="00234841" w:rsidRPr="009C5B90" w14:paraId="2AFFC98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E3FBC"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1E2ABF7" w14:textId="77777777" w:rsidR="00234841" w:rsidRPr="00533C32" w:rsidRDefault="00234841" w:rsidP="00234841">
      <w:pPr>
        <w:rPr>
          <w:lang w:eastAsia="zh-CN"/>
        </w:rPr>
      </w:pPr>
    </w:p>
    <w:p w14:paraId="5FEBE27E" w14:textId="77777777" w:rsidR="00234841" w:rsidRPr="00533C32" w:rsidRDefault="00234841" w:rsidP="00434F1A">
      <w:pPr>
        <w:pStyle w:val="Heading3"/>
      </w:pPr>
      <w:bookmarkStart w:id="989" w:name="_Toc20127007"/>
      <w:bookmarkStart w:id="990" w:name="_Toc27588983"/>
      <w:bookmarkStart w:id="991" w:name="_Toc36459779"/>
      <w:bookmarkStart w:id="992" w:name="_Toc45029356"/>
      <w:bookmarkStart w:id="993" w:name="_Toc56520632"/>
      <w:bookmarkStart w:id="994" w:name="_Toc90586885"/>
      <w:bookmarkStart w:id="995" w:name="_Toc106616404"/>
      <w:bookmarkStart w:id="996" w:name="_Toc122101100"/>
      <w:r w:rsidRPr="00533C32">
        <w:lastRenderedPageBreak/>
        <w:t>5.2.</w:t>
      </w:r>
      <w:r w:rsidRPr="00533C32">
        <w:rPr>
          <w:lang w:eastAsia="zh-CN"/>
        </w:rPr>
        <w:t>16</w:t>
      </w:r>
      <w:r w:rsidRPr="00533C32">
        <w:tab/>
        <w:t>Resource: SdmSubscriptions</w:t>
      </w:r>
      <w:bookmarkEnd w:id="989"/>
      <w:bookmarkEnd w:id="990"/>
      <w:bookmarkEnd w:id="991"/>
      <w:bookmarkEnd w:id="992"/>
      <w:bookmarkEnd w:id="993"/>
      <w:bookmarkEnd w:id="994"/>
      <w:bookmarkEnd w:id="995"/>
      <w:bookmarkEnd w:id="996"/>
    </w:p>
    <w:p w14:paraId="775CEBB7" w14:textId="77777777" w:rsidR="00234841" w:rsidRPr="00533C32" w:rsidRDefault="00234841" w:rsidP="00434F1A">
      <w:pPr>
        <w:pStyle w:val="Heading4"/>
      </w:pPr>
      <w:bookmarkStart w:id="997" w:name="_Toc20127008"/>
      <w:bookmarkStart w:id="998" w:name="_Toc27588984"/>
      <w:bookmarkStart w:id="999" w:name="_Toc36459780"/>
      <w:bookmarkStart w:id="1000" w:name="_Toc45029357"/>
      <w:bookmarkStart w:id="1001" w:name="_Toc56520633"/>
      <w:bookmarkStart w:id="1002" w:name="_Toc90586886"/>
      <w:bookmarkStart w:id="1003" w:name="_Toc106616405"/>
      <w:bookmarkStart w:id="1004" w:name="_Toc122101101"/>
      <w:r w:rsidRPr="00533C32">
        <w:t>5.2.</w:t>
      </w:r>
      <w:r w:rsidRPr="00533C32">
        <w:rPr>
          <w:lang w:eastAsia="zh-CN"/>
        </w:rPr>
        <w:t>16</w:t>
      </w:r>
      <w:r w:rsidRPr="00533C32">
        <w:t>.1</w:t>
      </w:r>
      <w:r w:rsidRPr="00533C32">
        <w:tab/>
        <w:t>Description</w:t>
      </w:r>
      <w:bookmarkEnd w:id="997"/>
      <w:bookmarkEnd w:id="998"/>
      <w:bookmarkEnd w:id="999"/>
      <w:bookmarkEnd w:id="1000"/>
      <w:bookmarkEnd w:id="1001"/>
      <w:bookmarkEnd w:id="1002"/>
      <w:bookmarkEnd w:id="1003"/>
      <w:bookmarkEnd w:id="1004"/>
    </w:p>
    <w:p w14:paraId="42CBB38E" w14:textId="77777777" w:rsidR="00234841" w:rsidRPr="00533C32" w:rsidRDefault="00234841" w:rsidP="00234841">
      <w:r w:rsidRPr="00533C32">
        <w:t>This resource represents the collection of SDM Subscriptions for a UE.</w:t>
      </w:r>
    </w:p>
    <w:p w14:paraId="1BB433F7" w14:textId="77777777" w:rsidR="00234841" w:rsidRPr="00533C32" w:rsidRDefault="00234841" w:rsidP="0023484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B3A5B5A" w14:textId="77777777" w:rsidR="00234841" w:rsidRPr="00533C32" w:rsidRDefault="00234841" w:rsidP="00434F1A">
      <w:pPr>
        <w:pStyle w:val="Heading4"/>
      </w:pPr>
      <w:bookmarkStart w:id="1005" w:name="_Toc20127009"/>
      <w:bookmarkStart w:id="1006" w:name="_Toc27588985"/>
      <w:bookmarkStart w:id="1007" w:name="_Toc36459781"/>
      <w:bookmarkStart w:id="1008" w:name="_Toc45029358"/>
      <w:bookmarkStart w:id="1009" w:name="_Toc56520634"/>
      <w:bookmarkStart w:id="1010" w:name="_Toc90586887"/>
      <w:bookmarkStart w:id="1011" w:name="_Toc106616406"/>
      <w:bookmarkStart w:id="1012" w:name="_Toc122101102"/>
      <w:r w:rsidRPr="00533C32">
        <w:t>5.2.</w:t>
      </w:r>
      <w:r w:rsidRPr="00533C32">
        <w:rPr>
          <w:lang w:eastAsia="zh-CN"/>
        </w:rPr>
        <w:t>16</w:t>
      </w:r>
      <w:r w:rsidRPr="00533C32">
        <w:t>.2</w:t>
      </w:r>
      <w:r w:rsidRPr="00533C32">
        <w:tab/>
        <w:t>Resource Definition</w:t>
      </w:r>
      <w:bookmarkEnd w:id="1005"/>
      <w:bookmarkEnd w:id="1006"/>
      <w:bookmarkEnd w:id="1007"/>
      <w:bookmarkEnd w:id="1008"/>
      <w:bookmarkEnd w:id="1009"/>
      <w:bookmarkEnd w:id="1010"/>
      <w:bookmarkEnd w:id="1011"/>
      <w:bookmarkEnd w:id="1012"/>
    </w:p>
    <w:p w14:paraId="38CF769E" w14:textId="77777777" w:rsidR="00234841" w:rsidRPr="00533C32" w:rsidRDefault="00234841" w:rsidP="00234841">
      <w:r w:rsidRPr="00533C32">
        <w:t>Resource URI: {apiRoot}/nudr-dr/&lt;apiVersion&gt;/subscription-data/{ueId}/</w:t>
      </w:r>
      <w:r w:rsidRPr="00533C32">
        <w:rPr>
          <w:lang w:eastAsia="zh-CN"/>
        </w:rPr>
        <w:t>context-data/</w:t>
      </w:r>
      <w:r w:rsidRPr="00533C32">
        <w:t>sdm-subscriptions</w:t>
      </w:r>
    </w:p>
    <w:p w14:paraId="0A066D09" w14:textId="77777777" w:rsidR="00234841" w:rsidRPr="00533C32" w:rsidRDefault="00234841" w:rsidP="00234841">
      <w:pPr>
        <w:rPr>
          <w:rFonts w:ascii="Arial" w:hAnsi="Arial" w:cs="Arial"/>
        </w:rPr>
      </w:pPr>
      <w:bookmarkStart w:id="1013"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013"/>
    <w:p w14:paraId="33919962" w14:textId="77777777" w:rsidR="00234841" w:rsidRPr="00533C32" w:rsidRDefault="00234841" w:rsidP="00434F1A">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1BFFEE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B6176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AC72E1" w14:textId="77777777" w:rsidR="00234841" w:rsidRPr="009C5B90" w:rsidRDefault="00234841" w:rsidP="00D17253">
            <w:pPr>
              <w:pStyle w:val="TAH"/>
              <w:rPr>
                <w:lang w:val="en-US"/>
              </w:rPr>
            </w:pPr>
            <w:r w:rsidRPr="009C5B90">
              <w:rPr>
                <w:lang w:val="en-US"/>
              </w:rPr>
              <w:t>Definition</w:t>
            </w:r>
          </w:p>
        </w:tc>
      </w:tr>
      <w:tr w:rsidR="00234841" w:rsidRPr="009C5B90" w14:paraId="07928E6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A1A8C0"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D38B4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F6FE07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6E42C4"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040CE7"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2043529" w14:textId="77777777" w:rsidR="00234841" w:rsidRPr="00533C32" w:rsidRDefault="00234841" w:rsidP="00234841"/>
    <w:p w14:paraId="26785B9C" w14:textId="77777777" w:rsidR="00234841" w:rsidRPr="00533C32" w:rsidRDefault="00234841" w:rsidP="00434F1A">
      <w:pPr>
        <w:pStyle w:val="Heading4"/>
      </w:pPr>
      <w:bookmarkStart w:id="1014" w:name="_Toc20127010"/>
      <w:bookmarkStart w:id="1015" w:name="_Toc27588986"/>
      <w:bookmarkStart w:id="1016" w:name="_Toc36459782"/>
      <w:bookmarkStart w:id="1017" w:name="_Toc45029359"/>
      <w:bookmarkStart w:id="1018" w:name="_Toc56520635"/>
      <w:bookmarkStart w:id="1019" w:name="_Toc90586888"/>
      <w:bookmarkStart w:id="1020" w:name="_Toc106616407"/>
      <w:bookmarkStart w:id="1021" w:name="_Toc122101103"/>
      <w:r w:rsidRPr="00533C32">
        <w:t>5.2.</w:t>
      </w:r>
      <w:r w:rsidRPr="00533C32">
        <w:rPr>
          <w:lang w:eastAsia="zh-CN"/>
        </w:rPr>
        <w:t>16</w:t>
      </w:r>
      <w:r w:rsidRPr="00533C32">
        <w:t>.3</w:t>
      </w:r>
      <w:r w:rsidRPr="00533C32">
        <w:tab/>
        <w:t>Resource Standard Methods</w:t>
      </w:r>
      <w:bookmarkEnd w:id="1014"/>
      <w:bookmarkEnd w:id="1015"/>
      <w:bookmarkEnd w:id="1016"/>
      <w:bookmarkEnd w:id="1017"/>
      <w:bookmarkEnd w:id="1018"/>
      <w:bookmarkEnd w:id="1019"/>
      <w:bookmarkEnd w:id="1020"/>
      <w:bookmarkEnd w:id="1021"/>
    </w:p>
    <w:p w14:paraId="725F30EF" w14:textId="77777777" w:rsidR="00234841" w:rsidRPr="00533C32" w:rsidRDefault="00234841" w:rsidP="00434F1A">
      <w:pPr>
        <w:pStyle w:val="Heading5"/>
      </w:pPr>
      <w:bookmarkStart w:id="1022" w:name="_Toc20127011"/>
      <w:bookmarkStart w:id="1023" w:name="_Toc27588987"/>
      <w:bookmarkStart w:id="1024" w:name="_Toc36459783"/>
      <w:bookmarkStart w:id="1025" w:name="_Toc45029360"/>
      <w:bookmarkStart w:id="1026" w:name="_Toc56520636"/>
      <w:bookmarkStart w:id="1027" w:name="_Toc90586889"/>
      <w:bookmarkStart w:id="1028" w:name="_Toc106616408"/>
      <w:bookmarkStart w:id="1029" w:name="_Toc122101104"/>
      <w:r w:rsidRPr="00533C32">
        <w:t>5.2.</w:t>
      </w:r>
      <w:r w:rsidRPr="00533C32">
        <w:rPr>
          <w:lang w:eastAsia="zh-CN"/>
        </w:rPr>
        <w:t>16</w:t>
      </w:r>
      <w:r w:rsidRPr="00533C32">
        <w:t>.3.1</w:t>
      </w:r>
      <w:r w:rsidRPr="00533C32">
        <w:tab/>
        <w:t>GET</w:t>
      </w:r>
      <w:bookmarkEnd w:id="1022"/>
      <w:bookmarkEnd w:id="1023"/>
      <w:bookmarkEnd w:id="1024"/>
      <w:bookmarkEnd w:id="1025"/>
      <w:bookmarkEnd w:id="1026"/>
      <w:bookmarkEnd w:id="1027"/>
      <w:bookmarkEnd w:id="1028"/>
      <w:bookmarkEnd w:id="1029"/>
    </w:p>
    <w:p w14:paraId="48E522AE" w14:textId="77777777" w:rsidR="00234841" w:rsidRPr="00533C32" w:rsidRDefault="00234841" w:rsidP="00234841">
      <w:r w:rsidRPr="00533C32">
        <w:t>This method shall support the URI query parameters specified in table 5.2.</w:t>
      </w:r>
      <w:r w:rsidRPr="00533C32">
        <w:rPr>
          <w:lang w:eastAsia="zh-CN"/>
        </w:rPr>
        <w:t>16</w:t>
      </w:r>
      <w:r w:rsidRPr="00533C32">
        <w:t>.3.1-1.</w:t>
      </w:r>
    </w:p>
    <w:p w14:paraId="19704FBF" w14:textId="77777777" w:rsidR="00234841" w:rsidRPr="00533C32" w:rsidRDefault="00234841" w:rsidP="00434F1A">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CAC9A6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B0006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BEA6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2C1E6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96221E"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79930" w14:textId="77777777" w:rsidR="00234841" w:rsidRPr="009C5B90" w:rsidRDefault="00234841" w:rsidP="00D17253">
            <w:pPr>
              <w:pStyle w:val="TAH"/>
              <w:rPr>
                <w:lang w:val="en-US"/>
              </w:rPr>
            </w:pPr>
            <w:r w:rsidRPr="009C5B90">
              <w:rPr>
                <w:lang w:val="en-US"/>
              </w:rPr>
              <w:t>Description</w:t>
            </w:r>
          </w:p>
        </w:tc>
      </w:tr>
      <w:tr w:rsidR="00234841" w:rsidRPr="009C5B90" w14:paraId="4005A6E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AD5F8E"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A378C25"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08652C"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D1E1B09"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FFD7C7" w14:textId="77777777" w:rsidR="00234841" w:rsidRPr="009C5B90" w:rsidRDefault="00234841" w:rsidP="00D17253">
            <w:pPr>
              <w:pStyle w:val="TAL"/>
              <w:rPr>
                <w:lang w:val="en-US"/>
              </w:rPr>
            </w:pPr>
            <w:r w:rsidRPr="009C5B90">
              <w:rPr>
                <w:rFonts w:cs="Arial"/>
                <w:szCs w:val="18"/>
                <w:lang w:val="en-US"/>
              </w:rPr>
              <w:t>see  3GPP TS 29.500 [8] clause 6.6</w:t>
            </w:r>
          </w:p>
        </w:tc>
      </w:tr>
    </w:tbl>
    <w:p w14:paraId="33E12CA2" w14:textId="77777777" w:rsidR="00234841" w:rsidRPr="00533C32" w:rsidRDefault="00234841" w:rsidP="00234841"/>
    <w:p w14:paraId="607A2395" w14:textId="77777777" w:rsidR="00234841" w:rsidRPr="00533C32" w:rsidRDefault="00234841" w:rsidP="0023484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48B3F813" w14:textId="77777777" w:rsidR="00234841" w:rsidRPr="00533C32" w:rsidRDefault="00234841" w:rsidP="00434F1A">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E79B3E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40CEC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9E5B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E582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88C42" w14:textId="77777777" w:rsidR="00234841" w:rsidRPr="009C5B90" w:rsidRDefault="00234841" w:rsidP="00D17253">
            <w:pPr>
              <w:pStyle w:val="TAH"/>
              <w:rPr>
                <w:lang w:val="en-US"/>
              </w:rPr>
            </w:pPr>
            <w:r w:rsidRPr="009C5B90">
              <w:rPr>
                <w:lang w:val="en-US"/>
              </w:rPr>
              <w:t>Description</w:t>
            </w:r>
          </w:p>
        </w:tc>
      </w:tr>
      <w:tr w:rsidR="00234841" w:rsidRPr="009C5B90" w14:paraId="4F8E6B5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70B9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84911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BE4AF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4F9184" w14:textId="77777777" w:rsidR="00234841" w:rsidRPr="009C5B90" w:rsidRDefault="00234841" w:rsidP="00D17253">
            <w:pPr>
              <w:pStyle w:val="TAL"/>
              <w:rPr>
                <w:lang w:val="en-US"/>
              </w:rPr>
            </w:pPr>
          </w:p>
        </w:tc>
      </w:tr>
    </w:tbl>
    <w:p w14:paraId="25B8C226" w14:textId="77777777" w:rsidR="00234841" w:rsidRPr="00533C32" w:rsidRDefault="00234841" w:rsidP="00234841"/>
    <w:p w14:paraId="3BFCE19B" w14:textId="77777777" w:rsidR="00234841" w:rsidRPr="00533C32" w:rsidRDefault="00234841" w:rsidP="00434F1A">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234841" w:rsidRPr="009C5B90" w14:paraId="14CDB6E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7BAD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6D70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238E4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16A4FD" w14:textId="77777777" w:rsidR="00234841" w:rsidRPr="009C5B90" w:rsidRDefault="00234841" w:rsidP="00D17253">
            <w:pPr>
              <w:pStyle w:val="TAH"/>
              <w:rPr>
                <w:lang w:val="en-US"/>
              </w:rPr>
            </w:pPr>
            <w:r w:rsidRPr="009C5B90">
              <w:rPr>
                <w:lang w:val="en-US"/>
              </w:rPr>
              <w:t>Response</w:t>
            </w:r>
          </w:p>
          <w:p w14:paraId="69C484A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1051B" w14:textId="77777777" w:rsidR="00234841" w:rsidRPr="009C5B90" w:rsidRDefault="00234841" w:rsidP="00D17253">
            <w:pPr>
              <w:pStyle w:val="TAH"/>
              <w:rPr>
                <w:lang w:val="en-US"/>
              </w:rPr>
            </w:pPr>
            <w:r w:rsidRPr="009C5B90">
              <w:rPr>
                <w:lang w:val="en-US"/>
              </w:rPr>
              <w:t>Description</w:t>
            </w:r>
          </w:p>
        </w:tc>
      </w:tr>
      <w:tr w:rsidR="00234841" w:rsidRPr="009C5B90" w14:paraId="75CCFEE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ED6F97" w14:textId="77777777" w:rsidR="00234841" w:rsidRPr="009C5B90" w:rsidRDefault="00234841" w:rsidP="00D17253">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59DEC0E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19A6D73"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2C65BC54"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5F6BD67" w14:textId="77777777" w:rsidR="00234841" w:rsidRPr="009C5B90" w:rsidRDefault="00234841" w:rsidP="00D17253">
            <w:pPr>
              <w:pStyle w:val="TAL"/>
              <w:rPr>
                <w:lang w:val="en-US"/>
              </w:rPr>
            </w:pPr>
            <w:r w:rsidRPr="009C5B90">
              <w:rPr>
                <w:lang w:val="en-US"/>
              </w:rPr>
              <w:t>Upon success, a response body containing the individual SDM subscriptions shall be returned.</w:t>
            </w:r>
          </w:p>
        </w:tc>
      </w:tr>
      <w:tr w:rsidR="00234841" w:rsidRPr="009C5B90" w14:paraId="7853644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5C69C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23B5907" w14:textId="77777777" w:rsidR="00234841" w:rsidRPr="00533C32" w:rsidRDefault="00234841" w:rsidP="00234841">
      <w:pPr>
        <w:rPr>
          <w:lang w:val="en-US"/>
        </w:rPr>
      </w:pPr>
    </w:p>
    <w:p w14:paraId="29D33BFC" w14:textId="77777777" w:rsidR="00234841" w:rsidRPr="00533C32" w:rsidRDefault="00234841" w:rsidP="00434F1A">
      <w:pPr>
        <w:pStyle w:val="Heading5"/>
      </w:pPr>
      <w:bookmarkStart w:id="1030" w:name="_Toc20127012"/>
      <w:bookmarkStart w:id="1031" w:name="_Toc27588988"/>
      <w:bookmarkStart w:id="1032" w:name="_Toc36459784"/>
      <w:bookmarkStart w:id="1033" w:name="_Toc45029361"/>
      <w:bookmarkStart w:id="1034" w:name="_Toc56520637"/>
      <w:bookmarkStart w:id="1035" w:name="_Toc90586890"/>
      <w:bookmarkStart w:id="1036" w:name="_Toc106616409"/>
      <w:bookmarkStart w:id="1037" w:name="_Toc122101105"/>
      <w:r w:rsidRPr="00533C32">
        <w:lastRenderedPageBreak/>
        <w:t>5.2.</w:t>
      </w:r>
      <w:r w:rsidRPr="00533C32">
        <w:rPr>
          <w:lang w:eastAsia="zh-CN"/>
        </w:rPr>
        <w:t>16</w:t>
      </w:r>
      <w:r w:rsidRPr="00533C32">
        <w:t>.3.2</w:t>
      </w:r>
      <w:r w:rsidRPr="00533C32">
        <w:tab/>
        <w:t>POST</w:t>
      </w:r>
      <w:bookmarkEnd w:id="1030"/>
      <w:bookmarkEnd w:id="1031"/>
      <w:bookmarkEnd w:id="1032"/>
      <w:bookmarkEnd w:id="1033"/>
      <w:bookmarkEnd w:id="1034"/>
      <w:bookmarkEnd w:id="1035"/>
      <w:bookmarkEnd w:id="1036"/>
      <w:bookmarkEnd w:id="1037"/>
    </w:p>
    <w:p w14:paraId="27B0EF3E" w14:textId="77777777" w:rsidR="00234841" w:rsidRPr="00533C32" w:rsidRDefault="00234841" w:rsidP="00234841">
      <w:r w:rsidRPr="00533C32">
        <w:t>This method shall support the URI query parameters specified in table 5.2.</w:t>
      </w:r>
      <w:r w:rsidRPr="00533C32">
        <w:rPr>
          <w:lang w:eastAsia="zh-CN"/>
        </w:rPr>
        <w:t>16</w:t>
      </w:r>
      <w:r w:rsidRPr="00533C32">
        <w:t>.3.2-1.</w:t>
      </w:r>
    </w:p>
    <w:p w14:paraId="49D6D5F2" w14:textId="77777777" w:rsidR="00234841" w:rsidRPr="00533C32" w:rsidRDefault="00234841" w:rsidP="00434F1A">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BF6FB7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DA762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F2F2A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53FDF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3760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4B1D5" w14:textId="77777777" w:rsidR="00234841" w:rsidRPr="009C5B90" w:rsidRDefault="00234841" w:rsidP="00D17253">
            <w:pPr>
              <w:pStyle w:val="TAH"/>
              <w:rPr>
                <w:lang w:val="en-US"/>
              </w:rPr>
            </w:pPr>
            <w:r w:rsidRPr="009C5B90">
              <w:rPr>
                <w:lang w:val="en-US"/>
              </w:rPr>
              <w:t>Description</w:t>
            </w:r>
          </w:p>
        </w:tc>
      </w:tr>
      <w:tr w:rsidR="00234841" w:rsidRPr="009C5B90" w14:paraId="343520C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18E75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6F7416"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C5190E"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15EF63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197F4A" w14:textId="77777777" w:rsidR="00234841" w:rsidRPr="009C5B90" w:rsidRDefault="00234841" w:rsidP="00D17253">
            <w:pPr>
              <w:pStyle w:val="TAL"/>
              <w:rPr>
                <w:lang w:val="en-US"/>
              </w:rPr>
            </w:pPr>
          </w:p>
        </w:tc>
      </w:tr>
    </w:tbl>
    <w:p w14:paraId="75369B73" w14:textId="77777777" w:rsidR="00234841" w:rsidRPr="00533C32" w:rsidRDefault="00234841" w:rsidP="00234841"/>
    <w:p w14:paraId="4AF676F9" w14:textId="77777777" w:rsidR="00234841" w:rsidRPr="00533C32" w:rsidRDefault="00234841" w:rsidP="00234841">
      <w:r w:rsidRPr="00533C32">
        <w:t>This method shall support the request data structures specified in table 5.2.16.3.1-2 and the response data structures and response codes specified in table 5.2.16.3.1-3.</w:t>
      </w:r>
    </w:p>
    <w:p w14:paraId="6C3F1362" w14:textId="77777777" w:rsidR="00234841" w:rsidRPr="00533C32" w:rsidRDefault="00234841" w:rsidP="00434F1A">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F2DC1ED"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D78A2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DB648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ABE2D7"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9FF23" w14:textId="77777777" w:rsidR="00234841" w:rsidRPr="009C5B90" w:rsidRDefault="00234841" w:rsidP="00D17253">
            <w:pPr>
              <w:pStyle w:val="TAH"/>
              <w:rPr>
                <w:lang w:val="en-US"/>
              </w:rPr>
            </w:pPr>
            <w:r w:rsidRPr="009C5B90">
              <w:rPr>
                <w:lang w:val="en-US"/>
              </w:rPr>
              <w:t>Description</w:t>
            </w:r>
          </w:p>
        </w:tc>
      </w:tr>
      <w:tr w:rsidR="00234841" w:rsidRPr="009C5B90" w14:paraId="290D8DB6" w14:textId="77777777" w:rsidTr="00D172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97568BC" w14:textId="77777777" w:rsidR="00234841" w:rsidRPr="009C5B90" w:rsidRDefault="00234841" w:rsidP="00D17253">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783F9A48"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B0EBFE1"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E4012A" w14:textId="77777777" w:rsidR="00234841" w:rsidRPr="009C5B90" w:rsidRDefault="00234841" w:rsidP="00D17253">
            <w:pPr>
              <w:pStyle w:val="TAL"/>
              <w:rPr>
                <w:lang w:val="en-US"/>
              </w:rPr>
            </w:pPr>
            <w:r w:rsidRPr="009C5B90">
              <w:rPr>
                <w:lang w:val="en-US"/>
              </w:rPr>
              <w:t>Identifies the subscriber data subscription to be stored in the UDR.</w:t>
            </w:r>
          </w:p>
        </w:tc>
      </w:tr>
    </w:tbl>
    <w:p w14:paraId="080256B6" w14:textId="77777777" w:rsidR="00234841" w:rsidRDefault="00234841" w:rsidP="00234841"/>
    <w:p w14:paraId="5CC5448E" w14:textId="77777777" w:rsidR="00234841" w:rsidRPr="00776027" w:rsidRDefault="00234841" w:rsidP="0023484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16E3DD85" w14:textId="77777777" w:rsidR="00234841" w:rsidRPr="00533C32" w:rsidRDefault="00234841" w:rsidP="0023484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3EB5FA4D" w14:textId="77777777" w:rsidR="00234841" w:rsidRPr="00533C32" w:rsidRDefault="00234841" w:rsidP="00434F1A">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3C7DE82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5044A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6664A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F438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3ED0D0" w14:textId="77777777" w:rsidR="00234841" w:rsidRPr="009C5B90" w:rsidRDefault="00234841" w:rsidP="00D17253">
            <w:pPr>
              <w:pStyle w:val="TAH"/>
              <w:rPr>
                <w:lang w:val="en-US"/>
              </w:rPr>
            </w:pPr>
            <w:r w:rsidRPr="009C5B90">
              <w:rPr>
                <w:lang w:val="en-US"/>
              </w:rPr>
              <w:t>Response</w:t>
            </w:r>
          </w:p>
          <w:p w14:paraId="2FDD809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A460A" w14:textId="77777777" w:rsidR="00234841" w:rsidRPr="009C5B90" w:rsidRDefault="00234841" w:rsidP="00D17253">
            <w:pPr>
              <w:pStyle w:val="TAH"/>
              <w:rPr>
                <w:lang w:val="en-US"/>
              </w:rPr>
            </w:pPr>
            <w:r w:rsidRPr="009C5B90">
              <w:rPr>
                <w:lang w:val="en-US"/>
              </w:rPr>
              <w:t>Description</w:t>
            </w:r>
          </w:p>
        </w:tc>
      </w:tr>
      <w:tr w:rsidR="00234841" w:rsidRPr="009C5B90" w14:paraId="094E699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3F863E" w14:textId="77777777" w:rsidR="00234841" w:rsidRPr="009C5B90" w:rsidRDefault="00234841" w:rsidP="00D17253">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310DD835"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B2C415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D4A45D"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B26F4E" w14:textId="77777777" w:rsidR="00234841" w:rsidRPr="009C5B90" w:rsidRDefault="00234841" w:rsidP="00D17253">
            <w:pPr>
              <w:pStyle w:val="TAL"/>
              <w:rPr>
                <w:lang w:val="en-US"/>
              </w:rPr>
            </w:pPr>
            <w:r w:rsidRPr="009C5B90">
              <w:rPr>
                <w:lang w:val="en-US"/>
              </w:rPr>
              <w:t>Upon success, a response body containing a representation of the UeId's Individual subscription resource shall be returned.</w:t>
            </w:r>
          </w:p>
          <w:p w14:paraId="7364F659" w14:textId="77777777" w:rsidR="00234841" w:rsidRPr="009C5B90" w:rsidRDefault="00234841" w:rsidP="00D17253">
            <w:pPr>
              <w:pStyle w:val="TAL"/>
              <w:rPr>
                <w:lang w:val="en-US"/>
              </w:rPr>
            </w:pPr>
          </w:p>
          <w:p w14:paraId="034BAD92"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6E71923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6B95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60250F6" w14:textId="77777777" w:rsidR="00234841" w:rsidRPr="00533C32" w:rsidRDefault="00234841" w:rsidP="00234841">
      <w:pPr>
        <w:rPr>
          <w:lang w:val="en-US"/>
        </w:rPr>
      </w:pPr>
    </w:p>
    <w:p w14:paraId="71E89F7E" w14:textId="77777777" w:rsidR="00234841" w:rsidRPr="00533C32" w:rsidRDefault="00234841" w:rsidP="00434F1A">
      <w:pPr>
        <w:pStyle w:val="Heading3"/>
      </w:pPr>
      <w:bookmarkStart w:id="1038" w:name="_Toc20127013"/>
      <w:bookmarkStart w:id="1039" w:name="_Toc27588989"/>
      <w:bookmarkStart w:id="1040" w:name="_Toc36459785"/>
      <w:bookmarkStart w:id="1041" w:name="_Toc45029362"/>
      <w:bookmarkStart w:id="1042" w:name="_Toc56520638"/>
      <w:bookmarkStart w:id="1043" w:name="_Toc90586891"/>
      <w:bookmarkStart w:id="1044" w:name="_Toc106616410"/>
      <w:bookmarkStart w:id="1045" w:name="_Toc122101106"/>
      <w:r w:rsidRPr="00533C32">
        <w:t>5.2.17</w:t>
      </w:r>
      <w:r w:rsidRPr="00533C32">
        <w:tab/>
        <w:t>Resource: IndividualSdmSubscription</w:t>
      </w:r>
      <w:bookmarkEnd w:id="1038"/>
      <w:bookmarkEnd w:id="1039"/>
      <w:bookmarkEnd w:id="1040"/>
      <w:bookmarkEnd w:id="1041"/>
      <w:bookmarkEnd w:id="1042"/>
      <w:bookmarkEnd w:id="1043"/>
      <w:bookmarkEnd w:id="1044"/>
      <w:bookmarkEnd w:id="1045"/>
    </w:p>
    <w:p w14:paraId="043B9279" w14:textId="77777777" w:rsidR="00234841" w:rsidRPr="00533C32" w:rsidRDefault="00234841" w:rsidP="00434F1A">
      <w:pPr>
        <w:pStyle w:val="Heading4"/>
      </w:pPr>
      <w:bookmarkStart w:id="1046" w:name="_Toc20127014"/>
      <w:bookmarkStart w:id="1047" w:name="_Toc27588990"/>
      <w:bookmarkStart w:id="1048" w:name="_Toc36459786"/>
      <w:bookmarkStart w:id="1049" w:name="_Toc45029363"/>
      <w:bookmarkStart w:id="1050" w:name="_Toc56520639"/>
      <w:bookmarkStart w:id="1051" w:name="_Toc90586892"/>
      <w:bookmarkStart w:id="1052" w:name="_Toc106616411"/>
      <w:bookmarkStart w:id="1053" w:name="_Toc122101107"/>
      <w:r w:rsidRPr="00533C32">
        <w:t>5.2.17.1</w:t>
      </w:r>
      <w:r w:rsidRPr="00533C32">
        <w:tab/>
        <w:t>Description</w:t>
      </w:r>
      <w:bookmarkEnd w:id="1046"/>
      <w:bookmarkEnd w:id="1047"/>
      <w:bookmarkEnd w:id="1048"/>
      <w:bookmarkEnd w:id="1049"/>
      <w:bookmarkEnd w:id="1050"/>
      <w:bookmarkEnd w:id="1051"/>
      <w:bookmarkEnd w:id="1052"/>
      <w:bookmarkEnd w:id="1053"/>
    </w:p>
    <w:p w14:paraId="7C6EDC6F" w14:textId="77777777" w:rsidR="00234841" w:rsidRPr="00533C32" w:rsidRDefault="00234841" w:rsidP="00234841">
      <w:r w:rsidRPr="00533C32">
        <w:t>This resource represents an individual SDM Subscription for a UE.</w:t>
      </w:r>
    </w:p>
    <w:p w14:paraId="440B7C2B"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7A7628E" w14:textId="77777777" w:rsidR="00234841" w:rsidRPr="00533C32" w:rsidRDefault="00234841" w:rsidP="00434F1A">
      <w:pPr>
        <w:pStyle w:val="Heading4"/>
      </w:pPr>
      <w:bookmarkStart w:id="1054" w:name="_Toc20127015"/>
      <w:bookmarkStart w:id="1055" w:name="_Toc27588991"/>
      <w:bookmarkStart w:id="1056" w:name="_Toc36459787"/>
      <w:bookmarkStart w:id="1057" w:name="_Toc45029364"/>
      <w:bookmarkStart w:id="1058" w:name="_Toc56520640"/>
      <w:bookmarkStart w:id="1059" w:name="_Toc90586893"/>
      <w:bookmarkStart w:id="1060" w:name="_Toc106616412"/>
      <w:bookmarkStart w:id="1061" w:name="_Toc122101108"/>
      <w:r w:rsidRPr="00533C32">
        <w:t>5.2.17.2</w:t>
      </w:r>
      <w:r w:rsidRPr="00533C32">
        <w:tab/>
        <w:t>Resource Definition</w:t>
      </w:r>
      <w:bookmarkEnd w:id="1054"/>
      <w:bookmarkEnd w:id="1055"/>
      <w:bookmarkEnd w:id="1056"/>
      <w:bookmarkEnd w:id="1057"/>
      <w:bookmarkEnd w:id="1058"/>
      <w:bookmarkEnd w:id="1059"/>
      <w:bookmarkEnd w:id="1060"/>
      <w:bookmarkEnd w:id="1061"/>
    </w:p>
    <w:p w14:paraId="3B7C8866" w14:textId="77777777" w:rsidR="00234841" w:rsidRPr="00533C32" w:rsidRDefault="00234841" w:rsidP="00234841">
      <w:r w:rsidRPr="00533C32">
        <w:t>Resource URI: {apiRoot}/nudr-dr/&lt;apiVersion&gt;/subscription-data/{ueId}/</w:t>
      </w:r>
      <w:r w:rsidRPr="00533C32">
        <w:rPr>
          <w:lang w:eastAsia="zh-CN"/>
        </w:rPr>
        <w:t>context-data/</w:t>
      </w:r>
      <w:r w:rsidRPr="00533C32">
        <w:t>sdm-subscriptions/{subsId}</w:t>
      </w:r>
    </w:p>
    <w:p w14:paraId="33898E57" w14:textId="77777777" w:rsidR="00234841" w:rsidRPr="00533C32" w:rsidRDefault="00234841" w:rsidP="00234841">
      <w:pPr>
        <w:rPr>
          <w:rFonts w:ascii="Arial" w:hAnsi="Arial" w:cs="Arial"/>
        </w:rPr>
      </w:pPr>
      <w:bookmarkStart w:id="1062" w:name="_MCCTEMPBM_CRPT22160097___7"/>
      <w:r w:rsidRPr="00533C32">
        <w:t>This resource shall support the resource URI variables defined in table 5.2.17.2-1</w:t>
      </w:r>
      <w:r w:rsidRPr="00533C32">
        <w:rPr>
          <w:rFonts w:ascii="Arial" w:hAnsi="Arial" w:cs="Arial"/>
        </w:rPr>
        <w:t>.</w:t>
      </w:r>
    </w:p>
    <w:bookmarkEnd w:id="1062"/>
    <w:p w14:paraId="3F267EEA" w14:textId="77777777" w:rsidR="00234841" w:rsidRPr="00533C32" w:rsidRDefault="00234841" w:rsidP="00434F1A">
      <w:pPr>
        <w:pStyle w:val="TH"/>
        <w:outlineLvl w:val="0"/>
      </w:pPr>
      <w:r w:rsidRPr="00533C32">
        <w:lastRenderedPageBreak/>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28789A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DFB2A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54367" w14:textId="77777777" w:rsidR="00234841" w:rsidRPr="009C5B90" w:rsidRDefault="00234841" w:rsidP="00D17253">
            <w:pPr>
              <w:pStyle w:val="TAH"/>
              <w:rPr>
                <w:lang w:val="en-US"/>
              </w:rPr>
            </w:pPr>
            <w:r w:rsidRPr="009C5B90">
              <w:rPr>
                <w:lang w:val="en-US"/>
              </w:rPr>
              <w:t>Definition</w:t>
            </w:r>
          </w:p>
        </w:tc>
      </w:tr>
      <w:tr w:rsidR="00234841" w:rsidRPr="009C5B90" w14:paraId="226666A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7BCB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CF2FB8"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99ACE4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7D1971"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5D8CB"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046BFCC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8F854"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B6344" w14:textId="77777777" w:rsidR="00234841" w:rsidRPr="009C5B90" w:rsidRDefault="00234841" w:rsidP="00D17253">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3DCC2273" w14:textId="77777777" w:rsidR="00234841" w:rsidRPr="00533C32" w:rsidRDefault="00234841" w:rsidP="00234841"/>
    <w:p w14:paraId="5B52614E" w14:textId="77777777" w:rsidR="00234841" w:rsidRPr="00533C32" w:rsidRDefault="00234841" w:rsidP="00434F1A">
      <w:pPr>
        <w:pStyle w:val="Heading4"/>
      </w:pPr>
      <w:bookmarkStart w:id="1063" w:name="_Toc20127016"/>
      <w:bookmarkStart w:id="1064" w:name="_Toc27588992"/>
      <w:bookmarkStart w:id="1065" w:name="_Toc36459788"/>
      <w:bookmarkStart w:id="1066" w:name="_Toc45029365"/>
      <w:bookmarkStart w:id="1067" w:name="_Toc56520641"/>
      <w:bookmarkStart w:id="1068" w:name="_Toc90586894"/>
      <w:bookmarkStart w:id="1069" w:name="_Toc106616413"/>
      <w:bookmarkStart w:id="1070" w:name="_Toc122101109"/>
      <w:r w:rsidRPr="00533C32">
        <w:t>5.2.17.3</w:t>
      </w:r>
      <w:r w:rsidRPr="00533C32">
        <w:tab/>
        <w:t>Resource Standard Methods</w:t>
      </w:r>
      <w:bookmarkEnd w:id="1063"/>
      <w:bookmarkEnd w:id="1064"/>
      <w:bookmarkEnd w:id="1065"/>
      <w:bookmarkEnd w:id="1066"/>
      <w:bookmarkEnd w:id="1067"/>
      <w:bookmarkEnd w:id="1068"/>
      <w:bookmarkEnd w:id="1069"/>
      <w:bookmarkEnd w:id="1070"/>
    </w:p>
    <w:p w14:paraId="026BCAC7" w14:textId="77777777" w:rsidR="00234841" w:rsidRPr="00533C32" w:rsidRDefault="00234841" w:rsidP="00434F1A">
      <w:pPr>
        <w:pStyle w:val="Heading5"/>
      </w:pPr>
      <w:bookmarkStart w:id="1071" w:name="_Toc20127017"/>
      <w:bookmarkStart w:id="1072" w:name="_Toc27588993"/>
      <w:bookmarkStart w:id="1073" w:name="_Toc36459789"/>
      <w:bookmarkStart w:id="1074" w:name="_Toc45029366"/>
      <w:bookmarkStart w:id="1075" w:name="_Toc56520642"/>
      <w:bookmarkStart w:id="1076" w:name="_Toc90586895"/>
      <w:bookmarkStart w:id="1077" w:name="_Toc106616414"/>
      <w:bookmarkStart w:id="1078" w:name="_Toc122101110"/>
      <w:r w:rsidRPr="00533C32">
        <w:t>5.2.17.3.1</w:t>
      </w:r>
      <w:r w:rsidRPr="00533C32">
        <w:tab/>
        <w:t>PUT</w:t>
      </w:r>
      <w:bookmarkEnd w:id="1071"/>
      <w:bookmarkEnd w:id="1072"/>
      <w:bookmarkEnd w:id="1073"/>
      <w:bookmarkEnd w:id="1074"/>
      <w:bookmarkEnd w:id="1075"/>
      <w:bookmarkEnd w:id="1076"/>
      <w:bookmarkEnd w:id="1077"/>
      <w:bookmarkEnd w:id="1078"/>
    </w:p>
    <w:p w14:paraId="7C4ED4CF" w14:textId="77777777" w:rsidR="00234841" w:rsidRPr="00533C32" w:rsidRDefault="00234841" w:rsidP="00234841">
      <w:r w:rsidRPr="00533C32">
        <w:t>This method shall support the URI query parameters specified in table 5.2.17.3.1-1.</w:t>
      </w:r>
    </w:p>
    <w:p w14:paraId="774702F5" w14:textId="77777777" w:rsidR="00234841" w:rsidRPr="00533C32" w:rsidRDefault="00234841" w:rsidP="00434F1A">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71C6E3C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49683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FDF8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9ECD8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408B2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6B3A8" w14:textId="77777777" w:rsidR="00234841" w:rsidRPr="009C5B90" w:rsidRDefault="00234841" w:rsidP="00D17253">
            <w:pPr>
              <w:pStyle w:val="TAH"/>
              <w:rPr>
                <w:lang w:val="en-US"/>
              </w:rPr>
            </w:pPr>
            <w:r w:rsidRPr="009C5B90">
              <w:rPr>
                <w:lang w:val="en-US"/>
              </w:rPr>
              <w:t>Description</w:t>
            </w:r>
          </w:p>
        </w:tc>
      </w:tr>
      <w:tr w:rsidR="00234841" w:rsidRPr="009C5B90" w14:paraId="3C220C6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1C7E5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289D6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BA71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0B56D4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2D18EC" w14:textId="77777777" w:rsidR="00234841" w:rsidRPr="009C5B90" w:rsidRDefault="00234841" w:rsidP="00D17253">
            <w:pPr>
              <w:pStyle w:val="TAL"/>
              <w:rPr>
                <w:lang w:val="en-US"/>
              </w:rPr>
            </w:pPr>
          </w:p>
        </w:tc>
      </w:tr>
    </w:tbl>
    <w:p w14:paraId="01435A4A" w14:textId="77777777" w:rsidR="00234841" w:rsidRPr="00533C32" w:rsidRDefault="00234841" w:rsidP="00234841"/>
    <w:p w14:paraId="0FEB6E33" w14:textId="77777777" w:rsidR="00234841" w:rsidRPr="00533C32" w:rsidRDefault="00234841" w:rsidP="00234841">
      <w:r w:rsidRPr="00533C32">
        <w:t>This method shall support the request data structures specified in table 5.2.17.3.1-2 and the response data structures and response codes specified in table 5.2.17.3.1-3.</w:t>
      </w:r>
    </w:p>
    <w:p w14:paraId="55EF5F89" w14:textId="77777777" w:rsidR="00234841" w:rsidRPr="00533C32" w:rsidRDefault="00234841" w:rsidP="00434F1A">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422169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30FB4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248F3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E75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D92309" w14:textId="77777777" w:rsidR="00234841" w:rsidRPr="009C5B90" w:rsidRDefault="00234841" w:rsidP="00D17253">
            <w:pPr>
              <w:pStyle w:val="TAH"/>
              <w:rPr>
                <w:lang w:val="en-US"/>
              </w:rPr>
            </w:pPr>
            <w:r w:rsidRPr="009C5B90">
              <w:rPr>
                <w:lang w:val="en-US"/>
              </w:rPr>
              <w:t>Description</w:t>
            </w:r>
          </w:p>
        </w:tc>
      </w:tr>
      <w:tr w:rsidR="00234841" w:rsidRPr="009C5B90" w14:paraId="679E56B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CA791A" w14:textId="77777777" w:rsidR="00234841" w:rsidRPr="009C5B90" w:rsidRDefault="00234841" w:rsidP="00D17253">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04949BC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429307B"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B35BCF1" w14:textId="77777777" w:rsidR="00234841" w:rsidRPr="009C5B90" w:rsidRDefault="00234841" w:rsidP="00D17253">
            <w:pPr>
              <w:pStyle w:val="TAL"/>
              <w:rPr>
                <w:lang w:val="en-US"/>
              </w:rPr>
            </w:pPr>
            <w:r w:rsidRPr="009C5B90">
              <w:rPr>
                <w:lang w:val="en-US"/>
              </w:rPr>
              <w:t>The individual SDM subscription that is to be stored</w:t>
            </w:r>
          </w:p>
        </w:tc>
      </w:tr>
    </w:tbl>
    <w:p w14:paraId="4071C3A2" w14:textId="77777777" w:rsidR="00234841" w:rsidRPr="00533C32" w:rsidRDefault="00234841" w:rsidP="00234841"/>
    <w:p w14:paraId="676B022E" w14:textId="77777777" w:rsidR="00234841" w:rsidRPr="00533C32" w:rsidRDefault="00234841" w:rsidP="00434F1A">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1638AF2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3F80D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3F9C8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5367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E684DD" w14:textId="77777777" w:rsidR="00234841" w:rsidRPr="009C5B90" w:rsidRDefault="00234841" w:rsidP="00D17253">
            <w:pPr>
              <w:pStyle w:val="TAH"/>
              <w:rPr>
                <w:lang w:val="en-US"/>
              </w:rPr>
            </w:pPr>
            <w:r w:rsidRPr="009C5B90">
              <w:rPr>
                <w:lang w:val="en-US"/>
              </w:rPr>
              <w:t>Response</w:t>
            </w:r>
          </w:p>
          <w:p w14:paraId="0C83D6C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D31E28" w14:textId="77777777" w:rsidR="00234841" w:rsidRPr="009C5B90" w:rsidRDefault="00234841" w:rsidP="00D17253">
            <w:pPr>
              <w:pStyle w:val="TAH"/>
              <w:rPr>
                <w:lang w:val="en-US"/>
              </w:rPr>
            </w:pPr>
            <w:r w:rsidRPr="009C5B90">
              <w:rPr>
                <w:lang w:val="en-US"/>
              </w:rPr>
              <w:t>Description</w:t>
            </w:r>
          </w:p>
        </w:tc>
      </w:tr>
      <w:tr w:rsidR="00234841" w:rsidRPr="009C5B90" w14:paraId="73F1702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A48E71"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EF930A9"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8CC924B"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B152B5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62CE8F3"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53CF4E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68FCD0"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6B76D4A"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5E86C6C"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946273"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779188E0" w14:textId="77777777" w:rsidR="00234841" w:rsidRPr="009C5B90" w:rsidRDefault="00234841" w:rsidP="00D17253">
            <w:pPr>
              <w:pStyle w:val="TAL"/>
              <w:rPr>
                <w:lang w:val="en-US"/>
              </w:rPr>
            </w:pPr>
            <w:r w:rsidRPr="009C5B90">
              <w:rPr>
                <w:lang w:val="en-US"/>
              </w:rPr>
              <w:t>If the resource does not exist, a response code of 404 Not Found shall be returned.</w:t>
            </w:r>
          </w:p>
        </w:tc>
      </w:tr>
      <w:tr w:rsidR="00234841" w:rsidRPr="009C5B90" w14:paraId="7B5800B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8D3C88"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A20B8CF" w14:textId="77777777" w:rsidR="00234841" w:rsidRPr="00533C32" w:rsidRDefault="00234841" w:rsidP="00234841">
      <w:pPr>
        <w:rPr>
          <w:lang w:eastAsia="zh-CN"/>
        </w:rPr>
      </w:pPr>
    </w:p>
    <w:p w14:paraId="545EC3ED" w14:textId="77777777" w:rsidR="00234841" w:rsidRPr="00533C32" w:rsidRDefault="00234841" w:rsidP="00434F1A">
      <w:pPr>
        <w:pStyle w:val="Heading5"/>
      </w:pPr>
      <w:bookmarkStart w:id="1079" w:name="_Toc20127018"/>
      <w:bookmarkStart w:id="1080" w:name="_Toc27588994"/>
      <w:bookmarkStart w:id="1081" w:name="_Toc36459790"/>
      <w:bookmarkStart w:id="1082" w:name="_Toc45029367"/>
      <w:bookmarkStart w:id="1083" w:name="_Toc56520643"/>
      <w:bookmarkStart w:id="1084" w:name="_Toc90586896"/>
      <w:bookmarkStart w:id="1085" w:name="_Toc106616415"/>
      <w:bookmarkStart w:id="1086" w:name="_Toc122101111"/>
      <w:r w:rsidRPr="00533C32">
        <w:t>5.2.17.3.2</w:t>
      </w:r>
      <w:r w:rsidRPr="00533C32">
        <w:tab/>
        <w:t>DELETE</w:t>
      </w:r>
      <w:bookmarkEnd w:id="1079"/>
      <w:bookmarkEnd w:id="1080"/>
      <w:bookmarkEnd w:id="1081"/>
      <w:bookmarkEnd w:id="1082"/>
      <w:bookmarkEnd w:id="1083"/>
      <w:bookmarkEnd w:id="1084"/>
      <w:bookmarkEnd w:id="1085"/>
      <w:bookmarkEnd w:id="1086"/>
    </w:p>
    <w:p w14:paraId="528F3622" w14:textId="77777777" w:rsidR="00234841" w:rsidRPr="00533C32" w:rsidRDefault="00234841" w:rsidP="00234841">
      <w:r w:rsidRPr="00533C32">
        <w:t>This method shall support the URI query parameters specified in table 5.2.17.3.2-1.</w:t>
      </w:r>
    </w:p>
    <w:p w14:paraId="5B1CAACA" w14:textId="77777777" w:rsidR="00234841" w:rsidRPr="00533C32" w:rsidRDefault="00234841" w:rsidP="00434F1A">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846CDC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D0EB8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E9C78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988C8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465C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11607" w14:textId="77777777" w:rsidR="00234841" w:rsidRPr="009C5B90" w:rsidRDefault="00234841" w:rsidP="00D17253">
            <w:pPr>
              <w:pStyle w:val="TAH"/>
              <w:rPr>
                <w:lang w:val="en-US"/>
              </w:rPr>
            </w:pPr>
            <w:r w:rsidRPr="009C5B90">
              <w:rPr>
                <w:lang w:val="en-US"/>
              </w:rPr>
              <w:t>Description</w:t>
            </w:r>
          </w:p>
        </w:tc>
      </w:tr>
      <w:tr w:rsidR="00234841" w:rsidRPr="009C5B90" w14:paraId="70BE472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03C5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274CD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BBA447"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39A1F4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AE6DFC" w14:textId="77777777" w:rsidR="00234841" w:rsidRPr="009C5B90" w:rsidRDefault="00234841" w:rsidP="00D17253">
            <w:pPr>
              <w:pStyle w:val="TAL"/>
              <w:rPr>
                <w:lang w:val="en-US"/>
              </w:rPr>
            </w:pPr>
          </w:p>
        </w:tc>
      </w:tr>
    </w:tbl>
    <w:p w14:paraId="4EBD28AB" w14:textId="77777777" w:rsidR="00234841" w:rsidRPr="00533C32" w:rsidRDefault="00234841" w:rsidP="00234841"/>
    <w:p w14:paraId="49CDFF43" w14:textId="77777777" w:rsidR="00234841" w:rsidRPr="00533C32" w:rsidRDefault="00234841" w:rsidP="00234841">
      <w:r w:rsidRPr="00533C32">
        <w:t>This method shall support the request data structures specified in table 5.2.17.3.2-2 and the response data structures and response codes specified in table 5.2.17.3.2-3.</w:t>
      </w:r>
    </w:p>
    <w:p w14:paraId="7EC690B1" w14:textId="77777777" w:rsidR="00234841" w:rsidRPr="00533C32" w:rsidRDefault="00234841" w:rsidP="00434F1A">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3B863E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A9D0F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22E2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72791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9D6F02" w14:textId="77777777" w:rsidR="00234841" w:rsidRPr="009C5B90" w:rsidRDefault="00234841" w:rsidP="00D17253">
            <w:pPr>
              <w:pStyle w:val="TAH"/>
              <w:rPr>
                <w:lang w:val="en-US"/>
              </w:rPr>
            </w:pPr>
            <w:r w:rsidRPr="009C5B90">
              <w:rPr>
                <w:lang w:val="en-US"/>
              </w:rPr>
              <w:t>Description</w:t>
            </w:r>
          </w:p>
        </w:tc>
      </w:tr>
      <w:tr w:rsidR="00234841" w:rsidRPr="009C5B90" w14:paraId="7E8A542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DDC6B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1D825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1D58D5"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E5C382" w14:textId="77777777" w:rsidR="00234841" w:rsidRPr="009C5B90" w:rsidRDefault="00234841" w:rsidP="00D17253">
            <w:pPr>
              <w:pStyle w:val="TAL"/>
              <w:rPr>
                <w:lang w:val="en-US"/>
              </w:rPr>
            </w:pPr>
          </w:p>
        </w:tc>
      </w:tr>
    </w:tbl>
    <w:p w14:paraId="1BCB34D0" w14:textId="77777777" w:rsidR="00234841" w:rsidRPr="00533C32" w:rsidRDefault="00234841" w:rsidP="00234841"/>
    <w:p w14:paraId="5DB5BE8B" w14:textId="77777777" w:rsidR="00234841" w:rsidRPr="00533C32" w:rsidRDefault="00234841" w:rsidP="00434F1A">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285CBBD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5BB01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E404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750EA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BF15BA" w14:textId="77777777" w:rsidR="00234841" w:rsidRPr="009C5B90" w:rsidRDefault="00234841" w:rsidP="00D17253">
            <w:pPr>
              <w:pStyle w:val="TAH"/>
              <w:rPr>
                <w:lang w:val="en-US"/>
              </w:rPr>
            </w:pPr>
            <w:r w:rsidRPr="009C5B90">
              <w:rPr>
                <w:lang w:val="en-US"/>
              </w:rPr>
              <w:t>Response</w:t>
            </w:r>
          </w:p>
          <w:p w14:paraId="3CB12EE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602AF4" w14:textId="77777777" w:rsidR="00234841" w:rsidRPr="009C5B90" w:rsidRDefault="00234841" w:rsidP="00D17253">
            <w:pPr>
              <w:pStyle w:val="TAH"/>
              <w:rPr>
                <w:lang w:val="en-US"/>
              </w:rPr>
            </w:pPr>
            <w:r w:rsidRPr="009C5B90">
              <w:rPr>
                <w:lang w:val="en-US"/>
              </w:rPr>
              <w:t>Description</w:t>
            </w:r>
          </w:p>
        </w:tc>
      </w:tr>
      <w:tr w:rsidR="00234841" w:rsidRPr="009C5B90" w14:paraId="1888AFED"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089F01D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16940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839EB9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0F12C4"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A4F8AB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64DCCC6"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ED1CD32" w14:textId="77777777" w:rsidR="00234841" w:rsidRPr="009C5B90" w:rsidRDefault="00234841" w:rsidP="00D17253">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61B9D68C" w14:textId="77777777" w:rsidR="00234841" w:rsidRPr="009C5B90" w:rsidRDefault="00234841" w:rsidP="00D17253">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689B77" w14:textId="77777777" w:rsidR="00234841" w:rsidRPr="009C5B90" w:rsidRDefault="00234841" w:rsidP="00D17253">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520FF92" w14:textId="77777777" w:rsidR="00234841" w:rsidRPr="009C5B90" w:rsidRDefault="00234841" w:rsidP="00D17253">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F947A0" w14:textId="77777777" w:rsidR="00234841" w:rsidRPr="009C5B90" w:rsidRDefault="00234841" w:rsidP="00D17253">
            <w:pPr>
              <w:pStyle w:val="TAL"/>
            </w:pPr>
            <w:r w:rsidRPr="009C5B90">
              <w:t>The "cause" attribute may be used to indicate one of the following application errors:</w:t>
            </w:r>
          </w:p>
          <w:p w14:paraId="4F3D98D2" w14:textId="77777777" w:rsidR="00234841" w:rsidRPr="009C5B90" w:rsidRDefault="00234841" w:rsidP="00D17253">
            <w:pPr>
              <w:pStyle w:val="TAL"/>
            </w:pPr>
            <w:r w:rsidRPr="009C5B90">
              <w:t>- USER_NOT_FOUND</w:t>
            </w:r>
          </w:p>
          <w:p w14:paraId="091C8603" w14:textId="77777777" w:rsidR="00234841" w:rsidRPr="009C5B90" w:rsidRDefault="00234841" w:rsidP="00D17253">
            <w:pPr>
              <w:pStyle w:val="TAL"/>
              <w:rPr>
                <w:lang w:val="en-US"/>
              </w:rPr>
            </w:pPr>
            <w:r w:rsidRPr="009C5B90">
              <w:t>- DATA_NOT_FOUND</w:t>
            </w:r>
          </w:p>
        </w:tc>
      </w:tr>
      <w:tr w:rsidR="00234841" w:rsidRPr="009C5B90" w14:paraId="7F737B1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B59DCD"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C461559" w14:textId="77777777" w:rsidR="00234841" w:rsidRPr="00533C32" w:rsidRDefault="00234841" w:rsidP="00234841">
      <w:pPr>
        <w:rPr>
          <w:lang w:eastAsia="zh-CN"/>
        </w:rPr>
      </w:pPr>
    </w:p>
    <w:p w14:paraId="77ADB1B3" w14:textId="77777777" w:rsidR="00234841" w:rsidRPr="00533C32" w:rsidRDefault="00234841" w:rsidP="00434F1A">
      <w:pPr>
        <w:pStyle w:val="Heading5"/>
      </w:pPr>
      <w:bookmarkStart w:id="1087" w:name="_Toc20127019"/>
      <w:bookmarkStart w:id="1088" w:name="_Toc27588995"/>
      <w:bookmarkStart w:id="1089" w:name="_Toc36459791"/>
      <w:bookmarkStart w:id="1090" w:name="_Toc45029368"/>
      <w:bookmarkStart w:id="1091" w:name="_Toc56520644"/>
      <w:bookmarkStart w:id="1092" w:name="_Toc90586897"/>
      <w:bookmarkStart w:id="1093" w:name="_Toc106616416"/>
      <w:bookmarkStart w:id="1094" w:name="_Toc122101112"/>
      <w:r w:rsidRPr="00533C32">
        <w:t>5.2.17.3.</w:t>
      </w:r>
      <w:r w:rsidRPr="00533C32">
        <w:rPr>
          <w:lang w:val="de-DE"/>
        </w:rPr>
        <w:t>3</w:t>
      </w:r>
      <w:r w:rsidRPr="00533C32">
        <w:tab/>
        <w:t>PATCH</w:t>
      </w:r>
      <w:bookmarkEnd w:id="1087"/>
      <w:bookmarkEnd w:id="1088"/>
      <w:bookmarkEnd w:id="1089"/>
      <w:bookmarkEnd w:id="1090"/>
      <w:bookmarkEnd w:id="1091"/>
      <w:bookmarkEnd w:id="1092"/>
      <w:bookmarkEnd w:id="1093"/>
      <w:bookmarkEnd w:id="1094"/>
    </w:p>
    <w:p w14:paraId="5D870CF9" w14:textId="77777777" w:rsidR="00234841" w:rsidRPr="00533C32" w:rsidRDefault="00234841" w:rsidP="00234841">
      <w:r w:rsidRPr="00533C32">
        <w:t>This method shall support the URI query parameters specified in table 5.2.17.3.</w:t>
      </w:r>
      <w:r w:rsidRPr="00533C32">
        <w:rPr>
          <w:lang w:val="de-DE"/>
        </w:rPr>
        <w:t>3</w:t>
      </w:r>
      <w:r w:rsidRPr="00533C32">
        <w:t>-1.</w:t>
      </w:r>
    </w:p>
    <w:p w14:paraId="21098A7F" w14:textId="77777777" w:rsidR="00234841" w:rsidRPr="00533C32" w:rsidRDefault="00234841" w:rsidP="00434F1A">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4E4EE7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12DC0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90446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9DC67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D2A368"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D3BC20" w14:textId="77777777" w:rsidR="00234841" w:rsidRPr="009C5B90" w:rsidRDefault="00234841" w:rsidP="00D17253">
            <w:pPr>
              <w:pStyle w:val="TAH"/>
              <w:rPr>
                <w:lang w:val="en-US"/>
              </w:rPr>
            </w:pPr>
            <w:r w:rsidRPr="009C5B90">
              <w:rPr>
                <w:lang w:val="en-US"/>
              </w:rPr>
              <w:t>Description</w:t>
            </w:r>
          </w:p>
        </w:tc>
      </w:tr>
      <w:tr w:rsidR="00234841" w:rsidRPr="009C5B90" w14:paraId="15F446B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9D3913"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3A372AE"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07362D0"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5A2AB18"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C8A6FEA" w14:textId="77777777" w:rsidR="00234841" w:rsidRPr="009C5B90" w:rsidRDefault="00234841" w:rsidP="00D17253">
            <w:pPr>
              <w:pStyle w:val="TAL"/>
              <w:rPr>
                <w:lang w:val="en-US"/>
              </w:rPr>
            </w:pPr>
            <w:r w:rsidRPr="009C5B90">
              <w:rPr>
                <w:rFonts w:cs="Arial"/>
                <w:szCs w:val="18"/>
              </w:rPr>
              <w:t>see 3GPP TS 29.500 [8] clause 6.6</w:t>
            </w:r>
          </w:p>
        </w:tc>
      </w:tr>
    </w:tbl>
    <w:p w14:paraId="5748B051" w14:textId="77777777" w:rsidR="00234841" w:rsidRPr="00533C32" w:rsidRDefault="00234841" w:rsidP="00234841">
      <w:pPr>
        <w:pStyle w:val="Guidance"/>
      </w:pPr>
    </w:p>
    <w:p w14:paraId="1AA10039" w14:textId="77777777" w:rsidR="00234841" w:rsidRPr="00533C32" w:rsidRDefault="00234841" w:rsidP="0023484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2D925AA8" w14:textId="77777777" w:rsidR="00234841" w:rsidRPr="00533C32" w:rsidRDefault="00234841" w:rsidP="00434F1A">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E275AF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ACB19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26413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1379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DDAC4A" w14:textId="77777777" w:rsidR="00234841" w:rsidRPr="009C5B90" w:rsidRDefault="00234841" w:rsidP="00D17253">
            <w:pPr>
              <w:pStyle w:val="TAH"/>
              <w:rPr>
                <w:lang w:val="en-US"/>
              </w:rPr>
            </w:pPr>
            <w:r w:rsidRPr="009C5B90">
              <w:rPr>
                <w:lang w:val="en-US"/>
              </w:rPr>
              <w:t>Description</w:t>
            </w:r>
          </w:p>
        </w:tc>
      </w:tr>
      <w:tr w:rsidR="00234841" w:rsidRPr="009C5B90" w14:paraId="13C5879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D98587"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1E4770A"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4B7A328"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FB1E48"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1BEFD173" w14:textId="77777777" w:rsidR="00234841" w:rsidRPr="00533C32" w:rsidRDefault="00234841" w:rsidP="00234841"/>
    <w:p w14:paraId="5A42EC96" w14:textId="77777777" w:rsidR="00234841" w:rsidRPr="00533C32" w:rsidRDefault="00234841" w:rsidP="00434F1A">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583D8EF9" w14:textId="77777777" w:rsidTr="00D17253">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47B1F1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64A51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1D9D1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1FAD35" w14:textId="77777777" w:rsidR="00234841" w:rsidRPr="009C5B90" w:rsidRDefault="00234841" w:rsidP="00D17253">
            <w:pPr>
              <w:pStyle w:val="TAH"/>
              <w:rPr>
                <w:lang w:val="en-US"/>
              </w:rPr>
            </w:pPr>
            <w:r w:rsidRPr="009C5B90">
              <w:rPr>
                <w:lang w:val="en-US"/>
              </w:rPr>
              <w:t>Response</w:t>
            </w:r>
          </w:p>
          <w:p w14:paraId="634492C8"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8BFFC44" w14:textId="77777777" w:rsidR="00234841" w:rsidRPr="009C5B90" w:rsidRDefault="00234841" w:rsidP="00D17253">
            <w:pPr>
              <w:pStyle w:val="TAH"/>
              <w:rPr>
                <w:lang w:val="en-US"/>
              </w:rPr>
            </w:pPr>
            <w:r w:rsidRPr="009C5B90">
              <w:rPr>
                <w:lang w:val="en-US"/>
              </w:rPr>
              <w:t>Description</w:t>
            </w:r>
          </w:p>
        </w:tc>
      </w:tr>
      <w:tr w:rsidR="00234841" w:rsidRPr="009C5B90" w14:paraId="3F349C09" w14:textId="77777777" w:rsidTr="00D17253">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CA2D13B"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41980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8731FD5"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3992AE8"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6100249"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04E7E60B" w14:textId="77777777" w:rsidTr="00D17253">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6052E63A"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7571A8E"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A2B179"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37F3A68"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2F0A49D"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27DB5989" w14:textId="77777777" w:rsidTr="00D17253">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F70E0A7"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38674A66"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D9DFBD3"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0D2C683"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11668FC"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23C63369"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05AF0EE7"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18563310" w14:textId="77777777" w:rsidTr="00D17253">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06974A"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E6C668"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DF1B7E4" w14:textId="77777777" w:rsidR="00234841" w:rsidRDefault="00234841" w:rsidP="00234841">
      <w:pPr>
        <w:rPr>
          <w:lang w:eastAsia="zh-CN"/>
        </w:rPr>
      </w:pPr>
    </w:p>
    <w:p w14:paraId="7D287FD0" w14:textId="77777777" w:rsidR="00234841" w:rsidRPr="00406D06" w:rsidRDefault="00234841" w:rsidP="00434F1A">
      <w:pPr>
        <w:pStyle w:val="Heading5"/>
      </w:pPr>
      <w:bookmarkStart w:id="1095" w:name="_Toc36459792"/>
      <w:bookmarkStart w:id="1096" w:name="_Toc45029369"/>
      <w:bookmarkStart w:id="1097" w:name="_Toc56520645"/>
      <w:bookmarkStart w:id="1098" w:name="_Toc90586898"/>
      <w:bookmarkStart w:id="1099" w:name="_Toc106616417"/>
      <w:bookmarkStart w:id="1100" w:name="_Toc122101113"/>
      <w:r w:rsidRPr="00406D06">
        <w:t>5.2.17.3.</w:t>
      </w:r>
      <w:r w:rsidRPr="001C6A28">
        <w:t>4</w:t>
      </w:r>
      <w:r w:rsidRPr="00406D06">
        <w:tab/>
        <w:t>GET</w:t>
      </w:r>
      <w:bookmarkEnd w:id="1095"/>
      <w:bookmarkEnd w:id="1096"/>
      <w:bookmarkEnd w:id="1097"/>
      <w:bookmarkEnd w:id="1098"/>
      <w:bookmarkEnd w:id="1099"/>
      <w:bookmarkEnd w:id="1100"/>
    </w:p>
    <w:p w14:paraId="15BC548A" w14:textId="77777777" w:rsidR="00234841" w:rsidRPr="00406D06" w:rsidRDefault="00234841" w:rsidP="00234841">
      <w:r w:rsidRPr="00406D06">
        <w:t>This method shall support the URI query parameters specified in table 5.2.17.3.4-1.</w:t>
      </w:r>
    </w:p>
    <w:p w14:paraId="7503DCEA" w14:textId="77777777" w:rsidR="00234841" w:rsidRPr="00406D06" w:rsidRDefault="00234841" w:rsidP="00434F1A">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236A51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EF259"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E40530"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A7FFDE"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0FC430"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6256C" w14:textId="77777777" w:rsidR="00234841" w:rsidRPr="009C5B90" w:rsidRDefault="00234841" w:rsidP="00D17253">
            <w:pPr>
              <w:pStyle w:val="TAH"/>
            </w:pPr>
            <w:r w:rsidRPr="009C5B90">
              <w:t>Description</w:t>
            </w:r>
          </w:p>
        </w:tc>
      </w:tr>
      <w:tr w:rsidR="00234841" w:rsidRPr="009C5B90" w14:paraId="4E6D8FF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67F26C"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FCBB9E7"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45A7CB3E" w14:textId="77777777" w:rsidR="00234841" w:rsidRPr="009C5B90" w:rsidRDefault="00234841" w:rsidP="00D17253">
            <w:pPr>
              <w:pStyle w:val="TAL"/>
            </w:pPr>
          </w:p>
        </w:tc>
        <w:tc>
          <w:tcPr>
            <w:tcW w:w="581" w:type="pct"/>
            <w:tcBorders>
              <w:top w:val="single" w:sz="4" w:space="0" w:color="auto"/>
              <w:left w:val="single" w:sz="6" w:space="0" w:color="000000"/>
              <w:bottom w:val="single" w:sz="6" w:space="0" w:color="000000"/>
              <w:right w:val="single" w:sz="6" w:space="0" w:color="000000"/>
            </w:tcBorders>
          </w:tcPr>
          <w:p w14:paraId="512CEFA6"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3F2A33F" w14:textId="77777777" w:rsidR="00234841" w:rsidRPr="009C5B90" w:rsidRDefault="00234841" w:rsidP="00D17253">
            <w:pPr>
              <w:pStyle w:val="TAL"/>
            </w:pPr>
          </w:p>
        </w:tc>
      </w:tr>
    </w:tbl>
    <w:p w14:paraId="5C38B5AB" w14:textId="77777777" w:rsidR="00234841" w:rsidRPr="00406D06" w:rsidRDefault="00234841" w:rsidP="00234841">
      <w:pPr>
        <w:pStyle w:val="TH"/>
      </w:pPr>
    </w:p>
    <w:p w14:paraId="069E5125" w14:textId="77777777" w:rsidR="00234841" w:rsidRPr="00406D06" w:rsidRDefault="00234841" w:rsidP="00234841">
      <w:r w:rsidRPr="00406D06">
        <w:t>This method shall support the request data structures specified in table 5.2.17.3.4</w:t>
      </w:r>
      <w:r>
        <w:t>-2 and the response data structures and response codes specified in table 5.2.17.3.4-3.</w:t>
      </w:r>
    </w:p>
    <w:p w14:paraId="029B9AC3" w14:textId="77777777" w:rsidR="00234841" w:rsidRPr="00406D06" w:rsidRDefault="00234841" w:rsidP="00434F1A">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96BD46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8CE5A9"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34E6E"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F487C2"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90759" w14:textId="77777777" w:rsidR="00234841" w:rsidRPr="009C5B90" w:rsidRDefault="00234841" w:rsidP="00D17253">
            <w:pPr>
              <w:pStyle w:val="TAH"/>
            </w:pPr>
            <w:r w:rsidRPr="009C5B90">
              <w:t>Description</w:t>
            </w:r>
          </w:p>
        </w:tc>
      </w:tr>
      <w:tr w:rsidR="00234841" w:rsidRPr="009C5B90" w14:paraId="3612ABB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C10D1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1F6394" w14:textId="77777777" w:rsidR="00234841" w:rsidRPr="009C5B90" w:rsidRDefault="00234841" w:rsidP="00D17253">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3BD7C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D254FA" w14:textId="77777777" w:rsidR="00234841" w:rsidRPr="009C5B90" w:rsidRDefault="00234841" w:rsidP="00D17253">
            <w:pPr>
              <w:pStyle w:val="TAL"/>
              <w:rPr>
                <w:lang w:val="en-US"/>
              </w:rPr>
            </w:pPr>
          </w:p>
        </w:tc>
      </w:tr>
    </w:tbl>
    <w:p w14:paraId="05523FBF" w14:textId="77777777" w:rsidR="00234841" w:rsidRPr="00406D06" w:rsidRDefault="00234841" w:rsidP="00234841"/>
    <w:p w14:paraId="3F643D48" w14:textId="77777777" w:rsidR="00234841" w:rsidRPr="00406D06" w:rsidRDefault="00234841" w:rsidP="00434F1A">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5457AAEC"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38FC428"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64F392"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E0F4FD"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237CA8" w14:textId="77777777" w:rsidR="00234841" w:rsidRPr="009C5B90" w:rsidRDefault="00234841" w:rsidP="00D17253">
            <w:pPr>
              <w:pStyle w:val="TAH"/>
            </w:pPr>
            <w:r w:rsidRPr="009C5B90">
              <w:t>Response</w:t>
            </w:r>
          </w:p>
          <w:p w14:paraId="5D71FE57" w14:textId="77777777" w:rsidR="00234841" w:rsidRPr="009C5B90" w:rsidRDefault="00234841" w:rsidP="00D17253">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9372A1E" w14:textId="77777777" w:rsidR="00234841" w:rsidRPr="009C5B90" w:rsidRDefault="00234841" w:rsidP="00D17253">
            <w:pPr>
              <w:pStyle w:val="TAH"/>
            </w:pPr>
            <w:r w:rsidRPr="009C5B90">
              <w:t>Description</w:t>
            </w:r>
          </w:p>
        </w:tc>
      </w:tr>
      <w:tr w:rsidR="00234841" w:rsidRPr="009C5B90" w14:paraId="267A82DD"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44FA79" w14:textId="77777777" w:rsidR="00234841" w:rsidRPr="009C5B90" w:rsidRDefault="00234841" w:rsidP="00D17253">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B49CC85" w14:textId="77777777" w:rsidR="00234841" w:rsidRPr="009C5B90" w:rsidRDefault="00234841" w:rsidP="00D17253">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0937FEFC"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43DB5FB" w14:textId="77777777" w:rsidR="00234841" w:rsidRPr="009C5B90" w:rsidRDefault="00234841" w:rsidP="00D17253">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0E7B2D03" w14:textId="77777777" w:rsidR="00234841" w:rsidRPr="009C5B90" w:rsidRDefault="00234841" w:rsidP="00D17253">
            <w:pPr>
              <w:pStyle w:val="TAL"/>
            </w:pPr>
            <w:r w:rsidRPr="009C5B90">
              <w:t>Upon success, a response body containing the individual SDM subscriptions shall be returned.</w:t>
            </w:r>
          </w:p>
        </w:tc>
      </w:tr>
      <w:tr w:rsidR="00234841" w:rsidRPr="009C5B90" w14:paraId="7279F5E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29A8" w14:textId="77777777" w:rsidR="00234841" w:rsidRPr="009C5B90" w:rsidRDefault="00234841" w:rsidP="00D17253">
            <w:pPr>
              <w:pStyle w:val="TAN"/>
              <w:rPr>
                <w:noProof/>
              </w:rPr>
            </w:pPr>
            <w:r w:rsidRPr="009C5B90">
              <w:t>NOTE:</w:t>
            </w:r>
            <w:r w:rsidRPr="009C5B90">
              <w:tab/>
              <w:t>In addition common data structures as listed in table 5.5-1 are supported.</w:t>
            </w:r>
          </w:p>
        </w:tc>
      </w:tr>
    </w:tbl>
    <w:p w14:paraId="4BDBCA5A" w14:textId="77777777" w:rsidR="00234841" w:rsidRDefault="00234841" w:rsidP="00234841">
      <w:pPr>
        <w:rPr>
          <w:lang w:eastAsia="zh-CN"/>
        </w:rPr>
      </w:pPr>
    </w:p>
    <w:p w14:paraId="49EECF50" w14:textId="77777777" w:rsidR="00234841" w:rsidRDefault="00234841" w:rsidP="00234841">
      <w:pPr>
        <w:pStyle w:val="Heading3"/>
      </w:pPr>
      <w:bookmarkStart w:id="1101" w:name="_Toc90586899"/>
      <w:bookmarkStart w:id="1102" w:name="_Toc106616418"/>
      <w:bookmarkStart w:id="1103" w:name="_Toc122101114"/>
      <w:r>
        <w:lastRenderedPageBreak/>
        <w:t>5.2.17A</w:t>
      </w:r>
      <w:r>
        <w:tab/>
        <w:t>Resource: HssSdm</w:t>
      </w:r>
      <w:r>
        <w:rPr>
          <w:lang w:val="de-DE"/>
        </w:rPr>
        <w:t>SubscriptionInfo</w:t>
      </w:r>
      <w:bookmarkEnd w:id="1101"/>
      <w:bookmarkEnd w:id="1102"/>
      <w:bookmarkEnd w:id="1103"/>
    </w:p>
    <w:p w14:paraId="69940A20" w14:textId="77777777" w:rsidR="00234841" w:rsidRDefault="00234841" w:rsidP="00234841">
      <w:pPr>
        <w:pStyle w:val="Heading4"/>
      </w:pPr>
      <w:bookmarkStart w:id="1104" w:name="_Toc90586900"/>
      <w:bookmarkStart w:id="1105" w:name="_Toc106616419"/>
      <w:bookmarkStart w:id="1106" w:name="_Toc122101115"/>
      <w:r>
        <w:t>5.2.17A.1</w:t>
      </w:r>
      <w:r>
        <w:tab/>
        <w:t>Description</w:t>
      </w:r>
      <w:bookmarkEnd w:id="1104"/>
      <w:bookmarkEnd w:id="1105"/>
      <w:bookmarkEnd w:id="1106"/>
    </w:p>
    <w:p w14:paraId="6F555433" w14:textId="77777777" w:rsidR="00234841" w:rsidRDefault="00234841" w:rsidP="0023484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378C1BEB"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1517D5B9" w14:textId="77777777" w:rsidR="00234841" w:rsidRDefault="00234841" w:rsidP="00234841">
      <w:pPr>
        <w:pStyle w:val="Heading4"/>
      </w:pPr>
      <w:bookmarkStart w:id="1107" w:name="_Toc90586901"/>
      <w:bookmarkStart w:id="1108" w:name="_Toc106616420"/>
      <w:bookmarkStart w:id="1109" w:name="_Toc122101116"/>
      <w:r>
        <w:t>5.2.17A.2</w:t>
      </w:r>
      <w:r>
        <w:tab/>
        <w:t>Resource Definition</w:t>
      </w:r>
      <w:bookmarkEnd w:id="1107"/>
      <w:bookmarkEnd w:id="1108"/>
      <w:bookmarkEnd w:id="1109"/>
    </w:p>
    <w:p w14:paraId="4E6EDB65" w14:textId="77777777" w:rsidR="00234841" w:rsidRDefault="00234841" w:rsidP="00234841">
      <w:r>
        <w:t>Resource URI: {apiRoot}/nudr-dr/&lt;apiVersion&gt;/subscription-data/{ueId}/</w:t>
      </w:r>
      <w:r>
        <w:rPr>
          <w:lang w:eastAsia="zh-CN"/>
        </w:rPr>
        <w:t>context-data/sdm</w:t>
      </w:r>
      <w:r>
        <w:t>-subscriptions/{subsId}/hss-sdm-subscriptions</w:t>
      </w:r>
    </w:p>
    <w:p w14:paraId="0DE38C95" w14:textId="77777777" w:rsidR="00234841" w:rsidRDefault="00234841" w:rsidP="00234841">
      <w:pPr>
        <w:rPr>
          <w:rFonts w:ascii="Arial" w:hAnsi="Arial" w:cs="Arial"/>
        </w:rPr>
      </w:pPr>
      <w:bookmarkStart w:id="1110" w:name="_MCCTEMPBM_CRPT22160098___7"/>
      <w:r>
        <w:t>This resource shall support the resource URI variables defined in table 5.2.17A.2-1</w:t>
      </w:r>
      <w:r>
        <w:rPr>
          <w:rFonts w:ascii="Arial" w:hAnsi="Arial" w:cs="Arial"/>
        </w:rPr>
        <w:t>.</w:t>
      </w:r>
    </w:p>
    <w:bookmarkEnd w:id="1110"/>
    <w:p w14:paraId="6D94F044" w14:textId="77777777" w:rsidR="00234841" w:rsidRDefault="00234841" w:rsidP="00434F1A">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60B97C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4D2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E5982B" w14:textId="77777777" w:rsidR="00234841" w:rsidRPr="009C5B90" w:rsidRDefault="00234841" w:rsidP="00D17253">
            <w:pPr>
              <w:pStyle w:val="TAH"/>
              <w:rPr>
                <w:lang w:val="en-US"/>
              </w:rPr>
            </w:pPr>
            <w:r w:rsidRPr="009C5B90">
              <w:rPr>
                <w:lang w:val="en-US"/>
              </w:rPr>
              <w:t>Definition</w:t>
            </w:r>
          </w:p>
        </w:tc>
      </w:tr>
      <w:tr w:rsidR="00234841" w:rsidRPr="009C5B90" w14:paraId="3FB2B7A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CA14A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6BAA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DD4AE7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BB970"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45D3A0"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0F51A98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34EEB6"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B65E70" w14:textId="77777777" w:rsidR="00234841" w:rsidRPr="009C5B90" w:rsidRDefault="00234841" w:rsidP="00D17253">
            <w:pPr>
              <w:pStyle w:val="TAL"/>
              <w:rPr>
                <w:lang w:val="en-US"/>
              </w:rPr>
            </w:pPr>
            <w:r w:rsidRPr="009C5B90">
              <w:rPr>
                <w:lang w:val="en-US"/>
              </w:rPr>
              <w:t>Identifier of the subscription (allocated by the UDM)</w:t>
            </w:r>
          </w:p>
        </w:tc>
      </w:tr>
    </w:tbl>
    <w:p w14:paraId="4AE0C142" w14:textId="77777777" w:rsidR="00234841" w:rsidRDefault="00234841" w:rsidP="00234841"/>
    <w:p w14:paraId="2B62E36F" w14:textId="77777777" w:rsidR="00234841" w:rsidRDefault="00234841" w:rsidP="00234841">
      <w:pPr>
        <w:pStyle w:val="Heading4"/>
      </w:pPr>
      <w:bookmarkStart w:id="1111" w:name="_Toc90586902"/>
      <w:bookmarkStart w:id="1112" w:name="_Toc106616421"/>
      <w:bookmarkStart w:id="1113" w:name="_Toc122101117"/>
      <w:r>
        <w:t>5.2.17A.3</w:t>
      </w:r>
      <w:r>
        <w:tab/>
        <w:t>Resource Standard Methods</w:t>
      </w:r>
      <w:bookmarkEnd w:id="1111"/>
      <w:bookmarkEnd w:id="1112"/>
      <w:bookmarkEnd w:id="1113"/>
    </w:p>
    <w:p w14:paraId="0BBBE6BB" w14:textId="77777777" w:rsidR="00234841" w:rsidRDefault="00234841" w:rsidP="00234841">
      <w:pPr>
        <w:pStyle w:val="Heading5"/>
      </w:pPr>
      <w:bookmarkStart w:id="1114" w:name="_Toc90586903"/>
      <w:bookmarkStart w:id="1115" w:name="_Toc106616422"/>
      <w:bookmarkStart w:id="1116" w:name="_Toc122101118"/>
      <w:r>
        <w:t>5.2.17A.3.1</w:t>
      </w:r>
      <w:r>
        <w:tab/>
        <w:t>PUT</w:t>
      </w:r>
      <w:bookmarkEnd w:id="1114"/>
      <w:bookmarkEnd w:id="1115"/>
      <w:bookmarkEnd w:id="1116"/>
    </w:p>
    <w:p w14:paraId="428F3966" w14:textId="77777777" w:rsidR="00234841" w:rsidRDefault="00234841" w:rsidP="00234841">
      <w:r>
        <w:t>This method shall support the URI query parameters specified in table 5.2.17A.3.1-1.</w:t>
      </w:r>
    </w:p>
    <w:p w14:paraId="0B99D101" w14:textId="77777777" w:rsidR="00234841" w:rsidRDefault="00234841" w:rsidP="00434F1A">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7C71F6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F3C9C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9012B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B886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1D4DB6"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AF49D" w14:textId="77777777" w:rsidR="00234841" w:rsidRPr="009C5B90" w:rsidRDefault="00234841" w:rsidP="00D17253">
            <w:pPr>
              <w:pStyle w:val="TAH"/>
              <w:rPr>
                <w:lang w:val="en-US"/>
              </w:rPr>
            </w:pPr>
            <w:r w:rsidRPr="009C5B90">
              <w:rPr>
                <w:lang w:val="en-US"/>
              </w:rPr>
              <w:t>Description</w:t>
            </w:r>
          </w:p>
        </w:tc>
      </w:tr>
      <w:tr w:rsidR="00234841" w:rsidRPr="009C5B90" w14:paraId="55B63B8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0C695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320DE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4CA5A5"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7B8A66"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7954C6" w14:textId="77777777" w:rsidR="00234841" w:rsidRPr="009C5B90" w:rsidRDefault="00234841" w:rsidP="00D17253">
            <w:pPr>
              <w:pStyle w:val="TAL"/>
              <w:rPr>
                <w:lang w:val="en-US"/>
              </w:rPr>
            </w:pPr>
          </w:p>
        </w:tc>
      </w:tr>
    </w:tbl>
    <w:p w14:paraId="4B164671" w14:textId="77777777" w:rsidR="00234841" w:rsidRDefault="00234841" w:rsidP="00234841"/>
    <w:p w14:paraId="309930D2" w14:textId="77777777" w:rsidR="00234841" w:rsidRDefault="00234841" w:rsidP="00234841">
      <w:r>
        <w:t>This method shall support the request data structures specified in table 5.2.17A.3.1-2 and the response data structures, and response codes specified in table 5.2.17A.3.1-3.</w:t>
      </w:r>
    </w:p>
    <w:p w14:paraId="7FF2C4F9" w14:textId="77777777" w:rsidR="00234841" w:rsidRDefault="00234841" w:rsidP="00434F1A">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A45D80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7B78C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40DA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1BB5F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200AAA" w14:textId="77777777" w:rsidR="00234841" w:rsidRPr="009C5B90" w:rsidRDefault="00234841" w:rsidP="00D17253">
            <w:pPr>
              <w:pStyle w:val="TAH"/>
              <w:rPr>
                <w:lang w:val="en-US"/>
              </w:rPr>
            </w:pPr>
            <w:r w:rsidRPr="009C5B90">
              <w:rPr>
                <w:lang w:val="en-US"/>
              </w:rPr>
              <w:t>Description</w:t>
            </w:r>
          </w:p>
        </w:tc>
      </w:tr>
      <w:tr w:rsidR="00234841" w:rsidRPr="009C5B90" w14:paraId="71B1739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7C5356" w14:textId="77777777" w:rsidR="00234841" w:rsidRPr="009C5B90" w:rsidRDefault="00234841" w:rsidP="00D17253">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095F431"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3C5CF7F"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6B610DA" w14:textId="77777777" w:rsidR="00234841" w:rsidRPr="009C5B90" w:rsidRDefault="00234841" w:rsidP="00D17253">
            <w:pPr>
              <w:pStyle w:val="TAL"/>
              <w:rPr>
                <w:lang w:val="en-US"/>
              </w:rPr>
            </w:pPr>
            <w:r w:rsidRPr="009C5B90">
              <w:rPr>
                <w:lang w:val="en-US"/>
              </w:rPr>
              <w:t xml:space="preserve">HSS SDM subscription info </w:t>
            </w:r>
          </w:p>
        </w:tc>
      </w:tr>
    </w:tbl>
    <w:p w14:paraId="3FACD72D" w14:textId="77777777" w:rsidR="00234841" w:rsidRDefault="00234841" w:rsidP="00234841"/>
    <w:p w14:paraId="64C7B97B" w14:textId="77777777" w:rsidR="00234841" w:rsidRDefault="00234841" w:rsidP="00434F1A">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27C82DA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237F3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56C6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AB8C9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3C93E1" w14:textId="77777777" w:rsidR="00234841" w:rsidRPr="009C5B90" w:rsidRDefault="00234841" w:rsidP="00D17253">
            <w:pPr>
              <w:pStyle w:val="TAH"/>
              <w:rPr>
                <w:lang w:val="en-US"/>
              </w:rPr>
            </w:pPr>
            <w:r w:rsidRPr="009C5B90">
              <w:rPr>
                <w:lang w:val="en-US"/>
              </w:rPr>
              <w:t>Response</w:t>
            </w:r>
          </w:p>
          <w:p w14:paraId="0E020C9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A9950E" w14:textId="77777777" w:rsidR="00234841" w:rsidRPr="009C5B90" w:rsidRDefault="00234841" w:rsidP="00D17253">
            <w:pPr>
              <w:pStyle w:val="TAH"/>
              <w:rPr>
                <w:lang w:val="en-US"/>
              </w:rPr>
            </w:pPr>
            <w:r w:rsidRPr="009C5B90">
              <w:rPr>
                <w:lang w:val="en-US"/>
              </w:rPr>
              <w:t>Description</w:t>
            </w:r>
          </w:p>
        </w:tc>
      </w:tr>
      <w:tr w:rsidR="00234841" w:rsidRPr="009C5B90" w14:paraId="4E48852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8B3090"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7D2CB3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CA108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EEA1E29"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93C70F"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EAB82F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A23C8"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34CC8A10" w14:textId="77777777" w:rsidR="00234841" w:rsidRDefault="00234841" w:rsidP="00234841">
      <w:pPr>
        <w:rPr>
          <w:lang w:eastAsia="zh-CN"/>
        </w:rPr>
      </w:pPr>
    </w:p>
    <w:p w14:paraId="25D9481A" w14:textId="77777777" w:rsidR="00234841" w:rsidRDefault="00234841" w:rsidP="00234841">
      <w:pPr>
        <w:pStyle w:val="Heading5"/>
      </w:pPr>
      <w:bookmarkStart w:id="1117" w:name="_Toc90586904"/>
      <w:bookmarkStart w:id="1118" w:name="_Toc106616423"/>
      <w:bookmarkStart w:id="1119" w:name="_Toc122101119"/>
      <w:r>
        <w:t>5.2.17A.3.2</w:t>
      </w:r>
      <w:r>
        <w:tab/>
        <w:t>DELETE</w:t>
      </w:r>
      <w:bookmarkEnd w:id="1117"/>
      <w:bookmarkEnd w:id="1118"/>
      <w:bookmarkEnd w:id="1119"/>
    </w:p>
    <w:p w14:paraId="1BAFE171" w14:textId="77777777" w:rsidR="00234841" w:rsidRDefault="00234841" w:rsidP="00234841">
      <w:r>
        <w:t>This method shall support the URI query parameters specified in table 5.2.17A.3.2-1.</w:t>
      </w:r>
    </w:p>
    <w:p w14:paraId="45687747" w14:textId="77777777" w:rsidR="00234841" w:rsidRDefault="00234841" w:rsidP="00434F1A">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E76FD6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B4C6B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8583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9CE18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844CE2"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66254" w14:textId="77777777" w:rsidR="00234841" w:rsidRPr="009C5B90" w:rsidRDefault="00234841" w:rsidP="00D17253">
            <w:pPr>
              <w:pStyle w:val="TAH"/>
              <w:rPr>
                <w:lang w:val="en-US"/>
              </w:rPr>
            </w:pPr>
            <w:r w:rsidRPr="009C5B90">
              <w:rPr>
                <w:lang w:val="en-US"/>
              </w:rPr>
              <w:t>Description</w:t>
            </w:r>
          </w:p>
        </w:tc>
      </w:tr>
      <w:tr w:rsidR="00234841" w:rsidRPr="009C5B90" w14:paraId="561E206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E3CD1B"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404E3D"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06544D"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DCD528"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4EA286F" w14:textId="77777777" w:rsidR="00234841" w:rsidRPr="009C5B90" w:rsidRDefault="00234841" w:rsidP="00D17253">
            <w:pPr>
              <w:pStyle w:val="TAL"/>
              <w:rPr>
                <w:lang w:val="en-US"/>
              </w:rPr>
            </w:pPr>
          </w:p>
        </w:tc>
      </w:tr>
    </w:tbl>
    <w:p w14:paraId="5CCE402C" w14:textId="77777777" w:rsidR="00234841" w:rsidRDefault="00234841" w:rsidP="00234841"/>
    <w:p w14:paraId="6F80C4A1" w14:textId="77777777" w:rsidR="00234841" w:rsidRDefault="00234841" w:rsidP="00234841">
      <w:r>
        <w:t>This method shall support the request data structures specified in table 5.2.17A.3.2-2 and the response data structures, and response codes specified in table 5.2.17A.3.2-3.</w:t>
      </w:r>
    </w:p>
    <w:p w14:paraId="3A043CDD" w14:textId="77777777" w:rsidR="00234841" w:rsidRDefault="00234841" w:rsidP="00434F1A">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A7813F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9FC52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C0F7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AF47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17311" w14:textId="77777777" w:rsidR="00234841" w:rsidRPr="009C5B90" w:rsidRDefault="00234841" w:rsidP="00D17253">
            <w:pPr>
              <w:pStyle w:val="TAH"/>
              <w:rPr>
                <w:lang w:val="en-US"/>
              </w:rPr>
            </w:pPr>
            <w:r w:rsidRPr="009C5B90">
              <w:rPr>
                <w:lang w:val="en-US"/>
              </w:rPr>
              <w:t>Description</w:t>
            </w:r>
          </w:p>
        </w:tc>
      </w:tr>
      <w:tr w:rsidR="00234841" w:rsidRPr="009C5B90" w14:paraId="06F9470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A3AF5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189B18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C98F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334ADB8" w14:textId="77777777" w:rsidR="00234841" w:rsidRPr="009C5B90" w:rsidRDefault="00234841" w:rsidP="00D17253">
            <w:pPr>
              <w:pStyle w:val="TAL"/>
              <w:rPr>
                <w:lang w:val="en-US"/>
              </w:rPr>
            </w:pPr>
          </w:p>
        </w:tc>
      </w:tr>
    </w:tbl>
    <w:p w14:paraId="2426D9EC" w14:textId="77777777" w:rsidR="00234841" w:rsidRDefault="00234841" w:rsidP="00234841"/>
    <w:p w14:paraId="0182E850" w14:textId="77777777" w:rsidR="00234841" w:rsidRDefault="00234841" w:rsidP="00434F1A">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0602FBC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16F3A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8EC03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0BBD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E2C544" w14:textId="77777777" w:rsidR="00234841" w:rsidRPr="009C5B90" w:rsidRDefault="00234841" w:rsidP="00D17253">
            <w:pPr>
              <w:pStyle w:val="TAH"/>
              <w:rPr>
                <w:lang w:val="en-US"/>
              </w:rPr>
            </w:pPr>
            <w:r w:rsidRPr="009C5B90">
              <w:rPr>
                <w:lang w:val="en-US"/>
              </w:rPr>
              <w:t>Response</w:t>
            </w:r>
          </w:p>
          <w:p w14:paraId="1DB68CA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3DEEE6" w14:textId="77777777" w:rsidR="00234841" w:rsidRPr="009C5B90" w:rsidRDefault="00234841" w:rsidP="00D17253">
            <w:pPr>
              <w:pStyle w:val="TAH"/>
              <w:rPr>
                <w:lang w:val="en-US"/>
              </w:rPr>
            </w:pPr>
            <w:r w:rsidRPr="009C5B90">
              <w:rPr>
                <w:lang w:val="en-US"/>
              </w:rPr>
              <w:t>Description</w:t>
            </w:r>
          </w:p>
        </w:tc>
      </w:tr>
      <w:tr w:rsidR="00234841" w:rsidRPr="009C5B90" w14:paraId="284F2CC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81851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DC8D7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22CDA1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DB76A9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7FF7B8"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D8C08D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5AD7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03C07CF" w14:textId="77777777" w:rsidR="00234841" w:rsidRDefault="00234841" w:rsidP="00234841"/>
    <w:p w14:paraId="5A045E20" w14:textId="77777777" w:rsidR="00234841" w:rsidRDefault="00234841" w:rsidP="00234841">
      <w:pPr>
        <w:pStyle w:val="Heading5"/>
      </w:pPr>
      <w:bookmarkStart w:id="1120" w:name="_Toc90586905"/>
      <w:bookmarkStart w:id="1121" w:name="_Toc106616424"/>
      <w:bookmarkStart w:id="1122" w:name="_Toc122101120"/>
      <w:r>
        <w:t>5.2.17A.3.</w:t>
      </w:r>
      <w:r>
        <w:rPr>
          <w:lang w:val="de-DE"/>
        </w:rPr>
        <w:t>3</w:t>
      </w:r>
      <w:r>
        <w:tab/>
      </w:r>
      <w:r>
        <w:rPr>
          <w:lang w:val="de-DE"/>
        </w:rPr>
        <w:t>GET</w:t>
      </w:r>
      <w:bookmarkEnd w:id="1120"/>
      <w:bookmarkEnd w:id="1121"/>
      <w:bookmarkEnd w:id="1122"/>
    </w:p>
    <w:p w14:paraId="749BC7DD" w14:textId="77777777" w:rsidR="00234841" w:rsidRDefault="00234841" w:rsidP="00234841">
      <w:r>
        <w:t>This method shall support the URI query parameters specified in table 5.2.17A.3.3-1.</w:t>
      </w:r>
    </w:p>
    <w:p w14:paraId="174F6C1D" w14:textId="77777777" w:rsidR="00234841" w:rsidRDefault="00234841" w:rsidP="00434F1A">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526FA6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F34DB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F8E2E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26BDE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50CB2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E1E23" w14:textId="77777777" w:rsidR="00234841" w:rsidRPr="009C5B90" w:rsidRDefault="00234841" w:rsidP="00D17253">
            <w:pPr>
              <w:pStyle w:val="TAH"/>
              <w:rPr>
                <w:lang w:val="en-US"/>
              </w:rPr>
            </w:pPr>
            <w:r w:rsidRPr="009C5B90">
              <w:rPr>
                <w:lang w:val="en-US"/>
              </w:rPr>
              <w:t>Description</w:t>
            </w:r>
          </w:p>
        </w:tc>
      </w:tr>
      <w:tr w:rsidR="00234841" w:rsidRPr="009C5B90" w14:paraId="01C5FB9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62465F"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C32806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73E93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C6FD5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9F1869D" w14:textId="77777777" w:rsidR="00234841" w:rsidRPr="009C5B90" w:rsidRDefault="00234841" w:rsidP="00D17253">
            <w:pPr>
              <w:pStyle w:val="TAL"/>
              <w:rPr>
                <w:lang w:val="en-US"/>
              </w:rPr>
            </w:pPr>
          </w:p>
        </w:tc>
      </w:tr>
    </w:tbl>
    <w:p w14:paraId="2352BA49" w14:textId="77777777" w:rsidR="00234841" w:rsidRDefault="00234841" w:rsidP="00234841"/>
    <w:p w14:paraId="37C14CDA" w14:textId="77777777" w:rsidR="00234841" w:rsidRDefault="00234841" w:rsidP="00234841">
      <w:r>
        <w:t>This method shall support the request data structures specified in table 5.2.17A.3.3-2 and the response data structures and response codes specified in table 5.2.17A.3.3-3.</w:t>
      </w:r>
    </w:p>
    <w:p w14:paraId="0DAE18DF" w14:textId="77777777" w:rsidR="00234841" w:rsidRDefault="00234841" w:rsidP="00434F1A">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166B4F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FCD60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AC0BD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4FC2A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EC32D4" w14:textId="77777777" w:rsidR="00234841" w:rsidRPr="009C5B90" w:rsidRDefault="00234841" w:rsidP="00D17253">
            <w:pPr>
              <w:pStyle w:val="TAH"/>
              <w:rPr>
                <w:lang w:val="en-US"/>
              </w:rPr>
            </w:pPr>
            <w:r w:rsidRPr="009C5B90">
              <w:rPr>
                <w:lang w:val="en-US"/>
              </w:rPr>
              <w:t>Description</w:t>
            </w:r>
          </w:p>
        </w:tc>
      </w:tr>
      <w:tr w:rsidR="00234841" w:rsidRPr="009C5B90" w14:paraId="6303798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3A8D8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D5352C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9C3A2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6F75B5" w14:textId="77777777" w:rsidR="00234841" w:rsidRPr="009C5B90" w:rsidRDefault="00234841" w:rsidP="00D17253">
            <w:pPr>
              <w:pStyle w:val="TAL"/>
              <w:rPr>
                <w:lang w:val="en-US"/>
              </w:rPr>
            </w:pPr>
          </w:p>
        </w:tc>
      </w:tr>
    </w:tbl>
    <w:p w14:paraId="175AACB4" w14:textId="77777777" w:rsidR="00234841" w:rsidRDefault="00234841" w:rsidP="00234841"/>
    <w:p w14:paraId="0CA03BC0" w14:textId="77777777" w:rsidR="00234841" w:rsidRDefault="00234841" w:rsidP="00434F1A">
      <w:pPr>
        <w:pStyle w:val="TH"/>
        <w:outlineLvl w:val="0"/>
      </w:pPr>
      <w:r>
        <w:lastRenderedPageBreak/>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234841" w:rsidRPr="009C5B90" w14:paraId="36BF199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20FDB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B2C5A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546B1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9DDECC" w14:textId="77777777" w:rsidR="00234841" w:rsidRPr="009C5B90" w:rsidRDefault="00234841" w:rsidP="00D17253">
            <w:pPr>
              <w:pStyle w:val="TAH"/>
              <w:rPr>
                <w:lang w:val="en-US"/>
              </w:rPr>
            </w:pPr>
            <w:r w:rsidRPr="009C5B90">
              <w:rPr>
                <w:lang w:val="en-US"/>
              </w:rPr>
              <w:t>Response</w:t>
            </w:r>
          </w:p>
          <w:p w14:paraId="037918D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BADD0D" w14:textId="77777777" w:rsidR="00234841" w:rsidRPr="009C5B90" w:rsidRDefault="00234841" w:rsidP="00D17253">
            <w:pPr>
              <w:pStyle w:val="TAH"/>
              <w:rPr>
                <w:lang w:val="en-US"/>
              </w:rPr>
            </w:pPr>
            <w:r w:rsidRPr="009C5B90">
              <w:rPr>
                <w:lang w:val="en-US"/>
              </w:rPr>
              <w:t>Description</w:t>
            </w:r>
          </w:p>
        </w:tc>
      </w:tr>
      <w:tr w:rsidR="00234841" w:rsidRPr="009C5B90" w14:paraId="3031ABA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464000"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E12210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8A125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EF4730"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8AC843" w14:textId="77777777" w:rsidR="00234841" w:rsidRPr="009C5B90" w:rsidRDefault="00234841" w:rsidP="00D17253">
            <w:pPr>
              <w:pStyle w:val="TAL"/>
              <w:rPr>
                <w:lang w:val="en-US"/>
              </w:rPr>
            </w:pPr>
            <w:r w:rsidRPr="009C5B90">
              <w:rPr>
                <w:lang w:val="en-US"/>
              </w:rPr>
              <w:t>Upon success, a response body containing HSS SDM Subscription Info shall be returned.</w:t>
            </w:r>
          </w:p>
        </w:tc>
      </w:tr>
      <w:tr w:rsidR="00234841" w:rsidRPr="009C5B90" w14:paraId="29114D1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92DC1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7C67DBD" w14:textId="77777777" w:rsidR="00234841" w:rsidRDefault="00234841" w:rsidP="00234841"/>
    <w:p w14:paraId="34D2791A" w14:textId="77777777" w:rsidR="00234841" w:rsidRDefault="00234841" w:rsidP="00234841">
      <w:pPr>
        <w:pStyle w:val="Heading5"/>
      </w:pPr>
      <w:bookmarkStart w:id="1123" w:name="_Toc90586906"/>
      <w:bookmarkStart w:id="1124" w:name="_Toc106616425"/>
      <w:bookmarkStart w:id="1125" w:name="_Toc122101121"/>
      <w:r>
        <w:t>5.2.17A.3.</w:t>
      </w:r>
      <w:r>
        <w:rPr>
          <w:lang w:val="de-DE"/>
        </w:rPr>
        <w:t>4</w:t>
      </w:r>
      <w:r>
        <w:tab/>
        <w:t>PATCH</w:t>
      </w:r>
      <w:bookmarkEnd w:id="1123"/>
      <w:bookmarkEnd w:id="1124"/>
      <w:bookmarkEnd w:id="1125"/>
    </w:p>
    <w:p w14:paraId="097CB231" w14:textId="77777777" w:rsidR="00234841" w:rsidRDefault="00234841" w:rsidP="00234841">
      <w:r>
        <w:t>This method shall support the URI query parameters specified in table 5.2.17A.3.4-1.</w:t>
      </w:r>
    </w:p>
    <w:p w14:paraId="0FCCA9D1" w14:textId="77777777" w:rsidR="00234841" w:rsidRDefault="00234841" w:rsidP="00434F1A">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3C96948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B6A4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48035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B54EF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A3273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3EF0D" w14:textId="77777777" w:rsidR="00234841" w:rsidRPr="009C5B90" w:rsidRDefault="00234841" w:rsidP="00D17253">
            <w:pPr>
              <w:pStyle w:val="TAH"/>
              <w:rPr>
                <w:lang w:val="en-US"/>
              </w:rPr>
            </w:pPr>
            <w:r w:rsidRPr="009C5B90">
              <w:rPr>
                <w:lang w:val="en-US"/>
              </w:rPr>
              <w:t>Description</w:t>
            </w:r>
          </w:p>
        </w:tc>
      </w:tr>
      <w:tr w:rsidR="00234841" w:rsidRPr="009C5B90" w14:paraId="77ABE70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CD9BFE"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5E65703"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A4CBC2"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D2997C3"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AFD5DA" w14:textId="77777777" w:rsidR="00234841" w:rsidRPr="009C5B90" w:rsidRDefault="00234841" w:rsidP="00D17253">
            <w:pPr>
              <w:pStyle w:val="TAL"/>
              <w:rPr>
                <w:lang w:val="en-US"/>
              </w:rPr>
            </w:pPr>
            <w:r w:rsidRPr="009C5B90">
              <w:rPr>
                <w:rFonts w:cs="Arial"/>
                <w:szCs w:val="18"/>
              </w:rPr>
              <w:t>see 3GPP TS 29.500 [4] clause 6.6</w:t>
            </w:r>
          </w:p>
        </w:tc>
      </w:tr>
    </w:tbl>
    <w:p w14:paraId="18CA1743" w14:textId="77777777" w:rsidR="00234841" w:rsidRDefault="00234841" w:rsidP="00234841">
      <w:pPr>
        <w:pStyle w:val="Guidance"/>
      </w:pPr>
    </w:p>
    <w:p w14:paraId="1BEB2F99" w14:textId="77777777" w:rsidR="00234841" w:rsidRDefault="00234841" w:rsidP="00234841">
      <w:r>
        <w:t>This method shall support the request data structures specified in table 5.2.17A.3.2-2 and the response data structures, and response codes specified in table 5.2.17A.3.4-3.</w:t>
      </w:r>
    </w:p>
    <w:p w14:paraId="288DB449" w14:textId="77777777" w:rsidR="00234841" w:rsidRDefault="00234841" w:rsidP="00434F1A">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32B73C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4A14B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A3D5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DF688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B8DE0D" w14:textId="77777777" w:rsidR="00234841" w:rsidRPr="009C5B90" w:rsidRDefault="00234841" w:rsidP="00D17253">
            <w:pPr>
              <w:pStyle w:val="TAH"/>
              <w:rPr>
                <w:lang w:val="en-US"/>
              </w:rPr>
            </w:pPr>
            <w:r w:rsidRPr="009C5B90">
              <w:rPr>
                <w:lang w:val="en-US"/>
              </w:rPr>
              <w:t>Description</w:t>
            </w:r>
          </w:p>
        </w:tc>
      </w:tr>
      <w:tr w:rsidR="00234841" w:rsidRPr="009C5B90" w14:paraId="676BEF4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04CDEB"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45C6E31"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8FC12A9"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964B476"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32C66908" w14:textId="77777777" w:rsidR="00234841" w:rsidRDefault="00234841" w:rsidP="00234841"/>
    <w:p w14:paraId="00B81846" w14:textId="77777777" w:rsidR="00234841" w:rsidRDefault="00234841" w:rsidP="00434F1A">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3DDF8442"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87EA0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9FC0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B5F2E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33F74A" w14:textId="77777777" w:rsidR="00234841" w:rsidRPr="009C5B90" w:rsidRDefault="00234841" w:rsidP="00D17253">
            <w:pPr>
              <w:pStyle w:val="TAH"/>
              <w:rPr>
                <w:lang w:val="en-US"/>
              </w:rPr>
            </w:pPr>
            <w:r w:rsidRPr="009C5B90">
              <w:rPr>
                <w:lang w:val="en-US"/>
              </w:rPr>
              <w:t>Response</w:t>
            </w:r>
          </w:p>
          <w:p w14:paraId="12A278E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05C18F" w14:textId="77777777" w:rsidR="00234841" w:rsidRPr="009C5B90" w:rsidRDefault="00234841" w:rsidP="00D17253">
            <w:pPr>
              <w:pStyle w:val="TAH"/>
              <w:rPr>
                <w:lang w:val="en-US"/>
              </w:rPr>
            </w:pPr>
            <w:r w:rsidRPr="009C5B90">
              <w:rPr>
                <w:lang w:val="en-US"/>
              </w:rPr>
              <w:t>Description</w:t>
            </w:r>
          </w:p>
        </w:tc>
      </w:tr>
      <w:tr w:rsidR="00234841" w:rsidRPr="009C5B90" w14:paraId="43EB83C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E1B4D0"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E26B6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440029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6B084CB"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CE33816"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3B1FAE5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2A3BD6"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846477A"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B30D8C7"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BF932BD"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1C84CF"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53E3D868"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6F77AD"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44EF34D"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3D8A770"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99C650E"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FDD9D2E"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68CFC6F9"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F200CB"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1564FA"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113DEA" w14:textId="77777777" w:rsidR="00234841" w:rsidRPr="007B5DFC" w:rsidRDefault="00234841" w:rsidP="00234841">
      <w:pPr>
        <w:rPr>
          <w:lang w:eastAsia="zh-CN"/>
        </w:rPr>
      </w:pPr>
    </w:p>
    <w:p w14:paraId="5E80EC5C" w14:textId="77777777" w:rsidR="00234841" w:rsidRPr="00533C32" w:rsidRDefault="00234841" w:rsidP="00434F1A">
      <w:pPr>
        <w:pStyle w:val="Heading3"/>
      </w:pPr>
      <w:bookmarkStart w:id="1126" w:name="_Toc20127020"/>
      <w:bookmarkStart w:id="1127" w:name="_Toc27588996"/>
      <w:bookmarkStart w:id="1128" w:name="_Toc36459793"/>
      <w:bookmarkStart w:id="1129" w:name="_Toc45029370"/>
      <w:bookmarkStart w:id="1130" w:name="_Toc56520646"/>
      <w:bookmarkStart w:id="1131" w:name="_Toc90586907"/>
      <w:bookmarkStart w:id="1132" w:name="_Toc106616426"/>
      <w:bookmarkStart w:id="1133" w:name="_Toc122101122"/>
      <w:r w:rsidRPr="00533C32">
        <w:t>5.2.18</w:t>
      </w:r>
      <w:r w:rsidRPr="00533C32">
        <w:tab/>
        <w:t>Resource: EeSubscriptions</w:t>
      </w:r>
      <w:bookmarkEnd w:id="1126"/>
      <w:bookmarkEnd w:id="1127"/>
      <w:bookmarkEnd w:id="1128"/>
      <w:bookmarkEnd w:id="1129"/>
      <w:bookmarkEnd w:id="1130"/>
      <w:bookmarkEnd w:id="1131"/>
      <w:bookmarkEnd w:id="1132"/>
      <w:bookmarkEnd w:id="1133"/>
    </w:p>
    <w:p w14:paraId="12F861A9" w14:textId="77777777" w:rsidR="00234841" w:rsidRPr="00533C32" w:rsidRDefault="00234841" w:rsidP="00434F1A">
      <w:pPr>
        <w:pStyle w:val="Heading4"/>
      </w:pPr>
      <w:bookmarkStart w:id="1134" w:name="_Toc20127021"/>
      <w:bookmarkStart w:id="1135" w:name="_Toc27588997"/>
      <w:bookmarkStart w:id="1136" w:name="_Toc36459794"/>
      <w:bookmarkStart w:id="1137" w:name="_Toc45029371"/>
      <w:bookmarkStart w:id="1138" w:name="_Toc56520647"/>
      <w:bookmarkStart w:id="1139" w:name="_Toc90586908"/>
      <w:bookmarkStart w:id="1140" w:name="_Toc106616427"/>
      <w:bookmarkStart w:id="1141" w:name="_Toc122101123"/>
      <w:r w:rsidRPr="00533C32">
        <w:t>5.2.18.1</w:t>
      </w:r>
      <w:r w:rsidRPr="00533C32">
        <w:tab/>
        <w:t>Description</w:t>
      </w:r>
      <w:bookmarkEnd w:id="1134"/>
      <w:bookmarkEnd w:id="1135"/>
      <w:bookmarkEnd w:id="1136"/>
      <w:bookmarkEnd w:id="1137"/>
      <w:bookmarkEnd w:id="1138"/>
      <w:bookmarkEnd w:id="1139"/>
      <w:bookmarkEnd w:id="1140"/>
      <w:bookmarkEnd w:id="1141"/>
    </w:p>
    <w:p w14:paraId="5DC75ADF" w14:textId="77777777" w:rsidR="00234841" w:rsidRPr="00533C32" w:rsidRDefault="00234841" w:rsidP="00234841">
      <w:r w:rsidRPr="00533C32">
        <w:t>This resource represents the collection of EE Subscriptions for a UE.</w:t>
      </w:r>
    </w:p>
    <w:p w14:paraId="43F60BFB" w14:textId="77777777" w:rsidR="00234841" w:rsidRPr="00533C32" w:rsidRDefault="00234841" w:rsidP="0023484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1367666" w14:textId="77777777" w:rsidR="00234841" w:rsidRPr="00533C32" w:rsidRDefault="00234841" w:rsidP="00434F1A">
      <w:pPr>
        <w:pStyle w:val="Heading4"/>
      </w:pPr>
      <w:bookmarkStart w:id="1142" w:name="_Toc20127022"/>
      <w:bookmarkStart w:id="1143" w:name="_Toc27588998"/>
      <w:bookmarkStart w:id="1144" w:name="_Toc36459795"/>
      <w:bookmarkStart w:id="1145" w:name="_Toc45029372"/>
      <w:bookmarkStart w:id="1146" w:name="_Toc56520648"/>
      <w:bookmarkStart w:id="1147" w:name="_Toc90586909"/>
      <w:bookmarkStart w:id="1148" w:name="_Toc106616428"/>
      <w:bookmarkStart w:id="1149" w:name="_Toc122101124"/>
      <w:r w:rsidRPr="00533C32">
        <w:lastRenderedPageBreak/>
        <w:t>5.2.18.2</w:t>
      </w:r>
      <w:r w:rsidRPr="00533C32">
        <w:tab/>
        <w:t>Resource Definition</w:t>
      </w:r>
      <w:bookmarkEnd w:id="1142"/>
      <w:bookmarkEnd w:id="1143"/>
      <w:bookmarkEnd w:id="1144"/>
      <w:bookmarkEnd w:id="1145"/>
      <w:bookmarkEnd w:id="1146"/>
      <w:bookmarkEnd w:id="1147"/>
      <w:bookmarkEnd w:id="1148"/>
      <w:bookmarkEnd w:id="1149"/>
    </w:p>
    <w:p w14:paraId="3168F535" w14:textId="77777777" w:rsidR="00234841" w:rsidRPr="00533C32" w:rsidRDefault="00234841" w:rsidP="00234841">
      <w:r w:rsidRPr="00533C32">
        <w:t>Resource URI: {apiRoot}/nudr-dr/&lt;apiVersion&gt;/subscription-data/{ueId}/</w:t>
      </w:r>
      <w:r w:rsidRPr="00533C32">
        <w:rPr>
          <w:lang w:eastAsia="zh-CN"/>
        </w:rPr>
        <w:t>context-data/</w:t>
      </w:r>
      <w:r w:rsidRPr="00533C32">
        <w:t>ee-subscriptions</w:t>
      </w:r>
    </w:p>
    <w:p w14:paraId="2293B70A" w14:textId="77777777" w:rsidR="00234841" w:rsidRPr="00533C32" w:rsidRDefault="00234841" w:rsidP="00234841">
      <w:pPr>
        <w:rPr>
          <w:rFonts w:ascii="Arial" w:hAnsi="Arial" w:cs="Arial"/>
        </w:rPr>
      </w:pPr>
      <w:bookmarkStart w:id="1150" w:name="_MCCTEMPBM_CRPT22160099___7"/>
      <w:r w:rsidRPr="00533C32">
        <w:t>This resource shall support the resource URI variables defined in table 5.2.18.2-1</w:t>
      </w:r>
      <w:r w:rsidRPr="00533C32">
        <w:rPr>
          <w:rFonts w:ascii="Arial" w:hAnsi="Arial" w:cs="Arial"/>
        </w:rPr>
        <w:t>.</w:t>
      </w:r>
    </w:p>
    <w:bookmarkEnd w:id="1150"/>
    <w:p w14:paraId="17E1CABC" w14:textId="77777777" w:rsidR="00234841" w:rsidRPr="00533C32" w:rsidRDefault="00234841" w:rsidP="00434F1A">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A8F2F9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2B487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86EF18" w14:textId="77777777" w:rsidR="00234841" w:rsidRPr="009C5B90" w:rsidRDefault="00234841" w:rsidP="00D17253">
            <w:pPr>
              <w:pStyle w:val="TAH"/>
              <w:rPr>
                <w:lang w:val="en-US"/>
              </w:rPr>
            </w:pPr>
            <w:r w:rsidRPr="009C5B90">
              <w:rPr>
                <w:lang w:val="en-US"/>
              </w:rPr>
              <w:t>Definition</w:t>
            </w:r>
          </w:p>
        </w:tc>
      </w:tr>
      <w:tr w:rsidR="00234841" w:rsidRPr="009C5B90" w14:paraId="4BD683F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22168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C68B30"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4E0160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922253"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3BCAC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3B9F88A" w14:textId="77777777" w:rsidR="00234841" w:rsidRPr="00533C32" w:rsidRDefault="00234841" w:rsidP="00234841"/>
    <w:p w14:paraId="5080927C" w14:textId="77777777" w:rsidR="00234841" w:rsidRPr="00533C32" w:rsidRDefault="00234841" w:rsidP="00434F1A">
      <w:pPr>
        <w:pStyle w:val="Heading4"/>
      </w:pPr>
      <w:bookmarkStart w:id="1151" w:name="_Toc20127023"/>
      <w:bookmarkStart w:id="1152" w:name="_Toc27588999"/>
      <w:bookmarkStart w:id="1153" w:name="_Toc36459796"/>
      <w:bookmarkStart w:id="1154" w:name="_Toc45029373"/>
      <w:bookmarkStart w:id="1155" w:name="_Toc56520649"/>
      <w:bookmarkStart w:id="1156" w:name="_Toc90586910"/>
      <w:bookmarkStart w:id="1157" w:name="_Toc106616429"/>
      <w:bookmarkStart w:id="1158" w:name="_Toc122101125"/>
      <w:r w:rsidRPr="00533C32">
        <w:t>5.2.18.3</w:t>
      </w:r>
      <w:r w:rsidRPr="00533C32">
        <w:tab/>
        <w:t>Resource Standard Methods</w:t>
      </w:r>
      <w:bookmarkEnd w:id="1151"/>
      <w:bookmarkEnd w:id="1152"/>
      <w:bookmarkEnd w:id="1153"/>
      <w:bookmarkEnd w:id="1154"/>
      <w:bookmarkEnd w:id="1155"/>
      <w:bookmarkEnd w:id="1156"/>
      <w:bookmarkEnd w:id="1157"/>
      <w:bookmarkEnd w:id="1158"/>
    </w:p>
    <w:p w14:paraId="6F807C68" w14:textId="77777777" w:rsidR="00234841" w:rsidRPr="00533C32" w:rsidRDefault="00234841" w:rsidP="00434F1A">
      <w:pPr>
        <w:pStyle w:val="Heading5"/>
      </w:pPr>
      <w:bookmarkStart w:id="1159" w:name="_Toc20127024"/>
      <w:bookmarkStart w:id="1160" w:name="_Toc27589000"/>
      <w:bookmarkStart w:id="1161" w:name="_Toc36459797"/>
      <w:bookmarkStart w:id="1162" w:name="_Toc45029374"/>
      <w:bookmarkStart w:id="1163" w:name="_Toc56520650"/>
      <w:bookmarkStart w:id="1164" w:name="_Toc90586911"/>
      <w:bookmarkStart w:id="1165" w:name="_Toc106616430"/>
      <w:bookmarkStart w:id="1166" w:name="_Toc122101126"/>
      <w:r w:rsidRPr="00533C32">
        <w:t>5.2.18.3.1</w:t>
      </w:r>
      <w:r w:rsidRPr="00533C32">
        <w:tab/>
        <w:t>GET</w:t>
      </w:r>
      <w:bookmarkEnd w:id="1159"/>
      <w:bookmarkEnd w:id="1160"/>
      <w:bookmarkEnd w:id="1161"/>
      <w:bookmarkEnd w:id="1162"/>
      <w:bookmarkEnd w:id="1163"/>
      <w:bookmarkEnd w:id="1164"/>
      <w:bookmarkEnd w:id="1165"/>
      <w:bookmarkEnd w:id="1166"/>
    </w:p>
    <w:p w14:paraId="2F31880F" w14:textId="77777777" w:rsidR="00234841" w:rsidRPr="00533C32" w:rsidRDefault="00234841" w:rsidP="00234841">
      <w:r w:rsidRPr="00533C32">
        <w:t>This method shall support the URI query parameters specified in table 5.2.18.3.1-1.</w:t>
      </w:r>
    </w:p>
    <w:p w14:paraId="1A3D7F0B" w14:textId="77777777" w:rsidR="00234841" w:rsidRPr="00533C32" w:rsidRDefault="00234841" w:rsidP="00434F1A">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9"/>
        <w:gridCol w:w="1677"/>
        <w:gridCol w:w="354"/>
        <w:gridCol w:w="1067"/>
        <w:gridCol w:w="5052"/>
      </w:tblGrid>
      <w:tr w:rsidR="00234841" w:rsidRPr="009C5B90" w14:paraId="6BE443D6" w14:textId="77777777" w:rsidTr="00D1725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43F896F" w14:textId="77777777" w:rsidR="00234841" w:rsidRPr="009C5B90" w:rsidRDefault="00234841" w:rsidP="00D17253">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4884941" w14:textId="77777777" w:rsidR="00234841" w:rsidRPr="009C5B90" w:rsidRDefault="00234841" w:rsidP="00D17253">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B6F2BF7"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F6650B" w14:textId="77777777" w:rsidR="00234841" w:rsidRPr="009C5B90" w:rsidRDefault="00234841" w:rsidP="00D17253">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F2753" w14:textId="77777777" w:rsidR="00234841" w:rsidRPr="009C5B90" w:rsidRDefault="00234841" w:rsidP="00D17253">
            <w:pPr>
              <w:pStyle w:val="TAH"/>
              <w:rPr>
                <w:lang w:val="en-US"/>
              </w:rPr>
            </w:pPr>
            <w:r w:rsidRPr="009C5B90">
              <w:rPr>
                <w:lang w:val="en-US"/>
              </w:rPr>
              <w:t>Description</w:t>
            </w:r>
          </w:p>
        </w:tc>
      </w:tr>
      <w:tr w:rsidR="00234841" w:rsidRPr="009C5B90" w14:paraId="1BBBFE8E" w14:textId="77777777" w:rsidTr="00D17253">
        <w:trPr>
          <w:jc w:val="center"/>
        </w:trPr>
        <w:tc>
          <w:tcPr>
            <w:tcW w:w="790" w:type="pct"/>
            <w:tcBorders>
              <w:top w:val="single" w:sz="4" w:space="0" w:color="auto"/>
              <w:left w:val="single" w:sz="6" w:space="0" w:color="000000"/>
              <w:bottom w:val="single" w:sz="4" w:space="0" w:color="auto"/>
              <w:right w:val="single" w:sz="6" w:space="0" w:color="000000"/>
            </w:tcBorders>
            <w:hideMark/>
          </w:tcPr>
          <w:p w14:paraId="2F0B5AC9" w14:textId="77777777" w:rsidR="00234841" w:rsidRPr="009C5B90" w:rsidRDefault="00234841" w:rsidP="00D17253">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61A6A191" w14:textId="77777777" w:rsidR="00234841" w:rsidRPr="009C5B90" w:rsidRDefault="00234841" w:rsidP="00D17253">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50911BA1"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69DDD52A" w14:textId="77777777" w:rsidR="00234841" w:rsidRPr="009C5B90" w:rsidRDefault="00234841" w:rsidP="00D17253">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E4798C0" w14:textId="77777777" w:rsidR="00234841" w:rsidRPr="009C5B90" w:rsidRDefault="00234841" w:rsidP="00D17253">
            <w:pPr>
              <w:pStyle w:val="TAL"/>
              <w:rPr>
                <w:lang w:val="en-US"/>
              </w:rPr>
            </w:pPr>
            <w:r w:rsidRPr="009C5B90">
              <w:rPr>
                <w:rFonts w:cs="Arial"/>
                <w:szCs w:val="18"/>
                <w:lang w:val="en-US"/>
              </w:rPr>
              <w:t>see  3GPP TS 29.500 [8] clause 6.6</w:t>
            </w:r>
          </w:p>
        </w:tc>
      </w:tr>
      <w:tr w:rsidR="00234841" w:rsidRPr="009C5B90" w14:paraId="20555938" w14:textId="77777777" w:rsidTr="00D17253">
        <w:trPr>
          <w:jc w:val="center"/>
        </w:trPr>
        <w:tc>
          <w:tcPr>
            <w:tcW w:w="790" w:type="pct"/>
            <w:tcBorders>
              <w:top w:val="single" w:sz="4" w:space="0" w:color="auto"/>
              <w:left w:val="single" w:sz="6" w:space="0" w:color="000000"/>
              <w:bottom w:val="single" w:sz="4" w:space="0" w:color="auto"/>
              <w:right w:val="single" w:sz="6" w:space="0" w:color="000000"/>
            </w:tcBorders>
          </w:tcPr>
          <w:p w14:paraId="16214A5B" w14:textId="77777777" w:rsidR="00234841" w:rsidRPr="009C5B90" w:rsidRDefault="00234841" w:rsidP="00D17253">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162E4473" w14:textId="77777777" w:rsidR="00234841" w:rsidRPr="009C5B90" w:rsidRDefault="00234841" w:rsidP="00D17253">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0804BCE2"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8CEDA0E" w14:textId="77777777" w:rsidR="00234841" w:rsidRPr="009C5B90" w:rsidRDefault="00234841" w:rsidP="00D17253">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72902E83" w14:textId="77777777" w:rsidR="00234841" w:rsidRPr="009C5B90" w:rsidRDefault="00234841" w:rsidP="00D17253">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234841" w:rsidRPr="009C5B90" w14:paraId="3F4B53D1" w14:textId="77777777" w:rsidTr="00D17253">
        <w:trPr>
          <w:jc w:val="center"/>
        </w:trPr>
        <w:tc>
          <w:tcPr>
            <w:tcW w:w="790" w:type="pct"/>
            <w:tcBorders>
              <w:top w:val="single" w:sz="4" w:space="0" w:color="auto"/>
              <w:left w:val="single" w:sz="6" w:space="0" w:color="000000"/>
              <w:bottom w:val="single" w:sz="6" w:space="0" w:color="000000"/>
              <w:right w:val="single" w:sz="6" w:space="0" w:color="000000"/>
            </w:tcBorders>
          </w:tcPr>
          <w:p w14:paraId="054C761D" w14:textId="77777777" w:rsidR="00234841" w:rsidRPr="009C5B90" w:rsidRDefault="00234841" w:rsidP="00D17253">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15BF5EC" w14:textId="77777777" w:rsidR="00234841" w:rsidRPr="009C5B90" w:rsidRDefault="00234841" w:rsidP="00D17253">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1FF65233" w14:textId="77777777" w:rsidR="00234841" w:rsidRPr="009C5B90" w:rsidRDefault="00234841" w:rsidP="00D17253">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47BC44D8" w14:textId="77777777" w:rsidR="00234841" w:rsidRPr="009C5B90" w:rsidRDefault="00234841" w:rsidP="00D17253">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1CA9F5E7" w14:textId="77777777" w:rsidR="00234841" w:rsidRPr="009C5B90" w:rsidRDefault="00234841" w:rsidP="00D17253">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47DB5BE8" w14:textId="77777777" w:rsidR="00234841" w:rsidRPr="00533C32" w:rsidRDefault="00234841" w:rsidP="00234841"/>
    <w:p w14:paraId="4561AB19" w14:textId="77777777" w:rsidR="00234841" w:rsidRPr="00533C32" w:rsidRDefault="00234841" w:rsidP="0023484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4EEDB36D" w14:textId="77777777" w:rsidR="00234841" w:rsidRPr="00533C32" w:rsidRDefault="00234841" w:rsidP="00434F1A">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8F0DC2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09322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65FB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23670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34F03B" w14:textId="77777777" w:rsidR="00234841" w:rsidRPr="009C5B90" w:rsidRDefault="00234841" w:rsidP="00D17253">
            <w:pPr>
              <w:pStyle w:val="TAH"/>
              <w:rPr>
                <w:lang w:val="en-US"/>
              </w:rPr>
            </w:pPr>
            <w:r w:rsidRPr="009C5B90">
              <w:rPr>
                <w:lang w:val="en-US"/>
              </w:rPr>
              <w:t>Description</w:t>
            </w:r>
          </w:p>
        </w:tc>
      </w:tr>
      <w:tr w:rsidR="00234841" w:rsidRPr="009C5B90" w14:paraId="68CEC5A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3B94E5"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7CBFA6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52C3E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D330189" w14:textId="77777777" w:rsidR="00234841" w:rsidRPr="009C5B90" w:rsidRDefault="00234841" w:rsidP="00D17253">
            <w:pPr>
              <w:pStyle w:val="TAL"/>
              <w:rPr>
                <w:lang w:val="en-US"/>
              </w:rPr>
            </w:pPr>
          </w:p>
        </w:tc>
      </w:tr>
    </w:tbl>
    <w:p w14:paraId="5F816C2F" w14:textId="77777777" w:rsidR="00234841" w:rsidRPr="00533C32" w:rsidRDefault="00234841" w:rsidP="00234841"/>
    <w:p w14:paraId="03204316" w14:textId="77777777" w:rsidR="00234841" w:rsidRPr="00533C32" w:rsidRDefault="00234841" w:rsidP="00434F1A">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300"/>
        <w:gridCol w:w="1121"/>
        <w:gridCol w:w="997"/>
        <w:gridCol w:w="5124"/>
      </w:tblGrid>
      <w:tr w:rsidR="00234841" w:rsidRPr="009C5B90" w14:paraId="308B4FA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A47B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5DC4C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51A39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F1052" w14:textId="77777777" w:rsidR="00234841" w:rsidRPr="009C5B90" w:rsidRDefault="00234841" w:rsidP="00D17253">
            <w:pPr>
              <w:pStyle w:val="TAH"/>
              <w:rPr>
                <w:lang w:val="en-US"/>
              </w:rPr>
            </w:pPr>
            <w:r w:rsidRPr="009C5B90">
              <w:rPr>
                <w:lang w:val="en-US"/>
              </w:rPr>
              <w:t>Response</w:t>
            </w:r>
          </w:p>
          <w:p w14:paraId="4A21FE4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2466E0" w14:textId="77777777" w:rsidR="00234841" w:rsidRPr="009C5B90" w:rsidRDefault="00234841" w:rsidP="00D17253">
            <w:pPr>
              <w:pStyle w:val="TAH"/>
              <w:rPr>
                <w:lang w:val="en-US"/>
              </w:rPr>
            </w:pPr>
            <w:r w:rsidRPr="009C5B90">
              <w:rPr>
                <w:lang w:val="en-US"/>
              </w:rPr>
              <w:t>Description</w:t>
            </w:r>
          </w:p>
        </w:tc>
      </w:tr>
      <w:tr w:rsidR="00234841" w:rsidRPr="009C5B90" w14:paraId="3A1D996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7AAC6D" w14:textId="77777777" w:rsidR="00234841" w:rsidRPr="009C5B90" w:rsidRDefault="00234841" w:rsidP="00D17253">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C35C2B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57CB14B"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BAA3B8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CBB57A0" w14:textId="77777777" w:rsidR="00234841" w:rsidRPr="009C5B90" w:rsidRDefault="00234841" w:rsidP="00D17253">
            <w:pPr>
              <w:pStyle w:val="TAL"/>
              <w:rPr>
                <w:lang w:val="en-US"/>
              </w:rPr>
            </w:pPr>
            <w:r w:rsidRPr="009C5B90">
              <w:rPr>
                <w:lang w:val="en-US"/>
              </w:rPr>
              <w:t>Upon success, a response body containing the individual EE subscriptions shall be returned.</w:t>
            </w:r>
          </w:p>
        </w:tc>
      </w:tr>
      <w:tr w:rsidR="00234841" w:rsidRPr="009C5B90" w14:paraId="1ED705C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91C248"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A061B15" w14:textId="77777777" w:rsidR="00234841" w:rsidRPr="00533C32" w:rsidRDefault="00234841" w:rsidP="00234841"/>
    <w:p w14:paraId="1749C268" w14:textId="77777777" w:rsidR="00234841" w:rsidRPr="00533C32" w:rsidRDefault="00234841" w:rsidP="00434F1A">
      <w:pPr>
        <w:pStyle w:val="Heading5"/>
      </w:pPr>
      <w:bookmarkStart w:id="1167" w:name="_Toc20127025"/>
      <w:bookmarkStart w:id="1168" w:name="_Toc27589001"/>
      <w:bookmarkStart w:id="1169" w:name="_Toc36459798"/>
      <w:bookmarkStart w:id="1170" w:name="_Toc45029375"/>
      <w:bookmarkStart w:id="1171" w:name="_Toc56520651"/>
      <w:bookmarkStart w:id="1172" w:name="_Toc90586912"/>
      <w:bookmarkStart w:id="1173" w:name="_Toc106616431"/>
      <w:bookmarkStart w:id="1174" w:name="_Toc122101127"/>
      <w:r w:rsidRPr="00533C32">
        <w:t>5.2.18.3.2</w:t>
      </w:r>
      <w:r w:rsidRPr="00533C32">
        <w:tab/>
        <w:t>POST</w:t>
      </w:r>
      <w:bookmarkEnd w:id="1167"/>
      <w:bookmarkEnd w:id="1168"/>
      <w:bookmarkEnd w:id="1169"/>
      <w:bookmarkEnd w:id="1170"/>
      <w:bookmarkEnd w:id="1171"/>
      <w:bookmarkEnd w:id="1172"/>
      <w:bookmarkEnd w:id="1173"/>
      <w:bookmarkEnd w:id="1174"/>
    </w:p>
    <w:p w14:paraId="03B3D817" w14:textId="77777777" w:rsidR="00234841" w:rsidRPr="00533C32" w:rsidRDefault="00234841" w:rsidP="00234841">
      <w:r w:rsidRPr="00533C32">
        <w:t>This method shall support the URI query parameters specified in table 5.2.18.3.2-1.</w:t>
      </w:r>
    </w:p>
    <w:p w14:paraId="2575A8B3" w14:textId="77777777" w:rsidR="00234841" w:rsidRPr="00533C32" w:rsidRDefault="00234841" w:rsidP="00434F1A">
      <w:pPr>
        <w:pStyle w:val="TH"/>
        <w:outlineLvl w:val="0"/>
      </w:pPr>
      <w:r w:rsidRPr="00533C32">
        <w:lastRenderedPageBreak/>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53CC25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934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80B44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90262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4D92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C4480" w14:textId="77777777" w:rsidR="00234841" w:rsidRPr="009C5B90" w:rsidRDefault="00234841" w:rsidP="00D17253">
            <w:pPr>
              <w:pStyle w:val="TAH"/>
              <w:rPr>
                <w:lang w:val="en-US"/>
              </w:rPr>
            </w:pPr>
            <w:r w:rsidRPr="009C5B90">
              <w:rPr>
                <w:lang w:val="en-US"/>
              </w:rPr>
              <w:t>Description</w:t>
            </w:r>
          </w:p>
        </w:tc>
      </w:tr>
      <w:tr w:rsidR="00234841" w:rsidRPr="009C5B90" w14:paraId="6B7A08F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81CEE"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7ABF7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0EF18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4604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D1E23" w14:textId="77777777" w:rsidR="00234841" w:rsidRPr="009C5B90" w:rsidRDefault="00234841" w:rsidP="00D17253">
            <w:pPr>
              <w:pStyle w:val="TAL"/>
              <w:rPr>
                <w:lang w:val="en-US"/>
              </w:rPr>
            </w:pPr>
          </w:p>
        </w:tc>
      </w:tr>
    </w:tbl>
    <w:p w14:paraId="43B6ED48" w14:textId="77777777" w:rsidR="00234841" w:rsidRPr="00533C32" w:rsidRDefault="00234841" w:rsidP="00234841"/>
    <w:p w14:paraId="5BB9BF3E" w14:textId="77777777" w:rsidR="00234841" w:rsidRPr="00533C32" w:rsidRDefault="00234841" w:rsidP="00234841">
      <w:r w:rsidRPr="00533C32">
        <w:t>This method shall support the request data structures specified in table 5.2.18.3.1-2 and the response data structures and response codes specified in table 5.2.18.3.1-3.</w:t>
      </w:r>
    </w:p>
    <w:p w14:paraId="7FEA906D" w14:textId="77777777" w:rsidR="00234841" w:rsidRPr="00533C32" w:rsidRDefault="00234841" w:rsidP="00434F1A">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EBB81FC"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B39CC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938AB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3E50D3"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AF722A" w14:textId="77777777" w:rsidR="00234841" w:rsidRPr="009C5B90" w:rsidRDefault="00234841" w:rsidP="00D17253">
            <w:pPr>
              <w:pStyle w:val="TAH"/>
              <w:rPr>
                <w:lang w:val="en-US"/>
              </w:rPr>
            </w:pPr>
            <w:r w:rsidRPr="009C5B90">
              <w:rPr>
                <w:lang w:val="en-US"/>
              </w:rPr>
              <w:t>Description</w:t>
            </w:r>
          </w:p>
        </w:tc>
      </w:tr>
      <w:tr w:rsidR="00234841" w:rsidRPr="009C5B90" w14:paraId="6C2C0E85" w14:textId="77777777" w:rsidTr="00D172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A767A62"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0E41F9A4"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12BB9B"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DB3F789" w14:textId="77777777" w:rsidR="00234841" w:rsidRPr="009C5B90" w:rsidRDefault="00234841" w:rsidP="00D17253">
            <w:pPr>
              <w:pStyle w:val="TAL"/>
              <w:rPr>
                <w:lang w:val="en-US"/>
              </w:rPr>
            </w:pPr>
            <w:r w:rsidRPr="009C5B90">
              <w:rPr>
                <w:lang w:val="en-US"/>
              </w:rPr>
              <w:t>Identifies the subscriber data subscription to be stored in the UDR.</w:t>
            </w:r>
          </w:p>
        </w:tc>
      </w:tr>
    </w:tbl>
    <w:p w14:paraId="7135F6A8" w14:textId="77777777" w:rsidR="00234841" w:rsidRPr="00533C32" w:rsidRDefault="00234841" w:rsidP="00234841"/>
    <w:p w14:paraId="3E446C10" w14:textId="77777777" w:rsidR="00234841" w:rsidRPr="00533C32" w:rsidRDefault="00234841" w:rsidP="00434F1A">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5825BD5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F2845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CBF85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2E95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DBD7561" w14:textId="77777777" w:rsidR="00234841" w:rsidRPr="009C5B90" w:rsidRDefault="00234841" w:rsidP="00D17253">
            <w:pPr>
              <w:pStyle w:val="TAH"/>
              <w:rPr>
                <w:lang w:val="en-US"/>
              </w:rPr>
            </w:pPr>
            <w:r w:rsidRPr="009C5B90">
              <w:rPr>
                <w:lang w:val="en-US"/>
              </w:rPr>
              <w:t>Response</w:t>
            </w:r>
          </w:p>
          <w:p w14:paraId="184D09D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7F63D5" w14:textId="77777777" w:rsidR="00234841" w:rsidRPr="009C5B90" w:rsidRDefault="00234841" w:rsidP="00D17253">
            <w:pPr>
              <w:pStyle w:val="TAH"/>
              <w:rPr>
                <w:lang w:val="en-US"/>
              </w:rPr>
            </w:pPr>
            <w:r w:rsidRPr="009C5B90">
              <w:rPr>
                <w:lang w:val="en-US"/>
              </w:rPr>
              <w:t>Description</w:t>
            </w:r>
          </w:p>
        </w:tc>
      </w:tr>
      <w:tr w:rsidR="00234841" w:rsidRPr="009C5B90" w14:paraId="60177B0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DDA014" w14:textId="77777777" w:rsidR="00234841" w:rsidRPr="009C5B90" w:rsidRDefault="00234841" w:rsidP="00D17253">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352E13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965BBB"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4A1EF4"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924099" w14:textId="77777777" w:rsidR="00234841" w:rsidRPr="009C5B90" w:rsidRDefault="00234841" w:rsidP="00D17253">
            <w:pPr>
              <w:pStyle w:val="TAL"/>
              <w:rPr>
                <w:lang w:val="en-US"/>
              </w:rPr>
            </w:pPr>
            <w:r w:rsidRPr="009C5B90">
              <w:rPr>
                <w:lang w:val="en-US"/>
              </w:rPr>
              <w:t>Upon success, a response body containing a representation of the UeId's Individual subscription resource shall be returned.</w:t>
            </w:r>
          </w:p>
          <w:p w14:paraId="0FC4EBC7" w14:textId="77777777" w:rsidR="00234841" w:rsidRPr="009C5B90" w:rsidRDefault="00234841" w:rsidP="00D17253">
            <w:pPr>
              <w:pStyle w:val="TAL"/>
              <w:rPr>
                <w:lang w:val="en-US"/>
              </w:rPr>
            </w:pPr>
          </w:p>
          <w:p w14:paraId="1095DBA1"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7BD562B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D725E3"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438B3AA" w14:textId="77777777" w:rsidR="00234841" w:rsidRPr="00533C32" w:rsidRDefault="00234841" w:rsidP="00234841">
      <w:pPr>
        <w:rPr>
          <w:lang w:eastAsia="zh-CN"/>
        </w:rPr>
      </w:pPr>
    </w:p>
    <w:p w14:paraId="4E51489D" w14:textId="77777777" w:rsidR="00234841" w:rsidRPr="00533C32" w:rsidRDefault="00234841" w:rsidP="00434F1A">
      <w:pPr>
        <w:pStyle w:val="Heading3"/>
      </w:pPr>
      <w:bookmarkStart w:id="1175" w:name="_Toc20127026"/>
      <w:bookmarkStart w:id="1176" w:name="_Toc27589002"/>
      <w:bookmarkStart w:id="1177" w:name="_Toc36459799"/>
      <w:bookmarkStart w:id="1178" w:name="_Toc45029376"/>
      <w:bookmarkStart w:id="1179" w:name="_Toc56520652"/>
      <w:bookmarkStart w:id="1180" w:name="_Toc90586913"/>
      <w:bookmarkStart w:id="1181" w:name="_Toc106616432"/>
      <w:bookmarkStart w:id="1182" w:name="_Toc122101128"/>
      <w:r w:rsidRPr="00533C32">
        <w:t>5.2.19</w:t>
      </w:r>
      <w:r w:rsidRPr="00533C32">
        <w:tab/>
        <w:t>Resource: IndividualEeSubscription</w:t>
      </w:r>
      <w:bookmarkEnd w:id="1175"/>
      <w:bookmarkEnd w:id="1176"/>
      <w:bookmarkEnd w:id="1177"/>
      <w:bookmarkEnd w:id="1178"/>
      <w:bookmarkEnd w:id="1179"/>
      <w:bookmarkEnd w:id="1180"/>
      <w:bookmarkEnd w:id="1181"/>
      <w:bookmarkEnd w:id="1182"/>
    </w:p>
    <w:p w14:paraId="1F5B904B" w14:textId="77777777" w:rsidR="00234841" w:rsidRPr="00533C32" w:rsidRDefault="00234841" w:rsidP="00434F1A">
      <w:pPr>
        <w:pStyle w:val="Heading4"/>
      </w:pPr>
      <w:bookmarkStart w:id="1183" w:name="_Toc20127027"/>
      <w:bookmarkStart w:id="1184" w:name="_Toc27589003"/>
      <w:bookmarkStart w:id="1185" w:name="_Toc36459800"/>
      <w:bookmarkStart w:id="1186" w:name="_Toc45029377"/>
      <w:bookmarkStart w:id="1187" w:name="_Toc56520653"/>
      <w:bookmarkStart w:id="1188" w:name="_Toc90586914"/>
      <w:bookmarkStart w:id="1189" w:name="_Toc106616433"/>
      <w:bookmarkStart w:id="1190" w:name="_Toc122101129"/>
      <w:r w:rsidRPr="00533C32">
        <w:t>5.2.19.1</w:t>
      </w:r>
      <w:r w:rsidRPr="00533C32">
        <w:tab/>
        <w:t>Description</w:t>
      </w:r>
      <w:bookmarkEnd w:id="1183"/>
      <w:bookmarkEnd w:id="1184"/>
      <w:bookmarkEnd w:id="1185"/>
      <w:bookmarkEnd w:id="1186"/>
      <w:bookmarkEnd w:id="1187"/>
      <w:bookmarkEnd w:id="1188"/>
      <w:bookmarkEnd w:id="1189"/>
      <w:bookmarkEnd w:id="1190"/>
    </w:p>
    <w:p w14:paraId="16BB5E3F" w14:textId="77777777" w:rsidR="00234841" w:rsidRPr="00533C32" w:rsidRDefault="00234841" w:rsidP="00234841">
      <w:r w:rsidRPr="00533C32">
        <w:t>This resource represents an individual EE Subscription for a UE.</w:t>
      </w:r>
    </w:p>
    <w:p w14:paraId="2D1B57ED"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D08EC0D" w14:textId="77777777" w:rsidR="00234841" w:rsidRPr="00533C32" w:rsidRDefault="00234841" w:rsidP="00434F1A">
      <w:pPr>
        <w:pStyle w:val="Heading4"/>
      </w:pPr>
      <w:bookmarkStart w:id="1191" w:name="_Toc20127028"/>
      <w:bookmarkStart w:id="1192" w:name="_Toc27589004"/>
      <w:bookmarkStart w:id="1193" w:name="_Toc36459801"/>
      <w:bookmarkStart w:id="1194" w:name="_Toc45029378"/>
      <w:bookmarkStart w:id="1195" w:name="_Toc56520654"/>
      <w:bookmarkStart w:id="1196" w:name="_Toc90586915"/>
      <w:bookmarkStart w:id="1197" w:name="_Toc106616434"/>
      <w:bookmarkStart w:id="1198" w:name="_Toc122101130"/>
      <w:r w:rsidRPr="00533C32">
        <w:t>5.2.19.2</w:t>
      </w:r>
      <w:r w:rsidRPr="00533C32">
        <w:tab/>
        <w:t>Resource Definition</w:t>
      </w:r>
      <w:bookmarkEnd w:id="1191"/>
      <w:bookmarkEnd w:id="1192"/>
      <w:bookmarkEnd w:id="1193"/>
      <w:bookmarkEnd w:id="1194"/>
      <w:bookmarkEnd w:id="1195"/>
      <w:bookmarkEnd w:id="1196"/>
      <w:bookmarkEnd w:id="1197"/>
      <w:bookmarkEnd w:id="1198"/>
    </w:p>
    <w:p w14:paraId="2A54771B" w14:textId="77777777" w:rsidR="00234841" w:rsidRPr="00533C32" w:rsidRDefault="00234841" w:rsidP="00234841">
      <w:r w:rsidRPr="00533C32">
        <w:t>Resource URI: {apiRoot}/nudr-dr/&lt;apiVersion&gt;/subscription-data/{ueId}/</w:t>
      </w:r>
      <w:r w:rsidRPr="00533C32">
        <w:rPr>
          <w:lang w:eastAsia="zh-CN"/>
        </w:rPr>
        <w:t>context-data/</w:t>
      </w:r>
      <w:r w:rsidRPr="00533C32">
        <w:t>ee-subscriptions/{subsId}</w:t>
      </w:r>
    </w:p>
    <w:p w14:paraId="056A0C1F" w14:textId="77777777" w:rsidR="00234841" w:rsidRPr="00533C32" w:rsidRDefault="00234841" w:rsidP="00234841">
      <w:pPr>
        <w:rPr>
          <w:rFonts w:ascii="Arial" w:hAnsi="Arial" w:cs="Arial"/>
        </w:rPr>
      </w:pPr>
      <w:bookmarkStart w:id="1199" w:name="_MCCTEMPBM_CRPT22160100___7"/>
      <w:r w:rsidRPr="00533C32">
        <w:t>This resource shall support the resource URI variables defined in table 5.2.19.2-1</w:t>
      </w:r>
      <w:r w:rsidRPr="00533C32">
        <w:rPr>
          <w:rFonts w:ascii="Arial" w:hAnsi="Arial" w:cs="Arial"/>
        </w:rPr>
        <w:t>.</w:t>
      </w:r>
    </w:p>
    <w:bookmarkEnd w:id="1199"/>
    <w:p w14:paraId="505FB569" w14:textId="77777777" w:rsidR="00234841" w:rsidRPr="00533C32" w:rsidRDefault="00234841" w:rsidP="00434F1A">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EB53D1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BF672C"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E5B74A" w14:textId="77777777" w:rsidR="00234841" w:rsidRPr="009C5B90" w:rsidRDefault="00234841" w:rsidP="00D17253">
            <w:pPr>
              <w:pStyle w:val="TAH"/>
              <w:rPr>
                <w:lang w:val="en-US"/>
              </w:rPr>
            </w:pPr>
            <w:r w:rsidRPr="009C5B90">
              <w:rPr>
                <w:lang w:val="en-US"/>
              </w:rPr>
              <w:t>Definition</w:t>
            </w:r>
          </w:p>
        </w:tc>
      </w:tr>
      <w:tr w:rsidR="00234841" w:rsidRPr="009C5B90" w14:paraId="4E998B4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F6915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8A74"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B4FC10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80D9B6"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2D20CA"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1343049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ACBC47"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BFB301" w14:textId="77777777" w:rsidR="00234841" w:rsidRPr="009C5B90" w:rsidRDefault="00234841" w:rsidP="00D17253">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0D138C18" w14:textId="77777777" w:rsidR="00234841" w:rsidRPr="00533C32" w:rsidRDefault="00234841" w:rsidP="00234841"/>
    <w:p w14:paraId="41F21E87" w14:textId="77777777" w:rsidR="00234841" w:rsidRPr="00533C32" w:rsidRDefault="00234841" w:rsidP="00434F1A">
      <w:pPr>
        <w:pStyle w:val="Heading4"/>
      </w:pPr>
      <w:bookmarkStart w:id="1200" w:name="_Toc20127029"/>
      <w:bookmarkStart w:id="1201" w:name="_Toc27589005"/>
      <w:bookmarkStart w:id="1202" w:name="_Toc36459802"/>
      <w:bookmarkStart w:id="1203" w:name="_Toc45029379"/>
      <w:bookmarkStart w:id="1204" w:name="_Toc56520655"/>
      <w:bookmarkStart w:id="1205" w:name="_Toc90586916"/>
      <w:bookmarkStart w:id="1206" w:name="_Toc106616435"/>
      <w:bookmarkStart w:id="1207" w:name="_Toc122101131"/>
      <w:r w:rsidRPr="00533C32">
        <w:t>5.2.19.3</w:t>
      </w:r>
      <w:r w:rsidRPr="00533C32">
        <w:tab/>
        <w:t>Resource Standard Methods</w:t>
      </w:r>
      <w:bookmarkEnd w:id="1200"/>
      <w:bookmarkEnd w:id="1201"/>
      <w:bookmarkEnd w:id="1202"/>
      <w:bookmarkEnd w:id="1203"/>
      <w:bookmarkEnd w:id="1204"/>
      <w:bookmarkEnd w:id="1205"/>
      <w:bookmarkEnd w:id="1206"/>
      <w:bookmarkEnd w:id="1207"/>
    </w:p>
    <w:p w14:paraId="008A0886" w14:textId="77777777" w:rsidR="00234841" w:rsidRPr="00533C32" w:rsidRDefault="00234841" w:rsidP="00434F1A">
      <w:pPr>
        <w:pStyle w:val="Heading5"/>
      </w:pPr>
      <w:bookmarkStart w:id="1208" w:name="_Toc20127030"/>
      <w:bookmarkStart w:id="1209" w:name="_Toc27589006"/>
      <w:bookmarkStart w:id="1210" w:name="_Toc36459803"/>
      <w:bookmarkStart w:id="1211" w:name="_Toc45029380"/>
      <w:bookmarkStart w:id="1212" w:name="_Toc56520656"/>
      <w:bookmarkStart w:id="1213" w:name="_Toc90586917"/>
      <w:bookmarkStart w:id="1214" w:name="_Toc106616436"/>
      <w:bookmarkStart w:id="1215" w:name="_Toc122101132"/>
      <w:r w:rsidRPr="00533C32">
        <w:t>5.2.19.3.1</w:t>
      </w:r>
      <w:r w:rsidRPr="00533C32">
        <w:tab/>
        <w:t>PUT</w:t>
      </w:r>
      <w:bookmarkEnd w:id="1208"/>
      <w:bookmarkEnd w:id="1209"/>
      <w:bookmarkEnd w:id="1210"/>
      <w:bookmarkEnd w:id="1211"/>
      <w:bookmarkEnd w:id="1212"/>
      <w:bookmarkEnd w:id="1213"/>
      <w:bookmarkEnd w:id="1214"/>
      <w:bookmarkEnd w:id="1215"/>
    </w:p>
    <w:p w14:paraId="4A75AA3C" w14:textId="77777777" w:rsidR="00234841" w:rsidRPr="00533C32" w:rsidRDefault="00234841" w:rsidP="00234841">
      <w:r w:rsidRPr="00533C32">
        <w:t>This method shall support the URI query parameters specified in table 5.2.19.3.1-1.</w:t>
      </w:r>
    </w:p>
    <w:p w14:paraId="1F10AA6C" w14:textId="77777777" w:rsidR="00234841" w:rsidRPr="00533C32" w:rsidRDefault="00234841" w:rsidP="00434F1A">
      <w:pPr>
        <w:pStyle w:val="TH"/>
        <w:outlineLvl w:val="0"/>
      </w:pPr>
      <w:r w:rsidRPr="00533C32">
        <w:lastRenderedPageBreak/>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E3B987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6C26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BF89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BC0A7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AB373"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F32767" w14:textId="77777777" w:rsidR="00234841" w:rsidRPr="009C5B90" w:rsidRDefault="00234841" w:rsidP="00D17253">
            <w:pPr>
              <w:pStyle w:val="TAH"/>
              <w:rPr>
                <w:lang w:val="en-US"/>
              </w:rPr>
            </w:pPr>
            <w:r w:rsidRPr="009C5B90">
              <w:rPr>
                <w:lang w:val="en-US"/>
              </w:rPr>
              <w:t>Description</w:t>
            </w:r>
          </w:p>
        </w:tc>
      </w:tr>
      <w:tr w:rsidR="00234841" w:rsidRPr="009C5B90" w14:paraId="7554131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43B5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7517A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8369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F3BE36"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0D4F8A8" w14:textId="77777777" w:rsidR="00234841" w:rsidRPr="009C5B90" w:rsidRDefault="00234841" w:rsidP="00D17253">
            <w:pPr>
              <w:pStyle w:val="TAL"/>
              <w:rPr>
                <w:lang w:val="en-US"/>
              </w:rPr>
            </w:pPr>
          </w:p>
        </w:tc>
      </w:tr>
    </w:tbl>
    <w:p w14:paraId="356DD6FD" w14:textId="77777777" w:rsidR="00234841" w:rsidRPr="00533C32" w:rsidRDefault="00234841" w:rsidP="00234841"/>
    <w:p w14:paraId="51DD7C34" w14:textId="77777777" w:rsidR="00234841" w:rsidRPr="00533C32" w:rsidRDefault="00234841" w:rsidP="00234841">
      <w:r w:rsidRPr="00533C32">
        <w:t>This method shall support the request data structures specified in table 5.2.19.3.1-2 and the response data structures and response codes specified in table 5.2.19.3.1-3.</w:t>
      </w:r>
    </w:p>
    <w:p w14:paraId="38F2BDFE" w14:textId="77777777" w:rsidR="00234841" w:rsidRPr="00533C32" w:rsidRDefault="00234841" w:rsidP="00434F1A">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8A4086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6F90B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0F955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13B2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A6BCC0" w14:textId="77777777" w:rsidR="00234841" w:rsidRPr="009C5B90" w:rsidRDefault="00234841" w:rsidP="00D17253">
            <w:pPr>
              <w:pStyle w:val="TAH"/>
              <w:rPr>
                <w:lang w:val="en-US"/>
              </w:rPr>
            </w:pPr>
            <w:r w:rsidRPr="009C5B90">
              <w:rPr>
                <w:lang w:val="en-US"/>
              </w:rPr>
              <w:t>Description</w:t>
            </w:r>
          </w:p>
        </w:tc>
      </w:tr>
      <w:tr w:rsidR="00234841" w:rsidRPr="009C5B90" w14:paraId="4AD8E30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E47FBD"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2405416A"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8AB4B7B"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E7BB4ED" w14:textId="77777777" w:rsidR="00234841" w:rsidRPr="009C5B90" w:rsidRDefault="00234841" w:rsidP="00D17253">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7D8B6CB2" w14:textId="77777777" w:rsidR="00234841" w:rsidRPr="00533C32" w:rsidRDefault="00234841" w:rsidP="00234841"/>
    <w:p w14:paraId="68D5D5FB" w14:textId="77777777" w:rsidR="00234841" w:rsidRPr="00533C32" w:rsidRDefault="00234841" w:rsidP="00434F1A">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1840FFE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7EFEF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08EC9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69AEE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66CCE6" w14:textId="77777777" w:rsidR="00234841" w:rsidRPr="009C5B90" w:rsidRDefault="00234841" w:rsidP="00D17253">
            <w:pPr>
              <w:pStyle w:val="TAH"/>
              <w:rPr>
                <w:lang w:val="en-US"/>
              </w:rPr>
            </w:pPr>
            <w:r w:rsidRPr="009C5B90">
              <w:rPr>
                <w:lang w:val="en-US"/>
              </w:rPr>
              <w:t>Response</w:t>
            </w:r>
          </w:p>
          <w:p w14:paraId="45CF614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D2E250" w14:textId="77777777" w:rsidR="00234841" w:rsidRPr="009C5B90" w:rsidRDefault="00234841" w:rsidP="00D17253">
            <w:pPr>
              <w:pStyle w:val="TAH"/>
              <w:rPr>
                <w:lang w:val="en-US"/>
              </w:rPr>
            </w:pPr>
            <w:r w:rsidRPr="009C5B90">
              <w:rPr>
                <w:lang w:val="en-US"/>
              </w:rPr>
              <w:t>Description</w:t>
            </w:r>
          </w:p>
        </w:tc>
      </w:tr>
      <w:tr w:rsidR="00234841" w:rsidRPr="009C5B90" w14:paraId="321F693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A585B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7F76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AA10AB"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44E2E1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4AE425"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4B7263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14FE22"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266484E"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8F085D0"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E4A8695"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4C19CC15" w14:textId="77777777" w:rsidR="00234841" w:rsidRPr="009C5B90" w:rsidRDefault="00234841" w:rsidP="00D17253">
            <w:pPr>
              <w:pStyle w:val="TAL"/>
              <w:rPr>
                <w:lang w:val="en-US"/>
              </w:rPr>
            </w:pPr>
            <w:r w:rsidRPr="009C5B90">
              <w:rPr>
                <w:lang w:val="en-US"/>
              </w:rPr>
              <w:t>If the resource does not exist, a response code of 404 Not Found shall be returned.</w:t>
            </w:r>
          </w:p>
        </w:tc>
      </w:tr>
      <w:tr w:rsidR="00234841" w:rsidRPr="009C5B90" w14:paraId="38BDDC7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40A9C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6BF51F0" w14:textId="77777777" w:rsidR="00234841" w:rsidRPr="00533C32" w:rsidRDefault="00234841" w:rsidP="00234841">
      <w:pPr>
        <w:rPr>
          <w:lang w:eastAsia="zh-CN"/>
        </w:rPr>
      </w:pPr>
    </w:p>
    <w:p w14:paraId="54B7516F" w14:textId="77777777" w:rsidR="00234841" w:rsidRPr="00533C32" w:rsidRDefault="00234841" w:rsidP="00434F1A">
      <w:pPr>
        <w:pStyle w:val="Heading5"/>
      </w:pPr>
      <w:bookmarkStart w:id="1216" w:name="_Toc20127031"/>
      <w:bookmarkStart w:id="1217" w:name="_Toc27589007"/>
      <w:bookmarkStart w:id="1218" w:name="_Toc36459804"/>
      <w:bookmarkStart w:id="1219" w:name="_Toc45029381"/>
      <w:bookmarkStart w:id="1220" w:name="_Toc56520657"/>
      <w:bookmarkStart w:id="1221" w:name="_Toc90586918"/>
      <w:bookmarkStart w:id="1222" w:name="_Toc106616437"/>
      <w:bookmarkStart w:id="1223" w:name="_Toc122101133"/>
      <w:r w:rsidRPr="00533C32">
        <w:t>5.2.19.3.2</w:t>
      </w:r>
      <w:r w:rsidRPr="00533C32">
        <w:tab/>
        <w:t>DELETE</w:t>
      </w:r>
      <w:bookmarkEnd w:id="1216"/>
      <w:bookmarkEnd w:id="1217"/>
      <w:bookmarkEnd w:id="1218"/>
      <w:bookmarkEnd w:id="1219"/>
      <w:bookmarkEnd w:id="1220"/>
      <w:bookmarkEnd w:id="1221"/>
      <w:bookmarkEnd w:id="1222"/>
      <w:bookmarkEnd w:id="1223"/>
    </w:p>
    <w:p w14:paraId="17BBE2B9" w14:textId="77777777" w:rsidR="00234841" w:rsidRPr="00533C32" w:rsidRDefault="00234841" w:rsidP="00234841">
      <w:r w:rsidRPr="00533C32">
        <w:t>This method shall support the URI query parameters specified in table 5.2.19.3.2-1.</w:t>
      </w:r>
    </w:p>
    <w:p w14:paraId="1DF58D0E" w14:textId="77777777" w:rsidR="00234841" w:rsidRPr="00533C32" w:rsidRDefault="00234841" w:rsidP="00434F1A">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7A2CCD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310E4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FCA7F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C5366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4EEA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533D8" w14:textId="77777777" w:rsidR="00234841" w:rsidRPr="009C5B90" w:rsidRDefault="00234841" w:rsidP="00D17253">
            <w:pPr>
              <w:pStyle w:val="TAH"/>
              <w:rPr>
                <w:lang w:val="en-US"/>
              </w:rPr>
            </w:pPr>
            <w:r w:rsidRPr="009C5B90">
              <w:rPr>
                <w:lang w:val="en-US"/>
              </w:rPr>
              <w:t>Description</w:t>
            </w:r>
          </w:p>
        </w:tc>
      </w:tr>
      <w:tr w:rsidR="00234841" w:rsidRPr="009C5B90" w14:paraId="6A77635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9A53F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93F31D"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8E264F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494CB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1136FC" w14:textId="77777777" w:rsidR="00234841" w:rsidRPr="009C5B90" w:rsidRDefault="00234841" w:rsidP="00D17253">
            <w:pPr>
              <w:pStyle w:val="TAL"/>
              <w:rPr>
                <w:lang w:val="en-US"/>
              </w:rPr>
            </w:pPr>
          </w:p>
        </w:tc>
      </w:tr>
    </w:tbl>
    <w:p w14:paraId="012A31B6" w14:textId="77777777" w:rsidR="00234841" w:rsidRPr="00533C32" w:rsidRDefault="00234841" w:rsidP="00234841"/>
    <w:p w14:paraId="4AC1BC54" w14:textId="77777777" w:rsidR="00234841" w:rsidRPr="00533C32" w:rsidRDefault="00234841" w:rsidP="00234841">
      <w:r w:rsidRPr="00533C32">
        <w:t>This method shall support the request data structures specified in table 5.2.19.3.2-2 and the response data structures and response codes specified in table 5.2.19.3.2-3.</w:t>
      </w:r>
    </w:p>
    <w:p w14:paraId="0562B89D" w14:textId="77777777" w:rsidR="00234841" w:rsidRPr="00533C32" w:rsidRDefault="00234841" w:rsidP="00434F1A">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F18CF6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5112A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45BD0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70A08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A9091" w14:textId="77777777" w:rsidR="00234841" w:rsidRPr="009C5B90" w:rsidRDefault="00234841" w:rsidP="00D17253">
            <w:pPr>
              <w:pStyle w:val="TAH"/>
              <w:rPr>
                <w:lang w:val="en-US"/>
              </w:rPr>
            </w:pPr>
            <w:r w:rsidRPr="009C5B90">
              <w:rPr>
                <w:lang w:val="en-US"/>
              </w:rPr>
              <w:t>Description</w:t>
            </w:r>
          </w:p>
        </w:tc>
      </w:tr>
      <w:tr w:rsidR="00234841" w:rsidRPr="009C5B90" w14:paraId="744ABF9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D8D21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A00C75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C790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EABC69" w14:textId="77777777" w:rsidR="00234841" w:rsidRPr="009C5B90" w:rsidRDefault="00234841" w:rsidP="00D17253">
            <w:pPr>
              <w:pStyle w:val="TAL"/>
              <w:rPr>
                <w:lang w:val="en-US"/>
              </w:rPr>
            </w:pPr>
          </w:p>
        </w:tc>
      </w:tr>
    </w:tbl>
    <w:p w14:paraId="72A4ED94" w14:textId="77777777" w:rsidR="00234841" w:rsidRPr="00533C32" w:rsidRDefault="00234841" w:rsidP="00234841"/>
    <w:p w14:paraId="3C3B2BFF" w14:textId="77777777" w:rsidR="00234841" w:rsidRPr="00533C32" w:rsidRDefault="00234841" w:rsidP="00434F1A">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36BFFB7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13986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CA54D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24FF5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647A87" w14:textId="77777777" w:rsidR="00234841" w:rsidRPr="009C5B90" w:rsidRDefault="00234841" w:rsidP="00D17253">
            <w:pPr>
              <w:pStyle w:val="TAH"/>
              <w:rPr>
                <w:lang w:val="en-US"/>
              </w:rPr>
            </w:pPr>
            <w:r w:rsidRPr="009C5B90">
              <w:rPr>
                <w:lang w:val="en-US"/>
              </w:rPr>
              <w:t>Response</w:t>
            </w:r>
          </w:p>
          <w:p w14:paraId="13BD89A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5681D7" w14:textId="77777777" w:rsidR="00234841" w:rsidRPr="009C5B90" w:rsidRDefault="00234841" w:rsidP="00D17253">
            <w:pPr>
              <w:pStyle w:val="TAH"/>
              <w:rPr>
                <w:lang w:val="en-US"/>
              </w:rPr>
            </w:pPr>
            <w:r w:rsidRPr="009C5B90">
              <w:rPr>
                <w:lang w:val="en-US"/>
              </w:rPr>
              <w:t>Description</w:t>
            </w:r>
          </w:p>
        </w:tc>
      </w:tr>
      <w:tr w:rsidR="00234841" w:rsidRPr="009C5B90" w14:paraId="2B3FC19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1E95F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6CE69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D8483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563EF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5BA684B"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9B8FA3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7F1939E"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8645723" w14:textId="77777777" w:rsidR="00234841" w:rsidRPr="00533C32" w:rsidRDefault="00234841" w:rsidP="00234841">
      <w:pPr>
        <w:rPr>
          <w:lang w:eastAsia="zh-CN"/>
        </w:rPr>
      </w:pPr>
    </w:p>
    <w:p w14:paraId="6C6FD246" w14:textId="77777777" w:rsidR="00234841" w:rsidRPr="00533C32" w:rsidRDefault="00234841" w:rsidP="00434F1A">
      <w:pPr>
        <w:pStyle w:val="Heading5"/>
      </w:pPr>
      <w:bookmarkStart w:id="1224" w:name="_Toc20127032"/>
      <w:bookmarkStart w:id="1225" w:name="_Toc27589008"/>
      <w:bookmarkStart w:id="1226" w:name="_Toc36459805"/>
      <w:bookmarkStart w:id="1227" w:name="_Toc45029382"/>
      <w:bookmarkStart w:id="1228" w:name="_Toc56520658"/>
      <w:bookmarkStart w:id="1229" w:name="_Toc90586919"/>
      <w:bookmarkStart w:id="1230" w:name="_Toc106616438"/>
      <w:bookmarkStart w:id="1231" w:name="_Toc122101134"/>
      <w:r w:rsidRPr="00533C32">
        <w:t>5.2.19.3.</w:t>
      </w:r>
      <w:r w:rsidRPr="00533C32">
        <w:rPr>
          <w:lang w:val="de-DE"/>
        </w:rPr>
        <w:t>3</w:t>
      </w:r>
      <w:r w:rsidRPr="00533C32">
        <w:tab/>
        <w:t>PATCH</w:t>
      </w:r>
      <w:bookmarkEnd w:id="1224"/>
      <w:bookmarkEnd w:id="1225"/>
      <w:bookmarkEnd w:id="1226"/>
      <w:bookmarkEnd w:id="1227"/>
      <w:bookmarkEnd w:id="1228"/>
      <w:bookmarkEnd w:id="1229"/>
      <w:bookmarkEnd w:id="1230"/>
      <w:bookmarkEnd w:id="1231"/>
    </w:p>
    <w:p w14:paraId="18E2AB3D" w14:textId="77777777" w:rsidR="00234841" w:rsidRPr="00533C32" w:rsidRDefault="00234841" w:rsidP="00234841">
      <w:r w:rsidRPr="00533C32">
        <w:t>This method shall support the URI query parameters specified in table 5.2.19.3.</w:t>
      </w:r>
      <w:r w:rsidRPr="00533C32">
        <w:rPr>
          <w:lang w:val="de-DE"/>
        </w:rPr>
        <w:t>3</w:t>
      </w:r>
      <w:r w:rsidRPr="00533C32">
        <w:t>-1.</w:t>
      </w:r>
    </w:p>
    <w:p w14:paraId="4ACFF48A" w14:textId="77777777" w:rsidR="00234841" w:rsidRPr="00533C32" w:rsidRDefault="00234841" w:rsidP="00434F1A">
      <w:pPr>
        <w:pStyle w:val="TH"/>
        <w:outlineLvl w:val="0"/>
      </w:pPr>
      <w:r w:rsidRPr="00533C32">
        <w:lastRenderedPageBreak/>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2F089D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E5208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1CF4E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EC9F1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A0B07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DAC86" w14:textId="77777777" w:rsidR="00234841" w:rsidRPr="009C5B90" w:rsidRDefault="00234841" w:rsidP="00D17253">
            <w:pPr>
              <w:pStyle w:val="TAH"/>
              <w:rPr>
                <w:lang w:val="en-US"/>
              </w:rPr>
            </w:pPr>
            <w:r w:rsidRPr="009C5B90">
              <w:rPr>
                <w:lang w:val="en-US"/>
              </w:rPr>
              <w:t>Description</w:t>
            </w:r>
          </w:p>
        </w:tc>
      </w:tr>
      <w:tr w:rsidR="00234841" w:rsidRPr="009C5B90" w14:paraId="53BEB0F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E4CC01"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4732678"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097ADDA"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5F53906"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B9950D4" w14:textId="77777777" w:rsidR="00234841" w:rsidRPr="009C5B90" w:rsidRDefault="00234841" w:rsidP="00D17253">
            <w:pPr>
              <w:pStyle w:val="TAL"/>
              <w:rPr>
                <w:lang w:val="en-US"/>
              </w:rPr>
            </w:pPr>
            <w:r w:rsidRPr="009C5B90">
              <w:rPr>
                <w:rFonts w:cs="Arial"/>
                <w:szCs w:val="18"/>
              </w:rPr>
              <w:t>see 3GPP TS 29.500 [8] clause 6.6</w:t>
            </w:r>
          </w:p>
        </w:tc>
      </w:tr>
    </w:tbl>
    <w:p w14:paraId="5597559C" w14:textId="77777777" w:rsidR="00234841" w:rsidRPr="00533C32" w:rsidRDefault="00234841" w:rsidP="00234841">
      <w:pPr>
        <w:pStyle w:val="Guidance"/>
      </w:pPr>
    </w:p>
    <w:p w14:paraId="29BC1AC3" w14:textId="77777777" w:rsidR="00234841" w:rsidRPr="00533C32" w:rsidRDefault="00234841" w:rsidP="0023484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305B838E" w14:textId="77777777" w:rsidR="00234841" w:rsidRPr="00533C32" w:rsidRDefault="00234841" w:rsidP="00434F1A">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5CBA67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D2BAD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55FB2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900FF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C10438" w14:textId="77777777" w:rsidR="00234841" w:rsidRPr="009C5B90" w:rsidRDefault="00234841" w:rsidP="00D17253">
            <w:pPr>
              <w:pStyle w:val="TAH"/>
              <w:rPr>
                <w:lang w:val="en-US"/>
              </w:rPr>
            </w:pPr>
            <w:r w:rsidRPr="009C5B90">
              <w:rPr>
                <w:lang w:val="en-US"/>
              </w:rPr>
              <w:t>Description</w:t>
            </w:r>
          </w:p>
        </w:tc>
      </w:tr>
      <w:tr w:rsidR="00234841" w:rsidRPr="009C5B90" w14:paraId="7504498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BF1AEC"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E789FFB"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9E4EA1"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3B4649"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4085357A" w14:textId="77777777" w:rsidR="00234841" w:rsidRPr="00533C32" w:rsidRDefault="00234841" w:rsidP="00234841"/>
    <w:p w14:paraId="51617225" w14:textId="77777777" w:rsidR="00234841" w:rsidRPr="00533C32" w:rsidRDefault="00234841" w:rsidP="00434F1A">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5E460F6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64D3B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1A673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F5DBF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0403F8" w14:textId="77777777" w:rsidR="00234841" w:rsidRPr="009C5B90" w:rsidRDefault="00234841" w:rsidP="00D17253">
            <w:pPr>
              <w:pStyle w:val="TAH"/>
              <w:rPr>
                <w:lang w:val="en-US"/>
              </w:rPr>
            </w:pPr>
            <w:r w:rsidRPr="009C5B90">
              <w:rPr>
                <w:lang w:val="en-US"/>
              </w:rPr>
              <w:t>Response</w:t>
            </w:r>
          </w:p>
          <w:p w14:paraId="18192341"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76A2625" w14:textId="77777777" w:rsidR="00234841" w:rsidRPr="009C5B90" w:rsidRDefault="00234841" w:rsidP="00D17253">
            <w:pPr>
              <w:pStyle w:val="TAH"/>
              <w:rPr>
                <w:lang w:val="en-US"/>
              </w:rPr>
            </w:pPr>
            <w:r w:rsidRPr="009C5B90">
              <w:rPr>
                <w:lang w:val="en-US"/>
              </w:rPr>
              <w:t>Description</w:t>
            </w:r>
          </w:p>
        </w:tc>
      </w:tr>
      <w:tr w:rsidR="00234841" w:rsidRPr="009C5B90" w14:paraId="22ED004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C940C7"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3C6D6C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E2A6AE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C532ABB"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9B1E79"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196A13C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310C24"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9ABCB8B"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EAC871B"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C8216D"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7B72DF0"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2EED80DF"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58566A1"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39BEDDD8"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517983"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52AF92D2"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4A06246"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07E6E50F"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3FEE2AD2"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30216423"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5C8E5" w14:textId="77777777" w:rsidR="00234841" w:rsidRPr="009C5B90" w:rsidRDefault="00234841" w:rsidP="00D17253">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9A8E9E3"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C0B4ED0" w14:textId="77777777" w:rsidR="00234841" w:rsidRDefault="00234841" w:rsidP="00234841">
      <w:pPr>
        <w:rPr>
          <w:lang w:eastAsia="zh-CN"/>
        </w:rPr>
      </w:pPr>
    </w:p>
    <w:p w14:paraId="28DB289A" w14:textId="77777777" w:rsidR="00234841" w:rsidRPr="008E6EC7" w:rsidRDefault="00234841" w:rsidP="00434F1A">
      <w:pPr>
        <w:pStyle w:val="Heading5"/>
      </w:pPr>
      <w:bookmarkStart w:id="1232" w:name="_Toc36459806"/>
      <w:bookmarkStart w:id="1233" w:name="_Toc45029383"/>
      <w:bookmarkStart w:id="1234" w:name="_Toc56520659"/>
      <w:bookmarkStart w:id="1235" w:name="_Toc90586920"/>
      <w:bookmarkStart w:id="1236" w:name="_Toc106616439"/>
      <w:bookmarkStart w:id="1237" w:name="_Toc122101135"/>
      <w:r w:rsidRPr="008E6EC7">
        <w:t>5.2.19.3.</w:t>
      </w:r>
      <w:r w:rsidRPr="001C6A28">
        <w:t>4</w:t>
      </w:r>
      <w:r w:rsidRPr="008E6EC7">
        <w:tab/>
        <w:t>GET</w:t>
      </w:r>
      <w:bookmarkEnd w:id="1232"/>
      <w:bookmarkEnd w:id="1233"/>
      <w:bookmarkEnd w:id="1234"/>
      <w:bookmarkEnd w:id="1235"/>
      <w:bookmarkEnd w:id="1236"/>
      <w:bookmarkEnd w:id="1237"/>
    </w:p>
    <w:p w14:paraId="7AB167C5" w14:textId="77777777" w:rsidR="00234841" w:rsidRPr="008E6EC7" w:rsidRDefault="00234841" w:rsidP="00234841">
      <w:r w:rsidRPr="008E6EC7">
        <w:t>This method shall support the URI query parameters specified in table 5.2.19.3.</w:t>
      </w:r>
      <w:r>
        <w:rPr>
          <w:rFonts w:hint="eastAsia"/>
          <w:lang w:eastAsia="zh-CN"/>
        </w:rPr>
        <w:t>4</w:t>
      </w:r>
      <w:r w:rsidRPr="008E6EC7">
        <w:t>-1.</w:t>
      </w:r>
    </w:p>
    <w:p w14:paraId="02E6E9E1" w14:textId="77777777" w:rsidR="00234841" w:rsidRPr="008E6EC7" w:rsidRDefault="00234841" w:rsidP="00434F1A">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D61B88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A71335"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8DA7B"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0285C3"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D26508"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A998D" w14:textId="77777777" w:rsidR="00234841" w:rsidRPr="009C5B90" w:rsidRDefault="00234841" w:rsidP="00D17253">
            <w:pPr>
              <w:pStyle w:val="TAH"/>
            </w:pPr>
            <w:r w:rsidRPr="009C5B90">
              <w:t>Description</w:t>
            </w:r>
          </w:p>
        </w:tc>
      </w:tr>
      <w:tr w:rsidR="00234841" w:rsidRPr="009C5B90" w14:paraId="5A1EA97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F0D8A7"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B44EB1"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523BB5D7" w14:textId="77777777" w:rsidR="00234841" w:rsidRPr="009C5B90" w:rsidRDefault="00234841" w:rsidP="00D17253">
            <w:pPr>
              <w:pStyle w:val="TAL"/>
            </w:pPr>
          </w:p>
        </w:tc>
        <w:tc>
          <w:tcPr>
            <w:tcW w:w="581" w:type="pct"/>
            <w:tcBorders>
              <w:top w:val="single" w:sz="4" w:space="0" w:color="auto"/>
              <w:left w:val="single" w:sz="6" w:space="0" w:color="000000"/>
              <w:bottom w:val="single" w:sz="6" w:space="0" w:color="000000"/>
              <w:right w:val="single" w:sz="6" w:space="0" w:color="000000"/>
            </w:tcBorders>
          </w:tcPr>
          <w:p w14:paraId="57BBD544"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BF17B93" w14:textId="77777777" w:rsidR="00234841" w:rsidRPr="009C5B90" w:rsidRDefault="00234841" w:rsidP="00D17253">
            <w:pPr>
              <w:pStyle w:val="TAL"/>
            </w:pPr>
          </w:p>
        </w:tc>
      </w:tr>
    </w:tbl>
    <w:p w14:paraId="6559209C" w14:textId="77777777" w:rsidR="00234841" w:rsidRPr="00442797" w:rsidRDefault="00234841" w:rsidP="00234841"/>
    <w:p w14:paraId="2744F8B5" w14:textId="77777777" w:rsidR="00234841" w:rsidRPr="008E6EC7" w:rsidRDefault="00234841" w:rsidP="0023484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C061125" w14:textId="77777777" w:rsidR="00234841" w:rsidRPr="008E6EC7" w:rsidRDefault="00234841" w:rsidP="00434F1A">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ED04D4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CC86AB"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719DF"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88725B"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97C795" w14:textId="77777777" w:rsidR="00234841" w:rsidRPr="009C5B90" w:rsidRDefault="00234841" w:rsidP="00D17253">
            <w:pPr>
              <w:pStyle w:val="TAH"/>
            </w:pPr>
            <w:r w:rsidRPr="009C5B90">
              <w:t>Description</w:t>
            </w:r>
          </w:p>
        </w:tc>
      </w:tr>
      <w:tr w:rsidR="00234841" w:rsidRPr="009C5B90" w14:paraId="4CDFB425"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31BF2A"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77F7955" w14:textId="77777777" w:rsidR="00234841" w:rsidRPr="009C5B90" w:rsidRDefault="00234841" w:rsidP="00D17253">
            <w:pPr>
              <w:pStyle w:val="TAL"/>
            </w:pPr>
          </w:p>
        </w:tc>
        <w:tc>
          <w:tcPr>
            <w:tcW w:w="1276" w:type="dxa"/>
            <w:tcBorders>
              <w:top w:val="single" w:sz="4" w:space="0" w:color="auto"/>
              <w:left w:val="single" w:sz="6" w:space="0" w:color="000000"/>
              <w:bottom w:val="single" w:sz="6" w:space="0" w:color="000000"/>
              <w:right w:val="single" w:sz="6" w:space="0" w:color="000000"/>
            </w:tcBorders>
          </w:tcPr>
          <w:p w14:paraId="205EB23C" w14:textId="77777777" w:rsidR="00234841" w:rsidRPr="009C5B90" w:rsidRDefault="00234841" w:rsidP="00D17253">
            <w:pPr>
              <w:pStyle w:val="TAL"/>
            </w:pPr>
          </w:p>
        </w:tc>
        <w:tc>
          <w:tcPr>
            <w:tcW w:w="6447" w:type="dxa"/>
            <w:tcBorders>
              <w:top w:val="single" w:sz="4" w:space="0" w:color="auto"/>
              <w:left w:val="single" w:sz="6" w:space="0" w:color="000000"/>
              <w:bottom w:val="single" w:sz="6" w:space="0" w:color="000000"/>
              <w:right w:val="single" w:sz="6" w:space="0" w:color="000000"/>
            </w:tcBorders>
          </w:tcPr>
          <w:p w14:paraId="6BE8610A" w14:textId="77777777" w:rsidR="00234841" w:rsidRPr="009C5B90" w:rsidRDefault="00234841" w:rsidP="00D17253">
            <w:pPr>
              <w:pStyle w:val="TAL"/>
            </w:pPr>
          </w:p>
        </w:tc>
      </w:tr>
    </w:tbl>
    <w:p w14:paraId="3D0EBE7E" w14:textId="77777777" w:rsidR="00234841" w:rsidRPr="008E6EC7" w:rsidRDefault="00234841" w:rsidP="00234841"/>
    <w:p w14:paraId="79AEB373" w14:textId="77777777" w:rsidR="00234841" w:rsidRPr="008E6EC7" w:rsidRDefault="00234841" w:rsidP="00434F1A">
      <w:pPr>
        <w:pStyle w:val="TH"/>
        <w:outlineLvl w:val="0"/>
      </w:pPr>
      <w:r>
        <w:lastRenderedPageBreak/>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92885B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72E26"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224CE3"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EC5537"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8DF407" w14:textId="77777777" w:rsidR="00234841" w:rsidRPr="009C5B90" w:rsidRDefault="00234841" w:rsidP="00D17253">
            <w:pPr>
              <w:pStyle w:val="TAH"/>
            </w:pPr>
            <w:r w:rsidRPr="009C5B90">
              <w:t>Response</w:t>
            </w:r>
          </w:p>
          <w:p w14:paraId="5FD7789F" w14:textId="77777777" w:rsidR="00234841" w:rsidRPr="009C5B90" w:rsidRDefault="00234841" w:rsidP="00D17253">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B61EC" w14:textId="77777777" w:rsidR="00234841" w:rsidRPr="009C5B90" w:rsidRDefault="00234841" w:rsidP="00D17253">
            <w:pPr>
              <w:pStyle w:val="TAH"/>
            </w:pPr>
            <w:r w:rsidRPr="009C5B90">
              <w:t>Description</w:t>
            </w:r>
          </w:p>
        </w:tc>
      </w:tr>
      <w:tr w:rsidR="00234841" w:rsidRPr="009C5B90" w14:paraId="7D6CBDF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9F3F76" w14:textId="77777777" w:rsidR="00234841" w:rsidRPr="009C5B90" w:rsidRDefault="00234841" w:rsidP="00D17253">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22525441" w14:textId="77777777" w:rsidR="00234841" w:rsidRPr="009C5B90" w:rsidRDefault="00234841" w:rsidP="00D17253">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B7718E8"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3034736" w14:textId="77777777" w:rsidR="00234841" w:rsidRPr="009C5B90" w:rsidRDefault="00234841" w:rsidP="00D17253">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FCFAEAC" w14:textId="77777777" w:rsidR="00234841" w:rsidRPr="009C5B90" w:rsidRDefault="00234841" w:rsidP="00D17253">
            <w:pPr>
              <w:pStyle w:val="TAL"/>
            </w:pPr>
            <w:r w:rsidRPr="009C5B90">
              <w:t>Upon success, a response body containing the individual EE subscriptions shall be returned.</w:t>
            </w:r>
          </w:p>
        </w:tc>
      </w:tr>
      <w:tr w:rsidR="00234841" w:rsidRPr="009C5B90" w14:paraId="320CACA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C0C9DB" w14:textId="77777777" w:rsidR="00234841" w:rsidRPr="009C5B90" w:rsidRDefault="00234841" w:rsidP="00D17253">
            <w:pPr>
              <w:pStyle w:val="TAN"/>
            </w:pPr>
            <w:r w:rsidRPr="009C5B90">
              <w:t>NOTE:</w:t>
            </w:r>
            <w:r w:rsidRPr="009C5B90">
              <w:tab/>
              <w:t>In addition common data structures as listed in table 5.5-1 are supported.</w:t>
            </w:r>
          </w:p>
        </w:tc>
      </w:tr>
    </w:tbl>
    <w:p w14:paraId="2B485132" w14:textId="77777777" w:rsidR="00234841" w:rsidRPr="008E6EC7" w:rsidRDefault="00234841" w:rsidP="00234841">
      <w:pPr>
        <w:rPr>
          <w:lang w:eastAsia="zh-CN"/>
        </w:rPr>
      </w:pPr>
    </w:p>
    <w:p w14:paraId="105FAC6E" w14:textId="77777777" w:rsidR="00234841" w:rsidRPr="00533C32" w:rsidRDefault="00234841" w:rsidP="00234841">
      <w:pPr>
        <w:pStyle w:val="Heading3"/>
      </w:pPr>
      <w:bookmarkStart w:id="1238" w:name="_Toc20127033"/>
      <w:bookmarkStart w:id="1239" w:name="_Toc27589009"/>
      <w:bookmarkStart w:id="1240" w:name="_Toc36459807"/>
      <w:bookmarkStart w:id="1241" w:name="_Toc45029384"/>
      <w:bookmarkStart w:id="1242" w:name="_Toc56520660"/>
      <w:bookmarkStart w:id="1243" w:name="_Toc90586921"/>
      <w:bookmarkStart w:id="1244" w:name="_Toc106616440"/>
      <w:bookmarkStart w:id="1245" w:name="_Toc122101136"/>
      <w:r w:rsidRPr="00442797">
        <w:t>5.2.19A</w:t>
      </w:r>
      <w:r w:rsidRPr="00442797">
        <w:tab/>
        <w:t>Resource: IndividualEeGroupSubscription</w:t>
      </w:r>
      <w:bookmarkEnd w:id="1238"/>
      <w:bookmarkEnd w:id="1239"/>
      <w:bookmarkEnd w:id="1240"/>
      <w:bookmarkEnd w:id="1241"/>
      <w:bookmarkEnd w:id="1242"/>
      <w:bookmarkEnd w:id="1243"/>
      <w:bookmarkEnd w:id="1244"/>
      <w:bookmarkEnd w:id="1245"/>
    </w:p>
    <w:p w14:paraId="4166B374" w14:textId="77777777" w:rsidR="00234841" w:rsidRPr="00533C32" w:rsidRDefault="00234841" w:rsidP="00234841">
      <w:pPr>
        <w:pStyle w:val="Heading4"/>
      </w:pPr>
      <w:bookmarkStart w:id="1246" w:name="_Toc20127034"/>
      <w:bookmarkStart w:id="1247" w:name="_Toc27589010"/>
      <w:bookmarkStart w:id="1248" w:name="_Toc36459808"/>
      <w:bookmarkStart w:id="1249" w:name="_Toc45029385"/>
      <w:bookmarkStart w:id="1250" w:name="_Toc56520661"/>
      <w:bookmarkStart w:id="1251" w:name="_Toc90586922"/>
      <w:bookmarkStart w:id="1252" w:name="_Toc106616441"/>
      <w:bookmarkStart w:id="1253" w:name="_Toc122101137"/>
      <w:r w:rsidRPr="00442797">
        <w:t>5.2.19A.1</w:t>
      </w:r>
      <w:r w:rsidRPr="00442797">
        <w:tab/>
        <w:t>Description</w:t>
      </w:r>
      <w:bookmarkEnd w:id="1246"/>
      <w:bookmarkEnd w:id="1247"/>
      <w:bookmarkEnd w:id="1248"/>
      <w:bookmarkEnd w:id="1249"/>
      <w:bookmarkEnd w:id="1250"/>
      <w:bookmarkEnd w:id="1251"/>
      <w:bookmarkEnd w:id="1252"/>
      <w:bookmarkEnd w:id="1253"/>
    </w:p>
    <w:p w14:paraId="1BFF4B86" w14:textId="77777777" w:rsidR="00234841" w:rsidRPr="00533C32" w:rsidRDefault="00234841" w:rsidP="00234841">
      <w:r w:rsidRPr="00442797">
        <w:t>This resource represents an individual EE Subscription for a group of UEs or any UE (i.e. all UEs).</w:t>
      </w:r>
    </w:p>
    <w:p w14:paraId="2C011A1D" w14:textId="77777777" w:rsidR="00234841" w:rsidRPr="00533C32" w:rsidRDefault="00234841" w:rsidP="00234841">
      <w:r w:rsidRPr="00442797">
        <w:t>This resource is modelled with the Document resource archetype (see clause C.1 of 3GPP TS 29.501 [7]).</w:t>
      </w:r>
    </w:p>
    <w:p w14:paraId="41539A7C" w14:textId="77777777" w:rsidR="00234841" w:rsidRPr="00533C32" w:rsidRDefault="00234841" w:rsidP="00234841">
      <w:pPr>
        <w:pStyle w:val="Heading4"/>
      </w:pPr>
      <w:bookmarkStart w:id="1254" w:name="_Toc20127035"/>
      <w:bookmarkStart w:id="1255" w:name="_Toc27589011"/>
      <w:bookmarkStart w:id="1256" w:name="_Toc36459809"/>
      <w:bookmarkStart w:id="1257" w:name="_Toc45029386"/>
      <w:bookmarkStart w:id="1258" w:name="_Toc56520662"/>
      <w:bookmarkStart w:id="1259" w:name="_Toc90586923"/>
      <w:bookmarkStart w:id="1260" w:name="_Toc106616442"/>
      <w:bookmarkStart w:id="1261" w:name="_Toc122101138"/>
      <w:r w:rsidRPr="00442797">
        <w:t>5.2.19A.2</w:t>
      </w:r>
      <w:r w:rsidRPr="00442797">
        <w:tab/>
        <w:t>Resource Definition</w:t>
      </w:r>
      <w:bookmarkEnd w:id="1254"/>
      <w:bookmarkEnd w:id="1255"/>
      <w:bookmarkEnd w:id="1256"/>
      <w:bookmarkEnd w:id="1257"/>
      <w:bookmarkEnd w:id="1258"/>
      <w:bookmarkEnd w:id="1259"/>
      <w:bookmarkEnd w:id="1260"/>
      <w:bookmarkEnd w:id="1261"/>
    </w:p>
    <w:p w14:paraId="3F5A599E" w14:textId="77777777" w:rsidR="00234841" w:rsidRPr="00533C32" w:rsidRDefault="00234841" w:rsidP="00234841">
      <w:r w:rsidRPr="00442797">
        <w:t>Resource URI: {apiRoot}/nudr-dr/&lt;apiVersion&gt;/subscription-data/group-data/{ueGroupId}/ee-subscriptions/{subsId}</w:t>
      </w:r>
    </w:p>
    <w:p w14:paraId="082CE2AF" w14:textId="77777777" w:rsidR="00234841" w:rsidRPr="00533C32" w:rsidRDefault="00234841" w:rsidP="00234841">
      <w:pPr>
        <w:rPr>
          <w:rFonts w:ascii="Arial" w:hAnsi="Arial" w:cs="Arial"/>
        </w:rPr>
      </w:pPr>
      <w:r w:rsidRPr="00442797">
        <w:t>This resource shall support the resource URI variables defined in table 5.2.19A.2-1.</w:t>
      </w:r>
    </w:p>
    <w:p w14:paraId="3D0116B6" w14:textId="77777777" w:rsidR="00234841" w:rsidRPr="00533C32" w:rsidRDefault="00234841" w:rsidP="00434F1A">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1B9016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D1145D"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223C" w14:textId="77777777" w:rsidR="00234841" w:rsidRPr="009C5B90" w:rsidRDefault="00234841" w:rsidP="00D17253">
            <w:pPr>
              <w:pStyle w:val="TAH"/>
              <w:rPr>
                <w:lang w:val="en-US"/>
              </w:rPr>
            </w:pPr>
            <w:r w:rsidRPr="009C5B90">
              <w:rPr>
                <w:lang w:val="en-US"/>
              </w:rPr>
              <w:t>Definition</w:t>
            </w:r>
          </w:p>
        </w:tc>
      </w:tr>
      <w:tr w:rsidR="00234841" w:rsidRPr="009C5B90" w14:paraId="7EF788F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76DF2C" w14:textId="77777777" w:rsidR="00234841" w:rsidRPr="009C5B90" w:rsidRDefault="00234841" w:rsidP="00D17253">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5C7B6B" w14:textId="77777777" w:rsidR="00234841" w:rsidRPr="009C5B90" w:rsidRDefault="00234841" w:rsidP="00D17253">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9FD7C6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D73EB" w14:textId="77777777" w:rsidR="00234841" w:rsidRPr="009C5B90" w:rsidRDefault="00234841" w:rsidP="00D17253">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64EDA4"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234841" w:rsidRPr="009C5B90" w14:paraId="3D63789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9959DF" w14:textId="77777777" w:rsidR="00234841" w:rsidRPr="009C5B90" w:rsidRDefault="00234841" w:rsidP="00D17253">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9A889" w14:textId="77777777" w:rsidR="00234841" w:rsidRPr="009C5B90" w:rsidRDefault="00234841" w:rsidP="00D17253">
            <w:pPr>
              <w:pStyle w:val="TAL"/>
              <w:rPr>
                <w:lang w:val="en-US"/>
              </w:rPr>
            </w:pPr>
            <w:r w:rsidRPr="009C5B90">
              <w:rPr>
                <w:lang w:val="en-US"/>
              </w:rPr>
              <w:t>Identifier of the subscription (allocated by the UDM)</w:t>
            </w:r>
          </w:p>
        </w:tc>
      </w:tr>
    </w:tbl>
    <w:p w14:paraId="2C163D7B" w14:textId="77777777" w:rsidR="00234841" w:rsidRPr="00442797" w:rsidRDefault="00234841" w:rsidP="00234841"/>
    <w:p w14:paraId="6C415E7D" w14:textId="77777777" w:rsidR="00234841" w:rsidRPr="00533C32" w:rsidRDefault="00234841" w:rsidP="00234841">
      <w:pPr>
        <w:pStyle w:val="Heading4"/>
      </w:pPr>
      <w:bookmarkStart w:id="1262" w:name="_Toc20127036"/>
      <w:bookmarkStart w:id="1263" w:name="_Toc27589012"/>
      <w:bookmarkStart w:id="1264" w:name="_Toc36459810"/>
      <w:bookmarkStart w:id="1265" w:name="_Toc45029387"/>
      <w:bookmarkStart w:id="1266" w:name="_Toc56520663"/>
      <w:bookmarkStart w:id="1267" w:name="_Toc90586924"/>
      <w:bookmarkStart w:id="1268" w:name="_Toc106616443"/>
      <w:bookmarkStart w:id="1269" w:name="_Toc122101139"/>
      <w:r w:rsidRPr="00442797">
        <w:t>5.2.19A.3</w:t>
      </w:r>
      <w:r w:rsidRPr="00442797">
        <w:tab/>
        <w:t>Resource Standard Methods</w:t>
      </w:r>
      <w:bookmarkEnd w:id="1262"/>
      <w:bookmarkEnd w:id="1263"/>
      <w:bookmarkEnd w:id="1264"/>
      <w:bookmarkEnd w:id="1265"/>
      <w:bookmarkEnd w:id="1266"/>
      <w:bookmarkEnd w:id="1267"/>
      <w:bookmarkEnd w:id="1268"/>
      <w:bookmarkEnd w:id="1269"/>
    </w:p>
    <w:p w14:paraId="22D2D434" w14:textId="77777777" w:rsidR="00234841" w:rsidRPr="00533C32" w:rsidRDefault="00234841" w:rsidP="00234841">
      <w:pPr>
        <w:pStyle w:val="Heading5"/>
      </w:pPr>
      <w:bookmarkStart w:id="1270" w:name="_Toc20127037"/>
      <w:bookmarkStart w:id="1271" w:name="_Toc27589013"/>
      <w:bookmarkStart w:id="1272" w:name="_Toc36459811"/>
      <w:bookmarkStart w:id="1273" w:name="_Toc45029388"/>
      <w:bookmarkStart w:id="1274" w:name="_Toc56520664"/>
      <w:bookmarkStart w:id="1275" w:name="_Toc90586925"/>
      <w:bookmarkStart w:id="1276" w:name="_Toc106616444"/>
      <w:bookmarkStart w:id="1277" w:name="_Toc122101140"/>
      <w:r w:rsidRPr="00442797">
        <w:t>5.2.19A.3.1</w:t>
      </w:r>
      <w:r w:rsidRPr="00442797">
        <w:tab/>
        <w:t>PUT</w:t>
      </w:r>
      <w:bookmarkEnd w:id="1270"/>
      <w:bookmarkEnd w:id="1271"/>
      <w:bookmarkEnd w:id="1272"/>
      <w:bookmarkEnd w:id="1273"/>
      <w:bookmarkEnd w:id="1274"/>
      <w:bookmarkEnd w:id="1275"/>
      <w:bookmarkEnd w:id="1276"/>
      <w:bookmarkEnd w:id="1277"/>
    </w:p>
    <w:p w14:paraId="0D238CDC" w14:textId="77777777" w:rsidR="00234841" w:rsidRPr="00533C32" w:rsidRDefault="00234841" w:rsidP="00234841">
      <w:r w:rsidRPr="00442797">
        <w:t>This method shall support the URI query parameters specified in table 5.2.19A.3.1-1.</w:t>
      </w:r>
    </w:p>
    <w:p w14:paraId="27DF8FB7" w14:textId="77777777" w:rsidR="00234841" w:rsidRPr="00533C32" w:rsidRDefault="00234841" w:rsidP="00434F1A">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AEDDC3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9375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EE13D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B571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C94502"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918EC" w14:textId="77777777" w:rsidR="00234841" w:rsidRPr="009C5B90" w:rsidRDefault="00234841" w:rsidP="00D17253">
            <w:pPr>
              <w:pStyle w:val="TAH"/>
              <w:rPr>
                <w:lang w:val="en-US"/>
              </w:rPr>
            </w:pPr>
            <w:r w:rsidRPr="009C5B90">
              <w:rPr>
                <w:lang w:val="en-US"/>
              </w:rPr>
              <w:t>Description</w:t>
            </w:r>
          </w:p>
        </w:tc>
      </w:tr>
      <w:tr w:rsidR="00234841" w:rsidRPr="009C5B90" w14:paraId="302C35C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270D7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B768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3DED2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FFD83"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96D463C" w14:textId="77777777" w:rsidR="00234841" w:rsidRPr="009C5B90" w:rsidRDefault="00234841" w:rsidP="00D17253">
            <w:pPr>
              <w:pStyle w:val="TAL"/>
              <w:rPr>
                <w:lang w:val="en-US"/>
              </w:rPr>
            </w:pPr>
          </w:p>
        </w:tc>
      </w:tr>
    </w:tbl>
    <w:p w14:paraId="2B16EB4E" w14:textId="77777777" w:rsidR="00234841" w:rsidRPr="00533C32" w:rsidRDefault="00234841" w:rsidP="00234841"/>
    <w:p w14:paraId="294DE009" w14:textId="77777777" w:rsidR="00234841" w:rsidRPr="00533C32" w:rsidRDefault="00234841" w:rsidP="00234841">
      <w:r w:rsidRPr="00442797">
        <w:t>This method shall support the request data structures specified in table 5.2.19A.3.1-2 and the response data structures and response codes specified in table 5.2.19A.3.1-3.</w:t>
      </w:r>
    </w:p>
    <w:p w14:paraId="2B9884CC" w14:textId="77777777" w:rsidR="00234841" w:rsidRPr="00533C32" w:rsidRDefault="00234841" w:rsidP="00434F1A">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A60CAC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2B638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6B8B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A246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3FD14" w14:textId="77777777" w:rsidR="00234841" w:rsidRPr="009C5B90" w:rsidRDefault="00234841" w:rsidP="00D17253">
            <w:pPr>
              <w:pStyle w:val="TAH"/>
              <w:rPr>
                <w:lang w:val="en-US"/>
              </w:rPr>
            </w:pPr>
            <w:r w:rsidRPr="009C5B90">
              <w:rPr>
                <w:lang w:val="en-US"/>
              </w:rPr>
              <w:t>Description</w:t>
            </w:r>
          </w:p>
        </w:tc>
      </w:tr>
      <w:tr w:rsidR="00234841" w:rsidRPr="009C5B90" w14:paraId="2F2BCD3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50C87A"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0C27DE65"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08B75A5"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12D3A8C" w14:textId="77777777" w:rsidR="00234841" w:rsidRPr="009C5B90" w:rsidRDefault="00234841" w:rsidP="00D17253">
            <w:pPr>
              <w:pStyle w:val="TAL"/>
              <w:rPr>
                <w:lang w:val="en-US"/>
              </w:rPr>
            </w:pPr>
            <w:r w:rsidRPr="009C5B90">
              <w:rPr>
                <w:lang w:val="en-US"/>
              </w:rPr>
              <w:t>The individual EE subscription for the group of UEs that is to be stored</w:t>
            </w:r>
          </w:p>
        </w:tc>
      </w:tr>
    </w:tbl>
    <w:p w14:paraId="3E6CDEAC" w14:textId="77777777" w:rsidR="00234841" w:rsidRPr="00442797" w:rsidRDefault="00234841" w:rsidP="00234841"/>
    <w:p w14:paraId="71A73397" w14:textId="77777777" w:rsidR="00234841" w:rsidRPr="00533C32" w:rsidRDefault="00234841" w:rsidP="00434F1A">
      <w:pPr>
        <w:pStyle w:val="TH"/>
        <w:outlineLvl w:val="0"/>
      </w:pPr>
      <w:r w:rsidRPr="00442797">
        <w:lastRenderedPageBreak/>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92C109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73102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3FA25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45208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DCB5B" w14:textId="77777777" w:rsidR="00234841" w:rsidRPr="009C5B90" w:rsidRDefault="00234841" w:rsidP="00D17253">
            <w:pPr>
              <w:pStyle w:val="TAH"/>
              <w:rPr>
                <w:lang w:val="en-US"/>
              </w:rPr>
            </w:pPr>
            <w:r w:rsidRPr="009C5B90">
              <w:rPr>
                <w:lang w:val="en-US"/>
              </w:rPr>
              <w:t>Response</w:t>
            </w:r>
          </w:p>
          <w:p w14:paraId="186F6CF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83AC" w14:textId="77777777" w:rsidR="00234841" w:rsidRPr="009C5B90" w:rsidRDefault="00234841" w:rsidP="00D17253">
            <w:pPr>
              <w:pStyle w:val="TAH"/>
              <w:rPr>
                <w:lang w:val="en-US"/>
              </w:rPr>
            </w:pPr>
            <w:r w:rsidRPr="009C5B90">
              <w:rPr>
                <w:lang w:val="en-US"/>
              </w:rPr>
              <w:t>Description</w:t>
            </w:r>
          </w:p>
        </w:tc>
      </w:tr>
      <w:tr w:rsidR="00234841" w:rsidRPr="009C5B90" w14:paraId="45EFA6D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851FB0"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01D6AA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910F44"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F035694"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E1D526A"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AA2F52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E15DF4"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1DE222D"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1D1C53B"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883AB6"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30410D2B" w14:textId="77777777" w:rsidR="00234841" w:rsidRPr="009C5B90" w:rsidRDefault="00234841" w:rsidP="00D17253">
            <w:pPr>
              <w:pStyle w:val="TAL"/>
              <w:rPr>
                <w:lang w:val="en-US"/>
              </w:rPr>
            </w:pPr>
            <w:r w:rsidRPr="009C5B90">
              <w:rPr>
                <w:lang w:val="en-US"/>
              </w:rPr>
              <w:t>If the resource does not exist, a response code of 404 Not Found shall be returned.</w:t>
            </w:r>
          </w:p>
        </w:tc>
      </w:tr>
      <w:tr w:rsidR="00234841" w:rsidRPr="009C5B90" w14:paraId="0C0BC9D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A48EE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B4A988B" w14:textId="77777777" w:rsidR="00234841" w:rsidRPr="00442797" w:rsidRDefault="00234841" w:rsidP="00234841"/>
    <w:p w14:paraId="37CACDC2" w14:textId="77777777" w:rsidR="00234841" w:rsidRPr="00533C32" w:rsidRDefault="00234841" w:rsidP="00234841">
      <w:pPr>
        <w:pStyle w:val="Heading5"/>
      </w:pPr>
      <w:bookmarkStart w:id="1278" w:name="_Toc20127038"/>
      <w:bookmarkStart w:id="1279" w:name="_Toc27589014"/>
      <w:bookmarkStart w:id="1280" w:name="_Toc36459812"/>
      <w:bookmarkStart w:id="1281" w:name="_Toc45029389"/>
      <w:bookmarkStart w:id="1282" w:name="_Toc56520665"/>
      <w:bookmarkStart w:id="1283" w:name="_Toc90586926"/>
      <w:bookmarkStart w:id="1284" w:name="_Toc106616445"/>
      <w:bookmarkStart w:id="1285" w:name="_Toc122101141"/>
      <w:r w:rsidRPr="00442797">
        <w:t>5.2.19A.3.2</w:t>
      </w:r>
      <w:r w:rsidRPr="00442797">
        <w:tab/>
        <w:t>DELETE</w:t>
      </w:r>
      <w:bookmarkEnd w:id="1278"/>
      <w:bookmarkEnd w:id="1279"/>
      <w:bookmarkEnd w:id="1280"/>
      <w:bookmarkEnd w:id="1281"/>
      <w:bookmarkEnd w:id="1282"/>
      <w:bookmarkEnd w:id="1283"/>
      <w:bookmarkEnd w:id="1284"/>
      <w:bookmarkEnd w:id="1285"/>
    </w:p>
    <w:p w14:paraId="7A446D54" w14:textId="77777777" w:rsidR="00234841" w:rsidRPr="00533C32" w:rsidRDefault="00234841" w:rsidP="00234841">
      <w:r w:rsidRPr="00442797">
        <w:t>This method shall support the URI query parameters specified in table 5.2.19A.3.2-1.</w:t>
      </w:r>
    </w:p>
    <w:p w14:paraId="2E233843" w14:textId="77777777" w:rsidR="00234841" w:rsidRPr="00533C32" w:rsidRDefault="00234841" w:rsidP="00434F1A">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64405C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3228D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55E3B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0F0B3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2D842E"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4E50D" w14:textId="77777777" w:rsidR="00234841" w:rsidRPr="009C5B90" w:rsidRDefault="00234841" w:rsidP="00D17253">
            <w:pPr>
              <w:pStyle w:val="TAH"/>
              <w:rPr>
                <w:lang w:val="en-US"/>
              </w:rPr>
            </w:pPr>
            <w:r w:rsidRPr="009C5B90">
              <w:rPr>
                <w:lang w:val="en-US"/>
              </w:rPr>
              <w:t>Description</w:t>
            </w:r>
          </w:p>
        </w:tc>
      </w:tr>
      <w:tr w:rsidR="00234841" w:rsidRPr="009C5B90" w14:paraId="25393C2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9F80C2"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1B72EA"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C1425B7"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BF7CBDA"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C543319" w14:textId="77777777" w:rsidR="00234841" w:rsidRPr="009C5B90" w:rsidRDefault="00234841" w:rsidP="00D17253">
            <w:pPr>
              <w:pStyle w:val="TAL"/>
              <w:rPr>
                <w:lang w:val="en-US"/>
              </w:rPr>
            </w:pPr>
          </w:p>
        </w:tc>
      </w:tr>
    </w:tbl>
    <w:p w14:paraId="1FC621A7" w14:textId="77777777" w:rsidR="00234841" w:rsidRPr="00533C32" w:rsidRDefault="00234841" w:rsidP="00234841"/>
    <w:p w14:paraId="0F05C9F4" w14:textId="77777777" w:rsidR="00234841" w:rsidRPr="00533C32" w:rsidRDefault="00234841" w:rsidP="00234841">
      <w:r w:rsidRPr="00442797">
        <w:t>This method shall support the request data structures specified in table 5.2.19A.3.2-2 and the response data structures and response codes specified in table 5.2.19A.3.2-3.</w:t>
      </w:r>
    </w:p>
    <w:p w14:paraId="6C2157A6" w14:textId="77777777" w:rsidR="00234841" w:rsidRPr="00533C32" w:rsidRDefault="00234841" w:rsidP="00434F1A">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7C161A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2C7C7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05A3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81E08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8F47C6" w14:textId="77777777" w:rsidR="00234841" w:rsidRPr="009C5B90" w:rsidRDefault="00234841" w:rsidP="00D17253">
            <w:pPr>
              <w:pStyle w:val="TAH"/>
              <w:rPr>
                <w:lang w:val="en-US"/>
              </w:rPr>
            </w:pPr>
            <w:r w:rsidRPr="009C5B90">
              <w:rPr>
                <w:lang w:val="en-US"/>
              </w:rPr>
              <w:t>Description</w:t>
            </w:r>
          </w:p>
        </w:tc>
      </w:tr>
      <w:tr w:rsidR="00234841" w:rsidRPr="009C5B90" w14:paraId="3BF8091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CB2A2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1C79F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87F3539"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298C4C" w14:textId="77777777" w:rsidR="00234841" w:rsidRPr="009C5B90" w:rsidRDefault="00234841" w:rsidP="00D17253">
            <w:pPr>
              <w:pStyle w:val="TAL"/>
              <w:rPr>
                <w:lang w:val="en-US"/>
              </w:rPr>
            </w:pPr>
          </w:p>
        </w:tc>
      </w:tr>
    </w:tbl>
    <w:p w14:paraId="35827EA5" w14:textId="77777777" w:rsidR="00234841" w:rsidRPr="00442797" w:rsidRDefault="00234841" w:rsidP="00234841"/>
    <w:p w14:paraId="6A414300" w14:textId="77777777" w:rsidR="00234841" w:rsidRPr="00533C32" w:rsidRDefault="00234841" w:rsidP="00434F1A">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3AA541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B446A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06F42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0FED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CE52CE" w14:textId="77777777" w:rsidR="00234841" w:rsidRPr="009C5B90" w:rsidRDefault="00234841" w:rsidP="00D17253">
            <w:pPr>
              <w:pStyle w:val="TAH"/>
              <w:rPr>
                <w:lang w:val="en-US"/>
              </w:rPr>
            </w:pPr>
            <w:r w:rsidRPr="009C5B90">
              <w:rPr>
                <w:lang w:val="en-US"/>
              </w:rPr>
              <w:t>Response</w:t>
            </w:r>
          </w:p>
          <w:p w14:paraId="0E4B7FA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6DFDB2" w14:textId="77777777" w:rsidR="00234841" w:rsidRPr="009C5B90" w:rsidRDefault="00234841" w:rsidP="00D17253">
            <w:pPr>
              <w:pStyle w:val="TAH"/>
              <w:rPr>
                <w:lang w:val="en-US"/>
              </w:rPr>
            </w:pPr>
            <w:r w:rsidRPr="009C5B90">
              <w:rPr>
                <w:lang w:val="en-US"/>
              </w:rPr>
              <w:t>Description</w:t>
            </w:r>
          </w:p>
        </w:tc>
      </w:tr>
      <w:tr w:rsidR="00234841" w:rsidRPr="009C5B90" w14:paraId="312F720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6868DE"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8BFDB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9132F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65E082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6A82FA"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6201A8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35919E"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8A6E630" w14:textId="77777777" w:rsidR="00234841" w:rsidRPr="00533C32" w:rsidRDefault="00234841" w:rsidP="00234841">
      <w:pPr>
        <w:rPr>
          <w:lang w:eastAsia="zh-CN"/>
        </w:rPr>
      </w:pPr>
    </w:p>
    <w:p w14:paraId="65D9B945" w14:textId="77777777" w:rsidR="00234841" w:rsidRPr="00533C32" w:rsidRDefault="00234841" w:rsidP="00234841">
      <w:pPr>
        <w:pStyle w:val="Heading5"/>
      </w:pPr>
      <w:bookmarkStart w:id="1286" w:name="_Toc20127039"/>
      <w:bookmarkStart w:id="1287" w:name="_Toc27589015"/>
      <w:bookmarkStart w:id="1288" w:name="_Toc36459813"/>
      <w:bookmarkStart w:id="1289" w:name="_Toc45029390"/>
      <w:bookmarkStart w:id="1290" w:name="_Toc56520666"/>
      <w:bookmarkStart w:id="1291" w:name="_Toc90586927"/>
      <w:bookmarkStart w:id="1292" w:name="_Toc106616446"/>
      <w:bookmarkStart w:id="1293" w:name="_Toc122101142"/>
      <w:r w:rsidRPr="00533C32">
        <w:t>5.2.19A.3.</w:t>
      </w:r>
      <w:r w:rsidRPr="00533C32">
        <w:rPr>
          <w:lang w:val="de-DE"/>
        </w:rPr>
        <w:t>3</w:t>
      </w:r>
      <w:r w:rsidRPr="00533C32">
        <w:tab/>
        <w:t>PATCH</w:t>
      </w:r>
      <w:bookmarkEnd w:id="1286"/>
      <w:bookmarkEnd w:id="1287"/>
      <w:bookmarkEnd w:id="1288"/>
      <w:bookmarkEnd w:id="1289"/>
      <w:bookmarkEnd w:id="1290"/>
      <w:bookmarkEnd w:id="1291"/>
      <w:bookmarkEnd w:id="1292"/>
      <w:bookmarkEnd w:id="1293"/>
    </w:p>
    <w:p w14:paraId="6CA5733E" w14:textId="77777777" w:rsidR="00234841" w:rsidRPr="00533C32" w:rsidRDefault="00234841" w:rsidP="00234841">
      <w:r w:rsidRPr="00533C32">
        <w:t>This method shall support the URI query parameters specified in table 5.2.19A.3.</w:t>
      </w:r>
      <w:r w:rsidRPr="00533C32">
        <w:rPr>
          <w:lang w:val="de-DE"/>
        </w:rPr>
        <w:t>3</w:t>
      </w:r>
      <w:r w:rsidRPr="00533C32">
        <w:t>-1.</w:t>
      </w:r>
    </w:p>
    <w:p w14:paraId="2242EFEF" w14:textId="77777777" w:rsidR="00234841" w:rsidRPr="00533C32" w:rsidRDefault="00234841" w:rsidP="00434F1A">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2178BDF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FB789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4D3D3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3298E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21F1D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8EB53" w14:textId="77777777" w:rsidR="00234841" w:rsidRPr="009C5B90" w:rsidRDefault="00234841" w:rsidP="00D17253">
            <w:pPr>
              <w:pStyle w:val="TAH"/>
              <w:rPr>
                <w:lang w:val="en-US"/>
              </w:rPr>
            </w:pPr>
            <w:r w:rsidRPr="009C5B90">
              <w:rPr>
                <w:lang w:val="en-US"/>
              </w:rPr>
              <w:t>Description</w:t>
            </w:r>
          </w:p>
        </w:tc>
      </w:tr>
      <w:tr w:rsidR="00234841" w:rsidRPr="009C5B90" w14:paraId="14F8573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1CC5CF"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ADD738F"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CA71B39"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1CC5796"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748F554" w14:textId="77777777" w:rsidR="00234841" w:rsidRPr="009C5B90" w:rsidRDefault="00234841" w:rsidP="00D17253">
            <w:pPr>
              <w:pStyle w:val="TAL"/>
              <w:rPr>
                <w:lang w:val="en-US"/>
              </w:rPr>
            </w:pPr>
            <w:r w:rsidRPr="009C5B90">
              <w:rPr>
                <w:rFonts w:cs="Arial"/>
                <w:szCs w:val="18"/>
              </w:rPr>
              <w:t>see 3GPP TS 29.500 [8] clause 6.6</w:t>
            </w:r>
          </w:p>
        </w:tc>
      </w:tr>
    </w:tbl>
    <w:p w14:paraId="16364EDE" w14:textId="77777777" w:rsidR="00234841" w:rsidRPr="00533C32" w:rsidRDefault="00234841" w:rsidP="00234841">
      <w:pPr>
        <w:pStyle w:val="Guidance"/>
      </w:pPr>
    </w:p>
    <w:p w14:paraId="3C7C607B" w14:textId="77777777" w:rsidR="00234841" w:rsidRPr="00533C32" w:rsidRDefault="00234841" w:rsidP="0023484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0A8E339E" w14:textId="77777777" w:rsidR="00234841" w:rsidRPr="00533C32" w:rsidRDefault="00234841" w:rsidP="00434F1A">
      <w:pPr>
        <w:pStyle w:val="TH"/>
        <w:outlineLvl w:val="0"/>
      </w:pPr>
      <w:r w:rsidRPr="00533C32">
        <w:lastRenderedPageBreak/>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4EC8F3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5EDB3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C83E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2D143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DD0B6" w14:textId="77777777" w:rsidR="00234841" w:rsidRPr="009C5B90" w:rsidRDefault="00234841" w:rsidP="00D17253">
            <w:pPr>
              <w:pStyle w:val="TAH"/>
              <w:rPr>
                <w:lang w:val="en-US"/>
              </w:rPr>
            </w:pPr>
            <w:r w:rsidRPr="009C5B90">
              <w:rPr>
                <w:lang w:val="en-US"/>
              </w:rPr>
              <w:t>Description</w:t>
            </w:r>
          </w:p>
        </w:tc>
      </w:tr>
      <w:tr w:rsidR="00234841" w:rsidRPr="009C5B90" w14:paraId="27F4E0E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3EF431"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42AD318"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9F10AA5"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F324E5B"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78651B0A" w14:textId="77777777" w:rsidR="00234841" w:rsidRPr="00533C32" w:rsidRDefault="00234841" w:rsidP="00234841"/>
    <w:p w14:paraId="59CB4B03" w14:textId="77777777" w:rsidR="00234841" w:rsidRPr="00533C32" w:rsidRDefault="00234841" w:rsidP="00434F1A">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351E8C16"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09A00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4C587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EAFB7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BCDDAA" w14:textId="77777777" w:rsidR="00234841" w:rsidRPr="009C5B90" w:rsidRDefault="00234841" w:rsidP="00D17253">
            <w:pPr>
              <w:pStyle w:val="TAH"/>
              <w:rPr>
                <w:lang w:val="en-US"/>
              </w:rPr>
            </w:pPr>
            <w:r w:rsidRPr="009C5B90">
              <w:rPr>
                <w:lang w:val="en-US"/>
              </w:rPr>
              <w:t>Response</w:t>
            </w:r>
          </w:p>
          <w:p w14:paraId="4B90A4C3"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70DBD29" w14:textId="77777777" w:rsidR="00234841" w:rsidRPr="009C5B90" w:rsidRDefault="00234841" w:rsidP="00D17253">
            <w:pPr>
              <w:pStyle w:val="TAH"/>
              <w:rPr>
                <w:lang w:val="en-US"/>
              </w:rPr>
            </w:pPr>
            <w:r w:rsidRPr="009C5B90">
              <w:rPr>
                <w:lang w:val="en-US"/>
              </w:rPr>
              <w:t>Description</w:t>
            </w:r>
          </w:p>
        </w:tc>
      </w:tr>
      <w:tr w:rsidR="00234841" w:rsidRPr="009C5B90" w14:paraId="4FDD309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F0F8B0"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A8169D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C5C774"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817406"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04CDD92"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234841" w:rsidRPr="009C5B90" w14:paraId="6976B59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39EB333"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A4DA643"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02031"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A0FFF6C"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2C6A363"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3DC3FACE"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A20B37A"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3921874"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6C0D868"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F3AE573"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181342F"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44BBCCE2"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73AFE3D3"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39857B76"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2799312"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D0BD209"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DE2FB0" w14:textId="77777777" w:rsidR="00234841" w:rsidRDefault="00234841" w:rsidP="00234841">
      <w:pPr>
        <w:rPr>
          <w:lang w:eastAsia="zh-CN"/>
        </w:rPr>
      </w:pPr>
    </w:p>
    <w:p w14:paraId="76D85A43" w14:textId="77777777" w:rsidR="00234841" w:rsidRPr="008E6EC7" w:rsidRDefault="00234841" w:rsidP="00234841">
      <w:pPr>
        <w:pStyle w:val="Heading5"/>
      </w:pPr>
      <w:bookmarkStart w:id="1294" w:name="_Toc36459814"/>
      <w:bookmarkStart w:id="1295" w:name="_Toc45029391"/>
      <w:bookmarkStart w:id="1296" w:name="_Toc56520667"/>
      <w:bookmarkStart w:id="1297" w:name="_Toc90586928"/>
      <w:bookmarkStart w:id="1298" w:name="_Toc106616447"/>
      <w:bookmarkStart w:id="1299" w:name="_Toc122101143"/>
      <w:r w:rsidRPr="00442797">
        <w:t>5.2.19A.3.4</w:t>
      </w:r>
      <w:r w:rsidRPr="00442797">
        <w:tab/>
        <w:t>GET</w:t>
      </w:r>
      <w:bookmarkEnd w:id="1294"/>
      <w:bookmarkEnd w:id="1295"/>
      <w:bookmarkEnd w:id="1296"/>
      <w:bookmarkEnd w:id="1297"/>
      <w:bookmarkEnd w:id="1298"/>
      <w:bookmarkEnd w:id="1299"/>
    </w:p>
    <w:p w14:paraId="650BA8AF" w14:textId="77777777" w:rsidR="00234841" w:rsidRPr="008E6EC7" w:rsidRDefault="00234841" w:rsidP="00234841">
      <w:r w:rsidRPr="00442797">
        <w:t>This method shall support the URI query parameters specified in table 5.2.19A.3.4-1.</w:t>
      </w:r>
    </w:p>
    <w:p w14:paraId="0B533498" w14:textId="77777777" w:rsidR="00234841" w:rsidRPr="008E6EC7" w:rsidRDefault="00234841" w:rsidP="00434F1A">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E85098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1557B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D3505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BED8C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900239"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B1FEB3" w14:textId="77777777" w:rsidR="00234841" w:rsidRPr="009C5B90" w:rsidRDefault="00234841" w:rsidP="00D17253">
            <w:pPr>
              <w:pStyle w:val="TAH"/>
              <w:rPr>
                <w:lang w:val="en-US"/>
              </w:rPr>
            </w:pPr>
            <w:r w:rsidRPr="009C5B90">
              <w:rPr>
                <w:lang w:val="en-US"/>
              </w:rPr>
              <w:t>Description</w:t>
            </w:r>
          </w:p>
        </w:tc>
      </w:tr>
      <w:tr w:rsidR="00234841" w:rsidRPr="009C5B90" w14:paraId="2C5A117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CA195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3AEE0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CA710F" w14:textId="77777777" w:rsidR="00234841" w:rsidRPr="009C5B90" w:rsidRDefault="00234841" w:rsidP="00D17253">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604994"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0F399A4" w14:textId="77777777" w:rsidR="00234841" w:rsidRPr="009C5B90" w:rsidRDefault="00234841" w:rsidP="00D17253">
            <w:pPr>
              <w:pStyle w:val="TAL"/>
              <w:rPr>
                <w:lang w:val="en-US"/>
              </w:rPr>
            </w:pPr>
          </w:p>
        </w:tc>
      </w:tr>
    </w:tbl>
    <w:p w14:paraId="165D5A8D" w14:textId="77777777" w:rsidR="00234841" w:rsidRPr="008E6EC7" w:rsidRDefault="00234841" w:rsidP="00234841"/>
    <w:p w14:paraId="166795E9" w14:textId="77777777" w:rsidR="00234841" w:rsidRPr="008E6EC7" w:rsidRDefault="00234841" w:rsidP="00234841">
      <w:r w:rsidRPr="00442797">
        <w:t>This method shall support the request data structures specified in table 5.2.19A.3.4-2 and the response data structures and response codes specified in table 5.2.19A.3.4-3.</w:t>
      </w:r>
    </w:p>
    <w:p w14:paraId="1EEED873" w14:textId="77777777" w:rsidR="00234841" w:rsidRPr="008E6EC7" w:rsidRDefault="00234841" w:rsidP="00434F1A">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1D3FF1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F26E3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B4E4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7613B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E02ABB" w14:textId="77777777" w:rsidR="00234841" w:rsidRPr="009C5B90" w:rsidRDefault="00234841" w:rsidP="00D17253">
            <w:pPr>
              <w:pStyle w:val="TAH"/>
              <w:rPr>
                <w:lang w:val="en-US"/>
              </w:rPr>
            </w:pPr>
            <w:r w:rsidRPr="009C5B90">
              <w:rPr>
                <w:lang w:val="en-US"/>
              </w:rPr>
              <w:t>Description</w:t>
            </w:r>
          </w:p>
        </w:tc>
      </w:tr>
      <w:tr w:rsidR="00234841" w:rsidRPr="009C5B90" w14:paraId="112D9FA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ED967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B2BBF5" w14:textId="77777777" w:rsidR="00234841" w:rsidRPr="009C5B90" w:rsidRDefault="00234841" w:rsidP="00D17253">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E1869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F50780" w14:textId="77777777" w:rsidR="00234841" w:rsidRPr="009C5B90" w:rsidRDefault="00234841" w:rsidP="00D17253">
            <w:pPr>
              <w:pStyle w:val="TAL"/>
              <w:rPr>
                <w:lang w:val="en-US"/>
              </w:rPr>
            </w:pPr>
          </w:p>
        </w:tc>
      </w:tr>
    </w:tbl>
    <w:p w14:paraId="1E51AD12" w14:textId="77777777" w:rsidR="00234841" w:rsidRPr="008E6EC7" w:rsidRDefault="00234841" w:rsidP="00234841">
      <w:pPr>
        <w:pStyle w:val="TAH"/>
      </w:pPr>
    </w:p>
    <w:p w14:paraId="3E694D40" w14:textId="77777777" w:rsidR="00234841" w:rsidRPr="008E6EC7" w:rsidRDefault="00234841" w:rsidP="00434F1A">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553F8C8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5758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3B923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661D3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7B353A" w14:textId="77777777" w:rsidR="00234841" w:rsidRPr="009C5B90" w:rsidRDefault="00234841" w:rsidP="00D17253">
            <w:pPr>
              <w:pStyle w:val="TAH"/>
              <w:rPr>
                <w:lang w:val="en-US"/>
              </w:rPr>
            </w:pPr>
            <w:r w:rsidRPr="009C5B90">
              <w:rPr>
                <w:lang w:val="en-US"/>
              </w:rPr>
              <w:t>Response</w:t>
            </w:r>
          </w:p>
          <w:p w14:paraId="03B5A3A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54E0C3" w14:textId="77777777" w:rsidR="00234841" w:rsidRPr="009C5B90" w:rsidRDefault="00234841" w:rsidP="00D17253">
            <w:pPr>
              <w:pStyle w:val="TAH"/>
              <w:rPr>
                <w:lang w:val="en-US"/>
              </w:rPr>
            </w:pPr>
            <w:r w:rsidRPr="009C5B90">
              <w:rPr>
                <w:lang w:val="en-US"/>
              </w:rPr>
              <w:t>Description</w:t>
            </w:r>
          </w:p>
        </w:tc>
      </w:tr>
      <w:tr w:rsidR="00234841" w:rsidRPr="009C5B90" w14:paraId="66008CF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FF0245" w14:textId="77777777" w:rsidR="00234841" w:rsidRPr="009C5B90" w:rsidRDefault="00234841" w:rsidP="00D17253">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2F06C1C5" w14:textId="77777777" w:rsidR="00234841" w:rsidRPr="009C5B90" w:rsidRDefault="00234841" w:rsidP="00D17253">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1447EF5"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BC74610" w14:textId="77777777" w:rsidR="00234841" w:rsidRPr="009C5B90" w:rsidRDefault="00234841" w:rsidP="00D17253">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16D78B1D" w14:textId="77777777" w:rsidR="00234841" w:rsidRPr="009C5B90" w:rsidRDefault="00234841" w:rsidP="00D17253">
            <w:pPr>
              <w:pStyle w:val="TAL"/>
            </w:pPr>
            <w:r w:rsidRPr="009C5B90">
              <w:t>Upon success, a response body containing the individual EE subscriptions for the groups of UEs shall be returned..</w:t>
            </w:r>
          </w:p>
        </w:tc>
      </w:tr>
      <w:tr w:rsidR="00234841" w:rsidRPr="009C5B90" w14:paraId="4C46AA6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2C8066" w14:textId="77777777" w:rsidR="00234841" w:rsidRPr="009C5B90" w:rsidRDefault="00234841" w:rsidP="00D17253">
            <w:pPr>
              <w:pStyle w:val="TAN"/>
            </w:pPr>
            <w:r w:rsidRPr="009C5B90">
              <w:t>NOTE:</w:t>
            </w:r>
            <w:r w:rsidRPr="009C5B90">
              <w:tab/>
              <w:t>In addition, common data structures as listed in table 5.5-1 are supported.</w:t>
            </w:r>
          </w:p>
        </w:tc>
      </w:tr>
    </w:tbl>
    <w:p w14:paraId="4E036FEE" w14:textId="77777777" w:rsidR="00234841" w:rsidRDefault="00234841" w:rsidP="00234841">
      <w:pPr>
        <w:rPr>
          <w:lang w:eastAsia="zh-CN"/>
        </w:rPr>
      </w:pPr>
    </w:p>
    <w:p w14:paraId="74E9E0BD" w14:textId="77777777" w:rsidR="00234841" w:rsidRPr="00C77669" w:rsidRDefault="00234841" w:rsidP="00234841">
      <w:pPr>
        <w:pStyle w:val="Heading3"/>
      </w:pPr>
      <w:bookmarkStart w:id="1300" w:name="_Toc58584446"/>
      <w:bookmarkStart w:id="1301" w:name="_Toc90586929"/>
      <w:bookmarkStart w:id="1302" w:name="_Toc106616448"/>
      <w:bookmarkStart w:id="1303" w:name="_Toc122101144"/>
      <w:r w:rsidRPr="00C77669">
        <w:lastRenderedPageBreak/>
        <w:t>5.2.19B</w:t>
      </w:r>
      <w:r w:rsidRPr="00C77669">
        <w:tab/>
        <w:t xml:space="preserve">Resource: </w:t>
      </w:r>
      <w:bookmarkEnd w:id="1300"/>
      <w:r w:rsidRPr="00C77669">
        <w:t>EeGroupProfileData</w:t>
      </w:r>
      <w:bookmarkEnd w:id="1301"/>
      <w:bookmarkEnd w:id="1302"/>
      <w:bookmarkEnd w:id="1303"/>
    </w:p>
    <w:p w14:paraId="4B5FA659" w14:textId="77777777" w:rsidR="00234841" w:rsidRDefault="00234841" w:rsidP="00234841">
      <w:pPr>
        <w:pStyle w:val="Heading4"/>
      </w:pPr>
      <w:bookmarkStart w:id="1304" w:name="_Toc58584447"/>
      <w:bookmarkStart w:id="1305" w:name="_Toc90586930"/>
      <w:bookmarkStart w:id="1306" w:name="_Toc106616449"/>
      <w:bookmarkStart w:id="1307" w:name="_Toc122101145"/>
      <w:r>
        <w:t>5.2.19B.1</w:t>
      </w:r>
      <w:r>
        <w:tab/>
        <w:t>Description</w:t>
      </w:r>
      <w:bookmarkEnd w:id="1304"/>
      <w:bookmarkEnd w:id="1305"/>
      <w:bookmarkEnd w:id="1306"/>
      <w:bookmarkEnd w:id="1307"/>
    </w:p>
    <w:p w14:paraId="2F7D8F8E" w14:textId="77777777" w:rsidR="00234841" w:rsidRDefault="00234841" w:rsidP="0023484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EF911A6" w14:textId="77777777" w:rsidR="00234841" w:rsidRDefault="00234841" w:rsidP="00234841">
      <w:pPr>
        <w:pStyle w:val="Heading4"/>
      </w:pPr>
      <w:bookmarkStart w:id="1308" w:name="_Toc58584448"/>
      <w:bookmarkStart w:id="1309" w:name="_Toc90586931"/>
      <w:bookmarkStart w:id="1310" w:name="_Toc106616450"/>
      <w:bookmarkStart w:id="1311" w:name="_Toc122101146"/>
      <w:r>
        <w:t>5.2.19B.2</w:t>
      </w:r>
      <w:r>
        <w:tab/>
        <w:t>Resource Definition</w:t>
      </w:r>
      <w:bookmarkEnd w:id="1308"/>
      <w:bookmarkEnd w:id="1309"/>
      <w:bookmarkEnd w:id="1310"/>
      <w:bookmarkEnd w:id="1311"/>
    </w:p>
    <w:p w14:paraId="3427100E" w14:textId="77777777" w:rsidR="00234841" w:rsidRDefault="00234841" w:rsidP="00234841">
      <w:r w:rsidRPr="00442797">
        <w:t>Resource URI: {apiRoot}/nudr-dr/&lt;apiVersion&gt;/subscription-data/group-data/{ueGroupId}/ee-profile-data</w:t>
      </w:r>
    </w:p>
    <w:p w14:paraId="599FC193" w14:textId="77777777" w:rsidR="00234841" w:rsidRDefault="00234841" w:rsidP="00234841">
      <w:pPr>
        <w:rPr>
          <w:rFonts w:ascii="Arial" w:hAnsi="Arial" w:cs="Arial"/>
        </w:rPr>
      </w:pPr>
      <w:bookmarkStart w:id="1312" w:name="_MCCTEMPBM_CRPT22160135___7"/>
      <w:r>
        <w:t>This resource shall support the resource URI variables defined in table 5.2.19B.2-1</w:t>
      </w:r>
      <w:r>
        <w:rPr>
          <w:rFonts w:ascii="Arial" w:hAnsi="Arial" w:cs="Arial"/>
        </w:rPr>
        <w:t>.</w:t>
      </w:r>
    </w:p>
    <w:bookmarkEnd w:id="1312"/>
    <w:p w14:paraId="60D21218" w14:textId="77777777" w:rsidR="00234841" w:rsidRDefault="00234841" w:rsidP="00434F1A">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800A8B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0D1FEC"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8E8E94" w14:textId="77777777" w:rsidR="00234841" w:rsidRPr="009C5B90" w:rsidRDefault="00234841" w:rsidP="00D17253">
            <w:pPr>
              <w:pStyle w:val="TAH"/>
              <w:rPr>
                <w:lang w:val="en-US"/>
              </w:rPr>
            </w:pPr>
            <w:r w:rsidRPr="009C5B90">
              <w:rPr>
                <w:lang w:val="en-US"/>
              </w:rPr>
              <w:t>Definition</w:t>
            </w:r>
          </w:p>
        </w:tc>
      </w:tr>
      <w:tr w:rsidR="00234841" w:rsidRPr="009C5B90" w14:paraId="1A772F8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81EA"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8D244"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5344A8E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672A0D" w14:textId="77777777" w:rsidR="00234841" w:rsidRPr="009C5B90" w:rsidRDefault="00234841" w:rsidP="00D17253">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C53706"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p>
          <w:p w14:paraId="69DCB625" w14:textId="77777777" w:rsidR="00234841" w:rsidRPr="009C5B90" w:rsidRDefault="00234841" w:rsidP="00D17253">
            <w:pPr>
              <w:pStyle w:val="TAL"/>
              <w:rPr>
                <w:lang w:val="en-US"/>
              </w:rPr>
            </w:pPr>
            <w:r w:rsidRPr="009C5B90">
              <w:rPr>
                <w:lang w:val="en-US"/>
              </w:rPr>
              <w:tab/>
            </w:r>
            <w:r w:rsidRPr="009C5B90">
              <w:rPr>
                <w:lang w:val="sv-SE"/>
              </w:rPr>
              <w:t xml:space="preserve">pattern: </w:t>
            </w:r>
            <w:r w:rsidRPr="009C5B90">
              <w:t>See pattern of type VarUeGroupId</w:t>
            </w:r>
          </w:p>
        </w:tc>
      </w:tr>
    </w:tbl>
    <w:p w14:paraId="0C1031E9" w14:textId="77777777" w:rsidR="00234841" w:rsidRDefault="00234841" w:rsidP="00234841"/>
    <w:p w14:paraId="64576D84" w14:textId="77777777" w:rsidR="00234841" w:rsidRDefault="00234841" w:rsidP="00234841">
      <w:pPr>
        <w:pStyle w:val="Heading4"/>
      </w:pPr>
      <w:bookmarkStart w:id="1313" w:name="_Toc58584449"/>
      <w:bookmarkStart w:id="1314" w:name="_Toc90586932"/>
      <w:bookmarkStart w:id="1315" w:name="_Toc106616451"/>
      <w:bookmarkStart w:id="1316" w:name="_Toc122101147"/>
      <w:r>
        <w:t>5.2.19B.3</w:t>
      </w:r>
      <w:r>
        <w:tab/>
        <w:t>Resource Standard Methods</w:t>
      </w:r>
      <w:bookmarkEnd w:id="1313"/>
      <w:bookmarkEnd w:id="1314"/>
      <w:bookmarkEnd w:id="1315"/>
      <w:bookmarkEnd w:id="1316"/>
    </w:p>
    <w:p w14:paraId="091151CC" w14:textId="77777777" w:rsidR="00234841" w:rsidRDefault="00234841" w:rsidP="00234841">
      <w:pPr>
        <w:pStyle w:val="Heading5"/>
      </w:pPr>
      <w:bookmarkStart w:id="1317" w:name="_Toc58584450"/>
      <w:bookmarkStart w:id="1318" w:name="_Toc90586933"/>
      <w:bookmarkStart w:id="1319" w:name="_Toc106616452"/>
      <w:bookmarkStart w:id="1320" w:name="_Toc122101148"/>
      <w:r>
        <w:t>5.2.19B.3.1</w:t>
      </w:r>
      <w:r>
        <w:tab/>
        <w:t>GET</w:t>
      </w:r>
      <w:bookmarkEnd w:id="1317"/>
      <w:bookmarkEnd w:id="1318"/>
      <w:bookmarkEnd w:id="1319"/>
      <w:bookmarkEnd w:id="1320"/>
    </w:p>
    <w:p w14:paraId="787BC7B6" w14:textId="77777777" w:rsidR="00234841" w:rsidRDefault="00234841" w:rsidP="00234841">
      <w:r>
        <w:t>This method shall support the URI query parameters specified in table 5.2.19B.3.1-1.</w:t>
      </w:r>
    </w:p>
    <w:p w14:paraId="3FA991B2" w14:textId="77777777" w:rsidR="00234841" w:rsidRDefault="00234841" w:rsidP="00434F1A">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234841" w:rsidRPr="009C5B90" w14:paraId="68769A19" w14:textId="77777777" w:rsidTr="00D1725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74727D0"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FCF41B6" w14:textId="77777777" w:rsidR="00234841" w:rsidRPr="009C5B90" w:rsidRDefault="00234841" w:rsidP="00D17253">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D18B337"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7A0257C" w14:textId="77777777" w:rsidR="00234841" w:rsidRPr="009C5B90" w:rsidRDefault="00234841" w:rsidP="00D17253">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CB0473" w14:textId="77777777" w:rsidR="00234841" w:rsidRPr="009C5B90" w:rsidRDefault="00234841" w:rsidP="00D17253">
            <w:pPr>
              <w:pStyle w:val="TAH"/>
              <w:rPr>
                <w:lang w:val="en-US"/>
              </w:rPr>
            </w:pPr>
            <w:r w:rsidRPr="009C5B90">
              <w:rPr>
                <w:lang w:val="en-US"/>
              </w:rPr>
              <w:t>Description</w:t>
            </w:r>
          </w:p>
        </w:tc>
      </w:tr>
      <w:tr w:rsidR="00234841" w:rsidRPr="009C5B90" w14:paraId="5C21FAA8"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902A79F" w14:textId="77777777" w:rsidR="00234841" w:rsidRPr="009C5B90" w:rsidRDefault="00234841" w:rsidP="00D17253">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65E53FDF" w14:textId="77777777" w:rsidR="00234841" w:rsidRPr="009C5B90" w:rsidRDefault="00234841" w:rsidP="00D17253">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6D0484C"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F724FDF" w14:textId="77777777" w:rsidR="00234841" w:rsidRPr="009C5B90" w:rsidRDefault="00234841" w:rsidP="00D17253">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F6EE3B1"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E99D487" w14:textId="77777777" w:rsidR="00234841" w:rsidRDefault="00234841" w:rsidP="00234841"/>
    <w:p w14:paraId="0E7AFC30" w14:textId="77777777" w:rsidR="00234841" w:rsidRDefault="00234841" w:rsidP="00234841">
      <w:r>
        <w:t>This method shall support the request data structures specified in table 5.2.19B.3.1-2 and the response data structures and response codes specified in table 5.2.19B.3.1-3.</w:t>
      </w:r>
    </w:p>
    <w:p w14:paraId="1F29794F" w14:textId="77777777" w:rsidR="00234841" w:rsidRDefault="00234841" w:rsidP="00434F1A">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B6E9B2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1F843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1F4A5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7456E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35DD11" w14:textId="77777777" w:rsidR="00234841" w:rsidRPr="009C5B90" w:rsidRDefault="00234841" w:rsidP="00D17253">
            <w:pPr>
              <w:pStyle w:val="TAH"/>
              <w:rPr>
                <w:lang w:val="en-US"/>
              </w:rPr>
            </w:pPr>
            <w:r w:rsidRPr="009C5B90">
              <w:rPr>
                <w:lang w:val="en-US"/>
              </w:rPr>
              <w:t>Description</w:t>
            </w:r>
          </w:p>
        </w:tc>
      </w:tr>
      <w:tr w:rsidR="00234841" w:rsidRPr="009C5B90" w14:paraId="7583F9B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43406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0A4E10"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61A0D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634612" w14:textId="77777777" w:rsidR="00234841" w:rsidRPr="009C5B90" w:rsidRDefault="00234841" w:rsidP="00D17253">
            <w:pPr>
              <w:pStyle w:val="TAL"/>
              <w:rPr>
                <w:lang w:val="en-US"/>
              </w:rPr>
            </w:pPr>
          </w:p>
        </w:tc>
      </w:tr>
    </w:tbl>
    <w:p w14:paraId="630F4E12" w14:textId="77777777" w:rsidR="00234841" w:rsidRDefault="00234841" w:rsidP="00234841"/>
    <w:p w14:paraId="5D330717" w14:textId="77777777" w:rsidR="00234841" w:rsidRDefault="00234841" w:rsidP="00434F1A">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34841" w:rsidRPr="009C5B90" w14:paraId="1F180AD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3F58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0F967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0BF2D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7061D8" w14:textId="77777777" w:rsidR="00234841" w:rsidRPr="009C5B90" w:rsidRDefault="00234841" w:rsidP="00D17253">
            <w:pPr>
              <w:pStyle w:val="TAH"/>
              <w:rPr>
                <w:lang w:val="en-US"/>
              </w:rPr>
            </w:pPr>
            <w:r w:rsidRPr="009C5B90">
              <w:rPr>
                <w:lang w:val="en-US"/>
              </w:rPr>
              <w:t>Response</w:t>
            </w:r>
          </w:p>
          <w:p w14:paraId="166694B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39355" w14:textId="77777777" w:rsidR="00234841" w:rsidRPr="009C5B90" w:rsidRDefault="00234841" w:rsidP="00D17253">
            <w:pPr>
              <w:pStyle w:val="TAH"/>
              <w:rPr>
                <w:lang w:val="en-US"/>
              </w:rPr>
            </w:pPr>
            <w:r w:rsidRPr="009C5B90">
              <w:rPr>
                <w:lang w:val="en-US"/>
              </w:rPr>
              <w:t>Description</w:t>
            </w:r>
          </w:p>
        </w:tc>
      </w:tr>
      <w:tr w:rsidR="00234841" w:rsidRPr="009C5B90" w14:paraId="5E7CD07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45708" w14:textId="77777777" w:rsidR="00234841" w:rsidRPr="009C5B90" w:rsidRDefault="00234841" w:rsidP="00D17253">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C6BBCF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C3C979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B9113A4"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7AB377E" w14:textId="77777777" w:rsidR="00234841" w:rsidRPr="009C5B90" w:rsidRDefault="00234841" w:rsidP="00D17253">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234841" w:rsidRPr="009C5B90" w14:paraId="05998B6D"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5562A16"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E868AC5" w14:textId="77777777" w:rsidR="00234841" w:rsidRPr="0017681B" w:rsidRDefault="00234841" w:rsidP="00234841"/>
    <w:p w14:paraId="3A868DEB" w14:textId="77777777" w:rsidR="00234841" w:rsidRPr="00533C32" w:rsidRDefault="00234841" w:rsidP="00234841">
      <w:pPr>
        <w:pStyle w:val="Heading3"/>
      </w:pPr>
      <w:bookmarkStart w:id="1321" w:name="_Toc106616453"/>
      <w:bookmarkStart w:id="1322" w:name="_Toc122101149"/>
      <w:r>
        <w:lastRenderedPageBreak/>
        <w:t>5.2.19C</w:t>
      </w:r>
      <w:r w:rsidRPr="00533C32">
        <w:tab/>
        <w:t xml:space="preserve">Resource: </w:t>
      </w:r>
      <w:r w:rsidRPr="00533C32">
        <w:rPr>
          <w:lang w:val="de-DE"/>
        </w:rPr>
        <w:t>Amf</w:t>
      </w:r>
      <w:r>
        <w:rPr>
          <w:lang w:val="de-DE"/>
        </w:rPr>
        <w:t>Group</w:t>
      </w:r>
      <w:r w:rsidRPr="00533C32">
        <w:rPr>
          <w:lang w:val="de-DE"/>
        </w:rPr>
        <w:t>SubscriptionInfo</w:t>
      </w:r>
      <w:bookmarkEnd w:id="1321"/>
      <w:bookmarkEnd w:id="1322"/>
    </w:p>
    <w:p w14:paraId="56FF4F01" w14:textId="77777777" w:rsidR="00234841" w:rsidRPr="00533C32" w:rsidRDefault="00234841" w:rsidP="00234841">
      <w:pPr>
        <w:pStyle w:val="Heading4"/>
      </w:pPr>
      <w:bookmarkStart w:id="1323" w:name="_Toc106616454"/>
      <w:bookmarkStart w:id="1324" w:name="_Toc122101150"/>
      <w:r>
        <w:t>5.2.19C</w:t>
      </w:r>
      <w:r w:rsidRPr="00533C32">
        <w:t>.1</w:t>
      </w:r>
      <w:r w:rsidRPr="00533C32">
        <w:tab/>
        <w:t>Description</w:t>
      </w:r>
      <w:bookmarkEnd w:id="1323"/>
      <w:bookmarkEnd w:id="1324"/>
    </w:p>
    <w:p w14:paraId="1B86C304" w14:textId="77777777" w:rsidR="00234841" w:rsidRPr="00533C32" w:rsidRDefault="00234841" w:rsidP="0023484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BF42847"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0B9EBA3" w14:textId="77777777" w:rsidR="00234841" w:rsidRPr="00533C32" w:rsidRDefault="00234841" w:rsidP="00234841">
      <w:pPr>
        <w:pStyle w:val="Heading4"/>
      </w:pPr>
      <w:bookmarkStart w:id="1325" w:name="_Toc106616455"/>
      <w:bookmarkStart w:id="1326" w:name="_Toc122101151"/>
      <w:r>
        <w:t>5.2.19C</w:t>
      </w:r>
      <w:r w:rsidRPr="00533C32">
        <w:t>.2</w:t>
      </w:r>
      <w:r w:rsidRPr="00533C32">
        <w:tab/>
        <w:t>Resource Definition</w:t>
      </w:r>
      <w:bookmarkEnd w:id="1325"/>
      <w:bookmarkEnd w:id="1326"/>
    </w:p>
    <w:p w14:paraId="77917665" w14:textId="77777777" w:rsidR="00234841" w:rsidRPr="00533C32" w:rsidRDefault="00234841" w:rsidP="0023484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22780B03" w14:textId="77777777" w:rsidR="00234841" w:rsidRPr="00533C32" w:rsidRDefault="00234841" w:rsidP="00234841">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724B3CF1" w14:textId="77777777" w:rsidR="00234841" w:rsidRPr="00533C32" w:rsidRDefault="00234841" w:rsidP="00434F1A">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E88BE7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DD4FF"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9126C2" w14:textId="77777777" w:rsidR="00234841" w:rsidRPr="009C5B90" w:rsidRDefault="00234841" w:rsidP="00D17253">
            <w:pPr>
              <w:pStyle w:val="TAH"/>
              <w:rPr>
                <w:lang w:val="en-US"/>
              </w:rPr>
            </w:pPr>
            <w:r w:rsidRPr="009C5B90">
              <w:rPr>
                <w:lang w:val="en-US"/>
              </w:rPr>
              <w:t>Definition</w:t>
            </w:r>
          </w:p>
        </w:tc>
      </w:tr>
      <w:tr w:rsidR="00234841" w:rsidRPr="009C5B90" w14:paraId="0290625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FE9FF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4C6374"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65FD39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194731" w14:textId="77777777" w:rsidR="00234841" w:rsidRPr="009C5B90" w:rsidRDefault="00234841" w:rsidP="00D17253">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CD2DB7"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234841" w:rsidRPr="009C5B90" w14:paraId="1F727FA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464445"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B5C5CF" w14:textId="77777777" w:rsidR="00234841" w:rsidRPr="009C5B90" w:rsidRDefault="00234841" w:rsidP="00D17253">
            <w:pPr>
              <w:pStyle w:val="TAL"/>
              <w:rPr>
                <w:lang w:val="en-US"/>
              </w:rPr>
            </w:pPr>
            <w:r w:rsidRPr="009C5B90">
              <w:rPr>
                <w:lang w:val="en-US"/>
              </w:rPr>
              <w:t>Identifier of the subscription (allocated by the UDR)</w:t>
            </w:r>
          </w:p>
        </w:tc>
      </w:tr>
    </w:tbl>
    <w:p w14:paraId="0696E67C" w14:textId="77777777" w:rsidR="00234841" w:rsidRPr="00533C32" w:rsidRDefault="00234841" w:rsidP="00234841"/>
    <w:p w14:paraId="6614CFDA" w14:textId="77777777" w:rsidR="00234841" w:rsidRPr="00533C32" w:rsidRDefault="00234841" w:rsidP="00234841">
      <w:pPr>
        <w:pStyle w:val="Heading4"/>
      </w:pPr>
      <w:bookmarkStart w:id="1327" w:name="_Toc106616456"/>
      <w:bookmarkStart w:id="1328" w:name="_Toc122101152"/>
      <w:r>
        <w:t>5.2.19C</w:t>
      </w:r>
      <w:r w:rsidRPr="00533C32">
        <w:t>.3</w:t>
      </w:r>
      <w:r w:rsidRPr="00533C32">
        <w:tab/>
        <w:t>Resource Standard Methods</w:t>
      </w:r>
      <w:bookmarkEnd w:id="1327"/>
      <w:bookmarkEnd w:id="1328"/>
    </w:p>
    <w:p w14:paraId="4776CFDD" w14:textId="77777777" w:rsidR="00234841" w:rsidRPr="00533C32" w:rsidRDefault="00234841" w:rsidP="00234841">
      <w:pPr>
        <w:pStyle w:val="Heading5"/>
      </w:pPr>
      <w:bookmarkStart w:id="1329" w:name="_Toc106616457"/>
      <w:bookmarkStart w:id="1330" w:name="_Toc122101153"/>
      <w:r>
        <w:t>5.2.19C</w:t>
      </w:r>
      <w:r w:rsidRPr="00533C32">
        <w:t>.3.1</w:t>
      </w:r>
      <w:r w:rsidRPr="00533C32">
        <w:tab/>
        <w:t>PUT</w:t>
      </w:r>
      <w:bookmarkEnd w:id="1329"/>
      <w:bookmarkEnd w:id="1330"/>
    </w:p>
    <w:p w14:paraId="341119D1" w14:textId="77777777" w:rsidR="00234841" w:rsidRPr="00533C32" w:rsidRDefault="00234841" w:rsidP="00234841">
      <w:r w:rsidRPr="00533C32">
        <w:t xml:space="preserve">This method shall support the URI query parameters specified in table </w:t>
      </w:r>
      <w:r>
        <w:t>5.2.19C</w:t>
      </w:r>
      <w:r w:rsidRPr="00533C32">
        <w:t>.3.1-1.</w:t>
      </w:r>
    </w:p>
    <w:p w14:paraId="0F183A2D" w14:textId="77777777" w:rsidR="00234841" w:rsidRPr="00533C32" w:rsidRDefault="00234841" w:rsidP="00434F1A">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0828DC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C7C4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B7B46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00D9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66023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0DAB2" w14:textId="77777777" w:rsidR="00234841" w:rsidRPr="009C5B90" w:rsidRDefault="00234841" w:rsidP="00D17253">
            <w:pPr>
              <w:pStyle w:val="TAH"/>
              <w:rPr>
                <w:lang w:val="en-US"/>
              </w:rPr>
            </w:pPr>
            <w:r w:rsidRPr="009C5B90">
              <w:rPr>
                <w:lang w:val="en-US"/>
              </w:rPr>
              <w:t>Description</w:t>
            </w:r>
          </w:p>
        </w:tc>
      </w:tr>
      <w:tr w:rsidR="00234841" w:rsidRPr="009C5B90" w14:paraId="695104C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6884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325E17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80A8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C94EB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DC87C3" w14:textId="77777777" w:rsidR="00234841" w:rsidRPr="009C5B90" w:rsidRDefault="00234841" w:rsidP="00D17253">
            <w:pPr>
              <w:pStyle w:val="TAL"/>
              <w:rPr>
                <w:lang w:val="en-US"/>
              </w:rPr>
            </w:pPr>
          </w:p>
        </w:tc>
      </w:tr>
    </w:tbl>
    <w:p w14:paraId="643218D1" w14:textId="77777777" w:rsidR="00234841" w:rsidRPr="00533C32" w:rsidRDefault="00234841" w:rsidP="00234841"/>
    <w:p w14:paraId="70EEFCCA" w14:textId="77777777" w:rsidR="00234841" w:rsidRPr="00533C32" w:rsidRDefault="00234841" w:rsidP="0023484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1B64BCAF" w14:textId="77777777" w:rsidR="00234841" w:rsidRPr="00533C32" w:rsidRDefault="00234841" w:rsidP="00434F1A">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98FB24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A73D4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5722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591AF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6C2336" w14:textId="77777777" w:rsidR="00234841" w:rsidRPr="009C5B90" w:rsidRDefault="00234841" w:rsidP="00D17253">
            <w:pPr>
              <w:pStyle w:val="TAH"/>
              <w:rPr>
                <w:lang w:val="en-US"/>
              </w:rPr>
            </w:pPr>
            <w:r w:rsidRPr="009C5B90">
              <w:rPr>
                <w:lang w:val="en-US"/>
              </w:rPr>
              <w:t>Description</w:t>
            </w:r>
          </w:p>
        </w:tc>
      </w:tr>
      <w:tr w:rsidR="00234841" w:rsidRPr="009C5B90" w14:paraId="57EB121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B6F13C" w14:textId="77777777" w:rsidR="00234841" w:rsidRPr="009C5B90" w:rsidRDefault="00234841" w:rsidP="00D17253">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D51616A"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612F873" w14:textId="77777777" w:rsidR="00234841" w:rsidRPr="009C5B90" w:rsidRDefault="00234841" w:rsidP="00D17253">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40D21E8E" w14:textId="77777777" w:rsidR="00234841" w:rsidRPr="009C5B90" w:rsidRDefault="00234841" w:rsidP="00D17253">
            <w:pPr>
              <w:pStyle w:val="TAL"/>
              <w:rPr>
                <w:lang w:val="en-US"/>
              </w:rPr>
            </w:pPr>
            <w:r w:rsidRPr="009C5B90">
              <w:rPr>
                <w:lang w:val="en-US"/>
              </w:rPr>
              <w:t xml:space="preserve">AMF subscription info for one or two AMFs </w:t>
            </w:r>
          </w:p>
        </w:tc>
      </w:tr>
    </w:tbl>
    <w:p w14:paraId="7020DFE7" w14:textId="77777777" w:rsidR="00234841" w:rsidRPr="00533C32" w:rsidRDefault="00234841" w:rsidP="00234841"/>
    <w:p w14:paraId="383A96EE" w14:textId="77777777" w:rsidR="00234841" w:rsidRPr="00533C32" w:rsidRDefault="00234841" w:rsidP="00434F1A">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234841" w:rsidRPr="009C5B90" w14:paraId="4EF2C6DD"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BD059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8FF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7B678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3F3807" w14:textId="77777777" w:rsidR="00234841" w:rsidRPr="009C5B90" w:rsidRDefault="00234841" w:rsidP="00D17253">
            <w:pPr>
              <w:pStyle w:val="TAH"/>
              <w:rPr>
                <w:lang w:val="en-US"/>
              </w:rPr>
            </w:pPr>
            <w:r w:rsidRPr="009C5B90">
              <w:rPr>
                <w:lang w:val="en-US"/>
              </w:rPr>
              <w:t>Response</w:t>
            </w:r>
          </w:p>
          <w:p w14:paraId="6C553A4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AA5E5D" w14:textId="77777777" w:rsidR="00234841" w:rsidRPr="009C5B90" w:rsidRDefault="00234841" w:rsidP="00D17253">
            <w:pPr>
              <w:pStyle w:val="TAH"/>
              <w:rPr>
                <w:lang w:val="en-US"/>
              </w:rPr>
            </w:pPr>
            <w:r w:rsidRPr="009C5B90">
              <w:rPr>
                <w:lang w:val="en-US"/>
              </w:rPr>
              <w:t>Description</w:t>
            </w:r>
          </w:p>
        </w:tc>
      </w:tr>
      <w:tr w:rsidR="00234841" w:rsidRPr="009C5B90" w14:paraId="36461AD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C3E526"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3ACCFA"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D67B6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49A79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AF1F08"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3482C24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3A80CADD"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79F34B3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94909"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64939FD4"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E6785C0" w14:textId="77777777" w:rsidR="00234841" w:rsidRPr="009C5B90" w:rsidRDefault="00234841" w:rsidP="00D17253">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234841" w:rsidRPr="009C5B90" w14:paraId="79F04E0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643274"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2ED493E" w14:textId="77777777" w:rsidR="00234841" w:rsidRPr="00533C32" w:rsidRDefault="00234841" w:rsidP="00234841">
      <w:pPr>
        <w:rPr>
          <w:lang w:eastAsia="zh-CN"/>
        </w:rPr>
      </w:pPr>
    </w:p>
    <w:p w14:paraId="341F9116" w14:textId="77777777" w:rsidR="00234841" w:rsidRPr="00533C32" w:rsidRDefault="00234841" w:rsidP="00234841">
      <w:pPr>
        <w:pStyle w:val="Heading5"/>
      </w:pPr>
      <w:bookmarkStart w:id="1331" w:name="_Toc106616458"/>
      <w:bookmarkStart w:id="1332" w:name="_Toc122101154"/>
      <w:r>
        <w:t>5.2.19C</w:t>
      </w:r>
      <w:r w:rsidRPr="00533C32">
        <w:t>.3.2</w:t>
      </w:r>
      <w:r w:rsidRPr="00533C32">
        <w:tab/>
        <w:t>DELETE</w:t>
      </w:r>
      <w:bookmarkEnd w:id="1331"/>
      <w:bookmarkEnd w:id="1332"/>
    </w:p>
    <w:p w14:paraId="3A0DD05C" w14:textId="77777777" w:rsidR="00234841" w:rsidRPr="00533C32" w:rsidRDefault="00234841" w:rsidP="00234841">
      <w:r w:rsidRPr="00533C32">
        <w:t xml:space="preserve">This method shall support the URI query parameters specified in table </w:t>
      </w:r>
      <w:r>
        <w:t>5.2.19C</w:t>
      </w:r>
      <w:r w:rsidRPr="00533C32">
        <w:t>.3.2-1.</w:t>
      </w:r>
    </w:p>
    <w:p w14:paraId="3EFF2B52" w14:textId="77777777" w:rsidR="00234841" w:rsidRPr="00533C32" w:rsidRDefault="00234841" w:rsidP="00434F1A">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B9FC94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DB0B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E16B1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D55E6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93F04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5EA05" w14:textId="77777777" w:rsidR="00234841" w:rsidRPr="009C5B90" w:rsidRDefault="00234841" w:rsidP="00D17253">
            <w:pPr>
              <w:pStyle w:val="TAH"/>
              <w:rPr>
                <w:lang w:val="en-US"/>
              </w:rPr>
            </w:pPr>
            <w:r w:rsidRPr="009C5B90">
              <w:rPr>
                <w:lang w:val="en-US"/>
              </w:rPr>
              <w:t>Description</w:t>
            </w:r>
          </w:p>
        </w:tc>
      </w:tr>
      <w:tr w:rsidR="00234841" w:rsidRPr="009C5B90" w14:paraId="3E1F7A1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F9DEF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EAB33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5E9518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E9125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706D57" w14:textId="77777777" w:rsidR="00234841" w:rsidRPr="009C5B90" w:rsidRDefault="00234841" w:rsidP="00D17253">
            <w:pPr>
              <w:pStyle w:val="TAL"/>
              <w:rPr>
                <w:lang w:val="en-US"/>
              </w:rPr>
            </w:pPr>
          </w:p>
        </w:tc>
      </w:tr>
    </w:tbl>
    <w:p w14:paraId="589CD718" w14:textId="77777777" w:rsidR="00234841" w:rsidRPr="00533C32" w:rsidRDefault="00234841" w:rsidP="00234841"/>
    <w:p w14:paraId="13F499C6" w14:textId="77777777" w:rsidR="00234841" w:rsidRPr="00533C32" w:rsidRDefault="00234841" w:rsidP="0023484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9BC038B" w14:textId="77777777" w:rsidR="00234841" w:rsidRPr="00533C32" w:rsidRDefault="00234841" w:rsidP="00434F1A">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F3A646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E0B15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FC87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98A9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06A025" w14:textId="77777777" w:rsidR="00234841" w:rsidRPr="009C5B90" w:rsidRDefault="00234841" w:rsidP="00D17253">
            <w:pPr>
              <w:pStyle w:val="TAH"/>
              <w:rPr>
                <w:lang w:val="en-US"/>
              </w:rPr>
            </w:pPr>
            <w:r w:rsidRPr="009C5B90">
              <w:rPr>
                <w:lang w:val="en-US"/>
              </w:rPr>
              <w:t>Description</w:t>
            </w:r>
          </w:p>
        </w:tc>
      </w:tr>
      <w:tr w:rsidR="00234841" w:rsidRPr="009C5B90" w14:paraId="248A508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2A059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25C46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EC8D25"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EF833B" w14:textId="77777777" w:rsidR="00234841" w:rsidRPr="009C5B90" w:rsidRDefault="00234841" w:rsidP="00D17253">
            <w:pPr>
              <w:pStyle w:val="TAL"/>
              <w:rPr>
                <w:lang w:val="en-US"/>
              </w:rPr>
            </w:pPr>
          </w:p>
        </w:tc>
      </w:tr>
    </w:tbl>
    <w:p w14:paraId="693FA8E0" w14:textId="77777777" w:rsidR="00234841" w:rsidRPr="00533C32" w:rsidRDefault="00234841" w:rsidP="00234841"/>
    <w:p w14:paraId="4A3E79CF" w14:textId="77777777" w:rsidR="00234841" w:rsidRPr="00533C32" w:rsidRDefault="00234841" w:rsidP="00434F1A">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6E810B2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D3CB4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2A047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F9058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558812" w14:textId="77777777" w:rsidR="00234841" w:rsidRPr="009C5B90" w:rsidRDefault="00234841" w:rsidP="00D17253">
            <w:pPr>
              <w:pStyle w:val="TAH"/>
              <w:rPr>
                <w:lang w:val="en-US"/>
              </w:rPr>
            </w:pPr>
            <w:r w:rsidRPr="009C5B90">
              <w:rPr>
                <w:lang w:val="en-US"/>
              </w:rPr>
              <w:t>Response</w:t>
            </w:r>
          </w:p>
          <w:p w14:paraId="1F5202B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3E0636" w14:textId="77777777" w:rsidR="00234841" w:rsidRPr="009C5B90" w:rsidRDefault="00234841" w:rsidP="00D17253">
            <w:pPr>
              <w:pStyle w:val="TAH"/>
              <w:rPr>
                <w:lang w:val="en-US"/>
              </w:rPr>
            </w:pPr>
            <w:r w:rsidRPr="009C5B90">
              <w:rPr>
                <w:lang w:val="en-US"/>
              </w:rPr>
              <w:t>Description</w:t>
            </w:r>
          </w:p>
        </w:tc>
      </w:tr>
      <w:tr w:rsidR="00234841" w:rsidRPr="009C5B90" w14:paraId="0BFD6BF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95A03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30887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EF39CE"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6897D42"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973C9E"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879508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23B23B"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21145099" w14:textId="77777777" w:rsidR="00234841" w:rsidRPr="00533C32" w:rsidRDefault="00234841" w:rsidP="00234841"/>
    <w:p w14:paraId="2364BE79" w14:textId="77777777" w:rsidR="00234841" w:rsidRPr="00533C32" w:rsidRDefault="00234841" w:rsidP="00234841">
      <w:pPr>
        <w:pStyle w:val="Heading5"/>
      </w:pPr>
      <w:bookmarkStart w:id="1333" w:name="_Toc106616459"/>
      <w:bookmarkStart w:id="1334" w:name="_Toc122101155"/>
      <w:r>
        <w:t>5.2.19C</w:t>
      </w:r>
      <w:r w:rsidRPr="00533C32">
        <w:t>.3.</w:t>
      </w:r>
      <w:r w:rsidRPr="00533C32">
        <w:rPr>
          <w:lang w:val="de-DE"/>
        </w:rPr>
        <w:t>3</w:t>
      </w:r>
      <w:r w:rsidRPr="00533C32">
        <w:tab/>
      </w:r>
      <w:r w:rsidRPr="00533C32">
        <w:rPr>
          <w:lang w:val="de-DE"/>
        </w:rPr>
        <w:t>GET</w:t>
      </w:r>
      <w:bookmarkEnd w:id="1333"/>
      <w:bookmarkEnd w:id="1334"/>
    </w:p>
    <w:p w14:paraId="6AEBE6F8" w14:textId="77777777" w:rsidR="00234841" w:rsidRPr="00533C32" w:rsidRDefault="00234841" w:rsidP="00234841">
      <w:r w:rsidRPr="00533C32">
        <w:t xml:space="preserve">This method shall support the URI query parameters specified in table </w:t>
      </w:r>
      <w:r>
        <w:t>5.2.19C</w:t>
      </w:r>
      <w:r w:rsidRPr="00533C32">
        <w:t>.3.3-1.</w:t>
      </w:r>
    </w:p>
    <w:p w14:paraId="7708AF14" w14:textId="77777777" w:rsidR="00234841" w:rsidRPr="00533C32" w:rsidRDefault="00234841" w:rsidP="00434F1A">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48F4C0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317D3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9C7C1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508C0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18483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88E13" w14:textId="77777777" w:rsidR="00234841" w:rsidRPr="009C5B90" w:rsidRDefault="00234841" w:rsidP="00D17253">
            <w:pPr>
              <w:pStyle w:val="TAH"/>
              <w:rPr>
                <w:lang w:val="en-US"/>
              </w:rPr>
            </w:pPr>
            <w:r w:rsidRPr="009C5B90">
              <w:rPr>
                <w:lang w:val="en-US"/>
              </w:rPr>
              <w:t>Description</w:t>
            </w:r>
          </w:p>
        </w:tc>
      </w:tr>
      <w:tr w:rsidR="00234841" w:rsidRPr="009C5B90" w14:paraId="733289B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4ED0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2E5233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85E03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F8280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2554C9" w14:textId="77777777" w:rsidR="00234841" w:rsidRPr="009C5B90" w:rsidRDefault="00234841" w:rsidP="00D17253">
            <w:pPr>
              <w:pStyle w:val="TAL"/>
              <w:rPr>
                <w:lang w:val="en-US"/>
              </w:rPr>
            </w:pPr>
          </w:p>
        </w:tc>
      </w:tr>
    </w:tbl>
    <w:p w14:paraId="74DB3F59" w14:textId="77777777" w:rsidR="00234841" w:rsidRPr="00533C32" w:rsidRDefault="00234841" w:rsidP="00234841"/>
    <w:p w14:paraId="1A1A26F4" w14:textId="77777777" w:rsidR="00234841" w:rsidRPr="00533C32" w:rsidRDefault="00234841" w:rsidP="00234841">
      <w:r w:rsidRPr="00533C32">
        <w:t xml:space="preserve">This method shall support the request data structures specified in table </w:t>
      </w:r>
      <w:r>
        <w:t>5.2.19C</w:t>
      </w:r>
      <w:r w:rsidRPr="00533C32">
        <w:t>.3.3-2 and the response data structure and response codes specified in table 5.2.31.3.3-3.</w:t>
      </w:r>
    </w:p>
    <w:p w14:paraId="78552E96" w14:textId="77777777" w:rsidR="00234841" w:rsidRPr="00533C32" w:rsidRDefault="00234841" w:rsidP="00434F1A">
      <w:pPr>
        <w:pStyle w:val="TH"/>
        <w:outlineLvl w:val="0"/>
      </w:pPr>
      <w:r w:rsidRPr="00533C32">
        <w:lastRenderedPageBreak/>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87A1D8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E9296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E71B0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04D30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18F0F" w14:textId="77777777" w:rsidR="00234841" w:rsidRPr="009C5B90" w:rsidRDefault="00234841" w:rsidP="00D17253">
            <w:pPr>
              <w:pStyle w:val="TAH"/>
              <w:rPr>
                <w:lang w:val="en-US"/>
              </w:rPr>
            </w:pPr>
            <w:r w:rsidRPr="009C5B90">
              <w:rPr>
                <w:lang w:val="en-US"/>
              </w:rPr>
              <w:t>Description</w:t>
            </w:r>
          </w:p>
        </w:tc>
      </w:tr>
      <w:tr w:rsidR="00234841" w:rsidRPr="009C5B90" w14:paraId="5E2CA15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CB66E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36D7B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FDC19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CF7EC2F" w14:textId="77777777" w:rsidR="00234841" w:rsidRPr="009C5B90" w:rsidRDefault="00234841" w:rsidP="00D17253">
            <w:pPr>
              <w:pStyle w:val="TAL"/>
              <w:rPr>
                <w:lang w:val="en-US"/>
              </w:rPr>
            </w:pPr>
          </w:p>
        </w:tc>
      </w:tr>
    </w:tbl>
    <w:p w14:paraId="713741E7" w14:textId="77777777" w:rsidR="00234841" w:rsidRPr="00533C32" w:rsidRDefault="00234841" w:rsidP="00234841"/>
    <w:p w14:paraId="6FE821F1" w14:textId="77777777" w:rsidR="00234841" w:rsidRPr="00533C32" w:rsidRDefault="00234841" w:rsidP="00434F1A">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234841" w:rsidRPr="009C5B90" w14:paraId="77A3A4D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B117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9BFE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93A0D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E1A1F" w14:textId="77777777" w:rsidR="00234841" w:rsidRPr="009C5B90" w:rsidRDefault="00234841" w:rsidP="00D17253">
            <w:pPr>
              <w:pStyle w:val="TAH"/>
              <w:rPr>
                <w:lang w:val="en-US"/>
              </w:rPr>
            </w:pPr>
            <w:r w:rsidRPr="009C5B90">
              <w:rPr>
                <w:lang w:val="en-US"/>
              </w:rPr>
              <w:t>Response</w:t>
            </w:r>
          </w:p>
          <w:p w14:paraId="148CCBB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FE4A6" w14:textId="77777777" w:rsidR="00234841" w:rsidRPr="009C5B90" w:rsidRDefault="00234841" w:rsidP="00D17253">
            <w:pPr>
              <w:pStyle w:val="TAH"/>
              <w:rPr>
                <w:lang w:val="en-US"/>
              </w:rPr>
            </w:pPr>
            <w:r w:rsidRPr="009C5B90">
              <w:rPr>
                <w:lang w:val="en-US"/>
              </w:rPr>
              <w:t>Description</w:t>
            </w:r>
          </w:p>
        </w:tc>
      </w:tr>
      <w:tr w:rsidR="00234841" w:rsidRPr="009C5B90" w14:paraId="587FC5D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F7EC13"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1288D9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BCD8B6A"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76A310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E6E8D9" w14:textId="77777777" w:rsidR="00234841" w:rsidRPr="009C5B90" w:rsidRDefault="00234841" w:rsidP="00D17253">
            <w:pPr>
              <w:pStyle w:val="TAL"/>
              <w:rPr>
                <w:lang w:val="en-US"/>
              </w:rPr>
            </w:pPr>
            <w:r w:rsidRPr="009C5B90">
              <w:rPr>
                <w:lang w:val="en-US"/>
              </w:rPr>
              <w:t>Upon success, a response body containing AMF Subscription Infos shall be returned.</w:t>
            </w:r>
          </w:p>
        </w:tc>
      </w:tr>
      <w:tr w:rsidR="00234841" w:rsidRPr="009C5B90" w14:paraId="78DE584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D5B06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4EE9B34" w14:textId="77777777" w:rsidR="00234841" w:rsidRPr="00533C32" w:rsidRDefault="00234841" w:rsidP="00234841"/>
    <w:p w14:paraId="50C4DEE6" w14:textId="77777777" w:rsidR="00234841" w:rsidRPr="00533C32" w:rsidRDefault="00234841" w:rsidP="00434F1A">
      <w:pPr>
        <w:pStyle w:val="Heading5"/>
      </w:pPr>
      <w:bookmarkStart w:id="1335" w:name="_Toc106616460"/>
      <w:bookmarkStart w:id="1336" w:name="_Toc122101156"/>
      <w:r w:rsidRPr="00533C32">
        <w:t>5.2.31.3.</w:t>
      </w:r>
      <w:r w:rsidRPr="00533C32">
        <w:rPr>
          <w:lang w:val="de-DE"/>
        </w:rPr>
        <w:t>4</w:t>
      </w:r>
      <w:r w:rsidRPr="00533C32">
        <w:tab/>
        <w:t>PATCH</w:t>
      </w:r>
      <w:bookmarkEnd w:id="1335"/>
      <w:bookmarkEnd w:id="1336"/>
    </w:p>
    <w:p w14:paraId="2BA8028F" w14:textId="77777777" w:rsidR="00234841" w:rsidRPr="00533C32" w:rsidRDefault="00234841" w:rsidP="00234841">
      <w:pPr>
        <w:rPr>
          <w:lang w:eastAsia="zh-CN"/>
        </w:rPr>
      </w:pPr>
      <w:r w:rsidRPr="00533C32">
        <w:rPr>
          <w:lang w:eastAsia="zh-CN"/>
        </w:rPr>
        <w:t>This method is used to modify the AMF subscription Infos in the UDR.</w:t>
      </w:r>
    </w:p>
    <w:p w14:paraId="6776FC17" w14:textId="77777777" w:rsidR="00234841" w:rsidRPr="00533C32" w:rsidRDefault="00234841" w:rsidP="00234841">
      <w:r w:rsidRPr="00533C32">
        <w:t xml:space="preserve">This method shall support the URI query parameters specified in table </w:t>
      </w:r>
      <w:r>
        <w:t>5.2.19C</w:t>
      </w:r>
      <w:r w:rsidRPr="00533C32">
        <w:t>.3.4-1.</w:t>
      </w:r>
    </w:p>
    <w:p w14:paraId="5AB1FDE2" w14:textId="77777777" w:rsidR="00234841" w:rsidRPr="00533C32" w:rsidRDefault="00234841" w:rsidP="00434F1A">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69952D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65A6C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BC452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51A9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C91820"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AF493C" w14:textId="77777777" w:rsidR="00234841" w:rsidRPr="009C5B90" w:rsidRDefault="00234841" w:rsidP="00D17253">
            <w:pPr>
              <w:pStyle w:val="TAH"/>
              <w:rPr>
                <w:lang w:val="en-US"/>
              </w:rPr>
            </w:pPr>
            <w:r w:rsidRPr="009C5B90">
              <w:rPr>
                <w:lang w:val="en-US"/>
              </w:rPr>
              <w:t>Description</w:t>
            </w:r>
          </w:p>
        </w:tc>
      </w:tr>
      <w:tr w:rsidR="00234841" w:rsidRPr="009C5B90" w14:paraId="75222FE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0B1BD4"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C37702E"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5D75839"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1604F70"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6D42F29" w14:textId="77777777" w:rsidR="00234841" w:rsidRPr="009C5B90" w:rsidRDefault="00234841" w:rsidP="00D17253">
            <w:pPr>
              <w:pStyle w:val="TAL"/>
              <w:rPr>
                <w:lang w:val="en-US"/>
              </w:rPr>
            </w:pPr>
            <w:r w:rsidRPr="009C5B90">
              <w:rPr>
                <w:rFonts w:cs="Arial"/>
                <w:szCs w:val="18"/>
              </w:rPr>
              <w:t>see 3GPP TS 29.500 [8] clause 6.6</w:t>
            </w:r>
          </w:p>
        </w:tc>
      </w:tr>
    </w:tbl>
    <w:p w14:paraId="3B95A251" w14:textId="77777777" w:rsidR="00234841" w:rsidRPr="00533C32" w:rsidRDefault="00234841" w:rsidP="00234841">
      <w:pPr>
        <w:pStyle w:val="Guidance"/>
      </w:pPr>
    </w:p>
    <w:p w14:paraId="7680C3C8" w14:textId="77777777" w:rsidR="00234841" w:rsidRPr="00533C32" w:rsidRDefault="00234841" w:rsidP="0023484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44E3BF00" w14:textId="77777777" w:rsidR="00234841" w:rsidRPr="00533C32" w:rsidRDefault="00234841" w:rsidP="00434F1A">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C5EA83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2339D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EDAF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D2813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B39B6E" w14:textId="77777777" w:rsidR="00234841" w:rsidRPr="009C5B90" w:rsidRDefault="00234841" w:rsidP="00D17253">
            <w:pPr>
              <w:pStyle w:val="TAH"/>
              <w:rPr>
                <w:lang w:val="en-US"/>
              </w:rPr>
            </w:pPr>
            <w:r w:rsidRPr="009C5B90">
              <w:rPr>
                <w:lang w:val="en-US"/>
              </w:rPr>
              <w:t>Description</w:t>
            </w:r>
          </w:p>
        </w:tc>
      </w:tr>
      <w:tr w:rsidR="00234841" w:rsidRPr="009C5B90" w14:paraId="74B72F7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695832"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26951CE"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D7404EF"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6EE080B"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32A5AFAB" w14:textId="77777777" w:rsidR="00234841" w:rsidRPr="00533C32" w:rsidRDefault="00234841" w:rsidP="00234841"/>
    <w:p w14:paraId="19510445" w14:textId="77777777" w:rsidR="00234841" w:rsidRPr="00533C32" w:rsidRDefault="00234841" w:rsidP="00434F1A">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4E7BCC81"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41D9A0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AB5CB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1054E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9546BC" w14:textId="77777777" w:rsidR="00234841" w:rsidRPr="009C5B90" w:rsidRDefault="00234841" w:rsidP="00D17253">
            <w:pPr>
              <w:pStyle w:val="TAH"/>
              <w:rPr>
                <w:lang w:val="en-US"/>
              </w:rPr>
            </w:pPr>
            <w:r w:rsidRPr="009C5B90">
              <w:rPr>
                <w:lang w:val="en-US"/>
              </w:rPr>
              <w:t>Response</w:t>
            </w:r>
          </w:p>
          <w:p w14:paraId="49C74B9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AC1A59" w14:textId="77777777" w:rsidR="00234841" w:rsidRPr="009C5B90" w:rsidRDefault="00234841" w:rsidP="00D17253">
            <w:pPr>
              <w:pStyle w:val="TAH"/>
              <w:rPr>
                <w:lang w:val="en-US"/>
              </w:rPr>
            </w:pPr>
            <w:r w:rsidRPr="009C5B90">
              <w:rPr>
                <w:lang w:val="en-US"/>
              </w:rPr>
              <w:t>Description</w:t>
            </w:r>
          </w:p>
        </w:tc>
      </w:tr>
      <w:tr w:rsidR="00234841" w:rsidRPr="009C5B90" w14:paraId="34339FF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E615A95"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DD11A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6FAC92B"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E047BEC"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12C59A"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23333E4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8D1D67"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FADBB41"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6F5875A"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566044"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B7B8A5"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2736BC4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E9D7D4"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09CCC6"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801A79E"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880A27"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7FA4506"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5F177088"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E1424F"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1B9C716"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144ED92" w14:textId="77777777" w:rsidR="00234841" w:rsidRDefault="00234841" w:rsidP="00234841">
      <w:pPr>
        <w:rPr>
          <w:lang w:eastAsia="zh-CN"/>
        </w:rPr>
      </w:pPr>
    </w:p>
    <w:p w14:paraId="6C5ABD8C" w14:textId="77777777" w:rsidR="00234841" w:rsidRDefault="00234841" w:rsidP="00234841">
      <w:pPr>
        <w:pStyle w:val="Heading3"/>
      </w:pPr>
      <w:bookmarkStart w:id="1337" w:name="_Toc106616461"/>
      <w:bookmarkStart w:id="1338" w:name="_Toc122101157"/>
      <w:r>
        <w:lastRenderedPageBreak/>
        <w:t>5.2.19D</w:t>
      </w:r>
      <w:r>
        <w:tab/>
        <w:t>Resource: SmfGroup</w:t>
      </w:r>
      <w:r>
        <w:rPr>
          <w:lang w:val="de-DE"/>
        </w:rPr>
        <w:t>SubscriptionInfo</w:t>
      </w:r>
      <w:bookmarkEnd w:id="1337"/>
      <w:bookmarkEnd w:id="1338"/>
    </w:p>
    <w:p w14:paraId="702696F2" w14:textId="77777777" w:rsidR="00234841" w:rsidRDefault="00234841" w:rsidP="00234841">
      <w:pPr>
        <w:pStyle w:val="Heading4"/>
      </w:pPr>
      <w:bookmarkStart w:id="1339" w:name="_Toc106616462"/>
      <w:bookmarkStart w:id="1340" w:name="_Toc122101158"/>
      <w:r>
        <w:t>5.2.19D.1</w:t>
      </w:r>
      <w:r>
        <w:tab/>
        <w:t>Description</w:t>
      </w:r>
      <w:bookmarkEnd w:id="1339"/>
      <w:bookmarkEnd w:id="1340"/>
    </w:p>
    <w:p w14:paraId="1379C21F" w14:textId="77777777" w:rsidR="00234841" w:rsidRDefault="00234841" w:rsidP="0023484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118CAA5"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6F22FC4C" w14:textId="77777777" w:rsidR="00234841" w:rsidRDefault="00234841" w:rsidP="00234841">
      <w:pPr>
        <w:pStyle w:val="Heading4"/>
      </w:pPr>
      <w:bookmarkStart w:id="1341" w:name="_Toc106616463"/>
      <w:bookmarkStart w:id="1342" w:name="_Toc122101159"/>
      <w:r>
        <w:t>5.2.19D.2</w:t>
      </w:r>
      <w:r>
        <w:tab/>
        <w:t>Resource Definition</w:t>
      </w:r>
      <w:bookmarkEnd w:id="1341"/>
      <w:bookmarkEnd w:id="1342"/>
    </w:p>
    <w:p w14:paraId="2C35E014" w14:textId="77777777" w:rsidR="00234841" w:rsidRDefault="00234841" w:rsidP="0023484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29E22B78" w14:textId="77777777" w:rsidR="00234841" w:rsidRDefault="00234841" w:rsidP="00234841">
      <w:pPr>
        <w:rPr>
          <w:rFonts w:ascii="Arial" w:hAnsi="Arial" w:cs="Arial"/>
        </w:rPr>
      </w:pPr>
      <w:r>
        <w:t>This resource shall support the resource URI variables defined in table 5.2.19D.2-1</w:t>
      </w:r>
      <w:r>
        <w:rPr>
          <w:rFonts w:ascii="Arial" w:hAnsi="Arial" w:cs="Arial"/>
        </w:rPr>
        <w:t>.</w:t>
      </w:r>
    </w:p>
    <w:p w14:paraId="64AA6A04" w14:textId="77777777" w:rsidR="00234841" w:rsidRDefault="00234841" w:rsidP="00434F1A">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985ADB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B209F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356C39" w14:textId="77777777" w:rsidR="00234841" w:rsidRPr="009C5B90" w:rsidRDefault="00234841" w:rsidP="00D17253">
            <w:pPr>
              <w:pStyle w:val="TAH"/>
              <w:rPr>
                <w:lang w:val="en-US"/>
              </w:rPr>
            </w:pPr>
            <w:r w:rsidRPr="009C5B90">
              <w:rPr>
                <w:lang w:val="en-US"/>
              </w:rPr>
              <w:t>Definition</w:t>
            </w:r>
          </w:p>
        </w:tc>
      </w:tr>
      <w:tr w:rsidR="00234841" w:rsidRPr="009C5B90" w14:paraId="2311E21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66D5C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23C38E"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69DE14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1BA5D0" w14:textId="77777777" w:rsidR="00234841" w:rsidRPr="009C5B90" w:rsidRDefault="00234841" w:rsidP="00D17253">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B4D00A"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234841" w:rsidRPr="009C5B90" w14:paraId="0DB597D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D9551D"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A302F7" w14:textId="77777777" w:rsidR="00234841" w:rsidRPr="009C5B90" w:rsidRDefault="00234841" w:rsidP="00D17253">
            <w:pPr>
              <w:pStyle w:val="TAL"/>
              <w:rPr>
                <w:lang w:val="en-US"/>
              </w:rPr>
            </w:pPr>
            <w:r w:rsidRPr="009C5B90">
              <w:rPr>
                <w:lang w:val="en-US"/>
              </w:rPr>
              <w:t>Identifier of the subscription (allocated by the UDR)</w:t>
            </w:r>
          </w:p>
        </w:tc>
      </w:tr>
    </w:tbl>
    <w:p w14:paraId="0A900D32" w14:textId="77777777" w:rsidR="00234841" w:rsidRDefault="00234841" w:rsidP="00234841"/>
    <w:p w14:paraId="53570012" w14:textId="77777777" w:rsidR="00234841" w:rsidRDefault="00234841" w:rsidP="00234841">
      <w:pPr>
        <w:pStyle w:val="Heading4"/>
      </w:pPr>
      <w:bookmarkStart w:id="1343" w:name="_Toc106616464"/>
      <w:bookmarkStart w:id="1344" w:name="_Toc122101160"/>
      <w:r>
        <w:t>5.2.19D.3</w:t>
      </w:r>
      <w:r>
        <w:tab/>
        <w:t>Resource Standard Methods</w:t>
      </w:r>
      <w:bookmarkEnd w:id="1343"/>
      <w:bookmarkEnd w:id="1344"/>
    </w:p>
    <w:p w14:paraId="4BAA8243" w14:textId="77777777" w:rsidR="00234841" w:rsidRDefault="00234841" w:rsidP="00234841">
      <w:pPr>
        <w:pStyle w:val="Heading5"/>
      </w:pPr>
      <w:bookmarkStart w:id="1345" w:name="_Toc106616465"/>
      <w:bookmarkStart w:id="1346" w:name="_Toc122101161"/>
      <w:r>
        <w:t>5.2.19D.3.1</w:t>
      </w:r>
      <w:r>
        <w:tab/>
        <w:t>PUT</w:t>
      </w:r>
      <w:bookmarkEnd w:id="1345"/>
      <w:bookmarkEnd w:id="1346"/>
    </w:p>
    <w:p w14:paraId="6754285E" w14:textId="77777777" w:rsidR="00234841" w:rsidRDefault="00234841" w:rsidP="00234841">
      <w:r>
        <w:t>This method shall support the URI query parameters specified in table 5.2.19D.3.1-1.</w:t>
      </w:r>
    </w:p>
    <w:p w14:paraId="229D8ACC" w14:textId="77777777" w:rsidR="00234841" w:rsidRDefault="00234841" w:rsidP="00434F1A">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E7AB6C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2762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A5E1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57DE7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D38D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7B6FBE" w14:textId="77777777" w:rsidR="00234841" w:rsidRPr="009C5B90" w:rsidRDefault="00234841" w:rsidP="00D17253">
            <w:pPr>
              <w:pStyle w:val="TAH"/>
              <w:rPr>
                <w:lang w:val="en-US"/>
              </w:rPr>
            </w:pPr>
            <w:r w:rsidRPr="009C5B90">
              <w:rPr>
                <w:lang w:val="en-US"/>
              </w:rPr>
              <w:t>Description</w:t>
            </w:r>
          </w:p>
        </w:tc>
      </w:tr>
      <w:tr w:rsidR="00234841" w:rsidRPr="009C5B90" w14:paraId="3CB36DB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383B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A16BA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AACEEBE"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4FC48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32DF75" w14:textId="77777777" w:rsidR="00234841" w:rsidRPr="009C5B90" w:rsidRDefault="00234841" w:rsidP="00D17253">
            <w:pPr>
              <w:pStyle w:val="TAL"/>
              <w:rPr>
                <w:lang w:val="en-US"/>
              </w:rPr>
            </w:pPr>
          </w:p>
        </w:tc>
      </w:tr>
    </w:tbl>
    <w:p w14:paraId="4A85A428" w14:textId="77777777" w:rsidR="00234841" w:rsidRDefault="00234841" w:rsidP="00234841"/>
    <w:p w14:paraId="03F76ABA" w14:textId="77777777" w:rsidR="00234841" w:rsidRDefault="00234841" w:rsidP="00234841">
      <w:r>
        <w:t>This method shall support the request data structures specified in table 5.2.19D.3.1-2 and the response data structures, and response codes specified in table 5.2.19D.3.1-3.</w:t>
      </w:r>
    </w:p>
    <w:p w14:paraId="45C60D07" w14:textId="77777777" w:rsidR="00234841" w:rsidRDefault="00234841" w:rsidP="00434F1A">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49C4A2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EEACD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AACF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7B7F2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C94D03" w14:textId="77777777" w:rsidR="00234841" w:rsidRPr="009C5B90" w:rsidRDefault="00234841" w:rsidP="00D17253">
            <w:pPr>
              <w:pStyle w:val="TAH"/>
              <w:rPr>
                <w:lang w:val="en-US"/>
              </w:rPr>
            </w:pPr>
            <w:r w:rsidRPr="009C5B90">
              <w:rPr>
                <w:lang w:val="en-US"/>
              </w:rPr>
              <w:t>Description</w:t>
            </w:r>
          </w:p>
        </w:tc>
      </w:tr>
      <w:tr w:rsidR="00234841" w:rsidRPr="009C5B90" w14:paraId="1FCC86F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D485E3" w14:textId="77777777" w:rsidR="00234841" w:rsidRPr="009C5B90" w:rsidRDefault="00234841" w:rsidP="00D17253">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621549E"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7B814AF"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FE248A" w14:textId="77777777" w:rsidR="00234841" w:rsidRPr="009C5B90" w:rsidRDefault="00234841" w:rsidP="00D17253">
            <w:pPr>
              <w:pStyle w:val="TAL"/>
              <w:rPr>
                <w:lang w:val="en-US"/>
              </w:rPr>
            </w:pPr>
            <w:r w:rsidRPr="009C5B90">
              <w:rPr>
                <w:lang w:val="en-US"/>
              </w:rPr>
              <w:t xml:space="preserve">SMF subscription info </w:t>
            </w:r>
          </w:p>
        </w:tc>
      </w:tr>
    </w:tbl>
    <w:p w14:paraId="04639558" w14:textId="77777777" w:rsidR="00234841" w:rsidRDefault="00234841" w:rsidP="00234841"/>
    <w:p w14:paraId="7B6506FD" w14:textId="77777777" w:rsidR="00234841" w:rsidRDefault="00234841" w:rsidP="00434F1A">
      <w:pPr>
        <w:pStyle w:val="TH"/>
        <w:outlineLvl w:val="0"/>
      </w:pPr>
      <w:r>
        <w:lastRenderedPageBreak/>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34841" w:rsidRPr="009C5B90" w14:paraId="229AD7B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CA16B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D544A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08C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364842" w14:textId="77777777" w:rsidR="00234841" w:rsidRPr="009C5B90" w:rsidRDefault="00234841" w:rsidP="00D17253">
            <w:pPr>
              <w:pStyle w:val="TAH"/>
              <w:rPr>
                <w:lang w:val="en-US"/>
              </w:rPr>
            </w:pPr>
            <w:r w:rsidRPr="009C5B90">
              <w:rPr>
                <w:lang w:val="en-US"/>
              </w:rPr>
              <w:t>Response</w:t>
            </w:r>
          </w:p>
          <w:p w14:paraId="4C7EF72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B56B9" w14:textId="77777777" w:rsidR="00234841" w:rsidRPr="009C5B90" w:rsidRDefault="00234841" w:rsidP="00D17253">
            <w:pPr>
              <w:pStyle w:val="TAH"/>
              <w:rPr>
                <w:lang w:val="en-US"/>
              </w:rPr>
            </w:pPr>
            <w:r w:rsidRPr="009C5B90">
              <w:rPr>
                <w:lang w:val="en-US"/>
              </w:rPr>
              <w:t>Description</w:t>
            </w:r>
          </w:p>
        </w:tc>
      </w:tr>
      <w:tr w:rsidR="00234841" w:rsidRPr="009C5B90" w14:paraId="4C3E002A"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525F86"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8275B9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F092E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03FAD56"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E98FC9"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566757A4"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0199258D"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6B4240F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7C39DD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68B69EB"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D6B3F47" w14:textId="77777777" w:rsidR="00234841" w:rsidRPr="009C5B90" w:rsidRDefault="00234841" w:rsidP="00D17253">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234841" w:rsidRPr="009C5B90" w14:paraId="1133633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9A080B"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7B71166E" w14:textId="77777777" w:rsidR="00234841" w:rsidRDefault="00234841" w:rsidP="00234841">
      <w:pPr>
        <w:rPr>
          <w:lang w:eastAsia="zh-CN"/>
        </w:rPr>
      </w:pPr>
    </w:p>
    <w:p w14:paraId="3C766CAD" w14:textId="77777777" w:rsidR="00234841" w:rsidRDefault="00234841" w:rsidP="00234841">
      <w:pPr>
        <w:pStyle w:val="Heading5"/>
      </w:pPr>
      <w:bookmarkStart w:id="1347" w:name="_Toc106616466"/>
      <w:bookmarkStart w:id="1348" w:name="_Toc122101162"/>
      <w:r>
        <w:t>5.2.19D.3.2</w:t>
      </w:r>
      <w:r>
        <w:tab/>
        <w:t>DELETE</w:t>
      </w:r>
      <w:bookmarkEnd w:id="1347"/>
      <w:bookmarkEnd w:id="1348"/>
    </w:p>
    <w:p w14:paraId="26340649" w14:textId="77777777" w:rsidR="00234841" w:rsidRDefault="00234841" w:rsidP="00234841">
      <w:r>
        <w:t>This method shall support the URI query parameters specified in table 5.2.19D.3.2-1.</w:t>
      </w:r>
    </w:p>
    <w:p w14:paraId="34E1E567" w14:textId="77777777" w:rsidR="00234841" w:rsidRDefault="00234841" w:rsidP="00434F1A">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23F9222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A73D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A9D2C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07B21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483D7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6A52D8" w14:textId="77777777" w:rsidR="00234841" w:rsidRPr="009C5B90" w:rsidRDefault="00234841" w:rsidP="00D17253">
            <w:pPr>
              <w:pStyle w:val="TAH"/>
              <w:rPr>
                <w:lang w:val="en-US"/>
              </w:rPr>
            </w:pPr>
            <w:r w:rsidRPr="009C5B90">
              <w:rPr>
                <w:lang w:val="en-US"/>
              </w:rPr>
              <w:t>Description</w:t>
            </w:r>
          </w:p>
        </w:tc>
      </w:tr>
      <w:tr w:rsidR="00234841" w:rsidRPr="009C5B90" w14:paraId="7D82739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A00B69"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1E27B6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A6255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2860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2F61" w14:textId="77777777" w:rsidR="00234841" w:rsidRPr="009C5B90" w:rsidRDefault="00234841" w:rsidP="00D17253">
            <w:pPr>
              <w:pStyle w:val="TAL"/>
              <w:rPr>
                <w:lang w:val="en-US"/>
              </w:rPr>
            </w:pPr>
          </w:p>
        </w:tc>
      </w:tr>
    </w:tbl>
    <w:p w14:paraId="1099D335" w14:textId="77777777" w:rsidR="00234841" w:rsidRDefault="00234841" w:rsidP="00234841"/>
    <w:p w14:paraId="78486042" w14:textId="77777777" w:rsidR="00234841" w:rsidRDefault="00234841" w:rsidP="00234841">
      <w:r>
        <w:t>This method shall support the request data structures specified in table 5.2.19D.3.2-2 and the response data structure, and response codes specified in table 5.2.19D.3.2-3.</w:t>
      </w:r>
    </w:p>
    <w:p w14:paraId="0BA1B32C" w14:textId="77777777" w:rsidR="00234841" w:rsidRDefault="00234841" w:rsidP="00434F1A">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0C707D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6367B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FA5C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D8E27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5017E" w14:textId="77777777" w:rsidR="00234841" w:rsidRPr="009C5B90" w:rsidRDefault="00234841" w:rsidP="00D17253">
            <w:pPr>
              <w:pStyle w:val="TAH"/>
              <w:rPr>
                <w:lang w:val="en-US"/>
              </w:rPr>
            </w:pPr>
            <w:r w:rsidRPr="009C5B90">
              <w:rPr>
                <w:lang w:val="en-US"/>
              </w:rPr>
              <w:t>Description</w:t>
            </w:r>
          </w:p>
        </w:tc>
      </w:tr>
      <w:tr w:rsidR="00234841" w:rsidRPr="009C5B90" w14:paraId="49FC7F4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842DAD"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D921A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EC313F"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2A1F37" w14:textId="77777777" w:rsidR="00234841" w:rsidRPr="009C5B90" w:rsidRDefault="00234841" w:rsidP="00D17253">
            <w:pPr>
              <w:pStyle w:val="TAL"/>
              <w:rPr>
                <w:lang w:val="en-US"/>
              </w:rPr>
            </w:pPr>
          </w:p>
        </w:tc>
      </w:tr>
    </w:tbl>
    <w:p w14:paraId="76ACDD20" w14:textId="77777777" w:rsidR="00234841" w:rsidRDefault="00234841" w:rsidP="00234841"/>
    <w:p w14:paraId="60AC1640" w14:textId="77777777" w:rsidR="00234841" w:rsidRDefault="00234841" w:rsidP="00434F1A">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8CEA4A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E786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BD06F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C20B5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3B3832" w14:textId="77777777" w:rsidR="00234841" w:rsidRPr="009C5B90" w:rsidRDefault="00234841" w:rsidP="00D17253">
            <w:pPr>
              <w:pStyle w:val="TAH"/>
              <w:rPr>
                <w:lang w:val="en-US"/>
              </w:rPr>
            </w:pPr>
            <w:r w:rsidRPr="009C5B90">
              <w:rPr>
                <w:lang w:val="en-US"/>
              </w:rPr>
              <w:t>Response</w:t>
            </w:r>
          </w:p>
          <w:p w14:paraId="24E7933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0819B2" w14:textId="77777777" w:rsidR="00234841" w:rsidRPr="009C5B90" w:rsidRDefault="00234841" w:rsidP="00D17253">
            <w:pPr>
              <w:pStyle w:val="TAH"/>
              <w:rPr>
                <w:lang w:val="en-US"/>
              </w:rPr>
            </w:pPr>
            <w:r w:rsidRPr="009C5B90">
              <w:rPr>
                <w:lang w:val="en-US"/>
              </w:rPr>
              <w:t>Description</w:t>
            </w:r>
          </w:p>
        </w:tc>
      </w:tr>
      <w:tr w:rsidR="00234841" w:rsidRPr="009C5B90" w14:paraId="64447A8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8F25C2"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0A858D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6445DB"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D8CD09"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3E8A17"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599A3C1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1E908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D002409" w14:textId="77777777" w:rsidR="00234841" w:rsidRDefault="00234841" w:rsidP="00234841"/>
    <w:p w14:paraId="59733367" w14:textId="77777777" w:rsidR="00234841" w:rsidRDefault="00234841" w:rsidP="00234841">
      <w:pPr>
        <w:pStyle w:val="Heading5"/>
      </w:pPr>
      <w:bookmarkStart w:id="1349" w:name="_Toc106616467"/>
      <w:bookmarkStart w:id="1350" w:name="_Toc122101163"/>
      <w:r>
        <w:t>5.2.19D.3.</w:t>
      </w:r>
      <w:r>
        <w:rPr>
          <w:lang w:val="de-DE"/>
        </w:rPr>
        <w:t>3</w:t>
      </w:r>
      <w:r>
        <w:tab/>
      </w:r>
      <w:r>
        <w:rPr>
          <w:lang w:val="de-DE"/>
        </w:rPr>
        <w:t>GET</w:t>
      </w:r>
      <w:bookmarkEnd w:id="1349"/>
      <w:bookmarkEnd w:id="1350"/>
    </w:p>
    <w:p w14:paraId="3387D0DC" w14:textId="77777777" w:rsidR="00234841" w:rsidRDefault="00234841" w:rsidP="00234841">
      <w:r>
        <w:t>This method shall support the URI query parameters specified in table 5.2.19D.3.3-1.</w:t>
      </w:r>
    </w:p>
    <w:p w14:paraId="7C64449C" w14:textId="77777777" w:rsidR="00234841" w:rsidRDefault="00234841" w:rsidP="00434F1A">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F76DF9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919D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505E9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497D6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CBB3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885021" w14:textId="77777777" w:rsidR="00234841" w:rsidRPr="009C5B90" w:rsidRDefault="00234841" w:rsidP="00D17253">
            <w:pPr>
              <w:pStyle w:val="TAH"/>
              <w:rPr>
                <w:lang w:val="en-US"/>
              </w:rPr>
            </w:pPr>
            <w:r w:rsidRPr="009C5B90">
              <w:rPr>
                <w:lang w:val="en-US"/>
              </w:rPr>
              <w:t>Description</w:t>
            </w:r>
          </w:p>
        </w:tc>
      </w:tr>
      <w:tr w:rsidR="00234841" w:rsidRPr="009C5B90" w14:paraId="4CC91B7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6BDF3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B5F58DC"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E0D0E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BA236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EBF955" w14:textId="77777777" w:rsidR="00234841" w:rsidRPr="009C5B90" w:rsidRDefault="00234841" w:rsidP="00D17253">
            <w:pPr>
              <w:pStyle w:val="TAL"/>
              <w:rPr>
                <w:lang w:val="en-US"/>
              </w:rPr>
            </w:pPr>
          </w:p>
        </w:tc>
      </w:tr>
    </w:tbl>
    <w:p w14:paraId="5A2F085B" w14:textId="77777777" w:rsidR="00234841" w:rsidRDefault="00234841" w:rsidP="00234841"/>
    <w:p w14:paraId="59607561" w14:textId="77777777" w:rsidR="00234841" w:rsidRDefault="00234841" w:rsidP="00234841">
      <w:r>
        <w:t>This method shall support the request data structures specified in table 5.2.19D.3.3-2 and the response data structures and response codes specified in table 5.2.19D.3.3-3.</w:t>
      </w:r>
    </w:p>
    <w:p w14:paraId="648400C6" w14:textId="77777777" w:rsidR="00234841" w:rsidRDefault="00234841" w:rsidP="00434F1A">
      <w:pPr>
        <w:pStyle w:val="TH"/>
        <w:outlineLvl w:val="0"/>
      </w:pPr>
      <w:r>
        <w:lastRenderedPageBreak/>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18AE4B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1E936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09D0B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84DA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E7C55B" w14:textId="77777777" w:rsidR="00234841" w:rsidRPr="009C5B90" w:rsidRDefault="00234841" w:rsidP="00D17253">
            <w:pPr>
              <w:pStyle w:val="TAH"/>
              <w:rPr>
                <w:lang w:val="en-US"/>
              </w:rPr>
            </w:pPr>
            <w:r w:rsidRPr="009C5B90">
              <w:rPr>
                <w:lang w:val="en-US"/>
              </w:rPr>
              <w:t>Description</w:t>
            </w:r>
          </w:p>
        </w:tc>
      </w:tr>
      <w:tr w:rsidR="00234841" w:rsidRPr="009C5B90" w14:paraId="25ECFC65"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74095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97C49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5DE19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7A37C87" w14:textId="77777777" w:rsidR="00234841" w:rsidRPr="009C5B90" w:rsidRDefault="00234841" w:rsidP="00D17253">
            <w:pPr>
              <w:pStyle w:val="TAL"/>
              <w:rPr>
                <w:lang w:val="en-US"/>
              </w:rPr>
            </w:pPr>
          </w:p>
        </w:tc>
      </w:tr>
    </w:tbl>
    <w:p w14:paraId="0F9B6EC2" w14:textId="77777777" w:rsidR="00234841" w:rsidRDefault="00234841" w:rsidP="00234841"/>
    <w:p w14:paraId="58F4C791" w14:textId="77777777" w:rsidR="00234841" w:rsidRDefault="00234841" w:rsidP="00434F1A">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34841" w:rsidRPr="009C5B90" w14:paraId="2C81978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98DD4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6D608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1C16C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35319" w14:textId="77777777" w:rsidR="00234841" w:rsidRPr="009C5B90" w:rsidRDefault="00234841" w:rsidP="00D17253">
            <w:pPr>
              <w:pStyle w:val="TAH"/>
              <w:rPr>
                <w:lang w:val="en-US"/>
              </w:rPr>
            </w:pPr>
            <w:r w:rsidRPr="009C5B90">
              <w:rPr>
                <w:lang w:val="en-US"/>
              </w:rPr>
              <w:t>Response</w:t>
            </w:r>
          </w:p>
          <w:p w14:paraId="7BB7A86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C3FB04" w14:textId="77777777" w:rsidR="00234841" w:rsidRPr="009C5B90" w:rsidRDefault="00234841" w:rsidP="00D17253">
            <w:pPr>
              <w:pStyle w:val="TAH"/>
              <w:rPr>
                <w:lang w:val="en-US"/>
              </w:rPr>
            </w:pPr>
            <w:r w:rsidRPr="009C5B90">
              <w:rPr>
                <w:lang w:val="en-US"/>
              </w:rPr>
              <w:t>Description</w:t>
            </w:r>
          </w:p>
        </w:tc>
      </w:tr>
      <w:tr w:rsidR="00234841" w:rsidRPr="009C5B90" w14:paraId="692FC72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9DFB8C"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1C7C88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63E1D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DCECCA"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74F033" w14:textId="77777777" w:rsidR="00234841" w:rsidRPr="009C5B90" w:rsidRDefault="00234841" w:rsidP="00D17253">
            <w:pPr>
              <w:pStyle w:val="TAL"/>
              <w:rPr>
                <w:lang w:val="en-US"/>
              </w:rPr>
            </w:pPr>
            <w:r w:rsidRPr="009C5B90">
              <w:rPr>
                <w:lang w:val="en-US"/>
              </w:rPr>
              <w:t>Upon success, a response body containing SMF Subscription Infos shall be returned.</w:t>
            </w:r>
          </w:p>
        </w:tc>
      </w:tr>
      <w:tr w:rsidR="00234841" w:rsidRPr="009C5B90" w14:paraId="232CC47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F89303"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77AC68E" w14:textId="77777777" w:rsidR="00234841" w:rsidRDefault="00234841" w:rsidP="00234841"/>
    <w:p w14:paraId="0C1FF295" w14:textId="77777777" w:rsidR="00234841" w:rsidRDefault="00234841" w:rsidP="00234841">
      <w:pPr>
        <w:pStyle w:val="Heading5"/>
      </w:pPr>
      <w:bookmarkStart w:id="1351" w:name="_Toc106616468"/>
      <w:bookmarkStart w:id="1352" w:name="_Toc122101164"/>
      <w:r>
        <w:t>5.2.19D.3.</w:t>
      </w:r>
      <w:r>
        <w:rPr>
          <w:lang w:val="de-DE"/>
        </w:rPr>
        <w:t>4</w:t>
      </w:r>
      <w:r>
        <w:tab/>
        <w:t>PATCH</w:t>
      </w:r>
      <w:bookmarkEnd w:id="1351"/>
      <w:bookmarkEnd w:id="1352"/>
    </w:p>
    <w:p w14:paraId="40A9EC0F" w14:textId="77777777" w:rsidR="00234841" w:rsidRDefault="00234841" w:rsidP="00234841">
      <w:pPr>
        <w:rPr>
          <w:lang w:eastAsia="zh-CN"/>
        </w:rPr>
      </w:pPr>
      <w:r>
        <w:rPr>
          <w:lang w:eastAsia="zh-CN"/>
        </w:rPr>
        <w:t>This method is used to modify the SMF subscription Infos in the UDR.</w:t>
      </w:r>
    </w:p>
    <w:p w14:paraId="51D1E28D" w14:textId="77777777" w:rsidR="00234841" w:rsidRDefault="00234841" w:rsidP="00234841">
      <w:r>
        <w:t>This method shall support the URI query parameters specified in table 5.2.19D.3.4-1.</w:t>
      </w:r>
    </w:p>
    <w:p w14:paraId="7BED12A9" w14:textId="77777777" w:rsidR="00234841" w:rsidRDefault="00234841" w:rsidP="00434F1A">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4310C09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F1DC9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9AA1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EEDE2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CDD8B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007838" w14:textId="77777777" w:rsidR="00234841" w:rsidRPr="009C5B90" w:rsidRDefault="00234841" w:rsidP="00D17253">
            <w:pPr>
              <w:pStyle w:val="TAH"/>
              <w:rPr>
                <w:lang w:val="en-US"/>
              </w:rPr>
            </w:pPr>
            <w:r w:rsidRPr="009C5B90">
              <w:rPr>
                <w:lang w:val="en-US"/>
              </w:rPr>
              <w:t>Description</w:t>
            </w:r>
          </w:p>
        </w:tc>
      </w:tr>
      <w:tr w:rsidR="00234841" w:rsidRPr="009C5B90" w14:paraId="2CDD46A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9BFFD"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5074A45"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B8E832"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7B0A9AA"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9E75A" w14:textId="77777777" w:rsidR="00234841" w:rsidRPr="009C5B90" w:rsidRDefault="00234841" w:rsidP="00D17253">
            <w:pPr>
              <w:pStyle w:val="TAL"/>
              <w:rPr>
                <w:lang w:val="en-US"/>
              </w:rPr>
            </w:pPr>
            <w:r w:rsidRPr="009C5B90">
              <w:rPr>
                <w:rFonts w:cs="Arial"/>
                <w:szCs w:val="18"/>
              </w:rPr>
              <w:t>see 3GPP TS 29.500 [8] clause 6.6</w:t>
            </w:r>
          </w:p>
        </w:tc>
      </w:tr>
    </w:tbl>
    <w:p w14:paraId="3FEB6DA6" w14:textId="77777777" w:rsidR="00234841" w:rsidRDefault="00234841" w:rsidP="00234841">
      <w:pPr>
        <w:pStyle w:val="Guidance"/>
      </w:pPr>
    </w:p>
    <w:p w14:paraId="45DA4701" w14:textId="77777777" w:rsidR="00234841" w:rsidRDefault="00234841" w:rsidP="00234841">
      <w:r>
        <w:t>This method shall support the request data structures specified in table 5.2.19D.3.2-2 and the response data structures, and response codes specified in table 5.2.19D.3.4-3.</w:t>
      </w:r>
    </w:p>
    <w:p w14:paraId="61E2D910" w14:textId="77777777" w:rsidR="00234841" w:rsidRDefault="00234841" w:rsidP="00434F1A">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CCD7DB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AE23A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A027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5DC92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9C37D" w14:textId="77777777" w:rsidR="00234841" w:rsidRPr="009C5B90" w:rsidRDefault="00234841" w:rsidP="00D17253">
            <w:pPr>
              <w:pStyle w:val="TAH"/>
              <w:rPr>
                <w:lang w:val="en-US"/>
              </w:rPr>
            </w:pPr>
            <w:r w:rsidRPr="009C5B90">
              <w:rPr>
                <w:lang w:val="en-US"/>
              </w:rPr>
              <w:t>Description</w:t>
            </w:r>
          </w:p>
        </w:tc>
      </w:tr>
      <w:tr w:rsidR="00234841" w:rsidRPr="009C5B90" w14:paraId="6B9B117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5C66CA"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E02BA7"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BF75818"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AFB73ED"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36F97E7C" w14:textId="77777777" w:rsidR="00234841" w:rsidRDefault="00234841" w:rsidP="00234841"/>
    <w:p w14:paraId="1C7631E4" w14:textId="77777777" w:rsidR="00234841" w:rsidRDefault="00234841" w:rsidP="00434F1A">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42A26379"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64BF4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0C1E7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FA13F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DE0A22" w14:textId="77777777" w:rsidR="00234841" w:rsidRPr="009C5B90" w:rsidRDefault="00234841" w:rsidP="00D17253">
            <w:pPr>
              <w:pStyle w:val="TAH"/>
              <w:rPr>
                <w:lang w:val="en-US"/>
              </w:rPr>
            </w:pPr>
            <w:r w:rsidRPr="009C5B90">
              <w:rPr>
                <w:lang w:val="en-US"/>
              </w:rPr>
              <w:t>Response</w:t>
            </w:r>
          </w:p>
          <w:p w14:paraId="393794C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53EC71" w14:textId="77777777" w:rsidR="00234841" w:rsidRPr="009C5B90" w:rsidRDefault="00234841" w:rsidP="00D17253">
            <w:pPr>
              <w:pStyle w:val="TAH"/>
              <w:rPr>
                <w:lang w:val="en-US"/>
              </w:rPr>
            </w:pPr>
            <w:r w:rsidRPr="009C5B90">
              <w:rPr>
                <w:lang w:val="en-US"/>
              </w:rPr>
              <w:t>Description</w:t>
            </w:r>
          </w:p>
        </w:tc>
      </w:tr>
      <w:tr w:rsidR="00234841" w:rsidRPr="009C5B90" w14:paraId="0944CDD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CEEA2D"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EFABCA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2439B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C63223"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A7E45B3"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6267D3D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9903C6"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C32A0E4"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D531C20"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6AD489"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5686E9A"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3A7B200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36233D"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BF2AFFA"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55FB56"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597F345"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15CA6E2"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4498A7D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0881338"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F56160D"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F6CE3DD" w14:textId="77777777" w:rsidR="00234841" w:rsidRDefault="00234841" w:rsidP="00234841">
      <w:pPr>
        <w:rPr>
          <w:lang w:eastAsia="zh-CN"/>
        </w:rPr>
      </w:pPr>
    </w:p>
    <w:p w14:paraId="7F6E648E" w14:textId="77777777" w:rsidR="00234841" w:rsidRDefault="00234841" w:rsidP="00234841">
      <w:pPr>
        <w:pStyle w:val="Heading3"/>
      </w:pPr>
      <w:bookmarkStart w:id="1353" w:name="_Toc106616469"/>
      <w:bookmarkStart w:id="1354" w:name="_Toc122101165"/>
      <w:r>
        <w:lastRenderedPageBreak/>
        <w:t>5.2.19E</w:t>
      </w:r>
      <w:r>
        <w:tab/>
        <w:t>Resource: HssGroup</w:t>
      </w:r>
      <w:r>
        <w:rPr>
          <w:lang w:val="de-DE"/>
        </w:rPr>
        <w:t>SubscriptionInfo</w:t>
      </w:r>
      <w:bookmarkEnd w:id="1353"/>
      <w:bookmarkEnd w:id="1354"/>
    </w:p>
    <w:p w14:paraId="4914A288" w14:textId="77777777" w:rsidR="00234841" w:rsidRDefault="00234841" w:rsidP="00234841">
      <w:pPr>
        <w:pStyle w:val="Heading4"/>
      </w:pPr>
      <w:bookmarkStart w:id="1355" w:name="_Toc106616470"/>
      <w:bookmarkStart w:id="1356" w:name="_Toc122101166"/>
      <w:r>
        <w:t>5.2.19E.1</w:t>
      </w:r>
      <w:r>
        <w:tab/>
        <w:t>Description</w:t>
      </w:r>
      <w:bookmarkEnd w:id="1355"/>
      <w:bookmarkEnd w:id="1356"/>
    </w:p>
    <w:p w14:paraId="37AC1A7E" w14:textId="77777777" w:rsidR="00234841" w:rsidRDefault="00234841" w:rsidP="00234841">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60811A81"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53E2B2AF" w14:textId="77777777" w:rsidR="00234841" w:rsidRDefault="00234841" w:rsidP="00234841">
      <w:pPr>
        <w:pStyle w:val="Heading4"/>
      </w:pPr>
      <w:bookmarkStart w:id="1357" w:name="_Toc106616471"/>
      <w:bookmarkStart w:id="1358" w:name="_Toc122101167"/>
      <w:r>
        <w:t>5.2.19E.2</w:t>
      </w:r>
      <w:r>
        <w:tab/>
        <w:t>Resource Definition</w:t>
      </w:r>
      <w:bookmarkEnd w:id="1357"/>
      <w:bookmarkEnd w:id="1358"/>
    </w:p>
    <w:p w14:paraId="3AEDCC06" w14:textId="77777777" w:rsidR="00234841" w:rsidRDefault="00234841" w:rsidP="0023484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4FB8E3F6" w14:textId="77777777" w:rsidR="00234841" w:rsidRDefault="00234841" w:rsidP="00234841">
      <w:pPr>
        <w:rPr>
          <w:rFonts w:ascii="Arial" w:hAnsi="Arial" w:cs="Arial"/>
        </w:rPr>
      </w:pPr>
      <w:r>
        <w:t>This resource shall support the resource URI variables defined in table 5.2.19E.2-1</w:t>
      </w:r>
      <w:r>
        <w:rPr>
          <w:rFonts w:ascii="Arial" w:hAnsi="Arial" w:cs="Arial"/>
        </w:rPr>
        <w:t>.</w:t>
      </w:r>
    </w:p>
    <w:p w14:paraId="030E2FC9" w14:textId="77777777" w:rsidR="00234841" w:rsidRDefault="00234841" w:rsidP="00434F1A">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07F35E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BD63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5A532" w14:textId="77777777" w:rsidR="00234841" w:rsidRPr="009C5B90" w:rsidRDefault="00234841" w:rsidP="00D17253">
            <w:pPr>
              <w:pStyle w:val="TAH"/>
              <w:rPr>
                <w:lang w:val="en-US"/>
              </w:rPr>
            </w:pPr>
            <w:r w:rsidRPr="009C5B90">
              <w:rPr>
                <w:lang w:val="en-US"/>
              </w:rPr>
              <w:t>Definition</w:t>
            </w:r>
          </w:p>
        </w:tc>
      </w:tr>
      <w:tr w:rsidR="00234841" w:rsidRPr="009C5B90" w14:paraId="48818CE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437E0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46218B"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36B91F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07C86C" w14:textId="77777777" w:rsidR="00234841" w:rsidRPr="009C5B90" w:rsidRDefault="00234841" w:rsidP="00D17253">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0A1CA" w14:textId="77777777" w:rsidR="00234841" w:rsidRPr="009C5B90" w:rsidRDefault="00234841" w:rsidP="00D17253">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234841" w:rsidRPr="009C5B90" w14:paraId="7477E4E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CB3A19"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809F9C" w14:textId="77777777" w:rsidR="00234841" w:rsidRPr="009C5B90" w:rsidRDefault="00234841" w:rsidP="00D17253">
            <w:pPr>
              <w:pStyle w:val="TAL"/>
              <w:rPr>
                <w:lang w:val="en-US"/>
              </w:rPr>
            </w:pPr>
            <w:r w:rsidRPr="009C5B90">
              <w:rPr>
                <w:lang w:val="en-US"/>
              </w:rPr>
              <w:t>Identifier of the subscription (allocated by the UDR)</w:t>
            </w:r>
          </w:p>
        </w:tc>
      </w:tr>
    </w:tbl>
    <w:p w14:paraId="369686AE" w14:textId="77777777" w:rsidR="00234841" w:rsidRDefault="00234841" w:rsidP="00234841"/>
    <w:p w14:paraId="47B9A3BE" w14:textId="77777777" w:rsidR="00234841" w:rsidRDefault="00234841" w:rsidP="00234841">
      <w:pPr>
        <w:pStyle w:val="Heading4"/>
      </w:pPr>
      <w:bookmarkStart w:id="1359" w:name="_Toc106616472"/>
      <w:bookmarkStart w:id="1360" w:name="_Toc122101168"/>
      <w:r>
        <w:t>5.2.19E.3</w:t>
      </w:r>
      <w:r>
        <w:tab/>
        <w:t>Resource Standard Methods</w:t>
      </w:r>
      <w:bookmarkEnd w:id="1359"/>
      <w:bookmarkEnd w:id="1360"/>
    </w:p>
    <w:p w14:paraId="37CB8465" w14:textId="77777777" w:rsidR="00234841" w:rsidRDefault="00234841" w:rsidP="00234841">
      <w:pPr>
        <w:pStyle w:val="Heading5"/>
      </w:pPr>
      <w:bookmarkStart w:id="1361" w:name="_Toc106616473"/>
      <w:bookmarkStart w:id="1362" w:name="_Toc122101169"/>
      <w:r>
        <w:t>5.2.19E.3.1</w:t>
      </w:r>
      <w:r>
        <w:tab/>
        <w:t>PUT</w:t>
      </w:r>
      <w:bookmarkEnd w:id="1361"/>
      <w:bookmarkEnd w:id="1362"/>
    </w:p>
    <w:p w14:paraId="15A2DE67" w14:textId="77777777" w:rsidR="00234841" w:rsidRDefault="00234841" w:rsidP="00234841">
      <w:r>
        <w:t>This method shall support the URI query parameters specified in table 5.2.19E.3.1-1.</w:t>
      </w:r>
    </w:p>
    <w:p w14:paraId="243AC261" w14:textId="77777777" w:rsidR="00234841" w:rsidRDefault="00234841" w:rsidP="00434F1A">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64F099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3FB61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3A5D3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5CE9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A3034C"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C233EF" w14:textId="77777777" w:rsidR="00234841" w:rsidRPr="009C5B90" w:rsidRDefault="00234841" w:rsidP="00D17253">
            <w:pPr>
              <w:pStyle w:val="TAH"/>
              <w:rPr>
                <w:lang w:val="en-US"/>
              </w:rPr>
            </w:pPr>
            <w:r w:rsidRPr="009C5B90">
              <w:rPr>
                <w:lang w:val="en-US"/>
              </w:rPr>
              <w:t>Description</w:t>
            </w:r>
          </w:p>
        </w:tc>
      </w:tr>
      <w:tr w:rsidR="00234841" w:rsidRPr="009C5B90" w14:paraId="2EDD6F3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3D9F"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5BC1D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286770"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152A13"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FBF470" w14:textId="77777777" w:rsidR="00234841" w:rsidRPr="009C5B90" w:rsidRDefault="00234841" w:rsidP="00D17253">
            <w:pPr>
              <w:pStyle w:val="TAL"/>
              <w:rPr>
                <w:lang w:val="en-US"/>
              </w:rPr>
            </w:pPr>
          </w:p>
        </w:tc>
      </w:tr>
    </w:tbl>
    <w:p w14:paraId="000054A5" w14:textId="77777777" w:rsidR="00234841" w:rsidRDefault="00234841" w:rsidP="00234841"/>
    <w:p w14:paraId="27BBF23E" w14:textId="77777777" w:rsidR="00234841" w:rsidRDefault="00234841" w:rsidP="00234841">
      <w:r>
        <w:t>This method shall support the request data structures specified in table 5.2.19E.3.1-2 and the response data structures, and response codes specified in table 5.2.19E.3.1-3.</w:t>
      </w:r>
    </w:p>
    <w:p w14:paraId="7049061E" w14:textId="77777777" w:rsidR="00234841" w:rsidRDefault="00234841" w:rsidP="00434F1A">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F6A994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7CB37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DE52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4BD0F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E57" w14:textId="77777777" w:rsidR="00234841" w:rsidRPr="009C5B90" w:rsidRDefault="00234841" w:rsidP="00D17253">
            <w:pPr>
              <w:pStyle w:val="TAH"/>
              <w:rPr>
                <w:lang w:val="en-US"/>
              </w:rPr>
            </w:pPr>
            <w:r w:rsidRPr="009C5B90">
              <w:rPr>
                <w:lang w:val="en-US"/>
              </w:rPr>
              <w:t>Description</w:t>
            </w:r>
          </w:p>
        </w:tc>
      </w:tr>
      <w:tr w:rsidR="00234841" w:rsidRPr="009C5B90" w14:paraId="36AB7F0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878520" w14:textId="77777777" w:rsidR="00234841" w:rsidRPr="009C5B90" w:rsidRDefault="00234841" w:rsidP="00D17253">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50ADCFD"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CCB0DF"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3AA487C" w14:textId="77777777" w:rsidR="00234841" w:rsidRPr="009C5B90" w:rsidRDefault="00234841" w:rsidP="00D17253">
            <w:pPr>
              <w:pStyle w:val="TAL"/>
              <w:rPr>
                <w:lang w:val="en-US"/>
              </w:rPr>
            </w:pPr>
            <w:r w:rsidRPr="009C5B90">
              <w:rPr>
                <w:lang w:val="en-US"/>
              </w:rPr>
              <w:t xml:space="preserve">HSS subscription info </w:t>
            </w:r>
          </w:p>
        </w:tc>
      </w:tr>
    </w:tbl>
    <w:p w14:paraId="6C363D43" w14:textId="77777777" w:rsidR="00234841" w:rsidRDefault="00234841" w:rsidP="00234841"/>
    <w:p w14:paraId="77D912DF" w14:textId="77777777" w:rsidR="00234841" w:rsidRDefault="00234841" w:rsidP="00434F1A">
      <w:pPr>
        <w:pStyle w:val="TH"/>
        <w:outlineLvl w:val="0"/>
      </w:pPr>
      <w:r>
        <w:lastRenderedPageBreak/>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0"/>
        <w:gridCol w:w="1094"/>
        <w:gridCol w:w="5228"/>
      </w:tblGrid>
      <w:tr w:rsidR="00234841" w:rsidRPr="009C5B90" w14:paraId="2AF1CD66"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5E5A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72BA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9186A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83D64" w14:textId="77777777" w:rsidR="00234841" w:rsidRPr="009C5B90" w:rsidRDefault="00234841" w:rsidP="00D17253">
            <w:pPr>
              <w:pStyle w:val="TAH"/>
              <w:rPr>
                <w:lang w:val="en-US"/>
              </w:rPr>
            </w:pPr>
            <w:r w:rsidRPr="009C5B90">
              <w:rPr>
                <w:lang w:val="en-US"/>
              </w:rPr>
              <w:t>Response</w:t>
            </w:r>
          </w:p>
          <w:p w14:paraId="6287F50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D0D7C1" w14:textId="77777777" w:rsidR="00234841" w:rsidRPr="009C5B90" w:rsidRDefault="00234841" w:rsidP="00D17253">
            <w:pPr>
              <w:pStyle w:val="TAH"/>
              <w:rPr>
                <w:lang w:val="en-US"/>
              </w:rPr>
            </w:pPr>
            <w:r w:rsidRPr="009C5B90">
              <w:rPr>
                <w:lang w:val="en-US"/>
              </w:rPr>
              <w:t>Description</w:t>
            </w:r>
          </w:p>
        </w:tc>
      </w:tr>
      <w:tr w:rsidR="00234841" w:rsidRPr="009C5B90" w14:paraId="36D457C3"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618412"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145AF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F37B7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7D38E9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A12305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05AFF174"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0B37A07F"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014D4A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A2E93BB"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7E66C64"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DD8EAAD"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234841" w:rsidRPr="009C5B90" w14:paraId="14F6F37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CE935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0E67F3B" w14:textId="77777777" w:rsidR="00234841" w:rsidRDefault="00234841" w:rsidP="00234841">
      <w:pPr>
        <w:rPr>
          <w:lang w:eastAsia="zh-CN"/>
        </w:rPr>
      </w:pPr>
    </w:p>
    <w:p w14:paraId="05ABEF53" w14:textId="77777777" w:rsidR="00234841" w:rsidRDefault="00234841" w:rsidP="00234841">
      <w:pPr>
        <w:pStyle w:val="Heading5"/>
      </w:pPr>
      <w:bookmarkStart w:id="1363" w:name="_Toc106616474"/>
      <w:bookmarkStart w:id="1364" w:name="_Toc122101170"/>
      <w:r>
        <w:t>5.2.19E.3.2</w:t>
      </w:r>
      <w:r>
        <w:tab/>
        <w:t>DELETE</w:t>
      </w:r>
      <w:bookmarkEnd w:id="1363"/>
      <w:bookmarkEnd w:id="1364"/>
    </w:p>
    <w:p w14:paraId="3009046B" w14:textId="77777777" w:rsidR="00234841" w:rsidRDefault="00234841" w:rsidP="00234841">
      <w:r>
        <w:t>This method shall support the URI query parameters specified in table 5.2.19E.3.2-1.</w:t>
      </w:r>
    </w:p>
    <w:p w14:paraId="64FB385D" w14:textId="77777777" w:rsidR="00234841" w:rsidRDefault="00234841" w:rsidP="00434F1A">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9D5AB4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AE2A2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947A0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1B3B0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B49AEA"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7EA56" w14:textId="77777777" w:rsidR="00234841" w:rsidRPr="009C5B90" w:rsidRDefault="00234841" w:rsidP="00D17253">
            <w:pPr>
              <w:pStyle w:val="TAH"/>
              <w:rPr>
                <w:lang w:val="en-US"/>
              </w:rPr>
            </w:pPr>
            <w:r w:rsidRPr="009C5B90">
              <w:rPr>
                <w:lang w:val="en-US"/>
              </w:rPr>
              <w:t>Description</w:t>
            </w:r>
          </w:p>
        </w:tc>
      </w:tr>
      <w:tr w:rsidR="00234841" w:rsidRPr="009C5B90" w14:paraId="6176988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197C7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C7E23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3EA97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F8A86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24824" w14:textId="77777777" w:rsidR="00234841" w:rsidRPr="009C5B90" w:rsidRDefault="00234841" w:rsidP="00D17253">
            <w:pPr>
              <w:pStyle w:val="TAL"/>
              <w:rPr>
                <w:lang w:val="en-US"/>
              </w:rPr>
            </w:pPr>
          </w:p>
        </w:tc>
      </w:tr>
    </w:tbl>
    <w:p w14:paraId="1DC60182" w14:textId="77777777" w:rsidR="00234841" w:rsidRDefault="00234841" w:rsidP="00234841"/>
    <w:p w14:paraId="50348DE0" w14:textId="77777777" w:rsidR="00234841" w:rsidRDefault="00234841" w:rsidP="00234841">
      <w:r>
        <w:t>This method shall support the request data structures specified in table 5.2.19E.3.2-2 and the response data structures, and response codes specified in table 5.2.19E.3.2-3.</w:t>
      </w:r>
    </w:p>
    <w:p w14:paraId="0B33A651" w14:textId="77777777" w:rsidR="00234841" w:rsidRDefault="00234841" w:rsidP="00434F1A">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854B14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80200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9ABF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2E5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870EEF" w14:textId="77777777" w:rsidR="00234841" w:rsidRPr="009C5B90" w:rsidRDefault="00234841" w:rsidP="00D17253">
            <w:pPr>
              <w:pStyle w:val="TAH"/>
              <w:rPr>
                <w:lang w:val="en-US"/>
              </w:rPr>
            </w:pPr>
            <w:r w:rsidRPr="009C5B90">
              <w:rPr>
                <w:lang w:val="en-US"/>
              </w:rPr>
              <w:t>Description</w:t>
            </w:r>
          </w:p>
        </w:tc>
      </w:tr>
      <w:tr w:rsidR="00234841" w:rsidRPr="009C5B90" w14:paraId="14F796B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22C5F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1088C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B955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7D88D8" w14:textId="77777777" w:rsidR="00234841" w:rsidRPr="009C5B90" w:rsidRDefault="00234841" w:rsidP="00D17253">
            <w:pPr>
              <w:pStyle w:val="TAL"/>
              <w:rPr>
                <w:lang w:val="en-US"/>
              </w:rPr>
            </w:pPr>
          </w:p>
        </w:tc>
      </w:tr>
    </w:tbl>
    <w:p w14:paraId="795DD8EC" w14:textId="77777777" w:rsidR="00234841" w:rsidRDefault="00234841" w:rsidP="00234841"/>
    <w:p w14:paraId="2057CBE6" w14:textId="77777777" w:rsidR="00234841" w:rsidRDefault="00234841" w:rsidP="00434F1A">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350A068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35FB4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8F528D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2C580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391C65" w14:textId="77777777" w:rsidR="00234841" w:rsidRPr="009C5B90" w:rsidRDefault="00234841" w:rsidP="00D17253">
            <w:pPr>
              <w:pStyle w:val="TAH"/>
              <w:rPr>
                <w:lang w:val="en-US"/>
              </w:rPr>
            </w:pPr>
            <w:r w:rsidRPr="009C5B90">
              <w:rPr>
                <w:lang w:val="en-US"/>
              </w:rPr>
              <w:t>Response</w:t>
            </w:r>
          </w:p>
          <w:p w14:paraId="4A03161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739AE4" w14:textId="77777777" w:rsidR="00234841" w:rsidRPr="009C5B90" w:rsidRDefault="00234841" w:rsidP="00D17253">
            <w:pPr>
              <w:pStyle w:val="TAH"/>
              <w:rPr>
                <w:lang w:val="en-US"/>
              </w:rPr>
            </w:pPr>
            <w:r w:rsidRPr="009C5B90">
              <w:rPr>
                <w:lang w:val="en-US"/>
              </w:rPr>
              <w:t>Description</w:t>
            </w:r>
          </w:p>
        </w:tc>
      </w:tr>
      <w:tr w:rsidR="00234841" w:rsidRPr="009C5B90" w14:paraId="12A3729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AA347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AB08D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47E79D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1427B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74524D9"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FE0280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0224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756C88C1" w14:textId="77777777" w:rsidR="00234841" w:rsidRDefault="00234841" w:rsidP="00234841"/>
    <w:p w14:paraId="5FC749C0" w14:textId="77777777" w:rsidR="00234841" w:rsidRDefault="00234841" w:rsidP="00234841">
      <w:pPr>
        <w:pStyle w:val="Heading5"/>
      </w:pPr>
      <w:bookmarkStart w:id="1365" w:name="_Toc106616475"/>
      <w:bookmarkStart w:id="1366" w:name="_Toc122101171"/>
      <w:r>
        <w:t>5.2.19E.3.</w:t>
      </w:r>
      <w:r>
        <w:rPr>
          <w:lang w:val="de-DE"/>
        </w:rPr>
        <w:t>3</w:t>
      </w:r>
      <w:r>
        <w:tab/>
      </w:r>
      <w:r>
        <w:rPr>
          <w:lang w:val="de-DE"/>
        </w:rPr>
        <w:t>GET</w:t>
      </w:r>
      <w:bookmarkEnd w:id="1365"/>
      <w:bookmarkEnd w:id="1366"/>
    </w:p>
    <w:p w14:paraId="7B652B7B" w14:textId="77777777" w:rsidR="00234841" w:rsidRDefault="00234841" w:rsidP="00234841">
      <w:r>
        <w:t>This method shall support the URI query parameters specified in table 5.2.19E.3.3-1.</w:t>
      </w:r>
    </w:p>
    <w:p w14:paraId="7341FAA0" w14:textId="77777777" w:rsidR="00234841" w:rsidRDefault="00234841" w:rsidP="00434F1A">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B1648E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38D08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A47D0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5D089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1ECE7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E45825" w14:textId="77777777" w:rsidR="00234841" w:rsidRPr="009C5B90" w:rsidRDefault="00234841" w:rsidP="00D17253">
            <w:pPr>
              <w:pStyle w:val="TAH"/>
              <w:rPr>
                <w:lang w:val="en-US"/>
              </w:rPr>
            </w:pPr>
            <w:r w:rsidRPr="009C5B90">
              <w:rPr>
                <w:lang w:val="en-US"/>
              </w:rPr>
              <w:t>Description</w:t>
            </w:r>
          </w:p>
        </w:tc>
      </w:tr>
      <w:tr w:rsidR="00234841" w:rsidRPr="009C5B90" w14:paraId="2D287A4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F7880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297026"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C016D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99A1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DA1A1C" w14:textId="77777777" w:rsidR="00234841" w:rsidRPr="009C5B90" w:rsidRDefault="00234841" w:rsidP="00D17253">
            <w:pPr>
              <w:pStyle w:val="TAL"/>
              <w:rPr>
                <w:lang w:val="en-US"/>
              </w:rPr>
            </w:pPr>
          </w:p>
        </w:tc>
      </w:tr>
    </w:tbl>
    <w:p w14:paraId="04E7513B" w14:textId="77777777" w:rsidR="00234841" w:rsidRDefault="00234841" w:rsidP="00234841"/>
    <w:p w14:paraId="392405B2" w14:textId="77777777" w:rsidR="00234841" w:rsidRDefault="00234841" w:rsidP="00234841">
      <w:r>
        <w:t>This method shall support the request data structures specified in table 5.2.19E.3.3-2 and the response data structures and response codes specified in table 5.2.19E.3.3-3.</w:t>
      </w:r>
    </w:p>
    <w:p w14:paraId="35FB5F85" w14:textId="77777777" w:rsidR="00234841" w:rsidRDefault="00234841" w:rsidP="00434F1A">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8BAAA6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8C53B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3C07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AB3ED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AA7F" w14:textId="77777777" w:rsidR="00234841" w:rsidRPr="009C5B90" w:rsidRDefault="00234841" w:rsidP="00D17253">
            <w:pPr>
              <w:pStyle w:val="TAH"/>
              <w:rPr>
                <w:lang w:val="en-US"/>
              </w:rPr>
            </w:pPr>
            <w:r w:rsidRPr="009C5B90">
              <w:rPr>
                <w:lang w:val="en-US"/>
              </w:rPr>
              <w:t>Description</w:t>
            </w:r>
          </w:p>
        </w:tc>
      </w:tr>
      <w:tr w:rsidR="00234841" w:rsidRPr="009C5B90" w14:paraId="22D7D56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28B45E"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9C70C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9EB0E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F61D88" w14:textId="77777777" w:rsidR="00234841" w:rsidRPr="009C5B90" w:rsidRDefault="00234841" w:rsidP="00D17253">
            <w:pPr>
              <w:pStyle w:val="TAL"/>
              <w:rPr>
                <w:lang w:val="en-US"/>
              </w:rPr>
            </w:pPr>
          </w:p>
        </w:tc>
      </w:tr>
    </w:tbl>
    <w:p w14:paraId="4D22B8F1" w14:textId="77777777" w:rsidR="00234841" w:rsidRDefault="00234841" w:rsidP="00234841"/>
    <w:p w14:paraId="481DDE4D" w14:textId="77777777" w:rsidR="00234841" w:rsidRDefault="00234841" w:rsidP="00434F1A">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234841" w:rsidRPr="009C5B90" w14:paraId="0691784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E6074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B186A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86C0E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A345C5" w14:textId="77777777" w:rsidR="00234841" w:rsidRPr="009C5B90" w:rsidRDefault="00234841" w:rsidP="00D17253">
            <w:pPr>
              <w:pStyle w:val="TAH"/>
              <w:rPr>
                <w:lang w:val="en-US"/>
              </w:rPr>
            </w:pPr>
            <w:r w:rsidRPr="009C5B90">
              <w:rPr>
                <w:lang w:val="en-US"/>
              </w:rPr>
              <w:t>Response</w:t>
            </w:r>
          </w:p>
          <w:p w14:paraId="26B866F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52E7C0" w14:textId="77777777" w:rsidR="00234841" w:rsidRPr="009C5B90" w:rsidRDefault="00234841" w:rsidP="00D17253">
            <w:pPr>
              <w:pStyle w:val="TAH"/>
              <w:rPr>
                <w:lang w:val="en-US"/>
              </w:rPr>
            </w:pPr>
            <w:r w:rsidRPr="009C5B90">
              <w:rPr>
                <w:lang w:val="en-US"/>
              </w:rPr>
              <w:t>Description</w:t>
            </w:r>
          </w:p>
        </w:tc>
      </w:tr>
      <w:tr w:rsidR="00234841" w:rsidRPr="009C5B90" w14:paraId="15501B4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C13416"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FF7EB1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5037713"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0FBEEF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0A61A0" w14:textId="77777777" w:rsidR="00234841" w:rsidRPr="009C5B90" w:rsidRDefault="00234841" w:rsidP="00D17253">
            <w:pPr>
              <w:pStyle w:val="TAL"/>
              <w:rPr>
                <w:lang w:val="en-US"/>
              </w:rPr>
            </w:pPr>
            <w:r w:rsidRPr="009C5B90">
              <w:rPr>
                <w:lang w:val="en-US"/>
              </w:rPr>
              <w:t>Upon success, a response body containing HSS Subscription Infos shall be returned.</w:t>
            </w:r>
          </w:p>
        </w:tc>
      </w:tr>
      <w:tr w:rsidR="00234841" w:rsidRPr="009C5B90" w14:paraId="1D2E1AE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345F0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CCC0DAE" w14:textId="77777777" w:rsidR="00234841" w:rsidRDefault="00234841" w:rsidP="00234841"/>
    <w:p w14:paraId="0B35914C" w14:textId="77777777" w:rsidR="00234841" w:rsidRDefault="00234841" w:rsidP="00234841">
      <w:pPr>
        <w:pStyle w:val="Heading5"/>
      </w:pPr>
      <w:bookmarkStart w:id="1367" w:name="_Toc106616476"/>
      <w:bookmarkStart w:id="1368" w:name="_Toc122101172"/>
      <w:r>
        <w:t>5.2.19E.3.</w:t>
      </w:r>
      <w:r>
        <w:rPr>
          <w:lang w:val="de-DE"/>
        </w:rPr>
        <w:t>4</w:t>
      </w:r>
      <w:r>
        <w:tab/>
        <w:t>PATCH</w:t>
      </w:r>
      <w:bookmarkEnd w:id="1367"/>
      <w:bookmarkEnd w:id="1368"/>
    </w:p>
    <w:p w14:paraId="2113D638" w14:textId="77777777" w:rsidR="00234841" w:rsidRDefault="00234841" w:rsidP="00234841">
      <w:pPr>
        <w:rPr>
          <w:lang w:eastAsia="zh-CN"/>
        </w:rPr>
      </w:pPr>
      <w:r>
        <w:rPr>
          <w:lang w:eastAsia="zh-CN"/>
        </w:rPr>
        <w:t>This method is used to modify the HSS subscription Infos in the UDR.</w:t>
      </w:r>
    </w:p>
    <w:p w14:paraId="110DF25F" w14:textId="77777777" w:rsidR="00234841" w:rsidRDefault="00234841" w:rsidP="00234841">
      <w:r>
        <w:t>This method shall support the URI query parameters specified in table 5.2.19E.3.4-1.</w:t>
      </w:r>
    </w:p>
    <w:p w14:paraId="5F17D9B0" w14:textId="77777777" w:rsidR="00234841" w:rsidRDefault="00234841" w:rsidP="00434F1A">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4662E15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07111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27D5F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47E4B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1EB3C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E3849A" w14:textId="77777777" w:rsidR="00234841" w:rsidRPr="009C5B90" w:rsidRDefault="00234841" w:rsidP="00D17253">
            <w:pPr>
              <w:pStyle w:val="TAH"/>
              <w:rPr>
                <w:lang w:val="en-US"/>
              </w:rPr>
            </w:pPr>
            <w:r w:rsidRPr="009C5B90">
              <w:rPr>
                <w:lang w:val="en-US"/>
              </w:rPr>
              <w:t>Description</w:t>
            </w:r>
          </w:p>
        </w:tc>
      </w:tr>
      <w:tr w:rsidR="00234841" w:rsidRPr="009C5B90" w14:paraId="79DEE3F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6B6E77"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79BD58"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61CB4F"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DC17695"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EF06A5" w14:textId="77777777" w:rsidR="00234841" w:rsidRPr="009C5B90" w:rsidRDefault="00234841" w:rsidP="00D17253">
            <w:pPr>
              <w:pStyle w:val="TAL"/>
              <w:rPr>
                <w:lang w:val="en-US"/>
              </w:rPr>
            </w:pPr>
            <w:r w:rsidRPr="009C5B90">
              <w:rPr>
                <w:rFonts w:cs="Arial"/>
                <w:szCs w:val="18"/>
              </w:rPr>
              <w:t>see 3GPP TS 29.500 [8] clause 6.6</w:t>
            </w:r>
          </w:p>
        </w:tc>
      </w:tr>
    </w:tbl>
    <w:p w14:paraId="76DBAC6D" w14:textId="77777777" w:rsidR="00234841" w:rsidRDefault="00234841" w:rsidP="00234841">
      <w:pPr>
        <w:pStyle w:val="Guidance"/>
      </w:pPr>
    </w:p>
    <w:p w14:paraId="6472D8FE" w14:textId="77777777" w:rsidR="00234841" w:rsidRDefault="00234841" w:rsidP="00234841">
      <w:r>
        <w:t>This method shall support the request data structures specified in table 5.2.19E.3.2-2 and the response data structures, and response codes specified in table 5.2.19E.3.4-3.</w:t>
      </w:r>
    </w:p>
    <w:p w14:paraId="24FB6ACE" w14:textId="77777777" w:rsidR="00234841" w:rsidRDefault="00234841" w:rsidP="00434F1A">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12F670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3D353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2EF9F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3825B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0AAA2E" w14:textId="77777777" w:rsidR="00234841" w:rsidRPr="009C5B90" w:rsidRDefault="00234841" w:rsidP="00D17253">
            <w:pPr>
              <w:pStyle w:val="TAH"/>
              <w:rPr>
                <w:lang w:val="en-US"/>
              </w:rPr>
            </w:pPr>
            <w:r w:rsidRPr="009C5B90">
              <w:rPr>
                <w:lang w:val="en-US"/>
              </w:rPr>
              <w:t>Description</w:t>
            </w:r>
          </w:p>
        </w:tc>
      </w:tr>
      <w:tr w:rsidR="00234841" w:rsidRPr="009C5B90" w14:paraId="687B46B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8F3EFE"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70935E"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5D24D52"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FED2A44"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5C540C41" w14:textId="77777777" w:rsidR="00234841" w:rsidRDefault="00234841" w:rsidP="00234841"/>
    <w:p w14:paraId="1F67018B" w14:textId="77777777" w:rsidR="00234841" w:rsidRDefault="00234841" w:rsidP="00434F1A">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2005EF78"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B2E28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A81A6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82F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F2E5C6" w14:textId="77777777" w:rsidR="00234841" w:rsidRPr="009C5B90" w:rsidRDefault="00234841" w:rsidP="00D17253">
            <w:pPr>
              <w:pStyle w:val="TAH"/>
              <w:rPr>
                <w:lang w:val="en-US"/>
              </w:rPr>
            </w:pPr>
            <w:r w:rsidRPr="009C5B90">
              <w:rPr>
                <w:lang w:val="en-US"/>
              </w:rPr>
              <w:t>Response</w:t>
            </w:r>
          </w:p>
          <w:p w14:paraId="2265A9C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302B9D" w14:textId="77777777" w:rsidR="00234841" w:rsidRPr="009C5B90" w:rsidRDefault="00234841" w:rsidP="00D17253">
            <w:pPr>
              <w:pStyle w:val="TAH"/>
              <w:rPr>
                <w:lang w:val="en-US"/>
              </w:rPr>
            </w:pPr>
            <w:r w:rsidRPr="009C5B90">
              <w:rPr>
                <w:lang w:val="en-US"/>
              </w:rPr>
              <w:t>Description</w:t>
            </w:r>
          </w:p>
        </w:tc>
      </w:tr>
      <w:tr w:rsidR="00234841" w:rsidRPr="009C5B90" w14:paraId="50EEA35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EC0825F"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563DB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899E9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F9516C3"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5971ADE"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412F2B9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FE3C7D"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D638477"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DDDA936"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B1709B"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39CB0B"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09D7237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A7AAA7"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4A92FF"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7F621AC"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8767F95"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091E2B"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0988CCFE"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D77C5BA"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6E926F9"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02CD808" w14:textId="77777777" w:rsidR="00234841" w:rsidRPr="00D33907" w:rsidRDefault="00234841" w:rsidP="00234841">
      <w:pPr>
        <w:rPr>
          <w:lang w:eastAsia="zh-CN"/>
        </w:rPr>
      </w:pPr>
    </w:p>
    <w:p w14:paraId="336887BE" w14:textId="77777777" w:rsidR="00234841" w:rsidRPr="00533C32" w:rsidRDefault="00234841" w:rsidP="00434F1A">
      <w:pPr>
        <w:pStyle w:val="Heading3"/>
      </w:pPr>
      <w:bookmarkStart w:id="1369" w:name="_Toc20127040"/>
      <w:bookmarkStart w:id="1370" w:name="_Toc27589016"/>
      <w:bookmarkStart w:id="1371" w:name="_Toc36459815"/>
      <w:bookmarkStart w:id="1372" w:name="_Toc45029392"/>
      <w:bookmarkStart w:id="1373" w:name="_Toc56520668"/>
      <w:bookmarkStart w:id="1374" w:name="_Toc90586934"/>
      <w:bookmarkStart w:id="1375" w:name="_Toc106616477"/>
      <w:bookmarkStart w:id="1376" w:name="_Toc122101173"/>
      <w:r w:rsidRPr="00533C32">
        <w:lastRenderedPageBreak/>
        <w:t>5.2.20</w:t>
      </w:r>
      <w:r w:rsidRPr="00533C32">
        <w:tab/>
        <w:t>Resource: SubscriptionDataSubscriptions</w:t>
      </w:r>
      <w:bookmarkEnd w:id="1369"/>
      <w:bookmarkEnd w:id="1370"/>
      <w:bookmarkEnd w:id="1371"/>
      <w:bookmarkEnd w:id="1372"/>
      <w:bookmarkEnd w:id="1373"/>
      <w:bookmarkEnd w:id="1374"/>
      <w:bookmarkEnd w:id="1375"/>
      <w:bookmarkEnd w:id="1376"/>
    </w:p>
    <w:p w14:paraId="4C2C5FE3" w14:textId="77777777" w:rsidR="00234841" w:rsidRPr="00533C32" w:rsidRDefault="00234841" w:rsidP="00434F1A">
      <w:pPr>
        <w:pStyle w:val="Heading4"/>
      </w:pPr>
      <w:bookmarkStart w:id="1377" w:name="_Toc20127041"/>
      <w:bookmarkStart w:id="1378" w:name="_Toc27589017"/>
      <w:bookmarkStart w:id="1379" w:name="_Toc36459816"/>
      <w:bookmarkStart w:id="1380" w:name="_Toc45029393"/>
      <w:bookmarkStart w:id="1381" w:name="_Toc56520669"/>
      <w:bookmarkStart w:id="1382" w:name="_Toc90586935"/>
      <w:bookmarkStart w:id="1383" w:name="_Toc106616478"/>
      <w:bookmarkStart w:id="1384" w:name="_Toc122101174"/>
      <w:r w:rsidRPr="00533C32">
        <w:t>5.2.20.1</w:t>
      </w:r>
      <w:r w:rsidRPr="00533C32">
        <w:tab/>
        <w:t>Description</w:t>
      </w:r>
      <w:bookmarkEnd w:id="1377"/>
      <w:bookmarkEnd w:id="1378"/>
      <w:bookmarkEnd w:id="1379"/>
      <w:bookmarkEnd w:id="1380"/>
      <w:bookmarkEnd w:id="1381"/>
      <w:bookmarkEnd w:id="1382"/>
      <w:bookmarkEnd w:id="1383"/>
      <w:bookmarkEnd w:id="1384"/>
    </w:p>
    <w:p w14:paraId="5D675577" w14:textId="77777777" w:rsidR="00234841" w:rsidRPr="00533C32" w:rsidRDefault="00234841" w:rsidP="00234841">
      <w:r w:rsidRPr="00533C32">
        <w:t>This resource is used to represent explicit subscriber data subscriptions to notifications.</w:t>
      </w:r>
    </w:p>
    <w:p w14:paraId="60469371" w14:textId="77777777" w:rsidR="00234841" w:rsidRPr="00533C32" w:rsidRDefault="00234841" w:rsidP="00434F1A">
      <w:pPr>
        <w:pStyle w:val="Heading4"/>
      </w:pPr>
      <w:bookmarkStart w:id="1385" w:name="_Toc20127042"/>
      <w:bookmarkStart w:id="1386" w:name="_Toc27589018"/>
      <w:bookmarkStart w:id="1387" w:name="_Toc36459817"/>
      <w:bookmarkStart w:id="1388" w:name="_Toc45029394"/>
      <w:bookmarkStart w:id="1389" w:name="_Toc56520670"/>
      <w:bookmarkStart w:id="1390" w:name="_Toc90586936"/>
      <w:bookmarkStart w:id="1391" w:name="_Toc106616479"/>
      <w:bookmarkStart w:id="1392" w:name="_Toc122101175"/>
      <w:r w:rsidRPr="00533C32">
        <w:t>5.2.20.2</w:t>
      </w:r>
      <w:r w:rsidRPr="00533C32">
        <w:tab/>
        <w:t>Resource Definition</w:t>
      </w:r>
      <w:bookmarkEnd w:id="1385"/>
      <w:bookmarkEnd w:id="1386"/>
      <w:bookmarkEnd w:id="1387"/>
      <w:bookmarkEnd w:id="1388"/>
      <w:bookmarkEnd w:id="1389"/>
      <w:bookmarkEnd w:id="1390"/>
      <w:bookmarkEnd w:id="1391"/>
      <w:bookmarkEnd w:id="1392"/>
    </w:p>
    <w:p w14:paraId="0E932E65" w14:textId="77777777" w:rsidR="00234841" w:rsidRPr="00533C32" w:rsidRDefault="00234841" w:rsidP="00234841">
      <w:r w:rsidRPr="00533C32">
        <w:t>Resource URI: {apiRoot}/nudr-dr/&lt;apiVersion&gt;/subscription-data/subs-to-notify</w:t>
      </w:r>
    </w:p>
    <w:p w14:paraId="3F679216" w14:textId="77777777" w:rsidR="00234841" w:rsidRPr="00533C32" w:rsidRDefault="00234841" w:rsidP="00234841">
      <w:pPr>
        <w:rPr>
          <w:rFonts w:ascii="Arial" w:hAnsi="Arial" w:cs="Arial"/>
        </w:rPr>
      </w:pPr>
      <w:bookmarkStart w:id="1393" w:name="_MCCTEMPBM_CRPT22160137___7"/>
      <w:r w:rsidRPr="00533C32">
        <w:t>This resource shall support the resource URI variables defined in table 5.2.20.2-1</w:t>
      </w:r>
      <w:r w:rsidRPr="00533C32">
        <w:rPr>
          <w:rFonts w:ascii="Arial" w:hAnsi="Arial" w:cs="Arial"/>
        </w:rPr>
        <w:t>.</w:t>
      </w:r>
    </w:p>
    <w:bookmarkEnd w:id="1393"/>
    <w:p w14:paraId="035C3515" w14:textId="77777777" w:rsidR="00234841" w:rsidRPr="00533C32" w:rsidRDefault="00234841" w:rsidP="00434F1A">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BC580F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6D070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B25076" w14:textId="77777777" w:rsidR="00234841" w:rsidRPr="009C5B90" w:rsidRDefault="00234841" w:rsidP="00D17253">
            <w:pPr>
              <w:pStyle w:val="TAH"/>
              <w:rPr>
                <w:lang w:val="en-US"/>
              </w:rPr>
            </w:pPr>
            <w:r w:rsidRPr="009C5B90">
              <w:rPr>
                <w:lang w:val="en-US"/>
              </w:rPr>
              <w:t>Definition</w:t>
            </w:r>
          </w:p>
        </w:tc>
      </w:tr>
      <w:tr w:rsidR="00234841" w:rsidRPr="009C5B90" w14:paraId="24064ED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0F26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90F4A6"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10C1D7F" w14:textId="77777777" w:rsidR="00234841" w:rsidRPr="00533C32" w:rsidRDefault="00234841" w:rsidP="00234841"/>
    <w:p w14:paraId="68D4673A" w14:textId="77777777" w:rsidR="00234841" w:rsidRPr="00533C32" w:rsidRDefault="00234841" w:rsidP="00434F1A">
      <w:pPr>
        <w:pStyle w:val="Heading4"/>
      </w:pPr>
      <w:bookmarkStart w:id="1394" w:name="_Toc20127043"/>
      <w:bookmarkStart w:id="1395" w:name="_Toc27589019"/>
      <w:bookmarkStart w:id="1396" w:name="_Toc36459818"/>
      <w:bookmarkStart w:id="1397" w:name="_Toc45029395"/>
      <w:bookmarkStart w:id="1398" w:name="_Toc56520671"/>
      <w:bookmarkStart w:id="1399" w:name="_Toc90586937"/>
      <w:bookmarkStart w:id="1400" w:name="_Toc106616480"/>
      <w:bookmarkStart w:id="1401" w:name="_Toc122101176"/>
      <w:r w:rsidRPr="00533C32">
        <w:t>5.2.20.3</w:t>
      </w:r>
      <w:r w:rsidRPr="00533C32">
        <w:tab/>
        <w:t>Resource Standard Methods</w:t>
      </w:r>
      <w:bookmarkEnd w:id="1394"/>
      <w:bookmarkEnd w:id="1395"/>
      <w:bookmarkEnd w:id="1396"/>
      <w:bookmarkEnd w:id="1397"/>
      <w:bookmarkEnd w:id="1398"/>
      <w:bookmarkEnd w:id="1399"/>
      <w:bookmarkEnd w:id="1400"/>
      <w:bookmarkEnd w:id="1401"/>
    </w:p>
    <w:p w14:paraId="378910F6" w14:textId="77777777" w:rsidR="00234841" w:rsidRPr="00533C32" w:rsidRDefault="00234841" w:rsidP="00434F1A">
      <w:pPr>
        <w:pStyle w:val="Heading5"/>
      </w:pPr>
      <w:bookmarkStart w:id="1402" w:name="_Toc20127044"/>
      <w:bookmarkStart w:id="1403" w:name="_Toc27589020"/>
      <w:bookmarkStart w:id="1404" w:name="_Toc36459819"/>
      <w:bookmarkStart w:id="1405" w:name="_Toc45029396"/>
      <w:bookmarkStart w:id="1406" w:name="_Toc56520672"/>
      <w:bookmarkStart w:id="1407" w:name="_Toc90586938"/>
      <w:bookmarkStart w:id="1408" w:name="_Toc106616481"/>
      <w:bookmarkStart w:id="1409" w:name="_Toc122101177"/>
      <w:r w:rsidRPr="00533C32">
        <w:t>5.2.20.3.1</w:t>
      </w:r>
      <w:r w:rsidRPr="00533C32">
        <w:tab/>
        <w:t>POST</w:t>
      </w:r>
      <w:bookmarkEnd w:id="1402"/>
      <w:bookmarkEnd w:id="1403"/>
      <w:bookmarkEnd w:id="1404"/>
      <w:bookmarkEnd w:id="1405"/>
      <w:bookmarkEnd w:id="1406"/>
      <w:bookmarkEnd w:id="1407"/>
      <w:bookmarkEnd w:id="1408"/>
      <w:bookmarkEnd w:id="1409"/>
    </w:p>
    <w:p w14:paraId="205C6EA2" w14:textId="77777777" w:rsidR="00234841" w:rsidRPr="00533C32" w:rsidRDefault="00234841" w:rsidP="00234841">
      <w:r w:rsidRPr="00533C32">
        <w:t>This method shall support the URI query parameters specified in table 5.2.20.3.1-1.</w:t>
      </w:r>
    </w:p>
    <w:p w14:paraId="150CF859" w14:textId="77777777" w:rsidR="00234841" w:rsidRPr="00533C32" w:rsidRDefault="00234841" w:rsidP="00434F1A">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8F17AD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2A5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85852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5112F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053D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F9A1" w14:textId="77777777" w:rsidR="00234841" w:rsidRPr="009C5B90" w:rsidRDefault="00234841" w:rsidP="00D17253">
            <w:pPr>
              <w:pStyle w:val="TAH"/>
              <w:rPr>
                <w:lang w:val="en-US"/>
              </w:rPr>
            </w:pPr>
            <w:r w:rsidRPr="009C5B90">
              <w:rPr>
                <w:lang w:val="en-US"/>
              </w:rPr>
              <w:t>Description</w:t>
            </w:r>
          </w:p>
        </w:tc>
      </w:tr>
      <w:tr w:rsidR="00234841" w:rsidRPr="009C5B90" w14:paraId="66FABF3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03674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DACF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02477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7C8D1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3DF55C" w14:textId="77777777" w:rsidR="00234841" w:rsidRPr="009C5B90" w:rsidRDefault="00234841" w:rsidP="00D17253">
            <w:pPr>
              <w:pStyle w:val="TAL"/>
              <w:rPr>
                <w:lang w:val="en-US"/>
              </w:rPr>
            </w:pPr>
          </w:p>
        </w:tc>
      </w:tr>
    </w:tbl>
    <w:p w14:paraId="3C874174" w14:textId="77777777" w:rsidR="00234841" w:rsidRPr="00533C32" w:rsidRDefault="00234841" w:rsidP="00234841"/>
    <w:p w14:paraId="2BE6E51F" w14:textId="77777777" w:rsidR="00234841" w:rsidRPr="00533C32" w:rsidRDefault="00234841" w:rsidP="00234841">
      <w:r w:rsidRPr="00533C32">
        <w:t>This method shall support the request data structures specified in table 5.2.20.3.1-2 and the response data structures and response codes specified in table 5.2.20.3.1-3.</w:t>
      </w:r>
    </w:p>
    <w:p w14:paraId="53F091E7" w14:textId="77777777" w:rsidR="00234841" w:rsidRPr="00533C32" w:rsidRDefault="00234841" w:rsidP="00434F1A">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732C1C8"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1A3B3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F515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C0BA65"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BB8039" w14:textId="77777777" w:rsidR="00234841" w:rsidRPr="009C5B90" w:rsidRDefault="00234841" w:rsidP="00D17253">
            <w:pPr>
              <w:pStyle w:val="TAH"/>
              <w:rPr>
                <w:lang w:val="en-US"/>
              </w:rPr>
            </w:pPr>
            <w:r w:rsidRPr="009C5B90">
              <w:rPr>
                <w:lang w:val="en-US"/>
              </w:rPr>
              <w:t>Description</w:t>
            </w:r>
          </w:p>
        </w:tc>
      </w:tr>
      <w:tr w:rsidR="00234841" w:rsidRPr="009C5B90" w14:paraId="311F1607" w14:textId="77777777" w:rsidTr="00D172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140DC89" w14:textId="77777777" w:rsidR="00234841" w:rsidRPr="009C5B90" w:rsidRDefault="00234841" w:rsidP="00D17253">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10596D88"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51CBB440"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ECEDDC9" w14:textId="77777777" w:rsidR="00234841" w:rsidRPr="009C5B90" w:rsidRDefault="00234841" w:rsidP="00D17253">
            <w:pPr>
              <w:pStyle w:val="TAL"/>
              <w:rPr>
                <w:lang w:val="en-US"/>
              </w:rPr>
            </w:pPr>
            <w:r w:rsidRPr="009C5B90">
              <w:rPr>
                <w:lang w:val="en-US"/>
              </w:rPr>
              <w:t>Identifies the subscriber data subscription to be stored in the UDR.</w:t>
            </w:r>
          </w:p>
        </w:tc>
      </w:tr>
    </w:tbl>
    <w:p w14:paraId="109CD241" w14:textId="77777777" w:rsidR="00234841" w:rsidRDefault="00234841" w:rsidP="00234841"/>
    <w:p w14:paraId="6B3AB491" w14:textId="77777777" w:rsidR="00234841" w:rsidRDefault="00234841" w:rsidP="00234841">
      <w:pPr>
        <w:rPr>
          <w:rFonts w:cs="Arial"/>
          <w:szCs w:val="18"/>
        </w:rPr>
      </w:pPr>
      <w:r>
        <w:rPr>
          <w:rFonts w:cs="Arial"/>
          <w:szCs w:val="18"/>
        </w:rPr>
        <w:t>The UDR shall limit the number of subscriptions created based on the following criteria:</w:t>
      </w:r>
    </w:p>
    <w:p w14:paraId="462E1E47" w14:textId="77777777" w:rsidR="00234841" w:rsidRDefault="00234841" w:rsidP="0023484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724C7084" w14:textId="77777777" w:rsidR="00234841" w:rsidRDefault="00234841" w:rsidP="0023484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79857947" w14:textId="77777777" w:rsidR="00234841" w:rsidRDefault="00234841" w:rsidP="00234841">
      <w:pPr>
        <w:pStyle w:val="B1"/>
      </w:pPr>
      <w:r>
        <w:rPr>
          <w:rFonts w:cs="Arial"/>
          <w:szCs w:val="18"/>
        </w:rPr>
        <w:lastRenderedPageBreak/>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108A866B" w14:textId="77777777" w:rsidR="00234841" w:rsidRPr="00533C32" w:rsidRDefault="00234841" w:rsidP="00234841">
      <w:r>
        <w:rPr>
          <w:rFonts w:cs="Arial"/>
          <w:szCs w:val="18"/>
        </w:rPr>
        <w:t>If the UDR detects that a subscription for the criteria already exist in the UDR, the UDR shall replace the old SubscriptionDataSubscriptions with the new one.</w:t>
      </w:r>
    </w:p>
    <w:p w14:paraId="2D536075" w14:textId="77777777" w:rsidR="00234841" w:rsidRPr="00533C32" w:rsidRDefault="00234841" w:rsidP="00434F1A">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234841" w:rsidRPr="009C5B90" w14:paraId="0FA50B3B" w14:textId="77777777" w:rsidTr="00D17253">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72A83B12" w14:textId="77777777" w:rsidR="00234841" w:rsidRPr="009C5B90" w:rsidRDefault="00234841" w:rsidP="00D17253">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AEF2830"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3E57CA7" w14:textId="77777777" w:rsidR="00234841" w:rsidRPr="009C5B90" w:rsidRDefault="00234841" w:rsidP="00D17253">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15EBC386" w14:textId="77777777" w:rsidR="00234841" w:rsidRPr="009C5B90" w:rsidRDefault="00234841" w:rsidP="00D17253">
            <w:pPr>
              <w:pStyle w:val="TAH"/>
              <w:rPr>
                <w:lang w:val="en-US"/>
              </w:rPr>
            </w:pPr>
            <w:r w:rsidRPr="009C5B90">
              <w:rPr>
                <w:lang w:val="en-US"/>
              </w:rPr>
              <w:t>Response</w:t>
            </w:r>
          </w:p>
          <w:p w14:paraId="10B8AFA5" w14:textId="77777777" w:rsidR="00234841" w:rsidRPr="009C5B90" w:rsidRDefault="00234841" w:rsidP="00D17253">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1836F6C1" w14:textId="77777777" w:rsidR="00234841" w:rsidRPr="009C5B90" w:rsidRDefault="00234841" w:rsidP="00D17253">
            <w:pPr>
              <w:pStyle w:val="TAH"/>
              <w:rPr>
                <w:lang w:val="en-US"/>
              </w:rPr>
            </w:pPr>
            <w:r w:rsidRPr="009C5B90">
              <w:rPr>
                <w:lang w:val="en-US"/>
              </w:rPr>
              <w:t>Description</w:t>
            </w:r>
          </w:p>
        </w:tc>
      </w:tr>
      <w:tr w:rsidR="00234841" w:rsidRPr="009C5B90" w14:paraId="4FDE0689" w14:textId="77777777" w:rsidTr="00D17253">
        <w:trPr>
          <w:jc w:val="center"/>
        </w:trPr>
        <w:tc>
          <w:tcPr>
            <w:tcW w:w="1337" w:type="pct"/>
            <w:tcBorders>
              <w:top w:val="single" w:sz="4" w:space="0" w:color="auto"/>
              <w:left w:val="single" w:sz="6" w:space="0" w:color="000000"/>
              <w:bottom w:val="single" w:sz="4" w:space="0" w:color="auto"/>
              <w:right w:val="single" w:sz="6" w:space="0" w:color="000000"/>
            </w:tcBorders>
            <w:hideMark/>
          </w:tcPr>
          <w:p w14:paraId="49AC83FD" w14:textId="77777777" w:rsidR="00234841" w:rsidRPr="009C5B90" w:rsidRDefault="00234841" w:rsidP="00D17253">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A506B88" w14:textId="77777777" w:rsidR="00234841" w:rsidRPr="009C5B90" w:rsidRDefault="00234841" w:rsidP="00D17253">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7A3A2C73" w14:textId="77777777" w:rsidR="00234841" w:rsidRPr="009C5B90" w:rsidRDefault="00234841" w:rsidP="00D17253">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4C83549" w14:textId="77777777" w:rsidR="00234841" w:rsidRPr="009C5B90" w:rsidRDefault="00234841" w:rsidP="00D17253">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FB0EE96" w14:textId="77777777" w:rsidR="00234841" w:rsidRPr="009C5B90" w:rsidRDefault="00234841" w:rsidP="00D17253">
            <w:pPr>
              <w:pStyle w:val="TAL"/>
              <w:rPr>
                <w:lang w:val="en-US"/>
              </w:rPr>
            </w:pPr>
            <w:r w:rsidRPr="009C5B90">
              <w:rPr>
                <w:lang w:val="en-US"/>
              </w:rPr>
              <w:t>Upon success, a response body containing a representation of the UeId's Individual subscription resource shall be returned.</w:t>
            </w:r>
          </w:p>
          <w:p w14:paraId="31BDCBC2" w14:textId="77777777" w:rsidR="00234841" w:rsidRPr="009C5B90" w:rsidRDefault="00234841" w:rsidP="00D17253">
            <w:pPr>
              <w:pStyle w:val="TAL"/>
              <w:rPr>
                <w:lang w:val="en-US"/>
              </w:rPr>
            </w:pPr>
          </w:p>
          <w:p w14:paraId="593E8E18"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03BEAD1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AD8B1E"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503A8EB" w14:textId="77777777" w:rsidR="00234841" w:rsidRPr="00533C32" w:rsidRDefault="00234841" w:rsidP="00234841">
      <w:pPr>
        <w:rPr>
          <w:lang w:eastAsia="zh-CN"/>
        </w:rPr>
      </w:pPr>
    </w:p>
    <w:p w14:paraId="38741D7B" w14:textId="77777777" w:rsidR="00234841" w:rsidRPr="00533C32" w:rsidRDefault="00234841" w:rsidP="00434F1A">
      <w:pPr>
        <w:pStyle w:val="Heading5"/>
      </w:pPr>
      <w:bookmarkStart w:id="1410" w:name="_Toc20127045"/>
      <w:bookmarkStart w:id="1411" w:name="_Toc27589021"/>
      <w:bookmarkStart w:id="1412" w:name="_Toc36459820"/>
      <w:bookmarkStart w:id="1413" w:name="_Toc45029397"/>
      <w:bookmarkStart w:id="1414" w:name="_Toc56520673"/>
      <w:bookmarkStart w:id="1415" w:name="_Toc90586939"/>
      <w:bookmarkStart w:id="1416" w:name="_Toc106616482"/>
      <w:bookmarkStart w:id="1417" w:name="_Toc122101178"/>
      <w:r w:rsidRPr="00533C32">
        <w:t>5.2.20.3.</w:t>
      </w:r>
      <w:r w:rsidRPr="00533C32">
        <w:rPr>
          <w:lang w:eastAsia="zh-CN"/>
        </w:rPr>
        <w:t>2</w:t>
      </w:r>
      <w:r w:rsidRPr="00533C32">
        <w:tab/>
        <w:t>GET</w:t>
      </w:r>
      <w:bookmarkEnd w:id="1410"/>
      <w:bookmarkEnd w:id="1411"/>
      <w:bookmarkEnd w:id="1412"/>
      <w:bookmarkEnd w:id="1413"/>
      <w:bookmarkEnd w:id="1414"/>
      <w:bookmarkEnd w:id="1415"/>
      <w:bookmarkEnd w:id="1416"/>
      <w:bookmarkEnd w:id="1417"/>
    </w:p>
    <w:p w14:paraId="599BD6EB" w14:textId="77777777" w:rsidR="00234841" w:rsidRPr="00533C32" w:rsidRDefault="00234841" w:rsidP="00234841">
      <w:r w:rsidRPr="00533C32">
        <w:t>This method shall support the URI query parameters specified in table 5.2.20.3.</w:t>
      </w:r>
      <w:r w:rsidRPr="00533C32">
        <w:rPr>
          <w:lang w:eastAsia="zh-CN"/>
        </w:rPr>
        <w:t>2</w:t>
      </w:r>
      <w:r w:rsidRPr="00533C32">
        <w:t>-1.</w:t>
      </w:r>
    </w:p>
    <w:p w14:paraId="4A90CA0A" w14:textId="77777777" w:rsidR="00234841" w:rsidRPr="00533C32" w:rsidRDefault="00234841" w:rsidP="00434F1A">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1EC959D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3C53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D191D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D3D9A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52275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B6974" w14:textId="77777777" w:rsidR="00234841" w:rsidRPr="009C5B90" w:rsidRDefault="00234841" w:rsidP="00D17253">
            <w:pPr>
              <w:pStyle w:val="TAH"/>
              <w:rPr>
                <w:lang w:val="en-US"/>
              </w:rPr>
            </w:pPr>
            <w:r w:rsidRPr="009C5B90">
              <w:rPr>
                <w:lang w:val="en-US"/>
              </w:rPr>
              <w:t>Description</w:t>
            </w:r>
          </w:p>
        </w:tc>
      </w:tr>
      <w:tr w:rsidR="00234841" w:rsidRPr="009C5B90" w14:paraId="05FD222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893B25" w14:textId="77777777" w:rsidR="00234841" w:rsidRPr="009C5B90" w:rsidRDefault="00234841" w:rsidP="00D17253">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4AEB557" w14:textId="77777777" w:rsidR="00234841" w:rsidRPr="009C5B90" w:rsidRDefault="00234841" w:rsidP="00D17253">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3D6F753D" w14:textId="77777777" w:rsidR="00234841" w:rsidRPr="009C5B90" w:rsidRDefault="00234841" w:rsidP="00D17253">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77F18C8F" w14:textId="77777777" w:rsidR="00234841" w:rsidRPr="009C5B90" w:rsidRDefault="00234841" w:rsidP="00D17253">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8AA3D44" w14:textId="77777777" w:rsidR="00234841" w:rsidRPr="009C5B90" w:rsidRDefault="00234841" w:rsidP="00D17253">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234841" w:rsidRPr="009C5B90" w14:paraId="7BD6DCF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144B2C"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3494AD61"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46CC2646"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0E52293"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116C1E66" w14:textId="77777777" w:rsidR="00234841" w:rsidRPr="009C5B90" w:rsidRDefault="00234841" w:rsidP="00D17253">
            <w:pPr>
              <w:pStyle w:val="TAL"/>
              <w:rPr>
                <w:lang w:val="en-US"/>
              </w:rPr>
            </w:pPr>
            <w:r w:rsidRPr="009C5B90">
              <w:rPr>
                <w:rFonts w:cs="Arial"/>
                <w:szCs w:val="18"/>
                <w:lang w:val="en-US"/>
              </w:rPr>
              <w:t>see  3GPP TS 29.500 [8] clause 6.6</w:t>
            </w:r>
          </w:p>
        </w:tc>
      </w:tr>
    </w:tbl>
    <w:p w14:paraId="7CE896A5" w14:textId="77777777" w:rsidR="00234841" w:rsidRPr="00533C32" w:rsidRDefault="00234841" w:rsidP="00234841"/>
    <w:p w14:paraId="01E835C0" w14:textId="77777777" w:rsidR="00234841" w:rsidRPr="00533C32" w:rsidRDefault="00234841" w:rsidP="0023484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4462B954" w14:textId="77777777" w:rsidR="00234841" w:rsidRPr="00533C32" w:rsidRDefault="00234841" w:rsidP="00434F1A">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AAA001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6C964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CEB6B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44E49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2920D" w14:textId="77777777" w:rsidR="00234841" w:rsidRPr="009C5B90" w:rsidRDefault="00234841" w:rsidP="00D17253">
            <w:pPr>
              <w:pStyle w:val="TAH"/>
              <w:rPr>
                <w:lang w:val="en-US"/>
              </w:rPr>
            </w:pPr>
            <w:r w:rsidRPr="009C5B90">
              <w:rPr>
                <w:lang w:val="en-US"/>
              </w:rPr>
              <w:t>Description</w:t>
            </w:r>
          </w:p>
        </w:tc>
      </w:tr>
      <w:tr w:rsidR="00234841" w:rsidRPr="009C5B90" w14:paraId="0FF6F9D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D19C6A"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26A5B3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3AE6A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AECCE4" w14:textId="77777777" w:rsidR="00234841" w:rsidRPr="009C5B90" w:rsidRDefault="00234841" w:rsidP="00D17253">
            <w:pPr>
              <w:pStyle w:val="TAL"/>
              <w:rPr>
                <w:lang w:val="en-US"/>
              </w:rPr>
            </w:pPr>
          </w:p>
        </w:tc>
      </w:tr>
    </w:tbl>
    <w:p w14:paraId="10DC14C9" w14:textId="77777777" w:rsidR="00234841" w:rsidRPr="00533C32" w:rsidRDefault="00234841" w:rsidP="00234841"/>
    <w:p w14:paraId="66162EC5" w14:textId="77777777" w:rsidR="00234841" w:rsidRPr="00533C32" w:rsidRDefault="00234841" w:rsidP="00434F1A">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234841" w:rsidRPr="009C5B90" w14:paraId="27A8E94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0D2DE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A6FE2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7165D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5D38CF" w14:textId="77777777" w:rsidR="00234841" w:rsidRPr="009C5B90" w:rsidRDefault="00234841" w:rsidP="00D17253">
            <w:pPr>
              <w:pStyle w:val="TAH"/>
              <w:rPr>
                <w:lang w:val="en-US"/>
              </w:rPr>
            </w:pPr>
            <w:r w:rsidRPr="009C5B90">
              <w:rPr>
                <w:lang w:val="en-US"/>
              </w:rPr>
              <w:t>Response</w:t>
            </w:r>
          </w:p>
          <w:p w14:paraId="3159242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CCECE5" w14:textId="77777777" w:rsidR="00234841" w:rsidRPr="009C5B90" w:rsidRDefault="00234841" w:rsidP="00D17253">
            <w:pPr>
              <w:pStyle w:val="TAH"/>
              <w:rPr>
                <w:lang w:val="en-US"/>
              </w:rPr>
            </w:pPr>
            <w:r w:rsidRPr="009C5B90">
              <w:rPr>
                <w:lang w:val="en-US"/>
              </w:rPr>
              <w:t>Description</w:t>
            </w:r>
          </w:p>
        </w:tc>
      </w:tr>
      <w:tr w:rsidR="00234841" w:rsidRPr="009C5B90" w14:paraId="1A9E9CA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A2BB4" w14:textId="77777777" w:rsidR="00234841" w:rsidRPr="009C5B90" w:rsidRDefault="00234841" w:rsidP="00D17253">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F3B42E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F8164D7" w14:textId="77777777" w:rsidR="00234841" w:rsidRPr="009C5B90" w:rsidRDefault="00234841" w:rsidP="00D17253">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6206614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CF8E9B" w14:textId="77777777" w:rsidR="00234841" w:rsidRPr="009C5B90" w:rsidRDefault="00234841" w:rsidP="00D17253">
            <w:pPr>
              <w:pStyle w:val="TAL"/>
              <w:rPr>
                <w:lang w:val="en-US"/>
              </w:rPr>
            </w:pPr>
            <w:r w:rsidRPr="009C5B90">
              <w:rPr>
                <w:lang w:val="en-US"/>
              </w:rPr>
              <w:t>Upon success, a response body containing the individual subscriptions shall be returned.</w:t>
            </w:r>
          </w:p>
        </w:tc>
      </w:tr>
      <w:tr w:rsidR="00234841" w:rsidRPr="009C5B90" w14:paraId="06DDBE6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ECDCC1"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3DDD9D9" w14:textId="77777777" w:rsidR="00234841" w:rsidRPr="00533C32" w:rsidRDefault="00234841" w:rsidP="00234841"/>
    <w:p w14:paraId="70FB134D" w14:textId="77777777" w:rsidR="00234841" w:rsidRPr="00533C32" w:rsidRDefault="00234841" w:rsidP="00434F1A">
      <w:pPr>
        <w:pStyle w:val="Heading5"/>
      </w:pPr>
      <w:bookmarkStart w:id="1418" w:name="_Toc20127046"/>
      <w:bookmarkStart w:id="1419" w:name="_Toc27589022"/>
      <w:bookmarkStart w:id="1420" w:name="_Toc36459821"/>
      <w:bookmarkStart w:id="1421" w:name="_Toc45029398"/>
      <w:bookmarkStart w:id="1422" w:name="_Toc56520674"/>
      <w:bookmarkStart w:id="1423" w:name="_Toc90586940"/>
      <w:bookmarkStart w:id="1424" w:name="_Toc106616483"/>
      <w:bookmarkStart w:id="1425" w:name="_Toc122101179"/>
      <w:r w:rsidRPr="00533C32">
        <w:t>5.2.20.3.</w:t>
      </w:r>
      <w:r w:rsidRPr="00533C32">
        <w:rPr>
          <w:lang w:eastAsia="zh-CN"/>
        </w:rPr>
        <w:t>3</w:t>
      </w:r>
      <w:r w:rsidRPr="00533C32">
        <w:tab/>
        <w:t>DELETE</w:t>
      </w:r>
      <w:bookmarkEnd w:id="1418"/>
      <w:bookmarkEnd w:id="1419"/>
      <w:bookmarkEnd w:id="1420"/>
      <w:bookmarkEnd w:id="1421"/>
      <w:bookmarkEnd w:id="1422"/>
      <w:bookmarkEnd w:id="1423"/>
      <w:bookmarkEnd w:id="1424"/>
      <w:bookmarkEnd w:id="1425"/>
    </w:p>
    <w:p w14:paraId="6B205706" w14:textId="77777777" w:rsidR="00234841" w:rsidRPr="00533C32" w:rsidRDefault="00234841" w:rsidP="00234841">
      <w:r w:rsidRPr="00533C32">
        <w:t>This method shall support the URI query parameters specified in table 5.2.20.3.</w:t>
      </w:r>
      <w:r w:rsidRPr="00533C32">
        <w:rPr>
          <w:lang w:eastAsia="zh-CN"/>
        </w:rPr>
        <w:t>3</w:t>
      </w:r>
      <w:r w:rsidRPr="00533C32">
        <w:t>-1.</w:t>
      </w:r>
    </w:p>
    <w:p w14:paraId="52B76A4E" w14:textId="77777777" w:rsidR="00234841" w:rsidRPr="00533C32" w:rsidRDefault="00234841" w:rsidP="00434F1A">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C37752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76062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D7F65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133DF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3C9043"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0CEB" w14:textId="77777777" w:rsidR="00234841" w:rsidRPr="009C5B90" w:rsidRDefault="00234841" w:rsidP="00D17253">
            <w:pPr>
              <w:pStyle w:val="TAH"/>
              <w:rPr>
                <w:lang w:val="en-US"/>
              </w:rPr>
            </w:pPr>
            <w:r w:rsidRPr="009C5B90">
              <w:rPr>
                <w:lang w:val="en-US"/>
              </w:rPr>
              <w:t>Description</w:t>
            </w:r>
          </w:p>
        </w:tc>
      </w:tr>
      <w:tr w:rsidR="00234841" w:rsidRPr="009C5B90" w14:paraId="55C226D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9634A8" w14:textId="77777777" w:rsidR="00234841" w:rsidRPr="009C5B90" w:rsidRDefault="00234841" w:rsidP="00D17253">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B6EE28D" w14:textId="77777777" w:rsidR="00234841" w:rsidRPr="009C5B90" w:rsidRDefault="00234841" w:rsidP="00D17253">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47F62D0A" w14:textId="77777777" w:rsidR="00234841" w:rsidRPr="009C5B90" w:rsidRDefault="00234841" w:rsidP="00D17253">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4A2AAF1A" w14:textId="77777777" w:rsidR="00234841" w:rsidRPr="009C5B90" w:rsidRDefault="00234841" w:rsidP="00D17253">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8C4372"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3A0465CC" w14:textId="77777777" w:rsidR="00234841" w:rsidRPr="009C5B90" w:rsidRDefault="00234841" w:rsidP="00D17253">
            <w:pPr>
              <w:pStyle w:val="TAL"/>
              <w:rPr>
                <w:lang w:val="en-US"/>
              </w:rPr>
            </w:pPr>
            <w:r w:rsidRPr="009C5B90">
              <w:rPr>
                <w:lang w:val="en-US"/>
              </w:rPr>
              <w:br/>
              <w:t>Pattern: See pattern of type VarUeId 3GPP TS 29.571 [3]</w:t>
            </w:r>
          </w:p>
        </w:tc>
      </w:tr>
      <w:tr w:rsidR="00234841" w:rsidRPr="009C5B90" w14:paraId="667DB85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58D6E2" w14:textId="77777777" w:rsidR="00234841" w:rsidRPr="009C5B90" w:rsidRDefault="00234841" w:rsidP="00D17253">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2F38483C" w14:textId="77777777" w:rsidR="00234841" w:rsidRPr="009C5B90" w:rsidRDefault="00234841" w:rsidP="00D17253">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1D37FF1D" w14:textId="77777777" w:rsidR="00234841" w:rsidRPr="009C5B90" w:rsidRDefault="00234841" w:rsidP="00D17253">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42C2CC"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37B5A0" w14:textId="77777777" w:rsidR="00234841" w:rsidRPr="009C5B90" w:rsidRDefault="00234841" w:rsidP="00D17253">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83F605D" w14:textId="77777777" w:rsidR="00234841" w:rsidRPr="009C5B90" w:rsidRDefault="00234841" w:rsidP="00D17253">
            <w:pPr>
              <w:pStyle w:val="TAL"/>
              <w:rPr>
                <w:lang w:val="en-US"/>
              </w:rPr>
            </w:pPr>
          </w:p>
          <w:p w14:paraId="6260B430" w14:textId="77777777" w:rsidR="00234841" w:rsidRPr="009C5B90" w:rsidRDefault="00234841" w:rsidP="00D17253">
            <w:pPr>
              <w:pStyle w:val="TAL"/>
              <w:rPr>
                <w:lang w:val="en-US"/>
              </w:rPr>
            </w:pPr>
            <w:r w:rsidRPr="009C5B90">
              <w:rPr>
                <w:lang w:val="en-US"/>
              </w:rPr>
              <w:t>If not included, the UDR shall delete all subscriptions matching the rest of query parameters.</w:t>
            </w:r>
          </w:p>
          <w:p w14:paraId="32ED7E90" w14:textId="77777777" w:rsidR="00234841" w:rsidRPr="009C5B90" w:rsidRDefault="00234841" w:rsidP="00D17253">
            <w:pPr>
              <w:pStyle w:val="TAL"/>
              <w:rPr>
                <w:lang w:val="en-US"/>
              </w:rPr>
            </w:pPr>
          </w:p>
          <w:p w14:paraId="5C1D2E15" w14:textId="77777777" w:rsidR="00234841" w:rsidRPr="009C5B90" w:rsidRDefault="00234841" w:rsidP="00D17253">
            <w:pPr>
              <w:pStyle w:val="TAL"/>
              <w:rPr>
                <w:lang w:val="en-US"/>
              </w:rPr>
            </w:pPr>
            <w:r w:rsidRPr="009C5B90">
              <w:rPr>
                <w:lang w:val="en-US"/>
              </w:rPr>
              <w:t>(See NOTE)</w:t>
            </w:r>
          </w:p>
        </w:tc>
      </w:tr>
      <w:tr w:rsidR="00234841" w:rsidRPr="009C5B90" w14:paraId="67125E5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14C95B" w14:textId="77777777" w:rsidR="00234841" w:rsidRPr="009C5B90" w:rsidRDefault="00234841" w:rsidP="00D17253">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87D57F0" w14:textId="77777777" w:rsidR="00234841" w:rsidRPr="009C5B90" w:rsidRDefault="00234841" w:rsidP="00D17253">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BA36EA7" w14:textId="77777777" w:rsidR="00234841" w:rsidRPr="009C5B90" w:rsidRDefault="00234841" w:rsidP="00D17253">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D8C354"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A2C02" w14:textId="77777777" w:rsidR="00234841" w:rsidRPr="009C5B90" w:rsidRDefault="00234841" w:rsidP="00D17253">
            <w:pPr>
              <w:pStyle w:val="TAL"/>
              <w:rPr>
                <w:lang w:val="en-US"/>
              </w:rPr>
            </w:pPr>
            <w:r w:rsidRPr="009C5B90">
              <w:rPr>
                <w:lang w:val="en-US"/>
              </w:rPr>
              <w:t>If included, this IE indicates that the UDR shall delete all subscriptions associated to the ue-id.</w:t>
            </w:r>
          </w:p>
          <w:p w14:paraId="64070EEF" w14:textId="77777777" w:rsidR="00234841" w:rsidRPr="009C5B90" w:rsidRDefault="00234841" w:rsidP="00D17253">
            <w:pPr>
              <w:pStyle w:val="TAL"/>
              <w:rPr>
                <w:lang w:val="en-US"/>
              </w:rPr>
            </w:pPr>
          </w:p>
          <w:p w14:paraId="7DD4C83A" w14:textId="77777777" w:rsidR="00234841" w:rsidRPr="009C5B90" w:rsidRDefault="00234841" w:rsidP="00D17253">
            <w:pPr>
              <w:pStyle w:val="TAL"/>
              <w:rPr>
                <w:lang w:val="en-US"/>
              </w:rPr>
            </w:pPr>
            <w:r w:rsidRPr="009C5B90">
              <w:rPr>
                <w:lang w:val="en-US"/>
              </w:rPr>
              <w:t>(See NOTE)</w:t>
            </w:r>
          </w:p>
        </w:tc>
      </w:tr>
      <w:tr w:rsidR="00234841" w:rsidRPr="009C5B90" w14:paraId="2D8F6BD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BB1B62" w14:textId="77777777" w:rsidR="00234841" w:rsidRPr="009C5B90" w:rsidRDefault="00234841" w:rsidP="00D17253">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3165346" w14:textId="77777777" w:rsidR="00234841" w:rsidRPr="009C5B90" w:rsidRDefault="00234841" w:rsidP="00D17253">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A8561A5"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9FFE024"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8469FD0" w14:textId="77777777" w:rsidR="00234841" w:rsidRPr="009C5B90" w:rsidRDefault="00234841" w:rsidP="00D17253">
            <w:pPr>
              <w:pStyle w:val="TAL"/>
              <w:rPr>
                <w:lang w:val="en-US"/>
              </w:rPr>
            </w:pPr>
            <w:r w:rsidRPr="009C5B90">
              <w:rPr>
                <w:lang w:val="en-US"/>
              </w:rPr>
              <w:t>If included, this IE shall contain the content of the "implicitUnsubscribe" attribute sent during the creation of the subscription in UDM.</w:t>
            </w:r>
          </w:p>
          <w:p w14:paraId="486DED7E" w14:textId="77777777" w:rsidR="00234841" w:rsidRPr="009C5B90" w:rsidRDefault="00234841" w:rsidP="00D17253">
            <w:pPr>
              <w:pStyle w:val="TAL"/>
              <w:rPr>
                <w:lang w:val="en-US"/>
              </w:rPr>
            </w:pPr>
          </w:p>
          <w:p w14:paraId="3C3CC939" w14:textId="77777777" w:rsidR="00234841" w:rsidRPr="009C5B90" w:rsidRDefault="00234841" w:rsidP="00D17253">
            <w:pPr>
              <w:pStyle w:val="TAL"/>
              <w:rPr>
                <w:lang w:val="en-US"/>
              </w:rPr>
            </w:pPr>
            <w:r w:rsidRPr="009C5B90">
              <w:rPr>
                <w:lang w:val="en-US"/>
              </w:rPr>
              <w:t>If it is set to true, it means that the UDR shall delete all those subscriptions from NF Service Consumers of UDM, whose implicitUnsubscribe value is set to true.</w:t>
            </w:r>
          </w:p>
          <w:p w14:paraId="0300705E" w14:textId="77777777" w:rsidR="00234841" w:rsidRPr="009C5B90" w:rsidRDefault="00234841" w:rsidP="00D17253">
            <w:pPr>
              <w:pStyle w:val="TAL"/>
              <w:rPr>
                <w:lang w:val="en-US"/>
              </w:rPr>
            </w:pPr>
          </w:p>
          <w:p w14:paraId="42E385C3" w14:textId="77777777" w:rsidR="00234841" w:rsidRPr="009C5B90" w:rsidRDefault="00234841" w:rsidP="00D17253">
            <w:pPr>
              <w:pStyle w:val="TAL"/>
              <w:rPr>
                <w:lang w:val="en-US"/>
              </w:rPr>
            </w:pPr>
            <w:r w:rsidRPr="009C5B90">
              <w:rPr>
                <w:lang w:val="en-US"/>
              </w:rPr>
              <w:t>It not included, or set to false, the UDR shall delete all subscriptions matching the rest of query parameters.</w:t>
            </w:r>
          </w:p>
        </w:tc>
      </w:tr>
      <w:tr w:rsidR="00234841" w:rsidRPr="009C5B90" w14:paraId="3440D4D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2944C9" w14:textId="77777777" w:rsidR="00234841" w:rsidRPr="009C5B90" w:rsidRDefault="00234841" w:rsidP="00D17253">
            <w:pPr>
              <w:pStyle w:val="TAN"/>
              <w:rPr>
                <w:lang w:val="en-US"/>
              </w:rPr>
            </w:pPr>
            <w:r w:rsidRPr="009C5B90">
              <w:rPr>
                <w:lang w:val="en-US"/>
              </w:rPr>
              <w:t>NOTE:</w:t>
            </w:r>
            <w:r w:rsidRPr="009C5B90">
              <w:rPr>
                <w:lang w:val="en-US"/>
              </w:rPr>
              <w:tab/>
              <w:t>Either "nf-instance-id" or "delete-all-nfs" shal be included in the request.</w:t>
            </w:r>
          </w:p>
        </w:tc>
      </w:tr>
    </w:tbl>
    <w:p w14:paraId="3633409C" w14:textId="77777777" w:rsidR="00234841" w:rsidRPr="00533C32" w:rsidRDefault="00234841" w:rsidP="00234841"/>
    <w:p w14:paraId="67427317" w14:textId="77777777" w:rsidR="00234841" w:rsidRPr="00533C32" w:rsidRDefault="00234841" w:rsidP="0023484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7B463210" w14:textId="77777777" w:rsidR="00234841" w:rsidRPr="00533C32" w:rsidRDefault="00234841" w:rsidP="00434F1A">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C7CC03A"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FB818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5F43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977EDB"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EA8854" w14:textId="77777777" w:rsidR="00234841" w:rsidRPr="009C5B90" w:rsidRDefault="00234841" w:rsidP="00D17253">
            <w:pPr>
              <w:pStyle w:val="TAH"/>
              <w:rPr>
                <w:lang w:val="en-US"/>
              </w:rPr>
            </w:pPr>
            <w:r w:rsidRPr="009C5B90">
              <w:rPr>
                <w:lang w:val="en-US"/>
              </w:rPr>
              <w:t>Description</w:t>
            </w:r>
          </w:p>
        </w:tc>
      </w:tr>
      <w:tr w:rsidR="00234841" w:rsidRPr="009C5B90" w14:paraId="2412AD32"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E7566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E96A8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A8AC15"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7DEA953" w14:textId="77777777" w:rsidR="00234841" w:rsidRPr="009C5B90" w:rsidRDefault="00234841" w:rsidP="00D17253">
            <w:pPr>
              <w:pStyle w:val="TAL"/>
              <w:rPr>
                <w:lang w:val="en-US"/>
              </w:rPr>
            </w:pPr>
            <w:r w:rsidRPr="009C5B90">
              <w:rPr>
                <w:lang w:val="en-US"/>
              </w:rPr>
              <w:t>The request body shall be empty.</w:t>
            </w:r>
          </w:p>
        </w:tc>
      </w:tr>
    </w:tbl>
    <w:p w14:paraId="7B8B1B0C" w14:textId="77777777" w:rsidR="00234841" w:rsidRPr="00533C32" w:rsidRDefault="00234841" w:rsidP="00234841"/>
    <w:p w14:paraId="22998AEE" w14:textId="77777777" w:rsidR="00234841" w:rsidRPr="00533C32" w:rsidRDefault="00234841" w:rsidP="00434F1A">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53082B7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7391C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AC0D1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7EA24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24CB8C" w14:textId="77777777" w:rsidR="00234841" w:rsidRPr="009C5B90" w:rsidRDefault="00234841" w:rsidP="00D17253">
            <w:pPr>
              <w:pStyle w:val="TAH"/>
              <w:rPr>
                <w:lang w:val="en-US"/>
              </w:rPr>
            </w:pPr>
            <w:r w:rsidRPr="009C5B90">
              <w:rPr>
                <w:lang w:val="en-US"/>
              </w:rPr>
              <w:t>Response</w:t>
            </w:r>
          </w:p>
          <w:p w14:paraId="3DA18B7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6FD9EC" w14:textId="77777777" w:rsidR="00234841" w:rsidRPr="009C5B90" w:rsidRDefault="00234841" w:rsidP="00D17253">
            <w:pPr>
              <w:pStyle w:val="TAH"/>
              <w:rPr>
                <w:lang w:val="en-US"/>
              </w:rPr>
            </w:pPr>
            <w:r w:rsidRPr="009C5B90">
              <w:rPr>
                <w:lang w:val="en-US"/>
              </w:rPr>
              <w:t>Description</w:t>
            </w:r>
          </w:p>
        </w:tc>
      </w:tr>
      <w:tr w:rsidR="00234841" w:rsidRPr="009C5B90" w14:paraId="6296D59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777FD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2713E1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D68D00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90263AD"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B6E5B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C79061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8E2D9F"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9EAF485" w14:textId="77777777" w:rsidR="00234841" w:rsidRPr="00533C32" w:rsidRDefault="00234841" w:rsidP="00234841">
      <w:pPr>
        <w:rPr>
          <w:lang w:eastAsia="zh-CN"/>
        </w:rPr>
      </w:pPr>
    </w:p>
    <w:p w14:paraId="75B3888D" w14:textId="77777777" w:rsidR="00234841" w:rsidRPr="00533C32" w:rsidRDefault="00234841" w:rsidP="00434F1A">
      <w:pPr>
        <w:pStyle w:val="Heading3"/>
      </w:pPr>
      <w:bookmarkStart w:id="1426" w:name="_Toc20127047"/>
      <w:bookmarkStart w:id="1427" w:name="_Toc27589023"/>
      <w:bookmarkStart w:id="1428" w:name="_Toc36459822"/>
      <w:bookmarkStart w:id="1429" w:name="_Toc45029399"/>
      <w:bookmarkStart w:id="1430" w:name="_Toc56520675"/>
      <w:bookmarkStart w:id="1431" w:name="_Toc90586941"/>
      <w:bookmarkStart w:id="1432" w:name="_Toc106616484"/>
      <w:bookmarkStart w:id="1433" w:name="_Toc122101180"/>
      <w:r w:rsidRPr="00533C32">
        <w:t>5.2.21</w:t>
      </w:r>
      <w:r w:rsidRPr="00533C32">
        <w:tab/>
        <w:t>Resource: IndividualSubscriptionDataSubscription</w:t>
      </w:r>
      <w:bookmarkEnd w:id="1426"/>
      <w:bookmarkEnd w:id="1427"/>
      <w:bookmarkEnd w:id="1428"/>
      <w:bookmarkEnd w:id="1429"/>
      <w:bookmarkEnd w:id="1430"/>
      <w:bookmarkEnd w:id="1431"/>
      <w:bookmarkEnd w:id="1432"/>
      <w:bookmarkEnd w:id="1433"/>
    </w:p>
    <w:p w14:paraId="038A7B31" w14:textId="77777777" w:rsidR="00234841" w:rsidRPr="00533C32" w:rsidRDefault="00234841" w:rsidP="00434F1A">
      <w:pPr>
        <w:pStyle w:val="Heading4"/>
      </w:pPr>
      <w:bookmarkStart w:id="1434" w:name="_Toc20127048"/>
      <w:bookmarkStart w:id="1435" w:name="_Toc27589024"/>
      <w:bookmarkStart w:id="1436" w:name="_Toc36459823"/>
      <w:bookmarkStart w:id="1437" w:name="_Toc45029400"/>
      <w:bookmarkStart w:id="1438" w:name="_Toc56520676"/>
      <w:bookmarkStart w:id="1439" w:name="_Toc90586942"/>
      <w:bookmarkStart w:id="1440" w:name="_Toc106616485"/>
      <w:bookmarkStart w:id="1441" w:name="_Toc122101181"/>
      <w:r w:rsidRPr="00533C32">
        <w:t>5.2.21.1</w:t>
      </w:r>
      <w:r w:rsidRPr="00533C32">
        <w:tab/>
        <w:t>Description</w:t>
      </w:r>
      <w:bookmarkEnd w:id="1434"/>
      <w:bookmarkEnd w:id="1435"/>
      <w:bookmarkEnd w:id="1436"/>
      <w:bookmarkEnd w:id="1437"/>
      <w:bookmarkEnd w:id="1438"/>
      <w:bookmarkEnd w:id="1439"/>
      <w:bookmarkEnd w:id="1440"/>
      <w:bookmarkEnd w:id="1441"/>
    </w:p>
    <w:p w14:paraId="72A4C4EA" w14:textId="77777777" w:rsidR="00234841" w:rsidRPr="00533C32" w:rsidRDefault="00234841" w:rsidP="00234841">
      <w:r w:rsidRPr="00533C32">
        <w:t>This resource is used to represent an individual subscriber data subscriptions to notifications.</w:t>
      </w:r>
    </w:p>
    <w:p w14:paraId="3623351A" w14:textId="77777777" w:rsidR="00234841" w:rsidRPr="00533C32" w:rsidRDefault="00234841" w:rsidP="00434F1A">
      <w:pPr>
        <w:pStyle w:val="Heading4"/>
      </w:pPr>
      <w:bookmarkStart w:id="1442" w:name="_Toc20127049"/>
      <w:bookmarkStart w:id="1443" w:name="_Toc27589025"/>
      <w:bookmarkStart w:id="1444" w:name="_Toc36459824"/>
      <w:bookmarkStart w:id="1445" w:name="_Toc45029401"/>
      <w:bookmarkStart w:id="1446" w:name="_Toc56520677"/>
      <w:bookmarkStart w:id="1447" w:name="_Toc90586943"/>
      <w:bookmarkStart w:id="1448" w:name="_Toc106616486"/>
      <w:bookmarkStart w:id="1449" w:name="_Toc122101182"/>
      <w:r w:rsidRPr="00533C32">
        <w:lastRenderedPageBreak/>
        <w:t>5.2.21.2</w:t>
      </w:r>
      <w:r w:rsidRPr="00533C32">
        <w:tab/>
        <w:t>Resource Definition</w:t>
      </w:r>
      <w:bookmarkEnd w:id="1442"/>
      <w:bookmarkEnd w:id="1443"/>
      <w:bookmarkEnd w:id="1444"/>
      <w:bookmarkEnd w:id="1445"/>
      <w:bookmarkEnd w:id="1446"/>
      <w:bookmarkEnd w:id="1447"/>
      <w:bookmarkEnd w:id="1448"/>
      <w:bookmarkEnd w:id="1449"/>
    </w:p>
    <w:p w14:paraId="7FB8F617" w14:textId="77777777" w:rsidR="00234841" w:rsidRPr="00533C32" w:rsidRDefault="00234841" w:rsidP="00234841">
      <w:r w:rsidRPr="00533C32">
        <w:t>Resource URI: {apiRoot}/nudr-dr/&lt;apiVersion&gt;/subscription-data/subs-to-notify/{subsId}</w:t>
      </w:r>
    </w:p>
    <w:p w14:paraId="75C5D3C7" w14:textId="77777777" w:rsidR="00234841" w:rsidRPr="00533C32" w:rsidRDefault="00234841" w:rsidP="00234841">
      <w:pPr>
        <w:rPr>
          <w:rFonts w:ascii="Arial" w:hAnsi="Arial" w:cs="Arial"/>
        </w:rPr>
      </w:pPr>
      <w:bookmarkStart w:id="1450"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450"/>
    <w:p w14:paraId="415A6A36" w14:textId="77777777" w:rsidR="00234841" w:rsidRPr="00533C32" w:rsidRDefault="00234841" w:rsidP="00434F1A">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100539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A9694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3832C4" w14:textId="77777777" w:rsidR="00234841" w:rsidRPr="009C5B90" w:rsidRDefault="00234841" w:rsidP="00D17253">
            <w:pPr>
              <w:pStyle w:val="TAH"/>
              <w:rPr>
                <w:lang w:val="en-US"/>
              </w:rPr>
            </w:pPr>
            <w:r w:rsidRPr="009C5B90">
              <w:rPr>
                <w:lang w:val="en-US"/>
              </w:rPr>
              <w:t>Definition</w:t>
            </w:r>
          </w:p>
        </w:tc>
      </w:tr>
      <w:tr w:rsidR="00234841" w:rsidRPr="009C5B90" w14:paraId="1738391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94494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CD3A08"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4ECBE9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F4299C" w14:textId="77777777" w:rsidR="00234841" w:rsidRPr="009C5B90" w:rsidRDefault="00234841" w:rsidP="00D17253">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ED2D39" w14:textId="77777777" w:rsidR="00234841" w:rsidRPr="009C5B90" w:rsidRDefault="00234841" w:rsidP="00D17253">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6958B3B8" w14:textId="77777777" w:rsidR="00234841" w:rsidRPr="00533C32" w:rsidRDefault="00234841" w:rsidP="00234841"/>
    <w:p w14:paraId="0AF38645" w14:textId="77777777" w:rsidR="00234841" w:rsidRPr="00533C32" w:rsidRDefault="00234841" w:rsidP="00434F1A">
      <w:pPr>
        <w:pStyle w:val="Heading4"/>
      </w:pPr>
      <w:bookmarkStart w:id="1451" w:name="_Toc20127050"/>
      <w:bookmarkStart w:id="1452" w:name="_Toc27589026"/>
      <w:bookmarkStart w:id="1453" w:name="_Toc36459825"/>
      <w:bookmarkStart w:id="1454" w:name="_Toc45029402"/>
      <w:bookmarkStart w:id="1455" w:name="_Toc56520678"/>
      <w:bookmarkStart w:id="1456" w:name="_Toc90586944"/>
      <w:bookmarkStart w:id="1457" w:name="_Toc106616487"/>
      <w:bookmarkStart w:id="1458" w:name="_Toc122101183"/>
      <w:r w:rsidRPr="00533C32">
        <w:t>5.2.21.3</w:t>
      </w:r>
      <w:r w:rsidRPr="00533C32">
        <w:tab/>
        <w:t>Resource Standard Methods</w:t>
      </w:r>
      <w:bookmarkEnd w:id="1451"/>
      <w:bookmarkEnd w:id="1452"/>
      <w:bookmarkEnd w:id="1453"/>
      <w:bookmarkEnd w:id="1454"/>
      <w:bookmarkEnd w:id="1455"/>
      <w:bookmarkEnd w:id="1456"/>
      <w:bookmarkEnd w:id="1457"/>
      <w:bookmarkEnd w:id="1458"/>
    </w:p>
    <w:p w14:paraId="3B72B22D" w14:textId="77777777" w:rsidR="00234841" w:rsidRPr="00533C32" w:rsidRDefault="00234841" w:rsidP="00434F1A">
      <w:pPr>
        <w:pStyle w:val="Heading5"/>
      </w:pPr>
      <w:bookmarkStart w:id="1459" w:name="_Toc20127051"/>
      <w:bookmarkStart w:id="1460" w:name="_Toc27589027"/>
      <w:bookmarkStart w:id="1461" w:name="_Toc36459826"/>
      <w:bookmarkStart w:id="1462" w:name="_Toc45029403"/>
      <w:bookmarkStart w:id="1463" w:name="_Toc56520679"/>
      <w:bookmarkStart w:id="1464" w:name="_Toc90586945"/>
      <w:bookmarkStart w:id="1465" w:name="_Toc106616488"/>
      <w:bookmarkStart w:id="1466" w:name="_Toc122101184"/>
      <w:r w:rsidRPr="00533C32">
        <w:t>5.2.21.3.1</w:t>
      </w:r>
      <w:r w:rsidRPr="00533C32">
        <w:tab/>
        <w:t>DELETE</w:t>
      </w:r>
      <w:bookmarkEnd w:id="1459"/>
      <w:bookmarkEnd w:id="1460"/>
      <w:bookmarkEnd w:id="1461"/>
      <w:bookmarkEnd w:id="1462"/>
      <w:bookmarkEnd w:id="1463"/>
      <w:bookmarkEnd w:id="1464"/>
      <w:bookmarkEnd w:id="1465"/>
      <w:bookmarkEnd w:id="1466"/>
    </w:p>
    <w:p w14:paraId="3A2A2929" w14:textId="77777777" w:rsidR="00234841" w:rsidRPr="00533C32" w:rsidRDefault="00234841" w:rsidP="00234841">
      <w:r w:rsidRPr="00533C32">
        <w:t>This method shall support the URI query parameters specified in table 5.2.21.3.1-1.</w:t>
      </w:r>
    </w:p>
    <w:p w14:paraId="7E79E84D" w14:textId="77777777" w:rsidR="00234841" w:rsidRPr="00533C32" w:rsidRDefault="00234841" w:rsidP="00434F1A">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68E7A2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D1CD1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B562E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9F8A8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919AB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9DB4A" w14:textId="77777777" w:rsidR="00234841" w:rsidRPr="009C5B90" w:rsidRDefault="00234841" w:rsidP="00D17253">
            <w:pPr>
              <w:pStyle w:val="TAH"/>
              <w:rPr>
                <w:lang w:val="en-US"/>
              </w:rPr>
            </w:pPr>
            <w:r w:rsidRPr="009C5B90">
              <w:rPr>
                <w:lang w:val="en-US"/>
              </w:rPr>
              <w:t>Description</w:t>
            </w:r>
          </w:p>
        </w:tc>
      </w:tr>
      <w:tr w:rsidR="00234841" w:rsidRPr="009C5B90" w14:paraId="6912426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1F77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AECE3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2A133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2FD96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B5307E" w14:textId="77777777" w:rsidR="00234841" w:rsidRPr="009C5B90" w:rsidRDefault="00234841" w:rsidP="00D17253">
            <w:pPr>
              <w:pStyle w:val="TAL"/>
              <w:rPr>
                <w:lang w:val="en-US"/>
              </w:rPr>
            </w:pPr>
          </w:p>
        </w:tc>
      </w:tr>
    </w:tbl>
    <w:p w14:paraId="7C89D063" w14:textId="77777777" w:rsidR="00234841" w:rsidRPr="00533C32" w:rsidRDefault="00234841" w:rsidP="00234841"/>
    <w:p w14:paraId="4E0C72E8" w14:textId="77777777" w:rsidR="00234841" w:rsidRPr="00533C32" w:rsidRDefault="00234841" w:rsidP="00234841">
      <w:r w:rsidRPr="00533C32">
        <w:t>This method shall support the request data structures specified in table 5.2.21.3.1-2 and the response data structures and response codes specified in table 5.2.21.3.1-3.</w:t>
      </w:r>
    </w:p>
    <w:p w14:paraId="4EA0FB62" w14:textId="77777777" w:rsidR="00234841" w:rsidRPr="00533C32" w:rsidRDefault="00234841" w:rsidP="00434F1A">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A90CF9C"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0D8B4E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A17EC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8A59BD"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16447" w14:textId="77777777" w:rsidR="00234841" w:rsidRPr="009C5B90" w:rsidRDefault="00234841" w:rsidP="00D17253">
            <w:pPr>
              <w:pStyle w:val="TAH"/>
              <w:rPr>
                <w:lang w:val="en-US"/>
              </w:rPr>
            </w:pPr>
            <w:r w:rsidRPr="009C5B90">
              <w:rPr>
                <w:lang w:val="en-US"/>
              </w:rPr>
              <w:t>Description</w:t>
            </w:r>
          </w:p>
        </w:tc>
      </w:tr>
      <w:tr w:rsidR="00234841" w:rsidRPr="009C5B90" w14:paraId="6AB3F181"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079690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CBE940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6416E4B"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730EAFE" w14:textId="77777777" w:rsidR="00234841" w:rsidRPr="009C5B90" w:rsidRDefault="00234841" w:rsidP="00D17253">
            <w:pPr>
              <w:pStyle w:val="TAL"/>
              <w:rPr>
                <w:lang w:val="en-US"/>
              </w:rPr>
            </w:pPr>
            <w:r w:rsidRPr="009C5B90">
              <w:rPr>
                <w:lang w:val="en-US"/>
              </w:rPr>
              <w:t>The request body shall be empty.</w:t>
            </w:r>
          </w:p>
        </w:tc>
      </w:tr>
    </w:tbl>
    <w:p w14:paraId="1444DCE6" w14:textId="77777777" w:rsidR="00234841" w:rsidRPr="00533C32" w:rsidRDefault="00234841" w:rsidP="00234841"/>
    <w:p w14:paraId="30DB20C6" w14:textId="77777777" w:rsidR="00234841" w:rsidRPr="00533C32" w:rsidRDefault="00234841" w:rsidP="00434F1A">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5040C2F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50EC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944FF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CBA91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23B233" w14:textId="77777777" w:rsidR="00234841" w:rsidRPr="009C5B90" w:rsidRDefault="00234841" w:rsidP="00D17253">
            <w:pPr>
              <w:pStyle w:val="TAH"/>
              <w:rPr>
                <w:lang w:val="en-US"/>
              </w:rPr>
            </w:pPr>
            <w:r w:rsidRPr="009C5B90">
              <w:rPr>
                <w:lang w:val="en-US"/>
              </w:rPr>
              <w:t>Response</w:t>
            </w:r>
          </w:p>
          <w:p w14:paraId="7078215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A33BFA" w14:textId="77777777" w:rsidR="00234841" w:rsidRPr="009C5B90" w:rsidRDefault="00234841" w:rsidP="00D17253">
            <w:pPr>
              <w:pStyle w:val="TAH"/>
              <w:rPr>
                <w:lang w:val="en-US"/>
              </w:rPr>
            </w:pPr>
            <w:r w:rsidRPr="009C5B90">
              <w:rPr>
                <w:lang w:val="en-US"/>
              </w:rPr>
              <w:t>Description</w:t>
            </w:r>
          </w:p>
        </w:tc>
      </w:tr>
      <w:tr w:rsidR="00234841" w:rsidRPr="009C5B90" w14:paraId="043FF67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840260"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5C00C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295CAD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792CAE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57F006B"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2C51EE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E00FA6"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F3F8EB0" w14:textId="77777777" w:rsidR="00234841" w:rsidRPr="00533C32" w:rsidRDefault="00234841" w:rsidP="00234841">
      <w:pPr>
        <w:rPr>
          <w:lang w:eastAsia="zh-CN"/>
        </w:rPr>
      </w:pPr>
    </w:p>
    <w:p w14:paraId="6451B8B2" w14:textId="77777777" w:rsidR="00234841" w:rsidRPr="00533C32" w:rsidRDefault="00234841" w:rsidP="00434F1A">
      <w:pPr>
        <w:pStyle w:val="Heading5"/>
      </w:pPr>
      <w:bookmarkStart w:id="1467" w:name="_Toc20127052"/>
      <w:bookmarkStart w:id="1468" w:name="_Toc27589028"/>
      <w:bookmarkStart w:id="1469" w:name="_Toc36459827"/>
      <w:bookmarkStart w:id="1470" w:name="_Toc45029404"/>
      <w:bookmarkStart w:id="1471" w:name="_Toc56520680"/>
      <w:bookmarkStart w:id="1472" w:name="_Toc90586946"/>
      <w:bookmarkStart w:id="1473" w:name="_Toc106616489"/>
      <w:bookmarkStart w:id="1474" w:name="_Toc122101185"/>
      <w:r w:rsidRPr="00533C32">
        <w:t>5.2.21.3.</w:t>
      </w:r>
      <w:r w:rsidRPr="00533C32">
        <w:rPr>
          <w:lang w:val="de-DE"/>
        </w:rPr>
        <w:t>2</w:t>
      </w:r>
      <w:r w:rsidRPr="00533C32">
        <w:tab/>
        <w:t>PATCH</w:t>
      </w:r>
      <w:bookmarkEnd w:id="1467"/>
      <w:bookmarkEnd w:id="1468"/>
      <w:bookmarkEnd w:id="1469"/>
      <w:bookmarkEnd w:id="1470"/>
      <w:bookmarkEnd w:id="1471"/>
      <w:bookmarkEnd w:id="1472"/>
      <w:bookmarkEnd w:id="1473"/>
      <w:bookmarkEnd w:id="1474"/>
    </w:p>
    <w:p w14:paraId="2E277ECC" w14:textId="77777777" w:rsidR="00234841" w:rsidRPr="00533C32" w:rsidRDefault="00234841" w:rsidP="00234841">
      <w:r w:rsidRPr="00533C32">
        <w:t>This method shall support the URI query parameters specified in table 5.2.21.3.</w:t>
      </w:r>
      <w:r w:rsidRPr="00533C32">
        <w:rPr>
          <w:lang w:val="de-DE"/>
        </w:rPr>
        <w:t>2</w:t>
      </w:r>
      <w:r w:rsidRPr="00533C32">
        <w:t>-1.</w:t>
      </w:r>
    </w:p>
    <w:p w14:paraId="3C3834CC" w14:textId="77777777" w:rsidR="00234841" w:rsidRPr="00533C32" w:rsidRDefault="00234841" w:rsidP="00434F1A">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EC8927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4E440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94E38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E8F50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0DD34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E553B" w14:textId="77777777" w:rsidR="00234841" w:rsidRPr="009C5B90" w:rsidRDefault="00234841" w:rsidP="00D17253">
            <w:pPr>
              <w:pStyle w:val="TAH"/>
              <w:rPr>
                <w:lang w:val="en-US"/>
              </w:rPr>
            </w:pPr>
            <w:r w:rsidRPr="009C5B90">
              <w:rPr>
                <w:lang w:val="en-US"/>
              </w:rPr>
              <w:t>Description</w:t>
            </w:r>
          </w:p>
        </w:tc>
      </w:tr>
      <w:tr w:rsidR="00234841" w:rsidRPr="009C5B90" w14:paraId="327F48E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A8F8B7"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05A5195"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F89773"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2D6D3D8"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89E0BB" w14:textId="77777777" w:rsidR="00234841" w:rsidRPr="009C5B90" w:rsidRDefault="00234841" w:rsidP="00D17253">
            <w:pPr>
              <w:pStyle w:val="TAL"/>
              <w:rPr>
                <w:lang w:val="en-US"/>
              </w:rPr>
            </w:pPr>
            <w:r w:rsidRPr="009C5B90">
              <w:rPr>
                <w:rFonts w:cs="Arial"/>
                <w:szCs w:val="18"/>
              </w:rPr>
              <w:t>see 3GPP TS 29.500 [8] clause 6.6</w:t>
            </w:r>
          </w:p>
        </w:tc>
      </w:tr>
    </w:tbl>
    <w:p w14:paraId="581D10D3" w14:textId="77777777" w:rsidR="00234841" w:rsidRPr="00533C32" w:rsidRDefault="00234841" w:rsidP="00234841">
      <w:pPr>
        <w:pStyle w:val="Guidance"/>
      </w:pPr>
    </w:p>
    <w:p w14:paraId="6E1B43FE" w14:textId="77777777" w:rsidR="00234841" w:rsidRPr="00533C32" w:rsidRDefault="00234841" w:rsidP="0023484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270C6335" w14:textId="77777777" w:rsidR="00234841" w:rsidRPr="00533C32" w:rsidRDefault="00234841" w:rsidP="00434F1A">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D3E220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46AC8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5509A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5F893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1F8BAD" w14:textId="77777777" w:rsidR="00234841" w:rsidRPr="009C5B90" w:rsidRDefault="00234841" w:rsidP="00D17253">
            <w:pPr>
              <w:pStyle w:val="TAH"/>
              <w:rPr>
                <w:lang w:val="en-US"/>
              </w:rPr>
            </w:pPr>
            <w:r w:rsidRPr="009C5B90">
              <w:rPr>
                <w:lang w:val="en-US"/>
              </w:rPr>
              <w:t>Description</w:t>
            </w:r>
          </w:p>
        </w:tc>
      </w:tr>
      <w:tr w:rsidR="00234841" w:rsidRPr="009C5B90" w14:paraId="5AAB517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AC002B"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88F501B"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00F785"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248FBF"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9618CE9" w14:textId="77777777" w:rsidR="00234841" w:rsidRPr="00533C32" w:rsidRDefault="00234841" w:rsidP="00234841"/>
    <w:p w14:paraId="2E67AD73" w14:textId="77777777" w:rsidR="00234841" w:rsidRPr="00533C32" w:rsidRDefault="00234841" w:rsidP="00434F1A">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750"/>
      </w:tblGrid>
      <w:tr w:rsidR="00234841" w:rsidRPr="009C5B90" w14:paraId="79DAC779"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75D05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C6A95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5A711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B1C2D9" w14:textId="77777777" w:rsidR="00234841" w:rsidRPr="009C5B90" w:rsidRDefault="00234841" w:rsidP="00D17253">
            <w:pPr>
              <w:pStyle w:val="TAH"/>
              <w:rPr>
                <w:lang w:val="en-US"/>
              </w:rPr>
            </w:pPr>
            <w:r w:rsidRPr="009C5B90">
              <w:rPr>
                <w:lang w:val="en-US"/>
              </w:rPr>
              <w:t>Response</w:t>
            </w:r>
          </w:p>
          <w:p w14:paraId="6A8CAE7C"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20EB8F8" w14:textId="77777777" w:rsidR="00234841" w:rsidRPr="009C5B90" w:rsidRDefault="00234841" w:rsidP="00D17253">
            <w:pPr>
              <w:pStyle w:val="TAH"/>
              <w:rPr>
                <w:lang w:val="en-US"/>
              </w:rPr>
            </w:pPr>
            <w:r w:rsidRPr="009C5B90">
              <w:rPr>
                <w:lang w:val="en-US"/>
              </w:rPr>
              <w:t>Description</w:t>
            </w:r>
          </w:p>
        </w:tc>
      </w:tr>
      <w:tr w:rsidR="00234841" w:rsidRPr="009C5B90" w14:paraId="618F9FC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2374CD"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44C27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8E497C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9FC3F9"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02E0C02" w14:textId="77777777" w:rsidR="00234841" w:rsidRPr="009C5B90" w:rsidRDefault="00234841" w:rsidP="00D17253">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234841" w:rsidRPr="009C5B90" w14:paraId="70682EA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F1D3E9" w14:textId="77777777" w:rsidR="00234841" w:rsidRPr="009C5B90" w:rsidRDefault="00234841" w:rsidP="00D17253">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215B6F15" w14:textId="77777777" w:rsidR="00234841" w:rsidRPr="009C5B90" w:rsidRDefault="00234841" w:rsidP="00D17253">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BC13F83" w14:textId="77777777" w:rsidR="00234841" w:rsidRPr="009C5B90" w:rsidRDefault="00234841" w:rsidP="00D17253">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4FAE57FC" w14:textId="77777777" w:rsidR="00234841" w:rsidRPr="009C5B90" w:rsidRDefault="00234841" w:rsidP="00D17253">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6E723EC1" w14:textId="77777777" w:rsidR="00234841" w:rsidRPr="009C5B90" w:rsidRDefault="00234841" w:rsidP="00D17253">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2FDE54A5" w14:textId="77777777" w:rsidR="00234841" w:rsidRPr="009C5B90" w:rsidRDefault="00234841" w:rsidP="00D17253">
            <w:pPr>
              <w:pStyle w:val="TAL"/>
            </w:pPr>
            <w:r w:rsidRPr="009C5B90">
              <w:t>Also, upon partial success, if the NF service consumer does not support the "PatchReport" feature, the UDR shall return a SubscriptionDataSubscriptions object in the response.</w:t>
            </w:r>
          </w:p>
          <w:p w14:paraId="7F621262" w14:textId="77777777" w:rsidR="00234841" w:rsidRPr="009C5B90" w:rsidRDefault="00234841" w:rsidP="00D17253">
            <w:pPr>
              <w:pStyle w:val="TAL"/>
              <w:rPr>
                <w:lang w:val="en-US"/>
              </w:rPr>
            </w:pPr>
            <w:r w:rsidRPr="009C5B90">
              <w:t>(NOTE 2)</w:t>
            </w:r>
          </w:p>
        </w:tc>
      </w:tr>
      <w:tr w:rsidR="00234841" w:rsidRPr="009C5B90" w14:paraId="7CCA0BD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D218ED"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21323BA" w14:textId="77777777" w:rsidR="00234841" w:rsidRPr="009C5B90" w:rsidRDefault="00234841" w:rsidP="00D17253">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34E5211" w14:textId="77777777" w:rsidR="00234841" w:rsidRPr="009C5B90" w:rsidRDefault="00234841" w:rsidP="00D17253">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AF1232"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D59E599" w14:textId="77777777" w:rsidR="00234841" w:rsidRPr="009C5B90" w:rsidRDefault="00234841" w:rsidP="00D17253">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234841" w:rsidRPr="009C5B90" w14:paraId="4A6ED242"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E34978F"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2A7372A"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3FC4DF5"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514761AE"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7B3A76"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247E8A13"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2583C023"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7C004F46"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8851C20" w14:textId="77777777" w:rsidR="00234841" w:rsidRPr="009C5B90" w:rsidRDefault="00234841" w:rsidP="00D17253">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4594AB8D" w14:textId="77777777" w:rsidR="00234841" w:rsidRPr="009C5B90" w:rsidRDefault="00234841" w:rsidP="00D17253">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3861557" w14:textId="77777777" w:rsidR="00234841" w:rsidRPr="009C5B90" w:rsidRDefault="00234841" w:rsidP="00D17253">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79ED91A1" w14:textId="77777777" w:rsidR="00234841" w:rsidRPr="009C5B90" w:rsidRDefault="00234841" w:rsidP="00D17253">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9F8C467" w14:textId="77777777" w:rsidR="00234841" w:rsidRPr="009C5B90" w:rsidRDefault="00234841" w:rsidP="00D17253">
            <w:pPr>
              <w:pStyle w:val="TAL"/>
            </w:pPr>
            <w:r w:rsidRPr="009C5B90">
              <w:t>The "cause" attribute may be used to indicate one of the following application errors:</w:t>
            </w:r>
          </w:p>
          <w:p w14:paraId="47936115" w14:textId="77777777" w:rsidR="00234841" w:rsidRPr="009C5B90" w:rsidRDefault="00234841" w:rsidP="00D17253">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234841" w:rsidRPr="009C5B90" w14:paraId="2429ACB6"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EE18CE"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33A71B9"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6DD3882C" w14:textId="77777777" w:rsidR="00234841" w:rsidRDefault="00234841" w:rsidP="00234841">
      <w:pPr>
        <w:rPr>
          <w:lang w:eastAsia="zh-CN"/>
        </w:rPr>
      </w:pPr>
    </w:p>
    <w:p w14:paraId="671BF9D1" w14:textId="77777777" w:rsidR="00234841" w:rsidRPr="00533C32" w:rsidRDefault="00234841" w:rsidP="00434F1A">
      <w:pPr>
        <w:pStyle w:val="Heading5"/>
      </w:pPr>
      <w:bookmarkStart w:id="1475" w:name="_Toc36459828"/>
      <w:bookmarkStart w:id="1476" w:name="_Toc45029405"/>
      <w:bookmarkStart w:id="1477" w:name="_Toc56520681"/>
      <w:bookmarkStart w:id="1478" w:name="_Toc90586947"/>
      <w:bookmarkStart w:id="1479" w:name="_Toc106616490"/>
      <w:bookmarkStart w:id="1480" w:name="_Toc122101186"/>
      <w:r>
        <w:t>5.2.21.3.3</w:t>
      </w:r>
      <w:r w:rsidRPr="00533C32">
        <w:tab/>
      </w:r>
      <w:r>
        <w:t>GET</w:t>
      </w:r>
      <w:bookmarkEnd w:id="1475"/>
      <w:bookmarkEnd w:id="1476"/>
      <w:bookmarkEnd w:id="1477"/>
      <w:bookmarkEnd w:id="1478"/>
      <w:bookmarkEnd w:id="1479"/>
      <w:bookmarkEnd w:id="1480"/>
    </w:p>
    <w:p w14:paraId="374BAE41" w14:textId="77777777" w:rsidR="00234841" w:rsidRPr="00533C32" w:rsidRDefault="00234841" w:rsidP="00234841">
      <w:r w:rsidRPr="00533C32">
        <w:t>This method shall support the URI query parameters specified in table 5.2.21.3.</w:t>
      </w:r>
      <w:r>
        <w:t>3</w:t>
      </w:r>
      <w:r w:rsidRPr="00533C32">
        <w:t>-1.</w:t>
      </w:r>
    </w:p>
    <w:p w14:paraId="6D68B998" w14:textId="77777777" w:rsidR="00234841" w:rsidRPr="00533C32" w:rsidRDefault="00234841" w:rsidP="00434F1A">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D67472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A4EF1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74E40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5BB90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D52F8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8C6764" w14:textId="77777777" w:rsidR="00234841" w:rsidRPr="009C5B90" w:rsidRDefault="00234841" w:rsidP="00D17253">
            <w:pPr>
              <w:pStyle w:val="TAH"/>
              <w:rPr>
                <w:lang w:val="en-US"/>
              </w:rPr>
            </w:pPr>
            <w:r w:rsidRPr="009C5B90">
              <w:rPr>
                <w:lang w:val="en-US"/>
              </w:rPr>
              <w:t>Description</w:t>
            </w:r>
          </w:p>
        </w:tc>
      </w:tr>
      <w:tr w:rsidR="00234841" w:rsidRPr="009C5B90" w14:paraId="35AE61C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21D5F3"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3198DE4"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6529A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FC1D53"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C654" w14:textId="77777777" w:rsidR="00234841" w:rsidRPr="009C5B90" w:rsidRDefault="00234841" w:rsidP="00D17253">
            <w:pPr>
              <w:pStyle w:val="TAL"/>
              <w:rPr>
                <w:lang w:val="en-US"/>
              </w:rPr>
            </w:pPr>
          </w:p>
        </w:tc>
      </w:tr>
    </w:tbl>
    <w:p w14:paraId="7DEAD4C7" w14:textId="77777777" w:rsidR="00234841" w:rsidRPr="00533C32" w:rsidRDefault="00234841" w:rsidP="00234841"/>
    <w:p w14:paraId="34F1D84B" w14:textId="77777777" w:rsidR="00234841" w:rsidRPr="00533C32" w:rsidRDefault="00234841" w:rsidP="00234841">
      <w:r w:rsidRPr="00533C32">
        <w:lastRenderedPageBreak/>
        <w:t>This method shall support the request data structures specified in table 5.2.21.3.</w:t>
      </w:r>
      <w:r>
        <w:t>3</w:t>
      </w:r>
      <w:r w:rsidRPr="00533C32">
        <w:t>-2 and the response data structures and response codes specified in table 5.2.21.3.</w:t>
      </w:r>
      <w:r>
        <w:t>3</w:t>
      </w:r>
      <w:r w:rsidRPr="00533C32">
        <w:t>-3.</w:t>
      </w:r>
    </w:p>
    <w:p w14:paraId="3D0394C8" w14:textId="77777777" w:rsidR="00234841" w:rsidRPr="00533C32" w:rsidRDefault="00234841" w:rsidP="00434F1A">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C0B7143"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D6F86D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9492D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20671"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4DE9B4" w14:textId="77777777" w:rsidR="00234841" w:rsidRPr="009C5B90" w:rsidRDefault="00234841" w:rsidP="00D17253">
            <w:pPr>
              <w:pStyle w:val="TAH"/>
              <w:rPr>
                <w:lang w:val="en-US"/>
              </w:rPr>
            </w:pPr>
            <w:r w:rsidRPr="009C5B90">
              <w:rPr>
                <w:lang w:val="en-US"/>
              </w:rPr>
              <w:t>Description</w:t>
            </w:r>
          </w:p>
        </w:tc>
      </w:tr>
      <w:tr w:rsidR="00234841" w:rsidRPr="009C5B90" w14:paraId="1639497B"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04ED2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E0A0A5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3C89E4"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782F68D" w14:textId="77777777" w:rsidR="00234841" w:rsidRPr="009C5B90" w:rsidRDefault="00234841" w:rsidP="00D17253">
            <w:pPr>
              <w:pStyle w:val="TAL"/>
              <w:rPr>
                <w:lang w:val="en-US"/>
              </w:rPr>
            </w:pPr>
            <w:r w:rsidRPr="009C5B90">
              <w:rPr>
                <w:lang w:val="en-US"/>
              </w:rPr>
              <w:t>The request body shall be empty.</w:t>
            </w:r>
          </w:p>
        </w:tc>
      </w:tr>
    </w:tbl>
    <w:p w14:paraId="2EC4A763" w14:textId="77777777" w:rsidR="00234841" w:rsidRPr="00533C32" w:rsidRDefault="00234841" w:rsidP="00234841"/>
    <w:p w14:paraId="4956412E" w14:textId="77777777" w:rsidR="00234841" w:rsidRPr="00533C32" w:rsidRDefault="00234841" w:rsidP="00434F1A">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234841" w:rsidRPr="009C5B90" w14:paraId="221A2EA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0F4EB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C780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A4CC4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3D9AAE" w14:textId="77777777" w:rsidR="00234841" w:rsidRPr="009C5B90" w:rsidRDefault="00234841" w:rsidP="00D17253">
            <w:pPr>
              <w:pStyle w:val="TAH"/>
              <w:rPr>
                <w:lang w:val="en-US"/>
              </w:rPr>
            </w:pPr>
            <w:r w:rsidRPr="009C5B90">
              <w:rPr>
                <w:lang w:val="en-US"/>
              </w:rPr>
              <w:t>Response</w:t>
            </w:r>
          </w:p>
          <w:p w14:paraId="7A63EBB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569189" w14:textId="77777777" w:rsidR="00234841" w:rsidRPr="009C5B90" w:rsidRDefault="00234841" w:rsidP="00D17253">
            <w:pPr>
              <w:pStyle w:val="TAH"/>
              <w:rPr>
                <w:lang w:val="en-US"/>
              </w:rPr>
            </w:pPr>
            <w:r w:rsidRPr="009C5B90">
              <w:rPr>
                <w:lang w:val="en-US"/>
              </w:rPr>
              <w:t>Description</w:t>
            </w:r>
          </w:p>
        </w:tc>
      </w:tr>
      <w:tr w:rsidR="00234841" w:rsidRPr="009C5B90" w14:paraId="59FA779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7D90FE" w14:textId="77777777" w:rsidR="00234841" w:rsidRPr="009C5B90" w:rsidRDefault="00234841" w:rsidP="00D17253">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29303A9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A437B6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9E311F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35E763" w14:textId="77777777" w:rsidR="00234841" w:rsidRPr="009C5B90" w:rsidRDefault="00234841" w:rsidP="00D17253">
            <w:pPr>
              <w:pStyle w:val="TAL"/>
              <w:rPr>
                <w:lang w:val="en-US"/>
              </w:rPr>
            </w:pPr>
            <w:r w:rsidRPr="009C5B90">
              <w:rPr>
                <w:lang w:val="en-US"/>
              </w:rPr>
              <w:t>Upon success, a response body containing the individual subscriptions shall be returned.</w:t>
            </w:r>
          </w:p>
        </w:tc>
      </w:tr>
      <w:tr w:rsidR="00234841" w:rsidRPr="009C5B90" w14:paraId="104DC60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CA9F4A"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2B1F267" w14:textId="77777777" w:rsidR="00234841" w:rsidRPr="001D2176" w:rsidRDefault="00234841" w:rsidP="00234841">
      <w:pPr>
        <w:rPr>
          <w:lang w:eastAsia="zh-CN"/>
        </w:rPr>
      </w:pPr>
    </w:p>
    <w:p w14:paraId="4FAD0B52" w14:textId="77777777" w:rsidR="00234841" w:rsidRPr="00533C32" w:rsidRDefault="00234841" w:rsidP="00434F1A">
      <w:pPr>
        <w:pStyle w:val="Heading3"/>
      </w:pPr>
      <w:bookmarkStart w:id="1481" w:name="_Toc20127053"/>
      <w:bookmarkStart w:id="1482" w:name="_Toc27589029"/>
      <w:bookmarkStart w:id="1483" w:name="_Toc36459829"/>
      <w:bookmarkStart w:id="1484" w:name="_Toc45029406"/>
      <w:bookmarkStart w:id="1485" w:name="_Toc56520682"/>
      <w:bookmarkStart w:id="1486" w:name="_Toc90586948"/>
      <w:bookmarkStart w:id="1487" w:name="_Toc106616491"/>
      <w:bookmarkStart w:id="1488" w:name="_Toc122101187"/>
      <w:r w:rsidRPr="00533C32">
        <w:t>5.2.22</w:t>
      </w:r>
      <w:r w:rsidRPr="00533C32">
        <w:tab/>
        <w:t>Resource: TraceData</w:t>
      </w:r>
      <w:bookmarkEnd w:id="1481"/>
      <w:bookmarkEnd w:id="1482"/>
      <w:bookmarkEnd w:id="1483"/>
      <w:bookmarkEnd w:id="1484"/>
      <w:bookmarkEnd w:id="1485"/>
      <w:bookmarkEnd w:id="1486"/>
      <w:bookmarkEnd w:id="1487"/>
      <w:bookmarkEnd w:id="1488"/>
    </w:p>
    <w:p w14:paraId="3C982194" w14:textId="77777777" w:rsidR="00234841" w:rsidRPr="00533C32" w:rsidRDefault="00234841" w:rsidP="00434F1A">
      <w:pPr>
        <w:pStyle w:val="Heading4"/>
      </w:pPr>
      <w:bookmarkStart w:id="1489" w:name="_Toc20127054"/>
      <w:bookmarkStart w:id="1490" w:name="_Toc27589030"/>
      <w:bookmarkStart w:id="1491" w:name="_Toc36459830"/>
      <w:bookmarkStart w:id="1492" w:name="_Toc45029407"/>
      <w:bookmarkStart w:id="1493" w:name="_Toc56520683"/>
      <w:bookmarkStart w:id="1494" w:name="_Toc90586949"/>
      <w:bookmarkStart w:id="1495" w:name="_Toc106616492"/>
      <w:bookmarkStart w:id="1496" w:name="_Toc122101188"/>
      <w:r w:rsidRPr="00533C32">
        <w:t>5.2.22.1</w:t>
      </w:r>
      <w:r w:rsidRPr="00533C32">
        <w:tab/>
        <w:t>Description</w:t>
      </w:r>
      <w:bookmarkEnd w:id="1489"/>
      <w:bookmarkEnd w:id="1490"/>
      <w:bookmarkEnd w:id="1491"/>
      <w:bookmarkEnd w:id="1492"/>
      <w:bookmarkEnd w:id="1493"/>
      <w:bookmarkEnd w:id="1494"/>
      <w:bookmarkEnd w:id="1495"/>
      <w:bookmarkEnd w:id="1496"/>
    </w:p>
    <w:p w14:paraId="334D0DF9" w14:textId="77777777" w:rsidR="00234841" w:rsidRPr="00533C32" w:rsidRDefault="00234841" w:rsidP="00234841">
      <w:pPr>
        <w:rPr>
          <w:lang w:eastAsia="zh-CN"/>
        </w:rPr>
      </w:pPr>
      <w:r w:rsidRPr="00533C32">
        <w:t>This resource represents the trace configuration data for a SUPI for use in a serving PLMN. It is queried by the AMF via the UDM after registering.</w:t>
      </w:r>
    </w:p>
    <w:p w14:paraId="2E1DCFD1"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8BA4DE8" w14:textId="77777777" w:rsidR="00234841" w:rsidRPr="00533C32" w:rsidRDefault="00234841" w:rsidP="00434F1A">
      <w:pPr>
        <w:pStyle w:val="Heading4"/>
      </w:pPr>
      <w:bookmarkStart w:id="1497" w:name="_Toc20127055"/>
      <w:bookmarkStart w:id="1498" w:name="_Toc27589031"/>
      <w:bookmarkStart w:id="1499" w:name="_Toc36459831"/>
      <w:bookmarkStart w:id="1500" w:name="_Toc45029408"/>
      <w:bookmarkStart w:id="1501" w:name="_Toc56520684"/>
      <w:bookmarkStart w:id="1502" w:name="_Toc90586950"/>
      <w:bookmarkStart w:id="1503" w:name="_Toc106616493"/>
      <w:bookmarkStart w:id="1504" w:name="_Toc122101189"/>
      <w:r w:rsidRPr="00533C32">
        <w:t>5.2.22.2</w:t>
      </w:r>
      <w:r w:rsidRPr="00533C32">
        <w:tab/>
        <w:t>Resource Definition</w:t>
      </w:r>
      <w:bookmarkEnd w:id="1497"/>
      <w:bookmarkEnd w:id="1498"/>
      <w:bookmarkEnd w:id="1499"/>
      <w:bookmarkEnd w:id="1500"/>
      <w:bookmarkEnd w:id="1501"/>
      <w:bookmarkEnd w:id="1502"/>
      <w:bookmarkEnd w:id="1503"/>
      <w:bookmarkEnd w:id="1504"/>
    </w:p>
    <w:p w14:paraId="2E4B93FA"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2478975E" w14:textId="77777777" w:rsidR="00234841" w:rsidRPr="00533C32" w:rsidRDefault="00234841" w:rsidP="00234841">
      <w:pPr>
        <w:rPr>
          <w:rFonts w:ascii="Arial" w:hAnsi="Arial" w:cs="Arial"/>
        </w:rPr>
      </w:pPr>
      <w:bookmarkStart w:id="1505" w:name="_MCCTEMPBM_CRPT22160139___7"/>
      <w:r w:rsidRPr="00533C32">
        <w:t>This resource shall support the resource URI variables defined in table 5.2.22.2-1</w:t>
      </w:r>
      <w:r w:rsidRPr="00533C32">
        <w:rPr>
          <w:rFonts w:ascii="Arial" w:hAnsi="Arial" w:cs="Arial"/>
        </w:rPr>
        <w:t>.</w:t>
      </w:r>
    </w:p>
    <w:bookmarkEnd w:id="1505"/>
    <w:p w14:paraId="4153B7CE" w14:textId="77777777" w:rsidR="00234841" w:rsidRPr="00533C32" w:rsidRDefault="00234841" w:rsidP="00434F1A">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19CA6A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BF3EB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4D283" w14:textId="77777777" w:rsidR="00234841" w:rsidRPr="009C5B90" w:rsidRDefault="00234841" w:rsidP="00D17253">
            <w:pPr>
              <w:pStyle w:val="TAH"/>
              <w:rPr>
                <w:lang w:val="en-US"/>
              </w:rPr>
            </w:pPr>
            <w:r w:rsidRPr="009C5B90">
              <w:rPr>
                <w:lang w:val="en-US"/>
              </w:rPr>
              <w:t>Definition</w:t>
            </w:r>
          </w:p>
        </w:tc>
      </w:tr>
      <w:tr w:rsidR="00234841" w:rsidRPr="009C5B90" w14:paraId="1EA3234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B173CA"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B3C54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B0207E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8D64B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5E6980"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024C70E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F4F4F1"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658FD9"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994AF3A" w14:textId="77777777" w:rsidR="00234841" w:rsidRPr="00533C32" w:rsidRDefault="00234841" w:rsidP="00234841"/>
    <w:p w14:paraId="68132554" w14:textId="77777777" w:rsidR="00234841" w:rsidRPr="00533C32" w:rsidRDefault="00234841" w:rsidP="00434F1A">
      <w:pPr>
        <w:pStyle w:val="Heading4"/>
      </w:pPr>
      <w:bookmarkStart w:id="1506" w:name="_Toc20127056"/>
      <w:bookmarkStart w:id="1507" w:name="_Toc27589032"/>
      <w:bookmarkStart w:id="1508" w:name="_Toc36459832"/>
      <w:bookmarkStart w:id="1509" w:name="_Toc45029409"/>
      <w:bookmarkStart w:id="1510" w:name="_Toc56520685"/>
      <w:bookmarkStart w:id="1511" w:name="_Toc90586951"/>
      <w:bookmarkStart w:id="1512" w:name="_Toc106616494"/>
      <w:bookmarkStart w:id="1513" w:name="_Toc122101190"/>
      <w:r w:rsidRPr="00533C32">
        <w:t>5.2.22.3</w:t>
      </w:r>
      <w:r w:rsidRPr="00533C32">
        <w:tab/>
        <w:t>Resource Standard Methods</w:t>
      </w:r>
      <w:bookmarkEnd w:id="1506"/>
      <w:bookmarkEnd w:id="1507"/>
      <w:bookmarkEnd w:id="1508"/>
      <w:bookmarkEnd w:id="1509"/>
      <w:bookmarkEnd w:id="1510"/>
      <w:bookmarkEnd w:id="1511"/>
      <w:bookmarkEnd w:id="1512"/>
      <w:bookmarkEnd w:id="1513"/>
    </w:p>
    <w:p w14:paraId="418BEF84" w14:textId="77777777" w:rsidR="00234841" w:rsidRPr="00533C32" w:rsidRDefault="00234841" w:rsidP="00434F1A">
      <w:pPr>
        <w:pStyle w:val="Heading5"/>
      </w:pPr>
      <w:bookmarkStart w:id="1514" w:name="_Toc20127057"/>
      <w:bookmarkStart w:id="1515" w:name="_Toc27589033"/>
      <w:bookmarkStart w:id="1516" w:name="_Toc36459833"/>
      <w:bookmarkStart w:id="1517" w:name="_Toc45029410"/>
      <w:bookmarkStart w:id="1518" w:name="_Toc56520686"/>
      <w:bookmarkStart w:id="1519" w:name="_Toc90586952"/>
      <w:bookmarkStart w:id="1520" w:name="_Toc106616495"/>
      <w:bookmarkStart w:id="1521" w:name="_Toc122101191"/>
      <w:r w:rsidRPr="00533C32">
        <w:t>5.2.</w:t>
      </w:r>
      <w:r>
        <w:t>22</w:t>
      </w:r>
      <w:r w:rsidRPr="00533C32">
        <w:t>.3.1</w:t>
      </w:r>
      <w:r w:rsidRPr="00533C32">
        <w:tab/>
        <w:t>GET</w:t>
      </w:r>
      <w:bookmarkEnd w:id="1514"/>
      <w:bookmarkEnd w:id="1515"/>
      <w:bookmarkEnd w:id="1516"/>
      <w:bookmarkEnd w:id="1517"/>
      <w:bookmarkEnd w:id="1518"/>
      <w:bookmarkEnd w:id="1519"/>
      <w:bookmarkEnd w:id="1520"/>
      <w:bookmarkEnd w:id="1521"/>
    </w:p>
    <w:p w14:paraId="3070794A" w14:textId="77777777" w:rsidR="00234841" w:rsidRPr="00533C32" w:rsidRDefault="00234841" w:rsidP="00234841">
      <w:r w:rsidRPr="00533C32">
        <w:t>This method shall support the URI query parameters specified in table 5.2.22.3.1-1.</w:t>
      </w:r>
    </w:p>
    <w:p w14:paraId="65E9D9A8" w14:textId="77777777" w:rsidR="00234841" w:rsidRPr="00533C32" w:rsidRDefault="00234841" w:rsidP="00434F1A">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766AE3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FF0B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D1E7B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B3CF9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ED753"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7697E" w14:textId="77777777" w:rsidR="00234841" w:rsidRPr="009C5B90" w:rsidRDefault="00234841" w:rsidP="00D17253">
            <w:pPr>
              <w:pStyle w:val="TAH"/>
              <w:rPr>
                <w:lang w:val="en-US"/>
              </w:rPr>
            </w:pPr>
            <w:r w:rsidRPr="009C5B90">
              <w:rPr>
                <w:lang w:val="en-US"/>
              </w:rPr>
              <w:t>Description</w:t>
            </w:r>
          </w:p>
        </w:tc>
      </w:tr>
      <w:tr w:rsidR="00234841" w:rsidRPr="009C5B90" w14:paraId="37625FA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352FBF" w14:textId="77777777" w:rsidR="00234841" w:rsidRPr="009C5B90" w:rsidRDefault="00234841" w:rsidP="00D17253">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587570BA" w14:textId="77777777" w:rsidR="00234841" w:rsidRPr="009C5B90" w:rsidRDefault="00234841" w:rsidP="00D17253">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2C726E35" w14:textId="77777777" w:rsidR="00234841" w:rsidRPr="009C5B90" w:rsidRDefault="00234841" w:rsidP="00D17253">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3CFAAA8A" w14:textId="77777777" w:rsidR="00234841" w:rsidRPr="009C5B90" w:rsidRDefault="00234841" w:rsidP="00D17253">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6D4E51" w14:textId="77777777" w:rsidR="00234841" w:rsidRPr="009C5B90" w:rsidRDefault="00234841" w:rsidP="00D17253">
            <w:pPr>
              <w:pStyle w:val="TAL"/>
              <w:rPr>
                <w:lang w:val="en-US"/>
              </w:rPr>
            </w:pPr>
          </w:p>
        </w:tc>
      </w:tr>
    </w:tbl>
    <w:p w14:paraId="53FB7409" w14:textId="77777777" w:rsidR="00234841" w:rsidRPr="00533C32" w:rsidRDefault="00234841" w:rsidP="00234841"/>
    <w:p w14:paraId="709F6139" w14:textId="77777777" w:rsidR="00234841" w:rsidRPr="00533C32" w:rsidRDefault="00234841" w:rsidP="00234841">
      <w:r w:rsidRPr="00533C32">
        <w:lastRenderedPageBreak/>
        <w:t>This method shall support the request data structures specified in table 5.2.22.3.1-2 and the response data structures and response codes specified in table 5.2.22.3.1-3.</w:t>
      </w:r>
    </w:p>
    <w:p w14:paraId="2D61AD63" w14:textId="77777777" w:rsidR="00234841" w:rsidRPr="00533C32" w:rsidRDefault="00234841" w:rsidP="00434F1A">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247763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5752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CFA6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0EAD4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280" w14:textId="77777777" w:rsidR="00234841" w:rsidRPr="009C5B90" w:rsidRDefault="00234841" w:rsidP="00D17253">
            <w:pPr>
              <w:pStyle w:val="TAH"/>
              <w:rPr>
                <w:lang w:val="en-US"/>
              </w:rPr>
            </w:pPr>
            <w:r w:rsidRPr="009C5B90">
              <w:rPr>
                <w:lang w:val="en-US"/>
              </w:rPr>
              <w:t>Description</w:t>
            </w:r>
          </w:p>
        </w:tc>
      </w:tr>
      <w:tr w:rsidR="00234841" w:rsidRPr="009C5B90" w14:paraId="7AB32CB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8E6A3B"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48E1BE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D0FE7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BE6EF3" w14:textId="77777777" w:rsidR="00234841" w:rsidRPr="009C5B90" w:rsidRDefault="00234841" w:rsidP="00D17253">
            <w:pPr>
              <w:pStyle w:val="TAL"/>
              <w:rPr>
                <w:lang w:val="en-US"/>
              </w:rPr>
            </w:pPr>
          </w:p>
        </w:tc>
      </w:tr>
    </w:tbl>
    <w:p w14:paraId="46C6D9B8" w14:textId="77777777" w:rsidR="00234841" w:rsidRPr="00533C32" w:rsidRDefault="00234841" w:rsidP="00234841"/>
    <w:p w14:paraId="559B4A13" w14:textId="77777777" w:rsidR="00234841" w:rsidRPr="00533C32" w:rsidRDefault="00234841" w:rsidP="00434F1A">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E4D392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599C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8A60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652B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4090E5" w14:textId="77777777" w:rsidR="00234841" w:rsidRPr="009C5B90" w:rsidRDefault="00234841" w:rsidP="00D17253">
            <w:pPr>
              <w:pStyle w:val="TAH"/>
              <w:rPr>
                <w:lang w:val="en-US"/>
              </w:rPr>
            </w:pPr>
            <w:r w:rsidRPr="009C5B90">
              <w:rPr>
                <w:lang w:val="en-US"/>
              </w:rPr>
              <w:t>Response</w:t>
            </w:r>
          </w:p>
          <w:p w14:paraId="63038D8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59B3A3" w14:textId="77777777" w:rsidR="00234841" w:rsidRPr="009C5B90" w:rsidRDefault="00234841" w:rsidP="00D17253">
            <w:pPr>
              <w:pStyle w:val="TAH"/>
              <w:rPr>
                <w:lang w:val="en-US"/>
              </w:rPr>
            </w:pPr>
            <w:r w:rsidRPr="009C5B90">
              <w:rPr>
                <w:lang w:val="en-US"/>
              </w:rPr>
              <w:t>Description</w:t>
            </w:r>
          </w:p>
        </w:tc>
      </w:tr>
      <w:tr w:rsidR="00234841" w:rsidRPr="009C5B90" w14:paraId="6C60C41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9644D6" w14:textId="77777777" w:rsidR="00234841" w:rsidRPr="009C5B90" w:rsidRDefault="00234841" w:rsidP="00D17253">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66DBC47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C2940"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973BF1"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5E34F2A" w14:textId="77777777" w:rsidR="00234841" w:rsidRPr="009C5B90" w:rsidRDefault="00234841" w:rsidP="00D17253">
            <w:pPr>
              <w:pStyle w:val="TAL"/>
              <w:rPr>
                <w:lang w:val="en-US"/>
              </w:rPr>
            </w:pPr>
            <w:r w:rsidRPr="009C5B90">
              <w:rPr>
                <w:lang w:val="en-US"/>
              </w:rPr>
              <w:t>Upon success, a response body containing the Trace Configuration Data shall be returned.</w:t>
            </w:r>
          </w:p>
        </w:tc>
      </w:tr>
      <w:tr w:rsidR="00234841" w:rsidRPr="009C5B90" w14:paraId="219F3CC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4F8B48"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4EB35D1" w14:textId="77777777" w:rsidR="00234841" w:rsidRPr="00533C32" w:rsidRDefault="00234841" w:rsidP="00234841">
      <w:pPr>
        <w:rPr>
          <w:lang w:eastAsia="zh-CN"/>
        </w:rPr>
      </w:pPr>
    </w:p>
    <w:p w14:paraId="7E7C9479" w14:textId="77777777" w:rsidR="00234841" w:rsidRPr="00533C32" w:rsidRDefault="00234841" w:rsidP="00434F1A">
      <w:pPr>
        <w:pStyle w:val="Heading3"/>
      </w:pPr>
      <w:bookmarkStart w:id="1522" w:name="_Toc20127058"/>
      <w:bookmarkStart w:id="1523" w:name="_Toc27589034"/>
      <w:bookmarkStart w:id="1524" w:name="_Toc36459834"/>
      <w:bookmarkStart w:id="1525" w:name="_Toc45029411"/>
      <w:bookmarkStart w:id="1526" w:name="_Toc56520687"/>
      <w:bookmarkStart w:id="1527" w:name="_Toc90586953"/>
      <w:bookmarkStart w:id="1528" w:name="_Toc106616496"/>
      <w:bookmarkStart w:id="1529" w:name="_Toc122101192"/>
      <w:r w:rsidRPr="00533C32">
        <w:t>5.2.23</w:t>
      </w:r>
      <w:r w:rsidRPr="00533C32">
        <w:tab/>
        <w:t>Resource: IdentityData</w:t>
      </w:r>
      <w:bookmarkEnd w:id="1522"/>
      <w:bookmarkEnd w:id="1523"/>
      <w:bookmarkEnd w:id="1524"/>
      <w:bookmarkEnd w:id="1525"/>
      <w:bookmarkEnd w:id="1526"/>
      <w:bookmarkEnd w:id="1527"/>
      <w:bookmarkEnd w:id="1528"/>
      <w:bookmarkEnd w:id="1529"/>
    </w:p>
    <w:p w14:paraId="0C58E869" w14:textId="77777777" w:rsidR="00234841" w:rsidRPr="00533C32" w:rsidRDefault="00234841" w:rsidP="00434F1A">
      <w:pPr>
        <w:pStyle w:val="Heading4"/>
      </w:pPr>
      <w:bookmarkStart w:id="1530" w:name="_Toc20127059"/>
      <w:bookmarkStart w:id="1531" w:name="_Toc27589035"/>
      <w:bookmarkStart w:id="1532" w:name="_Toc36459835"/>
      <w:bookmarkStart w:id="1533" w:name="_Toc45029412"/>
      <w:bookmarkStart w:id="1534" w:name="_Toc56520688"/>
      <w:bookmarkStart w:id="1535" w:name="_Toc90586954"/>
      <w:bookmarkStart w:id="1536" w:name="_Toc106616497"/>
      <w:bookmarkStart w:id="1537" w:name="_Toc122101193"/>
      <w:r w:rsidRPr="00533C32">
        <w:t>5.2.23.1</w:t>
      </w:r>
      <w:r w:rsidRPr="00533C32">
        <w:tab/>
        <w:t>Description</w:t>
      </w:r>
      <w:bookmarkEnd w:id="1530"/>
      <w:bookmarkEnd w:id="1531"/>
      <w:bookmarkEnd w:id="1532"/>
      <w:bookmarkEnd w:id="1533"/>
      <w:bookmarkEnd w:id="1534"/>
      <w:bookmarkEnd w:id="1535"/>
      <w:bookmarkEnd w:id="1536"/>
      <w:bookmarkEnd w:id="1537"/>
    </w:p>
    <w:p w14:paraId="49D8C0C3" w14:textId="77777777" w:rsidR="00234841" w:rsidRPr="00533C32" w:rsidRDefault="00234841" w:rsidP="00234841">
      <w:r w:rsidRPr="00533C32">
        <w:t>This resource represents the identity data. It is queried by the UDM by GPSI or SUPI.</w:t>
      </w:r>
    </w:p>
    <w:p w14:paraId="1B67D0A9" w14:textId="77777777" w:rsidR="00234841" w:rsidRPr="00533C32" w:rsidRDefault="00234841" w:rsidP="00434F1A">
      <w:pPr>
        <w:pStyle w:val="Heading4"/>
      </w:pPr>
      <w:bookmarkStart w:id="1538" w:name="_Toc20127060"/>
      <w:bookmarkStart w:id="1539" w:name="_Toc27589036"/>
      <w:bookmarkStart w:id="1540" w:name="_Toc36459836"/>
      <w:bookmarkStart w:id="1541" w:name="_Toc45029413"/>
      <w:bookmarkStart w:id="1542" w:name="_Toc56520689"/>
      <w:bookmarkStart w:id="1543" w:name="_Toc90586955"/>
      <w:bookmarkStart w:id="1544" w:name="_Toc106616498"/>
      <w:bookmarkStart w:id="1545" w:name="_Toc122101194"/>
      <w:r w:rsidRPr="00533C32">
        <w:t>5.2.23.2</w:t>
      </w:r>
      <w:r w:rsidRPr="00533C32">
        <w:tab/>
        <w:t>Resource Definition</w:t>
      </w:r>
      <w:bookmarkEnd w:id="1538"/>
      <w:bookmarkEnd w:id="1539"/>
      <w:bookmarkEnd w:id="1540"/>
      <w:bookmarkEnd w:id="1541"/>
      <w:bookmarkEnd w:id="1542"/>
      <w:bookmarkEnd w:id="1543"/>
      <w:bookmarkEnd w:id="1544"/>
      <w:bookmarkEnd w:id="1545"/>
    </w:p>
    <w:p w14:paraId="78BC925F" w14:textId="77777777" w:rsidR="00234841" w:rsidRPr="00533C32" w:rsidRDefault="00234841" w:rsidP="00234841">
      <w:r w:rsidRPr="00533C32">
        <w:t>Resource URI: {apiRoot}/nudr-dr/&lt;apiVersion&gt;/subscription-data/{ueId}/identity-data</w:t>
      </w:r>
    </w:p>
    <w:p w14:paraId="75484271" w14:textId="77777777" w:rsidR="00234841" w:rsidRPr="00533C32" w:rsidRDefault="00234841" w:rsidP="00234841">
      <w:pPr>
        <w:rPr>
          <w:rFonts w:ascii="Arial" w:hAnsi="Arial" w:cs="Arial"/>
        </w:rPr>
      </w:pPr>
      <w:bookmarkStart w:id="1546" w:name="_MCCTEMPBM_CRPT22160140___7"/>
      <w:r w:rsidRPr="00533C32">
        <w:t>This resource shall support the resource URI variables defined in table 5.2.23.2-1</w:t>
      </w:r>
      <w:r w:rsidRPr="00533C32">
        <w:rPr>
          <w:rFonts w:ascii="Arial" w:hAnsi="Arial" w:cs="Arial"/>
        </w:rPr>
        <w:t>.</w:t>
      </w:r>
    </w:p>
    <w:bookmarkEnd w:id="1546"/>
    <w:p w14:paraId="7029D3AC" w14:textId="77777777" w:rsidR="00234841" w:rsidRPr="00533C32" w:rsidRDefault="00234841" w:rsidP="00434F1A">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A3BA13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AA599C"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3C6D59" w14:textId="77777777" w:rsidR="00234841" w:rsidRPr="009C5B90" w:rsidRDefault="00234841" w:rsidP="00D17253">
            <w:pPr>
              <w:pStyle w:val="TAH"/>
              <w:rPr>
                <w:lang w:val="en-US"/>
              </w:rPr>
            </w:pPr>
            <w:r w:rsidRPr="009C5B90">
              <w:rPr>
                <w:lang w:val="en-US"/>
              </w:rPr>
              <w:t>Definition</w:t>
            </w:r>
          </w:p>
        </w:tc>
      </w:tr>
      <w:tr w:rsidR="00234841" w:rsidRPr="009C5B90" w14:paraId="7FE38D6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A5539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8484B3"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50CB1AF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B3D7F2"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7035C2"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AD60DC9" w14:textId="77777777" w:rsidR="00234841" w:rsidRPr="00533C32" w:rsidRDefault="00234841" w:rsidP="00234841"/>
    <w:p w14:paraId="20DB9743" w14:textId="77777777" w:rsidR="00234841" w:rsidRPr="00533C32" w:rsidRDefault="00234841" w:rsidP="00434F1A">
      <w:pPr>
        <w:pStyle w:val="Heading4"/>
      </w:pPr>
      <w:bookmarkStart w:id="1547" w:name="_Toc20127061"/>
      <w:bookmarkStart w:id="1548" w:name="_Toc27589037"/>
      <w:bookmarkStart w:id="1549" w:name="_Toc36459837"/>
      <w:bookmarkStart w:id="1550" w:name="_Toc45029414"/>
      <w:bookmarkStart w:id="1551" w:name="_Toc56520690"/>
      <w:bookmarkStart w:id="1552" w:name="_Toc90586956"/>
      <w:bookmarkStart w:id="1553" w:name="_Toc106616499"/>
      <w:bookmarkStart w:id="1554" w:name="_Toc122101195"/>
      <w:r w:rsidRPr="00533C32">
        <w:t>5.2.23.3</w:t>
      </w:r>
      <w:r w:rsidRPr="00533C32">
        <w:tab/>
        <w:t>Resource Standard Methods</w:t>
      </w:r>
      <w:bookmarkEnd w:id="1547"/>
      <w:bookmarkEnd w:id="1548"/>
      <w:bookmarkEnd w:id="1549"/>
      <w:bookmarkEnd w:id="1550"/>
      <w:bookmarkEnd w:id="1551"/>
      <w:bookmarkEnd w:id="1552"/>
      <w:bookmarkEnd w:id="1553"/>
      <w:bookmarkEnd w:id="1554"/>
    </w:p>
    <w:p w14:paraId="2346A482" w14:textId="77777777" w:rsidR="00234841" w:rsidRPr="00533C32" w:rsidRDefault="00234841" w:rsidP="00434F1A">
      <w:pPr>
        <w:pStyle w:val="Heading5"/>
      </w:pPr>
      <w:bookmarkStart w:id="1555" w:name="_Toc20127062"/>
      <w:bookmarkStart w:id="1556" w:name="_Toc27589038"/>
      <w:bookmarkStart w:id="1557" w:name="_Toc36459838"/>
      <w:bookmarkStart w:id="1558" w:name="_Toc45029415"/>
      <w:bookmarkStart w:id="1559" w:name="_Toc56520691"/>
      <w:bookmarkStart w:id="1560" w:name="_Toc90586957"/>
      <w:bookmarkStart w:id="1561" w:name="_Toc106616500"/>
      <w:bookmarkStart w:id="1562" w:name="_Toc122101196"/>
      <w:r w:rsidRPr="00533C32">
        <w:t>5.2.23.3.1</w:t>
      </w:r>
      <w:r w:rsidRPr="00533C32">
        <w:tab/>
        <w:t>GET</w:t>
      </w:r>
      <w:bookmarkEnd w:id="1555"/>
      <w:bookmarkEnd w:id="1556"/>
      <w:bookmarkEnd w:id="1557"/>
      <w:bookmarkEnd w:id="1558"/>
      <w:bookmarkEnd w:id="1559"/>
      <w:bookmarkEnd w:id="1560"/>
      <w:bookmarkEnd w:id="1561"/>
      <w:bookmarkEnd w:id="1562"/>
    </w:p>
    <w:p w14:paraId="6821C76C" w14:textId="77777777" w:rsidR="00234841" w:rsidRPr="00533C32" w:rsidRDefault="00234841" w:rsidP="00234841">
      <w:r w:rsidRPr="00533C32">
        <w:t>This method shall support the URI query parameters specified in table 5.2.23.3.1-1.</w:t>
      </w:r>
    </w:p>
    <w:p w14:paraId="72EC5CEA" w14:textId="77777777" w:rsidR="00234841" w:rsidRPr="00533C32" w:rsidRDefault="00234841" w:rsidP="00434F1A">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83BDA5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55F5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665E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4FAFF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EBCB2"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9DF65" w14:textId="77777777" w:rsidR="00234841" w:rsidRPr="009C5B90" w:rsidRDefault="00234841" w:rsidP="00D17253">
            <w:pPr>
              <w:pStyle w:val="TAH"/>
              <w:rPr>
                <w:lang w:val="en-US"/>
              </w:rPr>
            </w:pPr>
            <w:r w:rsidRPr="009C5B90">
              <w:rPr>
                <w:lang w:val="en-US"/>
              </w:rPr>
              <w:t>Description</w:t>
            </w:r>
          </w:p>
        </w:tc>
      </w:tr>
      <w:tr w:rsidR="00234841" w:rsidRPr="009C5B90" w14:paraId="42C1301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351639" w14:textId="77777777" w:rsidR="00234841" w:rsidRPr="009C5B90" w:rsidRDefault="00234841" w:rsidP="00D17253">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1EA26CE3" w14:textId="77777777" w:rsidR="00234841" w:rsidRPr="009C5B90" w:rsidRDefault="00234841" w:rsidP="00D17253">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583814AF" w14:textId="77777777" w:rsidR="00234841" w:rsidRPr="009C5B90" w:rsidRDefault="00234841" w:rsidP="00D17253">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7A7E5DB4"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DC451" w14:textId="77777777" w:rsidR="00234841" w:rsidRPr="009C5B90" w:rsidRDefault="00234841" w:rsidP="00D17253">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085DD173" w14:textId="77777777" w:rsidR="00234841" w:rsidRPr="00533C32" w:rsidRDefault="00234841" w:rsidP="00234841"/>
    <w:p w14:paraId="1238D104" w14:textId="77777777" w:rsidR="00234841" w:rsidRPr="00533C32" w:rsidRDefault="00234841" w:rsidP="00234841">
      <w:r w:rsidRPr="00533C32">
        <w:t>This method shall support the request data structures specified in table 5.2.23.3.1-2 and the response data structures and response codes specified in table 5.2.23.3.1-3.</w:t>
      </w:r>
    </w:p>
    <w:p w14:paraId="28B74EB0" w14:textId="77777777" w:rsidR="00234841" w:rsidRPr="00533C32" w:rsidRDefault="00234841" w:rsidP="00434F1A">
      <w:pPr>
        <w:pStyle w:val="TH"/>
        <w:outlineLvl w:val="0"/>
      </w:pPr>
      <w:r w:rsidRPr="00533C32">
        <w:lastRenderedPageBreak/>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1F1C36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526D5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38527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C0156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26537" w14:textId="77777777" w:rsidR="00234841" w:rsidRPr="009C5B90" w:rsidRDefault="00234841" w:rsidP="00D17253">
            <w:pPr>
              <w:pStyle w:val="TAH"/>
              <w:rPr>
                <w:lang w:val="en-US"/>
              </w:rPr>
            </w:pPr>
            <w:r w:rsidRPr="009C5B90">
              <w:rPr>
                <w:lang w:val="en-US"/>
              </w:rPr>
              <w:t>Description</w:t>
            </w:r>
          </w:p>
        </w:tc>
      </w:tr>
      <w:tr w:rsidR="00234841" w:rsidRPr="009C5B90" w14:paraId="5BECB00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E2FB4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CE7BA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69A92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8C0D73" w14:textId="77777777" w:rsidR="00234841" w:rsidRPr="009C5B90" w:rsidRDefault="00234841" w:rsidP="00D17253">
            <w:pPr>
              <w:pStyle w:val="TAL"/>
              <w:rPr>
                <w:lang w:val="en-US"/>
              </w:rPr>
            </w:pPr>
          </w:p>
        </w:tc>
      </w:tr>
    </w:tbl>
    <w:p w14:paraId="222A89D6" w14:textId="77777777" w:rsidR="00234841" w:rsidRPr="00533C32" w:rsidRDefault="00234841" w:rsidP="00234841"/>
    <w:p w14:paraId="54F6A989" w14:textId="77777777" w:rsidR="00234841" w:rsidRPr="00533C32" w:rsidRDefault="00234841" w:rsidP="00434F1A">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0A6925EF"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D2E1F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33512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BCA37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D756A9" w14:textId="77777777" w:rsidR="00234841" w:rsidRPr="009C5B90" w:rsidRDefault="00234841" w:rsidP="00D17253">
            <w:pPr>
              <w:pStyle w:val="TAH"/>
              <w:rPr>
                <w:lang w:val="en-US"/>
              </w:rPr>
            </w:pPr>
            <w:r w:rsidRPr="009C5B90">
              <w:rPr>
                <w:lang w:val="en-US"/>
              </w:rPr>
              <w:t>Response</w:t>
            </w:r>
          </w:p>
          <w:p w14:paraId="742449B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2DC847" w14:textId="77777777" w:rsidR="00234841" w:rsidRPr="009C5B90" w:rsidRDefault="00234841" w:rsidP="00D17253">
            <w:pPr>
              <w:pStyle w:val="TAH"/>
              <w:rPr>
                <w:lang w:val="en-US"/>
              </w:rPr>
            </w:pPr>
            <w:r w:rsidRPr="009C5B90">
              <w:rPr>
                <w:lang w:val="en-US"/>
              </w:rPr>
              <w:t>Description</w:t>
            </w:r>
          </w:p>
        </w:tc>
      </w:tr>
      <w:tr w:rsidR="00234841" w:rsidRPr="009C5B90" w14:paraId="3374A5E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EE10901" w14:textId="77777777" w:rsidR="00234841" w:rsidRPr="009C5B90" w:rsidRDefault="00234841" w:rsidP="00D17253">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A235AA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958C8A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E16734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52397F" w14:textId="77777777" w:rsidR="00234841" w:rsidRPr="009C5B90" w:rsidRDefault="00234841" w:rsidP="00D17253">
            <w:pPr>
              <w:pStyle w:val="TAL"/>
              <w:rPr>
                <w:lang w:val="en-US"/>
              </w:rPr>
            </w:pPr>
            <w:r w:rsidRPr="009C5B90">
              <w:rPr>
                <w:lang w:val="en-US"/>
              </w:rPr>
              <w:t>Upon success, a response body containing the identity data that corresponds to the provided ueId</w:t>
            </w:r>
          </w:p>
        </w:tc>
      </w:tr>
      <w:tr w:rsidR="00234841" w:rsidRPr="009C5B90" w14:paraId="23A8D27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tcPr>
          <w:p w14:paraId="1D0CCCE9" w14:textId="77777777" w:rsidR="00234841" w:rsidRPr="009C5B90" w:rsidRDefault="00234841" w:rsidP="00D17253">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F1DB926" w14:textId="77777777" w:rsidR="00234841" w:rsidRPr="009C5B90" w:rsidRDefault="00234841" w:rsidP="00D17253">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0254AA9E" w14:textId="77777777" w:rsidR="00234841" w:rsidRPr="009C5B90" w:rsidRDefault="00234841" w:rsidP="00D17253">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52231A4"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0BD70393" w14:textId="77777777" w:rsidR="00234841" w:rsidRPr="009C5B90" w:rsidRDefault="00234841" w:rsidP="00D17253">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52B0E234" w14:textId="77777777" w:rsidR="00234841" w:rsidRPr="009C5B90" w:rsidRDefault="00234841" w:rsidP="00D17253">
            <w:pPr>
              <w:pStyle w:val="TAL"/>
              <w:rPr>
                <w:lang w:eastAsia="de-DE"/>
              </w:rPr>
            </w:pPr>
            <w:r w:rsidRPr="009C5B90">
              <w:rPr>
                <w:lang w:eastAsia="de-DE"/>
              </w:rPr>
              <w:t>- USER_NOT_FOUND</w:t>
            </w:r>
          </w:p>
          <w:p w14:paraId="66E2BE3B" w14:textId="77777777" w:rsidR="00234841" w:rsidRPr="009C5B90" w:rsidRDefault="00234841" w:rsidP="00D17253">
            <w:pPr>
              <w:pStyle w:val="TAL"/>
              <w:rPr>
                <w:lang w:val="en-US"/>
              </w:rPr>
            </w:pPr>
            <w:r w:rsidRPr="009C5B90">
              <w:rPr>
                <w:lang w:eastAsia="de-DE"/>
              </w:rPr>
              <w:t>- DATA_NOT_FOUND</w:t>
            </w:r>
          </w:p>
        </w:tc>
      </w:tr>
      <w:tr w:rsidR="00234841" w:rsidRPr="009C5B90" w14:paraId="5DAD4725"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E9F3B29"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B8F3992" w14:textId="77777777" w:rsidR="00234841" w:rsidRPr="00533C32" w:rsidRDefault="00234841" w:rsidP="00234841">
      <w:pPr>
        <w:rPr>
          <w:lang w:eastAsia="zh-CN"/>
        </w:rPr>
      </w:pPr>
    </w:p>
    <w:p w14:paraId="20A07BCB" w14:textId="77777777" w:rsidR="00234841" w:rsidRPr="00533C32" w:rsidRDefault="00234841" w:rsidP="00434F1A">
      <w:pPr>
        <w:pStyle w:val="Heading3"/>
      </w:pPr>
      <w:bookmarkStart w:id="1563" w:name="_Toc20127063"/>
      <w:bookmarkStart w:id="1564" w:name="_Toc27589039"/>
      <w:bookmarkStart w:id="1565" w:name="_Toc36459839"/>
      <w:bookmarkStart w:id="1566" w:name="_Toc45029416"/>
      <w:bookmarkStart w:id="1567" w:name="_Toc56520692"/>
      <w:bookmarkStart w:id="1568" w:name="_Toc90586958"/>
      <w:bookmarkStart w:id="1569" w:name="_Toc106616501"/>
      <w:bookmarkStart w:id="1570" w:name="_Toc122101197"/>
      <w:r w:rsidRPr="00533C32">
        <w:t>5.2.24</w:t>
      </w:r>
      <w:r w:rsidRPr="00533C32">
        <w:tab/>
        <w:t>Resource: AuthenticationStatus</w:t>
      </w:r>
      <w:bookmarkEnd w:id="1563"/>
      <w:bookmarkEnd w:id="1564"/>
      <w:bookmarkEnd w:id="1565"/>
      <w:bookmarkEnd w:id="1566"/>
      <w:bookmarkEnd w:id="1567"/>
      <w:bookmarkEnd w:id="1568"/>
      <w:bookmarkEnd w:id="1569"/>
      <w:bookmarkEnd w:id="1570"/>
    </w:p>
    <w:p w14:paraId="47B9E7D9" w14:textId="77777777" w:rsidR="00234841" w:rsidRPr="00533C32" w:rsidRDefault="00234841" w:rsidP="00434F1A">
      <w:pPr>
        <w:pStyle w:val="Heading4"/>
      </w:pPr>
      <w:bookmarkStart w:id="1571" w:name="_Toc20127064"/>
      <w:bookmarkStart w:id="1572" w:name="_Toc27589040"/>
      <w:bookmarkStart w:id="1573" w:name="_Toc36459840"/>
      <w:bookmarkStart w:id="1574" w:name="_Toc45029417"/>
      <w:bookmarkStart w:id="1575" w:name="_Toc56520693"/>
      <w:bookmarkStart w:id="1576" w:name="_Toc90586959"/>
      <w:bookmarkStart w:id="1577" w:name="_Toc106616502"/>
      <w:bookmarkStart w:id="1578" w:name="_Toc122101198"/>
      <w:r w:rsidRPr="00533C32">
        <w:t>5.2.24.1</w:t>
      </w:r>
      <w:r w:rsidRPr="00533C32">
        <w:tab/>
        <w:t>Description</w:t>
      </w:r>
      <w:bookmarkEnd w:id="1571"/>
      <w:bookmarkEnd w:id="1572"/>
      <w:bookmarkEnd w:id="1573"/>
      <w:bookmarkEnd w:id="1574"/>
      <w:bookmarkEnd w:id="1575"/>
      <w:bookmarkEnd w:id="1576"/>
      <w:bookmarkEnd w:id="1577"/>
      <w:bookmarkEnd w:id="1578"/>
    </w:p>
    <w:p w14:paraId="42004626"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90033D" w14:textId="77777777" w:rsidR="00234841" w:rsidRPr="00533C32" w:rsidRDefault="00234841" w:rsidP="00434F1A">
      <w:pPr>
        <w:pStyle w:val="Heading4"/>
      </w:pPr>
      <w:bookmarkStart w:id="1579" w:name="_Toc20127065"/>
      <w:bookmarkStart w:id="1580" w:name="_Toc27589041"/>
      <w:bookmarkStart w:id="1581" w:name="_Toc36459841"/>
      <w:bookmarkStart w:id="1582" w:name="_Toc45029418"/>
      <w:bookmarkStart w:id="1583" w:name="_Toc56520694"/>
      <w:bookmarkStart w:id="1584" w:name="_Toc90586960"/>
      <w:bookmarkStart w:id="1585" w:name="_Toc106616503"/>
      <w:bookmarkStart w:id="1586" w:name="_Toc122101199"/>
      <w:r w:rsidRPr="00533C32">
        <w:t>5.2.24.2</w:t>
      </w:r>
      <w:r w:rsidRPr="00533C32">
        <w:tab/>
        <w:t>Resource Definition</w:t>
      </w:r>
      <w:bookmarkEnd w:id="1579"/>
      <w:bookmarkEnd w:id="1580"/>
      <w:bookmarkEnd w:id="1581"/>
      <w:bookmarkEnd w:id="1582"/>
      <w:bookmarkEnd w:id="1583"/>
      <w:bookmarkEnd w:id="1584"/>
      <w:bookmarkEnd w:id="1585"/>
      <w:bookmarkEnd w:id="1586"/>
    </w:p>
    <w:p w14:paraId="72D8F00F" w14:textId="77777777" w:rsidR="00234841" w:rsidRPr="00533C32" w:rsidRDefault="00234841" w:rsidP="00234841">
      <w:r w:rsidRPr="00533C32">
        <w:t>Resource URI: {apiRoot}/nudr-dr/&lt;apiVersion&gt;/subscription-data/{</w:t>
      </w:r>
      <w:r w:rsidRPr="00533C32">
        <w:rPr>
          <w:lang w:eastAsia="zh-CN"/>
        </w:rPr>
        <w:t>ueId</w:t>
      </w:r>
      <w:r w:rsidRPr="00533C32">
        <w:t>}/authentication-data/authentication-status</w:t>
      </w:r>
    </w:p>
    <w:p w14:paraId="077E526F" w14:textId="77777777" w:rsidR="00234841" w:rsidRPr="00533C32" w:rsidRDefault="00234841" w:rsidP="00234841">
      <w:pPr>
        <w:rPr>
          <w:rFonts w:ascii="Arial" w:hAnsi="Arial" w:cs="Arial"/>
        </w:rPr>
      </w:pPr>
      <w:bookmarkStart w:id="1587" w:name="_MCCTEMPBM_CRPT22160141___7"/>
      <w:r w:rsidRPr="00533C32">
        <w:t>This resource shall support the resource URI variables defined in table 5.2.24.2-1</w:t>
      </w:r>
      <w:r w:rsidRPr="00533C32">
        <w:rPr>
          <w:rFonts w:ascii="Arial" w:hAnsi="Arial" w:cs="Arial"/>
        </w:rPr>
        <w:t>.</w:t>
      </w:r>
    </w:p>
    <w:bookmarkEnd w:id="1587"/>
    <w:p w14:paraId="142D1DDB" w14:textId="77777777" w:rsidR="00234841" w:rsidRPr="00533C32" w:rsidRDefault="00234841" w:rsidP="00434F1A">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81DDD5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DF1082"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891CAD" w14:textId="77777777" w:rsidR="00234841" w:rsidRPr="009C5B90" w:rsidRDefault="00234841" w:rsidP="00D17253">
            <w:pPr>
              <w:pStyle w:val="TAH"/>
              <w:rPr>
                <w:lang w:val="en-US"/>
              </w:rPr>
            </w:pPr>
            <w:r w:rsidRPr="009C5B90">
              <w:rPr>
                <w:lang w:val="en-US"/>
              </w:rPr>
              <w:t>Definition</w:t>
            </w:r>
          </w:p>
        </w:tc>
      </w:tr>
      <w:tr w:rsidR="00234841" w:rsidRPr="009C5B90" w14:paraId="2F7A0F1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0E07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70264B"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11E5A6E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2E61C"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62B5D0"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241E568" w14:textId="77777777" w:rsidR="00234841" w:rsidRPr="00533C32" w:rsidRDefault="00234841" w:rsidP="00234841"/>
    <w:p w14:paraId="250AA4AB" w14:textId="77777777" w:rsidR="00234841" w:rsidRPr="00533C32" w:rsidRDefault="00234841" w:rsidP="00434F1A">
      <w:pPr>
        <w:pStyle w:val="Heading4"/>
        <w:rPr>
          <w:lang w:eastAsia="zh-CN"/>
        </w:rPr>
      </w:pPr>
      <w:bookmarkStart w:id="1588" w:name="_Toc20127066"/>
      <w:bookmarkStart w:id="1589" w:name="_Toc27589042"/>
      <w:bookmarkStart w:id="1590" w:name="_Toc36459842"/>
      <w:bookmarkStart w:id="1591" w:name="_Toc45029419"/>
      <w:bookmarkStart w:id="1592" w:name="_Toc56520695"/>
      <w:bookmarkStart w:id="1593" w:name="_Toc90586961"/>
      <w:bookmarkStart w:id="1594" w:name="_Toc106616504"/>
      <w:bookmarkStart w:id="1595" w:name="_Toc122101200"/>
      <w:r w:rsidRPr="00533C32">
        <w:t>5.2.24.3</w:t>
      </w:r>
      <w:r w:rsidRPr="00533C32">
        <w:tab/>
        <w:t>Resource Standard Methods</w:t>
      </w:r>
      <w:bookmarkEnd w:id="1588"/>
      <w:bookmarkEnd w:id="1589"/>
      <w:bookmarkEnd w:id="1590"/>
      <w:bookmarkEnd w:id="1591"/>
      <w:bookmarkEnd w:id="1592"/>
      <w:bookmarkEnd w:id="1593"/>
      <w:bookmarkEnd w:id="1594"/>
      <w:bookmarkEnd w:id="1595"/>
    </w:p>
    <w:p w14:paraId="245BFE74" w14:textId="77777777" w:rsidR="00234841" w:rsidRPr="00533C32" w:rsidRDefault="00234841" w:rsidP="00434F1A">
      <w:pPr>
        <w:pStyle w:val="Heading5"/>
      </w:pPr>
      <w:bookmarkStart w:id="1596" w:name="_Toc20127067"/>
      <w:bookmarkStart w:id="1597" w:name="_Toc27589043"/>
      <w:bookmarkStart w:id="1598" w:name="_Toc36459843"/>
      <w:bookmarkStart w:id="1599" w:name="_Toc45029420"/>
      <w:bookmarkStart w:id="1600" w:name="_Toc56520696"/>
      <w:bookmarkStart w:id="1601" w:name="_Toc90586962"/>
      <w:bookmarkStart w:id="1602" w:name="_Toc106616505"/>
      <w:bookmarkStart w:id="1603" w:name="_Toc122101201"/>
      <w:r w:rsidRPr="00533C32">
        <w:t>5.2.24.3.1</w:t>
      </w:r>
      <w:r w:rsidRPr="00533C32">
        <w:tab/>
        <w:t>PUT</w:t>
      </w:r>
      <w:bookmarkEnd w:id="1596"/>
      <w:bookmarkEnd w:id="1597"/>
      <w:bookmarkEnd w:id="1598"/>
      <w:bookmarkEnd w:id="1599"/>
      <w:bookmarkEnd w:id="1600"/>
      <w:bookmarkEnd w:id="1601"/>
      <w:bookmarkEnd w:id="1602"/>
      <w:bookmarkEnd w:id="1603"/>
    </w:p>
    <w:p w14:paraId="783D62CE" w14:textId="77777777" w:rsidR="00234841" w:rsidRPr="00533C32" w:rsidRDefault="00234841" w:rsidP="00234841">
      <w:r w:rsidRPr="00533C32">
        <w:t>This method shall support the URI query parameters specified in table 5.2.24.3.1-1.</w:t>
      </w:r>
    </w:p>
    <w:p w14:paraId="660481A7" w14:textId="77777777" w:rsidR="00234841" w:rsidRPr="00533C32" w:rsidRDefault="00234841" w:rsidP="00434F1A">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79EBD1C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EED79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D148E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E643E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C785B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1183D" w14:textId="77777777" w:rsidR="00234841" w:rsidRPr="009C5B90" w:rsidRDefault="00234841" w:rsidP="00D17253">
            <w:pPr>
              <w:pStyle w:val="TAH"/>
              <w:rPr>
                <w:lang w:val="en-US"/>
              </w:rPr>
            </w:pPr>
            <w:r w:rsidRPr="009C5B90">
              <w:rPr>
                <w:lang w:val="en-US"/>
              </w:rPr>
              <w:t>Description</w:t>
            </w:r>
          </w:p>
        </w:tc>
      </w:tr>
      <w:tr w:rsidR="00234841" w:rsidRPr="009C5B90" w14:paraId="1C37A4B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DC5FD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55A82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41FB87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F50CE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FC683D" w14:textId="77777777" w:rsidR="00234841" w:rsidRPr="009C5B90" w:rsidRDefault="00234841" w:rsidP="00D17253">
            <w:pPr>
              <w:pStyle w:val="TAL"/>
              <w:rPr>
                <w:lang w:val="en-US"/>
              </w:rPr>
            </w:pPr>
          </w:p>
        </w:tc>
      </w:tr>
    </w:tbl>
    <w:p w14:paraId="1DB77918" w14:textId="77777777" w:rsidR="00234841" w:rsidRPr="00533C32" w:rsidRDefault="00234841" w:rsidP="00234841"/>
    <w:p w14:paraId="22AD5B6C" w14:textId="77777777" w:rsidR="00234841" w:rsidRPr="00533C32" w:rsidRDefault="00234841" w:rsidP="00234841">
      <w:r w:rsidRPr="00533C32">
        <w:t>This method shall support the request data structures specified in table 5.2.24.3.1-2 and the response data structures and response codes specified in table 5.2.24.3.1-3.</w:t>
      </w:r>
    </w:p>
    <w:p w14:paraId="6F98FF92" w14:textId="77777777" w:rsidR="00234841" w:rsidRPr="00533C32" w:rsidRDefault="00234841" w:rsidP="00434F1A">
      <w:pPr>
        <w:pStyle w:val="TH"/>
        <w:outlineLvl w:val="0"/>
      </w:pPr>
      <w:r w:rsidRPr="00533C32">
        <w:lastRenderedPageBreak/>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461CC2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916CD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0A389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2AF98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B3EB97" w14:textId="77777777" w:rsidR="00234841" w:rsidRPr="009C5B90" w:rsidRDefault="00234841" w:rsidP="00D17253">
            <w:pPr>
              <w:pStyle w:val="TAH"/>
              <w:rPr>
                <w:lang w:val="en-US"/>
              </w:rPr>
            </w:pPr>
            <w:r w:rsidRPr="009C5B90">
              <w:rPr>
                <w:lang w:val="en-US"/>
              </w:rPr>
              <w:t>Description</w:t>
            </w:r>
          </w:p>
        </w:tc>
      </w:tr>
      <w:tr w:rsidR="00234841" w:rsidRPr="009C5B90" w14:paraId="507FE8B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E10ABE" w14:textId="77777777" w:rsidR="00234841" w:rsidRPr="009C5B90" w:rsidRDefault="00234841" w:rsidP="00D17253">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4266056C"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EEAD760"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255613A" w14:textId="77777777" w:rsidR="00234841" w:rsidRPr="009C5B90" w:rsidRDefault="00234841" w:rsidP="00D17253">
            <w:pPr>
              <w:pStyle w:val="TAL"/>
              <w:rPr>
                <w:lang w:val="en-US"/>
              </w:rPr>
            </w:pPr>
            <w:r w:rsidRPr="009C5B90">
              <w:rPr>
                <w:lang w:val="en-US"/>
              </w:rPr>
              <w:t>To store the authentication status of the UE.</w:t>
            </w:r>
          </w:p>
        </w:tc>
      </w:tr>
    </w:tbl>
    <w:p w14:paraId="56100EBF" w14:textId="77777777" w:rsidR="00234841" w:rsidRPr="00533C32" w:rsidRDefault="00234841" w:rsidP="00234841"/>
    <w:p w14:paraId="411293CC" w14:textId="77777777" w:rsidR="00234841" w:rsidRPr="00533C32" w:rsidRDefault="00234841" w:rsidP="00434F1A">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2D00F67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CCDD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320EB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6C741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AEF006" w14:textId="77777777" w:rsidR="00234841" w:rsidRPr="009C5B90" w:rsidRDefault="00234841" w:rsidP="00D17253">
            <w:pPr>
              <w:pStyle w:val="TAH"/>
              <w:rPr>
                <w:lang w:val="en-US"/>
              </w:rPr>
            </w:pPr>
            <w:r w:rsidRPr="009C5B90">
              <w:rPr>
                <w:lang w:val="en-US"/>
              </w:rPr>
              <w:t>Response</w:t>
            </w:r>
          </w:p>
          <w:p w14:paraId="123AE33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2B379A" w14:textId="77777777" w:rsidR="00234841" w:rsidRPr="009C5B90" w:rsidRDefault="00234841" w:rsidP="00D17253">
            <w:pPr>
              <w:pStyle w:val="TAH"/>
              <w:rPr>
                <w:lang w:val="en-US"/>
              </w:rPr>
            </w:pPr>
            <w:r w:rsidRPr="009C5B90">
              <w:rPr>
                <w:lang w:val="en-US"/>
              </w:rPr>
              <w:t>Description</w:t>
            </w:r>
          </w:p>
        </w:tc>
      </w:tr>
      <w:tr w:rsidR="00234841" w:rsidRPr="009C5B90" w14:paraId="771BF5F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FD412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BA296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D3F86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EDCEB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2095B4"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456F61C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76A23"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D062D49" w14:textId="77777777" w:rsidR="00234841" w:rsidRPr="00533C32" w:rsidRDefault="00234841" w:rsidP="00234841"/>
    <w:p w14:paraId="5104333E" w14:textId="77777777" w:rsidR="00234841" w:rsidRPr="00533C32" w:rsidRDefault="00234841" w:rsidP="00434F1A">
      <w:pPr>
        <w:pStyle w:val="Heading5"/>
      </w:pPr>
      <w:bookmarkStart w:id="1604" w:name="_Toc20127068"/>
      <w:bookmarkStart w:id="1605" w:name="_Toc27589044"/>
      <w:bookmarkStart w:id="1606" w:name="_Toc36459844"/>
      <w:bookmarkStart w:id="1607" w:name="_Toc45029421"/>
      <w:bookmarkStart w:id="1608" w:name="_Toc56520697"/>
      <w:bookmarkStart w:id="1609" w:name="_Toc90586963"/>
      <w:bookmarkStart w:id="1610" w:name="_Toc106616506"/>
      <w:bookmarkStart w:id="1611" w:name="_Toc122101202"/>
      <w:r w:rsidRPr="00533C32">
        <w:t>5.2.24.3.2</w:t>
      </w:r>
      <w:r w:rsidRPr="00533C32">
        <w:tab/>
        <w:t>GET</w:t>
      </w:r>
      <w:bookmarkEnd w:id="1604"/>
      <w:bookmarkEnd w:id="1605"/>
      <w:bookmarkEnd w:id="1606"/>
      <w:bookmarkEnd w:id="1607"/>
      <w:bookmarkEnd w:id="1608"/>
      <w:bookmarkEnd w:id="1609"/>
      <w:bookmarkEnd w:id="1610"/>
      <w:bookmarkEnd w:id="1611"/>
    </w:p>
    <w:p w14:paraId="292EB6AE" w14:textId="77777777" w:rsidR="00234841" w:rsidRPr="00533C32" w:rsidRDefault="00234841" w:rsidP="00234841">
      <w:r w:rsidRPr="00533C32">
        <w:t>This method shall support the URI query parameters specified in table 5.2.24.3.2-1.</w:t>
      </w:r>
    </w:p>
    <w:p w14:paraId="0022ECEF" w14:textId="77777777" w:rsidR="00234841" w:rsidRPr="00533C32" w:rsidRDefault="00234841" w:rsidP="00434F1A">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74A1155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E8376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A18B0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5FB7B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18442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B16A9" w14:textId="77777777" w:rsidR="00234841" w:rsidRPr="009C5B90" w:rsidRDefault="00234841" w:rsidP="00D17253">
            <w:pPr>
              <w:pStyle w:val="TAH"/>
              <w:rPr>
                <w:lang w:val="en-US"/>
              </w:rPr>
            </w:pPr>
            <w:r w:rsidRPr="009C5B90">
              <w:rPr>
                <w:lang w:val="en-US"/>
              </w:rPr>
              <w:t>Description</w:t>
            </w:r>
          </w:p>
        </w:tc>
      </w:tr>
      <w:tr w:rsidR="00234841" w:rsidRPr="009C5B90" w14:paraId="727382B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BD143B"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ABE0310"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88384E"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2E4EAB8"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30D5B47"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7A17FE6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6B8598" w14:textId="77777777" w:rsidR="00234841" w:rsidRPr="009C5B90" w:rsidRDefault="00234841" w:rsidP="00D17253">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BF0F8A7"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67FEFBE"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D1408"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7963FBD"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058810A9" w14:textId="77777777" w:rsidR="00234841" w:rsidRPr="00533C32" w:rsidRDefault="00234841" w:rsidP="00234841"/>
    <w:p w14:paraId="4FF3E974" w14:textId="77777777" w:rsidR="00234841" w:rsidRPr="00533C32" w:rsidRDefault="00234841" w:rsidP="00234841">
      <w:r w:rsidRPr="00533C32">
        <w:t>This method shall support the request data structures specified in table 5.2.24.3.2-2 and the response data structures and response codes specified in table 5.2.24.3.2-3.</w:t>
      </w:r>
    </w:p>
    <w:p w14:paraId="5B4FDA9C" w14:textId="77777777" w:rsidR="00234841" w:rsidRPr="00533C32" w:rsidRDefault="00234841" w:rsidP="00434F1A">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B2D5A54"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18279D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89583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0B1745"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7640" w14:textId="77777777" w:rsidR="00234841" w:rsidRPr="009C5B90" w:rsidRDefault="00234841" w:rsidP="00D17253">
            <w:pPr>
              <w:pStyle w:val="TAH"/>
              <w:rPr>
                <w:lang w:val="en-US"/>
              </w:rPr>
            </w:pPr>
            <w:r w:rsidRPr="009C5B90">
              <w:rPr>
                <w:lang w:val="en-US"/>
              </w:rPr>
              <w:t>Description</w:t>
            </w:r>
          </w:p>
        </w:tc>
      </w:tr>
      <w:tr w:rsidR="00234841" w:rsidRPr="009C5B90" w14:paraId="20F04544"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5EF23A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6AC8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85BD77"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3C252D4" w14:textId="77777777" w:rsidR="00234841" w:rsidRPr="009C5B90" w:rsidRDefault="00234841" w:rsidP="00D17253">
            <w:pPr>
              <w:pStyle w:val="TAL"/>
              <w:rPr>
                <w:lang w:val="en-US"/>
              </w:rPr>
            </w:pPr>
          </w:p>
        </w:tc>
      </w:tr>
    </w:tbl>
    <w:p w14:paraId="3C9E08A9" w14:textId="77777777" w:rsidR="00234841" w:rsidRPr="00533C32" w:rsidRDefault="00234841" w:rsidP="00234841"/>
    <w:p w14:paraId="15BF15C3" w14:textId="77777777" w:rsidR="00234841" w:rsidRPr="00533C32" w:rsidRDefault="00234841" w:rsidP="00434F1A">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0E4F901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B28F9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33A6A3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09B73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C5AC44" w14:textId="77777777" w:rsidR="00234841" w:rsidRPr="009C5B90" w:rsidRDefault="00234841" w:rsidP="00D17253">
            <w:pPr>
              <w:pStyle w:val="TAH"/>
              <w:rPr>
                <w:lang w:val="en-US"/>
              </w:rPr>
            </w:pPr>
            <w:r w:rsidRPr="009C5B90">
              <w:rPr>
                <w:lang w:val="en-US"/>
              </w:rPr>
              <w:t>Response</w:t>
            </w:r>
          </w:p>
          <w:p w14:paraId="786E98F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EF745B" w14:textId="77777777" w:rsidR="00234841" w:rsidRPr="009C5B90" w:rsidRDefault="00234841" w:rsidP="00D17253">
            <w:pPr>
              <w:pStyle w:val="TAH"/>
              <w:rPr>
                <w:lang w:val="en-US"/>
              </w:rPr>
            </w:pPr>
            <w:r w:rsidRPr="009C5B90">
              <w:rPr>
                <w:lang w:val="en-US"/>
              </w:rPr>
              <w:t>Description</w:t>
            </w:r>
          </w:p>
        </w:tc>
      </w:tr>
      <w:tr w:rsidR="00234841" w:rsidRPr="009C5B90" w14:paraId="71AA7C1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588633" w14:textId="77777777" w:rsidR="00234841" w:rsidRPr="009C5B90" w:rsidRDefault="00234841" w:rsidP="00D17253">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682107F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3AE2A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C16C1D1"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01646E5" w14:textId="77777777" w:rsidR="00234841" w:rsidRPr="009C5B90" w:rsidRDefault="00234841" w:rsidP="00D17253">
            <w:pPr>
              <w:pStyle w:val="TAL"/>
              <w:rPr>
                <w:lang w:val="en-US"/>
              </w:rPr>
            </w:pPr>
            <w:r w:rsidRPr="009C5B90">
              <w:rPr>
                <w:lang w:val="en-US"/>
              </w:rPr>
              <w:t>Upon success, a response body containing the AuthEvent shall be returned.</w:t>
            </w:r>
          </w:p>
        </w:tc>
      </w:tr>
      <w:tr w:rsidR="00234841" w:rsidRPr="009C5B90" w14:paraId="168E002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680B8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0A872B1" w14:textId="77777777" w:rsidR="00234841" w:rsidRPr="00533C32" w:rsidRDefault="00234841" w:rsidP="00234841">
      <w:pPr>
        <w:rPr>
          <w:lang w:eastAsia="zh-CN"/>
        </w:rPr>
      </w:pPr>
    </w:p>
    <w:p w14:paraId="3944D5AE" w14:textId="77777777" w:rsidR="00234841" w:rsidRPr="00533C32" w:rsidRDefault="00234841" w:rsidP="00434F1A">
      <w:pPr>
        <w:pStyle w:val="Heading5"/>
      </w:pPr>
      <w:bookmarkStart w:id="1612" w:name="_Toc36459845"/>
      <w:bookmarkStart w:id="1613" w:name="_Toc45029422"/>
      <w:bookmarkStart w:id="1614" w:name="_Toc56520698"/>
      <w:bookmarkStart w:id="1615" w:name="_Toc90586964"/>
      <w:bookmarkStart w:id="1616" w:name="_Toc106616507"/>
      <w:bookmarkStart w:id="1617" w:name="_Toc122101203"/>
      <w:r w:rsidRPr="00533C32">
        <w:t>5.2.</w:t>
      </w:r>
      <w:r>
        <w:t>24</w:t>
      </w:r>
      <w:r w:rsidRPr="00533C32">
        <w:t>.3.</w:t>
      </w:r>
      <w:r>
        <w:t>3</w:t>
      </w:r>
      <w:r w:rsidRPr="00533C32">
        <w:tab/>
        <w:t>DELETE</w:t>
      </w:r>
      <w:bookmarkEnd w:id="1612"/>
      <w:bookmarkEnd w:id="1613"/>
      <w:bookmarkEnd w:id="1614"/>
      <w:bookmarkEnd w:id="1615"/>
      <w:bookmarkEnd w:id="1616"/>
      <w:bookmarkEnd w:id="1617"/>
    </w:p>
    <w:p w14:paraId="20C644D6" w14:textId="77777777" w:rsidR="00234841" w:rsidRPr="00533C32" w:rsidRDefault="00234841" w:rsidP="00234841">
      <w:r w:rsidRPr="00533C32">
        <w:t>This method shall support the URI query parameters specified in table 5.2.</w:t>
      </w:r>
      <w:r>
        <w:t>24</w:t>
      </w:r>
      <w:r w:rsidRPr="00533C32">
        <w:t>.3.</w:t>
      </w:r>
      <w:r>
        <w:t>3</w:t>
      </w:r>
      <w:r w:rsidRPr="00533C32">
        <w:t>-1.</w:t>
      </w:r>
    </w:p>
    <w:p w14:paraId="714B8A4D" w14:textId="77777777" w:rsidR="00234841" w:rsidRPr="00533C32" w:rsidRDefault="00234841" w:rsidP="00434F1A">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7D6409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58D8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13611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F87B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875133"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2EEF7" w14:textId="77777777" w:rsidR="00234841" w:rsidRPr="009C5B90" w:rsidRDefault="00234841" w:rsidP="00D17253">
            <w:pPr>
              <w:pStyle w:val="TAH"/>
              <w:rPr>
                <w:lang w:val="en-US"/>
              </w:rPr>
            </w:pPr>
            <w:r w:rsidRPr="009C5B90">
              <w:rPr>
                <w:lang w:val="en-US"/>
              </w:rPr>
              <w:t>Description</w:t>
            </w:r>
          </w:p>
        </w:tc>
      </w:tr>
      <w:tr w:rsidR="00234841" w:rsidRPr="009C5B90" w14:paraId="0305AA3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799A6E"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1264E2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91AA2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396E8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6526BFD" w14:textId="77777777" w:rsidR="00234841" w:rsidRPr="009C5B90" w:rsidRDefault="00234841" w:rsidP="00D17253">
            <w:pPr>
              <w:pStyle w:val="TAL"/>
              <w:rPr>
                <w:lang w:val="en-US"/>
              </w:rPr>
            </w:pPr>
          </w:p>
        </w:tc>
      </w:tr>
    </w:tbl>
    <w:p w14:paraId="0B60E47E" w14:textId="77777777" w:rsidR="00234841" w:rsidRPr="00533C32" w:rsidRDefault="00234841" w:rsidP="00234841"/>
    <w:p w14:paraId="1F2A72B2" w14:textId="77777777" w:rsidR="00234841" w:rsidRPr="00533C32" w:rsidRDefault="00234841" w:rsidP="00234841">
      <w:r w:rsidRPr="00533C32">
        <w:lastRenderedPageBreak/>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3A7ED49F" w14:textId="77777777" w:rsidR="00234841" w:rsidRPr="00533C32" w:rsidRDefault="00234841" w:rsidP="00434F1A">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B0199E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AFAAA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34E9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5BDDD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A3DCC" w14:textId="77777777" w:rsidR="00234841" w:rsidRPr="009C5B90" w:rsidRDefault="00234841" w:rsidP="00D17253">
            <w:pPr>
              <w:pStyle w:val="TAH"/>
              <w:rPr>
                <w:lang w:val="en-US"/>
              </w:rPr>
            </w:pPr>
            <w:r w:rsidRPr="009C5B90">
              <w:rPr>
                <w:lang w:val="en-US"/>
              </w:rPr>
              <w:t>Description</w:t>
            </w:r>
          </w:p>
        </w:tc>
      </w:tr>
      <w:tr w:rsidR="00234841" w:rsidRPr="009C5B90" w14:paraId="41BC8DC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79B76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7E337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88A9B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E43471" w14:textId="77777777" w:rsidR="00234841" w:rsidRPr="009C5B90" w:rsidRDefault="00234841" w:rsidP="00D17253">
            <w:pPr>
              <w:pStyle w:val="TAL"/>
              <w:rPr>
                <w:lang w:val="en-US"/>
              </w:rPr>
            </w:pPr>
          </w:p>
        </w:tc>
      </w:tr>
    </w:tbl>
    <w:p w14:paraId="79988E2B" w14:textId="77777777" w:rsidR="00234841" w:rsidRPr="00533C32" w:rsidRDefault="00234841" w:rsidP="00234841"/>
    <w:p w14:paraId="6C92F743" w14:textId="77777777" w:rsidR="00234841" w:rsidRPr="00533C32" w:rsidRDefault="00234841" w:rsidP="00434F1A">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7F169E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24B80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5CE8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0B19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68B4B5" w14:textId="77777777" w:rsidR="00234841" w:rsidRPr="009C5B90" w:rsidRDefault="00234841" w:rsidP="00D17253">
            <w:pPr>
              <w:pStyle w:val="TAH"/>
              <w:rPr>
                <w:lang w:val="en-US"/>
              </w:rPr>
            </w:pPr>
            <w:r w:rsidRPr="009C5B90">
              <w:rPr>
                <w:lang w:val="en-US"/>
              </w:rPr>
              <w:t>Response</w:t>
            </w:r>
          </w:p>
          <w:p w14:paraId="4FE963F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ACB6E6" w14:textId="77777777" w:rsidR="00234841" w:rsidRPr="009C5B90" w:rsidRDefault="00234841" w:rsidP="00D17253">
            <w:pPr>
              <w:pStyle w:val="TAH"/>
              <w:rPr>
                <w:lang w:val="en-US"/>
              </w:rPr>
            </w:pPr>
            <w:r w:rsidRPr="009C5B90">
              <w:rPr>
                <w:lang w:val="en-US"/>
              </w:rPr>
              <w:t>Description</w:t>
            </w:r>
          </w:p>
        </w:tc>
      </w:tr>
      <w:tr w:rsidR="00234841" w:rsidRPr="009C5B90" w14:paraId="1F7CED9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7970C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4E9622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6771C5"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84793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2B2D7C"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C1CE3D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B3003D"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B5DE4CF" w14:textId="77777777" w:rsidR="00234841" w:rsidRDefault="00234841" w:rsidP="00234841">
      <w:pPr>
        <w:rPr>
          <w:lang w:eastAsia="zh-CN"/>
        </w:rPr>
      </w:pPr>
    </w:p>
    <w:p w14:paraId="4C1F9F1B" w14:textId="77777777" w:rsidR="00234841" w:rsidRPr="00533C32" w:rsidRDefault="00234841" w:rsidP="00234841">
      <w:pPr>
        <w:pStyle w:val="Heading3"/>
      </w:pPr>
      <w:bookmarkStart w:id="1618" w:name="_Toc45029423"/>
      <w:bookmarkStart w:id="1619" w:name="_Toc56520699"/>
      <w:bookmarkStart w:id="1620" w:name="_Toc90586965"/>
      <w:bookmarkStart w:id="1621" w:name="_Toc106616508"/>
      <w:bookmarkStart w:id="1622" w:name="_Toc122101204"/>
      <w:r>
        <w:t>5.2.24A</w:t>
      </w:r>
      <w:r w:rsidRPr="00533C32">
        <w:tab/>
        <w:t>Resource: Individual</w:t>
      </w:r>
      <w:r w:rsidRPr="00533C32">
        <w:rPr>
          <w:kern w:val="2"/>
          <w:lang w:eastAsia="zh-CN"/>
        </w:rPr>
        <w:t>AuthenticationStatus</w:t>
      </w:r>
      <w:bookmarkEnd w:id="1618"/>
      <w:bookmarkEnd w:id="1619"/>
      <w:bookmarkEnd w:id="1620"/>
      <w:bookmarkEnd w:id="1621"/>
      <w:bookmarkEnd w:id="1622"/>
    </w:p>
    <w:p w14:paraId="7427BAB4" w14:textId="77777777" w:rsidR="00234841" w:rsidRPr="00533C32" w:rsidRDefault="00234841" w:rsidP="00234841">
      <w:pPr>
        <w:pStyle w:val="Heading4"/>
      </w:pPr>
      <w:bookmarkStart w:id="1623" w:name="_Toc45029424"/>
      <w:bookmarkStart w:id="1624" w:name="_Toc56520700"/>
      <w:bookmarkStart w:id="1625" w:name="_Toc90586966"/>
      <w:bookmarkStart w:id="1626" w:name="_Toc106616509"/>
      <w:bookmarkStart w:id="1627" w:name="_Toc122101205"/>
      <w:r>
        <w:t>5.2.24A</w:t>
      </w:r>
      <w:r w:rsidRPr="00533C32">
        <w:t>.1</w:t>
      </w:r>
      <w:r w:rsidRPr="00533C32">
        <w:tab/>
        <w:t>Description</w:t>
      </w:r>
      <w:bookmarkEnd w:id="1623"/>
      <w:bookmarkEnd w:id="1624"/>
      <w:bookmarkEnd w:id="1625"/>
      <w:bookmarkEnd w:id="1626"/>
      <w:bookmarkEnd w:id="1627"/>
    </w:p>
    <w:p w14:paraId="33327ACF" w14:textId="77777777" w:rsidR="00234841" w:rsidRPr="00533C32" w:rsidRDefault="00234841" w:rsidP="0023484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329E34F0"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619794" w14:textId="77777777" w:rsidR="00234841" w:rsidRPr="00533C32" w:rsidRDefault="00234841" w:rsidP="00234841">
      <w:pPr>
        <w:pStyle w:val="Heading4"/>
      </w:pPr>
      <w:bookmarkStart w:id="1628" w:name="_Toc45029425"/>
      <w:bookmarkStart w:id="1629" w:name="_Toc56520701"/>
      <w:bookmarkStart w:id="1630" w:name="_Toc90586967"/>
      <w:bookmarkStart w:id="1631" w:name="_Toc106616510"/>
      <w:bookmarkStart w:id="1632" w:name="_Toc122101206"/>
      <w:r>
        <w:t>5.2.24A</w:t>
      </w:r>
      <w:r w:rsidRPr="00533C32">
        <w:t>.2</w:t>
      </w:r>
      <w:r w:rsidRPr="00533C32">
        <w:tab/>
        <w:t>Resource Definition</w:t>
      </w:r>
      <w:bookmarkEnd w:id="1628"/>
      <w:bookmarkEnd w:id="1629"/>
      <w:bookmarkEnd w:id="1630"/>
      <w:bookmarkEnd w:id="1631"/>
      <w:bookmarkEnd w:id="1632"/>
    </w:p>
    <w:p w14:paraId="0D00F20B" w14:textId="77777777" w:rsidR="00234841" w:rsidRPr="00533C32" w:rsidRDefault="00234841" w:rsidP="0023484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78524B69" w14:textId="77777777" w:rsidR="00234841" w:rsidRPr="00533C32" w:rsidRDefault="00234841" w:rsidP="00234841">
      <w:pPr>
        <w:rPr>
          <w:rFonts w:ascii="Arial" w:hAnsi="Arial" w:cs="Arial"/>
        </w:rPr>
      </w:pPr>
      <w:bookmarkStart w:id="1633" w:name="_MCCTEMPBM_CRPT22160142___7"/>
      <w:r w:rsidRPr="00533C32">
        <w:t>This resource shall support the resource URI variables defined in table </w:t>
      </w:r>
      <w:r>
        <w:t>5.2.24A</w:t>
      </w:r>
      <w:r w:rsidRPr="00533C32">
        <w:t>.2-1</w:t>
      </w:r>
      <w:r w:rsidRPr="00533C32">
        <w:rPr>
          <w:rFonts w:ascii="Arial" w:hAnsi="Arial" w:cs="Arial"/>
        </w:rPr>
        <w:t>.</w:t>
      </w:r>
    </w:p>
    <w:bookmarkEnd w:id="1633"/>
    <w:p w14:paraId="0823FCED" w14:textId="77777777" w:rsidR="00234841" w:rsidRPr="00533C32" w:rsidRDefault="00234841" w:rsidP="00434F1A">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6DC409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AAB44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34A76" w14:textId="77777777" w:rsidR="00234841" w:rsidRPr="009C5B90" w:rsidRDefault="00234841" w:rsidP="00D17253">
            <w:pPr>
              <w:pStyle w:val="TAH"/>
              <w:rPr>
                <w:lang w:val="en-US"/>
              </w:rPr>
            </w:pPr>
            <w:r w:rsidRPr="009C5B90">
              <w:rPr>
                <w:lang w:val="en-US"/>
              </w:rPr>
              <w:t>Definition</w:t>
            </w:r>
          </w:p>
        </w:tc>
      </w:tr>
      <w:tr w:rsidR="00234841" w:rsidRPr="009C5B90" w14:paraId="4D7FA72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A6FC1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227F6F"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6.4.1</w:t>
            </w:r>
          </w:p>
        </w:tc>
      </w:tr>
      <w:tr w:rsidR="00234841" w:rsidRPr="009C5B90" w14:paraId="1687AD1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D7218"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EC928"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234841" w:rsidRPr="009C5B90" w14:paraId="4616589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92A78" w14:textId="77777777" w:rsidR="00234841" w:rsidRPr="009C5B90" w:rsidRDefault="00234841" w:rsidP="00D17253">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AF1DE0" w14:textId="77777777" w:rsidR="00234841" w:rsidRPr="009C5B90" w:rsidRDefault="00234841" w:rsidP="00D17253">
            <w:pPr>
              <w:pStyle w:val="TAL"/>
              <w:rPr>
                <w:lang w:val="en-US"/>
              </w:rPr>
            </w:pPr>
            <w:r w:rsidRPr="009C5B90">
              <w:rPr>
                <w:lang w:val="en-US"/>
              </w:rPr>
              <w:t>Represents the Serving Network Name.</w:t>
            </w:r>
          </w:p>
          <w:p w14:paraId="091A03F4" w14:textId="77777777" w:rsidR="00234841" w:rsidRPr="009C5B90" w:rsidRDefault="00234841" w:rsidP="00D17253">
            <w:pPr>
              <w:pStyle w:val="TAL"/>
              <w:rPr>
                <w:lang w:val="en-US"/>
              </w:rPr>
            </w:pPr>
            <w:r w:rsidRPr="009C5B90">
              <w:tab/>
              <w:t>pattern: See pattern of type ServingNetworkName in 3GPP TS 29.503 [6]</w:t>
            </w:r>
          </w:p>
        </w:tc>
      </w:tr>
    </w:tbl>
    <w:p w14:paraId="6250A3F7" w14:textId="77777777" w:rsidR="00234841" w:rsidRPr="00533C32" w:rsidRDefault="00234841" w:rsidP="00234841"/>
    <w:p w14:paraId="4AAF2D25" w14:textId="77777777" w:rsidR="00234841" w:rsidRPr="00533C32" w:rsidRDefault="00234841" w:rsidP="00234841">
      <w:pPr>
        <w:pStyle w:val="Heading4"/>
      </w:pPr>
      <w:bookmarkStart w:id="1634" w:name="_Toc45029426"/>
      <w:bookmarkStart w:id="1635" w:name="_Toc56520702"/>
      <w:bookmarkStart w:id="1636" w:name="_Toc90586968"/>
      <w:bookmarkStart w:id="1637" w:name="_Toc106616511"/>
      <w:bookmarkStart w:id="1638" w:name="_Toc122101207"/>
      <w:r>
        <w:t>5.2.24A</w:t>
      </w:r>
      <w:r w:rsidRPr="00533C32">
        <w:t>.3</w:t>
      </w:r>
      <w:r w:rsidRPr="00533C32">
        <w:tab/>
        <w:t>Resource Standard Methods</w:t>
      </w:r>
      <w:bookmarkEnd w:id="1634"/>
      <w:bookmarkEnd w:id="1635"/>
      <w:bookmarkEnd w:id="1636"/>
      <w:bookmarkEnd w:id="1637"/>
      <w:bookmarkEnd w:id="1638"/>
    </w:p>
    <w:p w14:paraId="3D63CC4B" w14:textId="77777777" w:rsidR="00234841" w:rsidRPr="00533C32" w:rsidRDefault="00234841" w:rsidP="00234841">
      <w:pPr>
        <w:pStyle w:val="Heading5"/>
      </w:pPr>
      <w:bookmarkStart w:id="1639" w:name="_Toc45029427"/>
      <w:bookmarkStart w:id="1640" w:name="_Toc56520703"/>
      <w:bookmarkStart w:id="1641" w:name="_Toc90586969"/>
      <w:bookmarkStart w:id="1642" w:name="_Toc106616512"/>
      <w:bookmarkStart w:id="1643" w:name="_Toc122101208"/>
      <w:r>
        <w:t>5.2.24A</w:t>
      </w:r>
      <w:r w:rsidRPr="00533C32">
        <w:t>.3.1</w:t>
      </w:r>
      <w:r w:rsidRPr="00533C32">
        <w:tab/>
        <w:t>PUT</w:t>
      </w:r>
      <w:bookmarkEnd w:id="1639"/>
      <w:bookmarkEnd w:id="1640"/>
      <w:bookmarkEnd w:id="1641"/>
      <w:bookmarkEnd w:id="1642"/>
      <w:bookmarkEnd w:id="1643"/>
    </w:p>
    <w:p w14:paraId="38A129A5" w14:textId="77777777" w:rsidR="00234841" w:rsidRPr="00533C32" w:rsidRDefault="00234841" w:rsidP="00234841">
      <w:r w:rsidRPr="00533C32">
        <w:t xml:space="preserve">This method shall support the URI query parameters specified in table </w:t>
      </w:r>
      <w:r>
        <w:t>5.2.24A</w:t>
      </w:r>
      <w:r w:rsidRPr="00533C32">
        <w:t>.3.1-1.</w:t>
      </w:r>
    </w:p>
    <w:p w14:paraId="19C774F6" w14:textId="77777777" w:rsidR="00234841" w:rsidRPr="00533C32" w:rsidRDefault="00234841" w:rsidP="00434F1A">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D360BE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EC8E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CEF17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2DD2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BB7A29"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A51EF" w14:textId="77777777" w:rsidR="00234841" w:rsidRPr="009C5B90" w:rsidRDefault="00234841" w:rsidP="00D17253">
            <w:pPr>
              <w:pStyle w:val="TAH"/>
              <w:rPr>
                <w:lang w:val="en-US"/>
              </w:rPr>
            </w:pPr>
            <w:r w:rsidRPr="009C5B90">
              <w:rPr>
                <w:lang w:val="en-US"/>
              </w:rPr>
              <w:t>Description</w:t>
            </w:r>
          </w:p>
        </w:tc>
      </w:tr>
      <w:tr w:rsidR="00234841" w:rsidRPr="009C5B90" w14:paraId="00ED9F9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735ABB"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6CB284"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09521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69EF18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A5AD14" w14:textId="77777777" w:rsidR="00234841" w:rsidRPr="009C5B90" w:rsidRDefault="00234841" w:rsidP="00D17253">
            <w:pPr>
              <w:pStyle w:val="TAL"/>
              <w:rPr>
                <w:lang w:val="en-US"/>
              </w:rPr>
            </w:pPr>
          </w:p>
        </w:tc>
      </w:tr>
    </w:tbl>
    <w:p w14:paraId="3710876D" w14:textId="77777777" w:rsidR="00234841" w:rsidRPr="00533C32" w:rsidRDefault="00234841" w:rsidP="00234841"/>
    <w:p w14:paraId="10282815" w14:textId="77777777" w:rsidR="00234841" w:rsidRPr="00533C32" w:rsidRDefault="00234841" w:rsidP="00234841">
      <w:r w:rsidRPr="00533C32">
        <w:lastRenderedPageBreak/>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F967781" w14:textId="77777777" w:rsidR="00234841" w:rsidRPr="00533C32" w:rsidRDefault="00234841" w:rsidP="00434F1A">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234841" w:rsidRPr="009C5B90" w14:paraId="77408E1E" w14:textId="77777777" w:rsidTr="00D17253">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A7393CF" w14:textId="77777777" w:rsidR="00234841" w:rsidRPr="009C5B90" w:rsidRDefault="00234841" w:rsidP="00D17253">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EFA6775" w14:textId="77777777" w:rsidR="00234841" w:rsidRPr="009C5B90" w:rsidRDefault="00234841" w:rsidP="00D17253">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75FC5B4" w14:textId="77777777" w:rsidR="00234841" w:rsidRPr="009C5B90" w:rsidRDefault="00234841" w:rsidP="00D17253">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047D6" w14:textId="77777777" w:rsidR="00234841" w:rsidRPr="009C5B90" w:rsidRDefault="00234841" w:rsidP="00D17253">
            <w:pPr>
              <w:pStyle w:val="TAH"/>
              <w:rPr>
                <w:lang w:val="en-US"/>
              </w:rPr>
            </w:pPr>
            <w:r w:rsidRPr="009C5B90">
              <w:rPr>
                <w:lang w:val="en-US"/>
              </w:rPr>
              <w:t>Description</w:t>
            </w:r>
          </w:p>
        </w:tc>
      </w:tr>
      <w:tr w:rsidR="00234841" w:rsidRPr="009C5B90" w14:paraId="0AF6602D" w14:textId="77777777" w:rsidTr="00D17253">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29909A4" w14:textId="77777777" w:rsidR="00234841" w:rsidRPr="009C5B90" w:rsidRDefault="00234841" w:rsidP="00D17253">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44138C0E" w14:textId="77777777" w:rsidR="00234841" w:rsidRPr="009C5B90" w:rsidRDefault="00234841" w:rsidP="00D17253">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3CF0C6C3" w14:textId="77777777" w:rsidR="00234841" w:rsidRPr="009C5B90" w:rsidRDefault="00234841" w:rsidP="00D17253">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7C05F0DE" w14:textId="77777777" w:rsidR="00234841" w:rsidRPr="009C5B90" w:rsidRDefault="00234841" w:rsidP="00D17253">
            <w:pPr>
              <w:pStyle w:val="TAL"/>
              <w:rPr>
                <w:lang w:val="en-US"/>
              </w:rPr>
            </w:pPr>
            <w:r w:rsidRPr="009C5B90">
              <w:rPr>
                <w:lang w:val="en-US"/>
              </w:rPr>
              <w:t>To store the authentication status of the UE.</w:t>
            </w:r>
          </w:p>
        </w:tc>
      </w:tr>
    </w:tbl>
    <w:p w14:paraId="28D444A3" w14:textId="77777777" w:rsidR="00234841" w:rsidRPr="00533C32" w:rsidRDefault="00234841" w:rsidP="00234841"/>
    <w:p w14:paraId="7259F415" w14:textId="77777777" w:rsidR="00234841" w:rsidRPr="00533C32" w:rsidRDefault="00234841" w:rsidP="00434F1A">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F233FD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F5C5C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B1891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E5CFF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67F392" w14:textId="77777777" w:rsidR="00234841" w:rsidRPr="009C5B90" w:rsidRDefault="00234841" w:rsidP="00D17253">
            <w:pPr>
              <w:pStyle w:val="TAH"/>
              <w:rPr>
                <w:lang w:val="en-US"/>
              </w:rPr>
            </w:pPr>
            <w:r w:rsidRPr="009C5B90">
              <w:rPr>
                <w:lang w:val="en-US"/>
              </w:rPr>
              <w:t>Response</w:t>
            </w:r>
          </w:p>
          <w:p w14:paraId="24F814C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4145E5" w14:textId="77777777" w:rsidR="00234841" w:rsidRPr="009C5B90" w:rsidRDefault="00234841" w:rsidP="00D17253">
            <w:pPr>
              <w:pStyle w:val="TAH"/>
              <w:rPr>
                <w:lang w:val="en-US"/>
              </w:rPr>
            </w:pPr>
            <w:r w:rsidRPr="009C5B90">
              <w:rPr>
                <w:lang w:val="en-US"/>
              </w:rPr>
              <w:t>Description</w:t>
            </w:r>
          </w:p>
        </w:tc>
      </w:tr>
      <w:tr w:rsidR="00234841" w:rsidRPr="009C5B90" w14:paraId="1C5A6CA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5569F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65CFAF9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B8FA21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4A710D"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DFBCCA"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27E494B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06E74F"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72A3A94" w14:textId="77777777" w:rsidR="00234841" w:rsidRDefault="00234841" w:rsidP="00234841"/>
    <w:p w14:paraId="7A15EA2C" w14:textId="77777777" w:rsidR="00234841" w:rsidRPr="00533C32" w:rsidRDefault="00234841" w:rsidP="00234841">
      <w:pPr>
        <w:pStyle w:val="Heading5"/>
      </w:pPr>
      <w:bookmarkStart w:id="1644" w:name="_Toc45029428"/>
      <w:bookmarkStart w:id="1645" w:name="_Toc56520704"/>
      <w:bookmarkStart w:id="1646" w:name="_Toc90586970"/>
      <w:bookmarkStart w:id="1647" w:name="_Toc106616513"/>
      <w:bookmarkStart w:id="1648" w:name="_Toc122101209"/>
      <w:r>
        <w:t>5.2.24A</w:t>
      </w:r>
      <w:r w:rsidRPr="00533C32">
        <w:t>.3.2</w:t>
      </w:r>
      <w:r w:rsidRPr="00533C32">
        <w:tab/>
        <w:t>GET</w:t>
      </w:r>
      <w:bookmarkEnd w:id="1644"/>
      <w:bookmarkEnd w:id="1645"/>
      <w:bookmarkEnd w:id="1646"/>
      <w:bookmarkEnd w:id="1647"/>
      <w:bookmarkEnd w:id="1648"/>
    </w:p>
    <w:p w14:paraId="35C592D8" w14:textId="77777777" w:rsidR="00234841" w:rsidRPr="00533C32" w:rsidRDefault="00234841" w:rsidP="00234841">
      <w:r w:rsidRPr="00533C32">
        <w:t xml:space="preserve">This method shall support the URI query parameters specified in table </w:t>
      </w:r>
      <w:r>
        <w:t>5.2.24A</w:t>
      </w:r>
      <w:r w:rsidRPr="00533C32">
        <w:t>.3.2-1.</w:t>
      </w:r>
    </w:p>
    <w:p w14:paraId="779F41DB" w14:textId="77777777" w:rsidR="00234841" w:rsidRPr="00533C32" w:rsidRDefault="00234841" w:rsidP="00434F1A">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44CF310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AE632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E748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6A5DE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A22DF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ACAB3" w14:textId="77777777" w:rsidR="00234841" w:rsidRPr="009C5B90" w:rsidRDefault="00234841" w:rsidP="00D17253">
            <w:pPr>
              <w:pStyle w:val="TAH"/>
              <w:rPr>
                <w:lang w:val="en-US"/>
              </w:rPr>
            </w:pPr>
            <w:r w:rsidRPr="009C5B90">
              <w:rPr>
                <w:lang w:val="en-US"/>
              </w:rPr>
              <w:t>Description</w:t>
            </w:r>
          </w:p>
        </w:tc>
      </w:tr>
      <w:tr w:rsidR="00234841" w:rsidRPr="009C5B90" w14:paraId="46D2654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98F16C"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5729D32"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9053C49"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8E6B469"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A3C53D"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296CE93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83ACB6" w14:textId="77777777" w:rsidR="00234841" w:rsidRPr="009C5B90" w:rsidRDefault="00234841" w:rsidP="00D17253">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6856EC7"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F785A8"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DCF752B"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ACEC51E"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523BAA3D" w14:textId="77777777" w:rsidR="00234841" w:rsidRPr="00533C32" w:rsidRDefault="00234841" w:rsidP="00234841"/>
    <w:p w14:paraId="55FEB608" w14:textId="77777777" w:rsidR="00234841" w:rsidRPr="00533C32" w:rsidRDefault="00234841" w:rsidP="0023484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279A42E0" w14:textId="77777777" w:rsidR="00234841" w:rsidRPr="00533C32" w:rsidRDefault="00234841" w:rsidP="00434F1A">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BEBF3B4"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04496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8150A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F2A9F"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F272" w14:textId="77777777" w:rsidR="00234841" w:rsidRPr="009C5B90" w:rsidRDefault="00234841" w:rsidP="00D17253">
            <w:pPr>
              <w:pStyle w:val="TAH"/>
              <w:rPr>
                <w:lang w:val="en-US"/>
              </w:rPr>
            </w:pPr>
            <w:r w:rsidRPr="009C5B90">
              <w:rPr>
                <w:lang w:val="en-US"/>
              </w:rPr>
              <w:t>Description</w:t>
            </w:r>
          </w:p>
        </w:tc>
      </w:tr>
      <w:tr w:rsidR="00234841" w:rsidRPr="009C5B90" w14:paraId="2A701428"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5F116A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E215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50D973"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4B2CD06" w14:textId="77777777" w:rsidR="00234841" w:rsidRPr="009C5B90" w:rsidRDefault="00234841" w:rsidP="00D17253">
            <w:pPr>
              <w:pStyle w:val="TAL"/>
              <w:rPr>
                <w:lang w:val="en-US"/>
              </w:rPr>
            </w:pPr>
          </w:p>
        </w:tc>
      </w:tr>
    </w:tbl>
    <w:p w14:paraId="28C2061E" w14:textId="77777777" w:rsidR="00234841" w:rsidRPr="00533C32" w:rsidRDefault="00234841" w:rsidP="00234841"/>
    <w:p w14:paraId="36718098" w14:textId="77777777" w:rsidR="00234841" w:rsidRPr="00533C32" w:rsidRDefault="00234841" w:rsidP="00434F1A">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6095941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5F1CF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E5F53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FDD4A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D45DBF" w14:textId="77777777" w:rsidR="00234841" w:rsidRPr="009C5B90" w:rsidRDefault="00234841" w:rsidP="00D17253">
            <w:pPr>
              <w:pStyle w:val="TAH"/>
              <w:rPr>
                <w:lang w:val="en-US"/>
              </w:rPr>
            </w:pPr>
            <w:r w:rsidRPr="009C5B90">
              <w:rPr>
                <w:lang w:val="en-US"/>
              </w:rPr>
              <w:t>Response</w:t>
            </w:r>
          </w:p>
          <w:p w14:paraId="041D0FB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F113E8" w14:textId="77777777" w:rsidR="00234841" w:rsidRPr="009C5B90" w:rsidRDefault="00234841" w:rsidP="00D17253">
            <w:pPr>
              <w:pStyle w:val="TAH"/>
              <w:rPr>
                <w:lang w:val="en-US"/>
              </w:rPr>
            </w:pPr>
            <w:r w:rsidRPr="009C5B90">
              <w:rPr>
                <w:lang w:val="en-US"/>
              </w:rPr>
              <w:t>Description</w:t>
            </w:r>
          </w:p>
        </w:tc>
      </w:tr>
      <w:tr w:rsidR="00234841" w:rsidRPr="009C5B90" w14:paraId="1BE7575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FAE11" w14:textId="77777777" w:rsidR="00234841" w:rsidRPr="009C5B90" w:rsidRDefault="00234841" w:rsidP="00D17253">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22A5AF5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44B5C2"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FDB7CE"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13BFD" w14:textId="77777777" w:rsidR="00234841" w:rsidRPr="009C5B90" w:rsidRDefault="00234841" w:rsidP="00D17253">
            <w:pPr>
              <w:pStyle w:val="TAL"/>
              <w:rPr>
                <w:lang w:val="en-US"/>
              </w:rPr>
            </w:pPr>
            <w:r w:rsidRPr="009C5B90">
              <w:rPr>
                <w:lang w:val="en-US"/>
              </w:rPr>
              <w:t>Upon success, a response body containing the AuthEvent shall be returned.</w:t>
            </w:r>
          </w:p>
        </w:tc>
      </w:tr>
      <w:tr w:rsidR="00234841" w:rsidRPr="009C5B90" w14:paraId="424FE02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0D8264"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D568632" w14:textId="77777777" w:rsidR="00234841" w:rsidRPr="00533C32" w:rsidRDefault="00234841" w:rsidP="00234841">
      <w:pPr>
        <w:rPr>
          <w:lang w:eastAsia="zh-CN"/>
        </w:rPr>
      </w:pPr>
    </w:p>
    <w:p w14:paraId="4B66D9B8" w14:textId="77777777" w:rsidR="00234841" w:rsidRPr="00533C32" w:rsidRDefault="00234841" w:rsidP="00234841">
      <w:pPr>
        <w:pStyle w:val="Heading5"/>
      </w:pPr>
      <w:bookmarkStart w:id="1649" w:name="_Toc45029429"/>
      <w:bookmarkStart w:id="1650" w:name="_Toc56520705"/>
      <w:bookmarkStart w:id="1651" w:name="_Toc90586971"/>
      <w:bookmarkStart w:id="1652" w:name="_Toc106616514"/>
      <w:bookmarkStart w:id="1653" w:name="_Toc122101210"/>
      <w:r>
        <w:t>5.2.24A</w:t>
      </w:r>
      <w:r w:rsidRPr="00533C32">
        <w:t>.3.</w:t>
      </w:r>
      <w:r>
        <w:t>3</w:t>
      </w:r>
      <w:r w:rsidRPr="00533C32">
        <w:tab/>
        <w:t>DELETE</w:t>
      </w:r>
      <w:bookmarkEnd w:id="1649"/>
      <w:bookmarkEnd w:id="1650"/>
      <w:bookmarkEnd w:id="1651"/>
      <w:bookmarkEnd w:id="1652"/>
      <w:bookmarkEnd w:id="1653"/>
    </w:p>
    <w:p w14:paraId="43BB5278" w14:textId="77777777" w:rsidR="00234841" w:rsidRPr="00533C32" w:rsidRDefault="00234841" w:rsidP="00234841">
      <w:r w:rsidRPr="00533C32">
        <w:t xml:space="preserve">This method shall support the URI query parameters specified in table </w:t>
      </w:r>
      <w:r>
        <w:t>5.2.24A</w:t>
      </w:r>
      <w:r w:rsidRPr="00533C32">
        <w:t>.3.</w:t>
      </w:r>
      <w:r>
        <w:t>3</w:t>
      </w:r>
      <w:r w:rsidRPr="00533C32">
        <w:t>-1.</w:t>
      </w:r>
    </w:p>
    <w:p w14:paraId="04578B48" w14:textId="77777777" w:rsidR="00234841" w:rsidRPr="00533C32" w:rsidRDefault="00234841" w:rsidP="00434F1A">
      <w:pPr>
        <w:pStyle w:val="TH"/>
        <w:outlineLvl w:val="0"/>
      </w:pPr>
      <w:r w:rsidRPr="00533C32">
        <w:lastRenderedPageBreak/>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DC8E08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6F9C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29697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BECA3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60D31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DC4EF" w14:textId="77777777" w:rsidR="00234841" w:rsidRPr="009C5B90" w:rsidRDefault="00234841" w:rsidP="00D17253">
            <w:pPr>
              <w:pStyle w:val="TAH"/>
              <w:rPr>
                <w:lang w:val="en-US"/>
              </w:rPr>
            </w:pPr>
            <w:r w:rsidRPr="009C5B90">
              <w:rPr>
                <w:lang w:val="en-US"/>
              </w:rPr>
              <w:t>Description</w:t>
            </w:r>
          </w:p>
        </w:tc>
      </w:tr>
      <w:tr w:rsidR="00234841" w:rsidRPr="009C5B90" w14:paraId="14B3AAB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ACE32"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CA5399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A039FD"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DD85B7"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5F790D" w14:textId="77777777" w:rsidR="00234841" w:rsidRPr="009C5B90" w:rsidRDefault="00234841" w:rsidP="00D17253">
            <w:pPr>
              <w:pStyle w:val="TAL"/>
              <w:rPr>
                <w:lang w:val="en-US"/>
              </w:rPr>
            </w:pPr>
          </w:p>
        </w:tc>
      </w:tr>
    </w:tbl>
    <w:p w14:paraId="4BA8CA6E" w14:textId="77777777" w:rsidR="00234841" w:rsidRPr="00533C32" w:rsidRDefault="00234841" w:rsidP="00234841"/>
    <w:p w14:paraId="256AAE49" w14:textId="77777777" w:rsidR="00234841" w:rsidRPr="00533C32" w:rsidRDefault="00234841" w:rsidP="0023484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8ACF593" w14:textId="77777777" w:rsidR="00234841" w:rsidRPr="00533C32" w:rsidRDefault="00234841" w:rsidP="00434F1A">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111A18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55ADB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F630D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BD004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C0588A" w14:textId="77777777" w:rsidR="00234841" w:rsidRPr="009C5B90" w:rsidRDefault="00234841" w:rsidP="00D17253">
            <w:pPr>
              <w:pStyle w:val="TAH"/>
              <w:rPr>
                <w:lang w:val="en-US"/>
              </w:rPr>
            </w:pPr>
            <w:r w:rsidRPr="009C5B90">
              <w:rPr>
                <w:lang w:val="en-US"/>
              </w:rPr>
              <w:t>Description</w:t>
            </w:r>
          </w:p>
        </w:tc>
      </w:tr>
      <w:tr w:rsidR="00234841" w:rsidRPr="009C5B90" w14:paraId="625E37F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6F0B44"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100B4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8D083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802D7F" w14:textId="77777777" w:rsidR="00234841" w:rsidRPr="009C5B90" w:rsidRDefault="00234841" w:rsidP="00D17253">
            <w:pPr>
              <w:pStyle w:val="TAL"/>
              <w:rPr>
                <w:lang w:val="en-US"/>
              </w:rPr>
            </w:pPr>
          </w:p>
        </w:tc>
      </w:tr>
    </w:tbl>
    <w:p w14:paraId="53965FAA" w14:textId="77777777" w:rsidR="00234841" w:rsidRPr="00533C32" w:rsidRDefault="00234841" w:rsidP="00234841"/>
    <w:p w14:paraId="4AE0E189" w14:textId="77777777" w:rsidR="00234841" w:rsidRPr="00533C32" w:rsidRDefault="00234841" w:rsidP="00434F1A">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D0B9DB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92A6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B640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D9B23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5E47A" w14:textId="77777777" w:rsidR="00234841" w:rsidRPr="009C5B90" w:rsidRDefault="00234841" w:rsidP="00D17253">
            <w:pPr>
              <w:pStyle w:val="TAH"/>
              <w:rPr>
                <w:lang w:val="en-US"/>
              </w:rPr>
            </w:pPr>
            <w:r w:rsidRPr="009C5B90">
              <w:rPr>
                <w:lang w:val="en-US"/>
              </w:rPr>
              <w:t>Response</w:t>
            </w:r>
          </w:p>
          <w:p w14:paraId="4C6B24F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76E3BD" w14:textId="77777777" w:rsidR="00234841" w:rsidRPr="009C5B90" w:rsidRDefault="00234841" w:rsidP="00D17253">
            <w:pPr>
              <w:pStyle w:val="TAH"/>
              <w:rPr>
                <w:lang w:val="en-US"/>
              </w:rPr>
            </w:pPr>
            <w:r w:rsidRPr="009C5B90">
              <w:rPr>
                <w:lang w:val="en-US"/>
              </w:rPr>
              <w:t>Description</w:t>
            </w:r>
          </w:p>
        </w:tc>
      </w:tr>
      <w:tr w:rsidR="00234841" w:rsidRPr="009C5B90" w14:paraId="49B10B3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AEE121"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CFF92D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3B22D5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82ECAE"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BE82EA"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2F439A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0856BC"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E54567E" w14:textId="77777777" w:rsidR="00234841" w:rsidRPr="00D115EE" w:rsidRDefault="00234841" w:rsidP="00234841">
      <w:pPr>
        <w:rPr>
          <w:lang w:eastAsia="zh-CN"/>
        </w:rPr>
      </w:pPr>
    </w:p>
    <w:p w14:paraId="1486FAAA" w14:textId="77777777" w:rsidR="00234841" w:rsidRPr="00533C32" w:rsidRDefault="00234841" w:rsidP="00434F1A">
      <w:pPr>
        <w:pStyle w:val="Heading3"/>
      </w:pPr>
      <w:bookmarkStart w:id="1654" w:name="_Toc20127069"/>
      <w:bookmarkStart w:id="1655" w:name="_Toc27589045"/>
      <w:bookmarkStart w:id="1656" w:name="_Toc36459846"/>
      <w:bookmarkStart w:id="1657" w:name="_Toc45029430"/>
      <w:bookmarkStart w:id="1658" w:name="_Toc56520706"/>
      <w:bookmarkStart w:id="1659" w:name="_Toc90586972"/>
      <w:bookmarkStart w:id="1660" w:name="_Toc106616515"/>
      <w:bookmarkStart w:id="1661" w:name="_Toc122101211"/>
      <w:r w:rsidRPr="00533C32">
        <w:t>5.2.25</w:t>
      </w:r>
      <w:r w:rsidRPr="00533C32">
        <w:tab/>
        <w:t>Resource: AuthenticationSoR</w:t>
      </w:r>
      <w:bookmarkEnd w:id="1654"/>
      <w:bookmarkEnd w:id="1655"/>
      <w:bookmarkEnd w:id="1656"/>
      <w:bookmarkEnd w:id="1657"/>
      <w:bookmarkEnd w:id="1658"/>
      <w:bookmarkEnd w:id="1659"/>
      <w:bookmarkEnd w:id="1660"/>
      <w:bookmarkEnd w:id="1661"/>
    </w:p>
    <w:p w14:paraId="194B0BE6" w14:textId="77777777" w:rsidR="00234841" w:rsidRPr="00533C32" w:rsidRDefault="00234841" w:rsidP="00434F1A">
      <w:pPr>
        <w:pStyle w:val="Heading4"/>
      </w:pPr>
      <w:bookmarkStart w:id="1662" w:name="_Toc20127070"/>
      <w:bookmarkStart w:id="1663" w:name="_Toc27589046"/>
      <w:bookmarkStart w:id="1664" w:name="_Toc36459847"/>
      <w:bookmarkStart w:id="1665" w:name="_Toc45029431"/>
      <w:bookmarkStart w:id="1666" w:name="_Toc56520707"/>
      <w:bookmarkStart w:id="1667" w:name="_Toc90586973"/>
      <w:bookmarkStart w:id="1668" w:name="_Toc106616516"/>
      <w:bookmarkStart w:id="1669" w:name="_Toc122101212"/>
      <w:r w:rsidRPr="00533C32">
        <w:t>5.2.25.1</w:t>
      </w:r>
      <w:r w:rsidRPr="00533C32">
        <w:tab/>
        <w:t>Description</w:t>
      </w:r>
      <w:bookmarkEnd w:id="1662"/>
      <w:bookmarkEnd w:id="1663"/>
      <w:bookmarkEnd w:id="1664"/>
      <w:bookmarkEnd w:id="1665"/>
      <w:bookmarkEnd w:id="1666"/>
      <w:bookmarkEnd w:id="1667"/>
      <w:bookmarkEnd w:id="1668"/>
      <w:bookmarkEnd w:id="1669"/>
    </w:p>
    <w:p w14:paraId="6F143C9C"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6662681" w14:textId="77777777" w:rsidR="00234841" w:rsidRPr="00533C32" w:rsidRDefault="00234841" w:rsidP="00434F1A">
      <w:pPr>
        <w:pStyle w:val="Heading4"/>
      </w:pPr>
      <w:bookmarkStart w:id="1670" w:name="_Toc20127071"/>
      <w:bookmarkStart w:id="1671" w:name="_Toc27589047"/>
      <w:bookmarkStart w:id="1672" w:name="_Toc36459848"/>
      <w:bookmarkStart w:id="1673" w:name="_Toc45029432"/>
      <w:bookmarkStart w:id="1674" w:name="_Toc56520708"/>
      <w:bookmarkStart w:id="1675" w:name="_Toc90586974"/>
      <w:bookmarkStart w:id="1676" w:name="_Toc106616517"/>
      <w:bookmarkStart w:id="1677" w:name="_Toc122101213"/>
      <w:r w:rsidRPr="00533C32">
        <w:t>5.2.25.2</w:t>
      </w:r>
      <w:r w:rsidRPr="00533C32">
        <w:tab/>
        <w:t>Resource Definition</w:t>
      </w:r>
      <w:bookmarkEnd w:id="1670"/>
      <w:bookmarkEnd w:id="1671"/>
      <w:bookmarkEnd w:id="1672"/>
      <w:bookmarkEnd w:id="1673"/>
      <w:bookmarkEnd w:id="1674"/>
      <w:bookmarkEnd w:id="1675"/>
      <w:bookmarkEnd w:id="1676"/>
      <w:bookmarkEnd w:id="1677"/>
    </w:p>
    <w:p w14:paraId="47E00A30"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ue-update-confirmation-data/sor-data</w:t>
      </w:r>
    </w:p>
    <w:p w14:paraId="78F3BFDB" w14:textId="77777777" w:rsidR="00234841" w:rsidRPr="00533C32" w:rsidRDefault="00234841" w:rsidP="00234841">
      <w:pPr>
        <w:rPr>
          <w:rFonts w:ascii="Arial" w:hAnsi="Arial" w:cs="Arial"/>
        </w:rPr>
      </w:pPr>
      <w:bookmarkStart w:id="1678" w:name="_MCCTEMPBM_CRPT22160143___7"/>
      <w:r w:rsidRPr="00533C32">
        <w:t>This resource shall support the resource URI variables defined in table 5.2.25.2-1</w:t>
      </w:r>
      <w:r w:rsidRPr="00533C32">
        <w:rPr>
          <w:rFonts w:ascii="Arial" w:hAnsi="Arial" w:cs="Arial"/>
        </w:rPr>
        <w:t>.</w:t>
      </w:r>
    </w:p>
    <w:bookmarkEnd w:id="1678"/>
    <w:p w14:paraId="3A142E65" w14:textId="77777777" w:rsidR="00234841" w:rsidRPr="00533C32" w:rsidRDefault="00234841" w:rsidP="00434F1A">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6B9CDF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4499A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C78803" w14:textId="77777777" w:rsidR="00234841" w:rsidRPr="009C5B90" w:rsidRDefault="00234841" w:rsidP="00D17253">
            <w:pPr>
              <w:pStyle w:val="TAH"/>
              <w:rPr>
                <w:lang w:val="en-US"/>
              </w:rPr>
            </w:pPr>
            <w:r w:rsidRPr="009C5B90">
              <w:rPr>
                <w:lang w:val="en-US"/>
              </w:rPr>
              <w:t>Definition</w:t>
            </w:r>
          </w:p>
        </w:tc>
      </w:tr>
      <w:tr w:rsidR="00234841" w:rsidRPr="009C5B90" w14:paraId="42E257F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1EF4F0"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A77939"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13AFC71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55C440"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568817"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597521B5" w14:textId="77777777" w:rsidR="00234841" w:rsidRPr="00533C32" w:rsidRDefault="00234841" w:rsidP="00234841">
      <w:pPr>
        <w:rPr>
          <w:lang w:eastAsia="zh-CN"/>
        </w:rPr>
      </w:pPr>
    </w:p>
    <w:p w14:paraId="7D9AF59E" w14:textId="77777777" w:rsidR="00234841" w:rsidRPr="00533C32" w:rsidRDefault="00234841" w:rsidP="00434F1A">
      <w:pPr>
        <w:pStyle w:val="Heading4"/>
        <w:rPr>
          <w:lang w:eastAsia="zh-CN"/>
        </w:rPr>
      </w:pPr>
      <w:bookmarkStart w:id="1679" w:name="_Toc20127072"/>
      <w:bookmarkStart w:id="1680" w:name="_Toc27589048"/>
      <w:bookmarkStart w:id="1681" w:name="_Toc36459849"/>
      <w:bookmarkStart w:id="1682" w:name="_Toc45029433"/>
      <w:bookmarkStart w:id="1683" w:name="_Toc56520709"/>
      <w:bookmarkStart w:id="1684" w:name="_Toc90586975"/>
      <w:bookmarkStart w:id="1685" w:name="_Toc106616518"/>
      <w:bookmarkStart w:id="1686" w:name="_Toc122101214"/>
      <w:r w:rsidRPr="00533C32">
        <w:t>5.2.2</w:t>
      </w:r>
      <w:r w:rsidRPr="00533C32">
        <w:rPr>
          <w:lang w:eastAsia="zh-CN"/>
        </w:rPr>
        <w:t>5</w:t>
      </w:r>
      <w:r w:rsidRPr="00533C32">
        <w:t>.3</w:t>
      </w:r>
      <w:r w:rsidRPr="00533C32">
        <w:tab/>
        <w:t>Resource Standard Methods</w:t>
      </w:r>
      <w:bookmarkEnd w:id="1679"/>
      <w:bookmarkEnd w:id="1680"/>
      <w:bookmarkEnd w:id="1681"/>
      <w:bookmarkEnd w:id="1682"/>
      <w:bookmarkEnd w:id="1683"/>
      <w:bookmarkEnd w:id="1684"/>
      <w:bookmarkEnd w:id="1685"/>
      <w:bookmarkEnd w:id="1686"/>
    </w:p>
    <w:p w14:paraId="3CCD9893" w14:textId="77777777" w:rsidR="00234841" w:rsidRPr="00533C32" w:rsidRDefault="00234841" w:rsidP="00434F1A">
      <w:pPr>
        <w:pStyle w:val="Heading5"/>
      </w:pPr>
      <w:bookmarkStart w:id="1687" w:name="_Toc20127073"/>
      <w:bookmarkStart w:id="1688" w:name="_Toc27589049"/>
      <w:bookmarkStart w:id="1689" w:name="_Toc36459850"/>
      <w:bookmarkStart w:id="1690" w:name="_Toc45029434"/>
      <w:bookmarkStart w:id="1691" w:name="_Toc56520710"/>
      <w:bookmarkStart w:id="1692" w:name="_Toc90586976"/>
      <w:bookmarkStart w:id="1693" w:name="_Toc106616519"/>
      <w:bookmarkStart w:id="1694" w:name="_Toc122101215"/>
      <w:r w:rsidRPr="00533C32">
        <w:t>5.2.25.3.1</w:t>
      </w:r>
      <w:r w:rsidRPr="00533C32">
        <w:tab/>
        <w:t>PUT</w:t>
      </w:r>
      <w:bookmarkEnd w:id="1687"/>
      <w:bookmarkEnd w:id="1688"/>
      <w:bookmarkEnd w:id="1689"/>
      <w:bookmarkEnd w:id="1690"/>
      <w:bookmarkEnd w:id="1691"/>
      <w:bookmarkEnd w:id="1692"/>
      <w:bookmarkEnd w:id="1693"/>
      <w:bookmarkEnd w:id="1694"/>
    </w:p>
    <w:p w14:paraId="366301B7" w14:textId="77777777" w:rsidR="00234841" w:rsidRPr="00533C32" w:rsidRDefault="00234841" w:rsidP="00234841">
      <w:r w:rsidRPr="00533C32">
        <w:t>This method shall support the URI query parameters specified in table 5.2.25.3.1-1.</w:t>
      </w:r>
    </w:p>
    <w:p w14:paraId="0F4599CF" w14:textId="77777777" w:rsidR="00234841" w:rsidRPr="00533C32" w:rsidRDefault="00234841" w:rsidP="00434F1A">
      <w:pPr>
        <w:pStyle w:val="TH"/>
        <w:outlineLvl w:val="0"/>
      </w:pPr>
      <w:r w:rsidRPr="00533C32">
        <w:lastRenderedPageBreak/>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58051E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2A42E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54CA2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DBB29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8A9A"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4E273" w14:textId="77777777" w:rsidR="00234841" w:rsidRPr="009C5B90" w:rsidRDefault="00234841" w:rsidP="00D17253">
            <w:pPr>
              <w:pStyle w:val="TAH"/>
              <w:rPr>
                <w:lang w:val="en-US"/>
              </w:rPr>
            </w:pPr>
            <w:r w:rsidRPr="009C5B90">
              <w:rPr>
                <w:lang w:val="en-US"/>
              </w:rPr>
              <w:t>Description</w:t>
            </w:r>
          </w:p>
        </w:tc>
      </w:tr>
      <w:tr w:rsidR="00234841" w:rsidRPr="009C5B90" w14:paraId="05F7119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D416D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7D07D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A3168E"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FA50FB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57D0EE" w14:textId="77777777" w:rsidR="00234841" w:rsidRPr="009C5B90" w:rsidRDefault="00234841" w:rsidP="00D17253">
            <w:pPr>
              <w:pStyle w:val="TAL"/>
              <w:rPr>
                <w:lang w:val="en-US"/>
              </w:rPr>
            </w:pPr>
          </w:p>
        </w:tc>
      </w:tr>
    </w:tbl>
    <w:p w14:paraId="726B244C" w14:textId="77777777" w:rsidR="00234841" w:rsidRPr="00533C32" w:rsidRDefault="00234841" w:rsidP="00234841"/>
    <w:p w14:paraId="135C7245" w14:textId="77777777" w:rsidR="00234841" w:rsidRPr="00533C32" w:rsidRDefault="00234841" w:rsidP="00234841">
      <w:r w:rsidRPr="00533C32">
        <w:t>This method shall support the request data structures specified in table 5.2.25.3.1-2 and the response data structures and response codes specified in table 5.2.25.3.1-3.</w:t>
      </w:r>
    </w:p>
    <w:p w14:paraId="5C9881E1" w14:textId="77777777" w:rsidR="00234841" w:rsidRPr="00533C32" w:rsidRDefault="00234841" w:rsidP="00434F1A">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4B032C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BB732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D4D8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D4DE6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652103" w14:textId="77777777" w:rsidR="00234841" w:rsidRPr="009C5B90" w:rsidRDefault="00234841" w:rsidP="00D17253">
            <w:pPr>
              <w:pStyle w:val="TAH"/>
              <w:rPr>
                <w:lang w:val="en-US"/>
              </w:rPr>
            </w:pPr>
            <w:r w:rsidRPr="009C5B90">
              <w:rPr>
                <w:lang w:val="en-US"/>
              </w:rPr>
              <w:t>Description</w:t>
            </w:r>
          </w:p>
        </w:tc>
      </w:tr>
      <w:tr w:rsidR="00234841" w:rsidRPr="009C5B90" w14:paraId="55306C4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8C918" w14:textId="77777777" w:rsidR="00234841" w:rsidRPr="009C5B90" w:rsidRDefault="00234841" w:rsidP="00D17253">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3E677E87"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6DCE99"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9B76FC" w14:textId="77777777" w:rsidR="00234841" w:rsidRPr="009C5B90" w:rsidRDefault="00234841" w:rsidP="00D17253">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3DB5B0C3" w14:textId="77777777" w:rsidR="00234841" w:rsidRPr="00533C32" w:rsidRDefault="00234841" w:rsidP="00234841"/>
    <w:p w14:paraId="7E4AF6B0" w14:textId="77777777" w:rsidR="00234841" w:rsidRPr="00533C32" w:rsidRDefault="00234841" w:rsidP="00434F1A">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234841" w:rsidRPr="009C5B90" w14:paraId="37EB89C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E6B39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83EF2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79D84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BB97F" w14:textId="77777777" w:rsidR="00234841" w:rsidRPr="009C5B90" w:rsidRDefault="00234841" w:rsidP="00D17253">
            <w:pPr>
              <w:pStyle w:val="TAH"/>
              <w:rPr>
                <w:lang w:val="en-US"/>
              </w:rPr>
            </w:pPr>
            <w:r w:rsidRPr="009C5B90">
              <w:rPr>
                <w:lang w:val="en-US"/>
              </w:rPr>
              <w:t>Response</w:t>
            </w:r>
          </w:p>
          <w:p w14:paraId="25B8077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034144" w14:textId="77777777" w:rsidR="00234841" w:rsidRPr="009C5B90" w:rsidRDefault="00234841" w:rsidP="00D17253">
            <w:pPr>
              <w:pStyle w:val="TAH"/>
              <w:rPr>
                <w:lang w:val="en-US"/>
              </w:rPr>
            </w:pPr>
            <w:r w:rsidRPr="009C5B90">
              <w:rPr>
                <w:lang w:val="en-US"/>
              </w:rPr>
              <w:t>Description</w:t>
            </w:r>
          </w:p>
        </w:tc>
      </w:tr>
      <w:tr w:rsidR="00234841" w:rsidRPr="009C5B90" w14:paraId="7846C16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122482"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0F816A"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E4B8D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F9306C4"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67742B4"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417FE47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D75F68A"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26CD5B7" w14:textId="77777777" w:rsidR="00234841" w:rsidRPr="00533C32" w:rsidRDefault="00234841" w:rsidP="00234841"/>
    <w:p w14:paraId="044FAC92" w14:textId="77777777" w:rsidR="00234841" w:rsidRPr="00533C32" w:rsidRDefault="00234841" w:rsidP="00434F1A">
      <w:pPr>
        <w:pStyle w:val="Heading5"/>
      </w:pPr>
      <w:bookmarkStart w:id="1695" w:name="_Toc20127074"/>
      <w:bookmarkStart w:id="1696" w:name="_Toc27589050"/>
      <w:bookmarkStart w:id="1697" w:name="_Toc36459851"/>
      <w:bookmarkStart w:id="1698" w:name="_Toc45029435"/>
      <w:bookmarkStart w:id="1699" w:name="_Toc56520711"/>
      <w:bookmarkStart w:id="1700" w:name="_Toc90586977"/>
      <w:bookmarkStart w:id="1701" w:name="_Toc106616520"/>
      <w:bookmarkStart w:id="1702" w:name="_Toc122101216"/>
      <w:r w:rsidRPr="00533C32">
        <w:t>5.2.25.3.2</w:t>
      </w:r>
      <w:r w:rsidRPr="00533C32">
        <w:tab/>
        <w:t>GET</w:t>
      </w:r>
      <w:bookmarkEnd w:id="1695"/>
      <w:bookmarkEnd w:id="1696"/>
      <w:bookmarkEnd w:id="1697"/>
      <w:bookmarkEnd w:id="1698"/>
      <w:bookmarkEnd w:id="1699"/>
      <w:bookmarkEnd w:id="1700"/>
      <w:bookmarkEnd w:id="1701"/>
      <w:bookmarkEnd w:id="1702"/>
    </w:p>
    <w:p w14:paraId="7F9BFD68" w14:textId="77777777" w:rsidR="00234841" w:rsidRPr="00533C32" w:rsidRDefault="00234841" w:rsidP="00234841">
      <w:r w:rsidRPr="00533C32">
        <w:t>This method shall support the URI query parameters specified in table 5.2.25.3.2-1.</w:t>
      </w:r>
    </w:p>
    <w:p w14:paraId="1E556A9B" w14:textId="77777777" w:rsidR="00234841" w:rsidRPr="00533C32" w:rsidRDefault="00234841" w:rsidP="00434F1A">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49F47B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77E7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EBAA5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F2C94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1FDA45"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05551F" w14:textId="77777777" w:rsidR="00234841" w:rsidRPr="009C5B90" w:rsidRDefault="00234841" w:rsidP="00D17253">
            <w:pPr>
              <w:pStyle w:val="TAH"/>
              <w:rPr>
                <w:lang w:val="en-US"/>
              </w:rPr>
            </w:pPr>
            <w:r w:rsidRPr="009C5B90">
              <w:rPr>
                <w:lang w:val="en-US"/>
              </w:rPr>
              <w:t>Description</w:t>
            </w:r>
          </w:p>
        </w:tc>
      </w:tr>
      <w:tr w:rsidR="00234841" w:rsidRPr="009C5B90" w14:paraId="61A298A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906126"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EBC4D3"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DEA9A36"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C2ACEFF"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4147C"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5C76D67" w14:textId="77777777" w:rsidR="00234841" w:rsidRPr="00533C32" w:rsidRDefault="00234841" w:rsidP="00234841"/>
    <w:p w14:paraId="3EBCD25F" w14:textId="77777777" w:rsidR="00234841" w:rsidRPr="00533C32" w:rsidRDefault="00234841" w:rsidP="00234841">
      <w:r w:rsidRPr="00533C32">
        <w:t>This method shall support the request data structures specified in table 5.2.25.3.2-2 and the response data structures and response codes specified in table 5.2.25.3.2-3.</w:t>
      </w:r>
    </w:p>
    <w:p w14:paraId="6CDF6B10" w14:textId="77777777" w:rsidR="00234841" w:rsidRPr="00533C32" w:rsidRDefault="00234841" w:rsidP="00434F1A">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E81F038"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21B3BD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4CBF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A21A39"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4E5D5" w14:textId="77777777" w:rsidR="00234841" w:rsidRPr="009C5B90" w:rsidRDefault="00234841" w:rsidP="00D17253">
            <w:pPr>
              <w:pStyle w:val="TAH"/>
              <w:rPr>
                <w:lang w:val="en-US"/>
              </w:rPr>
            </w:pPr>
            <w:r w:rsidRPr="009C5B90">
              <w:rPr>
                <w:lang w:val="en-US"/>
              </w:rPr>
              <w:t>Description</w:t>
            </w:r>
          </w:p>
        </w:tc>
      </w:tr>
      <w:tr w:rsidR="00234841" w:rsidRPr="009C5B90" w14:paraId="65377E7A"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9E99E5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6D1FB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F677A36"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FC860D5" w14:textId="77777777" w:rsidR="00234841" w:rsidRPr="009C5B90" w:rsidRDefault="00234841" w:rsidP="00D17253">
            <w:pPr>
              <w:pStyle w:val="TAL"/>
              <w:rPr>
                <w:lang w:val="en-US"/>
              </w:rPr>
            </w:pPr>
          </w:p>
        </w:tc>
      </w:tr>
    </w:tbl>
    <w:p w14:paraId="1CFC09E1" w14:textId="77777777" w:rsidR="00234841" w:rsidRPr="00533C32" w:rsidRDefault="00234841" w:rsidP="00234841"/>
    <w:p w14:paraId="0C13C460" w14:textId="77777777" w:rsidR="00234841" w:rsidRPr="00533C32" w:rsidRDefault="00234841" w:rsidP="00434F1A">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228FDF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613CD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68C7A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BFEB5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55A9A" w14:textId="77777777" w:rsidR="00234841" w:rsidRPr="009C5B90" w:rsidRDefault="00234841" w:rsidP="00D17253">
            <w:pPr>
              <w:pStyle w:val="TAH"/>
              <w:rPr>
                <w:lang w:val="en-US"/>
              </w:rPr>
            </w:pPr>
            <w:r w:rsidRPr="009C5B90">
              <w:rPr>
                <w:lang w:val="en-US"/>
              </w:rPr>
              <w:t>Response</w:t>
            </w:r>
          </w:p>
          <w:p w14:paraId="2D619D8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E57793" w14:textId="77777777" w:rsidR="00234841" w:rsidRPr="009C5B90" w:rsidRDefault="00234841" w:rsidP="00D17253">
            <w:pPr>
              <w:pStyle w:val="TAH"/>
              <w:rPr>
                <w:lang w:val="en-US"/>
              </w:rPr>
            </w:pPr>
            <w:r w:rsidRPr="009C5B90">
              <w:rPr>
                <w:lang w:val="en-US"/>
              </w:rPr>
              <w:t>Description</w:t>
            </w:r>
          </w:p>
        </w:tc>
      </w:tr>
      <w:tr w:rsidR="00234841" w:rsidRPr="009C5B90" w14:paraId="603FEBE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A3FC72" w14:textId="77777777" w:rsidR="00234841" w:rsidRPr="009C5B90" w:rsidRDefault="00234841" w:rsidP="00D17253">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631863B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B6A6E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2D6E3E"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CEB0C33" w14:textId="77777777" w:rsidR="00234841" w:rsidRPr="009C5B90" w:rsidRDefault="00234841" w:rsidP="00D17253">
            <w:pPr>
              <w:pStyle w:val="TAL"/>
              <w:rPr>
                <w:lang w:val="en-US"/>
              </w:rPr>
            </w:pPr>
            <w:r w:rsidRPr="009C5B90">
              <w:rPr>
                <w:lang w:val="en-US"/>
              </w:rPr>
              <w:t>Upon success, a response body containing the SorData shall be returned.</w:t>
            </w:r>
          </w:p>
        </w:tc>
      </w:tr>
      <w:tr w:rsidR="00234841" w:rsidRPr="009C5B90" w14:paraId="1AB010F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9BBA3"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F87A8C6" w14:textId="77777777" w:rsidR="00234841" w:rsidRDefault="00234841" w:rsidP="00234841">
      <w:pPr>
        <w:rPr>
          <w:lang w:eastAsia="zh-CN"/>
        </w:rPr>
      </w:pPr>
    </w:p>
    <w:p w14:paraId="426293FD" w14:textId="77777777" w:rsidR="00234841" w:rsidRDefault="00234841" w:rsidP="00434F1A">
      <w:pPr>
        <w:pStyle w:val="Heading5"/>
      </w:pPr>
      <w:bookmarkStart w:id="1703" w:name="_Toc90586978"/>
      <w:bookmarkStart w:id="1704" w:name="_Toc106616521"/>
      <w:bookmarkStart w:id="1705" w:name="_Toc122101217"/>
      <w:r w:rsidRPr="00442797">
        <w:t>5.2.25.3.3</w:t>
      </w:r>
      <w:r w:rsidRPr="00442797">
        <w:tab/>
        <w:t>PATCH</w:t>
      </w:r>
      <w:bookmarkEnd w:id="1703"/>
      <w:bookmarkEnd w:id="1704"/>
      <w:bookmarkEnd w:id="1705"/>
    </w:p>
    <w:p w14:paraId="5AD425A7" w14:textId="77777777" w:rsidR="00234841" w:rsidRDefault="00234841" w:rsidP="00234841">
      <w:pPr>
        <w:rPr>
          <w:lang w:eastAsia="zh-CN"/>
        </w:rPr>
      </w:pPr>
      <w:r>
        <w:rPr>
          <w:lang w:eastAsia="zh-CN"/>
        </w:rPr>
        <w:t>This method is used to modify the "ME support of SOR-CMCI" stored in the UDR.</w:t>
      </w:r>
    </w:p>
    <w:p w14:paraId="17B56238" w14:textId="77777777" w:rsidR="00234841" w:rsidRDefault="00234841" w:rsidP="00234841">
      <w:r>
        <w:lastRenderedPageBreak/>
        <w:t>This method shall support the URI query parameters specified in table 5.2.25.3.3-1.</w:t>
      </w:r>
    </w:p>
    <w:p w14:paraId="2485BD10" w14:textId="77777777" w:rsidR="00234841" w:rsidRDefault="00234841" w:rsidP="00434F1A">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359E9CE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B2C39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05405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82C31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842A7D"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F0062" w14:textId="77777777" w:rsidR="00234841" w:rsidRPr="009C5B90" w:rsidRDefault="00234841" w:rsidP="00D17253">
            <w:pPr>
              <w:pStyle w:val="TAH"/>
              <w:rPr>
                <w:lang w:val="en-US"/>
              </w:rPr>
            </w:pPr>
            <w:r w:rsidRPr="009C5B90">
              <w:rPr>
                <w:lang w:val="en-US"/>
              </w:rPr>
              <w:t>Description</w:t>
            </w:r>
          </w:p>
        </w:tc>
      </w:tr>
      <w:tr w:rsidR="00234841" w:rsidRPr="009C5B90" w14:paraId="7528AF6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F6E42D"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9C4F0A"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91116B"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D560717"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85AF9AA" w14:textId="77777777" w:rsidR="00234841" w:rsidRPr="009C5B90" w:rsidRDefault="00234841" w:rsidP="00D17253">
            <w:pPr>
              <w:pStyle w:val="TAL"/>
              <w:rPr>
                <w:lang w:val="en-US"/>
              </w:rPr>
            </w:pPr>
            <w:r w:rsidRPr="009C5B90">
              <w:rPr>
                <w:rFonts w:cs="Arial"/>
                <w:szCs w:val="18"/>
              </w:rPr>
              <w:t>see 3GPP TS 29.500 [8] clause 6.6</w:t>
            </w:r>
          </w:p>
        </w:tc>
      </w:tr>
    </w:tbl>
    <w:p w14:paraId="34DE92B5" w14:textId="77777777" w:rsidR="00234841" w:rsidRDefault="00234841" w:rsidP="00234841">
      <w:pPr>
        <w:pStyle w:val="Guidance"/>
      </w:pPr>
    </w:p>
    <w:p w14:paraId="59AF06E3" w14:textId="77777777" w:rsidR="00234841" w:rsidRDefault="00234841" w:rsidP="00234841">
      <w:r>
        <w:t>This method shall support the request data structures specified in table 5.2.25.3.3-2 and the response data structures, and response codes specified in table 5.2.25.3.3-3.</w:t>
      </w:r>
    </w:p>
    <w:p w14:paraId="2AA82A34" w14:textId="77777777" w:rsidR="00234841" w:rsidRDefault="00234841" w:rsidP="00434F1A">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661C8C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67CA6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D67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D6A0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E968AE" w14:textId="77777777" w:rsidR="00234841" w:rsidRPr="009C5B90" w:rsidRDefault="00234841" w:rsidP="00D17253">
            <w:pPr>
              <w:pStyle w:val="TAH"/>
              <w:rPr>
                <w:lang w:val="en-US"/>
              </w:rPr>
            </w:pPr>
            <w:r w:rsidRPr="009C5B90">
              <w:rPr>
                <w:lang w:val="en-US"/>
              </w:rPr>
              <w:t>Description</w:t>
            </w:r>
          </w:p>
        </w:tc>
      </w:tr>
      <w:tr w:rsidR="00234841" w:rsidRPr="009C5B90" w14:paraId="03AADA7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5F8362"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401653"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A5522F"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4E9B5C" w14:textId="77777777" w:rsidR="00234841" w:rsidRPr="009C5B90" w:rsidRDefault="00234841" w:rsidP="00D17253">
            <w:pPr>
              <w:pStyle w:val="TAL"/>
              <w:rPr>
                <w:lang w:val="en-US" w:eastAsia="zh-CN"/>
              </w:rPr>
            </w:pPr>
            <w:r w:rsidRPr="009C5B90">
              <w:rPr>
                <w:lang w:val="en-US" w:eastAsia="zh-CN"/>
              </w:rPr>
              <w:t>Contains the delta data to the contents of SorData</w:t>
            </w:r>
          </w:p>
        </w:tc>
      </w:tr>
    </w:tbl>
    <w:p w14:paraId="4C8AAF23" w14:textId="77777777" w:rsidR="00234841" w:rsidRDefault="00234841" w:rsidP="00234841"/>
    <w:p w14:paraId="7F6DB13F" w14:textId="77777777" w:rsidR="00234841" w:rsidRDefault="00234841" w:rsidP="00434F1A">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0453EE0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E35AE6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71853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10148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F04374" w14:textId="77777777" w:rsidR="00234841" w:rsidRPr="009C5B90" w:rsidRDefault="00234841" w:rsidP="00D17253">
            <w:pPr>
              <w:pStyle w:val="TAH"/>
              <w:rPr>
                <w:lang w:val="en-US"/>
              </w:rPr>
            </w:pPr>
            <w:r w:rsidRPr="009C5B90">
              <w:rPr>
                <w:lang w:val="en-US"/>
              </w:rPr>
              <w:t>Response</w:t>
            </w:r>
          </w:p>
          <w:p w14:paraId="0D588CC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1CE398" w14:textId="77777777" w:rsidR="00234841" w:rsidRPr="009C5B90" w:rsidRDefault="00234841" w:rsidP="00D17253">
            <w:pPr>
              <w:pStyle w:val="TAH"/>
              <w:rPr>
                <w:lang w:val="en-US"/>
              </w:rPr>
            </w:pPr>
            <w:r w:rsidRPr="009C5B90">
              <w:rPr>
                <w:lang w:val="en-US"/>
              </w:rPr>
              <w:t>Description</w:t>
            </w:r>
          </w:p>
        </w:tc>
      </w:tr>
      <w:tr w:rsidR="00234841" w:rsidRPr="009C5B90" w14:paraId="26ED3AC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DF31AD"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8176F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CBEAA24"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9205EF"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1FAA088"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2F0C886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5A98E"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C7699AE"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F29409"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125DF6F"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F967B6"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097B24E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D9EF13"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B577F4"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1C7B37E"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3DB92D"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BF5A301"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13D57E25"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44371E"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035B61"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55061F" w14:textId="77777777" w:rsidR="00234841" w:rsidRPr="00533C32" w:rsidRDefault="00234841" w:rsidP="00234841">
      <w:pPr>
        <w:rPr>
          <w:lang w:eastAsia="zh-CN"/>
        </w:rPr>
      </w:pPr>
    </w:p>
    <w:p w14:paraId="58D87AF9" w14:textId="77777777" w:rsidR="00234841" w:rsidRPr="00533C32" w:rsidRDefault="00234841" w:rsidP="00234841">
      <w:pPr>
        <w:pStyle w:val="Heading3"/>
      </w:pPr>
      <w:bookmarkStart w:id="1706" w:name="_Toc20127075"/>
      <w:bookmarkStart w:id="1707" w:name="_Toc27589051"/>
      <w:bookmarkStart w:id="1708" w:name="_Toc36459852"/>
      <w:bookmarkStart w:id="1709" w:name="_Toc45029436"/>
      <w:bookmarkStart w:id="1710" w:name="_Toc56520712"/>
      <w:bookmarkStart w:id="1711" w:name="_Toc90586979"/>
      <w:bookmarkStart w:id="1712" w:name="_Toc106616522"/>
      <w:bookmarkStart w:id="1713" w:name="_Toc122101218"/>
      <w:r w:rsidRPr="00533C32">
        <w:t>5.2.25A</w:t>
      </w:r>
      <w:r w:rsidRPr="00533C32">
        <w:tab/>
        <w:t>Resource: AuthenticationUPU</w:t>
      </w:r>
      <w:bookmarkEnd w:id="1706"/>
      <w:bookmarkEnd w:id="1707"/>
      <w:bookmarkEnd w:id="1708"/>
      <w:bookmarkEnd w:id="1709"/>
      <w:bookmarkEnd w:id="1710"/>
      <w:bookmarkEnd w:id="1711"/>
      <w:bookmarkEnd w:id="1712"/>
      <w:bookmarkEnd w:id="1713"/>
    </w:p>
    <w:p w14:paraId="03F286A4" w14:textId="77777777" w:rsidR="00234841" w:rsidRPr="00533C32" w:rsidRDefault="00234841" w:rsidP="00234841">
      <w:pPr>
        <w:pStyle w:val="Heading4"/>
      </w:pPr>
      <w:bookmarkStart w:id="1714" w:name="_Toc20127076"/>
      <w:bookmarkStart w:id="1715" w:name="_Toc27589052"/>
      <w:bookmarkStart w:id="1716" w:name="_Toc36459853"/>
      <w:bookmarkStart w:id="1717" w:name="_Toc45029437"/>
      <w:bookmarkStart w:id="1718" w:name="_Toc56520713"/>
      <w:bookmarkStart w:id="1719" w:name="_Toc90586980"/>
      <w:bookmarkStart w:id="1720" w:name="_Toc106616523"/>
      <w:bookmarkStart w:id="1721" w:name="_Toc122101219"/>
      <w:r w:rsidRPr="00533C32">
        <w:t>5.2.25A.1</w:t>
      </w:r>
      <w:r w:rsidRPr="00533C32">
        <w:tab/>
        <w:t>Description</w:t>
      </w:r>
      <w:bookmarkEnd w:id="1714"/>
      <w:bookmarkEnd w:id="1715"/>
      <w:bookmarkEnd w:id="1716"/>
      <w:bookmarkEnd w:id="1717"/>
      <w:bookmarkEnd w:id="1718"/>
      <w:bookmarkEnd w:id="1719"/>
      <w:bookmarkEnd w:id="1720"/>
      <w:bookmarkEnd w:id="1721"/>
    </w:p>
    <w:p w14:paraId="0A23FDD3"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CD3CA1" w14:textId="77777777" w:rsidR="00234841" w:rsidRPr="00533C32" w:rsidRDefault="00234841" w:rsidP="00234841">
      <w:pPr>
        <w:pStyle w:val="Heading4"/>
      </w:pPr>
      <w:bookmarkStart w:id="1722" w:name="_Toc20127077"/>
      <w:bookmarkStart w:id="1723" w:name="_Toc27589053"/>
      <w:bookmarkStart w:id="1724" w:name="_Toc36459854"/>
      <w:bookmarkStart w:id="1725" w:name="_Toc45029438"/>
      <w:bookmarkStart w:id="1726" w:name="_Toc56520714"/>
      <w:bookmarkStart w:id="1727" w:name="_Toc90586981"/>
      <w:bookmarkStart w:id="1728" w:name="_Toc106616524"/>
      <w:bookmarkStart w:id="1729" w:name="_Toc122101220"/>
      <w:r w:rsidRPr="00533C32">
        <w:t>5.2.25A.2</w:t>
      </w:r>
      <w:r w:rsidRPr="00533C32">
        <w:tab/>
        <w:t>Resource Definition</w:t>
      </w:r>
      <w:bookmarkEnd w:id="1722"/>
      <w:bookmarkEnd w:id="1723"/>
      <w:bookmarkEnd w:id="1724"/>
      <w:bookmarkEnd w:id="1725"/>
      <w:bookmarkEnd w:id="1726"/>
      <w:bookmarkEnd w:id="1727"/>
      <w:bookmarkEnd w:id="1728"/>
      <w:bookmarkEnd w:id="1729"/>
    </w:p>
    <w:p w14:paraId="599BB013"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ue-update-confirmation-data/upu-data</w:t>
      </w:r>
    </w:p>
    <w:p w14:paraId="44BE9C99" w14:textId="77777777" w:rsidR="00234841" w:rsidRPr="00533C32" w:rsidRDefault="00234841" w:rsidP="00234841">
      <w:pPr>
        <w:rPr>
          <w:rFonts w:ascii="Arial" w:hAnsi="Arial" w:cs="Arial"/>
        </w:rPr>
      </w:pPr>
      <w:bookmarkStart w:id="1730" w:name="_MCCTEMPBM_CRPT22160145___7"/>
      <w:r w:rsidRPr="00533C32">
        <w:t>This resource shall support the resource URI variables defined in table 5.2.25A.2-1</w:t>
      </w:r>
      <w:r w:rsidRPr="00533C32">
        <w:rPr>
          <w:rFonts w:ascii="Arial" w:hAnsi="Arial" w:cs="Arial"/>
        </w:rPr>
        <w:t>.</w:t>
      </w:r>
    </w:p>
    <w:bookmarkEnd w:id="1730"/>
    <w:p w14:paraId="5F8A6F4C" w14:textId="77777777" w:rsidR="00234841" w:rsidRPr="00533C32" w:rsidRDefault="00234841" w:rsidP="00434F1A">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AACA18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DCAF0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3328B0" w14:textId="77777777" w:rsidR="00234841" w:rsidRPr="009C5B90" w:rsidRDefault="00234841" w:rsidP="00D17253">
            <w:pPr>
              <w:pStyle w:val="TAH"/>
              <w:rPr>
                <w:lang w:val="en-US"/>
              </w:rPr>
            </w:pPr>
            <w:r w:rsidRPr="009C5B90">
              <w:rPr>
                <w:lang w:val="en-US"/>
              </w:rPr>
              <w:t>Definition</w:t>
            </w:r>
          </w:p>
        </w:tc>
      </w:tr>
      <w:tr w:rsidR="00234841" w:rsidRPr="009C5B90" w14:paraId="13C6C54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BEB89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BBC022"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67ABE24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8BD27F"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171C77"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481406CC" w14:textId="77777777" w:rsidR="00234841" w:rsidRPr="00533C32" w:rsidRDefault="00234841" w:rsidP="00234841">
      <w:pPr>
        <w:rPr>
          <w:lang w:eastAsia="zh-CN"/>
        </w:rPr>
      </w:pPr>
    </w:p>
    <w:p w14:paraId="43558D83" w14:textId="77777777" w:rsidR="00234841" w:rsidRPr="00533C32" w:rsidRDefault="00234841" w:rsidP="00234841">
      <w:pPr>
        <w:pStyle w:val="Heading4"/>
        <w:rPr>
          <w:lang w:eastAsia="zh-CN"/>
        </w:rPr>
      </w:pPr>
      <w:bookmarkStart w:id="1731" w:name="_Toc20127078"/>
      <w:bookmarkStart w:id="1732" w:name="_Toc27589054"/>
      <w:bookmarkStart w:id="1733" w:name="_Toc36459855"/>
      <w:bookmarkStart w:id="1734" w:name="_Toc45029439"/>
      <w:bookmarkStart w:id="1735" w:name="_Toc56520715"/>
      <w:bookmarkStart w:id="1736" w:name="_Toc90586982"/>
      <w:bookmarkStart w:id="1737" w:name="_Toc106616525"/>
      <w:bookmarkStart w:id="1738" w:name="_Toc122101221"/>
      <w:r w:rsidRPr="00533C32">
        <w:lastRenderedPageBreak/>
        <w:t>5.2.25A.3</w:t>
      </w:r>
      <w:r w:rsidRPr="00533C32">
        <w:tab/>
        <w:t>Resource Standard Methods</w:t>
      </w:r>
      <w:bookmarkEnd w:id="1731"/>
      <w:bookmarkEnd w:id="1732"/>
      <w:bookmarkEnd w:id="1733"/>
      <w:bookmarkEnd w:id="1734"/>
      <w:bookmarkEnd w:id="1735"/>
      <w:bookmarkEnd w:id="1736"/>
      <w:bookmarkEnd w:id="1737"/>
      <w:bookmarkEnd w:id="1738"/>
    </w:p>
    <w:p w14:paraId="4422A66B" w14:textId="77777777" w:rsidR="00234841" w:rsidRPr="00533C32" w:rsidRDefault="00234841" w:rsidP="00234841">
      <w:pPr>
        <w:pStyle w:val="Heading5"/>
      </w:pPr>
      <w:bookmarkStart w:id="1739" w:name="_Toc20127079"/>
      <w:bookmarkStart w:id="1740" w:name="_Toc27589055"/>
      <w:bookmarkStart w:id="1741" w:name="_Toc36459856"/>
      <w:bookmarkStart w:id="1742" w:name="_Toc45029440"/>
      <w:bookmarkStart w:id="1743" w:name="_Toc56520716"/>
      <w:bookmarkStart w:id="1744" w:name="_Toc90586983"/>
      <w:bookmarkStart w:id="1745" w:name="_Toc106616526"/>
      <w:bookmarkStart w:id="1746" w:name="_Toc122101222"/>
      <w:r w:rsidRPr="00533C32">
        <w:t>5.2.25A.3.1</w:t>
      </w:r>
      <w:r w:rsidRPr="00533C32">
        <w:tab/>
        <w:t>PUT</w:t>
      </w:r>
      <w:bookmarkEnd w:id="1739"/>
      <w:bookmarkEnd w:id="1740"/>
      <w:bookmarkEnd w:id="1741"/>
      <w:bookmarkEnd w:id="1742"/>
      <w:bookmarkEnd w:id="1743"/>
      <w:bookmarkEnd w:id="1744"/>
      <w:bookmarkEnd w:id="1745"/>
      <w:bookmarkEnd w:id="1746"/>
    </w:p>
    <w:p w14:paraId="005729D2" w14:textId="77777777" w:rsidR="00234841" w:rsidRPr="00533C32" w:rsidRDefault="00234841" w:rsidP="00234841">
      <w:r w:rsidRPr="00533C32">
        <w:t>This method shall support the URI query parameters specified in table 5.2.25A.3.1-1.</w:t>
      </w:r>
    </w:p>
    <w:p w14:paraId="2AEC13B0" w14:textId="77777777" w:rsidR="00234841" w:rsidRPr="00533C32" w:rsidRDefault="00234841" w:rsidP="00434F1A">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765222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BC1BD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849AE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36CE8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9D153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2A29D" w14:textId="77777777" w:rsidR="00234841" w:rsidRPr="009C5B90" w:rsidRDefault="00234841" w:rsidP="00D17253">
            <w:pPr>
              <w:pStyle w:val="TAH"/>
              <w:rPr>
                <w:lang w:val="en-US"/>
              </w:rPr>
            </w:pPr>
            <w:r w:rsidRPr="009C5B90">
              <w:rPr>
                <w:lang w:val="en-US"/>
              </w:rPr>
              <w:t>Description</w:t>
            </w:r>
          </w:p>
        </w:tc>
      </w:tr>
      <w:tr w:rsidR="00234841" w:rsidRPr="009C5B90" w14:paraId="422C152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DBDFB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22A6D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66FF10"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553DFC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BDB742" w14:textId="77777777" w:rsidR="00234841" w:rsidRPr="009C5B90" w:rsidRDefault="00234841" w:rsidP="00D17253">
            <w:pPr>
              <w:pStyle w:val="TAL"/>
              <w:rPr>
                <w:lang w:val="en-US"/>
              </w:rPr>
            </w:pPr>
          </w:p>
        </w:tc>
      </w:tr>
    </w:tbl>
    <w:p w14:paraId="30343928" w14:textId="77777777" w:rsidR="00234841" w:rsidRPr="00533C32" w:rsidRDefault="00234841" w:rsidP="00234841"/>
    <w:p w14:paraId="5E819204" w14:textId="77777777" w:rsidR="00234841" w:rsidRPr="00533C32" w:rsidRDefault="00234841" w:rsidP="00234841">
      <w:r w:rsidRPr="00533C32">
        <w:t>This method shall support the request data structures specified in table 5.2.25A.3.1-2 and the response data structures and response codes specified in table 5.2.25A.3.1-3.</w:t>
      </w:r>
    </w:p>
    <w:p w14:paraId="2BCB7F2B" w14:textId="77777777" w:rsidR="00234841" w:rsidRPr="00533C32" w:rsidRDefault="00234841" w:rsidP="00434F1A">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EB8901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DA54B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FA30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4E1B2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73CE27" w14:textId="77777777" w:rsidR="00234841" w:rsidRPr="009C5B90" w:rsidRDefault="00234841" w:rsidP="00D17253">
            <w:pPr>
              <w:pStyle w:val="TAH"/>
              <w:rPr>
                <w:lang w:val="en-US"/>
              </w:rPr>
            </w:pPr>
            <w:r w:rsidRPr="009C5B90">
              <w:rPr>
                <w:lang w:val="en-US"/>
              </w:rPr>
              <w:t>Description</w:t>
            </w:r>
          </w:p>
        </w:tc>
      </w:tr>
      <w:tr w:rsidR="00234841" w:rsidRPr="009C5B90" w14:paraId="509390C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7CF86F" w14:textId="77777777" w:rsidR="00234841" w:rsidRPr="009C5B90" w:rsidRDefault="00234841" w:rsidP="00D17253">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A537CA3"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E1498A"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0CF022E" w14:textId="77777777" w:rsidR="00234841" w:rsidRPr="009C5B90" w:rsidRDefault="00234841" w:rsidP="00D17253">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48250146" w14:textId="77777777" w:rsidR="00234841" w:rsidRPr="00533C32" w:rsidRDefault="00234841" w:rsidP="00234841"/>
    <w:p w14:paraId="4EAEA701" w14:textId="77777777" w:rsidR="00234841" w:rsidRPr="00533C32" w:rsidRDefault="00234841" w:rsidP="00434F1A">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234841" w:rsidRPr="009C5B90" w14:paraId="018FB2A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49C3A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E2D16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88350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6855B8" w14:textId="77777777" w:rsidR="00234841" w:rsidRPr="009C5B90" w:rsidRDefault="00234841" w:rsidP="00D17253">
            <w:pPr>
              <w:pStyle w:val="TAH"/>
              <w:rPr>
                <w:lang w:val="en-US"/>
              </w:rPr>
            </w:pPr>
            <w:r w:rsidRPr="009C5B90">
              <w:rPr>
                <w:lang w:val="en-US"/>
              </w:rPr>
              <w:t>Response</w:t>
            </w:r>
          </w:p>
          <w:p w14:paraId="7EAD427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DAD7A5" w14:textId="77777777" w:rsidR="00234841" w:rsidRPr="009C5B90" w:rsidRDefault="00234841" w:rsidP="00D17253">
            <w:pPr>
              <w:pStyle w:val="TAH"/>
              <w:rPr>
                <w:lang w:val="en-US"/>
              </w:rPr>
            </w:pPr>
            <w:r w:rsidRPr="009C5B90">
              <w:rPr>
                <w:lang w:val="en-US"/>
              </w:rPr>
              <w:t>Description</w:t>
            </w:r>
          </w:p>
        </w:tc>
      </w:tr>
      <w:tr w:rsidR="00234841" w:rsidRPr="009C5B90" w14:paraId="71F0F17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C6799B"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3F23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E03B8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595C5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38B127"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0D06615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6B78CE"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8CFF1CF" w14:textId="77777777" w:rsidR="00234841" w:rsidRPr="00533C32" w:rsidRDefault="00234841" w:rsidP="00234841"/>
    <w:p w14:paraId="6C7C716E" w14:textId="77777777" w:rsidR="00234841" w:rsidRPr="00533C32" w:rsidRDefault="00234841" w:rsidP="00234841">
      <w:pPr>
        <w:pStyle w:val="Heading5"/>
      </w:pPr>
      <w:bookmarkStart w:id="1747" w:name="_Toc20127080"/>
      <w:bookmarkStart w:id="1748" w:name="_Toc27589056"/>
      <w:bookmarkStart w:id="1749" w:name="_Toc36459857"/>
      <w:bookmarkStart w:id="1750" w:name="_Toc45029441"/>
      <w:bookmarkStart w:id="1751" w:name="_Toc56520717"/>
      <w:bookmarkStart w:id="1752" w:name="_Toc90586984"/>
      <w:bookmarkStart w:id="1753" w:name="_Toc106616527"/>
      <w:bookmarkStart w:id="1754" w:name="_Toc122101223"/>
      <w:r w:rsidRPr="00533C32">
        <w:t>5.2.25A.3.2</w:t>
      </w:r>
      <w:r w:rsidRPr="00533C32">
        <w:tab/>
        <w:t>GET</w:t>
      </w:r>
      <w:bookmarkEnd w:id="1747"/>
      <w:bookmarkEnd w:id="1748"/>
      <w:bookmarkEnd w:id="1749"/>
      <w:bookmarkEnd w:id="1750"/>
      <w:bookmarkEnd w:id="1751"/>
      <w:bookmarkEnd w:id="1752"/>
      <w:bookmarkEnd w:id="1753"/>
      <w:bookmarkEnd w:id="1754"/>
    </w:p>
    <w:p w14:paraId="7D1883FD" w14:textId="77777777" w:rsidR="00234841" w:rsidRPr="00533C32" w:rsidRDefault="00234841" w:rsidP="00234841">
      <w:r w:rsidRPr="00533C32">
        <w:t>This method shall support the URI query parameters specified in table 5.2.25A.3.2-1.</w:t>
      </w:r>
    </w:p>
    <w:p w14:paraId="308C8B01" w14:textId="77777777" w:rsidR="00234841" w:rsidRPr="00533C32" w:rsidRDefault="00234841" w:rsidP="00434F1A">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FE6D52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BD763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CF1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512DD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57BF5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4FFD0" w14:textId="77777777" w:rsidR="00234841" w:rsidRPr="009C5B90" w:rsidRDefault="00234841" w:rsidP="00D17253">
            <w:pPr>
              <w:pStyle w:val="TAH"/>
              <w:rPr>
                <w:lang w:val="en-US"/>
              </w:rPr>
            </w:pPr>
            <w:r w:rsidRPr="009C5B90">
              <w:rPr>
                <w:lang w:val="en-US"/>
              </w:rPr>
              <w:t>Description</w:t>
            </w:r>
          </w:p>
        </w:tc>
      </w:tr>
      <w:tr w:rsidR="00234841" w:rsidRPr="009C5B90" w14:paraId="21B51DE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8B5BE3"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0C18C"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B1DE68A"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1E4F9"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059D7B5"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C484CDB" w14:textId="77777777" w:rsidR="00234841" w:rsidRPr="00533C32" w:rsidRDefault="00234841" w:rsidP="00234841"/>
    <w:p w14:paraId="3CB93AA9" w14:textId="77777777" w:rsidR="00234841" w:rsidRPr="00533C32" w:rsidRDefault="00234841" w:rsidP="00234841">
      <w:r w:rsidRPr="00533C32">
        <w:t>This method shall support the request data structures specified in table 5.2.25A.3.2-2 and the response data structures and response codes specified in table 5.2.25A.3.2-3.</w:t>
      </w:r>
    </w:p>
    <w:p w14:paraId="290C3BB7" w14:textId="77777777" w:rsidR="00234841" w:rsidRPr="00533C32" w:rsidRDefault="00234841" w:rsidP="00434F1A">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82446F3"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5B988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F80E1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429E3F"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BD8856" w14:textId="77777777" w:rsidR="00234841" w:rsidRPr="009C5B90" w:rsidRDefault="00234841" w:rsidP="00D17253">
            <w:pPr>
              <w:pStyle w:val="TAH"/>
              <w:rPr>
                <w:lang w:val="en-US"/>
              </w:rPr>
            </w:pPr>
            <w:r w:rsidRPr="009C5B90">
              <w:rPr>
                <w:lang w:val="en-US"/>
              </w:rPr>
              <w:t>Description</w:t>
            </w:r>
          </w:p>
        </w:tc>
      </w:tr>
      <w:tr w:rsidR="00234841" w:rsidRPr="009C5B90" w14:paraId="16858E66"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2C2ADE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19701C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2D628D"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2A9AE7" w14:textId="77777777" w:rsidR="00234841" w:rsidRPr="009C5B90" w:rsidRDefault="00234841" w:rsidP="00D17253">
            <w:pPr>
              <w:pStyle w:val="TAL"/>
              <w:rPr>
                <w:lang w:val="en-US"/>
              </w:rPr>
            </w:pPr>
          </w:p>
        </w:tc>
      </w:tr>
    </w:tbl>
    <w:p w14:paraId="1CB4A9E9" w14:textId="77777777" w:rsidR="00234841" w:rsidRPr="00533C32" w:rsidRDefault="00234841" w:rsidP="00234841"/>
    <w:p w14:paraId="59E714BA" w14:textId="77777777" w:rsidR="00234841" w:rsidRPr="00533C32" w:rsidRDefault="00234841" w:rsidP="00434F1A">
      <w:pPr>
        <w:pStyle w:val="TH"/>
        <w:outlineLvl w:val="0"/>
      </w:pPr>
      <w:r w:rsidRPr="00533C32">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1BDBCE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130F8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48178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BB22D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3507B8" w14:textId="77777777" w:rsidR="00234841" w:rsidRPr="009C5B90" w:rsidRDefault="00234841" w:rsidP="00D17253">
            <w:pPr>
              <w:pStyle w:val="TAH"/>
              <w:rPr>
                <w:lang w:val="en-US"/>
              </w:rPr>
            </w:pPr>
            <w:r w:rsidRPr="009C5B90">
              <w:rPr>
                <w:lang w:val="en-US"/>
              </w:rPr>
              <w:t>Response</w:t>
            </w:r>
          </w:p>
          <w:p w14:paraId="327607B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12EA91" w14:textId="77777777" w:rsidR="00234841" w:rsidRPr="009C5B90" w:rsidRDefault="00234841" w:rsidP="00D17253">
            <w:pPr>
              <w:pStyle w:val="TAH"/>
              <w:rPr>
                <w:lang w:val="en-US"/>
              </w:rPr>
            </w:pPr>
            <w:r w:rsidRPr="009C5B90">
              <w:rPr>
                <w:lang w:val="en-US"/>
              </w:rPr>
              <w:t>Description</w:t>
            </w:r>
          </w:p>
        </w:tc>
      </w:tr>
      <w:tr w:rsidR="00234841" w:rsidRPr="009C5B90" w14:paraId="2CC0445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03D57D" w14:textId="77777777" w:rsidR="00234841" w:rsidRPr="009C5B90" w:rsidRDefault="00234841" w:rsidP="00D17253">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921D67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2DFDC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6CC37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C9434F5" w14:textId="77777777" w:rsidR="00234841" w:rsidRPr="009C5B90" w:rsidRDefault="00234841" w:rsidP="00D17253">
            <w:pPr>
              <w:pStyle w:val="TAL"/>
              <w:rPr>
                <w:lang w:val="en-US"/>
              </w:rPr>
            </w:pPr>
            <w:r w:rsidRPr="009C5B90">
              <w:rPr>
                <w:lang w:val="en-US"/>
              </w:rPr>
              <w:t>Upon success, a response body containing the UpuData shall be returned.</w:t>
            </w:r>
          </w:p>
        </w:tc>
      </w:tr>
      <w:tr w:rsidR="00234841" w:rsidRPr="009C5B90" w14:paraId="4066233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0B87D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96190A1" w14:textId="77777777" w:rsidR="00234841" w:rsidRPr="00533C32" w:rsidRDefault="00234841" w:rsidP="00234841">
      <w:pPr>
        <w:rPr>
          <w:lang w:eastAsia="zh-CN"/>
        </w:rPr>
      </w:pPr>
    </w:p>
    <w:p w14:paraId="1EF64B4E" w14:textId="77777777" w:rsidR="00234841" w:rsidRPr="00533C32" w:rsidRDefault="00234841" w:rsidP="00234841">
      <w:pPr>
        <w:pStyle w:val="Heading3"/>
      </w:pPr>
      <w:bookmarkStart w:id="1755" w:name="_Toc20127081"/>
      <w:bookmarkStart w:id="1756" w:name="_Toc27589057"/>
      <w:bookmarkStart w:id="1757" w:name="_Toc36459858"/>
      <w:bookmarkStart w:id="1758" w:name="_Toc45029442"/>
      <w:bookmarkStart w:id="1759" w:name="_Toc56520718"/>
      <w:bookmarkStart w:id="1760" w:name="_Toc90586985"/>
      <w:bookmarkStart w:id="1761" w:name="_Toc106616528"/>
      <w:bookmarkStart w:id="1762" w:name="_Toc122101224"/>
      <w:r w:rsidRPr="00533C32">
        <w:t>5.2.</w:t>
      </w:r>
      <w:r w:rsidRPr="00072181">
        <w:t>25B</w:t>
      </w:r>
      <w:r w:rsidRPr="00533C32">
        <w:tab/>
        <w:t>Resource: SubscribedSNSSAIs</w:t>
      </w:r>
      <w:bookmarkEnd w:id="1755"/>
      <w:bookmarkEnd w:id="1756"/>
      <w:bookmarkEnd w:id="1757"/>
      <w:bookmarkEnd w:id="1758"/>
      <w:bookmarkEnd w:id="1759"/>
      <w:bookmarkEnd w:id="1760"/>
      <w:bookmarkEnd w:id="1761"/>
      <w:bookmarkEnd w:id="1762"/>
    </w:p>
    <w:p w14:paraId="69B3A881" w14:textId="77777777" w:rsidR="00234841" w:rsidRPr="00533C32" w:rsidRDefault="00234841" w:rsidP="00234841">
      <w:pPr>
        <w:pStyle w:val="Heading4"/>
      </w:pPr>
      <w:bookmarkStart w:id="1763" w:name="_Toc20127082"/>
      <w:bookmarkStart w:id="1764" w:name="_Toc27589058"/>
      <w:bookmarkStart w:id="1765" w:name="_Toc36459859"/>
      <w:bookmarkStart w:id="1766" w:name="_Toc45029443"/>
      <w:bookmarkStart w:id="1767" w:name="_Toc56520719"/>
      <w:bookmarkStart w:id="1768" w:name="_Toc90586986"/>
      <w:bookmarkStart w:id="1769" w:name="_Toc106616529"/>
      <w:bookmarkStart w:id="1770" w:name="_Toc122101225"/>
      <w:r w:rsidRPr="00533C32">
        <w:t>5.2.</w:t>
      </w:r>
      <w:r w:rsidRPr="00072181">
        <w:t>25B</w:t>
      </w:r>
      <w:r w:rsidRPr="00533C32">
        <w:t>.1</w:t>
      </w:r>
      <w:r w:rsidRPr="00533C32">
        <w:tab/>
        <w:t>Description</w:t>
      </w:r>
      <w:bookmarkEnd w:id="1763"/>
      <w:bookmarkEnd w:id="1764"/>
      <w:bookmarkEnd w:id="1765"/>
      <w:bookmarkEnd w:id="1766"/>
      <w:bookmarkEnd w:id="1767"/>
      <w:bookmarkEnd w:id="1768"/>
      <w:bookmarkEnd w:id="1769"/>
      <w:bookmarkEnd w:id="1770"/>
    </w:p>
    <w:p w14:paraId="2C544D68"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92A61E1" w14:textId="77777777" w:rsidR="00234841" w:rsidRPr="00533C32" w:rsidRDefault="00234841" w:rsidP="00234841">
      <w:pPr>
        <w:pStyle w:val="Heading4"/>
      </w:pPr>
      <w:bookmarkStart w:id="1771" w:name="_Toc20127083"/>
      <w:bookmarkStart w:id="1772" w:name="_Toc27589059"/>
      <w:bookmarkStart w:id="1773" w:name="_Toc36459860"/>
      <w:bookmarkStart w:id="1774" w:name="_Toc45029444"/>
      <w:bookmarkStart w:id="1775" w:name="_Toc56520720"/>
      <w:bookmarkStart w:id="1776" w:name="_Toc90586987"/>
      <w:bookmarkStart w:id="1777" w:name="_Toc106616530"/>
      <w:bookmarkStart w:id="1778" w:name="_Toc122101226"/>
      <w:r w:rsidRPr="00533C32">
        <w:t>5.2.</w:t>
      </w:r>
      <w:r w:rsidRPr="00072181">
        <w:t>25B</w:t>
      </w:r>
      <w:r w:rsidRPr="00533C32">
        <w:t>.2</w:t>
      </w:r>
      <w:r w:rsidRPr="00533C32">
        <w:tab/>
        <w:t>Resource Definition</w:t>
      </w:r>
      <w:bookmarkEnd w:id="1771"/>
      <w:bookmarkEnd w:id="1772"/>
      <w:bookmarkEnd w:id="1773"/>
      <w:bookmarkEnd w:id="1774"/>
      <w:bookmarkEnd w:id="1775"/>
      <w:bookmarkEnd w:id="1776"/>
      <w:bookmarkEnd w:id="1777"/>
      <w:bookmarkEnd w:id="1778"/>
    </w:p>
    <w:p w14:paraId="29F9B913"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6C3DDA8D" w14:textId="77777777" w:rsidR="00234841" w:rsidRPr="00533C32" w:rsidRDefault="00234841" w:rsidP="00234841">
      <w:pPr>
        <w:rPr>
          <w:rFonts w:ascii="Arial" w:hAnsi="Arial" w:cs="Arial"/>
        </w:rPr>
      </w:pPr>
      <w:bookmarkStart w:id="1779"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1779"/>
    <w:p w14:paraId="1BF64C76" w14:textId="77777777" w:rsidR="00234841" w:rsidRPr="00533C32" w:rsidRDefault="00234841" w:rsidP="00434F1A">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BD4B5A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DFFA72"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97CE5D" w14:textId="77777777" w:rsidR="00234841" w:rsidRPr="009C5B90" w:rsidRDefault="00234841" w:rsidP="00D17253">
            <w:pPr>
              <w:pStyle w:val="TAH"/>
              <w:rPr>
                <w:lang w:val="en-US"/>
              </w:rPr>
            </w:pPr>
            <w:r w:rsidRPr="009C5B90">
              <w:rPr>
                <w:lang w:val="en-US"/>
              </w:rPr>
              <w:t>Definition</w:t>
            </w:r>
          </w:p>
        </w:tc>
      </w:tr>
      <w:tr w:rsidR="00234841" w:rsidRPr="009C5B90" w14:paraId="06D3DF3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49A8D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DF7D39"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75A38F2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7A704"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3EE9FE"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EB8FD14" w14:textId="77777777" w:rsidR="00234841" w:rsidRPr="00533C32" w:rsidRDefault="00234841" w:rsidP="00234841">
      <w:pPr>
        <w:rPr>
          <w:lang w:eastAsia="zh-CN"/>
        </w:rPr>
      </w:pPr>
    </w:p>
    <w:p w14:paraId="39D1BD9C" w14:textId="77777777" w:rsidR="00234841" w:rsidRPr="00533C32" w:rsidRDefault="00234841" w:rsidP="00234841">
      <w:pPr>
        <w:pStyle w:val="Heading4"/>
        <w:rPr>
          <w:lang w:eastAsia="zh-CN"/>
        </w:rPr>
      </w:pPr>
      <w:bookmarkStart w:id="1780" w:name="_Toc20127084"/>
      <w:bookmarkStart w:id="1781" w:name="_Toc27589060"/>
      <w:bookmarkStart w:id="1782" w:name="_Toc36459861"/>
      <w:bookmarkStart w:id="1783" w:name="_Toc45029445"/>
      <w:bookmarkStart w:id="1784" w:name="_Toc56520721"/>
      <w:bookmarkStart w:id="1785" w:name="_Toc90586988"/>
      <w:bookmarkStart w:id="1786" w:name="_Toc106616531"/>
      <w:bookmarkStart w:id="1787" w:name="_Toc122101227"/>
      <w:r w:rsidRPr="00533C32">
        <w:t>5.2.</w:t>
      </w:r>
      <w:r w:rsidRPr="00072181">
        <w:t>25B</w:t>
      </w:r>
      <w:r w:rsidRPr="00533C32">
        <w:t>.3</w:t>
      </w:r>
      <w:r w:rsidRPr="00533C32">
        <w:tab/>
        <w:t>Resource Standard Methods</w:t>
      </w:r>
      <w:bookmarkEnd w:id="1780"/>
      <w:bookmarkEnd w:id="1781"/>
      <w:bookmarkEnd w:id="1782"/>
      <w:bookmarkEnd w:id="1783"/>
      <w:bookmarkEnd w:id="1784"/>
      <w:bookmarkEnd w:id="1785"/>
      <w:bookmarkEnd w:id="1786"/>
      <w:bookmarkEnd w:id="1787"/>
    </w:p>
    <w:p w14:paraId="3E63DF3E" w14:textId="77777777" w:rsidR="00234841" w:rsidRPr="00533C32" w:rsidRDefault="00234841" w:rsidP="00234841">
      <w:pPr>
        <w:pStyle w:val="Heading5"/>
      </w:pPr>
      <w:bookmarkStart w:id="1788" w:name="_Toc20127085"/>
      <w:bookmarkStart w:id="1789" w:name="_Toc27589061"/>
      <w:bookmarkStart w:id="1790" w:name="_Toc36459862"/>
      <w:bookmarkStart w:id="1791" w:name="_Toc45029446"/>
      <w:bookmarkStart w:id="1792" w:name="_Toc56520722"/>
      <w:bookmarkStart w:id="1793" w:name="_Toc90586989"/>
      <w:bookmarkStart w:id="1794" w:name="_Toc106616532"/>
      <w:bookmarkStart w:id="1795" w:name="_Toc122101228"/>
      <w:r w:rsidRPr="00533C32">
        <w:t>5.2.</w:t>
      </w:r>
      <w:r w:rsidRPr="00072181">
        <w:t>25B</w:t>
      </w:r>
      <w:r w:rsidRPr="00533C32">
        <w:t>.3.1</w:t>
      </w:r>
      <w:r w:rsidRPr="00533C32">
        <w:tab/>
        <w:t>PUT</w:t>
      </w:r>
      <w:bookmarkEnd w:id="1788"/>
      <w:bookmarkEnd w:id="1789"/>
      <w:bookmarkEnd w:id="1790"/>
      <w:bookmarkEnd w:id="1791"/>
      <w:bookmarkEnd w:id="1792"/>
      <w:bookmarkEnd w:id="1793"/>
      <w:bookmarkEnd w:id="1794"/>
      <w:bookmarkEnd w:id="1795"/>
    </w:p>
    <w:p w14:paraId="187811A3" w14:textId="77777777" w:rsidR="00234841" w:rsidRPr="00533C32" w:rsidRDefault="00234841" w:rsidP="00234841">
      <w:r w:rsidRPr="00533C32">
        <w:t>This method shall support the URI query parameters specified in table 5.2.</w:t>
      </w:r>
      <w:r w:rsidRPr="00072181">
        <w:t>25B</w:t>
      </w:r>
      <w:r w:rsidRPr="00533C32">
        <w:t>.3.1-1.</w:t>
      </w:r>
    </w:p>
    <w:p w14:paraId="514951F6" w14:textId="77777777" w:rsidR="00234841" w:rsidRPr="00533C32" w:rsidRDefault="00234841" w:rsidP="00434F1A">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7BAF375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DA299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7ACD9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2EE39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DEE73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59C389" w14:textId="77777777" w:rsidR="00234841" w:rsidRPr="009C5B90" w:rsidRDefault="00234841" w:rsidP="00D17253">
            <w:pPr>
              <w:pStyle w:val="TAH"/>
              <w:rPr>
                <w:lang w:val="en-US"/>
              </w:rPr>
            </w:pPr>
            <w:r w:rsidRPr="009C5B90">
              <w:rPr>
                <w:lang w:val="en-US"/>
              </w:rPr>
              <w:t>Description</w:t>
            </w:r>
          </w:p>
        </w:tc>
      </w:tr>
      <w:tr w:rsidR="00234841" w:rsidRPr="009C5B90" w14:paraId="313A643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EAAC8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EA234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58C31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066A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AFCC38" w14:textId="77777777" w:rsidR="00234841" w:rsidRPr="009C5B90" w:rsidRDefault="00234841" w:rsidP="00D17253">
            <w:pPr>
              <w:pStyle w:val="TAL"/>
              <w:rPr>
                <w:lang w:val="en-US"/>
              </w:rPr>
            </w:pPr>
          </w:p>
        </w:tc>
      </w:tr>
    </w:tbl>
    <w:p w14:paraId="2823BD6B" w14:textId="77777777" w:rsidR="00234841" w:rsidRPr="00533C32" w:rsidRDefault="00234841" w:rsidP="00234841"/>
    <w:p w14:paraId="7E267C1F" w14:textId="77777777" w:rsidR="00234841" w:rsidRPr="00533C32" w:rsidRDefault="00234841" w:rsidP="0023484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2574B1B1" w14:textId="77777777" w:rsidR="00234841" w:rsidRPr="00533C32" w:rsidRDefault="00234841" w:rsidP="00434F1A">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910FB9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D193A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ABBB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A06F5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DB3870" w14:textId="77777777" w:rsidR="00234841" w:rsidRPr="009C5B90" w:rsidRDefault="00234841" w:rsidP="00D17253">
            <w:pPr>
              <w:pStyle w:val="TAH"/>
              <w:rPr>
                <w:lang w:val="en-US"/>
              </w:rPr>
            </w:pPr>
            <w:r w:rsidRPr="009C5B90">
              <w:rPr>
                <w:lang w:val="en-US"/>
              </w:rPr>
              <w:t>Description</w:t>
            </w:r>
          </w:p>
        </w:tc>
      </w:tr>
      <w:tr w:rsidR="00234841" w:rsidRPr="009C5B90" w14:paraId="6E68C7A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901CE8" w14:textId="77777777" w:rsidR="00234841" w:rsidRPr="009C5B90" w:rsidRDefault="00234841" w:rsidP="00D17253">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B1B658"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ACFB13"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528EF14" w14:textId="77777777" w:rsidR="00234841" w:rsidRPr="009C5B90" w:rsidRDefault="00234841" w:rsidP="00D17253">
            <w:pPr>
              <w:pStyle w:val="TAL"/>
              <w:rPr>
                <w:lang w:val="en-US"/>
              </w:rPr>
            </w:pPr>
            <w:r w:rsidRPr="009C5B90">
              <w:rPr>
                <w:lang w:val="en-US"/>
              </w:rPr>
              <w:t>Contains the provisioning time stamp of the acknowledged subscribed S-NSSAIs</w:t>
            </w:r>
          </w:p>
        </w:tc>
      </w:tr>
    </w:tbl>
    <w:p w14:paraId="44C129E3" w14:textId="77777777" w:rsidR="00234841" w:rsidRPr="00533C32" w:rsidRDefault="00234841" w:rsidP="00234841"/>
    <w:p w14:paraId="4170D4FD" w14:textId="77777777" w:rsidR="00234841" w:rsidRPr="00533C32" w:rsidRDefault="00234841" w:rsidP="00434F1A">
      <w:pPr>
        <w:pStyle w:val="TH"/>
        <w:outlineLvl w:val="0"/>
      </w:pPr>
      <w:r w:rsidRPr="00533C32">
        <w:lastRenderedPageBreak/>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234841" w:rsidRPr="009C5B90" w14:paraId="5BE8AEA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A7BA7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AA195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99EBF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FEAE75" w14:textId="77777777" w:rsidR="00234841" w:rsidRPr="009C5B90" w:rsidRDefault="00234841" w:rsidP="00D17253">
            <w:pPr>
              <w:pStyle w:val="TAH"/>
              <w:rPr>
                <w:lang w:val="en-US"/>
              </w:rPr>
            </w:pPr>
            <w:r w:rsidRPr="009C5B90">
              <w:rPr>
                <w:lang w:val="en-US"/>
              </w:rPr>
              <w:t>Response</w:t>
            </w:r>
          </w:p>
          <w:p w14:paraId="0D77BA2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2C9F51" w14:textId="77777777" w:rsidR="00234841" w:rsidRPr="009C5B90" w:rsidRDefault="00234841" w:rsidP="00D17253">
            <w:pPr>
              <w:pStyle w:val="TAH"/>
              <w:rPr>
                <w:lang w:val="en-US"/>
              </w:rPr>
            </w:pPr>
            <w:r w:rsidRPr="009C5B90">
              <w:rPr>
                <w:lang w:val="en-US"/>
              </w:rPr>
              <w:t>Description</w:t>
            </w:r>
          </w:p>
        </w:tc>
      </w:tr>
      <w:tr w:rsidR="00234841" w:rsidRPr="009C5B90" w14:paraId="590CAA9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8140C5"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9E81F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8EC7D4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38EEE8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6078F1"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54021CB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F9320E"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013E228" w14:textId="77777777" w:rsidR="00234841" w:rsidRPr="00533C32" w:rsidRDefault="00234841" w:rsidP="00234841"/>
    <w:p w14:paraId="45D7FE49" w14:textId="77777777" w:rsidR="00234841" w:rsidRPr="00533C32" w:rsidRDefault="00234841" w:rsidP="00234841">
      <w:pPr>
        <w:pStyle w:val="Heading5"/>
      </w:pPr>
      <w:bookmarkStart w:id="1796" w:name="_Toc20127086"/>
      <w:bookmarkStart w:id="1797" w:name="_Toc27589062"/>
      <w:bookmarkStart w:id="1798" w:name="_Toc36459863"/>
      <w:bookmarkStart w:id="1799" w:name="_Toc45029447"/>
      <w:bookmarkStart w:id="1800" w:name="_Toc56520723"/>
      <w:bookmarkStart w:id="1801" w:name="_Toc90586990"/>
      <w:bookmarkStart w:id="1802" w:name="_Toc106616533"/>
      <w:bookmarkStart w:id="1803" w:name="_Toc122101229"/>
      <w:r w:rsidRPr="00533C32">
        <w:t>5.2.</w:t>
      </w:r>
      <w:r w:rsidRPr="00072181">
        <w:t>25B</w:t>
      </w:r>
      <w:r w:rsidRPr="00533C32">
        <w:t>.3.2</w:t>
      </w:r>
      <w:r w:rsidRPr="00533C32">
        <w:tab/>
        <w:t>GET</w:t>
      </w:r>
      <w:bookmarkEnd w:id="1796"/>
      <w:bookmarkEnd w:id="1797"/>
      <w:bookmarkEnd w:id="1798"/>
      <w:bookmarkEnd w:id="1799"/>
      <w:bookmarkEnd w:id="1800"/>
      <w:bookmarkEnd w:id="1801"/>
      <w:bookmarkEnd w:id="1802"/>
      <w:bookmarkEnd w:id="1803"/>
    </w:p>
    <w:p w14:paraId="0A4303C6" w14:textId="77777777" w:rsidR="00234841" w:rsidRPr="00533C32" w:rsidRDefault="00234841" w:rsidP="00234841">
      <w:r w:rsidRPr="00533C32">
        <w:t>This method shall support the URI query parameters specified in table 5.2.</w:t>
      </w:r>
      <w:r w:rsidRPr="00072181">
        <w:t>25B</w:t>
      </w:r>
      <w:r w:rsidRPr="00533C32">
        <w:t>.3.2-1.</w:t>
      </w:r>
    </w:p>
    <w:p w14:paraId="47F480D2" w14:textId="77777777" w:rsidR="00234841" w:rsidRPr="00533C32" w:rsidRDefault="00234841" w:rsidP="00434F1A">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B392D9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ED37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03CB5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9C57D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E1C1E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8476F" w14:textId="77777777" w:rsidR="00234841" w:rsidRPr="009C5B90" w:rsidRDefault="00234841" w:rsidP="00D17253">
            <w:pPr>
              <w:pStyle w:val="TAH"/>
              <w:rPr>
                <w:lang w:val="en-US"/>
              </w:rPr>
            </w:pPr>
            <w:r w:rsidRPr="009C5B90">
              <w:rPr>
                <w:lang w:val="en-US"/>
              </w:rPr>
              <w:t>Description</w:t>
            </w:r>
          </w:p>
        </w:tc>
      </w:tr>
      <w:tr w:rsidR="00234841" w:rsidRPr="009C5B90" w14:paraId="3AB190B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7B408"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5E26222"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DB9A48"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BBA6D3B"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D6FA9"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4909B304" w14:textId="77777777" w:rsidR="00234841" w:rsidRPr="00533C32" w:rsidRDefault="00234841" w:rsidP="00234841"/>
    <w:p w14:paraId="142587EF" w14:textId="77777777" w:rsidR="00234841" w:rsidRPr="00533C32" w:rsidRDefault="00234841" w:rsidP="0023484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7EDC8961" w14:textId="77777777" w:rsidR="00234841" w:rsidRPr="00533C32" w:rsidRDefault="00234841" w:rsidP="00434F1A">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6233FC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D8F38D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3C0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5D5008"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D41B2D" w14:textId="77777777" w:rsidR="00234841" w:rsidRPr="009C5B90" w:rsidRDefault="00234841" w:rsidP="00D17253">
            <w:pPr>
              <w:pStyle w:val="TAH"/>
              <w:rPr>
                <w:lang w:val="en-US"/>
              </w:rPr>
            </w:pPr>
            <w:r w:rsidRPr="009C5B90">
              <w:rPr>
                <w:lang w:val="en-US"/>
              </w:rPr>
              <w:t>Description</w:t>
            </w:r>
          </w:p>
        </w:tc>
      </w:tr>
      <w:tr w:rsidR="00234841" w:rsidRPr="009C5B90" w14:paraId="2C720366"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52722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F16F1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3EF4E2"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14558F2" w14:textId="77777777" w:rsidR="00234841" w:rsidRPr="009C5B90" w:rsidRDefault="00234841" w:rsidP="00D17253">
            <w:pPr>
              <w:pStyle w:val="TAL"/>
              <w:rPr>
                <w:lang w:val="en-US"/>
              </w:rPr>
            </w:pPr>
          </w:p>
        </w:tc>
      </w:tr>
    </w:tbl>
    <w:p w14:paraId="2CF91E79" w14:textId="77777777" w:rsidR="00234841" w:rsidRPr="00533C32" w:rsidRDefault="00234841" w:rsidP="00234841"/>
    <w:p w14:paraId="6C12C732" w14:textId="77777777" w:rsidR="00234841" w:rsidRPr="00533C32" w:rsidRDefault="00234841" w:rsidP="00434F1A">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ED41E5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0AEB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8EA9AF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46AC7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537C24" w14:textId="77777777" w:rsidR="00234841" w:rsidRPr="009C5B90" w:rsidRDefault="00234841" w:rsidP="00D17253">
            <w:pPr>
              <w:pStyle w:val="TAH"/>
              <w:rPr>
                <w:lang w:val="en-US"/>
              </w:rPr>
            </w:pPr>
            <w:r w:rsidRPr="009C5B90">
              <w:rPr>
                <w:lang w:val="en-US"/>
              </w:rPr>
              <w:t>Response</w:t>
            </w:r>
          </w:p>
          <w:p w14:paraId="2ACE574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F735B4" w14:textId="77777777" w:rsidR="00234841" w:rsidRPr="009C5B90" w:rsidRDefault="00234841" w:rsidP="00D17253">
            <w:pPr>
              <w:pStyle w:val="TAH"/>
              <w:rPr>
                <w:lang w:val="en-US"/>
              </w:rPr>
            </w:pPr>
            <w:r w:rsidRPr="009C5B90">
              <w:rPr>
                <w:lang w:val="en-US"/>
              </w:rPr>
              <w:t>Description</w:t>
            </w:r>
          </w:p>
        </w:tc>
      </w:tr>
      <w:tr w:rsidR="00234841" w:rsidRPr="009C5B90" w14:paraId="1D9146F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9CFBA6" w14:textId="77777777" w:rsidR="00234841" w:rsidRPr="009C5B90" w:rsidRDefault="00234841" w:rsidP="00D17253">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336ED57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DFF0420"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4E22A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954BFE" w14:textId="77777777" w:rsidR="00234841" w:rsidRPr="009C5B90" w:rsidRDefault="00234841" w:rsidP="00D17253">
            <w:pPr>
              <w:pStyle w:val="TAL"/>
              <w:rPr>
                <w:lang w:val="en-US"/>
              </w:rPr>
            </w:pPr>
            <w:r w:rsidRPr="009C5B90">
              <w:rPr>
                <w:lang w:val="en-US"/>
              </w:rPr>
              <w:t>Upon success, a response body containing the NssaiAckData shall be returned.</w:t>
            </w:r>
          </w:p>
        </w:tc>
      </w:tr>
      <w:tr w:rsidR="00234841" w:rsidRPr="009C5B90" w14:paraId="6746BDF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5B1BCF"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FF3CBC3" w14:textId="77777777" w:rsidR="00234841" w:rsidRPr="00533C32" w:rsidRDefault="00234841" w:rsidP="00234841">
      <w:pPr>
        <w:rPr>
          <w:lang w:eastAsia="zh-CN"/>
        </w:rPr>
      </w:pPr>
    </w:p>
    <w:p w14:paraId="66DCAF6F" w14:textId="77777777" w:rsidR="00234841" w:rsidRPr="00533C32" w:rsidRDefault="00234841" w:rsidP="00234841">
      <w:pPr>
        <w:pStyle w:val="Heading3"/>
      </w:pPr>
      <w:bookmarkStart w:id="1804" w:name="_Toc20127087"/>
      <w:bookmarkStart w:id="1805" w:name="_Toc27589063"/>
      <w:bookmarkStart w:id="1806" w:name="_Toc36459864"/>
      <w:bookmarkStart w:id="1807" w:name="_Toc45029448"/>
      <w:bookmarkStart w:id="1808" w:name="_Toc56520724"/>
      <w:bookmarkStart w:id="1809" w:name="_Toc90586991"/>
      <w:bookmarkStart w:id="1810" w:name="_Toc106616534"/>
      <w:bookmarkStart w:id="1811" w:name="_Toc122101230"/>
      <w:r w:rsidRPr="00533C32">
        <w:t>5.2.</w:t>
      </w:r>
      <w:r w:rsidRPr="00072181">
        <w:t>25C</w:t>
      </w:r>
      <w:r w:rsidRPr="00533C32">
        <w:tab/>
        <w:t>Resource: SubscribedCAG</w:t>
      </w:r>
      <w:bookmarkEnd w:id="1804"/>
      <w:bookmarkEnd w:id="1805"/>
      <w:bookmarkEnd w:id="1806"/>
      <w:bookmarkEnd w:id="1807"/>
      <w:bookmarkEnd w:id="1808"/>
      <w:bookmarkEnd w:id="1809"/>
      <w:bookmarkEnd w:id="1810"/>
      <w:bookmarkEnd w:id="1811"/>
    </w:p>
    <w:p w14:paraId="3B432CFC" w14:textId="77777777" w:rsidR="00234841" w:rsidRPr="00533C32" w:rsidRDefault="00234841" w:rsidP="00234841">
      <w:pPr>
        <w:pStyle w:val="Heading4"/>
      </w:pPr>
      <w:bookmarkStart w:id="1812" w:name="_Toc20127088"/>
      <w:bookmarkStart w:id="1813" w:name="_Toc27589064"/>
      <w:bookmarkStart w:id="1814" w:name="_Toc36459865"/>
      <w:bookmarkStart w:id="1815" w:name="_Toc45029449"/>
      <w:bookmarkStart w:id="1816" w:name="_Toc56520725"/>
      <w:bookmarkStart w:id="1817" w:name="_Toc90586992"/>
      <w:bookmarkStart w:id="1818" w:name="_Toc106616535"/>
      <w:bookmarkStart w:id="1819" w:name="_Toc122101231"/>
      <w:r w:rsidRPr="00533C32">
        <w:t>5.2.</w:t>
      </w:r>
      <w:r w:rsidRPr="00072181">
        <w:t>25C</w:t>
      </w:r>
      <w:r w:rsidRPr="00533C32">
        <w:t>.1</w:t>
      </w:r>
      <w:r w:rsidRPr="00533C32">
        <w:tab/>
        <w:t>Description</w:t>
      </w:r>
      <w:bookmarkEnd w:id="1812"/>
      <w:bookmarkEnd w:id="1813"/>
      <w:bookmarkEnd w:id="1814"/>
      <w:bookmarkEnd w:id="1815"/>
      <w:bookmarkEnd w:id="1816"/>
      <w:bookmarkEnd w:id="1817"/>
      <w:bookmarkEnd w:id="1818"/>
      <w:bookmarkEnd w:id="1819"/>
    </w:p>
    <w:p w14:paraId="1B219C76"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7C1755" w14:textId="77777777" w:rsidR="00234841" w:rsidRPr="00533C32" w:rsidRDefault="00234841" w:rsidP="00234841">
      <w:pPr>
        <w:pStyle w:val="Heading4"/>
      </w:pPr>
      <w:bookmarkStart w:id="1820" w:name="_Toc20127089"/>
      <w:bookmarkStart w:id="1821" w:name="_Toc27589065"/>
      <w:bookmarkStart w:id="1822" w:name="_Toc36459866"/>
      <w:bookmarkStart w:id="1823" w:name="_Toc45029450"/>
      <w:bookmarkStart w:id="1824" w:name="_Toc56520726"/>
      <w:bookmarkStart w:id="1825" w:name="_Toc90586993"/>
      <w:bookmarkStart w:id="1826" w:name="_Toc106616536"/>
      <w:bookmarkStart w:id="1827" w:name="_Toc122101232"/>
      <w:r w:rsidRPr="00533C32">
        <w:t>5.2.</w:t>
      </w:r>
      <w:r w:rsidRPr="00072181">
        <w:t>25C</w:t>
      </w:r>
      <w:r w:rsidRPr="00533C32">
        <w:t>.2</w:t>
      </w:r>
      <w:r w:rsidRPr="00533C32">
        <w:tab/>
        <w:t>Resource Definition</w:t>
      </w:r>
      <w:bookmarkEnd w:id="1820"/>
      <w:bookmarkEnd w:id="1821"/>
      <w:bookmarkEnd w:id="1822"/>
      <w:bookmarkEnd w:id="1823"/>
      <w:bookmarkEnd w:id="1824"/>
      <w:bookmarkEnd w:id="1825"/>
      <w:bookmarkEnd w:id="1826"/>
      <w:bookmarkEnd w:id="1827"/>
    </w:p>
    <w:p w14:paraId="7A98081E"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ue-update-confirmation-data/subscribed-cag</w:t>
      </w:r>
    </w:p>
    <w:p w14:paraId="357C6AFF" w14:textId="77777777" w:rsidR="00234841" w:rsidRPr="00533C32" w:rsidRDefault="00234841" w:rsidP="00234841">
      <w:pPr>
        <w:rPr>
          <w:rFonts w:ascii="Arial" w:hAnsi="Arial" w:cs="Arial"/>
        </w:rPr>
      </w:pPr>
      <w:bookmarkStart w:id="1828"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1828"/>
    <w:p w14:paraId="01219B79" w14:textId="77777777" w:rsidR="00234841" w:rsidRPr="00533C32" w:rsidRDefault="00234841" w:rsidP="00434F1A">
      <w:pPr>
        <w:pStyle w:val="TH"/>
        <w:outlineLvl w:val="0"/>
      </w:pPr>
      <w:r w:rsidRPr="00533C32">
        <w:lastRenderedPageBreak/>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4980BD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56147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5C438B" w14:textId="77777777" w:rsidR="00234841" w:rsidRPr="009C5B90" w:rsidRDefault="00234841" w:rsidP="00D17253">
            <w:pPr>
              <w:pStyle w:val="TAH"/>
              <w:rPr>
                <w:lang w:val="en-US"/>
              </w:rPr>
            </w:pPr>
            <w:r w:rsidRPr="009C5B90">
              <w:rPr>
                <w:lang w:val="en-US"/>
              </w:rPr>
              <w:t>Definition</w:t>
            </w:r>
          </w:p>
        </w:tc>
      </w:tr>
      <w:tr w:rsidR="00234841" w:rsidRPr="009C5B90" w14:paraId="452DD85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0A13C3"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4FA94"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68C3402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D1032F"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73CE6F" w14:textId="77777777" w:rsidR="00234841" w:rsidRPr="009C5B90" w:rsidRDefault="00234841" w:rsidP="00D17253">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258205F8" w14:textId="77777777" w:rsidR="00234841" w:rsidRPr="00533C32" w:rsidRDefault="00234841" w:rsidP="00234841">
      <w:pPr>
        <w:rPr>
          <w:lang w:eastAsia="zh-CN"/>
        </w:rPr>
      </w:pPr>
    </w:p>
    <w:p w14:paraId="082BCC18" w14:textId="77777777" w:rsidR="00234841" w:rsidRPr="00533C32" w:rsidRDefault="00234841" w:rsidP="00234841">
      <w:pPr>
        <w:pStyle w:val="Heading4"/>
        <w:rPr>
          <w:lang w:eastAsia="zh-CN"/>
        </w:rPr>
      </w:pPr>
      <w:bookmarkStart w:id="1829" w:name="_Toc20127090"/>
      <w:bookmarkStart w:id="1830" w:name="_Toc27589066"/>
      <w:bookmarkStart w:id="1831" w:name="_Toc36459867"/>
      <w:bookmarkStart w:id="1832" w:name="_Toc45029451"/>
      <w:bookmarkStart w:id="1833" w:name="_Toc56520727"/>
      <w:bookmarkStart w:id="1834" w:name="_Toc90586994"/>
      <w:bookmarkStart w:id="1835" w:name="_Toc106616537"/>
      <w:bookmarkStart w:id="1836" w:name="_Toc122101233"/>
      <w:r w:rsidRPr="00533C32">
        <w:t>5.2.</w:t>
      </w:r>
      <w:r w:rsidRPr="00072181">
        <w:t>25C</w:t>
      </w:r>
      <w:r w:rsidRPr="00533C32">
        <w:t>.3</w:t>
      </w:r>
      <w:r w:rsidRPr="00533C32">
        <w:tab/>
        <w:t>Resource Standard Methods</w:t>
      </w:r>
      <w:bookmarkEnd w:id="1829"/>
      <w:bookmarkEnd w:id="1830"/>
      <w:bookmarkEnd w:id="1831"/>
      <w:bookmarkEnd w:id="1832"/>
      <w:bookmarkEnd w:id="1833"/>
      <w:bookmarkEnd w:id="1834"/>
      <w:bookmarkEnd w:id="1835"/>
      <w:bookmarkEnd w:id="1836"/>
    </w:p>
    <w:p w14:paraId="134175C2" w14:textId="77777777" w:rsidR="00234841" w:rsidRPr="00533C32" w:rsidRDefault="00234841" w:rsidP="00234841">
      <w:pPr>
        <w:pStyle w:val="Heading5"/>
      </w:pPr>
      <w:bookmarkStart w:id="1837" w:name="_Toc20127091"/>
      <w:bookmarkStart w:id="1838" w:name="_Toc27589067"/>
      <w:bookmarkStart w:id="1839" w:name="_Toc36459868"/>
      <w:bookmarkStart w:id="1840" w:name="_Toc45029452"/>
      <w:bookmarkStart w:id="1841" w:name="_Toc56520728"/>
      <w:bookmarkStart w:id="1842" w:name="_Toc90586995"/>
      <w:bookmarkStart w:id="1843" w:name="_Toc106616538"/>
      <w:bookmarkStart w:id="1844" w:name="_Toc122101234"/>
      <w:r w:rsidRPr="00533C32">
        <w:t>5.2.</w:t>
      </w:r>
      <w:r w:rsidRPr="00072181">
        <w:t>25C</w:t>
      </w:r>
      <w:r w:rsidRPr="00533C32">
        <w:t>.3.1</w:t>
      </w:r>
      <w:r w:rsidRPr="00533C32">
        <w:tab/>
        <w:t>PUT</w:t>
      </w:r>
      <w:bookmarkEnd w:id="1837"/>
      <w:bookmarkEnd w:id="1838"/>
      <w:bookmarkEnd w:id="1839"/>
      <w:bookmarkEnd w:id="1840"/>
      <w:bookmarkEnd w:id="1841"/>
      <w:bookmarkEnd w:id="1842"/>
      <w:bookmarkEnd w:id="1843"/>
      <w:bookmarkEnd w:id="1844"/>
    </w:p>
    <w:p w14:paraId="514F606D" w14:textId="77777777" w:rsidR="00234841" w:rsidRPr="00533C32" w:rsidRDefault="00234841" w:rsidP="00234841">
      <w:r w:rsidRPr="00533C32">
        <w:t>This method shall support the URI query parameters specified in table 5.2.</w:t>
      </w:r>
      <w:r w:rsidRPr="00072181">
        <w:t>25C</w:t>
      </w:r>
      <w:r w:rsidRPr="00533C32">
        <w:t>.3.1-1.</w:t>
      </w:r>
    </w:p>
    <w:p w14:paraId="6D332457" w14:textId="77777777" w:rsidR="00234841" w:rsidRPr="00533C32" w:rsidRDefault="00234841" w:rsidP="00434F1A">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1CBAC8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06094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9EC36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BA513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B1AFA"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D6BADE" w14:textId="77777777" w:rsidR="00234841" w:rsidRPr="009C5B90" w:rsidRDefault="00234841" w:rsidP="00D17253">
            <w:pPr>
              <w:pStyle w:val="TAH"/>
              <w:rPr>
                <w:lang w:val="en-US"/>
              </w:rPr>
            </w:pPr>
            <w:r w:rsidRPr="009C5B90">
              <w:rPr>
                <w:lang w:val="en-US"/>
              </w:rPr>
              <w:t>Description</w:t>
            </w:r>
          </w:p>
        </w:tc>
      </w:tr>
      <w:tr w:rsidR="00234841" w:rsidRPr="009C5B90" w14:paraId="69C20C5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623F0"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9BD7BD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43BB4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275193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1544AB0" w14:textId="77777777" w:rsidR="00234841" w:rsidRPr="009C5B90" w:rsidRDefault="00234841" w:rsidP="00D17253">
            <w:pPr>
              <w:pStyle w:val="TAL"/>
              <w:rPr>
                <w:lang w:val="en-US"/>
              </w:rPr>
            </w:pPr>
          </w:p>
        </w:tc>
      </w:tr>
    </w:tbl>
    <w:p w14:paraId="54604D9B" w14:textId="77777777" w:rsidR="00234841" w:rsidRPr="00533C32" w:rsidRDefault="00234841" w:rsidP="00234841"/>
    <w:p w14:paraId="0D8E11A6" w14:textId="77777777" w:rsidR="00234841" w:rsidRPr="00533C32" w:rsidRDefault="00234841" w:rsidP="0023484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1E47B4B8" w14:textId="77777777" w:rsidR="00234841" w:rsidRPr="00533C32" w:rsidRDefault="00234841" w:rsidP="00434F1A">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EFF1A1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ECBF2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DF98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09CED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1B7A5" w14:textId="77777777" w:rsidR="00234841" w:rsidRPr="009C5B90" w:rsidRDefault="00234841" w:rsidP="00D17253">
            <w:pPr>
              <w:pStyle w:val="TAH"/>
              <w:rPr>
                <w:lang w:val="en-US"/>
              </w:rPr>
            </w:pPr>
            <w:r w:rsidRPr="009C5B90">
              <w:rPr>
                <w:lang w:val="en-US"/>
              </w:rPr>
              <w:t>Description</w:t>
            </w:r>
          </w:p>
        </w:tc>
      </w:tr>
      <w:tr w:rsidR="00234841" w:rsidRPr="009C5B90" w14:paraId="2698FB2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98ECCC" w14:textId="77777777" w:rsidR="00234841" w:rsidRPr="009C5B90" w:rsidRDefault="00234841" w:rsidP="00D17253">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34C14565"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590141F"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360E0B3" w14:textId="77777777" w:rsidR="00234841" w:rsidRPr="009C5B90" w:rsidRDefault="00234841" w:rsidP="00D17253">
            <w:pPr>
              <w:pStyle w:val="TAL"/>
              <w:rPr>
                <w:lang w:val="en-US"/>
              </w:rPr>
            </w:pPr>
            <w:r w:rsidRPr="009C5B90">
              <w:rPr>
                <w:lang w:val="en-US"/>
              </w:rPr>
              <w:t>Contains the provisioning time stamp of the acknowledged CAG</w:t>
            </w:r>
          </w:p>
        </w:tc>
      </w:tr>
    </w:tbl>
    <w:p w14:paraId="55E910D7" w14:textId="77777777" w:rsidR="00234841" w:rsidRPr="00533C32" w:rsidRDefault="00234841" w:rsidP="00234841"/>
    <w:p w14:paraId="6937EEFB" w14:textId="77777777" w:rsidR="00234841" w:rsidRPr="00533C32" w:rsidRDefault="00234841" w:rsidP="00434F1A">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234841" w:rsidRPr="009C5B90" w14:paraId="00854D0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7FC1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EE96D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E389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6E859F" w14:textId="77777777" w:rsidR="00234841" w:rsidRPr="009C5B90" w:rsidRDefault="00234841" w:rsidP="00D17253">
            <w:pPr>
              <w:pStyle w:val="TAH"/>
              <w:rPr>
                <w:lang w:val="en-US"/>
              </w:rPr>
            </w:pPr>
            <w:r w:rsidRPr="009C5B90">
              <w:rPr>
                <w:lang w:val="en-US"/>
              </w:rPr>
              <w:t>Response</w:t>
            </w:r>
          </w:p>
          <w:p w14:paraId="0A09138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3E27B0" w14:textId="77777777" w:rsidR="00234841" w:rsidRPr="009C5B90" w:rsidRDefault="00234841" w:rsidP="00D17253">
            <w:pPr>
              <w:pStyle w:val="TAH"/>
              <w:rPr>
                <w:lang w:val="en-US"/>
              </w:rPr>
            </w:pPr>
            <w:r w:rsidRPr="009C5B90">
              <w:rPr>
                <w:lang w:val="en-US"/>
              </w:rPr>
              <w:t>Description</w:t>
            </w:r>
          </w:p>
        </w:tc>
      </w:tr>
      <w:tr w:rsidR="00234841" w:rsidRPr="009C5B90" w14:paraId="12D1EAC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E8C0F7"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3F78C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0966B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9B63261"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B77A0C"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32BF097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29055A"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5DBD84D" w14:textId="77777777" w:rsidR="00234841" w:rsidRPr="00533C32" w:rsidRDefault="00234841" w:rsidP="00234841"/>
    <w:p w14:paraId="3E05DE49" w14:textId="77777777" w:rsidR="00234841" w:rsidRPr="00533C32" w:rsidRDefault="00234841" w:rsidP="00234841">
      <w:pPr>
        <w:pStyle w:val="Heading5"/>
      </w:pPr>
      <w:bookmarkStart w:id="1845" w:name="_Toc20127092"/>
      <w:bookmarkStart w:id="1846" w:name="_Toc27589068"/>
      <w:bookmarkStart w:id="1847" w:name="_Toc36459869"/>
      <w:bookmarkStart w:id="1848" w:name="_Toc45029453"/>
      <w:bookmarkStart w:id="1849" w:name="_Toc56520729"/>
      <w:bookmarkStart w:id="1850" w:name="_Toc90586996"/>
      <w:bookmarkStart w:id="1851" w:name="_Toc106616539"/>
      <w:bookmarkStart w:id="1852" w:name="_Toc122101235"/>
      <w:r w:rsidRPr="00533C32">
        <w:t>5.2.</w:t>
      </w:r>
      <w:r w:rsidRPr="00072181">
        <w:t>25C</w:t>
      </w:r>
      <w:r w:rsidRPr="00533C32">
        <w:t>.3.2</w:t>
      </w:r>
      <w:r w:rsidRPr="00533C32">
        <w:tab/>
        <w:t>GET</w:t>
      </w:r>
      <w:bookmarkEnd w:id="1845"/>
      <w:bookmarkEnd w:id="1846"/>
      <w:bookmarkEnd w:id="1847"/>
      <w:bookmarkEnd w:id="1848"/>
      <w:bookmarkEnd w:id="1849"/>
      <w:bookmarkEnd w:id="1850"/>
      <w:bookmarkEnd w:id="1851"/>
      <w:bookmarkEnd w:id="1852"/>
    </w:p>
    <w:p w14:paraId="022D67F8" w14:textId="77777777" w:rsidR="00234841" w:rsidRPr="00533C32" w:rsidRDefault="00234841" w:rsidP="00234841">
      <w:r w:rsidRPr="00533C32">
        <w:t>This method shall support the URI query parameters specified in table 5.2.</w:t>
      </w:r>
      <w:r w:rsidRPr="00072181">
        <w:t>25C</w:t>
      </w:r>
      <w:r w:rsidRPr="00533C32">
        <w:t>.3.2-1.</w:t>
      </w:r>
    </w:p>
    <w:p w14:paraId="22FA5995" w14:textId="77777777" w:rsidR="00234841" w:rsidRPr="00533C32" w:rsidRDefault="00234841" w:rsidP="00434F1A">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16A9B80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4B5D5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494DB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364CD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2F20F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04813" w14:textId="77777777" w:rsidR="00234841" w:rsidRPr="009C5B90" w:rsidRDefault="00234841" w:rsidP="00D17253">
            <w:pPr>
              <w:pStyle w:val="TAH"/>
              <w:rPr>
                <w:lang w:val="en-US"/>
              </w:rPr>
            </w:pPr>
            <w:r w:rsidRPr="009C5B90">
              <w:rPr>
                <w:lang w:val="en-US"/>
              </w:rPr>
              <w:t>Description</w:t>
            </w:r>
          </w:p>
        </w:tc>
      </w:tr>
      <w:tr w:rsidR="00234841" w:rsidRPr="009C5B90" w14:paraId="585D65C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069894"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0180EAE"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F7E36E"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DCD1FA"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00ADC"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21560B4" w14:textId="77777777" w:rsidR="00234841" w:rsidRPr="00533C32" w:rsidRDefault="00234841" w:rsidP="00234841"/>
    <w:p w14:paraId="592B86B9" w14:textId="77777777" w:rsidR="00234841" w:rsidRPr="00533C32" w:rsidRDefault="00234841" w:rsidP="0023484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75DC3CEC" w14:textId="77777777" w:rsidR="00234841" w:rsidRPr="00533C32" w:rsidRDefault="00234841" w:rsidP="00434F1A">
      <w:pPr>
        <w:pStyle w:val="TH"/>
        <w:outlineLvl w:val="0"/>
      </w:pPr>
      <w:r w:rsidRPr="00533C32">
        <w:lastRenderedPageBreak/>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184ED7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1A222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CBB6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CD858E"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896217" w14:textId="77777777" w:rsidR="00234841" w:rsidRPr="009C5B90" w:rsidRDefault="00234841" w:rsidP="00D17253">
            <w:pPr>
              <w:pStyle w:val="TAH"/>
              <w:rPr>
                <w:lang w:val="en-US"/>
              </w:rPr>
            </w:pPr>
            <w:r w:rsidRPr="009C5B90">
              <w:rPr>
                <w:lang w:val="en-US"/>
              </w:rPr>
              <w:t>Description</w:t>
            </w:r>
          </w:p>
        </w:tc>
      </w:tr>
      <w:tr w:rsidR="00234841" w:rsidRPr="009C5B90" w14:paraId="2879736C"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396B14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1C539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C00E1E"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EA6034" w14:textId="77777777" w:rsidR="00234841" w:rsidRPr="009C5B90" w:rsidRDefault="00234841" w:rsidP="00D17253">
            <w:pPr>
              <w:pStyle w:val="TAL"/>
              <w:rPr>
                <w:lang w:val="en-US"/>
              </w:rPr>
            </w:pPr>
          </w:p>
        </w:tc>
      </w:tr>
    </w:tbl>
    <w:p w14:paraId="564DC97B" w14:textId="77777777" w:rsidR="00234841" w:rsidRPr="00533C32" w:rsidRDefault="00234841" w:rsidP="00234841"/>
    <w:p w14:paraId="013745F6" w14:textId="77777777" w:rsidR="00234841" w:rsidRPr="00533C32" w:rsidRDefault="00234841" w:rsidP="00434F1A">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049DCB8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838C6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AE922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28D63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E570A" w14:textId="77777777" w:rsidR="00234841" w:rsidRPr="009C5B90" w:rsidRDefault="00234841" w:rsidP="00D17253">
            <w:pPr>
              <w:pStyle w:val="TAH"/>
              <w:rPr>
                <w:lang w:val="en-US"/>
              </w:rPr>
            </w:pPr>
            <w:r w:rsidRPr="009C5B90">
              <w:rPr>
                <w:lang w:val="en-US"/>
              </w:rPr>
              <w:t>Response</w:t>
            </w:r>
          </w:p>
          <w:p w14:paraId="294E05D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379A0" w14:textId="77777777" w:rsidR="00234841" w:rsidRPr="009C5B90" w:rsidRDefault="00234841" w:rsidP="00D17253">
            <w:pPr>
              <w:pStyle w:val="TAH"/>
              <w:rPr>
                <w:lang w:val="en-US"/>
              </w:rPr>
            </w:pPr>
            <w:r w:rsidRPr="009C5B90">
              <w:rPr>
                <w:lang w:val="en-US"/>
              </w:rPr>
              <w:t>Description</w:t>
            </w:r>
          </w:p>
        </w:tc>
      </w:tr>
      <w:tr w:rsidR="00234841" w:rsidRPr="009C5B90" w14:paraId="6798DD9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953902" w14:textId="77777777" w:rsidR="00234841" w:rsidRPr="009C5B90" w:rsidRDefault="00234841" w:rsidP="00D17253">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5BB8C21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FAC75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D5BE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7B487D" w14:textId="77777777" w:rsidR="00234841" w:rsidRPr="009C5B90" w:rsidRDefault="00234841" w:rsidP="00D17253">
            <w:pPr>
              <w:pStyle w:val="TAL"/>
              <w:rPr>
                <w:lang w:val="en-US"/>
              </w:rPr>
            </w:pPr>
            <w:r w:rsidRPr="009C5B90">
              <w:rPr>
                <w:lang w:val="en-US"/>
              </w:rPr>
              <w:t>Upon success, a response body containing the CagAckData shall be returned.</w:t>
            </w:r>
          </w:p>
        </w:tc>
      </w:tr>
      <w:tr w:rsidR="00234841" w:rsidRPr="009C5B90" w14:paraId="7A0EF4C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7ADA2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AD0AF7D" w14:textId="77777777" w:rsidR="00234841" w:rsidRPr="00533C32" w:rsidRDefault="00234841" w:rsidP="00234841">
      <w:pPr>
        <w:rPr>
          <w:lang w:eastAsia="zh-CN"/>
        </w:rPr>
      </w:pPr>
    </w:p>
    <w:p w14:paraId="22E90F60" w14:textId="77777777" w:rsidR="00234841" w:rsidRPr="00533C32" w:rsidRDefault="00234841" w:rsidP="00434F1A">
      <w:pPr>
        <w:pStyle w:val="Heading3"/>
      </w:pPr>
      <w:bookmarkStart w:id="1853" w:name="_Toc20127093"/>
      <w:bookmarkStart w:id="1854" w:name="_Toc27589069"/>
      <w:bookmarkStart w:id="1855" w:name="_Toc36459870"/>
      <w:bookmarkStart w:id="1856" w:name="_Toc45029454"/>
      <w:bookmarkStart w:id="1857" w:name="_Toc56520730"/>
      <w:bookmarkStart w:id="1858" w:name="_Toc90586997"/>
      <w:bookmarkStart w:id="1859" w:name="_Toc106616540"/>
      <w:bookmarkStart w:id="1860" w:name="_Toc122101236"/>
      <w:r w:rsidRPr="00533C32">
        <w:t>5.2.26</w:t>
      </w:r>
      <w:r w:rsidRPr="00533C32">
        <w:tab/>
        <w:t>Resource: ProvisionedData</w:t>
      </w:r>
      <w:bookmarkEnd w:id="1853"/>
      <w:bookmarkEnd w:id="1854"/>
      <w:bookmarkEnd w:id="1855"/>
      <w:bookmarkEnd w:id="1856"/>
      <w:bookmarkEnd w:id="1857"/>
      <w:bookmarkEnd w:id="1858"/>
      <w:bookmarkEnd w:id="1859"/>
      <w:bookmarkEnd w:id="1860"/>
    </w:p>
    <w:p w14:paraId="61FF9BDB" w14:textId="77777777" w:rsidR="00234841" w:rsidRPr="00533C32" w:rsidRDefault="00234841" w:rsidP="00434F1A">
      <w:pPr>
        <w:pStyle w:val="Heading4"/>
      </w:pPr>
      <w:bookmarkStart w:id="1861" w:name="_Toc20127094"/>
      <w:bookmarkStart w:id="1862" w:name="_Toc27589070"/>
      <w:bookmarkStart w:id="1863" w:name="_Toc36459871"/>
      <w:bookmarkStart w:id="1864" w:name="_Toc45029455"/>
      <w:bookmarkStart w:id="1865" w:name="_Toc56520731"/>
      <w:bookmarkStart w:id="1866" w:name="_Toc90586998"/>
      <w:bookmarkStart w:id="1867" w:name="_Toc106616541"/>
      <w:bookmarkStart w:id="1868" w:name="_Toc122101237"/>
      <w:r w:rsidRPr="00533C32">
        <w:t>5.2.26.1</w:t>
      </w:r>
      <w:r w:rsidRPr="00533C32">
        <w:tab/>
        <w:t>Description</w:t>
      </w:r>
      <w:bookmarkEnd w:id="1861"/>
      <w:bookmarkEnd w:id="1862"/>
      <w:bookmarkEnd w:id="1863"/>
      <w:bookmarkEnd w:id="1864"/>
      <w:bookmarkEnd w:id="1865"/>
      <w:bookmarkEnd w:id="1866"/>
      <w:bookmarkEnd w:id="1867"/>
      <w:bookmarkEnd w:id="1868"/>
    </w:p>
    <w:p w14:paraId="260B136D" w14:textId="77777777" w:rsidR="00234841" w:rsidRPr="00533C32" w:rsidRDefault="00234841" w:rsidP="00234841">
      <w:pPr>
        <w:rPr>
          <w:lang w:eastAsia="zh-CN"/>
        </w:rPr>
      </w:pPr>
      <w:r w:rsidRPr="00533C32">
        <w:t>This resource represents the subscribed ProvisionedData for a UE ID for use in a serving PLMN.</w:t>
      </w:r>
    </w:p>
    <w:p w14:paraId="11F50189"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489C70" w14:textId="77777777" w:rsidR="00234841" w:rsidRPr="00533C32" w:rsidRDefault="00234841" w:rsidP="00434F1A">
      <w:pPr>
        <w:pStyle w:val="Heading4"/>
      </w:pPr>
      <w:bookmarkStart w:id="1869" w:name="_Toc20127095"/>
      <w:bookmarkStart w:id="1870" w:name="_Toc27589071"/>
      <w:bookmarkStart w:id="1871" w:name="_Toc36459872"/>
      <w:bookmarkStart w:id="1872" w:name="_Toc45029456"/>
      <w:bookmarkStart w:id="1873" w:name="_Toc56520732"/>
      <w:bookmarkStart w:id="1874" w:name="_Toc90586999"/>
      <w:bookmarkStart w:id="1875" w:name="_Toc106616542"/>
      <w:bookmarkStart w:id="1876" w:name="_Toc122101238"/>
      <w:r w:rsidRPr="00533C32">
        <w:t>5.2.26.2</w:t>
      </w:r>
      <w:r w:rsidRPr="00533C32">
        <w:tab/>
        <w:t>Resource Definition</w:t>
      </w:r>
      <w:bookmarkEnd w:id="1869"/>
      <w:bookmarkEnd w:id="1870"/>
      <w:bookmarkEnd w:id="1871"/>
      <w:bookmarkEnd w:id="1872"/>
      <w:bookmarkEnd w:id="1873"/>
      <w:bookmarkEnd w:id="1874"/>
      <w:bookmarkEnd w:id="1875"/>
      <w:bookmarkEnd w:id="1876"/>
    </w:p>
    <w:p w14:paraId="1FA67352"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4FA2C35D" w14:textId="77777777" w:rsidR="00234841" w:rsidRPr="00533C32" w:rsidRDefault="00234841" w:rsidP="00234841">
      <w:pPr>
        <w:rPr>
          <w:rFonts w:ascii="Arial" w:hAnsi="Arial" w:cs="Arial"/>
        </w:rPr>
      </w:pPr>
      <w:bookmarkStart w:id="1877" w:name="_MCCTEMPBM_CRPT22160149___7"/>
      <w:r w:rsidRPr="00533C32">
        <w:t>This resource shall support the resource URI variables defined in table 5.2.26.2-1</w:t>
      </w:r>
      <w:r w:rsidRPr="00533C32">
        <w:rPr>
          <w:rFonts w:ascii="Arial" w:hAnsi="Arial" w:cs="Arial"/>
        </w:rPr>
        <w:t>.</w:t>
      </w:r>
    </w:p>
    <w:bookmarkEnd w:id="1877"/>
    <w:p w14:paraId="322DB7EE" w14:textId="77777777" w:rsidR="00234841" w:rsidRPr="00533C32" w:rsidRDefault="00234841" w:rsidP="00434F1A">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5C23CDC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F5E39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86E7E" w14:textId="77777777" w:rsidR="00234841" w:rsidRPr="009C5B90" w:rsidRDefault="00234841" w:rsidP="00D17253">
            <w:pPr>
              <w:pStyle w:val="TAH"/>
              <w:rPr>
                <w:lang w:val="en-US"/>
              </w:rPr>
            </w:pPr>
            <w:r w:rsidRPr="009C5B90">
              <w:rPr>
                <w:lang w:val="en-US"/>
              </w:rPr>
              <w:t>Definition</w:t>
            </w:r>
          </w:p>
        </w:tc>
      </w:tr>
      <w:tr w:rsidR="00234841" w:rsidRPr="009C5B90" w14:paraId="1E1F27E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9A751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8A710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4AA2AA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4ACD9E"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BEF42C"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5454991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332D60"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607426"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C81E58A" w14:textId="77777777" w:rsidR="00234841" w:rsidRPr="00533C32" w:rsidRDefault="00234841" w:rsidP="00234841"/>
    <w:p w14:paraId="2E4FC556" w14:textId="77777777" w:rsidR="00234841" w:rsidRPr="00533C32" w:rsidRDefault="00234841" w:rsidP="00434F1A">
      <w:pPr>
        <w:pStyle w:val="Heading4"/>
      </w:pPr>
      <w:bookmarkStart w:id="1878" w:name="_Toc20127096"/>
      <w:bookmarkStart w:id="1879" w:name="_Toc27589072"/>
      <w:bookmarkStart w:id="1880" w:name="_Toc36459873"/>
      <w:bookmarkStart w:id="1881" w:name="_Toc45029457"/>
      <w:bookmarkStart w:id="1882" w:name="_Toc56520733"/>
      <w:bookmarkStart w:id="1883" w:name="_Toc90587000"/>
      <w:bookmarkStart w:id="1884" w:name="_Toc106616543"/>
      <w:bookmarkStart w:id="1885" w:name="_Toc122101239"/>
      <w:r w:rsidRPr="00533C32">
        <w:t>5.2.26.3</w:t>
      </w:r>
      <w:r w:rsidRPr="00533C32">
        <w:tab/>
        <w:t>Resource Standard Methods</w:t>
      </w:r>
      <w:bookmarkEnd w:id="1878"/>
      <w:bookmarkEnd w:id="1879"/>
      <w:bookmarkEnd w:id="1880"/>
      <w:bookmarkEnd w:id="1881"/>
      <w:bookmarkEnd w:id="1882"/>
      <w:bookmarkEnd w:id="1883"/>
      <w:bookmarkEnd w:id="1884"/>
      <w:bookmarkEnd w:id="1885"/>
    </w:p>
    <w:p w14:paraId="455244CA" w14:textId="77777777" w:rsidR="00234841" w:rsidRPr="00533C32" w:rsidRDefault="00234841" w:rsidP="00434F1A">
      <w:pPr>
        <w:pStyle w:val="Heading5"/>
      </w:pPr>
      <w:bookmarkStart w:id="1886" w:name="_Toc20127097"/>
      <w:bookmarkStart w:id="1887" w:name="_Toc27589073"/>
      <w:bookmarkStart w:id="1888" w:name="_Toc36459874"/>
      <w:bookmarkStart w:id="1889" w:name="_Toc45029458"/>
      <w:bookmarkStart w:id="1890" w:name="_Toc56520734"/>
      <w:bookmarkStart w:id="1891" w:name="_Toc90587001"/>
      <w:bookmarkStart w:id="1892" w:name="_Toc106616544"/>
      <w:bookmarkStart w:id="1893" w:name="_Toc122101240"/>
      <w:r w:rsidRPr="00533C32">
        <w:t>5.2.26.3.1</w:t>
      </w:r>
      <w:r w:rsidRPr="00533C32">
        <w:tab/>
        <w:t>GET</w:t>
      </w:r>
      <w:bookmarkEnd w:id="1886"/>
      <w:bookmarkEnd w:id="1887"/>
      <w:bookmarkEnd w:id="1888"/>
      <w:bookmarkEnd w:id="1889"/>
      <w:bookmarkEnd w:id="1890"/>
      <w:bookmarkEnd w:id="1891"/>
      <w:bookmarkEnd w:id="1892"/>
      <w:bookmarkEnd w:id="1893"/>
    </w:p>
    <w:p w14:paraId="0025DD57" w14:textId="77777777" w:rsidR="00234841" w:rsidRPr="00533C32" w:rsidRDefault="00234841" w:rsidP="00234841">
      <w:r w:rsidRPr="00533C32">
        <w:t>This method shall support the URI query parameters specified in table 5.2.26.3.1-1.</w:t>
      </w:r>
    </w:p>
    <w:p w14:paraId="47A911EB" w14:textId="77777777" w:rsidR="00234841" w:rsidRPr="00533C32" w:rsidRDefault="00234841" w:rsidP="00434F1A">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797"/>
        <w:gridCol w:w="325"/>
        <w:gridCol w:w="1067"/>
        <w:gridCol w:w="4989"/>
      </w:tblGrid>
      <w:tr w:rsidR="00234841" w:rsidRPr="009C5B90" w14:paraId="549ECF8C" w14:textId="77777777" w:rsidTr="00D17253">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C2150DF" w14:textId="77777777" w:rsidR="00234841" w:rsidRPr="009C5B90" w:rsidRDefault="00234841" w:rsidP="00D17253">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65283D79" w14:textId="77777777" w:rsidR="00234841" w:rsidRPr="009C5B90" w:rsidRDefault="00234841" w:rsidP="00D17253">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3CB2937"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3F91027" w14:textId="77777777" w:rsidR="00234841" w:rsidRPr="009C5B90" w:rsidRDefault="00234841" w:rsidP="00D17253">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498" w14:textId="77777777" w:rsidR="00234841" w:rsidRPr="009C5B90" w:rsidRDefault="00234841" w:rsidP="00D17253">
            <w:pPr>
              <w:pStyle w:val="TAH"/>
              <w:rPr>
                <w:lang w:val="en-US"/>
              </w:rPr>
            </w:pPr>
            <w:r w:rsidRPr="009C5B90">
              <w:rPr>
                <w:lang w:val="en-US"/>
              </w:rPr>
              <w:t>Description</w:t>
            </w:r>
          </w:p>
        </w:tc>
      </w:tr>
      <w:tr w:rsidR="00234841" w:rsidRPr="009C5B90" w14:paraId="62936FA5" w14:textId="77777777" w:rsidTr="00D17253">
        <w:trPr>
          <w:jc w:val="center"/>
        </w:trPr>
        <w:tc>
          <w:tcPr>
            <w:tcW w:w="776" w:type="pct"/>
            <w:tcBorders>
              <w:top w:val="single" w:sz="4" w:space="0" w:color="auto"/>
              <w:left w:val="single" w:sz="6" w:space="0" w:color="000000"/>
              <w:bottom w:val="single" w:sz="4" w:space="0" w:color="auto"/>
              <w:right w:val="single" w:sz="6" w:space="0" w:color="000000"/>
            </w:tcBorders>
            <w:hideMark/>
          </w:tcPr>
          <w:p w14:paraId="6B8D1017" w14:textId="77777777" w:rsidR="00234841" w:rsidRPr="009C5B90" w:rsidRDefault="00234841" w:rsidP="00D17253">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1DAF2138" w14:textId="77777777" w:rsidR="00234841" w:rsidRPr="009C5B90" w:rsidRDefault="00234841" w:rsidP="00D17253">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629A1352" w14:textId="77777777" w:rsidR="00234841" w:rsidRPr="009C5B90" w:rsidRDefault="00234841" w:rsidP="00D17253">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4BE4108C" w14:textId="77777777" w:rsidR="00234841" w:rsidRPr="009C5B90" w:rsidRDefault="00234841" w:rsidP="00D17253">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075BA9F2" w14:textId="77777777" w:rsidR="00234841" w:rsidRPr="009C5B90" w:rsidRDefault="00234841" w:rsidP="00D17253">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4D2EF8C3" w14:textId="77777777" w:rsidR="00234841" w:rsidRPr="00E20CB6" w:rsidRDefault="00234841" w:rsidP="00234841">
      <w:pPr>
        <w:pStyle w:val="NO"/>
        <w:rPr>
          <w:lang w:val="en-US"/>
        </w:rPr>
      </w:pPr>
    </w:p>
    <w:p w14:paraId="1E0A394B" w14:textId="77777777" w:rsidR="00234841" w:rsidRPr="00533C32" w:rsidRDefault="00234841" w:rsidP="00234841">
      <w:pPr>
        <w:pStyle w:val="NO"/>
      </w:pPr>
      <w:r w:rsidRPr="00E20CB6">
        <w:rPr>
          <w:lang w:val="en-US"/>
        </w:rPr>
        <w:lastRenderedPageBreak/>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0944ADAB" w14:textId="77777777" w:rsidR="00234841" w:rsidRPr="00533C32" w:rsidRDefault="00234841" w:rsidP="00234841">
      <w:r w:rsidRPr="00533C32">
        <w:t>This method shall support the request data structures specified in table 5.2.26.3.1-2 and the response data structures and response codes specified in table 5.2.26.3.1-3.</w:t>
      </w:r>
    </w:p>
    <w:p w14:paraId="2AC72E2C" w14:textId="77777777" w:rsidR="00234841" w:rsidRPr="00533C32" w:rsidRDefault="00234841" w:rsidP="00434F1A">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5E217A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43188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135B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4636D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2F15B" w14:textId="77777777" w:rsidR="00234841" w:rsidRPr="009C5B90" w:rsidRDefault="00234841" w:rsidP="00D17253">
            <w:pPr>
              <w:pStyle w:val="TAH"/>
              <w:rPr>
                <w:lang w:val="en-US"/>
              </w:rPr>
            </w:pPr>
            <w:r w:rsidRPr="009C5B90">
              <w:rPr>
                <w:lang w:val="en-US"/>
              </w:rPr>
              <w:t>Description</w:t>
            </w:r>
          </w:p>
        </w:tc>
      </w:tr>
      <w:tr w:rsidR="00234841" w:rsidRPr="009C5B90" w14:paraId="0F58F51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B37681"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D61C3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052C4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810992" w14:textId="77777777" w:rsidR="00234841" w:rsidRPr="009C5B90" w:rsidRDefault="00234841" w:rsidP="00D17253">
            <w:pPr>
              <w:pStyle w:val="TAL"/>
              <w:rPr>
                <w:lang w:val="en-US"/>
              </w:rPr>
            </w:pPr>
          </w:p>
        </w:tc>
      </w:tr>
    </w:tbl>
    <w:p w14:paraId="62BF3F08" w14:textId="77777777" w:rsidR="00234841" w:rsidRPr="00533C32" w:rsidRDefault="00234841" w:rsidP="00234841"/>
    <w:p w14:paraId="5DE20147" w14:textId="77777777" w:rsidR="00234841" w:rsidRPr="00533C32" w:rsidRDefault="00234841" w:rsidP="00434F1A">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234841" w:rsidRPr="009C5B90" w14:paraId="5948D91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57E5C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17974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71C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A3BEF9" w14:textId="77777777" w:rsidR="00234841" w:rsidRPr="009C5B90" w:rsidRDefault="00234841" w:rsidP="00D17253">
            <w:pPr>
              <w:pStyle w:val="TAH"/>
              <w:rPr>
                <w:lang w:val="en-US"/>
              </w:rPr>
            </w:pPr>
            <w:r w:rsidRPr="009C5B90">
              <w:rPr>
                <w:lang w:val="en-US"/>
              </w:rPr>
              <w:t>Response</w:t>
            </w:r>
          </w:p>
          <w:p w14:paraId="53E254E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E1460B" w14:textId="77777777" w:rsidR="00234841" w:rsidRPr="009C5B90" w:rsidRDefault="00234841" w:rsidP="00D17253">
            <w:pPr>
              <w:pStyle w:val="TAH"/>
              <w:rPr>
                <w:lang w:val="en-US"/>
              </w:rPr>
            </w:pPr>
            <w:r w:rsidRPr="009C5B90">
              <w:rPr>
                <w:lang w:val="en-US"/>
              </w:rPr>
              <w:t>Description</w:t>
            </w:r>
          </w:p>
        </w:tc>
      </w:tr>
      <w:tr w:rsidR="00234841" w:rsidRPr="009C5B90" w14:paraId="0FEA375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BCC03C" w14:textId="77777777" w:rsidR="00234841" w:rsidRPr="009C5B90" w:rsidRDefault="00234841" w:rsidP="00D17253">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1627B43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38489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6468B3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56E70A" w14:textId="77777777" w:rsidR="00234841" w:rsidRPr="009C5B90" w:rsidRDefault="00234841" w:rsidP="00D17253">
            <w:pPr>
              <w:pStyle w:val="TAL"/>
              <w:rPr>
                <w:lang w:val="en-US"/>
              </w:rPr>
            </w:pPr>
            <w:r w:rsidRPr="009C5B90">
              <w:rPr>
                <w:lang w:val="en-US"/>
              </w:rPr>
              <w:t>Upon success, a response body containing the requested data sets shall be returned.</w:t>
            </w:r>
          </w:p>
        </w:tc>
      </w:tr>
      <w:tr w:rsidR="00234841" w:rsidRPr="009C5B90" w14:paraId="5A76420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5A9E43"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5CF467C" w14:textId="77777777" w:rsidR="00234841" w:rsidRPr="00442797" w:rsidRDefault="00234841" w:rsidP="00234841"/>
    <w:p w14:paraId="7BCFAAE8" w14:textId="77777777" w:rsidR="00234841" w:rsidRPr="00533C32" w:rsidRDefault="00234841" w:rsidP="00434F1A">
      <w:pPr>
        <w:pStyle w:val="Heading3"/>
      </w:pPr>
      <w:bookmarkStart w:id="1894" w:name="_Toc20127098"/>
      <w:bookmarkStart w:id="1895" w:name="_Toc27589074"/>
      <w:bookmarkStart w:id="1896" w:name="_Toc36459875"/>
      <w:bookmarkStart w:id="1897" w:name="_Toc45029459"/>
      <w:bookmarkStart w:id="1898" w:name="_Toc56520735"/>
      <w:bookmarkStart w:id="1899" w:name="_Toc90587002"/>
      <w:bookmarkStart w:id="1900" w:name="_Toc106616545"/>
      <w:bookmarkStart w:id="1901" w:name="_Toc122101241"/>
      <w:r w:rsidRPr="00533C32">
        <w:t>5.2.27</w:t>
      </w:r>
      <w:r w:rsidRPr="00533C32">
        <w:tab/>
        <w:t>Resource: OperatorDeterminedBarringData</w:t>
      </w:r>
      <w:bookmarkEnd w:id="1894"/>
      <w:bookmarkEnd w:id="1895"/>
      <w:bookmarkEnd w:id="1896"/>
      <w:bookmarkEnd w:id="1897"/>
      <w:bookmarkEnd w:id="1898"/>
      <w:bookmarkEnd w:id="1899"/>
      <w:bookmarkEnd w:id="1900"/>
      <w:bookmarkEnd w:id="1901"/>
    </w:p>
    <w:p w14:paraId="68DC7865" w14:textId="77777777" w:rsidR="00234841" w:rsidRPr="00533C32" w:rsidRDefault="00234841" w:rsidP="00434F1A">
      <w:pPr>
        <w:pStyle w:val="Heading4"/>
      </w:pPr>
      <w:bookmarkStart w:id="1902" w:name="_Toc20127099"/>
      <w:bookmarkStart w:id="1903" w:name="_Toc27589075"/>
      <w:bookmarkStart w:id="1904" w:name="_Toc36459876"/>
      <w:bookmarkStart w:id="1905" w:name="_Toc45029460"/>
      <w:bookmarkStart w:id="1906" w:name="_Toc56520736"/>
      <w:bookmarkStart w:id="1907" w:name="_Toc90587003"/>
      <w:bookmarkStart w:id="1908" w:name="_Toc106616546"/>
      <w:bookmarkStart w:id="1909" w:name="_Toc122101242"/>
      <w:r w:rsidRPr="00442797">
        <w:t>5.2.27.1</w:t>
      </w:r>
      <w:r w:rsidRPr="00442797">
        <w:tab/>
        <w:t>Description</w:t>
      </w:r>
      <w:bookmarkEnd w:id="1902"/>
      <w:bookmarkEnd w:id="1903"/>
      <w:bookmarkEnd w:id="1904"/>
      <w:bookmarkEnd w:id="1905"/>
      <w:bookmarkEnd w:id="1906"/>
      <w:bookmarkEnd w:id="1907"/>
      <w:bookmarkEnd w:id="1908"/>
      <w:bookmarkEnd w:id="1909"/>
    </w:p>
    <w:p w14:paraId="6D03AD1B" w14:textId="77777777" w:rsidR="00234841" w:rsidRPr="00533C32" w:rsidRDefault="00234841" w:rsidP="00234841">
      <w:pPr>
        <w:rPr>
          <w:lang w:eastAsia="zh-CN"/>
        </w:rPr>
      </w:pPr>
      <w:r w:rsidRPr="00533C32">
        <w:t>This resource represents the subscribed OperatorDeterminedBarringData for a SUPI. It is queried by the UDM during registration.</w:t>
      </w:r>
    </w:p>
    <w:p w14:paraId="4114CCA9"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FC3FF1" w14:textId="77777777" w:rsidR="00234841" w:rsidRPr="00533C32" w:rsidRDefault="00234841" w:rsidP="00434F1A">
      <w:pPr>
        <w:pStyle w:val="Heading4"/>
      </w:pPr>
      <w:bookmarkStart w:id="1910" w:name="_Toc20127100"/>
      <w:bookmarkStart w:id="1911" w:name="_Toc27589076"/>
      <w:bookmarkStart w:id="1912" w:name="_Toc36459877"/>
      <w:bookmarkStart w:id="1913" w:name="_Toc45029461"/>
      <w:bookmarkStart w:id="1914" w:name="_Toc56520737"/>
      <w:bookmarkStart w:id="1915" w:name="_Toc90587004"/>
      <w:bookmarkStart w:id="1916" w:name="_Toc106616547"/>
      <w:bookmarkStart w:id="1917" w:name="_Toc122101243"/>
      <w:r w:rsidRPr="00533C32">
        <w:t>5.2.27.2</w:t>
      </w:r>
      <w:r w:rsidRPr="00533C32">
        <w:tab/>
        <w:t>Resource Definition</w:t>
      </w:r>
      <w:bookmarkEnd w:id="1910"/>
      <w:bookmarkEnd w:id="1911"/>
      <w:bookmarkEnd w:id="1912"/>
      <w:bookmarkEnd w:id="1913"/>
      <w:bookmarkEnd w:id="1914"/>
      <w:bookmarkEnd w:id="1915"/>
      <w:bookmarkEnd w:id="1916"/>
      <w:bookmarkEnd w:id="1917"/>
    </w:p>
    <w:p w14:paraId="492DE481" w14:textId="77777777" w:rsidR="00234841" w:rsidRPr="00533C32" w:rsidRDefault="00234841" w:rsidP="00234841">
      <w:r w:rsidRPr="00533C32">
        <w:t>Resource URI: {apiRoot}/nudr-dr/&lt;apiVersion&gt;/subscription-data/{</w:t>
      </w:r>
      <w:r w:rsidRPr="00533C32">
        <w:rPr>
          <w:lang w:eastAsia="zh-CN"/>
        </w:rPr>
        <w:t>ueId</w:t>
      </w:r>
      <w:r w:rsidRPr="00533C32">
        <w:t>}/operator-determined-barring-data</w:t>
      </w:r>
    </w:p>
    <w:p w14:paraId="00A40E8C" w14:textId="77777777" w:rsidR="00234841" w:rsidRPr="00533C32" w:rsidRDefault="00234841" w:rsidP="00234841">
      <w:pPr>
        <w:rPr>
          <w:rFonts w:ascii="Arial" w:hAnsi="Arial" w:cs="Arial"/>
        </w:rPr>
      </w:pPr>
      <w:bookmarkStart w:id="1918" w:name="_MCCTEMPBM_CRPT22160152___7"/>
      <w:r w:rsidRPr="00533C32">
        <w:t>This resource shall support the resource URI variables defined in table 5.2.27.2-1</w:t>
      </w:r>
      <w:r w:rsidRPr="00533C32">
        <w:rPr>
          <w:rFonts w:ascii="Arial" w:hAnsi="Arial" w:cs="Arial"/>
        </w:rPr>
        <w:t>.</w:t>
      </w:r>
    </w:p>
    <w:bookmarkEnd w:id="1918"/>
    <w:p w14:paraId="30CEB0A1" w14:textId="77777777" w:rsidR="00234841" w:rsidRPr="00533C32" w:rsidRDefault="00234841" w:rsidP="00434F1A">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CCF181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5AEAEF"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F374A8" w14:textId="77777777" w:rsidR="00234841" w:rsidRPr="009C5B90" w:rsidRDefault="00234841" w:rsidP="00D17253">
            <w:pPr>
              <w:pStyle w:val="TAH"/>
              <w:rPr>
                <w:lang w:val="en-US"/>
              </w:rPr>
            </w:pPr>
            <w:r w:rsidRPr="009C5B90">
              <w:rPr>
                <w:lang w:val="en-US"/>
              </w:rPr>
              <w:t>Definition</w:t>
            </w:r>
          </w:p>
        </w:tc>
      </w:tr>
      <w:tr w:rsidR="00234841" w:rsidRPr="009C5B90" w14:paraId="7F565F3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DC6F1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9E3B52"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059FF5A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9014E1"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7DC94A"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649FAC02" w14:textId="77777777" w:rsidR="00234841" w:rsidRPr="00533C32" w:rsidRDefault="00234841" w:rsidP="00234841"/>
    <w:p w14:paraId="5C96A63C" w14:textId="77777777" w:rsidR="00234841" w:rsidRPr="00533C32" w:rsidRDefault="00234841" w:rsidP="00434F1A">
      <w:pPr>
        <w:pStyle w:val="Heading4"/>
      </w:pPr>
      <w:bookmarkStart w:id="1919" w:name="_Toc20127101"/>
      <w:bookmarkStart w:id="1920" w:name="_Toc27589077"/>
      <w:bookmarkStart w:id="1921" w:name="_Toc36459878"/>
      <w:bookmarkStart w:id="1922" w:name="_Toc45029462"/>
      <w:bookmarkStart w:id="1923" w:name="_Toc56520738"/>
      <w:bookmarkStart w:id="1924" w:name="_Toc90587005"/>
      <w:bookmarkStart w:id="1925" w:name="_Toc106616548"/>
      <w:bookmarkStart w:id="1926" w:name="_Toc122101244"/>
      <w:r w:rsidRPr="00533C32">
        <w:t>5.2.27.3</w:t>
      </w:r>
      <w:r w:rsidRPr="00533C32">
        <w:tab/>
        <w:t>Resource Standard Methods</w:t>
      </w:r>
      <w:bookmarkEnd w:id="1919"/>
      <w:bookmarkEnd w:id="1920"/>
      <w:bookmarkEnd w:id="1921"/>
      <w:bookmarkEnd w:id="1922"/>
      <w:bookmarkEnd w:id="1923"/>
      <w:bookmarkEnd w:id="1924"/>
      <w:bookmarkEnd w:id="1925"/>
      <w:bookmarkEnd w:id="1926"/>
    </w:p>
    <w:p w14:paraId="1A744003" w14:textId="77777777" w:rsidR="00234841" w:rsidRPr="00533C32" w:rsidRDefault="00234841" w:rsidP="00434F1A">
      <w:pPr>
        <w:pStyle w:val="Heading5"/>
      </w:pPr>
      <w:bookmarkStart w:id="1927" w:name="_Toc20127102"/>
      <w:bookmarkStart w:id="1928" w:name="_Toc27589078"/>
      <w:bookmarkStart w:id="1929" w:name="_Toc36459879"/>
      <w:bookmarkStart w:id="1930" w:name="_Toc45029463"/>
      <w:bookmarkStart w:id="1931" w:name="_Toc56520739"/>
      <w:bookmarkStart w:id="1932" w:name="_Toc90587006"/>
      <w:bookmarkStart w:id="1933" w:name="_Toc106616549"/>
      <w:bookmarkStart w:id="1934" w:name="_Toc122101245"/>
      <w:r w:rsidRPr="00533C32">
        <w:t>5.2.27.3.1</w:t>
      </w:r>
      <w:r w:rsidRPr="00533C32">
        <w:tab/>
        <w:t>GET</w:t>
      </w:r>
      <w:bookmarkEnd w:id="1927"/>
      <w:bookmarkEnd w:id="1928"/>
      <w:bookmarkEnd w:id="1929"/>
      <w:bookmarkEnd w:id="1930"/>
      <w:bookmarkEnd w:id="1931"/>
      <w:bookmarkEnd w:id="1932"/>
      <w:bookmarkEnd w:id="1933"/>
      <w:bookmarkEnd w:id="1934"/>
    </w:p>
    <w:p w14:paraId="78C8825C" w14:textId="77777777" w:rsidR="00234841" w:rsidRPr="00533C32" w:rsidRDefault="00234841" w:rsidP="00234841">
      <w:r w:rsidRPr="00533C32">
        <w:t>This method shall support the URI query parameters specified in table 5.2.27.3.1-1.</w:t>
      </w:r>
    </w:p>
    <w:p w14:paraId="3F3E0A5E" w14:textId="77777777" w:rsidR="00234841" w:rsidRPr="00533C32" w:rsidRDefault="00234841" w:rsidP="00434F1A">
      <w:pPr>
        <w:pStyle w:val="TH"/>
        <w:outlineLvl w:val="0"/>
      </w:pPr>
      <w:r w:rsidRPr="00533C32">
        <w:lastRenderedPageBreak/>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2BA533A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20973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569F8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32E9D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42ABBC"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C32D15" w14:textId="77777777" w:rsidR="00234841" w:rsidRPr="009C5B90" w:rsidRDefault="00234841" w:rsidP="00D17253">
            <w:pPr>
              <w:pStyle w:val="TAH"/>
              <w:rPr>
                <w:lang w:val="en-US"/>
              </w:rPr>
            </w:pPr>
            <w:r w:rsidRPr="009C5B90">
              <w:rPr>
                <w:lang w:val="en-US"/>
              </w:rPr>
              <w:t>Description</w:t>
            </w:r>
          </w:p>
        </w:tc>
      </w:tr>
      <w:tr w:rsidR="00234841" w:rsidRPr="009C5B90" w14:paraId="52FE408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BC64C3" w14:textId="77777777" w:rsidR="00234841" w:rsidRPr="009C5B90" w:rsidRDefault="00234841" w:rsidP="00D17253">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57282C8"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50FE28A"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727E3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617CD1" w14:textId="77777777" w:rsidR="00234841" w:rsidRPr="009C5B90" w:rsidRDefault="00234841" w:rsidP="00D17253">
            <w:pPr>
              <w:pStyle w:val="TAL"/>
              <w:rPr>
                <w:lang w:val="en-US"/>
              </w:rPr>
            </w:pPr>
          </w:p>
        </w:tc>
      </w:tr>
    </w:tbl>
    <w:p w14:paraId="7EFE7CBE" w14:textId="77777777" w:rsidR="00234841" w:rsidRPr="00533C32" w:rsidRDefault="00234841" w:rsidP="00234841"/>
    <w:p w14:paraId="04046EFA" w14:textId="77777777" w:rsidR="00234841" w:rsidRPr="00533C32" w:rsidRDefault="00234841" w:rsidP="00234841">
      <w:r w:rsidRPr="00533C32">
        <w:t>This method shall support the request data structures specified in table 5.2.27.3.1-2 and the response data structures and response codes specified in table 5.2.27.3.1-3.</w:t>
      </w:r>
    </w:p>
    <w:p w14:paraId="39221A4D" w14:textId="77777777" w:rsidR="00234841" w:rsidRPr="00533C32" w:rsidRDefault="00234841" w:rsidP="00434F1A">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FA543B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57DFA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2AED4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DE2CF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6ED319" w14:textId="77777777" w:rsidR="00234841" w:rsidRPr="009C5B90" w:rsidRDefault="00234841" w:rsidP="00D17253">
            <w:pPr>
              <w:pStyle w:val="TAH"/>
              <w:rPr>
                <w:lang w:val="en-US"/>
              </w:rPr>
            </w:pPr>
            <w:r w:rsidRPr="009C5B90">
              <w:rPr>
                <w:lang w:val="en-US"/>
              </w:rPr>
              <w:t>Description</w:t>
            </w:r>
          </w:p>
        </w:tc>
      </w:tr>
      <w:tr w:rsidR="00234841" w:rsidRPr="009C5B90" w14:paraId="0F10C6B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24ABCF"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3E0119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0FD58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805A31" w14:textId="77777777" w:rsidR="00234841" w:rsidRPr="009C5B90" w:rsidRDefault="00234841" w:rsidP="00D17253">
            <w:pPr>
              <w:pStyle w:val="TAL"/>
              <w:rPr>
                <w:lang w:val="en-US"/>
              </w:rPr>
            </w:pPr>
          </w:p>
        </w:tc>
      </w:tr>
    </w:tbl>
    <w:p w14:paraId="11A44E2C" w14:textId="77777777" w:rsidR="00234841" w:rsidRPr="00533C32" w:rsidRDefault="00234841" w:rsidP="00234841"/>
    <w:p w14:paraId="6757B2D7" w14:textId="77777777" w:rsidR="00234841" w:rsidRPr="00533C32" w:rsidRDefault="00234841" w:rsidP="00434F1A">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06288C4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4DF8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0672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7241F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58C7A4" w14:textId="77777777" w:rsidR="00234841" w:rsidRPr="009C5B90" w:rsidRDefault="00234841" w:rsidP="00D17253">
            <w:pPr>
              <w:pStyle w:val="TAH"/>
              <w:rPr>
                <w:lang w:val="en-US"/>
              </w:rPr>
            </w:pPr>
            <w:r w:rsidRPr="009C5B90">
              <w:rPr>
                <w:lang w:val="en-US"/>
              </w:rPr>
              <w:t>Response</w:t>
            </w:r>
          </w:p>
          <w:p w14:paraId="34EFB98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ADD09A" w14:textId="77777777" w:rsidR="00234841" w:rsidRPr="009C5B90" w:rsidRDefault="00234841" w:rsidP="00D17253">
            <w:pPr>
              <w:pStyle w:val="TAH"/>
              <w:rPr>
                <w:lang w:val="en-US"/>
              </w:rPr>
            </w:pPr>
            <w:r w:rsidRPr="009C5B90">
              <w:rPr>
                <w:lang w:val="en-US"/>
              </w:rPr>
              <w:t>Description</w:t>
            </w:r>
          </w:p>
        </w:tc>
      </w:tr>
      <w:tr w:rsidR="00234841" w:rsidRPr="009C5B90" w14:paraId="6A52E89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9920BB" w14:textId="77777777" w:rsidR="00234841" w:rsidRPr="009C5B90" w:rsidRDefault="00234841" w:rsidP="00D17253">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7989899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C702FA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6E13D1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F154E6" w14:textId="77777777" w:rsidR="00234841" w:rsidRPr="009C5B90" w:rsidRDefault="00234841" w:rsidP="00D17253">
            <w:pPr>
              <w:pStyle w:val="TAL"/>
              <w:rPr>
                <w:lang w:val="en-US"/>
              </w:rPr>
            </w:pPr>
            <w:r w:rsidRPr="009C5B90">
              <w:rPr>
                <w:lang w:val="en-US"/>
              </w:rPr>
              <w:t>Upon success, a response body containing the Operator Determined Barring Data shall be returned.</w:t>
            </w:r>
          </w:p>
        </w:tc>
      </w:tr>
      <w:tr w:rsidR="00234841" w:rsidRPr="009C5B90" w14:paraId="6E2E8E2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B13442" w14:textId="77777777" w:rsidR="00234841" w:rsidRPr="009C5B90" w:rsidRDefault="00234841" w:rsidP="00D17253">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B11827C" w14:textId="77777777" w:rsidR="00234841" w:rsidRPr="00442797" w:rsidRDefault="00234841" w:rsidP="00234841"/>
    <w:p w14:paraId="39C7879E" w14:textId="77777777" w:rsidR="00234841" w:rsidRPr="00533C32" w:rsidRDefault="00234841" w:rsidP="00434F1A">
      <w:pPr>
        <w:pStyle w:val="Heading3"/>
      </w:pPr>
      <w:bookmarkStart w:id="1935" w:name="_Toc20127103"/>
      <w:bookmarkStart w:id="1936" w:name="_Toc27589079"/>
      <w:bookmarkStart w:id="1937" w:name="_Toc36459880"/>
      <w:bookmarkStart w:id="1938" w:name="_Toc45029464"/>
      <w:bookmarkStart w:id="1939" w:name="_Toc56520740"/>
      <w:bookmarkStart w:id="1940" w:name="_Toc90587007"/>
      <w:bookmarkStart w:id="1941" w:name="_Toc106616550"/>
      <w:bookmarkStart w:id="1942" w:name="_Toc122101246"/>
      <w:r w:rsidRPr="00442797">
        <w:t>5.2.28</w:t>
      </w:r>
      <w:r w:rsidRPr="00442797">
        <w:tab/>
        <w:t>Resource: EeProfileData</w:t>
      </w:r>
      <w:bookmarkEnd w:id="1935"/>
      <w:bookmarkEnd w:id="1936"/>
      <w:bookmarkEnd w:id="1937"/>
      <w:bookmarkEnd w:id="1938"/>
      <w:bookmarkEnd w:id="1939"/>
      <w:bookmarkEnd w:id="1940"/>
      <w:bookmarkEnd w:id="1941"/>
      <w:bookmarkEnd w:id="1942"/>
    </w:p>
    <w:p w14:paraId="36AA978F" w14:textId="77777777" w:rsidR="00234841" w:rsidRPr="00533C32" w:rsidRDefault="00234841" w:rsidP="00434F1A">
      <w:pPr>
        <w:pStyle w:val="Heading4"/>
      </w:pPr>
      <w:bookmarkStart w:id="1943" w:name="_Toc20127104"/>
      <w:bookmarkStart w:id="1944" w:name="_Toc27589080"/>
      <w:bookmarkStart w:id="1945" w:name="_Toc36459881"/>
      <w:bookmarkStart w:id="1946" w:name="_Toc45029465"/>
      <w:bookmarkStart w:id="1947" w:name="_Toc56520741"/>
      <w:bookmarkStart w:id="1948" w:name="_Toc90587008"/>
      <w:bookmarkStart w:id="1949" w:name="_Toc106616551"/>
      <w:bookmarkStart w:id="1950" w:name="_Toc122101247"/>
      <w:r w:rsidRPr="00533C32">
        <w:t>5.2.28.1</w:t>
      </w:r>
      <w:r w:rsidRPr="00533C32">
        <w:tab/>
        <w:t>Description</w:t>
      </w:r>
      <w:bookmarkEnd w:id="1943"/>
      <w:bookmarkEnd w:id="1944"/>
      <w:bookmarkEnd w:id="1945"/>
      <w:bookmarkEnd w:id="1946"/>
      <w:bookmarkEnd w:id="1947"/>
      <w:bookmarkEnd w:id="1948"/>
      <w:bookmarkEnd w:id="1949"/>
      <w:bookmarkEnd w:id="1950"/>
    </w:p>
    <w:p w14:paraId="498516A6" w14:textId="77777777" w:rsidR="00234841" w:rsidRPr="00533C32" w:rsidRDefault="00234841" w:rsidP="00234841">
      <w:r w:rsidRPr="00533C32">
        <w:t>This resource represents a list of the Event Exposure Profile Data. It is queried by the UDM by either GPSI or SUPI.</w:t>
      </w:r>
    </w:p>
    <w:p w14:paraId="11C2C602" w14:textId="77777777" w:rsidR="00234841" w:rsidRPr="00533C32" w:rsidRDefault="00234841" w:rsidP="00434F1A">
      <w:pPr>
        <w:pStyle w:val="Heading4"/>
      </w:pPr>
      <w:bookmarkStart w:id="1951" w:name="_Toc20127105"/>
      <w:bookmarkStart w:id="1952" w:name="_Toc27589081"/>
      <w:bookmarkStart w:id="1953" w:name="_Toc36459882"/>
      <w:bookmarkStart w:id="1954" w:name="_Toc45029466"/>
      <w:bookmarkStart w:id="1955" w:name="_Toc56520742"/>
      <w:bookmarkStart w:id="1956" w:name="_Toc90587009"/>
      <w:bookmarkStart w:id="1957" w:name="_Toc106616552"/>
      <w:bookmarkStart w:id="1958" w:name="_Toc122101248"/>
      <w:r w:rsidRPr="00533C32">
        <w:t>5.2.28.2</w:t>
      </w:r>
      <w:r w:rsidRPr="00533C32">
        <w:tab/>
        <w:t>Resource Definition</w:t>
      </w:r>
      <w:bookmarkEnd w:id="1951"/>
      <w:bookmarkEnd w:id="1952"/>
      <w:bookmarkEnd w:id="1953"/>
      <w:bookmarkEnd w:id="1954"/>
      <w:bookmarkEnd w:id="1955"/>
      <w:bookmarkEnd w:id="1956"/>
      <w:bookmarkEnd w:id="1957"/>
      <w:bookmarkEnd w:id="1958"/>
    </w:p>
    <w:p w14:paraId="7832FD2F" w14:textId="77777777" w:rsidR="00234841" w:rsidRPr="00533C32" w:rsidRDefault="00234841" w:rsidP="00234841">
      <w:r w:rsidRPr="00442797">
        <w:t>Resource URI: {apiRoot}/nudr-dr/&lt;apiVersion&gt;/subscription-data/{ueId}/ee-profile-data</w:t>
      </w:r>
    </w:p>
    <w:p w14:paraId="5727F8B2" w14:textId="77777777" w:rsidR="00234841" w:rsidRPr="00533C32" w:rsidRDefault="00234841" w:rsidP="00234841">
      <w:pPr>
        <w:rPr>
          <w:rFonts w:ascii="Arial" w:hAnsi="Arial" w:cs="Arial"/>
        </w:rPr>
      </w:pPr>
      <w:bookmarkStart w:id="1959" w:name="_MCCTEMPBM_CRPT22160156___7"/>
      <w:r w:rsidRPr="00533C32">
        <w:t>This resource shall support the resource URI variables defined in table 5.2.28.2-1</w:t>
      </w:r>
      <w:r w:rsidRPr="00533C32">
        <w:rPr>
          <w:rFonts w:ascii="Arial" w:hAnsi="Arial" w:cs="Arial"/>
        </w:rPr>
        <w:t>.</w:t>
      </w:r>
    </w:p>
    <w:bookmarkEnd w:id="1959"/>
    <w:p w14:paraId="337CB1FC" w14:textId="77777777" w:rsidR="00234841" w:rsidRPr="00533C32" w:rsidRDefault="00234841" w:rsidP="00434F1A">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D4590D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C4EAE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4C8BC" w14:textId="77777777" w:rsidR="00234841" w:rsidRPr="009C5B90" w:rsidRDefault="00234841" w:rsidP="00D17253">
            <w:pPr>
              <w:pStyle w:val="TAH"/>
              <w:rPr>
                <w:lang w:val="en-US"/>
              </w:rPr>
            </w:pPr>
            <w:r w:rsidRPr="009C5B90">
              <w:rPr>
                <w:lang w:val="en-US"/>
              </w:rPr>
              <w:t>Definition</w:t>
            </w:r>
          </w:p>
        </w:tc>
      </w:tr>
      <w:tr w:rsidR="00234841" w:rsidRPr="009C5B90" w14:paraId="19DF7B0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D258F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AB621C"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249AFD4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7E9CFF"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59AEFC"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68F3267E" w14:textId="77777777" w:rsidR="00234841" w:rsidRPr="00533C32" w:rsidRDefault="00234841" w:rsidP="00234841"/>
    <w:p w14:paraId="5318953A" w14:textId="77777777" w:rsidR="00234841" w:rsidRPr="00533C32" w:rsidRDefault="00234841" w:rsidP="00434F1A">
      <w:pPr>
        <w:pStyle w:val="Heading4"/>
      </w:pPr>
      <w:bookmarkStart w:id="1960" w:name="_Toc20127106"/>
      <w:bookmarkStart w:id="1961" w:name="_Toc27589082"/>
      <w:bookmarkStart w:id="1962" w:name="_Toc36459883"/>
      <w:bookmarkStart w:id="1963" w:name="_Toc45029467"/>
      <w:bookmarkStart w:id="1964" w:name="_Toc56520743"/>
      <w:bookmarkStart w:id="1965" w:name="_Toc90587010"/>
      <w:bookmarkStart w:id="1966" w:name="_Toc106616553"/>
      <w:bookmarkStart w:id="1967" w:name="_Toc122101249"/>
      <w:r w:rsidRPr="00533C32">
        <w:t>5.2.28.3</w:t>
      </w:r>
      <w:r w:rsidRPr="00533C32">
        <w:tab/>
        <w:t>Resource Standard Methods</w:t>
      </w:r>
      <w:bookmarkEnd w:id="1960"/>
      <w:bookmarkEnd w:id="1961"/>
      <w:bookmarkEnd w:id="1962"/>
      <w:bookmarkEnd w:id="1963"/>
      <w:bookmarkEnd w:id="1964"/>
      <w:bookmarkEnd w:id="1965"/>
      <w:bookmarkEnd w:id="1966"/>
      <w:bookmarkEnd w:id="1967"/>
    </w:p>
    <w:p w14:paraId="7121A9A9" w14:textId="77777777" w:rsidR="00234841" w:rsidRPr="00533C32" w:rsidRDefault="00234841" w:rsidP="00434F1A">
      <w:pPr>
        <w:pStyle w:val="Heading5"/>
      </w:pPr>
      <w:bookmarkStart w:id="1968" w:name="_Toc20127107"/>
      <w:bookmarkStart w:id="1969" w:name="_Toc27589083"/>
      <w:bookmarkStart w:id="1970" w:name="_Toc36459884"/>
      <w:bookmarkStart w:id="1971" w:name="_Toc45029468"/>
      <w:bookmarkStart w:id="1972" w:name="_Toc56520744"/>
      <w:bookmarkStart w:id="1973" w:name="_Toc90587011"/>
      <w:bookmarkStart w:id="1974" w:name="_Toc106616554"/>
      <w:bookmarkStart w:id="1975" w:name="_Toc122101250"/>
      <w:r w:rsidRPr="00533C32">
        <w:t>5.2.28.3.1</w:t>
      </w:r>
      <w:r w:rsidRPr="00533C32">
        <w:tab/>
        <w:t>GET</w:t>
      </w:r>
      <w:bookmarkEnd w:id="1968"/>
      <w:bookmarkEnd w:id="1969"/>
      <w:bookmarkEnd w:id="1970"/>
      <w:bookmarkEnd w:id="1971"/>
      <w:bookmarkEnd w:id="1972"/>
      <w:bookmarkEnd w:id="1973"/>
      <w:bookmarkEnd w:id="1974"/>
      <w:bookmarkEnd w:id="1975"/>
    </w:p>
    <w:p w14:paraId="33769F32" w14:textId="77777777" w:rsidR="00234841" w:rsidRPr="00533C32" w:rsidRDefault="00234841" w:rsidP="00234841">
      <w:r w:rsidRPr="00533C32">
        <w:t>This method shall support the URI query parameters specified in table 5.2.28.3.1-1.</w:t>
      </w:r>
    </w:p>
    <w:p w14:paraId="68C62318" w14:textId="77777777" w:rsidR="00234841" w:rsidRPr="00533C32" w:rsidRDefault="00234841" w:rsidP="00434F1A">
      <w:pPr>
        <w:pStyle w:val="TH"/>
        <w:outlineLvl w:val="0"/>
      </w:pPr>
      <w:r w:rsidRPr="00533C32">
        <w:lastRenderedPageBreak/>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1D628C0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3D391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329D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29608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689D5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69EAD3" w14:textId="77777777" w:rsidR="00234841" w:rsidRPr="009C5B90" w:rsidRDefault="00234841" w:rsidP="00D17253">
            <w:pPr>
              <w:pStyle w:val="TAH"/>
              <w:rPr>
                <w:lang w:val="en-US"/>
              </w:rPr>
            </w:pPr>
            <w:r w:rsidRPr="009C5B90">
              <w:rPr>
                <w:lang w:val="en-US"/>
              </w:rPr>
              <w:t>Description</w:t>
            </w:r>
          </w:p>
        </w:tc>
      </w:tr>
      <w:tr w:rsidR="00234841" w:rsidRPr="009C5B90" w14:paraId="62CB459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A2A741"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2F76A17"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8ADC967" w14:textId="77777777" w:rsidR="00234841" w:rsidRPr="009C5B90" w:rsidRDefault="00234841" w:rsidP="00D17253">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2E142E1D" w14:textId="77777777" w:rsidR="00234841" w:rsidRPr="009C5B90" w:rsidRDefault="00234841" w:rsidP="00D17253">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5739E321"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6A1C94A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9EBE7"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1BD748"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F1EC13F"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9E84A6E" w14:textId="77777777" w:rsidR="00234841" w:rsidRPr="009C5B90" w:rsidRDefault="00234841" w:rsidP="00D17253">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F7C2ECF"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658012F3" w14:textId="77777777" w:rsidR="00234841" w:rsidRPr="00533C32" w:rsidRDefault="00234841" w:rsidP="00234841"/>
    <w:p w14:paraId="7D63E245" w14:textId="77777777" w:rsidR="00234841" w:rsidRPr="00533C32" w:rsidRDefault="00234841" w:rsidP="00234841">
      <w:r w:rsidRPr="00533C32">
        <w:t>This method shall support the request data structures specified in table 5.2.28.3.1-2 and the response data structures and response codes specified in table 5.2.28.3.1-3.</w:t>
      </w:r>
    </w:p>
    <w:p w14:paraId="7BEC63C7" w14:textId="77777777" w:rsidR="00234841" w:rsidRPr="00533C32" w:rsidRDefault="00234841" w:rsidP="00434F1A">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E5B9A4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BCCD1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4D8A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C93F3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8AD6B3" w14:textId="77777777" w:rsidR="00234841" w:rsidRPr="009C5B90" w:rsidRDefault="00234841" w:rsidP="00D17253">
            <w:pPr>
              <w:pStyle w:val="TAH"/>
              <w:rPr>
                <w:lang w:val="en-US"/>
              </w:rPr>
            </w:pPr>
            <w:r w:rsidRPr="009C5B90">
              <w:rPr>
                <w:lang w:val="en-US"/>
              </w:rPr>
              <w:t>Description</w:t>
            </w:r>
          </w:p>
        </w:tc>
      </w:tr>
      <w:tr w:rsidR="00234841" w:rsidRPr="009C5B90" w14:paraId="3CC5301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3B2674"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3F2FF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20127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702841" w14:textId="77777777" w:rsidR="00234841" w:rsidRPr="009C5B90" w:rsidRDefault="00234841" w:rsidP="00D17253">
            <w:pPr>
              <w:pStyle w:val="TAL"/>
              <w:rPr>
                <w:lang w:val="en-US"/>
              </w:rPr>
            </w:pPr>
          </w:p>
        </w:tc>
      </w:tr>
    </w:tbl>
    <w:p w14:paraId="73D29A2D" w14:textId="77777777" w:rsidR="00234841" w:rsidRPr="00533C32" w:rsidRDefault="00234841" w:rsidP="00234841"/>
    <w:p w14:paraId="7171968C" w14:textId="77777777" w:rsidR="00234841" w:rsidRPr="00533C32" w:rsidRDefault="00234841" w:rsidP="00434F1A">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23660A9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96FC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31BC9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1CFFD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90A9A8" w14:textId="77777777" w:rsidR="00234841" w:rsidRPr="009C5B90" w:rsidRDefault="00234841" w:rsidP="00D17253">
            <w:pPr>
              <w:pStyle w:val="TAH"/>
              <w:rPr>
                <w:lang w:val="en-US"/>
              </w:rPr>
            </w:pPr>
            <w:r w:rsidRPr="009C5B90">
              <w:rPr>
                <w:lang w:val="en-US"/>
              </w:rPr>
              <w:t>Response</w:t>
            </w:r>
          </w:p>
          <w:p w14:paraId="0EC9933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2137C9" w14:textId="77777777" w:rsidR="00234841" w:rsidRPr="009C5B90" w:rsidRDefault="00234841" w:rsidP="00D17253">
            <w:pPr>
              <w:pStyle w:val="TAH"/>
              <w:rPr>
                <w:lang w:val="en-US"/>
              </w:rPr>
            </w:pPr>
            <w:r w:rsidRPr="009C5B90">
              <w:rPr>
                <w:lang w:val="en-US"/>
              </w:rPr>
              <w:t>Description</w:t>
            </w:r>
          </w:p>
        </w:tc>
      </w:tr>
      <w:tr w:rsidR="00234841" w:rsidRPr="009C5B90" w14:paraId="25C6079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B00969" w14:textId="77777777" w:rsidR="00234841" w:rsidRPr="009C5B90" w:rsidRDefault="00234841" w:rsidP="00D17253">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2865C57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55CC5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D8CD21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657854" w14:textId="77777777" w:rsidR="00234841" w:rsidRPr="009C5B90" w:rsidRDefault="00234841" w:rsidP="00D17253">
            <w:pPr>
              <w:pStyle w:val="TAL"/>
              <w:rPr>
                <w:lang w:val="en-US"/>
              </w:rPr>
            </w:pPr>
            <w:r w:rsidRPr="009C5B90">
              <w:rPr>
                <w:lang w:val="en-US"/>
              </w:rPr>
              <w:t>Upon success, a response body containing the Event Exposure Profile that corresponds to the provided ueId</w:t>
            </w:r>
          </w:p>
        </w:tc>
      </w:tr>
      <w:tr w:rsidR="00234841" w:rsidRPr="009C5B90" w14:paraId="66A1286A"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1E9E06"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F985B59" w14:textId="77777777" w:rsidR="00234841" w:rsidRPr="00442797" w:rsidRDefault="00234841" w:rsidP="00234841"/>
    <w:p w14:paraId="22F5544E" w14:textId="77777777" w:rsidR="00234841" w:rsidRPr="00533C32" w:rsidRDefault="00234841" w:rsidP="00434F1A">
      <w:pPr>
        <w:pStyle w:val="Heading3"/>
      </w:pPr>
      <w:bookmarkStart w:id="1976" w:name="_Toc20127108"/>
      <w:bookmarkStart w:id="1977" w:name="_Toc27589084"/>
      <w:bookmarkStart w:id="1978" w:name="_Toc36459885"/>
      <w:bookmarkStart w:id="1979" w:name="_Toc45029469"/>
      <w:bookmarkStart w:id="1980" w:name="_Toc56520745"/>
      <w:bookmarkStart w:id="1981" w:name="_Toc90587012"/>
      <w:bookmarkStart w:id="1982" w:name="_Toc106616555"/>
      <w:bookmarkStart w:id="1983" w:name="_Toc122101251"/>
      <w:r w:rsidRPr="00442797">
        <w:t>5.2.29</w:t>
      </w:r>
      <w:r w:rsidRPr="00442797">
        <w:tab/>
        <w:t>Resource: EeGroupSubscriptions</w:t>
      </w:r>
      <w:bookmarkEnd w:id="1976"/>
      <w:bookmarkEnd w:id="1977"/>
      <w:bookmarkEnd w:id="1978"/>
      <w:bookmarkEnd w:id="1979"/>
      <w:bookmarkEnd w:id="1980"/>
      <w:bookmarkEnd w:id="1981"/>
      <w:bookmarkEnd w:id="1982"/>
      <w:bookmarkEnd w:id="1983"/>
    </w:p>
    <w:p w14:paraId="38AFE830" w14:textId="77777777" w:rsidR="00234841" w:rsidRPr="00533C32" w:rsidRDefault="00234841" w:rsidP="00434F1A">
      <w:pPr>
        <w:pStyle w:val="Heading4"/>
      </w:pPr>
      <w:bookmarkStart w:id="1984" w:name="_Toc20127109"/>
      <w:bookmarkStart w:id="1985" w:name="_Toc27589085"/>
      <w:bookmarkStart w:id="1986" w:name="_Toc36459886"/>
      <w:bookmarkStart w:id="1987" w:name="_Toc45029470"/>
      <w:bookmarkStart w:id="1988" w:name="_Toc56520746"/>
      <w:bookmarkStart w:id="1989" w:name="_Toc90587013"/>
      <w:bookmarkStart w:id="1990" w:name="_Toc106616556"/>
      <w:bookmarkStart w:id="1991" w:name="_Toc122101252"/>
      <w:r w:rsidRPr="00442797">
        <w:t>5.2.29.1</w:t>
      </w:r>
      <w:r w:rsidRPr="00442797">
        <w:tab/>
        <w:t>Description</w:t>
      </w:r>
      <w:bookmarkEnd w:id="1984"/>
      <w:bookmarkEnd w:id="1985"/>
      <w:bookmarkEnd w:id="1986"/>
      <w:bookmarkEnd w:id="1987"/>
      <w:bookmarkEnd w:id="1988"/>
      <w:bookmarkEnd w:id="1989"/>
      <w:bookmarkEnd w:id="1990"/>
      <w:bookmarkEnd w:id="1991"/>
    </w:p>
    <w:p w14:paraId="4F6B4796" w14:textId="77777777" w:rsidR="00234841" w:rsidRPr="00533C32" w:rsidRDefault="00234841" w:rsidP="00234841">
      <w:r w:rsidRPr="00442797">
        <w:t>This resource represents the collection of EE Subscriptions for a group of UEs or any UE (i.e. all UEs).</w:t>
      </w:r>
    </w:p>
    <w:p w14:paraId="61A630A3" w14:textId="77777777" w:rsidR="00234841" w:rsidRPr="00533C32" w:rsidRDefault="00234841" w:rsidP="00234841">
      <w:r w:rsidRPr="00442797">
        <w:t>This resource is modelled with the Collection resource archetype (see clause C.1 of 3GPP TS 29.501 [7]).</w:t>
      </w:r>
    </w:p>
    <w:p w14:paraId="3FA4D3AD" w14:textId="77777777" w:rsidR="00234841" w:rsidRPr="00533C32" w:rsidRDefault="00234841" w:rsidP="00434F1A">
      <w:pPr>
        <w:pStyle w:val="Heading4"/>
      </w:pPr>
      <w:bookmarkStart w:id="1992" w:name="_Toc20127110"/>
      <w:bookmarkStart w:id="1993" w:name="_Toc27589086"/>
      <w:bookmarkStart w:id="1994" w:name="_Toc36459887"/>
      <w:bookmarkStart w:id="1995" w:name="_Toc45029471"/>
      <w:bookmarkStart w:id="1996" w:name="_Toc56520747"/>
      <w:bookmarkStart w:id="1997" w:name="_Toc90587014"/>
      <w:bookmarkStart w:id="1998" w:name="_Toc106616557"/>
      <w:bookmarkStart w:id="1999" w:name="_Toc122101253"/>
      <w:r w:rsidRPr="00442797">
        <w:t>5.2.29.2</w:t>
      </w:r>
      <w:r w:rsidRPr="00442797">
        <w:tab/>
        <w:t>Resource Definition</w:t>
      </w:r>
      <w:bookmarkEnd w:id="1992"/>
      <w:bookmarkEnd w:id="1993"/>
      <w:bookmarkEnd w:id="1994"/>
      <w:bookmarkEnd w:id="1995"/>
      <w:bookmarkEnd w:id="1996"/>
      <w:bookmarkEnd w:id="1997"/>
      <w:bookmarkEnd w:id="1998"/>
      <w:bookmarkEnd w:id="1999"/>
    </w:p>
    <w:p w14:paraId="3159745B" w14:textId="77777777" w:rsidR="00234841" w:rsidRPr="00533C32" w:rsidRDefault="00234841" w:rsidP="00234841">
      <w:r w:rsidRPr="00442797">
        <w:t>Resource URI: {apiRoot}/nudr-dr/&lt;apiVersion&gt;/subscription-data/group-data/{ueGroupId}/ee-subscriptions</w:t>
      </w:r>
    </w:p>
    <w:p w14:paraId="4FD19F19" w14:textId="77777777" w:rsidR="00234841" w:rsidRPr="00533C32" w:rsidRDefault="00234841" w:rsidP="00234841">
      <w:pPr>
        <w:rPr>
          <w:rFonts w:ascii="Arial" w:hAnsi="Arial" w:cs="Arial"/>
        </w:rPr>
      </w:pPr>
      <w:r w:rsidRPr="00442797">
        <w:t>This resource shall support the resource URI variables defined in table 5.2.29.2-1.</w:t>
      </w:r>
    </w:p>
    <w:p w14:paraId="37D16C55" w14:textId="77777777" w:rsidR="00234841" w:rsidRPr="00533C32" w:rsidRDefault="00234841" w:rsidP="00434F1A">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2E1039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35C21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638B3A" w14:textId="77777777" w:rsidR="00234841" w:rsidRPr="009C5B90" w:rsidRDefault="00234841" w:rsidP="00D17253">
            <w:pPr>
              <w:pStyle w:val="TAH"/>
              <w:rPr>
                <w:lang w:val="en-US"/>
              </w:rPr>
            </w:pPr>
            <w:r w:rsidRPr="009C5B90">
              <w:rPr>
                <w:lang w:val="en-US"/>
              </w:rPr>
              <w:t>Definition</w:t>
            </w:r>
          </w:p>
        </w:tc>
      </w:tr>
      <w:tr w:rsidR="00234841" w:rsidRPr="009C5B90" w14:paraId="5651241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48C2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929B00"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B18430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E379EE" w14:textId="77777777" w:rsidR="00234841" w:rsidRPr="009C5B90" w:rsidRDefault="00234841" w:rsidP="00D17253">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94993"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4CD03DFB" w14:textId="77777777" w:rsidR="00234841" w:rsidRPr="00442797" w:rsidRDefault="00234841" w:rsidP="00234841"/>
    <w:p w14:paraId="6BE6A93D" w14:textId="77777777" w:rsidR="00234841" w:rsidRPr="00533C32" w:rsidRDefault="00234841" w:rsidP="00434F1A">
      <w:pPr>
        <w:pStyle w:val="Heading4"/>
      </w:pPr>
      <w:bookmarkStart w:id="2000" w:name="_Toc20127111"/>
      <w:bookmarkStart w:id="2001" w:name="_Toc27589087"/>
      <w:bookmarkStart w:id="2002" w:name="_Toc36459888"/>
      <w:bookmarkStart w:id="2003" w:name="_Toc45029472"/>
      <w:bookmarkStart w:id="2004" w:name="_Toc56520748"/>
      <w:bookmarkStart w:id="2005" w:name="_Toc90587015"/>
      <w:bookmarkStart w:id="2006" w:name="_Toc106616558"/>
      <w:bookmarkStart w:id="2007" w:name="_Toc122101254"/>
      <w:r w:rsidRPr="00442797">
        <w:lastRenderedPageBreak/>
        <w:t>5.2.29.3</w:t>
      </w:r>
      <w:r w:rsidRPr="00442797">
        <w:tab/>
        <w:t>Resource Standard Methods</w:t>
      </w:r>
      <w:bookmarkEnd w:id="2000"/>
      <w:bookmarkEnd w:id="2001"/>
      <w:bookmarkEnd w:id="2002"/>
      <w:bookmarkEnd w:id="2003"/>
      <w:bookmarkEnd w:id="2004"/>
      <w:bookmarkEnd w:id="2005"/>
      <w:bookmarkEnd w:id="2006"/>
      <w:bookmarkEnd w:id="2007"/>
    </w:p>
    <w:p w14:paraId="0AF767F3" w14:textId="77777777" w:rsidR="00234841" w:rsidRPr="00533C32" w:rsidRDefault="00234841" w:rsidP="00434F1A">
      <w:pPr>
        <w:pStyle w:val="Heading5"/>
      </w:pPr>
      <w:bookmarkStart w:id="2008" w:name="_Toc20127112"/>
      <w:bookmarkStart w:id="2009" w:name="_Toc27589088"/>
      <w:bookmarkStart w:id="2010" w:name="_Toc36459889"/>
      <w:bookmarkStart w:id="2011" w:name="_Toc45029473"/>
      <w:bookmarkStart w:id="2012" w:name="_Toc56520749"/>
      <w:bookmarkStart w:id="2013" w:name="_Toc90587016"/>
      <w:bookmarkStart w:id="2014" w:name="_Toc106616559"/>
      <w:bookmarkStart w:id="2015" w:name="_Toc122101255"/>
      <w:r w:rsidRPr="00442797">
        <w:t>5.2.29.3.1</w:t>
      </w:r>
      <w:r w:rsidRPr="00442797">
        <w:tab/>
        <w:t>GET</w:t>
      </w:r>
      <w:bookmarkEnd w:id="2008"/>
      <w:bookmarkEnd w:id="2009"/>
      <w:bookmarkEnd w:id="2010"/>
      <w:bookmarkEnd w:id="2011"/>
      <w:bookmarkEnd w:id="2012"/>
      <w:bookmarkEnd w:id="2013"/>
      <w:bookmarkEnd w:id="2014"/>
      <w:bookmarkEnd w:id="2015"/>
    </w:p>
    <w:p w14:paraId="505B8036" w14:textId="77777777" w:rsidR="00234841" w:rsidRPr="00533C32" w:rsidRDefault="00234841" w:rsidP="00234841">
      <w:r w:rsidRPr="00442797">
        <w:t>This method shall support the URI query parameters specified in table 5.2.29.3.1-1.</w:t>
      </w:r>
    </w:p>
    <w:p w14:paraId="61527487" w14:textId="77777777" w:rsidR="00234841" w:rsidRPr="00533C32" w:rsidRDefault="00234841" w:rsidP="00434F1A">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D2AF30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D41E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E4F84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14B33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2B8059"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7A17C" w14:textId="77777777" w:rsidR="00234841" w:rsidRPr="009C5B90" w:rsidRDefault="00234841" w:rsidP="00D17253">
            <w:pPr>
              <w:pStyle w:val="TAH"/>
              <w:rPr>
                <w:lang w:val="en-US"/>
              </w:rPr>
            </w:pPr>
            <w:r w:rsidRPr="009C5B90">
              <w:rPr>
                <w:lang w:val="en-US"/>
              </w:rPr>
              <w:t>Description</w:t>
            </w:r>
          </w:p>
        </w:tc>
      </w:tr>
      <w:tr w:rsidR="00234841" w:rsidRPr="009C5B90" w14:paraId="031B55E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B94900" w14:textId="77777777" w:rsidR="00234841" w:rsidRPr="009C5B90" w:rsidRDefault="00234841" w:rsidP="00D17253">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326476"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644C614"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76FC47B"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D18D01" w14:textId="77777777" w:rsidR="00234841" w:rsidRPr="009C5B90" w:rsidRDefault="00234841" w:rsidP="00D17253">
            <w:pPr>
              <w:pStyle w:val="TAL"/>
              <w:rPr>
                <w:lang w:val="en-US"/>
              </w:rPr>
            </w:pPr>
            <w:r w:rsidRPr="009C5B90">
              <w:rPr>
                <w:rFonts w:cs="Arial"/>
                <w:szCs w:val="18"/>
                <w:lang w:val="en-US"/>
              </w:rPr>
              <w:t>see  3GPP TS 29.500 [8] clause 6.6</w:t>
            </w:r>
          </w:p>
        </w:tc>
      </w:tr>
    </w:tbl>
    <w:p w14:paraId="4ABB402E" w14:textId="77777777" w:rsidR="00234841" w:rsidRPr="00533C32" w:rsidRDefault="00234841" w:rsidP="00234841"/>
    <w:p w14:paraId="0C9A0693" w14:textId="77777777" w:rsidR="00234841" w:rsidRPr="00533C32" w:rsidRDefault="00234841" w:rsidP="00234841">
      <w:r w:rsidRPr="00442797">
        <w:t>This method shall support the request data structures specified in table 5.2.29.3.1-2 and the response data structures and response codes specified in table 5.2.29.3.1-3.</w:t>
      </w:r>
    </w:p>
    <w:p w14:paraId="0BFAE210" w14:textId="77777777" w:rsidR="00234841" w:rsidRPr="00533C32" w:rsidRDefault="00234841" w:rsidP="00434F1A">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541E0B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BF3D2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ADE7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560D8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266E3" w14:textId="77777777" w:rsidR="00234841" w:rsidRPr="009C5B90" w:rsidRDefault="00234841" w:rsidP="00D17253">
            <w:pPr>
              <w:pStyle w:val="TAH"/>
              <w:rPr>
                <w:lang w:val="en-US"/>
              </w:rPr>
            </w:pPr>
            <w:r w:rsidRPr="009C5B90">
              <w:rPr>
                <w:lang w:val="en-US"/>
              </w:rPr>
              <w:t>Description</w:t>
            </w:r>
          </w:p>
        </w:tc>
      </w:tr>
      <w:tr w:rsidR="00234841" w:rsidRPr="009C5B90" w14:paraId="1A067EB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5B20E"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19C8F1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2939B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97362F" w14:textId="77777777" w:rsidR="00234841" w:rsidRPr="009C5B90" w:rsidRDefault="00234841" w:rsidP="00D17253">
            <w:pPr>
              <w:pStyle w:val="TAL"/>
              <w:rPr>
                <w:lang w:val="en-US"/>
              </w:rPr>
            </w:pPr>
          </w:p>
        </w:tc>
      </w:tr>
    </w:tbl>
    <w:p w14:paraId="063823ED" w14:textId="77777777" w:rsidR="00234841" w:rsidRPr="00442797" w:rsidRDefault="00234841" w:rsidP="00234841"/>
    <w:p w14:paraId="32C6EEB9" w14:textId="77777777" w:rsidR="00234841" w:rsidRPr="00533C32" w:rsidRDefault="00234841" w:rsidP="00434F1A">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234841" w:rsidRPr="009C5B90" w14:paraId="5280765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C10ED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62391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345CE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DBE873" w14:textId="77777777" w:rsidR="00234841" w:rsidRPr="009C5B90" w:rsidRDefault="00234841" w:rsidP="00D17253">
            <w:pPr>
              <w:pStyle w:val="TAH"/>
              <w:rPr>
                <w:lang w:val="en-US"/>
              </w:rPr>
            </w:pPr>
            <w:r w:rsidRPr="009C5B90">
              <w:rPr>
                <w:lang w:val="en-US"/>
              </w:rPr>
              <w:t>Response</w:t>
            </w:r>
          </w:p>
          <w:p w14:paraId="02714CE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A044E9" w14:textId="77777777" w:rsidR="00234841" w:rsidRPr="009C5B90" w:rsidRDefault="00234841" w:rsidP="00D17253">
            <w:pPr>
              <w:pStyle w:val="TAH"/>
              <w:rPr>
                <w:lang w:val="en-US"/>
              </w:rPr>
            </w:pPr>
            <w:r w:rsidRPr="009C5B90">
              <w:rPr>
                <w:lang w:val="en-US"/>
              </w:rPr>
              <w:t>Description</w:t>
            </w:r>
          </w:p>
        </w:tc>
      </w:tr>
      <w:tr w:rsidR="00234841" w:rsidRPr="009C5B90" w14:paraId="65F8042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47B979" w14:textId="77777777" w:rsidR="00234841" w:rsidRPr="009C5B90" w:rsidRDefault="00234841" w:rsidP="00D17253">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4BA32BB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D05C93"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D7C587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5B41CC" w14:textId="77777777" w:rsidR="00234841" w:rsidRPr="009C5B90" w:rsidRDefault="00234841" w:rsidP="00D17253">
            <w:pPr>
              <w:pStyle w:val="TAL"/>
              <w:rPr>
                <w:lang w:val="en-US"/>
              </w:rPr>
            </w:pPr>
            <w:r w:rsidRPr="009C5B90">
              <w:rPr>
                <w:lang w:val="en-US"/>
              </w:rPr>
              <w:t>Upon success, a response body containing the individual EE subscriptions for the groups of UEs shall be returned.</w:t>
            </w:r>
          </w:p>
        </w:tc>
      </w:tr>
      <w:tr w:rsidR="00234841" w:rsidRPr="009C5B90" w14:paraId="5EE181A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C42C3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C383373" w14:textId="77777777" w:rsidR="00234841" w:rsidRPr="00442797" w:rsidRDefault="00234841" w:rsidP="00234841"/>
    <w:p w14:paraId="631A6A56" w14:textId="77777777" w:rsidR="00234841" w:rsidRPr="00533C32" w:rsidRDefault="00234841" w:rsidP="00434F1A">
      <w:pPr>
        <w:pStyle w:val="Heading5"/>
      </w:pPr>
      <w:bookmarkStart w:id="2016" w:name="_Toc20127113"/>
      <w:bookmarkStart w:id="2017" w:name="_Toc27589089"/>
      <w:bookmarkStart w:id="2018" w:name="_Toc36459890"/>
      <w:bookmarkStart w:id="2019" w:name="_Toc45029474"/>
      <w:bookmarkStart w:id="2020" w:name="_Toc56520750"/>
      <w:bookmarkStart w:id="2021" w:name="_Toc90587017"/>
      <w:bookmarkStart w:id="2022" w:name="_Toc106616560"/>
      <w:bookmarkStart w:id="2023" w:name="_Toc122101256"/>
      <w:r w:rsidRPr="00442797">
        <w:t>5.2.29.3.2</w:t>
      </w:r>
      <w:r w:rsidRPr="00442797">
        <w:tab/>
        <w:t>POST</w:t>
      </w:r>
      <w:bookmarkEnd w:id="2016"/>
      <w:bookmarkEnd w:id="2017"/>
      <w:bookmarkEnd w:id="2018"/>
      <w:bookmarkEnd w:id="2019"/>
      <w:bookmarkEnd w:id="2020"/>
      <w:bookmarkEnd w:id="2021"/>
      <w:bookmarkEnd w:id="2022"/>
      <w:bookmarkEnd w:id="2023"/>
    </w:p>
    <w:p w14:paraId="076E61DA" w14:textId="77777777" w:rsidR="00234841" w:rsidRPr="00533C32" w:rsidRDefault="00234841" w:rsidP="00234841">
      <w:r w:rsidRPr="00442797">
        <w:t>This method shall support the URI query parameters specified in table 5.2.29.3.2-1.</w:t>
      </w:r>
    </w:p>
    <w:p w14:paraId="30AC9E4B" w14:textId="77777777" w:rsidR="00234841" w:rsidRPr="00533C32" w:rsidRDefault="00234841" w:rsidP="00434F1A">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F62013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182A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3D3D1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5D9D0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5F0C09"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5D891E" w14:textId="77777777" w:rsidR="00234841" w:rsidRPr="009C5B90" w:rsidRDefault="00234841" w:rsidP="00D17253">
            <w:pPr>
              <w:pStyle w:val="TAH"/>
              <w:rPr>
                <w:lang w:val="en-US"/>
              </w:rPr>
            </w:pPr>
            <w:r w:rsidRPr="009C5B90">
              <w:rPr>
                <w:lang w:val="en-US"/>
              </w:rPr>
              <w:t>Description</w:t>
            </w:r>
          </w:p>
        </w:tc>
      </w:tr>
      <w:tr w:rsidR="00234841" w:rsidRPr="009C5B90" w14:paraId="2C815C3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D47E9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09D6F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89FAE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6B834D"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F9905D3" w14:textId="77777777" w:rsidR="00234841" w:rsidRPr="009C5B90" w:rsidRDefault="00234841" w:rsidP="00D17253">
            <w:pPr>
              <w:pStyle w:val="TAL"/>
              <w:rPr>
                <w:lang w:val="en-US"/>
              </w:rPr>
            </w:pPr>
          </w:p>
        </w:tc>
      </w:tr>
    </w:tbl>
    <w:p w14:paraId="79BBD82F" w14:textId="77777777" w:rsidR="00234841" w:rsidRPr="00533C32" w:rsidRDefault="00234841" w:rsidP="00234841"/>
    <w:p w14:paraId="36618F57" w14:textId="77777777" w:rsidR="00234841" w:rsidRPr="00533C32" w:rsidRDefault="00234841" w:rsidP="00234841">
      <w:r w:rsidRPr="00442797">
        <w:t>This method shall support the request data structures specified in table 5.2.19.3.2-2 and the response data structures and response codes specified in table 5.2.29.3.2-3.</w:t>
      </w:r>
    </w:p>
    <w:p w14:paraId="57C4D7A4" w14:textId="77777777" w:rsidR="00234841" w:rsidRPr="00533C32" w:rsidRDefault="00234841" w:rsidP="00434F1A">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5F2630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91A30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27B4A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497F1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CB5AD" w14:textId="77777777" w:rsidR="00234841" w:rsidRPr="009C5B90" w:rsidRDefault="00234841" w:rsidP="00D17253">
            <w:pPr>
              <w:pStyle w:val="TAH"/>
              <w:rPr>
                <w:lang w:val="en-US"/>
              </w:rPr>
            </w:pPr>
            <w:r w:rsidRPr="009C5B90">
              <w:rPr>
                <w:lang w:val="en-US"/>
              </w:rPr>
              <w:t>Description</w:t>
            </w:r>
          </w:p>
        </w:tc>
      </w:tr>
      <w:tr w:rsidR="00234841" w:rsidRPr="009C5B90" w14:paraId="78D5E58F" w14:textId="77777777" w:rsidTr="00D17253">
        <w:trPr>
          <w:jc w:val="center"/>
        </w:trPr>
        <w:tc>
          <w:tcPr>
            <w:tcW w:w="1627" w:type="dxa"/>
            <w:tcBorders>
              <w:top w:val="single" w:sz="4" w:space="0" w:color="auto"/>
              <w:left w:val="single" w:sz="6" w:space="0" w:color="000000"/>
              <w:bottom w:val="single" w:sz="4" w:space="0" w:color="auto"/>
              <w:right w:val="single" w:sz="6" w:space="0" w:color="000000"/>
            </w:tcBorders>
            <w:hideMark/>
          </w:tcPr>
          <w:p w14:paraId="1ECE9BDA"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73DC186"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362EE3"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14B18206" w14:textId="77777777" w:rsidR="00234841" w:rsidRPr="009C5B90" w:rsidRDefault="00234841" w:rsidP="00D17253">
            <w:pPr>
              <w:pStyle w:val="TAL"/>
              <w:rPr>
                <w:lang w:val="en-US"/>
              </w:rPr>
            </w:pPr>
            <w:r w:rsidRPr="009C5B90">
              <w:rPr>
                <w:lang w:val="en-US"/>
              </w:rPr>
              <w:t>Identifies the data subscription to be stored in the UDR.</w:t>
            </w:r>
          </w:p>
        </w:tc>
      </w:tr>
    </w:tbl>
    <w:p w14:paraId="40D4A6CB" w14:textId="77777777" w:rsidR="00234841" w:rsidRPr="00442797" w:rsidRDefault="00234841" w:rsidP="00234841"/>
    <w:p w14:paraId="390F9FB9" w14:textId="77777777" w:rsidR="00234841" w:rsidRPr="00533C32" w:rsidRDefault="00234841" w:rsidP="00434F1A">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2E4C606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6F5E3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7E2DE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50E6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57015" w14:textId="77777777" w:rsidR="00234841" w:rsidRPr="009C5B90" w:rsidRDefault="00234841" w:rsidP="00D17253">
            <w:pPr>
              <w:pStyle w:val="TAH"/>
              <w:rPr>
                <w:lang w:val="en-US"/>
              </w:rPr>
            </w:pPr>
            <w:r w:rsidRPr="009C5B90">
              <w:rPr>
                <w:lang w:val="en-US"/>
              </w:rPr>
              <w:t>Response</w:t>
            </w:r>
          </w:p>
          <w:p w14:paraId="57D9D57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EBED9" w14:textId="77777777" w:rsidR="00234841" w:rsidRPr="009C5B90" w:rsidRDefault="00234841" w:rsidP="00D17253">
            <w:pPr>
              <w:pStyle w:val="TAH"/>
              <w:rPr>
                <w:lang w:val="en-US"/>
              </w:rPr>
            </w:pPr>
            <w:r w:rsidRPr="009C5B90">
              <w:rPr>
                <w:lang w:val="en-US"/>
              </w:rPr>
              <w:t>Description</w:t>
            </w:r>
          </w:p>
        </w:tc>
      </w:tr>
      <w:tr w:rsidR="00234841" w:rsidRPr="009C5B90" w14:paraId="60BFF92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1B1387" w14:textId="77777777" w:rsidR="00234841" w:rsidRPr="009C5B90" w:rsidRDefault="00234841" w:rsidP="00D17253">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0C9002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17B767"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E3BF17"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E269E09" w14:textId="77777777" w:rsidR="00234841" w:rsidRPr="009C5B90" w:rsidRDefault="00234841" w:rsidP="00D17253">
            <w:pPr>
              <w:pStyle w:val="TAL"/>
              <w:rPr>
                <w:lang w:val="en-US"/>
              </w:rPr>
            </w:pPr>
            <w:r w:rsidRPr="009C5B90">
              <w:rPr>
                <w:lang w:val="en-US"/>
              </w:rPr>
              <w:t>Upon success, a response body containing a representation of the Individual subscription resource shall be returned.</w:t>
            </w:r>
          </w:p>
          <w:p w14:paraId="3A89A074" w14:textId="77777777" w:rsidR="00234841" w:rsidRPr="009C5B90" w:rsidRDefault="00234841" w:rsidP="00D17253">
            <w:pPr>
              <w:pStyle w:val="TAL"/>
              <w:rPr>
                <w:lang w:val="en-US"/>
              </w:rPr>
            </w:pPr>
          </w:p>
          <w:p w14:paraId="4CDD4C2B"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225704B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C5CD0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F5CE0C1" w14:textId="77777777" w:rsidR="00234841" w:rsidRPr="00533C32" w:rsidRDefault="00234841" w:rsidP="00234841"/>
    <w:p w14:paraId="29274B1E" w14:textId="77777777" w:rsidR="00234841" w:rsidRPr="00533C32" w:rsidRDefault="00234841" w:rsidP="00434F1A">
      <w:pPr>
        <w:pStyle w:val="Heading3"/>
      </w:pPr>
      <w:bookmarkStart w:id="2024" w:name="_Toc20127114"/>
      <w:bookmarkStart w:id="2025" w:name="_Toc27589090"/>
      <w:bookmarkStart w:id="2026" w:name="_Toc36459891"/>
      <w:bookmarkStart w:id="2027" w:name="_Toc45029475"/>
      <w:bookmarkStart w:id="2028" w:name="_Toc56520751"/>
      <w:bookmarkStart w:id="2029" w:name="_Toc90587018"/>
      <w:bookmarkStart w:id="2030" w:name="_Toc106616561"/>
      <w:bookmarkStart w:id="2031" w:name="_Toc122101257"/>
      <w:r w:rsidRPr="00533C32">
        <w:rPr>
          <w:lang w:val="de-DE"/>
        </w:rPr>
        <w:t>5.2.30</w:t>
      </w:r>
      <w:r w:rsidRPr="00533C32">
        <w:tab/>
        <w:t>Resource: SharedData</w:t>
      </w:r>
      <w:bookmarkEnd w:id="2024"/>
      <w:bookmarkEnd w:id="2025"/>
      <w:bookmarkEnd w:id="2026"/>
      <w:bookmarkEnd w:id="2027"/>
      <w:bookmarkEnd w:id="2028"/>
      <w:bookmarkEnd w:id="2029"/>
      <w:bookmarkEnd w:id="2030"/>
      <w:bookmarkEnd w:id="2031"/>
    </w:p>
    <w:p w14:paraId="6379933D" w14:textId="77777777" w:rsidR="00234841" w:rsidRPr="00533C32" w:rsidRDefault="00234841" w:rsidP="00434F1A">
      <w:pPr>
        <w:pStyle w:val="Heading4"/>
      </w:pPr>
      <w:bookmarkStart w:id="2032" w:name="_Toc20127115"/>
      <w:bookmarkStart w:id="2033" w:name="_Toc27589091"/>
      <w:bookmarkStart w:id="2034" w:name="_Toc36459892"/>
      <w:bookmarkStart w:id="2035" w:name="_Toc45029476"/>
      <w:bookmarkStart w:id="2036" w:name="_Toc56520752"/>
      <w:bookmarkStart w:id="2037" w:name="_Toc90587019"/>
      <w:bookmarkStart w:id="2038" w:name="_Toc106616562"/>
      <w:bookmarkStart w:id="2039" w:name="_Toc122101258"/>
      <w:r w:rsidRPr="00533C32">
        <w:rPr>
          <w:lang w:val="de-DE"/>
        </w:rPr>
        <w:t>5.2.30</w:t>
      </w:r>
      <w:r w:rsidRPr="00533C32">
        <w:t>.1</w:t>
      </w:r>
      <w:r w:rsidRPr="00533C32">
        <w:tab/>
        <w:t>Description</w:t>
      </w:r>
      <w:bookmarkEnd w:id="2032"/>
      <w:bookmarkEnd w:id="2033"/>
      <w:bookmarkEnd w:id="2034"/>
      <w:bookmarkEnd w:id="2035"/>
      <w:bookmarkEnd w:id="2036"/>
      <w:bookmarkEnd w:id="2037"/>
      <w:bookmarkEnd w:id="2038"/>
      <w:bookmarkEnd w:id="2039"/>
    </w:p>
    <w:p w14:paraId="4A128717" w14:textId="77777777" w:rsidR="00234841" w:rsidRPr="00533C32" w:rsidRDefault="00234841" w:rsidP="00234841">
      <w:pPr>
        <w:rPr>
          <w:lang w:eastAsia="zh-CN"/>
        </w:rPr>
      </w:pPr>
      <w:r w:rsidRPr="00533C32">
        <w:t>This resource represents the collection of data that can be shared by multiple UEs.</w:t>
      </w:r>
    </w:p>
    <w:p w14:paraId="43D567D4" w14:textId="77777777" w:rsidR="00234841" w:rsidRPr="00533C32" w:rsidRDefault="00234841" w:rsidP="00434F1A">
      <w:pPr>
        <w:pStyle w:val="Heading4"/>
      </w:pPr>
      <w:bookmarkStart w:id="2040" w:name="_Toc20127116"/>
      <w:bookmarkStart w:id="2041" w:name="_Toc27589092"/>
      <w:bookmarkStart w:id="2042" w:name="_Toc36459893"/>
      <w:bookmarkStart w:id="2043" w:name="_Toc45029477"/>
      <w:bookmarkStart w:id="2044" w:name="_Toc56520753"/>
      <w:bookmarkStart w:id="2045" w:name="_Toc90587020"/>
      <w:bookmarkStart w:id="2046" w:name="_Toc106616563"/>
      <w:bookmarkStart w:id="2047" w:name="_Toc122101259"/>
      <w:r w:rsidRPr="00533C32">
        <w:rPr>
          <w:lang w:val="de-DE"/>
        </w:rPr>
        <w:t>5.2.30</w:t>
      </w:r>
      <w:r w:rsidRPr="00533C32">
        <w:t>.2</w:t>
      </w:r>
      <w:r w:rsidRPr="00533C32">
        <w:tab/>
        <w:t>Resource Definition</w:t>
      </w:r>
      <w:bookmarkEnd w:id="2040"/>
      <w:bookmarkEnd w:id="2041"/>
      <w:bookmarkEnd w:id="2042"/>
      <w:bookmarkEnd w:id="2043"/>
      <w:bookmarkEnd w:id="2044"/>
      <w:bookmarkEnd w:id="2045"/>
      <w:bookmarkEnd w:id="2046"/>
      <w:bookmarkEnd w:id="2047"/>
    </w:p>
    <w:p w14:paraId="6CFD0E20" w14:textId="77777777" w:rsidR="00234841" w:rsidRPr="00533C32" w:rsidRDefault="00234841" w:rsidP="00234841">
      <w:r w:rsidRPr="00533C32">
        <w:t>Resource URI: {apiRoot}/nudr-dr/&lt;apiVersion&gt;/subscription-data/shared-data</w:t>
      </w:r>
    </w:p>
    <w:p w14:paraId="4313C0DC" w14:textId="77777777" w:rsidR="00234841" w:rsidRPr="00533C32" w:rsidRDefault="00234841" w:rsidP="00234841">
      <w:pPr>
        <w:rPr>
          <w:rFonts w:ascii="Arial" w:hAnsi="Arial" w:cs="Arial"/>
        </w:rPr>
      </w:pPr>
      <w:bookmarkStart w:id="2048" w:name="_MCCTEMPBM_CRPT22160182___7"/>
      <w:r w:rsidRPr="00533C32">
        <w:t>This resource shall support the resource URI variables defined in table 5.2.30.2-1</w:t>
      </w:r>
      <w:r w:rsidRPr="00533C32">
        <w:rPr>
          <w:rFonts w:ascii="Arial" w:hAnsi="Arial" w:cs="Arial"/>
        </w:rPr>
        <w:t>.</w:t>
      </w:r>
    </w:p>
    <w:bookmarkEnd w:id="2048"/>
    <w:p w14:paraId="67DA8CAA" w14:textId="77777777" w:rsidR="00234841" w:rsidRPr="00533C32" w:rsidRDefault="00234841" w:rsidP="00434F1A">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6C61EA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53404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D6D56B" w14:textId="77777777" w:rsidR="00234841" w:rsidRPr="009C5B90" w:rsidRDefault="00234841" w:rsidP="00D17253">
            <w:pPr>
              <w:pStyle w:val="TAH"/>
              <w:rPr>
                <w:lang w:val="en-US"/>
              </w:rPr>
            </w:pPr>
            <w:r w:rsidRPr="009C5B90">
              <w:rPr>
                <w:lang w:val="en-US"/>
              </w:rPr>
              <w:t>Definition</w:t>
            </w:r>
          </w:p>
        </w:tc>
      </w:tr>
      <w:tr w:rsidR="00234841" w:rsidRPr="009C5B90" w14:paraId="56D7C62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918EC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206BE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ED95BC0" w14:textId="77777777" w:rsidR="00234841" w:rsidRPr="00533C32" w:rsidRDefault="00234841" w:rsidP="00234841"/>
    <w:p w14:paraId="63A19436" w14:textId="77777777" w:rsidR="00234841" w:rsidRPr="00533C32" w:rsidRDefault="00234841" w:rsidP="00434F1A">
      <w:pPr>
        <w:pStyle w:val="Heading4"/>
      </w:pPr>
      <w:bookmarkStart w:id="2049" w:name="_Toc20127117"/>
      <w:bookmarkStart w:id="2050" w:name="_Toc27589093"/>
      <w:bookmarkStart w:id="2051" w:name="_Toc36459894"/>
      <w:bookmarkStart w:id="2052" w:name="_Toc45029478"/>
      <w:bookmarkStart w:id="2053" w:name="_Toc56520754"/>
      <w:bookmarkStart w:id="2054" w:name="_Toc90587021"/>
      <w:bookmarkStart w:id="2055" w:name="_Toc106616564"/>
      <w:bookmarkStart w:id="2056" w:name="_Toc122101260"/>
      <w:r w:rsidRPr="00533C32">
        <w:rPr>
          <w:lang w:val="de-DE"/>
        </w:rPr>
        <w:t>5.2.30</w:t>
      </w:r>
      <w:r w:rsidRPr="00533C32">
        <w:t>.3</w:t>
      </w:r>
      <w:r w:rsidRPr="00533C32">
        <w:tab/>
        <w:t>Resource Standard Methods</w:t>
      </w:r>
      <w:bookmarkEnd w:id="2049"/>
      <w:bookmarkEnd w:id="2050"/>
      <w:bookmarkEnd w:id="2051"/>
      <w:bookmarkEnd w:id="2052"/>
      <w:bookmarkEnd w:id="2053"/>
      <w:bookmarkEnd w:id="2054"/>
      <w:bookmarkEnd w:id="2055"/>
      <w:bookmarkEnd w:id="2056"/>
    </w:p>
    <w:p w14:paraId="48BFD60D" w14:textId="77777777" w:rsidR="00234841" w:rsidRPr="00533C32" w:rsidRDefault="00234841" w:rsidP="00434F1A">
      <w:pPr>
        <w:pStyle w:val="Heading5"/>
      </w:pPr>
      <w:bookmarkStart w:id="2057" w:name="_Toc20127118"/>
      <w:bookmarkStart w:id="2058" w:name="_Toc27589094"/>
      <w:bookmarkStart w:id="2059" w:name="_Toc36459895"/>
      <w:bookmarkStart w:id="2060" w:name="_Toc45029479"/>
      <w:bookmarkStart w:id="2061" w:name="_Toc56520755"/>
      <w:bookmarkStart w:id="2062" w:name="_Toc90587022"/>
      <w:bookmarkStart w:id="2063" w:name="_Toc106616565"/>
      <w:bookmarkStart w:id="2064" w:name="_Toc122101261"/>
      <w:r w:rsidRPr="00533C32">
        <w:t>5.2.30.3.1</w:t>
      </w:r>
      <w:r w:rsidRPr="00533C32">
        <w:tab/>
        <w:t>GET</w:t>
      </w:r>
      <w:bookmarkEnd w:id="2057"/>
      <w:bookmarkEnd w:id="2058"/>
      <w:bookmarkEnd w:id="2059"/>
      <w:bookmarkEnd w:id="2060"/>
      <w:bookmarkEnd w:id="2061"/>
      <w:bookmarkEnd w:id="2062"/>
      <w:bookmarkEnd w:id="2063"/>
      <w:bookmarkEnd w:id="2064"/>
    </w:p>
    <w:p w14:paraId="028382EC" w14:textId="77777777" w:rsidR="00234841" w:rsidRPr="00533C32" w:rsidRDefault="00234841" w:rsidP="00234841">
      <w:r w:rsidRPr="00533C32">
        <w:t>This method shall support the URI query parameters specified in table 5.2.30.3.1-1.</w:t>
      </w:r>
    </w:p>
    <w:p w14:paraId="0A42552E" w14:textId="77777777" w:rsidR="00234841" w:rsidRPr="00533C32" w:rsidRDefault="00234841" w:rsidP="00434F1A">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234841" w:rsidRPr="009C5B90" w14:paraId="2FD8FF65" w14:textId="77777777" w:rsidTr="00D17253">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2DCA7718" w14:textId="77777777" w:rsidR="00234841" w:rsidRPr="009C5B90" w:rsidRDefault="00234841" w:rsidP="00D17253">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B4792B9" w14:textId="77777777" w:rsidR="00234841" w:rsidRPr="009C5B90" w:rsidRDefault="00234841" w:rsidP="00D17253">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13D4AAF3"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0AEDF14" w14:textId="77777777" w:rsidR="00234841" w:rsidRPr="009C5B90" w:rsidRDefault="00234841" w:rsidP="00D17253">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0E1F3" w14:textId="77777777" w:rsidR="00234841" w:rsidRPr="009C5B90" w:rsidRDefault="00234841" w:rsidP="00D17253">
            <w:pPr>
              <w:pStyle w:val="TAH"/>
              <w:rPr>
                <w:lang w:val="en-US"/>
              </w:rPr>
            </w:pPr>
            <w:r w:rsidRPr="009C5B90">
              <w:rPr>
                <w:lang w:val="en-US"/>
              </w:rPr>
              <w:t>Description</w:t>
            </w:r>
          </w:p>
        </w:tc>
      </w:tr>
      <w:tr w:rsidR="00234841" w:rsidRPr="009C5B90" w14:paraId="16A540A0" w14:textId="77777777" w:rsidTr="00D17253">
        <w:trPr>
          <w:jc w:val="center"/>
        </w:trPr>
        <w:tc>
          <w:tcPr>
            <w:tcW w:w="778" w:type="pct"/>
            <w:tcBorders>
              <w:top w:val="single" w:sz="4" w:space="0" w:color="auto"/>
              <w:left w:val="single" w:sz="6" w:space="0" w:color="000000"/>
              <w:bottom w:val="single" w:sz="4" w:space="0" w:color="auto"/>
              <w:right w:val="single" w:sz="6" w:space="0" w:color="000000"/>
            </w:tcBorders>
            <w:hideMark/>
          </w:tcPr>
          <w:p w14:paraId="32CA908C" w14:textId="77777777" w:rsidR="00234841" w:rsidRPr="009C5B90" w:rsidRDefault="00234841" w:rsidP="00D17253">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0180FF2" w14:textId="77777777" w:rsidR="00234841" w:rsidRPr="009C5B90" w:rsidRDefault="00234841" w:rsidP="00D17253">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56287C85" w14:textId="77777777" w:rsidR="00234841" w:rsidRPr="009C5B90" w:rsidRDefault="00234841" w:rsidP="00D17253">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6A3DF0B3" w14:textId="77777777" w:rsidR="00234841" w:rsidRPr="009C5B90" w:rsidRDefault="00234841" w:rsidP="00D17253">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54802EE" w14:textId="77777777" w:rsidR="00234841" w:rsidRPr="009C5B90" w:rsidRDefault="00234841" w:rsidP="00D17253">
            <w:pPr>
              <w:pStyle w:val="TAL"/>
              <w:rPr>
                <w:lang w:val="en-US"/>
              </w:rPr>
            </w:pPr>
          </w:p>
        </w:tc>
      </w:tr>
      <w:tr w:rsidR="00234841" w:rsidRPr="009C5B90" w14:paraId="345F5C72" w14:textId="77777777" w:rsidTr="00D17253">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5CACFDA2" w14:textId="77777777" w:rsidR="00234841" w:rsidRPr="009C5B90" w:rsidRDefault="00234841" w:rsidP="00D17253">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38B22F0" w14:textId="77777777" w:rsidR="00234841" w:rsidRPr="009C5B90" w:rsidRDefault="00234841" w:rsidP="00D17253">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3BC85164"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EE73B14" w14:textId="77777777" w:rsidR="00234841" w:rsidRPr="009C5B90" w:rsidRDefault="00234841" w:rsidP="00D17253">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57D22842" w14:textId="77777777" w:rsidR="00234841" w:rsidRPr="009C5B90" w:rsidRDefault="00234841" w:rsidP="00D17253">
            <w:pPr>
              <w:pStyle w:val="TAL"/>
              <w:rPr>
                <w:lang w:val="en-US"/>
              </w:rPr>
            </w:pPr>
            <w:r w:rsidRPr="009C5B90">
              <w:rPr>
                <w:rFonts w:cs="Arial"/>
                <w:szCs w:val="18"/>
                <w:lang w:val="en-US"/>
              </w:rPr>
              <w:t>see  3GPP TS 29.500 [8] clause 6.6</w:t>
            </w:r>
          </w:p>
        </w:tc>
      </w:tr>
    </w:tbl>
    <w:p w14:paraId="496A4D8A" w14:textId="77777777" w:rsidR="00234841" w:rsidRPr="00533C32" w:rsidRDefault="00234841" w:rsidP="00234841"/>
    <w:p w14:paraId="0E2D95F5" w14:textId="77777777" w:rsidR="00234841" w:rsidRPr="00533C32" w:rsidRDefault="00234841" w:rsidP="00234841">
      <w:r w:rsidRPr="00533C32">
        <w:t>This method shall support the request data structures specified in table 5.2.30.3.1-2 and the response data structures and response codes specified in table 5.2.30.3.1-3.</w:t>
      </w:r>
    </w:p>
    <w:p w14:paraId="05DE7DEC" w14:textId="77777777" w:rsidR="00234841" w:rsidRPr="00533C32" w:rsidRDefault="00234841" w:rsidP="00434F1A">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31E1BD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176C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6013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A584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A6553" w14:textId="77777777" w:rsidR="00234841" w:rsidRPr="009C5B90" w:rsidRDefault="00234841" w:rsidP="00D17253">
            <w:pPr>
              <w:pStyle w:val="TAH"/>
              <w:rPr>
                <w:lang w:val="en-US"/>
              </w:rPr>
            </w:pPr>
            <w:r w:rsidRPr="009C5B90">
              <w:rPr>
                <w:lang w:val="en-US"/>
              </w:rPr>
              <w:t>Description</w:t>
            </w:r>
          </w:p>
        </w:tc>
      </w:tr>
      <w:tr w:rsidR="00234841" w:rsidRPr="009C5B90" w14:paraId="10AB2AB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1DBB6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AA304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0B354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0735E3" w14:textId="77777777" w:rsidR="00234841" w:rsidRPr="009C5B90" w:rsidRDefault="00234841" w:rsidP="00D17253">
            <w:pPr>
              <w:pStyle w:val="TAL"/>
              <w:rPr>
                <w:lang w:val="en-US"/>
              </w:rPr>
            </w:pPr>
          </w:p>
        </w:tc>
      </w:tr>
    </w:tbl>
    <w:p w14:paraId="1191B15A" w14:textId="77777777" w:rsidR="00234841" w:rsidRPr="00533C32" w:rsidRDefault="00234841" w:rsidP="00234841"/>
    <w:p w14:paraId="1D4D9680" w14:textId="77777777" w:rsidR="00234841" w:rsidRPr="00533C32" w:rsidRDefault="00234841" w:rsidP="00434F1A">
      <w:pPr>
        <w:pStyle w:val="TH"/>
        <w:outlineLvl w:val="0"/>
      </w:pPr>
      <w:r w:rsidRPr="00533C32">
        <w:lastRenderedPageBreak/>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234841" w:rsidRPr="009C5B90" w14:paraId="679E560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366F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E11F7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0F20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D08E57" w14:textId="77777777" w:rsidR="00234841" w:rsidRPr="009C5B90" w:rsidRDefault="00234841" w:rsidP="00D17253">
            <w:pPr>
              <w:pStyle w:val="TAH"/>
              <w:rPr>
                <w:lang w:val="en-US"/>
              </w:rPr>
            </w:pPr>
            <w:r w:rsidRPr="009C5B90">
              <w:rPr>
                <w:lang w:val="en-US"/>
              </w:rPr>
              <w:t>Response</w:t>
            </w:r>
          </w:p>
          <w:p w14:paraId="3CF17D1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759B5C0" w14:textId="77777777" w:rsidR="00234841" w:rsidRPr="009C5B90" w:rsidRDefault="00234841" w:rsidP="00D17253">
            <w:pPr>
              <w:pStyle w:val="TAH"/>
              <w:rPr>
                <w:lang w:val="en-US"/>
              </w:rPr>
            </w:pPr>
            <w:r w:rsidRPr="009C5B90">
              <w:rPr>
                <w:lang w:val="en-US"/>
              </w:rPr>
              <w:t>Description</w:t>
            </w:r>
          </w:p>
        </w:tc>
      </w:tr>
      <w:tr w:rsidR="00234841" w:rsidRPr="009C5B90" w14:paraId="30D010F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704C3" w14:textId="77777777" w:rsidR="00234841" w:rsidRPr="009C5B90" w:rsidRDefault="00234841" w:rsidP="00D17253">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55E8BD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727E9F5" w14:textId="77777777" w:rsidR="00234841" w:rsidRPr="009C5B90" w:rsidRDefault="00234841" w:rsidP="00D17253">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51474BF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7396B24" w14:textId="77777777" w:rsidR="00234841" w:rsidRPr="009C5B90" w:rsidRDefault="00234841" w:rsidP="00D17253">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234841" w:rsidRPr="009C5B90" w14:paraId="3311FA4D"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27486B"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53BC361C" w14:textId="77777777" w:rsidR="00234841" w:rsidRDefault="00234841" w:rsidP="00234841">
      <w:pPr>
        <w:rPr>
          <w:lang w:eastAsia="zh-CN"/>
        </w:rPr>
      </w:pPr>
    </w:p>
    <w:p w14:paraId="7674BDB7" w14:textId="77777777" w:rsidR="00234841" w:rsidRPr="00533C32" w:rsidRDefault="00234841" w:rsidP="00234841">
      <w:pPr>
        <w:pStyle w:val="Heading3"/>
      </w:pPr>
      <w:bookmarkStart w:id="2065" w:name="_Toc90587023"/>
      <w:bookmarkStart w:id="2066" w:name="_Toc106616566"/>
      <w:bookmarkStart w:id="2067" w:name="_Toc122101262"/>
      <w:r>
        <w:rPr>
          <w:lang w:val="de-DE"/>
        </w:rPr>
        <w:t>5.2.30A</w:t>
      </w:r>
      <w:r w:rsidRPr="00533C32">
        <w:tab/>
        <w:t xml:space="preserve">Resource: </w:t>
      </w:r>
      <w:r>
        <w:t>Individual</w:t>
      </w:r>
      <w:r w:rsidRPr="00533C32">
        <w:t>SharedData</w:t>
      </w:r>
      <w:bookmarkEnd w:id="2065"/>
      <w:bookmarkEnd w:id="2066"/>
      <w:bookmarkEnd w:id="2067"/>
    </w:p>
    <w:p w14:paraId="779F04BF" w14:textId="77777777" w:rsidR="00234841" w:rsidRPr="00533C32" w:rsidRDefault="00234841" w:rsidP="00234841">
      <w:pPr>
        <w:pStyle w:val="Heading4"/>
      </w:pPr>
      <w:bookmarkStart w:id="2068" w:name="_Toc90587024"/>
      <w:bookmarkStart w:id="2069" w:name="_Toc106616567"/>
      <w:bookmarkStart w:id="2070" w:name="_Toc122101263"/>
      <w:r>
        <w:rPr>
          <w:lang w:val="de-DE"/>
        </w:rPr>
        <w:t>5.2.30A.</w:t>
      </w:r>
      <w:r w:rsidRPr="00533C32">
        <w:t>1</w:t>
      </w:r>
      <w:r w:rsidRPr="00533C32">
        <w:tab/>
        <w:t>Description</w:t>
      </w:r>
      <w:bookmarkEnd w:id="2068"/>
      <w:bookmarkEnd w:id="2069"/>
      <w:bookmarkEnd w:id="2070"/>
    </w:p>
    <w:p w14:paraId="2A86098D" w14:textId="77777777" w:rsidR="00234841" w:rsidRPr="00533C32" w:rsidRDefault="00234841" w:rsidP="00234841">
      <w:pPr>
        <w:rPr>
          <w:lang w:eastAsia="zh-CN"/>
        </w:rPr>
      </w:pPr>
      <w:r w:rsidRPr="00533C32">
        <w:t xml:space="preserve">This resource represents the </w:t>
      </w:r>
      <w:r>
        <w:t>individual shared data</w:t>
      </w:r>
      <w:r w:rsidRPr="00533C32">
        <w:t>.</w:t>
      </w:r>
    </w:p>
    <w:p w14:paraId="73292AEE" w14:textId="77777777" w:rsidR="00234841" w:rsidRPr="00533C32" w:rsidRDefault="00234841" w:rsidP="00234841">
      <w:pPr>
        <w:pStyle w:val="Heading4"/>
      </w:pPr>
      <w:bookmarkStart w:id="2071" w:name="_Toc90587025"/>
      <w:bookmarkStart w:id="2072" w:name="_Toc106616568"/>
      <w:bookmarkStart w:id="2073" w:name="_Toc122101264"/>
      <w:r>
        <w:rPr>
          <w:lang w:val="de-DE"/>
        </w:rPr>
        <w:t>5.2.30A.</w:t>
      </w:r>
      <w:r w:rsidRPr="00533C32">
        <w:t>2</w:t>
      </w:r>
      <w:r w:rsidRPr="00533C32">
        <w:tab/>
        <w:t>Resource Definition</w:t>
      </w:r>
      <w:bookmarkEnd w:id="2071"/>
      <w:bookmarkEnd w:id="2072"/>
      <w:bookmarkEnd w:id="2073"/>
    </w:p>
    <w:p w14:paraId="0D60DBF5" w14:textId="77777777" w:rsidR="00234841" w:rsidRPr="00533C32" w:rsidRDefault="00234841" w:rsidP="00234841">
      <w:r w:rsidRPr="00533C32">
        <w:t>Resource URI: {apiRoot}/nudr-dr/&lt;apiVersion&gt;/subscription-data/shared-data</w:t>
      </w:r>
      <w:r>
        <w:t>/{sharedDataId}</w:t>
      </w:r>
    </w:p>
    <w:p w14:paraId="57E30445" w14:textId="77777777" w:rsidR="00234841" w:rsidRPr="00533C32" w:rsidRDefault="00234841" w:rsidP="00234841">
      <w:pPr>
        <w:rPr>
          <w:rFonts w:ascii="Arial" w:hAnsi="Arial" w:cs="Arial"/>
        </w:rPr>
      </w:pPr>
      <w:bookmarkStart w:id="2074" w:name="_MCCTEMPBM_CRPT22160183___7"/>
      <w:r w:rsidRPr="00533C32">
        <w:t>This resource shall support the resource URI variables defined in table </w:t>
      </w:r>
      <w:r>
        <w:t>5.2.30A.</w:t>
      </w:r>
      <w:r w:rsidRPr="00533C32">
        <w:t>2-1</w:t>
      </w:r>
      <w:r w:rsidRPr="00533C32">
        <w:rPr>
          <w:rFonts w:ascii="Arial" w:hAnsi="Arial" w:cs="Arial"/>
        </w:rPr>
        <w:t>.</w:t>
      </w:r>
    </w:p>
    <w:bookmarkEnd w:id="2074"/>
    <w:p w14:paraId="3B27A2BC" w14:textId="77777777" w:rsidR="00234841" w:rsidRPr="00533C32" w:rsidRDefault="00234841" w:rsidP="00434F1A">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625B9E4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9ACDB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D25034" w14:textId="77777777" w:rsidR="00234841" w:rsidRPr="009C5B90" w:rsidRDefault="00234841" w:rsidP="00D17253">
            <w:pPr>
              <w:pStyle w:val="TAH"/>
              <w:rPr>
                <w:lang w:val="en-US"/>
              </w:rPr>
            </w:pPr>
            <w:r w:rsidRPr="009C5B90">
              <w:rPr>
                <w:lang w:val="en-US"/>
              </w:rPr>
              <w:t>Definition</w:t>
            </w:r>
          </w:p>
        </w:tc>
      </w:tr>
      <w:tr w:rsidR="00234841" w:rsidRPr="009C5B90" w14:paraId="43DCDE7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D2E267"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446B8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9C1C05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0B50958B" w14:textId="77777777" w:rsidR="00234841" w:rsidRPr="009C5B90" w:rsidRDefault="00234841" w:rsidP="00D17253">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859C16" w14:textId="77777777" w:rsidR="00234841" w:rsidRPr="009C5B90" w:rsidRDefault="00234841" w:rsidP="00D17253">
            <w:pPr>
              <w:pStyle w:val="TAL"/>
              <w:rPr>
                <w:lang w:val="en-US"/>
              </w:rPr>
            </w:pPr>
            <w:r w:rsidRPr="009C5B90">
              <w:t>Contains the individual Shared Data Identifier.</w:t>
            </w:r>
          </w:p>
        </w:tc>
      </w:tr>
    </w:tbl>
    <w:p w14:paraId="18FDE830" w14:textId="77777777" w:rsidR="00234841" w:rsidRPr="00533C32" w:rsidRDefault="00234841" w:rsidP="00234841"/>
    <w:p w14:paraId="5FC12DA9" w14:textId="77777777" w:rsidR="00234841" w:rsidRPr="00533C32" w:rsidRDefault="00234841" w:rsidP="00234841">
      <w:pPr>
        <w:pStyle w:val="Heading4"/>
      </w:pPr>
      <w:bookmarkStart w:id="2075" w:name="_Toc90587026"/>
      <w:bookmarkStart w:id="2076" w:name="_Toc106616569"/>
      <w:bookmarkStart w:id="2077" w:name="_Toc122101265"/>
      <w:r>
        <w:rPr>
          <w:lang w:val="de-DE"/>
        </w:rPr>
        <w:t>5.2.30A.</w:t>
      </w:r>
      <w:r w:rsidRPr="00533C32">
        <w:t>3</w:t>
      </w:r>
      <w:r w:rsidRPr="00533C32">
        <w:tab/>
        <w:t>Resource Standard Methods</w:t>
      </w:r>
      <w:bookmarkEnd w:id="2075"/>
      <w:bookmarkEnd w:id="2076"/>
      <w:bookmarkEnd w:id="2077"/>
    </w:p>
    <w:p w14:paraId="11019D64" w14:textId="77777777" w:rsidR="00234841" w:rsidRPr="00533C32" w:rsidRDefault="00234841" w:rsidP="00234841">
      <w:pPr>
        <w:pStyle w:val="Heading5"/>
      </w:pPr>
      <w:bookmarkStart w:id="2078" w:name="_Toc90587027"/>
      <w:bookmarkStart w:id="2079" w:name="_Toc106616570"/>
      <w:bookmarkStart w:id="2080" w:name="_Toc122101266"/>
      <w:r>
        <w:t>5.2.30A.</w:t>
      </w:r>
      <w:r w:rsidRPr="00533C32">
        <w:t>3.1</w:t>
      </w:r>
      <w:r w:rsidRPr="00533C32">
        <w:tab/>
        <w:t>GET</w:t>
      </w:r>
      <w:bookmarkEnd w:id="2078"/>
      <w:bookmarkEnd w:id="2079"/>
      <w:bookmarkEnd w:id="2080"/>
    </w:p>
    <w:p w14:paraId="05FFB583" w14:textId="77777777" w:rsidR="00234841" w:rsidRPr="00533C32" w:rsidRDefault="00234841" w:rsidP="00234841">
      <w:r w:rsidRPr="00533C32">
        <w:t xml:space="preserve">This method shall support the URI query parameters specified in table </w:t>
      </w:r>
      <w:r>
        <w:t>5.2.30A.</w:t>
      </w:r>
      <w:r w:rsidRPr="00533C32">
        <w:t>3.1-1.</w:t>
      </w:r>
    </w:p>
    <w:p w14:paraId="3DE30E33" w14:textId="77777777" w:rsidR="00234841" w:rsidRPr="00533C32" w:rsidRDefault="00234841" w:rsidP="00434F1A">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234841" w:rsidRPr="009C5B90" w14:paraId="40402FB0" w14:textId="77777777" w:rsidTr="00D17253">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4AA4896D" w14:textId="77777777" w:rsidR="00234841" w:rsidRPr="009C5B90" w:rsidRDefault="00234841" w:rsidP="00D17253">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538FEB4" w14:textId="77777777" w:rsidR="00234841" w:rsidRPr="009C5B90" w:rsidRDefault="00234841" w:rsidP="00D17253">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6900CA5"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F41D3D5" w14:textId="77777777" w:rsidR="00234841" w:rsidRPr="009C5B90" w:rsidRDefault="00234841" w:rsidP="00D17253">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86D92" w14:textId="77777777" w:rsidR="00234841" w:rsidRPr="009C5B90" w:rsidRDefault="00234841" w:rsidP="00D17253">
            <w:pPr>
              <w:pStyle w:val="TAH"/>
              <w:rPr>
                <w:lang w:val="en-US"/>
              </w:rPr>
            </w:pPr>
            <w:r w:rsidRPr="009C5B90">
              <w:rPr>
                <w:lang w:val="en-US"/>
              </w:rPr>
              <w:t>Description</w:t>
            </w:r>
          </w:p>
        </w:tc>
      </w:tr>
      <w:tr w:rsidR="00234841" w:rsidRPr="009C5B90" w14:paraId="64991F18" w14:textId="77777777" w:rsidTr="00D17253">
        <w:trPr>
          <w:jc w:val="center"/>
        </w:trPr>
        <w:tc>
          <w:tcPr>
            <w:tcW w:w="770" w:type="pct"/>
            <w:tcBorders>
              <w:top w:val="single" w:sz="4" w:space="0" w:color="auto"/>
              <w:left w:val="single" w:sz="6" w:space="0" w:color="000000"/>
              <w:bottom w:val="single" w:sz="6" w:space="0" w:color="000000"/>
              <w:right w:val="single" w:sz="6" w:space="0" w:color="000000"/>
            </w:tcBorders>
          </w:tcPr>
          <w:p w14:paraId="79724EDF" w14:textId="77777777" w:rsidR="00234841" w:rsidRPr="009C5B90" w:rsidRDefault="00234841" w:rsidP="00D17253">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3148BC58" w14:textId="77777777" w:rsidR="00234841" w:rsidRPr="009C5B90" w:rsidRDefault="00234841" w:rsidP="00D17253">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4E6E5535" w14:textId="77777777" w:rsidR="00234841" w:rsidRPr="009C5B90" w:rsidRDefault="00234841" w:rsidP="00D17253">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79C7B8E7" w14:textId="77777777" w:rsidR="00234841" w:rsidRPr="009C5B90" w:rsidRDefault="00234841" w:rsidP="00D17253">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7E0D7046" w14:textId="77777777" w:rsidR="00234841" w:rsidRPr="009C5B90" w:rsidRDefault="00234841" w:rsidP="00D17253">
            <w:pPr>
              <w:pStyle w:val="TAL"/>
              <w:rPr>
                <w:lang w:val="en-US"/>
              </w:rPr>
            </w:pPr>
          </w:p>
        </w:tc>
      </w:tr>
    </w:tbl>
    <w:p w14:paraId="614ACAB0" w14:textId="77777777" w:rsidR="00234841" w:rsidRPr="00533C32" w:rsidRDefault="00234841" w:rsidP="00234841"/>
    <w:p w14:paraId="0D4E9C28" w14:textId="77777777" w:rsidR="00234841" w:rsidRPr="00533C32" w:rsidRDefault="00234841" w:rsidP="0023484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BC95252" w14:textId="77777777" w:rsidR="00234841" w:rsidRPr="00533C32" w:rsidRDefault="00234841" w:rsidP="00434F1A">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0DCAF7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67D89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C4F8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B2C20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C99EC5" w14:textId="77777777" w:rsidR="00234841" w:rsidRPr="009C5B90" w:rsidRDefault="00234841" w:rsidP="00D17253">
            <w:pPr>
              <w:pStyle w:val="TAH"/>
              <w:rPr>
                <w:lang w:val="en-US"/>
              </w:rPr>
            </w:pPr>
            <w:r w:rsidRPr="009C5B90">
              <w:rPr>
                <w:lang w:val="en-US"/>
              </w:rPr>
              <w:t>Description</w:t>
            </w:r>
          </w:p>
        </w:tc>
      </w:tr>
      <w:tr w:rsidR="00234841" w:rsidRPr="009C5B90" w14:paraId="425C82B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43BE5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AEA219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3168B3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E7D17C" w14:textId="77777777" w:rsidR="00234841" w:rsidRPr="009C5B90" w:rsidRDefault="00234841" w:rsidP="00D17253">
            <w:pPr>
              <w:pStyle w:val="TAL"/>
              <w:rPr>
                <w:lang w:val="en-US"/>
              </w:rPr>
            </w:pPr>
          </w:p>
        </w:tc>
      </w:tr>
    </w:tbl>
    <w:p w14:paraId="720EE238" w14:textId="77777777" w:rsidR="00234841" w:rsidRPr="00533C32" w:rsidRDefault="00234841" w:rsidP="00234841"/>
    <w:p w14:paraId="40096C57" w14:textId="77777777" w:rsidR="00234841" w:rsidRPr="00533C32" w:rsidRDefault="00234841" w:rsidP="00434F1A">
      <w:pPr>
        <w:pStyle w:val="TH"/>
        <w:outlineLvl w:val="0"/>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234841" w:rsidRPr="009C5B90" w14:paraId="7AE39EB9" w14:textId="77777777" w:rsidTr="00D17253">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48E11F5" w14:textId="77777777" w:rsidR="00234841" w:rsidRPr="009C5B90" w:rsidRDefault="00234841" w:rsidP="00D17253">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953C15E" w14:textId="77777777" w:rsidR="00234841" w:rsidRPr="009C5B90" w:rsidRDefault="00234841" w:rsidP="00D17253">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D2DF310" w14:textId="77777777" w:rsidR="00234841" w:rsidRPr="009C5B90" w:rsidRDefault="00234841" w:rsidP="00D17253">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6D28455" w14:textId="77777777" w:rsidR="00234841" w:rsidRPr="009C5B90" w:rsidRDefault="00234841" w:rsidP="00D17253">
            <w:pPr>
              <w:pStyle w:val="TAH"/>
              <w:rPr>
                <w:lang w:val="en-US"/>
              </w:rPr>
            </w:pPr>
            <w:r w:rsidRPr="009C5B90">
              <w:rPr>
                <w:lang w:val="en-US"/>
              </w:rPr>
              <w:t>Response</w:t>
            </w:r>
          </w:p>
          <w:p w14:paraId="752B6A59" w14:textId="77777777" w:rsidR="00234841" w:rsidRPr="009C5B90" w:rsidRDefault="00234841" w:rsidP="00D17253">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1D9BBE63" w14:textId="77777777" w:rsidR="00234841" w:rsidRPr="009C5B90" w:rsidRDefault="00234841" w:rsidP="00D17253">
            <w:pPr>
              <w:pStyle w:val="TAH"/>
              <w:rPr>
                <w:lang w:val="en-US"/>
              </w:rPr>
            </w:pPr>
            <w:r w:rsidRPr="009C5B90">
              <w:rPr>
                <w:lang w:val="en-US"/>
              </w:rPr>
              <w:t>Description</w:t>
            </w:r>
          </w:p>
        </w:tc>
      </w:tr>
      <w:tr w:rsidR="00234841" w:rsidRPr="009C5B90" w14:paraId="20A47C50" w14:textId="77777777" w:rsidTr="00D17253">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94D1958" w14:textId="77777777" w:rsidR="00234841" w:rsidRPr="009C5B90" w:rsidRDefault="00234841" w:rsidP="00D17253">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6DD1FB70" w14:textId="77777777" w:rsidR="00234841" w:rsidRPr="009C5B90" w:rsidRDefault="00234841" w:rsidP="00D17253">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2BA7F9EA" w14:textId="77777777" w:rsidR="00234841" w:rsidRPr="009C5B90" w:rsidRDefault="00234841" w:rsidP="00D17253">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62B5428" w14:textId="77777777" w:rsidR="00234841" w:rsidRPr="009C5B90" w:rsidRDefault="00234841" w:rsidP="00D17253">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27486DAE" w14:textId="77777777" w:rsidR="00234841" w:rsidRPr="009C5B90" w:rsidRDefault="00234841" w:rsidP="00D17253">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234841" w:rsidRPr="009C5B90" w14:paraId="389DC95C" w14:textId="77777777" w:rsidTr="00D17253">
        <w:trPr>
          <w:jc w:val="center"/>
        </w:trPr>
        <w:tc>
          <w:tcPr>
            <w:tcW w:w="819" w:type="pct"/>
            <w:tcBorders>
              <w:top w:val="single" w:sz="4" w:space="0" w:color="auto"/>
              <w:left w:val="single" w:sz="6" w:space="0" w:color="000000"/>
              <w:bottom w:val="single" w:sz="4" w:space="0" w:color="auto"/>
              <w:right w:val="single" w:sz="6" w:space="0" w:color="000000"/>
            </w:tcBorders>
            <w:hideMark/>
          </w:tcPr>
          <w:p w14:paraId="6141C335" w14:textId="77777777" w:rsidR="00234841" w:rsidRPr="009C5B90" w:rsidRDefault="00234841" w:rsidP="00D17253">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32EAA04C" w14:textId="77777777" w:rsidR="00234841" w:rsidRPr="009C5B90" w:rsidRDefault="00234841" w:rsidP="00D17253">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6E14477E" w14:textId="77777777" w:rsidR="00234841" w:rsidRPr="009C5B90" w:rsidRDefault="00234841" w:rsidP="00D17253">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1B079C58" w14:textId="77777777" w:rsidR="00234841" w:rsidRPr="009C5B90" w:rsidRDefault="00234841" w:rsidP="00D17253">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0E05A148" w14:textId="77777777" w:rsidR="00234841" w:rsidRPr="009C5B90" w:rsidRDefault="00234841" w:rsidP="00D17253">
            <w:pPr>
              <w:pStyle w:val="TAL"/>
            </w:pPr>
            <w:r w:rsidRPr="009C5B90">
              <w:t>The "cause" attribute may be used to indicate one of the following application errors:</w:t>
            </w:r>
          </w:p>
          <w:p w14:paraId="0908FB4F" w14:textId="77777777" w:rsidR="00234841" w:rsidRPr="009C5B90" w:rsidRDefault="00234841" w:rsidP="00D17253">
            <w:pPr>
              <w:pStyle w:val="TAL"/>
            </w:pPr>
            <w:r w:rsidRPr="009C5B90">
              <w:t>- DATA_NOT_FOUND</w:t>
            </w:r>
          </w:p>
        </w:tc>
      </w:tr>
      <w:tr w:rsidR="00234841" w:rsidRPr="009C5B90" w14:paraId="505D8297" w14:textId="77777777" w:rsidTr="00D17253">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1842A916"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E67AD47" w14:textId="77777777" w:rsidR="00234841" w:rsidRPr="00533C32" w:rsidRDefault="00234841" w:rsidP="00234841">
      <w:pPr>
        <w:rPr>
          <w:lang w:eastAsia="zh-CN"/>
        </w:rPr>
      </w:pPr>
    </w:p>
    <w:p w14:paraId="5A6F4F23" w14:textId="77777777" w:rsidR="00234841" w:rsidRPr="00533C32" w:rsidRDefault="00234841" w:rsidP="00434F1A">
      <w:pPr>
        <w:pStyle w:val="Heading3"/>
      </w:pPr>
      <w:bookmarkStart w:id="2081" w:name="_Toc20127119"/>
      <w:bookmarkStart w:id="2082" w:name="_Toc27589095"/>
      <w:bookmarkStart w:id="2083" w:name="_Toc36459896"/>
      <w:bookmarkStart w:id="2084" w:name="_Toc45029480"/>
      <w:bookmarkStart w:id="2085" w:name="_Toc56520756"/>
      <w:bookmarkStart w:id="2086" w:name="_Toc90587028"/>
      <w:bookmarkStart w:id="2087" w:name="_Toc106616571"/>
      <w:bookmarkStart w:id="2088" w:name="_Toc122101267"/>
      <w:r w:rsidRPr="00533C32">
        <w:t>5.2.31</w:t>
      </w:r>
      <w:r w:rsidRPr="00533C32">
        <w:tab/>
        <w:t xml:space="preserve">Resource: </w:t>
      </w:r>
      <w:r w:rsidRPr="00533C32">
        <w:rPr>
          <w:lang w:val="de-DE"/>
        </w:rPr>
        <w:t>AmfSubscriptionInfo</w:t>
      </w:r>
      <w:bookmarkEnd w:id="2081"/>
      <w:bookmarkEnd w:id="2082"/>
      <w:bookmarkEnd w:id="2083"/>
      <w:bookmarkEnd w:id="2084"/>
      <w:bookmarkEnd w:id="2085"/>
      <w:bookmarkEnd w:id="2086"/>
      <w:bookmarkEnd w:id="2087"/>
      <w:bookmarkEnd w:id="2088"/>
    </w:p>
    <w:p w14:paraId="7B3BE374" w14:textId="77777777" w:rsidR="00234841" w:rsidRPr="00533C32" w:rsidRDefault="00234841" w:rsidP="00434F1A">
      <w:pPr>
        <w:pStyle w:val="Heading4"/>
      </w:pPr>
      <w:bookmarkStart w:id="2089" w:name="_Toc20127120"/>
      <w:bookmarkStart w:id="2090" w:name="_Toc27589096"/>
      <w:bookmarkStart w:id="2091" w:name="_Toc36459897"/>
      <w:bookmarkStart w:id="2092" w:name="_Toc45029481"/>
      <w:bookmarkStart w:id="2093" w:name="_Toc56520757"/>
      <w:bookmarkStart w:id="2094" w:name="_Toc90587029"/>
      <w:bookmarkStart w:id="2095" w:name="_Toc106616572"/>
      <w:bookmarkStart w:id="2096" w:name="_Toc122101268"/>
      <w:r w:rsidRPr="00533C32">
        <w:t>5.2.31.1</w:t>
      </w:r>
      <w:r w:rsidRPr="00533C32">
        <w:tab/>
        <w:t>Description</w:t>
      </w:r>
      <w:bookmarkEnd w:id="2089"/>
      <w:bookmarkEnd w:id="2090"/>
      <w:bookmarkEnd w:id="2091"/>
      <w:bookmarkEnd w:id="2092"/>
      <w:bookmarkEnd w:id="2093"/>
      <w:bookmarkEnd w:id="2094"/>
      <w:bookmarkEnd w:id="2095"/>
      <w:bookmarkEnd w:id="2096"/>
    </w:p>
    <w:p w14:paraId="4391CF01" w14:textId="77777777" w:rsidR="00234841" w:rsidRPr="00533C32" w:rsidRDefault="00234841" w:rsidP="0023484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4BBF2890"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83F5EC" w14:textId="77777777" w:rsidR="00234841" w:rsidRPr="00533C32" w:rsidRDefault="00234841" w:rsidP="00434F1A">
      <w:pPr>
        <w:pStyle w:val="Heading4"/>
      </w:pPr>
      <w:bookmarkStart w:id="2097" w:name="_Toc20127121"/>
      <w:bookmarkStart w:id="2098" w:name="_Toc27589097"/>
      <w:bookmarkStart w:id="2099" w:name="_Toc36459898"/>
      <w:bookmarkStart w:id="2100" w:name="_Toc45029482"/>
      <w:bookmarkStart w:id="2101" w:name="_Toc56520758"/>
      <w:bookmarkStart w:id="2102" w:name="_Toc90587030"/>
      <w:bookmarkStart w:id="2103" w:name="_Toc106616573"/>
      <w:bookmarkStart w:id="2104" w:name="_Toc122101269"/>
      <w:r w:rsidRPr="00533C32">
        <w:t>5.2.31.2</w:t>
      </w:r>
      <w:r w:rsidRPr="00533C32">
        <w:tab/>
        <w:t>Resource Definition</w:t>
      </w:r>
      <w:bookmarkEnd w:id="2097"/>
      <w:bookmarkEnd w:id="2098"/>
      <w:bookmarkEnd w:id="2099"/>
      <w:bookmarkEnd w:id="2100"/>
      <w:bookmarkEnd w:id="2101"/>
      <w:bookmarkEnd w:id="2102"/>
      <w:bookmarkEnd w:id="2103"/>
      <w:bookmarkEnd w:id="2104"/>
    </w:p>
    <w:p w14:paraId="047E683B" w14:textId="77777777" w:rsidR="00234841" w:rsidRPr="00533C32" w:rsidRDefault="00234841" w:rsidP="00234841">
      <w:r w:rsidRPr="00533C32">
        <w:t>Resource URI: {apiRoot}/nudr-dr/&lt;apiVersion&gt;/subscription-data/{ueId}/</w:t>
      </w:r>
      <w:r w:rsidRPr="00533C32">
        <w:rPr>
          <w:lang w:eastAsia="zh-CN"/>
        </w:rPr>
        <w:t>context-data/</w:t>
      </w:r>
      <w:r w:rsidRPr="00533C32">
        <w:t>ee-subscriptions/{subsId}/amf-subscriptions</w:t>
      </w:r>
    </w:p>
    <w:p w14:paraId="00715EE7" w14:textId="77777777" w:rsidR="00234841" w:rsidRPr="00533C32" w:rsidRDefault="00234841" w:rsidP="00234841">
      <w:pPr>
        <w:rPr>
          <w:rFonts w:ascii="Arial" w:hAnsi="Arial" w:cs="Arial"/>
        </w:rPr>
      </w:pPr>
      <w:bookmarkStart w:id="2105" w:name="_MCCTEMPBM_CRPT22160184___7"/>
      <w:r w:rsidRPr="00533C32">
        <w:t>This resource shall support the resource URI variables defined in table 5.2.31.2-1</w:t>
      </w:r>
      <w:r w:rsidRPr="00533C32">
        <w:rPr>
          <w:rFonts w:ascii="Arial" w:hAnsi="Arial" w:cs="Arial"/>
        </w:rPr>
        <w:t>.</w:t>
      </w:r>
    </w:p>
    <w:bookmarkEnd w:id="2105"/>
    <w:p w14:paraId="185271A1" w14:textId="77777777" w:rsidR="00234841" w:rsidRPr="00533C32" w:rsidRDefault="00234841" w:rsidP="00434F1A">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6514951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DDD95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70E19" w14:textId="77777777" w:rsidR="00234841" w:rsidRPr="009C5B90" w:rsidRDefault="00234841" w:rsidP="00D17253">
            <w:pPr>
              <w:pStyle w:val="TAH"/>
              <w:rPr>
                <w:lang w:val="en-US"/>
              </w:rPr>
            </w:pPr>
            <w:r w:rsidRPr="009C5B90">
              <w:rPr>
                <w:lang w:val="en-US"/>
              </w:rPr>
              <w:t>Definition</w:t>
            </w:r>
          </w:p>
        </w:tc>
      </w:tr>
      <w:tr w:rsidR="00234841" w:rsidRPr="009C5B90" w14:paraId="048DA86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A921F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88A0CD"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4D6DC6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8309CE"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1C041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2B675DA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D2054D"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22496B" w14:textId="77777777" w:rsidR="00234841" w:rsidRPr="009C5B90" w:rsidRDefault="00234841" w:rsidP="00D17253">
            <w:pPr>
              <w:pStyle w:val="TAL"/>
              <w:rPr>
                <w:lang w:val="en-US"/>
              </w:rPr>
            </w:pPr>
            <w:r w:rsidRPr="009C5B90">
              <w:rPr>
                <w:lang w:val="en-US"/>
              </w:rPr>
              <w:t>Identifier of the subscription (allocated by the UDM)</w:t>
            </w:r>
          </w:p>
        </w:tc>
      </w:tr>
    </w:tbl>
    <w:p w14:paraId="3781541F" w14:textId="77777777" w:rsidR="00234841" w:rsidRPr="00533C32" w:rsidRDefault="00234841" w:rsidP="00234841"/>
    <w:p w14:paraId="7784EB6C" w14:textId="77777777" w:rsidR="00234841" w:rsidRPr="00533C32" w:rsidRDefault="00234841" w:rsidP="00434F1A">
      <w:pPr>
        <w:pStyle w:val="Heading4"/>
      </w:pPr>
      <w:bookmarkStart w:id="2106" w:name="_Toc20127122"/>
      <w:bookmarkStart w:id="2107" w:name="_Toc27589098"/>
      <w:bookmarkStart w:id="2108" w:name="_Toc36459899"/>
      <w:bookmarkStart w:id="2109" w:name="_Toc45029483"/>
      <w:bookmarkStart w:id="2110" w:name="_Toc56520759"/>
      <w:bookmarkStart w:id="2111" w:name="_Toc90587031"/>
      <w:bookmarkStart w:id="2112" w:name="_Toc106616574"/>
      <w:bookmarkStart w:id="2113" w:name="_Toc122101270"/>
      <w:r w:rsidRPr="00533C32">
        <w:t>5.2.31.3</w:t>
      </w:r>
      <w:r w:rsidRPr="00533C32">
        <w:tab/>
        <w:t>Resource Standard Methods</w:t>
      </w:r>
      <w:bookmarkEnd w:id="2106"/>
      <w:bookmarkEnd w:id="2107"/>
      <w:bookmarkEnd w:id="2108"/>
      <w:bookmarkEnd w:id="2109"/>
      <w:bookmarkEnd w:id="2110"/>
      <w:bookmarkEnd w:id="2111"/>
      <w:bookmarkEnd w:id="2112"/>
      <w:bookmarkEnd w:id="2113"/>
    </w:p>
    <w:p w14:paraId="414876FC" w14:textId="77777777" w:rsidR="00234841" w:rsidRPr="00533C32" w:rsidRDefault="00234841" w:rsidP="00434F1A">
      <w:pPr>
        <w:pStyle w:val="Heading5"/>
      </w:pPr>
      <w:bookmarkStart w:id="2114" w:name="_Toc20127123"/>
      <w:bookmarkStart w:id="2115" w:name="_Toc27589099"/>
      <w:bookmarkStart w:id="2116" w:name="_Toc36459900"/>
      <w:bookmarkStart w:id="2117" w:name="_Toc45029484"/>
      <w:bookmarkStart w:id="2118" w:name="_Toc56520760"/>
      <w:bookmarkStart w:id="2119" w:name="_Toc90587032"/>
      <w:bookmarkStart w:id="2120" w:name="_Toc106616575"/>
      <w:bookmarkStart w:id="2121" w:name="_Toc122101271"/>
      <w:r w:rsidRPr="00533C32">
        <w:t>5.2.31.3.1</w:t>
      </w:r>
      <w:r w:rsidRPr="00533C32">
        <w:tab/>
        <w:t>PUT</w:t>
      </w:r>
      <w:bookmarkEnd w:id="2114"/>
      <w:bookmarkEnd w:id="2115"/>
      <w:bookmarkEnd w:id="2116"/>
      <w:bookmarkEnd w:id="2117"/>
      <w:bookmarkEnd w:id="2118"/>
      <w:bookmarkEnd w:id="2119"/>
      <w:bookmarkEnd w:id="2120"/>
      <w:bookmarkEnd w:id="2121"/>
    </w:p>
    <w:p w14:paraId="140978FE" w14:textId="77777777" w:rsidR="00234841" w:rsidRPr="00533C32" w:rsidRDefault="00234841" w:rsidP="00234841">
      <w:r w:rsidRPr="00533C32">
        <w:t>This method shall support the URI query parameters specified in table 5.2.31.3.1-1.</w:t>
      </w:r>
    </w:p>
    <w:p w14:paraId="4A735AC6" w14:textId="77777777" w:rsidR="00234841" w:rsidRPr="00533C32" w:rsidRDefault="00234841" w:rsidP="00434F1A">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16553BF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E481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0F60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7BF3B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86A6"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77FF8" w14:textId="77777777" w:rsidR="00234841" w:rsidRPr="009C5B90" w:rsidRDefault="00234841" w:rsidP="00D17253">
            <w:pPr>
              <w:pStyle w:val="TAH"/>
              <w:rPr>
                <w:lang w:val="en-US"/>
              </w:rPr>
            </w:pPr>
            <w:r w:rsidRPr="009C5B90">
              <w:rPr>
                <w:lang w:val="en-US"/>
              </w:rPr>
              <w:t>Description</w:t>
            </w:r>
          </w:p>
        </w:tc>
      </w:tr>
      <w:tr w:rsidR="00234841" w:rsidRPr="009C5B90" w14:paraId="3FFE5AE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EB2C2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F09CCCD"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02BF3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6FA79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07CD4D9" w14:textId="77777777" w:rsidR="00234841" w:rsidRPr="009C5B90" w:rsidRDefault="00234841" w:rsidP="00D17253">
            <w:pPr>
              <w:pStyle w:val="TAL"/>
              <w:rPr>
                <w:lang w:val="en-US"/>
              </w:rPr>
            </w:pPr>
          </w:p>
        </w:tc>
      </w:tr>
    </w:tbl>
    <w:p w14:paraId="1BF13F9C" w14:textId="77777777" w:rsidR="00234841" w:rsidRPr="00533C32" w:rsidRDefault="00234841" w:rsidP="00234841"/>
    <w:p w14:paraId="1121FD4B" w14:textId="77777777" w:rsidR="00234841" w:rsidRPr="00533C32" w:rsidRDefault="00234841" w:rsidP="00234841">
      <w:r w:rsidRPr="00533C32">
        <w:t>This method shall support the request data structures specified in table 5.2.31.3.1-2 and the response data structures and response codes specified in table 5.2.31.3.1-3.</w:t>
      </w:r>
    </w:p>
    <w:p w14:paraId="5FFEF3DF" w14:textId="77777777" w:rsidR="00234841" w:rsidRPr="00533C32" w:rsidRDefault="00234841" w:rsidP="00434F1A">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C5697A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DE92B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B06FF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C45AF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E31982" w14:textId="77777777" w:rsidR="00234841" w:rsidRPr="009C5B90" w:rsidRDefault="00234841" w:rsidP="00D17253">
            <w:pPr>
              <w:pStyle w:val="TAH"/>
              <w:rPr>
                <w:lang w:val="en-US"/>
              </w:rPr>
            </w:pPr>
            <w:r w:rsidRPr="009C5B90">
              <w:rPr>
                <w:lang w:val="en-US"/>
              </w:rPr>
              <w:t>Description</w:t>
            </w:r>
          </w:p>
        </w:tc>
      </w:tr>
      <w:tr w:rsidR="00234841" w:rsidRPr="009C5B90" w14:paraId="7DDB350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03914A" w14:textId="77777777" w:rsidR="00234841" w:rsidRPr="009C5B90" w:rsidRDefault="00234841" w:rsidP="00D17253">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0E9BE9E"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2427B42" w14:textId="77777777" w:rsidR="00234841" w:rsidRPr="009C5B90" w:rsidRDefault="00234841" w:rsidP="00D17253">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B7F4DDF" w14:textId="77777777" w:rsidR="00234841" w:rsidRPr="009C5B90" w:rsidRDefault="00234841" w:rsidP="00D17253">
            <w:pPr>
              <w:pStyle w:val="TAL"/>
              <w:rPr>
                <w:lang w:val="en-US"/>
              </w:rPr>
            </w:pPr>
            <w:r w:rsidRPr="009C5B90">
              <w:rPr>
                <w:lang w:val="en-US"/>
              </w:rPr>
              <w:t xml:space="preserve">AMF subscription info for one or two AMFs </w:t>
            </w:r>
          </w:p>
        </w:tc>
      </w:tr>
    </w:tbl>
    <w:p w14:paraId="5D8D7520" w14:textId="77777777" w:rsidR="00234841" w:rsidRPr="00533C32" w:rsidRDefault="00234841" w:rsidP="00234841"/>
    <w:p w14:paraId="16D33FF1" w14:textId="77777777" w:rsidR="00234841" w:rsidRPr="00533C32" w:rsidRDefault="00234841" w:rsidP="00434F1A">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234841" w:rsidRPr="009C5B90" w14:paraId="5D72B805"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148C8E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513E2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978D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2EA04F" w14:textId="77777777" w:rsidR="00234841" w:rsidRPr="009C5B90" w:rsidRDefault="00234841" w:rsidP="00D17253">
            <w:pPr>
              <w:pStyle w:val="TAH"/>
              <w:rPr>
                <w:lang w:val="en-US"/>
              </w:rPr>
            </w:pPr>
            <w:r w:rsidRPr="009C5B90">
              <w:rPr>
                <w:lang w:val="en-US"/>
              </w:rPr>
              <w:t>Response</w:t>
            </w:r>
          </w:p>
          <w:p w14:paraId="12C8D15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4AE62" w14:textId="77777777" w:rsidR="00234841" w:rsidRPr="009C5B90" w:rsidRDefault="00234841" w:rsidP="00D17253">
            <w:pPr>
              <w:pStyle w:val="TAH"/>
              <w:rPr>
                <w:lang w:val="en-US"/>
              </w:rPr>
            </w:pPr>
            <w:r w:rsidRPr="009C5B90">
              <w:rPr>
                <w:lang w:val="en-US"/>
              </w:rPr>
              <w:t>Description</w:t>
            </w:r>
          </w:p>
        </w:tc>
      </w:tr>
      <w:tr w:rsidR="00234841" w:rsidRPr="009C5B90" w14:paraId="70423AFD"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150A9087"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57566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9B3CB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75C76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704CE1"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2C257488"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37DDE170"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61E645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6FB8770"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5A87B1DF"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2BF9E37" w14:textId="77777777" w:rsidR="00234841" w:rsidRPr="009C5B90" w:rsidRDefault="00234841" w:rsidP="00D17253">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234841" w:rsidRPr="009C5B90" w14:paraId="3CBB165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F4430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7053E78E" w14:textId="77777777" w:rsidR="00234841" w:rsidRPr="00533C32" w:rsidRDefault="00234841" w:rsidP="00234841">
      <w:pPr>
        <w:rPr>
          <w:lang w:eastAsia="zh-CN"/>
        </w:rPr>
      </w:pPr>
    </w:p>
    <w:p w14:paraId="5DE73363" w14:textId="77777777" w:rsidR="00234841" w:rsidRPr="00533C32" w:rsidRDefault="00234841" w:rsidP="00434F1A">
      <w:pPr>
        <w:pStyle w:val="Heading5"/>
      </w:pPr>
      <w:bookmarkStart w:id="2122" w:name="_Toc20127124"/>
      <w:bookmarkStart w:id="2123" w:name="_Toc27589100"/>
      <w:bookmarkStart w:id="2124" w:name="_Toc36459901"/>
      <w:bookmarkStart w:id="2125" w:name="_Toc45029485"/>
      <w:bookmarkStart w:id="2126" w:name="_Toc56520761"/>
      <w:bookmarkStart w:id="2127" w:name="_Toc90587033"/>
      <w:bookmarkStart w:id="2128" w:name="_Toc106616576"/>
      <w:bookmarkStart w:id="2129" w:name="_Toc122101272"/>
      <w:r w:rsidRPr="00533C32">
        <w:t>5.2.31.3.2</w:t>
      </w:r>
      <w:r w:rsidRPr="00533C32">
        <w:tab/>
        <w:t>DELETE</w:t>
      </w:r>
      <w:bookmarkEnd w:id="2122"/>
      <w:bookmarkEnd w:id="2123"/>
      <w:bookmarkEnd w:id="2124"/>
      <w:bookmarkEnd w:id="2125"/>
      <w:bookmarkEnd w:id="2126"/>
      <w:bookmarkEnd w:id="2127"/>
      <w:bookmarkEnd w:id="2128"/>
      <w:bookmarkEnd w:id="2129"/>
    </w:p>
    <w:p w14:paraId="09AB4019" w14:textId="77777777" w:rsidR="00234841" w:rsidRPr="00533C32" w:rsidRDefault="00234841" w:rsidP="00234841">
      <w:r w:rsidRPr="00533C32">
        <w:t>This method shall support the URI query parameters specified in table 5.2.31.3.2-1.</w:t>
      </w:r>
    </w:p>
    <w:p w14:paraId="09C6BE7A" w14:textId="77777777" w:rsidR="00234841" w:rsidRPr="00533C32" w:rsidRDefault="00234841" w:rsidP="00434F1A">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B7D00C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85F50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1716C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140A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A9621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5D583" w14:textId="77777777" w:rsidR="00234841" w:rsidRPr="009C5B90" w:rsidRDefault="00234841" w:rsidP="00D17253">
            <w:pPr>
              <w:pStyle w:val="TAH"/>
              <w:rPr>
                <w:lang w:val="en-US"/>
              </w:rPr>
            </w:pPr>
            <w:r w:rsidRPr="009C5B90">
              <w:rPr>
                <w:lang w:val="en-US"/>
              </w:rPr>
              <w:t>Description</w:t>
            </w:r>
          </w:p>
        </w:tc>
      </w:tr>
      <w:tr w:rsidR="00234841" w:rsidRPr="009C5B90" w14:paraId="4993F9E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935AE9"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113723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116C1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6C8C78"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59078" w14:textId="77777777" w:rsidR="00234841" w:rsidRPr="009C5B90" w:rsidRDefault="00234841" w:rsidP="00D17253">
            <w:pPr>
              <w:pStyle w:val="TAL"/>
              <w:rPr>
                <w:lang w:val="en-US"/>
              </w:rPr>
            </w:pPr>
          </w:p>
        </w:tc>
      </w:tr>
    </w:tbl>
    <w:p w14:paraId="4CE6D022" w14:textId="77777777" w:rsidR="00234841" w:rsidRPr="00533C32" w:rsidRDefault="00234841" w:rsidP="00234841"/>
    <w:p w14:paraId="4DCB918D" w14:textId="77777777" w:rsidR="00234841" w:rsidRPr="00533C32" w:rsidRDefault="00234841" w:rsidP="00234841">
      <w:r w:rsidRPr="00533C32">
        <w:t>This method shall support the request data structures specified in table 5.2.31.3.2-2 and the response data structures and response codes specified in table 5.2.31.3.2-3.</w:t>
      </w:r>
    </w:p>
    <w:p w14:paraId="159BA8F7" w14:textId="77777777" w:rsidR="00234841" w:rsidRPr="00533C32" w:rsidRDefault="00234841" w:rsidP="00434F1A">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D8D6EB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ADBDF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C482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47C65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910C30" w14:textId="77777777" w:rsidR="00234841" w:rsidRPr="009C5B90" w:rsidRDefault="00234841" w:rsidP="00D17253">
            <w:pPr>
              <w:pStyle w:val="TAH"/>
              <w:rPr>
                <w:lang w:val="en-US"/>
              </w:rPr>
            </w:pPr>
            <w:r w:rsidRPr="009C5B90">
              <w:rPr>
                <w:lang w:val="en-US"/>
              </w:rPr>
              <w:t>Description</w:t>
            </w:r>
          </w:p>
        </w:tc>
      </w:tr>
      <w:tr w:rsidR="00234841" w:rsidRPr="009C5B90" w14:paraId="09EA957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DC73A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54E01C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A7BC0F"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E67A32" w14:textId="77777777" w:rsidR="00234841" w:rsidRPr="009C5B90" w:rsidRDefault="00234841" w:rsidP="00D17253">
            <w:pPr>
              <w:pStyle w:val="TAL"/>
              <w:rPr>
                <w:lang w:val="en-US"/>
              </w:rPr>
            </w:pPr>
          </w:p>
        </w:tc>
      </w:tr>
    </w:tbl>
    <w:p w14:paraId="07751D79" w14:textId="77777777" w:rsidR="00234841" w:rsidRPr="00533C32" w:rsidRDefault="00234841" w:rsidP="00234841"/>
    <w:p w14:paraId="32F86E9E" w14:textId="77777777" w:rsidR="00234841" w:rsidRPr="00533C32" w:rsidRDefault="00234841" w:rsidP="00434F1A">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07CEEC4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B87E0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3C8FD6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AE77A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30A7E5" w14:textId="77777777" w:rsidR="00234841" w:rsidRPr="009C5B90" w:rsidRDefault="00234841" w:rsidP="00D17253">
            <w:pPr>
              <w:pStyle w:val="TAH"/>
              <w:rPr>
                <w:lang w:val="en-US"/>
              </w:rPr>
            </w:pPr>
            <w:r w:rsidRPr="009C5B90">
              <w:rPr>
                <w:lang w:val="en-US"/>
              </w:rPr>
              <w:t>Response</w:t>
            </w:r>
          </w:p>
          <w:p w14:paraId="55A5C37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47E2A6" w14:textId="77777777" w:rsidR="00234841" w:rsidRPr="009C5B90" w:rsidRDefault="00234841" w:rsidP="00D17253">
            <w:pPr>
              <w:pStyle w:val="TAH"/>
              <w:rPr>
                <w:lang w:val="en-US"/>
              </w:rPr>
            </w:pPr>
            <w:r w:rsidRPr="009C5B90">
              <w:rPr>
                <w:lang w:val="en-US"/>
              </w:rPr>
              <w:t>Description</w:t>
            </w:r>
          </w:p>
        </w:tc>
      </w:tr>
      <w:tr w:rsidR="00234841" w:rsidRPr="009C5B90" w14:paraId="7EB6819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4AF77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049FB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F70299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F948B9"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67AF2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AD372B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9680AE"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CE5D390" w14:textId="77777777" w:rsidR="00234841" w:rsidRPr="00533C32" w:rsidRDefault="00234841" w:rsidP="00234841"/>
    <w:p w14:paraId="77F234C5" w14:textId="77777777" w:rsidR="00234841" w:rsidRPr="00533C32" w:rsidRDefault="00234841" w:rsidP="00434F1A">
      <w:pPr>
        <w:pStyle w:val="Heading5"/>
      </w:pPr>
      <w:bookmarkStart w:id="2130" w:name="_Toc20127125"/>
      <w:bookmarkStart w:id="2131" w:name="_Toc27589101"/>
      <w:bookmarkStart w:id="2132" w:name="_Toc36459902"/>
      <w:bookmarkStart w:id="2133" w:name="_Toc45029486"/>
      <w:bookmarkStart w:id="2134" w:name="_Toc56520762"/>
      <w:bookmarkStart w:id="2135" w:name="_Toc90587034"/>
      <w:bookmarkStart w:id="2136" w:name="_Toc106616577"/>
      <w:bookmarkStart w:id="2137" w:name="_Toc122101273"/>
      <w:r w:rsidRPr="00533C32">
        <w:t>5.2.31.3.</w:t>
      </w:r>
      <w:r w:rsidRPr="00533C32">
        <w:rPr>
          <w:lang w:val="de-DE"/>
        </w:rPr>
        <w:t>3</w:t>
      </w:r>
      <w:r w:rsidRPr="00533C32">
        <w:tab/>
      </w:r>
      <w:r w:rsidRPr="00533C32">
        <w:rPr>
          <w:lang w:val="de-DE"/>
        </w:rPr>
        <w:t>GET</w:t>
      </w:r>
      <w:bookmarkEnd w:id="2130"/>
      <w:bookmarkEnd w:id="2131"/>
      <w:bookmarkEnd w:id="2132"/>
      <w:bookmarkEnd w:id="2133"/>
      <w:bookmarkEnd w:id="2134"/>
      <w:bookmarkEnd w:id="2135"/>
      <w:bookmarkEnd w:id="2136"/>
      <w:bookmarkEnd w:id="2137"/>
    </w:p>
    <w:p w14:paraId="21DF5444" w14:textId="77777777" w:rsidR="00234841" w:rsidRPr="00533C32" w:rsidRDefault="00234841" w:rsidP="00234841">
      <w:r w:rsidRPr="00533C32">
        <w:t>This method shall support the URI query parameters specified in table 5.2.31.3.3-1.</w:t>
      </w:r>
    </w:p>
    <w:p w14:paraId="0FB0815C" w14:textId="77777777" w:rsidR="00234841" w:rsidRPr="00533C32" w:rsidRDefault="00234841" w:rsidP="00434F1A">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3EA11E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5F52E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FD4A4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1678A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1E95B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1CC5D" w14:textId="77777777" w:rsidR="00234841" w:rsidRPr="009C5B90" w:rsidRDefault="00234841" w:rsidP="00D17253">
            <w:pPr>
              <w:pStyle w:val="TAH"/>
              <w:rPr>
                <w:lang w:val="en-US"/>
              </w:rPr>
            </w:pPr>
            <w:r w:rsidRPr="009C5B90">
              <w:rPr>
                <w:lang w:val="en-US"/>
              </w:rPr>
              <w:t>Description</w:t>
            </w:r>
          </w:p>
        </w:tc>
      </w:tr>
      <w:tr w:rsidR="00234841" w:rsidRPr="009C5B90" w14:paraId="5A1095F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BDD08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F52C9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BDB35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95F9C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9D2E92" w14:textId="77777777" w:rsidR="00234841" w:rsidRPr="009C5B90" w:rsidRDefault="00234841" w:rsidP="00D17253">
            <w:pPr>
              <w:pStyle w:val="TAL"/>
              <w:rPr>
                <w:lang w:val="en-US"/>
              </w:rPr>
            </w:pPr>
          </w:p>
        </w:tc>
      </w:tr>
    </w:tbl>
    <w:p w14:paraId="49561965" w14:textId="77777777" w:rsidR="00234841" w:rsidRPr="00533C32" w:rsidRDefault="00234841" w:rsidP="00234841"/>
    <w:p w14:paraId="07190A6B" w14:textId="77777777" w:rsidR="00234841" w:rsidRPr="00533C32" w:rsidRDefault="00234841" w:rsidP="00234841">
      <w:r w:rsidRPr="00533C32">
        <w:lastRenderedPageBreak/>
        <w:t>This method shall support the request data structures specified in table 5.2.31.3.3-2 and the response data structures and response codes specified in table 5.2.31.3.3-3.</w:t>
      </w:r>
    </w:p>
    <w:p w14:paraId="66B14C5D" w14:textId="77777777" w:rsidR="00234841" w:rsidRPr="00533C32" w:rsidRDefault="00234841" w:rsidP="00434F1A">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A78EFD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CB6D0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230FF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296AA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EE3BCC" w14:textId="77777777" w:rsidR="00234841" w:rsidRPr="009C5B90" w:rsidRDefault="00234841" w:rsidP="00D17253">
            <w:pPr>
              <w:pStyle w:val="TAH"/>
              <w:rPr>
                <w:lang w:val="en-US"/>
              </w:rPr>
            </w:pPr>
            <w:r w:rsidRPr="009C5B90">
              <w:rPr>
                <w:lang w:val="en-US"/>
              </w:rPr>
              <w:t>Description</w:t>
            </w:r>
          </w:p>
        </w:tc>
      </w:tr>
      <w:tr w:rsidR="00234841" w:rsidRPr="009C5B90" w14:paraId="48E7B59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966A04"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16E03E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9896B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A2C71" w14:textId="77777777" w:rsidR="00234841" w:rsidRPr="009C5B90" w:rsidRDefault="00234841" w:rsidP="00D17253">
            <w:pPr>
              <w:pStyle w:val="TAL"/>
              <w:rPr>
                <w:lang w:val="en-US"/>
              </w:rPr>
            </w:pPr>
          </w:p>
        </w:tc>
      </w:tr>
    </w:tbl>
    <w:p w14:paraId="7C2ECAE1" w14:textId="77777777" w:rsidR="00234841" w:rsidRPr="00533C32" w:rsidRDefault="00234841" w:rsidP="00234841"/>
    <w:p w14:paraId="2A2A1632" w14:textId="77777777" w:rsidR="00234841" w:rsidRPr="00533C32" w:rsidRDefault="00234841" w:rsidP="00434F1A">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234841" w:rsidRPr="009C5B90" w14:paraId="30EAA72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A24AC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1B097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45C51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A5B335" w14:textId="77777777" w:rsidR="00234841" w:rsidRPr="009C5B90" w:rsidRDefault="00234841" w:rsidP="00D17253">
            <w:pPr>
              <w:pStyle w:val="TAH"/>
              <w:rPr>
                <w:lang w:val="en-US"/>
              </w:rPr>
            </w:pPr>
            <w:r w:rsidRPr="009C5B90">
              <w:rPr>
                <w:lang w:val="en-US"/>
              </w:rPr>
              <w:t>Response</w:t>
            </w:r>
          </w:p>
          <w:p w14:paraId="06D8BB2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911BF7" w14:textId="77777777" w:rsidR="00234841" w:rsidRPr="009C5B90" w:rsidRDefault="00234841" w:rsidP="00D17253">
            <w:pPr>
              <w:pStyle w:val="TAH"/>
              <w:rPr>
                <w:lang w:val="en-US"/>
              </w:rPr>
            </w:pPr>
            <w:r w:rsidRPr="009C5B90">
              <w:rPr>
                <w:lang w:val="en-US"/>
              </w:rPr>
              <w:t>Description</w:t>
            </w:r>
          </w:p>
        </w:tc>
      </w:tr>
      <w:tr w:rsidR="00234841" w:rsidRPr="009C5B90" w14:paraId="00F8776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C3806"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69E0D6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741BDA"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295D5D54"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DD21EE7" w14:textId="77777777" w:rsidR="00234841" w:rsidRPr="009C5B90" w:rsidRDefault="00234841" w:rsidP="00D17253">
            <w:pPr>
              <w:pStyle w:val="TAL"/>
              <w:rPr>
                <w:lang w:val="en-US"/>
              </w:rPr>
            </w:pPr>
            <w:r w:rsidRPr="009C5B90">
              <w:rPr>
                <w:lang w:val="en-US"/>
              </w:rPr>
              <w:t>Upon success, a response body containing AMF Subscription Infos shall be returned.</w:t>
            </w:r>
          </w:p>
        </w:tc>
      </w:tr>
      <w:tr w:rsidR="00234841" w:rsidRPr="009C5B90" w14:paraId="05E0BAA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08C0FE"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9663B18" w14:textId="77777777" w:rsidR="00234841" w:rsidRPr="00533C32" w:rsidRDefault="00234841" w:rsidP="00234841"/>
    <w:p w14:paraId="01F5BCB2" w14:textId="77777777" w:rsidR="00234841" w:rsidRPr="00533C32" w:rsidRDefault="00234841" w:rsidP="00434F1A">
      <w:pPr>
        <w:pStyle w:val="Heading5"/>
      </w:pPr>
      <w:bookmarkStart w:id="2138" w:name="_Toc20127126"/>
      <w:bookmarkStart w:id="2139" w:name="_Toc27589102"/>
      <w:bookmarkStart w:id="2140" w:name="_Toc36459903"/>
      <w:bookmarkStart w:id="2141" w:name="_Toc45029487"/>
      <w:bookmarkStart w:id="2142" w:name="_Toc56520763"/>
      <w:bookmarkStart w:id="2143" w:name="_Toc90587035"/>
      <w:bookmarkStart w:id="2144" w:name="_Toc106616578"/>
      <w:bookmarkStart w:id="2145" w:name="_Toc122101274"/>
      <w:r w:rsidRPr="00533C32">
        <w:t>5.2.31.3.</w:t>
      </w:r>
      <w:r w:rsidRPr="00533C32">
        <w:rPr>
          <w:lang w:val="de-DE"/>
        </w:rPr>
        <w:t>4</w:t>
      </w:r>
      <w:r w:rsidRPr="00533C32">
        <w:tab/>
        <w:t>PATCH</w:t>
      </w:r>
      <w:bookmarkEnd w:id="2138"/>
      <w:bookmarkEnd w:id="2139"/>
      <w:bookmarkEnd w:id="2140"/>
      <w:bookmarkEnd w:id="2141"/>
      <w:bookmarkEnd w:id="2142"/>
      <w:bookmarkEnd w:id="2143"/>
      <w:bookmarkEnd w:id="2144"/>
      <w:bookmarkEnd w:id="2145"/>
    </w:p>
    <w:p w14:paraId="4B54BC40" w14:textId="77777777" w:rsidR="00234841" w:rsidRPr="00533C32" w:rsidRDefault="00234841" w:rsidP="00234841">
      <w:pPr>
        <w:rPr>
          <w:lang w:eastAsia="zh-CN"/>
        </w:rPr>
      </w:pPr>
      <w:r w:rsidRPr="00533C32">
        <w:rPr>
          <w:lang w:eastAsia="zh-CN"/>
        </w:rPr>
        <w:t>This method is used to modify the AMF subscription Infos in the UDR.</w:t>
      </w:r>
    </w:p>
    <w:p w14:paraId="0CC6B6F3" w14:textId="77777777" w:rsidR="00234841" w:rsidRPr="00533C32" w:rsidRDefault="00234841" w:rsidP="00234841">
      <w:r w:rsidRPr="00533C32">
        <w:t>This method shall support the URI query parameters specified in table 5.2.31.3.4-1.</w:t>
      </w:r>
    </w:p>
    <w:p w14:paraId="3E654EA3" w14:textId="77777777" w:rsidR="00234841" w:rsidRPr="00533C32" w:rsidRDefault="00234841" w:rsidP="00434F1A">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03F4D50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868C3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D30D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08217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F8BF40"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DF1A" w14:textId="77777777" w:rsidR="00234841" w:rsidRPr="009C5B90" w:rsidRDefault="00234841" w:rsidP="00D17253">
            <w:pPr>
              <w:pStyle w:val="TAH"/>
              <w:rPr>
                <w:lang w:val="en-US"/>
              </w:rPr>
            </w:pPr>
            <w:r w:rsidRPr="009C5B90">
              <w:rPr>
                <w:lang w:val="en-US"/>
              </w:rPr>
              <w:t>Description</w:t>
            </w:r>
          </w:p>
        </w:tc>
      </w:tr>
      <w:tr w:rsidR="00234841" w:rsidRPr="009C5B90" w14:paraId="3AC5F7F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DBDC"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6AB65DB"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6F61B7"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4049D8C"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1CC533" w14:textId="77777777" w:rsidR="00234841" w:rsidRPr="009C5B90" w:rsidRDefault="00234841" w:rsidP="00D17253">
            <w:pPr>
              <w:pStyle w:val="TAL"/>
              <w:rPr>
                <w:lang w:val="en-US"/>
              </w:rPr>
            </w:pPr>
            <w:r w:rsidRPr="009C5B90">
              <w:rPr>
                <w:rFonts w:cs="Arial"/>
                <w:szCs w:val="18"/>
              </w:rPr>
              <w:t>see 3GPP TS 29.500 [8] clause 6.6</w:t>
            </w:r>
          </w:p>
        </w:tc>
      </w:tr>
    </w:tbl>
    <w:p w14:paraId="57C7832B" w14:textId="77777777" w:rsidR="00234841" w:rsidRPr="00533C32" w:rsidRDefault="00234841" w:rsidP="00234841">
      <w:pPr>
        <w:pStyle w:val="Guidance"/>
      </w:pPr>
    </w:p>
    <w:p w14:paraId="1BFFF5CB" w14:textId="77777777" w:rsidR="00234841" w:rsidRPr="00533C32" w:rsidRDefault="00234841" w:rsidP="00234841">
      <w:r w:rsidRPr="00533C32">
        <w:t>This method shall support the request data structures specified in table 5.2.31.3.2-2 and the response data structures and response codes specified in table 5.2.31.3.4-3.</w:t>
      </w:r>
    </w:p>
    <w:p w14:paraId="4585392C" w14:textId="77777777" w:rsidR="00234841" w:rsidRPr="00533C32" w:rsidRDefault="00234841" w:rsidP="00434F1A">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A07AD9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EF315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43AC3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32B83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2B21D" w14:textId="77777777" w:rsidR="00234841" w:rsidRPr="009C5B90" w:rsidRDefault="00234841" w:rsidP="00D17253">
            <w:pPr>
              <w:pStyle w:val="TAH"/>
              <w:rPr>
                <w:lang w:val="en-US"/>
              </w:rPr>
            </w:pPr>
            <w:r w:rsidRPr="009C5B90">
              <w:rPr>
                <w:lang w:val="en-US"/>
              </w:rPr>
              <w:t>Description</w:t>
            </w:r>
          </w:p>
        </w:tc>
      </w:tr>
      <w:tr w:rsidR="00234841" w:rsidRPr="009C5B90" w14:paraId="1C76644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9C713F"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3B1587B"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59C0AF3"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E5CE2D3"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04F12D3E" w14:textId="77777777" w:rsidR="00234841" w:rsidRPr="00533C32" w:rsidRDefault="00234841" w:rsidP="00234841"/>
    <w:p w14:paraId="33616144" w14:textId="77777777" w:rsidR="00234841" w:rsidRPr="00533C32" w:rsidRDefault="00234841" w:rsidP="00434F1A">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49752B1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DD3AF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2B86E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E2DA6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E09754" w14:textId="77777777" w:rsidR="00234841" w:rsidRPr="009C5B90" w:rsidRDefault="00234841" w:rsidP="00D17253">
            <w:pPr>
              <w:pStyle w:val="TAH"/>
              <w:rPr>
                <w:lang w:val="en-US"/>
              </w:rPr>
            </w:pPr>
            <w:r w:rsidRPr="009C5B90">
              <w:rPr>
                <w:lang w:val="en-US"/>
              </w:rPr>
              <w:t>Response</w:t>
            </w:r>
          </w:p>
          <w:p w14:paraId="4B1A2E0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65C64C" w14:textId="77777777" w:rsidR="00234841" w:rsidRPr="009C5B90" w:rsidRDefault="00234841" w:rsidP="00D17253">
            <w:pPr>
              <w:pStyle w:val="TAH"/>
              <w:rPr>
                <w:lang w:val="en-US"/>
              </w:rPr>
            </w:pPr>
            <w:r w:rsidRPr="009C5B90">
              <w:rPr>
                <w:lang w:val="en-US"/>
              </w:rPr>
              <w:t>Description</w:t>
            </w:r>
          </w:p>
        </w:tc>
      </w:tr>
      <w:tr w:rsidR="00234841" w:rsidRPr="009C5B90" w14:paraId="5AEEB57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024D19"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6547FB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2B45BD4"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33D7BE"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BE85416"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745805F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B3AE02"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227432B"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88431"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040ECA"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AB81DB2"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69AC2FDF"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EA89F5"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BB6E1F"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87C6751"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944FE9"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CA9469"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4A03CB91"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DB572E7"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505C92F"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A55C0F" w14:textId="77777777" w:rsidR="00234841" w:rsidRDefault="00234841" w:rsidP="00234841">
      <w:pPr>
        <w:rPr>
          <w:lang w:eastAsia="zh-CN"/>
        </w:rPr>
      </w:pPr>
    </w:p>
    <w:p w14:paraId="78C971E1" w14:textId="77777777" w:rsidR="00234841" w:rsidRDefault="00234841" w:rsidP="00234841">
      <w:pPr>
        <w:pStyle w:val="Heading3"/>
      </w:pPr>
      <w:bookmarkStart w:id="2146" w:name="_Toc90587036"/>
      <w:bookmarkStart w:id="2147" w:name="_Toc106616579"/>
      <w:bookmarkStart w:id="2148" w:name="_Toc122101275"/>
      <w:r>
        <w:lastRenderedPageBreak/>
        <w:t>5.2.31A</w:t>
      </w:r>
      <w:r>
        <w:tab/>
        <w:t>Resource: Smf</w:t>
      </w:r>
      <w:r>
        <w:rPr>
          <w:lang w:val="de-DE"/>
        </w:rPr>
        <w:t>SubscriptionInfo</w:t>
      </w:r>
      <w:bookmarkEnd w:id="2146"/>
      <w:bookmarkEnd w:id="2147"/>
      <w:bookmarkEnd w:id="2148"/>
    </w:p>
    <w:p w14:paraId="6322BB0C" w14:textId="77777777" w:rsidR="00234841" w:rsidRDefault="00234841" w:rsidP="00234841">
      <w:pPr>
        <w:pStyle w:val="Heading4"/>
      </w:pPr>
      <w:bookmarkStart w:id="2149" w:name="_Toc90587037"/>
      <w:bookmarkStart w:id="2150" w:name="_Toc106616580"/>
      <w:bookmarkStart w:id="2151" w:name="_Toc122101276"/>
      <w:r>
        <w:t>5.2.31A.1</w:t>
      </w:r>
      <w:r>
        <w:tab/>
        <w:t>Description</w:t>
      </w:r>
      <w:bookmarkEnd w:id="2149"/>
      <w:bookmarkEnd w:id="2150"/>
      <w:bookmarkEnd w:id="2151"/>
    </w:p>
    <w:p w14:paraId="466EB45E" w14:textId="77777777" w:rsidR="00234841" w:rsidRDefault="00234841" w:rsidP="0023484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200A6167"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49476B6F" w14:textId="77777777" w:rsidR="00234841" w:rsidRDefault="00234841" w:rsidP="00234841">
      <w:pPr>
        <w:pStyle w:val="Heading4"/>
      </w:pPr>
      <w:bookmarkStart w:id="2152" w:name="_Toc90587038"/>
      <w:bookmarkStart w:id="2153" w:name="_Toc106616581"/>
      <w:bookmarkStart w:id="2154" w:name="_Toc122101277"/>
      <w:r>
        <w:t>5.2.31A.2</w:t>
      </w:r>
      <w:r>
        <w:tab/>
        <w:t>Resource Definition</w:t>
      </w:r>
      <w:bookmarkEnd w:id="2152"/>
      <w:bookmarkEnd w:id="2153"/>
      <w:bookmarkEnd w:id="2154"/>
    </w:p>
    <w:p w14:paraId="53F151F2" w14:textId="77777777" w:rsidR="00234841" w:rsidRDefault="00234841" w:rsidP="00234841">
      <w:r>
        <w:t>Resource URI: {apiRoot}/nudr-dr/&lt;apiVersion&gt;/subscription-data/{ueId}/</w:t>
      </w:r>
      <w:r>
        <w:rPr>
          <w:lang w:eastAsia="zh-CN"/>
        </w:rPr>
        <w:t>context-data/</w:t>
      </w:r>
      <w:r>
        <w:t>ee-subscriptions/{subsId}/smf-subscriptions</w:t>
      </w:r>
    </w:p>
    <w:p w14:paraId="6BE19BD6" w14:textId="77777777" w:rsidR="00234841" w:rsidRDefault="00234841" w:rsidP="00234841">
      <w:pPr>
        <w:rPr>
          <w:rFonts w:ascii="Arial" w:hAnsi="Arial" w:cs="Arial"/>
        </w:rPr>
      </w:pPr>
      <w:bookmarkStart w:id="2155" w:name="_MCCTEMPBM_CRPT22160185___7"/>
      <w:r>
        <w:t>This resource shall support the resource URI variables defined in table 5.2.31A.2-1</w:t>
      </w:r>
      <w:r>
        <w:rPr>
          <w:rFonts w:ascii="Arial" w:hAnsi="Arial" w:cs="Arial"/>
        </w:rPr>
        <w:t>.</w:t>
      </w:r>
    </w:p>
    <w:bookmarkEnd w:id="2155"/>
    <w:p w14:paraId="4924424C" w14:textId="77777777" w:rsidR="00234841" w:rsidRDefault="00234841" w:rsidP="00434F1A">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6B6E12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104AA2"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BE757" w14:textId="77777777" w:rsidR="00234841" w:rsidRPr="009C5B90" w:rsidRDefault="00234841" w:rsidP="00D17253">
            <w:pPr>
              <w:pStyle w:val="TAH"/>
              <w:rPr>
                <w:lang w:val="en-US"/>
              </w:rPr>
            </w:pPr>
            <w:r w:rsidRPr="009C5B90">
              <w:rPr>
                <w:lang w:val="en-US"/>
              </w:rPr>
              <w:t>Definition</w:t>
            </w:r>
          </w:p>
        </w:tc>
      </w:tr>
      <w:tr w:rsidR="00234841" w:rsidRPr="009C5B90" w14:paraId="6FCB106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95CD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9B16EC"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F537AA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415A38"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EFAAC"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40A1F5A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4BD77"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580FC" w14:textId="77777777" w:rsidR="00234841" w:rsidRPr="009C5B90" w:rsidRDefault="00234841" w:rsidP="00D17253">
            <w:pPr>
              <w:pStyle w:val="TAL"/>
              <w:rPr>
                <w:lang w:val="en-US"/>
              </w:rPr>
            </w:pPr>
            <w:r w:rsidRPr="009C5B90">
              <w:rPr>
                <w:lang w:val="en-US"/>
              </w:rPr>
              <w:t>Identifier of the subscription (allocated by the UDM)</w:t>
            </w:r>
          </w:p>
        </w:tc>
      </w:tr>
    </w:tbl>
    <w:p w14:paraId="205AB52F" w14:textId="77777777" w:rsidR="00234841" w:rsidRDefault="00234841" w:rsidP="00234841"/>
    <w:p w14:paraId="52E57C8D" w14:textId="77777777" w:rsidR="00234841" w:rsidRDefault="00234841" w:rsidP="00234841">
      <w:pPr>
        <w:pStyle w:val="Heading4"/>
      </w:pPr>
      <w:bookmarkStart w:id="2156" w:name="_Toc90587039"/>
      <w:bookmarkStart w:id="2157" w:name="_Toc106616582"/>
      <w:bookmarkStart w:id="2158" w:name="_Toc122101278"/>
      <w:r>
        <w:t>5.2.31A.3</w:t>
      </w:r>
      <w:r>
        <w:tab/>
        <w:t>Resource Standard Methods</w:t>
      </w:r>
      <w:bookmarkEnd w:id="2156"/>
      <w:bookmarkEnd w:id="2157"/>
      <w:bookmarkEnd w:id="2158"/>
    </w:p>
    <w:p w14:paraId="48E81B11" w14:textId="77777777" w:rsidR="00234841" w:rsidRDefault="00234841" w:rsidP="00234841">
      <w:pPr>
        <w:pStyle w:val="Heading5"/>
      </w:pPr>
      <w:bookmarkStart w:id="2159" w:name="_Toc90587040"/>
      <w:bookmarkStart w:id="2160" w:name="_Toc106616583"/>
      <w:bookmarkStart w:id="2161" w:name="_Toc122101279"/>
      <w:r>
        <w:t>5.2.31A.3.1</w:t>
      </w:r>
      <w:r>
        <w:tab/>
        <w:t>PUT</w:t>
      </w:r>
      <w:bookmarkEnd w:id="2159"/>
      <w:bookmarkEnd w:id="2160"/>
      <w:bookmarkEnd w:id="2161"/>
    </w:p>
    <w:p w14:paraId="0B633FF5" w14:textId="77777777" w:rsidR="00234841" w:rsidRDefault="00234841" w:rsidP="00234841">
      <w:r>
        <w:t>This method shall support the URI query parameters specified in table 5.2.31A.3.1-1.</w:t>
      </w:r>
    </w:p>
    <w:p w14:paraId="7999593D" w14:textId="77777777" w:rsidR="00234841" w:rsidRDefault="00234841" w:rsidP="00434F1A">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20138E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01850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5A225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E4E6B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738BF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CC5C64" w14:textId="77777777" w:rsidR="00234841" w:rsidRPr="009C5B90" w:rsidRDefault="00234841" w:rsidP="00D17253">
            <w:pPr>
              <w:pStyle w:val="TAH"/>
              <w:rPr>
                <w:lang w:val="en-US"/>
              </w:rPr>
            </w:pPr>
            <w:r w:rsidRPr="009C5B90">
              <w:rPr>
                <w:lang w:val="en-US"/>
              </w:rPr>
              <w:t>Description</w:t>
            </w:r>
          </w:p>
        </w:tc>
      </w:tr>
      <w:tr w:rsidR="00234841" w:rsidRPr="009C5B90" w14:paraId="4BB8976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EFCD5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A4F53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5F454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F24F0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CF6DEA" w14:textId="77777777" w:rsidR="00234841" w:rsidRPr="009C5B90" w:rsidRDefault="00234841" w:rsidP="00D17253">
            <w:pPr>
              <w:pStyle w:val="TAL"/>
              <w:rPr>
                <w:lang w:val="en-US"/>
              </w:rPr>
            </w:pPr>
          </w:p>
        </w:tc>
      </w:tr>
    </w:tbl>
    <w:p w14:paraId="03952BC1" w14:textId="77777777" w:rsidR="00234841" w:rsidRDefault="00234841" w:rsidP="00234841"/>
    <w:p w14:paraId="0CBC3CB8" w14:textId="77777777" w:rsidR="00234841" w:rsidRDefault="00234841" w:rsidP="00234841">
      <w:r>
        <w:t>This method shall support the request data structures specified in table 5.2.31A.3.1-2 and the response data structures, and response codes specified in table 5.2.31A.3.1-3.</w:t>
      </w:r>
    </w:p>
    <w:p w14:paraId="2C721BC3" w14:textId="77777777" w:rsidR="00234841" w:rsidRDefault="00234841" w:rsidP="00434F1A">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081D0D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9FD52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1977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D20C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E424A" w14:textId="77777777" w:rsidR="00234841" w:rsidRPr="009C5B90" w:rsidRDefault="00234841" w:rsidP="00D17253">
            <w:pPr>
              <w:pStyle w:val="TAH"/>
              <w:rPr>
                <w:lang w:val="en-US"/>
              </w:rPr>
            </w:pPr>
            <w:r w:rsidRPr="009C5B90">
              <w:rPr>
                <w:lang w:val="en-US"/>
              </w:rPr>
              <w:t>Description</w:t>
            </w:r>
          </w:p>
        </w:tc>
      </w:tr>
      <w:tr w:rsidR="00234841" w:rsidRPr="009C5B90" w14:paraId="1EF2D38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36D97E" w14:textId="77777777" w:rsidR="00234841" w:rsidRPr="009C5B90" w:rsidRDefault="00234841" w:rsidP="00D17253">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642B8D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8BA4342"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B32082" w14:textId="77777777" w:rsidR="00234841" w:rsidRPr="009C5B90" w:rsidRDefault="00234841" w:rsidP="00D17253">
            <w:pPr>
              <w:pStyle w:val="TAL"/>
              <w:rPr>
                <w:lang w:val="en-US"/>
              </w:rPr>
            </w:pPr>
            <w:r w:rsidRPr="009C5B90">
              <w:rPr>
                <w:lang w:val="en-US"/>
              </w:rPr>
              <w:t xml:space="preserve">SMF subscription info </w:t>
            </w:r>
          </w:p>
        </w:tc>
      </w:tr>
    </w:tbl>
    <w:p w14:paraId="64A898C9" w14:textId="77777777" w:rsidR="00234841" w:rsidRDefault="00234841" w:rsidP="00234841"/>
    <w:p w14:paraId="32FA3535" w14:textId="77777777" w:rsidR="00234841" w:rsidRDefault="00234841" w:rsidP="00434F1A">
      <w:pPr>
        <w:pStyle w:val="TH"/>
        <w:outlineLvl w:val="0"/>
      </w:pPr>
      <w:r>
        <w:lastRenderedPageBreak/>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34841" w:rsidRPr="009C5B90" w14:paraId="691740FE"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3D7F21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6F534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DA3BA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2F81B6" w14:textId="77777777" w:rsidR="00234841" w:rsidRPr="009C5B90" w:rsidRDefault="00234841" w:rsidP="00D17253">
            <w:pPr>
              <w:pStyle w:val="TAH"/>
              <w:rPr>
                <w:lang w:val="en-US"/>
              </w:rPr>
            </w:pPr>
            <w:r w:rsidRPr="009C5B90">
              <w:rPr>
                <w:lang w:val="en-US"/>
              </w:rPr>
              <w:t>Response</w:t>
            </w:r>
          </w:p>
          <w:p w14:paraId="438FE94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F416B1" w14:textId="77777777" w:rsidR="00234841" w:rsidRPr="009C5B90" w:rsidRDefault="00234841" w:rsidP="00D17253">
            <w:pPr>
              <w:pStyle w:val="TAH"/>
              <w:rPr>
                <w:lang w:val="en-US"/>
              </w:rPr>
            </w:pPr>
            <w:r w:rsidRPr="009C5B90">
              <w:rPr>
                <w:lang w:val="en-US"/>
              </w:rPr>
              <w:t>Description</w:t>
            </w:r>
          </w:p>
        </w:tc>
      </w:tr>
      <w:tr w:rsidR="00234841" w:rsidRPr="009C5B90" w14:paraId="4D36779C"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C252F10"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8B3AA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D56CBB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5D26022"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2BECFCB"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544556C7"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3D9785D9"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8F6981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734B3E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BE62B70"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81D39F6" w14:textId="77777777" w:rsidR="00234841" w:rsidRPr="009C5B90" w:rsidRDefault="00234841" w:rsidP="00D17253">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234841" w:rsidRPr="009C5B90" w14:paraId="531A56C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1EE3EB"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347F26A6" w14:textId="77777777" w:rsidR="00234841" w:rsidRDefault="00234841" w:rsidP="00234841">
      <w:pPr>
        <w:rPr>
          <w:lang w:eastAsia="zh-CN"/>
        </w:rPr>
      </w:pPr>
    </w:p>
    <w:p w14:paraId="0CFA7471" w14:textId="77777777" w:rsidR="00234841" w:rsidRDefault="00234841" w:rsidP="00234841">
      <w:pPr>
        <w:pStyle w:val="Heading5"/>
      </w:pPr>
      <w:bookmarkStart w:id="2162" w:name="_Toc90587041"/>
      <w:bookmarkStart w:id="2163" w:name="_Toc106616584"/>
      <w:bookmarkStart w:id="2164" w:name="_Toc122101280"/>
      <w:r>
        <w:t>5.2.31A.3.2</w:t>
      </w:r>
      <w:r>
        <w:tab/>
        <w:t>DELETE</w:t>
      </w:r>
      <w:bookmarkEnd w:id="2162"/>
      <w:bookmarkEnd w:id="2163"/>
      <w:bookmarkEnd w:id="2164"/>
    </w:p>
    <w:p w14:paraId="7F51C71F" w14:textId="77777777" w:rsidR="00234841" w:rsidRDefault="00234841" w:rsidP="00234841">
      <w:r>
        <w:t>This method shall support the URI query parameters specified in table 5.2.31A.3.2-1.</w:t>
      </w:r>
    </w:p>
    <w:p w14:paraId="7F50F9AD" w14:textId="77777777" w:rsidR="00234841" w:rsidRDefault="00234841" w:rsidP="00434F1A">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A53E40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87672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8CD5A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EE228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AF0589"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741B9B" w14:textId="77777777" w:rsidR="00234841" w:rsidRPr="009C5B90" w:rsidRDefault="00234841" w:rsidP="00D17253">
            <w:pPr>
              <w:pStyle w:val="TAH"/>
              <w:rPr>
                <w:lang w:val="en-US"/>
              </w:rPr>
            </w:pPr>
            <w:r w:rsidRPr="009C5B90">
              <w:rPr>
                <w:lang w:val="en-US"/>
              </w:rPr>
              <w:t>Description</w:t>
            </w:r>
          </w:p>
        </w:tc>
      </w:tr>
      <w:tr w:rsidR="00234841" w:rsidRPr="009C5B90" w14:paraId="364A18F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6078E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0BEA6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2C1DC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7F232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744A11" w14:textId="77777777" w:rsidR="00234841" w:rsidRPr="009C5B90" w:rsidRDefault="00234841" w:rsidP="00D17253">
            <w:pPr>
              <w:pStyle w:val="TAL"/>
              <w:rPr>
                <w:lang w:val="en-US"/>
              </w:rPr>
            </w:pPr>
          </w:p>
        </w:tc>
      </w:tr>
    </w:tbl>
    <w:p w14:paraId="53AC6457" w14:textId="77777777" w:rsidR="00234841" w:rsidRDefault="00234841" w:rsidP="00234841"/>
    <w:p w14:paraId="179248AE" w14:textId="77777777" w:rsidR="00234841" w:rsidRDefault="00234841" w:rsidP="00234841">
      <w:r>
        <w:t>This method shall support the request data structures specified in table 5.2.31A.3.2-2 and the response data structures, and response codes specified in table 5.2.31A.3.2-3.</w:t>
      </w:r>
    </w:p>
    <w:p w14:paraId="61FB0457" w14:textId="77777777" w:rsidR="00234841" w:rsidRDefault="00234841" w:rsidP="00434F1A">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D9289D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E2623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DF6F7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C3EFC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D2DDC4" w14:textId="77777777" w:rsidR="00234841" w:rsidRPr="009C5B90" w:rsidRDefault="00234841" w:rsidP="00D17253">
            <w:pPr>
              <w:pStyle w:val="TAH"/>
              <w:rPr>
                <w:lang w:val="en-US"/>
              </w:rPr>
            </w:pPr>
            <w:r w:rsidRPr="009C5B90">
              <w:rPr>
                <w:lang w:val="en-US"/>
              </w:rPr>
              <w:t>Description</w:t>
            </w:r>
          </w:p>
        </w:tc>
      </w:tr>
      <w:tr w:rsidR="00234841" w:rsidRPr="009C5B90" w14:paraId="2D83B27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BEA43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AECB2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B3F2E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7A650E" w14:textId="77777777" w:rsidR="00234841" w:rsidRPr="009C5B90" w:rsidRDefault="00234841" w:rsidP="00D17253">
            <w:pPr>
              <w:pStyle w:val="TAL"/>
              <w:rPr>
                <w:lang w:val="en-US"/>
              </w:rPr>
            </w:pPr>
          </w:p>
        </w:tc>
      </w:tr>
    </w:tbl>
    <w:p w14:paraId="306233C2" w14:textId="77777777" w:rsidR="00234841" w:rsidRDefault="00234841" w:rsidP="00234841"/>
    <w:p w14:paraId="4268599E" w14:textId="77777777" w:rsidR="00234841" w:rsidRDefault="00234841" w:rsidP="00434F1A">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1AE341B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42C87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1103F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D24EA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1F7B57" w14:textId="77777777" w:rsidR="00234841" w:rsidRPr="009C5B90" w:rsidRDefault="00234841" w:rsidP="00D17253">
            <w:pPr>
              <w:pStyle w:val="TAH"/>
              <w:rPr>
                <w:lang w:val="en-US"/>
              </w:rPr>
            </w:pPr>
            <w:r w:rsidRPr="009C5B90">
              <w:rPr>
                <w:lang w:val="en-US"/>
              </w:rPr>
              <w:t>Response</w:t>
            </w:r>
          </w:p>
          <w:p w14:paraId="7DCB6DF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461012" w14:textId="77777777" w:rsidR="00234841" w:rsidRPr="009C5B90" w:rsidRDefault="00234841" w:rsidP="00D17253">
            <w:pPr>
              <w:pStyle w:val="TAH"/>
              <w:rPr>
                <w:lang w:val="en-US"/>
              </w:rPr>
            </w:pPr>
            <w:r w:rsidRPr="009C5B90">
              <w:rPr>
                <w:lang w:val="en-US"/>
              </w:rPr>
              <w:t>Description</w:t>
            </w:r>
          </w:p>
        </w:tc>
      </w:tr>
      <w:tr w:rsidR="00234841" w:rsidRPr="009C5B90" w14:paraId="21412D9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5C74F4"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FF7F5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8C5307B"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E1AC8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A4D30B"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81622E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7E65D9"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446C9EC" w14:textId="77777777" w:rsidR="00234841" w:rsidRDefault="00234841" w:rsidP="00234841"/>
    <w:p w14:paraId="2ABD24E6" w14:textId="77777777" w:rsidR="00234841" w:rsidRDefault="00234841" w:rsidP="00234841">
      <w:pPr>
        <w:pStyle w:val="Heading5"/>
      </w:pPr>
      <w:bookmarkStart w:id="2165" w:name="_Toc90587042"/>
      <w:bookmarkStart w:id="2166" w:name="_Toc106616585"/>
      <w:bookmarkStart w:id="2167" w:name="_Toc122101281"/>
      <w:r>
        <w:t>5.2.31A.3.</w:t>
      </w:r>
      <w:r>
        <w:rPr>
          <w:lang w:val="de-DE"/>
        </w:rPr>
        <w:t>3</w:t>
      </w:r>
      <w:r>
        <w:tab/>
      </w:r>
      <w:r>
        <w:rPr>
          <w:lang w:val="de-DE"/>
        </w:rPr>
        <w:t>GET</w:t>
      </w:r>
      <w:bookmarkEnd w:id="2165"/>
      <w:bookmarkEnd w:id="2166"/>
      <w:bookmarkEnd w:id="2167"/>
    </w:p>
    <w:p w14:paraId="353D4DF1" w14:textId="77777777" w:rsidR="00234841" w:rsidRDefault="00234841" w:rsidP="00234841">
      <w:r>
        <w:t>This method shall support the URI query parameters specified in table 5.2.31A.3.3-1.</w:t>
      </w:r>
    </w:p>
    <w:p w14:paraId="0BE3EDD9" w14:textId="77777777" w:rsidR="00234841" w:rsidRDefault="00234841" w:rsidP="00434F1A">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3993CC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28426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880F1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B866A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4731C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E0EC3" w14:textId="77777777" w:rsidR="00234841" w:rsidRPr="009C5B90" w:rsidRDefault="00234841" w:rsidP="00D17253">
            <w:pPr>
              <w:pStyle w:val="TAH"/>
              <w:rPr>
                <w:lang w:val="en-US"/>
              </w:rPr>
            </w:pPr>
            <w:r w:rsidRPr="009C5B90">
              <w:rPr>
                <w:lang w:val="en-US"/>
              </w:rPr>
              <w:t>Description</w:t>
            </w:r>
          </w:p>
        </w:tc>
      </w:tr>
      <w:tr w:rsidR="00234841" w:rsidRPr="009C5B90" w14:paraId="235ACD8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BCCA4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A9AE1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87573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02A4DD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1F94864" w14:textId="77777777" w:rsidR="00234841" w:rsidRPr="009C5B90" w:rsidRDefault="00234841" w:rsidP="00D17253">
            <w:pPr>
              <w:pStyle w:val="TAL"/>
              <w:rPr>
                <w:lang w:val="en-US"/>
              </w:rPr>
            </w:pPr>
          </w:p>
        </w:tc>
      </w:tr>
    </w:tbl>
    <w:p w14:paraId="6D8BFD39" w14:textId="77777777" w:rsidR="00234841" w:rsidRDefault="00234841" w:rsidP="00234841"/>
    <w:p w14:paraId="2E7E6899" w14:textId="77777777" w:rsidR="00234841" w:rsidRDefault="00234841" w:rsidP="00234841">
      <w:r>
        <w:t>This method shall support the request data structures specified in table 5.2.31A.3.3-2 and the response data structures and response codes specified in table 5.2.31A.3.3-3.</w:t>
      </w:r>
    </w:p>
    <w:p w14:paraId="427F76D8" w14:textId="77777777" w:rsidR="00234841" w:rsidRDefault="00234841" w:rsidP="00434F1A">
      <w:pPr>
        <w:pStyle w:val="TH"/>
        <w:outlineLvl w:val="0"/>
      </w:pPr>
      <w:r>
        <w:lastRenderedPageBreak/>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F2952A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FF1E5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3B388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F4A63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8E8D8" w14:textId="77777777" w:rsidR="00234841" w:rsidRPr="009C5B90" w:rsidRDefault="00234841" w:rsidP="00D17253">
            <w:pPr>
              <w:pStyle w:val="TAH"/>
              <w:rPr>
                <w:lang w:val="en-US"/>
              </w:rPr>
            </w:pPr>
            <w:r w:rsidRPr="009C5B90">
              <w:rPr>
                <w:lang w:val="en-US"/>
              </w:rPr>
              <w:t>Description</w:t>
            </w:r>
          </w:p>
        </w:tc>
      </w:tr>
      <w:tr w:rsidR="00234841" w:rsidRPr="009C5B90" w14:paraId="4EF2D1D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55972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93CD7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3F21F5"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067CE8" w14:textId="77777777" w:rsidR="00234841" w:rsidRPr="009C5B90" w:rsidRDefault="00234841" w:rsidP="00D17253">
            <w:pPr>
              <w:pStyle w:val="TAL"/>
              <w:rPr>
                <w:lang w:val="en-US"/>
              </w:rPr>
            </w:pPr>
          </w:p>
        </w:tc>
      </w:tr>
    </w:tbl>
    <w:p w14:paraId="546A245D" w14:textId="77777777" w:rsidR="00234841" w:rsidRDefault="00234841" w:rsidP="00234841"/>
    <w:p w14:paraId="0701E126" w14:textId="77777777" w:rsidR="00234841" w:rsidRDefault="00234841" w:rsidP="00434F1A">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34841" w:rsidRPr="009C5B90" w14:paraId="3BA8CB1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72EB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38205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3E494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8D28BD" w14:textId="77777777" w:rsidR="00234841" w:rsidRPr="009C5B90" w:rsidRDefault="00234841" w:rsidP="00D17253">
            <w:pPr>
              <w:pStyle w:val="TAH"/>
              <w:rPr>
                <w:lang w:val="en-US"/>
              </w:rPr>
            </w:pPr>
            <w:r w:rsidRPr="009C5B90">
              <w:rPr>
                <w:lang w:val="en-US"/>
              </w:rPr>
              <w:t>Response</w:t>
            </w:r>
          </w:p>
          <w:p w14:paraId="4660CA9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495E06" w14:textId="77777777" w:rsidR="00234841" w:rsidRPr="009C5B90" w:rsidRDefault="00234841" w:rsidP="00D17253">
            <w:pPr>
              <w:pStyle w:val="TAH"/>
              <w:rPr>
                <w:lang w:val="en-US"/>
              </w:rPr>
            </w:pPr>
            <w:r w:rsidRPr="009C5B90">
              <w:rPr>
                <w:lang w:val="en-US"/>
              </w:rPr>
              <w:t>Description</w:t>
            </w:r>
          </w:p>
        </w:tc>
      </w:tr>
      <w:tr w:rsidR="00234841" w:rsidRPr="009C5B90" w14:paraId="0AFB812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852DEA"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713F590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4828E8"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9561663"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A5A018" w14:textId="77777777" w:rsidR="00234841" w:rsidRPr="009C5B90" w:rsidRDefault="00234841" w:rsidP="00D17253">
            <w:pPr>
              <w:pStyle w:val="TAL"/>
              <w:rPr>
                <w:lang w:val="en-US"/>
              </w:rPr>
            </w:pPr>
            <w:r w:rsidRPr="009C5B90">
              <w:rPr>
                <w:lang w:val="en-US"/>
              </w:rPr>
              <w:t>Upon success, a response body containing SMF Subscription Infos shall be returned.</w:t>
            </w:r>
          </w:p>
        </w:tc>
      </w:tr>
      <w:tr w:rsidR="00234841" w:rsidRPr="009C5B90" w14:paraId="646F3B8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97679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A4B216E" w14:textId="77777777" w:rsidR="00234841" w:rsidRDefault="00234841" w:rsidP="00234841"/>
    <w:p w14:paraId="4F4E30B5" w14:textId="77777777" w:rsidR="00234841" w:rsidRDefault="00234841" w:rsidP="00234841">
      <w:pPr>
        <w:pStyle w:val="Heading5"/>
      </w:pPr>
      <w:bookmarkStart w:id="2168" w:name="_Toc90587043"/>
      <w:bookmarkStart w:id="2169" w:name="_Toc106616586"/>
      <w:bookmarkStart w:id="2170" w:name="_Toc122101282"/>
      <w:r>
        <w:t>5.2.31A.3.</w:t>
      </w:r>
      <w:r>
        <w:rPr>
          <w:lang w:val="de-DE"/>
        </w:rPr>
        <w:t>4</w:t>
      </w:r>
      <w:r>
        <w:tab/>
        <w:t>PATCH</w:t>
      </w:r>
      <w:bookmarkEnd w:id="2168"/>
      <w:bookmarkEnd w:id="2169"/>
      <w:bookmarkEnd w:id="2170"/>
    </w:p>
    <w:p w14:paraId="05AF6EFE" w14:textId="77777777" w:rsidR="00234841" w:rsidRDefault="00234841" w:rsidP="00234841">
      <w:pPr>
        <w:rPr>
          <w:lang w:eastAsia="zh-CN"/>
        </w:rPr>
      </w:pPr>
      <w:r>
        <w:rPr>
          <w:lang w:eastAsia="zh-CN"/>
        </w:rPr>
        <w:t>This method is used to modify the SMF subscription Infos in the UDR.</w:t>
      </w:r>
    </w:p>
    <w:p w14:paraId="3641B494" w14:textId="77777777" w:rsidR="00234841" w:rsidRDefault="00234841" w:rsidP="00234841">
      <w:r>
        <w:t>This method shall support the URI query parameters specified in table 5.2.31A.3.4-1.</w:t>
      </w:r>
    </w:p>
    <w:p w14:paraId="11B97559" w14:textId="77777777" w:rsidR="00234841" w:rsidRDefault="00234841" w:rsidP="00434F1A">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56F9E23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D79A2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423E5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5F27F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8DE35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82115" w14:textId="77777777" w:rsidR="00234841" w:rsidRPr="009C5B90" w:rsidRDefault="00234841" w:rsidP="00D17253">
            <w:pPr>
              <w:pStyle w:val="TAH"/>
              <w:rPr>
                <w:lang w:val="en-US"/>
              </w:rPr>
            </w:pPr>
            <w:r w:rsidRPr="009C5B90">
              <w:rPr>
                <w:lang w:val="en-US"/>
              </w:rPr>
              <w:t>Description</w:t>
            </w:r>
          </w:p>
        </w:tc>
      </w:tr>
      <w:tr w:rsidR="00234841" w:rsidRPr="009C5B90" w14:paraId="4B5779E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694687"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C3995D"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DF42FB"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2194185"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DF356D9" w14:textId="77777777" w:rsidR="00234841" w:rsidRPr="009C5B90" w:rsidRDefault="00234841" w:rsidP="00D17253">
            <w:pPr>
              <w:pStyle w:val="TAL"/>
              <w:rPr>
                <w:lang w:val="en-US"/>
              </w:rPr>
            </w:pPr>
            <w:r w:rsidRPr="009C5B90">
              <w:rPr>
                <w:rFonts w:cs="Arial"/>
                <w:szCs w:val="18"/>
              </w:rPr>
              <w:t>see 3GPP TS 29.500 [8] clause 6.6</w:t>
            </w:r>
          </w:p>
        </w:tc>
      </w:tr>
    </w:tbl>
    <w:p w14:paraId="75EC8029" w14:textId="77777777" w:rsidR="00234841" w:rsidRDefault="00234841" w:rsidP="00234841">
      <w:pPr>
        <w:pStyle w:val="Guidance"/>
      </w:pPr>
    </w:p>
    <w:p w14:paraId="0CFD9EA8" w14:textId="77777777" w:rsidR="00234841" w:rsidRDefault="00234841" w:rsidP="00234841">
      <w:r>
        <w:t>This method shall support the request data structures specified in table 5.2.31A.3.2-2 and the response data structures, and response codes specified in table 5.2.31A.3.4-3.</w:t>
      </w:r>
    </w:p>
    <w:p w14:paraId="78BC4CF3" w14:textId="77777777" w:rsidR="00234841" w:rsidRDefault="00234841" w:rsidP="00434F1A">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66D973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E0EFC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5B758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91DA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666F" w14:textId="77777777" w:rsidR="00234841" w:rsidRPr="009C5B90" w:rsidRDefault="00234841" w:rsidP="00D17253">
            <w:pPr>
              <w:pStyle w:val="TAH"/>
              <w:rPr>
                <w:lang w:val="en-US"/>
              </w:rPr>
            </w:pPr>
            <w:r w:rsidRPr="009C5B90">
              <w:rPr>
                <w:lang w:val="en-US"/>
              </w:rPr>
              <w:t>Description</w:t>
            </w:r>
          </w:p>
        </w:tc>
      </w:tr>
      <w:tr w:rsidR="00234841" w:rsidRPr="009C5B90" w14:paraId="60EA06F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4E6881"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0BE2B3"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F04AB97"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137B365"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0D1A8422" w14:textId="77777777" w:rsidR="00234841" w:rsidRDefault="00234841" w:rsidP="00234841"/>
    <w:p w14:paraId="4D4BC1A0" w14:textId="77777777" w:rsidR="00234841" w:rsidRDefault="00234841" w:rsidP="00434F1A">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7F72637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E4FF69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B39BB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691FA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F14781" w14:textId="77777777" w:rsidR="00234841" w:rsidRPr="009C5B90" w:rsidRDefault="00234841" w:rsidP="00D17253">
            <w:pPr>
              <w:pStyle w:val="TAH"/>
              <w:rPr>
                <w:lang w:val="en-US"/>
              </w:rPr>
            </w:pPr>
            <w:r w:rsidRPr="009C5B90">
              <w:rPr>
                <w:lang w:val="en-US"/>
              </w:rPr>
              <w:t>Response</w:t>
            </w:r>
          </w:p>
          <w:p w14:paraId="7B50EBE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7757DB" w14:textId="77777777" w:rsidR="00234841" w:rsidRPr="009C5B90" w:rsidRDefault="00234841" w:rsidP="00D17253">
            <w:pPr>
              <w:pStyle w:val="TAH"/>
              <w:rPr>
                <w:lang w:val="en-US"/>
              </w:rPr>
            </w:pPr>
            <w:r w:rsidRPr="009C5B90">
              <w:rPr>
                <w:lang w:val="en-US"/>
              </w:rPr>
              <w:t>Description</w:t>
            </w:r>
          </w:p>
        </w:tc>
      </w:tr>
      <w:tr w:rsidR="00234841" w:rsidRPr="009C5B90" w14:paraId="476E86A8"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5ED68C"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B599EA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299A0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061113"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6C9D148"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2E061C0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630AA27"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3FC932D"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BA70CAC"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9E0ED4"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ABCDE1"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07C934B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6E634E"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E47F9B"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000FBD"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6688281"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2635539"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37C279B7"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CF71AA1"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EC57266"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AC41FF9" w14:textId="77777777" w:rsidR="00234841" w:rsidRDefault="00234841" w:rsidP="00234841">
      <w:pPr>
        <w:rPr>
          <w:lang w:eastAsia="zh-CN"/>
        </w:rPr>
      </w:pPr>
    </w:p>
    <w:p w14:paraId="110B59AB" w14:textId="77777777" w:rsidR="00234841" w:rsidRDefault="00234841" w:rsidP="00234841">
      <w:pPr>
        <w:pStyle w:val="Heading3"/>
      </w:pPr>
      <w:bookmarkStart w:id="2171" w:name="_Toc90587044"/>
      <w:bookmarkStart w:id="2172" w:name="_Toc106616587"/>
      <w:bookmarkStart w:id="2173" w:name="_Toc122101283"/>
      <w:r>
        <w:lastRenderedPageBreak/>
        <w:t>5.2.31B</w:t>
      </w:r>
      <w:r>
        <w:tab/>
        <w:t>Resource: Hss</w:t>
      </w:r>
      <w:r>
        <w:rPr>
          <w:lang w:val="de-DE"/>
        </w:rPr>
        <w:t>SubscriptionInfo</w:t>
      </w:r>
      <w:bookmarkEnd w:id="2171"/>
      <w:bookmarkEnd w:id="2172"/>
      <w:bookmarkEnd w:id="2173"/>
    </w:p>
    <w:p w14:paraId="7B7BB029" w14:textId="77777777" w:rsidR="00234841" w:rsidRDefault="00234841" w:rsidP="00234841">
      <w:pPr>
        <w:pStyle w:val="Heading4"/>
      </w:pPr>
      <w:bookmarkStart w:id="2174" w:name="_Toc90587045"/>
      <w:bookmarkStart w:id="2175" w:name="_Toc106616588"/>
      <w:bookmarkStart w:id="2176" w:name="_Toc122101284"/>
      <w:r>
        <w:t>5.2.31B.1</w:t>
      </w:r>
      <w:r>
        <w:tab/>
        <w:t>Description</w:t>
      </w:r>
      <w:bookmarkEnd w:id="2174"/>
      <w:bookmarkEnd w:id="2175"/>
      <w:bookmarkEnd w:id="2176"/>
    </w:p>
    <w:p w14:paraId="53221A31" w14:textId="77777777" w:rsidR="00234841" w:rsidRDefault="00234841" w:rsidP="0023484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5E53A908"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4A8892F0" w14:textId="77777777" w:rsidR="00234841" w:rsidRDefault="00234841" w:rsidP="00234841">
      <w:pPr>
        <w:pStyle w:val="Heading4"/>
      </w:pPr>
      <w:bookmarkStart w:id="2177" w:name="_Toc90587046"/>
      <w:bookmarkStart w:id="2178" w:name="_Toc106616589"/>
      <w:bookmarkStart w:id="2179" w:name="_Toc122101285"/>
      <w:r>
        <w:t>5.2.31B.2</w:t>
      </w:r>
      <w:r>
        <w:tab/>
        <w:t>Resource Definition</w:t>
      </w:r>
      <w:bookmarkEnd w:id="2177"/>
      <w:bookmarkEnd w:id="2178"/>
      <w:bookmarkEnd w:id="2179"/>
    </w:p>
    <w:p w14:paraId="7479E4C4" w14:textId="77777777" w:rsidR="00234841" w:rsidRDefault="00234841" w:rsidP="00234841">
      <w:r>
        <w:t>Resource URI: {apiRoot}/nudr-dr/&lt;apiVersion&gt;/subscription-data/{ueId}/</w:t>
      </w:r>
      <w:r>
        <w:rPr>
          <w:lang w:eastAsia="zh-CN"/>
        </w:rPr>
        <w:t>context-data/</w:t>
      </w:r>
      <w:r>
        <w:t>ee-subscriptions/{subsId}/hss-subscriptions</w:t>
      </w:r>
    </w:p>
    <w:p w14:paraId="034A1C68" w14:textId="77777777" w:rsidR="00234841" w:rsidRDefault="00234841" w:rsidP="00234841">
      <w:pPr>
        <w:rPr>
          <w:rFonts w:ascii="Arial" w:hAnsi="Arial" w:cs="Arial"/>
        </w:rPr>
      </w:pPr>
      <w:bookmarkStart w:id="2180" w:name="_MCCTEMPBM_CRPT22160186___7"/>
      <w:r>
        <w:t>This resource shall support the resource URI variables defined in table 5.2.31B.2-1</w:t>
      </w:r>
      <w:r>
        <w:rPr>
          <w:rFonts w:ascii="Arial" w:hAnsi="Arial" w:cs="Arial"/>
        </w:rPr>
        <w:t>.</w:t>
      </w:r>
    </w:p>
    <w:bookmarkEnd w:id="2180"/>
    <w:p w14:paraId="4D307628" w14:textId="77777777" w:rsidR="00234841" w:rsidRDefault="00234841" w:rsidP="00434F1A">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C27509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731B51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FD6563" w14:textId="77777777" w:rsidR="00234841" w:rsidRPr="009C5B90" w:rsidRDefault="00234841" w:rsidP="00D17253">
            <w:pPr>
              <w:pStyle w:val="TAH"/>
              <w:rPr>
                <w:lang w:val="en-US"/>
              </w:rPr>
            </w:pPr>
            <w:r w:rsidRPr="009C5B90">
              <w:rPr>
                <w:lang w:val="en-US"/>
              </w:rPr>
              <w:t>Definition</w:t>
            </w:r>
          </w:p>
        </w:tc>
      </w:tr>
      <w:tr w:rsidR="00234841" w:rsidRPr="009C5B90" w14:paraId="4FF963D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CAC72"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804C3C"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03D6BB0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77812D"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367EC"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2EB8629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D0C8EA"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B891A5" w14:textId="77777777" w:rsidR="00234841" w:rsidRPr="009C5B90" w:rsidRDefault="00234841" w:rsidP="00D17253">
            <w:pPr>
              <w:pStyle w:val="TAL"/>
              <w:rPr>
                <w:lang w:val="en-US"/>
              </w:rPr>
            </w:pPr>
            <w:r w:rsidRPr="009C5B90">
              <w:rPr>
                <w:lang w:val="en-US"/>
              </w:rPr>
              <w:t>Identifier of the subscription (allocated by the UDM)</w:t>
            </w:r>
          </w:p>
        </w:tc>
      </w:tr>
    </w:tbl>
    <w:p w14:paraId="72AA7000" w14:textId="77777777" w:rsidR="00234841" w:rsidRDefault="00234841" w:rsidP="00234841"/>
    <w:p w14:paraId="0F979E99" w14:textId="77777777" w:rsidR="00234841" w:rsidRDefault="00234841" w:rsidP="00234841">
      <w:pPr>
        <w:pStyle w:val="Heading4"/>
      </w:pPr>
      <w:bookmarkStart w:id="2181" w:name="_Toc90587047"/>
      <w:bookmarkStart w:id="2182" w:name="_Toc106616590"/>
      <w:bookmarkStart w:id="2183" w:name="_Toc122101286"/>
      <w:r>
        <w:t>5.2.31B.3</w:t>
      </w:r>
      <w:r>
        <w:tab/>
        <w:t>Resource Standard Methods</w:t>
      </w:r>
      <w:bookmarkEnd w:id="2181"/>
      <w:bookmarkEnd w:id="2182"/>
      <w:bookmarkEnd w:id="2183"/>
    </w:p>
    <w:p w14:paraId="46AC0AF4" w14:textId="77777777" w:rsidR="00234841" w:rsidRDefault="00234841" w:rsidP="00234841">
      <w:pPr>
        <w:pStyle w:val="Heading5"/>
      </w:pPr>
      <w:bookmarkStart w:id="2184" w:name="_Toc90587048"/>
      <w:bookmarkStart w:id="2185" w:name="_Toc106616591"/>
      <w:bookmarkStart w:id="2186" w:name="_Toc122101287"/>
      <w:r>
        <w:t>5.2.31B.3.1</w:t>
      </w:r>
      <w:r>
        <w:tab/>
        <w:t>PUT</w:t>
      </w:r>
      <w:bookmarkEnd w:id="2184"/>
      <w:bookmarkEnd w:id="2185"/>
      <w:bookmarkEnd w:id="2186"/>
    </w:p>
    <w:p w14:paraId="512D1565" w14:textId="77777777" w:rsidR="00234841" w:rsidRDefault="00234841" w:rsidP="00234841">
      <w:r>
        <w:t>This method shall support the URI query parameters specified in table 5.2.31B.3.1-1.</w:t>
      </w:r>
    </w:p>
    <w:p w14:paraId="499AACF7" w14:textId="77777777" w:rsidR="00234841" w:rsidRDefault="00234841" w:rsidP="00434F1A">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3E486A4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A617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8DA2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C5190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5DF0B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982B6" w14:textId="77777777" w:rsidR="00234841" w:rsidRPr="009C5B90" w:rsidRDefault="00234841" w:rsidP="00D17253">
            <w:pPr>
              <w:pStyle w:val="TAH"/>
              <w:rPr>
                <w:lang w:val="en-US"/>
              </w:rPr>
            </w:pPr>
            <w:r w:rsidRPr="009C5B90">
              <w:rPr>
                <w:lang w:val="en-US"/>
              </w:rPr>
              <w:t>Description</w:t>
            </w:r>
          </w:p>
        </w:tc>
      </w:tr>
      <w:tr w:rsidR="00234841" w:rsidRPr="009C5B90" w14:paraId="43823D1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22817B"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CE3B66"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C9B1A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B1991A"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4B6C30" w14:textId="77777777" w:rsidR="00234841" w:rsidRPr="009C5B90" w:rsidRDefault="00234841" w:rsidP="00D17253">
            <w:pPr>
              <w:pStyle w:val="TAL"/>
              <w:rPr>
                <w:lang w:val="en-US"/>
              </w:rPr>
            </w:pPr>
          </w:p>
        </w:tc>
      </w:tr>
    </w:tbl>
    <w:p w14:paraId="766E520D" w14:textId="77777777" w:rsidR="00234841" w:rsidRDefault="00234841" w:rsidP="00234841"/>
    <w:p w14:paraId="014EAD7E" w14:textId="77777777" w:rsidR="00234841" w:rsidRDefault="00234841" w:rsidP="00234841">
      <w:r>
        <w:t>This method shall support the request data structures specified in table 5.2.31B.3.1-2 and the response data structures, and response codes specified in table 5.2.31B.3.1-3.</w:t>
      </w:r>
    </w:p>
    <w:p w14:paraId="42627C7C" w14:textId="77777777" w:rsidR="00234841" w:rsidRDefault="00234841" w:rsidP="00434F1A">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F777D5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4E865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84FFD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6B59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13268" w14:textId="77777777" w:rsidR="00234841" w:rsidRPr="009C5B90" w:rsidRDefault="00234841" w:rsidP="00D17253">
            <w:pPr>
              <w:pStyle w:val="TAH"/>
              <w:rPr>
                <w:lang w:val="en-US"/>
              </w:rPr>
            </w:pPr>
            <w:r w:rsidRPr="009C5B90">
              <w:rPr>
                <w:lang w:val="en-US"/>
              </w:rPr>
              <w:t>Description</w:t>
            </w:r>
          </w:p>
        </w:tc>
      </w:tr>
      <w:tr w:rsidR="00234841" w:rsidRPr="009C5B90" w14:paraId="61ABB9C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118B31" w14:textId="77777777" w:rsidR="00234841" w:rsidRPr="009C5B90" w:rsidRDefault="00234841" w:rsidP="00D17253">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A159D03"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A353721"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690F249" w14:textId="77777777" w:rsidR="00234841" w:rsidRPr="009C5B90" w:rsidRDefault="00234841" w:rsidP="00D17253">
            <w:pPr>
              <w:pStyle w:val="TAL"/>
              <w:rPr>
                <w:lang w:val="en-US"/>
              </w:rPr>
            </w:pPr>
            <w:r w:rsidRPr="009C5B90">
              <w:rPr>
                <w:lang w:val="en-US"/>
              </w:rPr>
              <w:t xml:space="preserve">HSS subscription info </w:t>
            </w:r>
          </w:p>
        </w:tc>
      </w:tr>
    </w:tbl>
    <w:p w14:paraId="1401F5C9" w14:textId="77777777" w:rsidR="00234841" w:rsidRDefault="00234841" w:rsidP="00234841"/>
    <w:p w14:paraId="2A3EDD3D" w14:textId="77777777" w:rsidR="00234841" w:rsidRDefault="00234841" w:rsidP="00434F1A">
      <w:pPr>
        <w:pStyle w:val="TH"/>
        <w:outlineLvl w:val="0"/>
      </w:pPr>
      <w:r>
        <w:lastRenderedPageBreak/>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0"/>
        <w:gridCol w:w="1094"/>
        <w:gridCol w:w="5228"/>
      </w:tblGrid>
      <w:tr w:rsidR="00234841" w:rsidRPr="009C5B90" w14:paraId="68D187D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BA2FF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D0246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104F7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C47059" w14:textId="77777777" w:rsidR="00234841" w:rsidRPr="009C5B90" w:rsidRDefault="00234841" w:rsidP="00D17253">
            <w:pPr>
              <w:pStyle w:val="TAH"/>
              <w:rPr>
                <w:lang w:val="en-US"/>
              </w:rPr>
            </w:pPr>
            <w:r w:rsidRPr="009C5B90">
              <w:rPr>
                <w:lang w:val="en-US"/>
              </w:rPr>
              <w:t>Response</w:t>
            </w:r>
          </w:p>
          <w:p w14:paraId="6016FF6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5173BA" w14:textId="77777777" w:rsidR="00234841" w:rsidRPr="009C5B90" w:rsidRDefault="00234841" w:rsidP="00D17253">
            <w:pPr>
              <w:pStyle w:val="TAH"/>
              <w:rPr>
                <w:lang w:val="en-US"/>
              </w:rPr>
            </w:pPr>
            <w:r w:rsidRPr="009C5B90">
              <w:rPr>
                <w:lang w:val="en-US"/>
              </w:rPr>
              <w:t>Description</w:t>
            </w:r>
          </w:p>
        </w:tc>
      </w:tr>
      <w:tr w:rsidR="00234841" w:rsidRPr="009C5B90" w14:paraId="2CFDB79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954A12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B7973B"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4319D8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E744D5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EC880B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CDB823D"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1C797CB8"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BB2564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3A53E9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55FA589"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15E61D1"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234841" w:rsidRPr="009C5B90" w14:paraId="1E36057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204CFB"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97C5643" w14:textId="77777777" w:rsidR="00234841" w:rsidRDefault="00234841" w:rsidP="00234841">
      <w:pPr>
        <w:rPr>
          <w:lang w:eastAsia="zh-CN"/>
        </w:rPr>
      </w:pPr>
    </w:p>
    <w:p w14:paraId="52060C60" w14:textId="77777777" w:rsidR="00234841" w:rsidRDefault="00234841" w:rsidP="00234841">
      <w:pPr>
        <w:pStyle w:val="Heading5"/>
      </w:pPr>
      <w:bookmarkStart w:id="2187" w:name="_Toc90587049"/>
      <w:bookmarkStart w:id="2188" w:name="_Toc106616592"/>
      <w:bookmarkStart w:id="2189" w:name="_Toc122101288"/>
      <w:r>
        <w:t>5.2.31B.3.2</w:t>
      </w:r>
      <w:r>
        <w:tab/>
        <w:t>DELETE</w:t>
      </w:r>
      <w:bookmarkEnd w:id="2187"/>
      <w:bookmarkEnd w:id="2188"/>
      <w:bookmarkEnd w:id="2189"/>
    </w:p>
    <w:p w14:paraId="4D159604" w14:textId="77777777" w:rsidR="00234841" w:rsidRDefault="00234841" w:rsidP="00234841">
      <w:r>
        <w:t>This method shall support the URI query parameters specified in table 5.2.31B.3.2-1.</w:t>
      </w:r>
    </w:p>
    <w:p w14:paraId="5028FACF" w14:textId="77777777" w:rsidR="00234841" w:rsidRDefault="00234841" w:rsidP="00434F1A">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73279BE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2AAB7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01E7E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2953D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8151C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B9CB5" w14:textId="77777777" w:rsidR="00234841" w:rsidRPr="009C5B90" w:rsidRDefault="00234841" w:rsidP="00D17253">
            <w:pPr>
              <w:pStyle w:val="TAH"/>
              <w:rPr>
                <w:lang w:val="en-US"/>
              </w:rPr>
            </w:pPr>
            <w:r w:rsidRPr="009C5B90">
              <w:rPr>
                <w:lang w:val="en-US"/>
              </w:rPr>
              <w:t>Description</w:t>
            </w:r>
          </w:p>
        </w:tc>
      </w:tr>
      <w:tr w:rsidR="00234841" w:rsidRPr="009C5B90" w14:paraId="4A61CE9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95BA93"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236D6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28AD4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D8C8B1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C07BFF" w14:textId="77777777" w:rsidR="00234841" w:rsidRPr="009C5B90" w:rsidRDefault="00234841" w:rsidP="00D17253">
            <w:pPr>
              <w:pStyle w:val="TAL"/>
              <w:rPr>
                <w:lang w:val="en-US"/>
              </w:rPr>
            </w:pPr>
          </w:p>
        </w:tc>
      </w:tr>
    </w:tbl>
    <w:p w14:paraId="254022DF" w14:textId="77777777" w:rsidR="00234841" w:rsidRDefault="00234841" w:rsidP="00234841"/>
    <w:p w14:paraId="28868394" w14:textId="77777777" w:rsidR="00234841" w:rsidRDefault="00234841" w:rsidP="00234841">
      <w:r>
        <w:t>This method shall support the request data structures specified in table 5.2.31B.3.2-2 and the response data structures, and response codes specified in table 5.2.31B.3.2-3.</w:t>
      </w:r>
    </w:p>
    <w:p w14:paraId="4B7291F1" w14:textId="77777777" w:rsidR="00234841" w:rsidRDefault="00234841" w:rsidP="00434F1A">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FCA735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55A7D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149C0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B37A5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69FAE2" w14:textId="77777777" w:rsidR="00234841" w:rsidRPr="009C5B90" w:rsidRDefault="00234841" w:rsidP="00D17253">
            <w:pPr>
              <w:pStyle w:val="TAH"/>
              <w:rPr>
                <w:lang w:val="en-US"/>
              </w:rPr>
            </w:pPr>
            <w:r w:rsidRPr="009C5B90">
              <w:rPr>
                <w:lang w:val="en-US"/>
              </w:rPr>
              <w:t>Description</w:t>
            </w:r>
          </w:p>
        </w:tc>
      </w:tr>
      <w:tr w:rsidR="00234841" w:rsidRPr="009C5B90" w14:paraId="335B771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B69B47"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C6FDD1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A82981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10D22B" w14:textId="77777777" w:rsidR="00234841" w:rsidRPr="009C5B90" w:rsidRDefault="00234841" w:rsidP="00D17253">
            <w:pPr>
              <w:pStyle w:val="TAL"/>
              <w:rPr>
                <w:lang w:val="en-US"/>
              </w:rPr>
            </w:pPr>
          </w:p>
        </w:tc>
      </w:tr>
    </w:tbl>
    <w:p w14:paraId="56F575EA" w14:textId="77777777" w:rsidR="00234841" w:rsidRDefault="00234841" w:rsidP="00234841"/>
    <w:p w14:paraId="21B97ECE" w14:textId="77777777" w:rsidR="00234841" w:rsidRDefault="00234841" w:rsidP="00434F1A">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326BE2C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4274C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87159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54222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AE8238" w14:textId="77777777" w:rsidR="00234841" w:rsidRPr="009C5B90" w:rsidRDefault="00234841" w:rsidP="00D17253">
            <w:pPr>
              <w:pStyle w:val="TAH"/>
              <w:rPr>
                <w:lang w:val="en-US"/>
              </w:rPr>
            </w:pPr>
            <w:r w:rsidRPr="009C5B90">
              <w:rPr>
                <w:lang w:val="en-US"/>
              </w:rPr>
              <w:t>Response</w:t>
            </w:r>
          </w:p>
          <w:p w14:paraId="34C6483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CDC784" w14:textId="77777777" w:rsidR="00234841" w:rsidRPr="009C5B90" w:rsidRDefault="00234841" w:rsidP="00D17253">
            <w:pPr>
              <w:pStyle w:val="TAH"/>
              <w:rPr>
                <w:lang w:val="en-US"/>
              </w:rPr>
            </w:pPr>
            <w:r w:rsidRPr="009C5B90">
              <w:rPr>
                <w:lang w:val="en-US"/>
              </w:rPr>
              <w:t>Description</w:t>
            </w:r>
          </w:p>
        </w:tc>
      </w:tr>
      <w:tr w:rsidR="00234841" w:rsidRPr="009C5B90" w14:paraId="28A8D39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E6CAB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3FCE9EA"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8A6787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6871DB"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E4A55D"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30EF21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C992BB"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F6A3466" w14:textId="77777777" w:rsidR="00234841" w:rsidRDefault="00234841" w:rsidP="00234841"/>
    <w:p w14:paraId="7868F0F0" w14:textId="77777777" w:rsidR="00234841" w:rsidRDefault="00234841" w:rsidP="00234841">
      <w:pPr>
        <w:pStyle w:val="Heading5"/>
      </w:pPr>
      <w:bookmarkStart w:id="2190" w:name="_Toc90587050"/>
      <w:bookmarkStart w:id="2191" w:name="_Toc106616593"/>
      <w:bookmarkStart w:id="2192" w:name="_Toc122101289"/>
      <w:r>
        <w:t>5.2.31B.3.</w:t>
      </w:r>
      <w:r>
        <w:rPr>
          <w:lang w:val="de-DE"/>
        </w:rPr>
        <w:t>3</w:t>
      </w:r>
      <w:r>
        <w:tab/>
      </w:r>
      <w:r>
        <w:rPr>
          <w:lang w:val="de-DE"/>
        </w:rPr>
        <w:t>GET</w:t>
      </w:r>
      <w:bookmarkEnd w:id="2190"/>
      <w:bookmarkEnd w:id="2191"/>
      <w:bookmarkEnd w:id="2192"/>
    </w:p>
    <w:p w14:paraId="6CF016C1" w14:textId="77777777" w:rsidR="00234841" w:rsidRDefault="00234841" w:rsidP="00234841">
      <w:r>
        <w:t>This method shall support the URI query parameters specified in table 5.2.31B.3.3-1.</w:t>
      </w:r>
    </w:p>
    <w:p w14:paraId="51A5D5C9" w14:textId="77777777" w:rsidR="00234841" w:rsidRDefault="00234841" w:rsidP="00434F1A">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7AE52D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075A9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2BDD4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D5A98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FEEC"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49900" w14:textId="77777777" w:rsidR="00234841" w:rsidRPr="009C5B90" w:rsidRDefault="00234841" w:rsidP="00D17253">
            <w:pPr>
              <w:pStyle w:val="TAH"/>
              <w:rPr>
                <w:lang w:val="en-US"/>
              </w:rPr>
            </w:pPr>
            <w:r w:rsidRPr="009C5B90">
              <w:rPr>
                <w:lang w:val="en-US"/>
              </w:rPr>
              <w:t>Description</w:t>
            </w:r>
          </w:p>
        </w:tc>
      </w:tr>
      <w:tr w:rsidR="00234841" w:rsidRPr="009C5B90" w14:paraId="7F4CD17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ABF02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0289B9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E531F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BAA93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FAB709" w14:textId="77777777" w:rsidR="00234841" w:rsidRPr="009C5B90" w:rsidRDefault="00234841" w:rsidP="00D17253">
            <w:pPr>
              <w:pStyle w:val="TAL"/>
              <w:rPr>
                <w:lang w:val="en-US"/>
              </w:rPr>
            </w:pPr>
          </w:p>
        </w:tc>
      </w:tr>
    </w:tbl>
    <w:p w14:paraId="410CFCE1" w14:textId="77777777" w:rsidR="00234841" w:rsidRDefault="00234841" w:rsidP="00234841"/>
    <w:p w14:paraId="2A4E0933" w14:textId="77777777" w:rsidR="00234841" w:rsidRDefault="00234841" w:rsidP="00234841">
      <w:r>
        <w:t>This method shall support the request data structures specified in table 5.2.31B.3.3-2 and the response data structures and response codes specified in table 5.2.31B.3.3-3.</w:t>
      </w:r>
    </w:p>
    <w:p w14:paraId="0EC3AB9E" w14:textId="77777777" w:rsidR="00234841" w:rsidRDefault="00234841" w:rsidP="00434F1A">
      <w:pPr>
        <w:pStyle w:val="TH"/>
        <w:outlineLvl w:val="0"/>
      </w:pPr>
      <w:r>
        <w:lastRenderedPageBreak/>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D540D2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9B87D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6385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9C2C2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6F079" w14:textId="77777777" w:rsidR="00234841" w:rsidRPr="009C5B90" w:rsidRDefault="00234841" w:rsidP="00D17253">
            <w:pPr>
              <w:pStyle w:val="TAH"/>
              <w:rPr>
                <w:lang w:val="en-US"/>
              </w:rPr>
            </w:pPr>
            <w:r w:rsidRPr="009C5B90">
              <w:rPr>
                <w:lang w:val="en-US"/>
              </w:rPr>
              <w:t>Description</w:t>
            </w:r>
          </w:p>
        </w:tc>
      </w:tr>
      <w:tr w:rsidR="00234841" w:rsidRPr="009C5B90" w14:paraId="29B96C4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8957AD"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F55EC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153A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330E54" w14:textId="77777777" w:rsidR="00234841" w:rsidRPr="009C5B90" w:rsidRDefault="00234841" w:rsidP="00D17253">
            <w:pPr>
              <w:pStyle w:val="TAL"/>
              <w:rPr>
                <w:lang w:val="en-US"/>
              </w:rPr>
            </w:pPr>
          </w:p>
        </w:tc>
      </w:tr>
    </w:tbl>
    <w:p w14:paraId="497BCFBC" w14:textId="77777777" w:rsidR="00234841" w:rsidRDefault="00234841" w:rsidP="00234841"/>
    <w:p w14:paraId="2DDD4760" w14:textId="77777777" w:rsidR="00234841" w:rsidRDefault="00234841" w:rsidP="00434F1A">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234841" w:rsidRPr="009C5B90" w14:paraId="43DA01A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07ECD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14D79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9F37C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2CE161" w14:textId="77777777" w:rsidR="00234841" w:rsidRPr="009C5B90" w:rsidRDefault="00234841" w:rsidP="00D17253">
            <w:pPr>
              <w:pStyle w:val="TAH"/>
              <w:rPr>
                <w:lang w:val="en-US"/>
              </w:rPr>
            </w:pPr>
            <w:r w:rsidRPr="009C5B90">
              <w:rPr>
                <w:lang w:val="en-US"/>
              </w:rPr>
              <w:t>Response</w:t>
            </w:r>
          </w:p>
          <w:p w14:paraId="3DCF36A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6FAA02" w14:textId="77777777" w:rsidR="00234841" w:rsidRPr="009C5B90" w:rsidRDefault="00234841" w:rsidP="00D17253">
            <w:pPr>
              <w:pStyle w:val="TAH"/>
              <w:rPr>
                <w:lang w:val="en-US"/>
              </w:rPr>
            </w:pPr>
            <w:r w:rsidRPr="009C5B90">
              <w:rPr>
                <w:lang w:val="en-US"/>
              </w:rPr>
              <w:t>Description</w:t>
            </w:r>
          </w:p>
        </w:tc>
      </w:tr>
      <w:tr w:rsidR="00234841" w:rsidRPr="009C5B90" w14:paraId="488D022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EC907"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3F2C51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80025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0E758B1"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424CE6" w14:textId="77777777" w:rsidR="00234841" w:rsidRPr="009C5B90" w:rsidRDefault="00234841" w:rsidP="00D17253">
            <w:pPr>
              <w:pStyle w:val="TAL"/>
              <w:rPr>
                <w:lang w:val="en-US"/>
              </w:rPr>
            </w:pPr>
            <w:r w:rsidRPr="009C5B90">
              <w:rPr>
                <w:lang w:val="en-US"/>
              </w:rPr>
              <w:t>Upon success, a response body containing HSS Subscription Infos shall be returned.</w:t>
            </w:r>
          </w:p>
        </w:tc>
      </w:tr>
      <w:tr w:rsidR="00234841" w:rsidRPr="009C5B90" w14:paraId="414A15E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98498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2368EBD" w14:textId="77777777" w:rsidR="00234841" w:rsidRDefault="00234841" w:rsidP="00234841"/>
    <w:p w14:paraId="120ECA5F" w14:textId="77777777" w:rsidR="00234841" w:rsidRDefault="00234841" w:rsidP="00234841">
      <w:pPr>
        <w:pStyle w:val="Heading5"/>
      </w:pPr>
      <w:bookmarkStart w:id="2193" w:name="_Toc90587051"/>
      <w:bookmarkStart w:id="2194" w:name="_Toc106616594"/>
      <w:bookmarkStart w:id="2195" w:name="_Toc122101290"/>
      <w:r>
        <w:t>5.2.31B.3.</w:t>
      </w:r>
      <w:r>
        <w:rPr>
          <w:lang w:val="de-DE"/>
        </w:rPr>
        <w:t>4</w:t>
      </w:r>
      <w:r>
        <w:tab/>
        <w:t>PATCH</w:t>
      </w:r>
      <w:bookmarkEnd w:id="2193"/>
      <w:bookmarkEnd w:id="2194"/>
      <w:bookmarkEnd w:id="2195"/>
    </w:p>
    <w:p w14:paraId="5C764C97" w14:textId="77777777" w:rsidR="00234841" w:rsidRDefault="00234841" w:rsidP="00234841">
      <w:pPr>
        <w:rPr>
          <w:lang w:eastAsia="zh-CN"/>
        </w:rPr>
      </w:pPr>
      <w:r>
        <w:rPr>
          <w:lang w:eastAsia="zh-CN"/>
        </w:rPr>
        <w:t>This method is used to modify the HSS subscription Infos in the UDR.</w:t>
      </w:r>
    </w:p>
    <w:p w14:paraId="416531E5" w14:textId="77777777" w:rsidR="00234841" w:rsidRDefault="00234841" w:rsidP="00234841">
      <w:r>
        <w:t>This method shall support the URI query parameters specified in table 5.2.31B.3.4-1.</w:t>
      </w:r>
    </w:p>
    <w:p w14:paraId="6237ED64" w14:textId="77777777" w:rsidR="00234841" w:rsidRDefault="00234841" w:rsidP="00434F1A">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33790B0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9AEEF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CD76A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4ED6F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998ED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0957C5" w14:textId="77777777" w:rsidR="00234841" w:rsidRPr="009C5B90" w:rsidRDefault="00234841" w:rsidP="00D17253">
            <w:pPr>
              <w:pStyle w:val="TAH"/>
              <w:rPr>
                <w:lang w:val="en-US"/>
              </w:rPr>
            </w:pPr>
            <w:r w:rsidRPr="009C5B90">
              <w:rPr>
                <w:lang w:val="en-US"/>
              </w:rPr>
              <w:t>Description</w:t>
            </w:r>
          </w:p>
        </w:tc>
      </w:tr>
      <w:tr w:rsidR="00234841" w:rsidRPr="009C5B90" w14:paraId="32217E9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A95CBE"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D57C443"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10ECA4"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3535985"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F9E2C97" w14:textId="77777777" w:rsidR="00234841" w:rsidRPr="009C5B90" w:rsidRDefault="00234841" w:rsidP="00D17253">
            <w:pPr>
              <w:pStyle w:val="TAL"/>
              <w:rPr>
                <w:lang w:val="en-US"/>
              </w:rPr>
            </w:pPr>
            <w:r w:rsidRPr="009C5B90">
              <w:rPr>
                <w:rFonts w:cs="Arial"/>
                <w:szCs w:val="18"/>
              </w:rPr>
              <w:t>see 3GPP TS 29.500 [8] clause 6.6</w:t>
            </w:r>
          </w:p>
        </w:tc>
      </w:tr>
    </w:tbl>
    <w:p w14:paraId="4A012EC2" w14:textId="77777777" w:rsidR="00234841" w:rsidRDefault="00234841" w:rsidP="00234841">
      <w:pPr>
        <w:pStyle w:val="Guidance"/>
      </w:pPr>
    </w:p>
    <w:p w14:paraId="2A6B9727" w14:textId="77777777" w:rsidR="00234841" w:rsidRDefault="00234841" w:rsidP="00234841">
      <w:r>
        <w:t>This method shall support the request data structures specified in table 5.2.31B.3.2-2 and the response data structures, and response codes specified in table 5.2.31B.3.4-3.</w:t>
      </w:r>
    </w:p>
    <w:p w14:paraId="7C92825D" w14:textId="77777777" w:rsidR="00234841" w:rsidRDefault="00234841" w:rsidP="00434F1A">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138DB2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A029C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F00F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850FD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DC4EE" w14:textId="77777777" w:rsidR="00234841" w:rsidRPr="009C5B90" w:rsidRDefault="00234841" w:rsidP="00D17253">
            <w:pPr>
              <w:pStyle w:val="TAH"/>
              <w:rPr>
                <w:lang w:val="en-US"/>
              </w:rPr>
            </w:pPr>
            <w:r w:rsidRPr="009C5B90">
              <w:rPr>
                <w:lang w:val="en-US"/>
              </w:rPr>
              <w:t>Description</w:t>
            </w:r>
          </w:p>
        </w:tc>
      </w:tr>
      <w:tr w:rsidR="00234841" w:rsidRPr="009C5B90" w14:paraId="4FAB3AD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3BD781"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BC7717D"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59B6EE"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5CB9F4D"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76FC48B4" w14:textId="77777777" w:rsidR="00234841" w:rsidRDefault="00234841" w:rsidP="00234841"/>
    <w:p w14:paraId="477E06FE" w14:textId="77777777" w:rsidR="00234841" w:rsidRDefault="00234841" w:rsidP="00434F1A">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30EA0B2D"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DF23C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6D4E0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576B9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C73BCC" w14:textId="77777777" w:rsidR="00234841" w:rsidRPr="009C5B90" w:rsidRDefault="00234841" w:rsidP="00D17253">
            <w:pPr>
              <w:pStyle w:val="TAH"/>
              <w:rPr>
                <w:lang w:val="en-US"/>
              </w:rPr>
            </w:pPr>
            <w:r w:rsidRPr="009C5B90">
              <w:rPr>
                <w:lang w:val="en-US"/>
              </w:rPr>
              <w:t>Response</w:t>
            </w:r>
          </w:p>
          <w:p w14:paraId="354DE6F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A15943" w14:textId="77777777" w:rsidR="00234841" w:rsidRPr="009C5B90" w:rsidRDefault="00234841" w:rsidP="00D17253">
            <w:pPr>
              <w:pStyle w:val="TAH"/>
              <w:rPr>
                <w:lang w:val="en-US"/>
              </w:rPr>
            </w:pPr>
            <w:r w:rsidRPr="009C5B90">
              <w:rPr>
                <w:lang w:val="en-US"/>
              </w:rPr>
              <w:t>Description</w:t>
            </w:r>
          </w:p>
        </w:tc>
      </w:tr>
      <w:tr w:rsidR="00234841" w:rsidRPr="009C5B90" w14:paraId="6A491EE6"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DBB7ACB"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626F2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74DED0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389F2B0"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30340A"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41B71A0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335166"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5C6627C"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BD243C"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123EEF0"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A921833"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5D15FD0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86EF6B5"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FB4802"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64ECB"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0981F5"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ACB8765"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24D9C4D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99502F"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7A5F5F7"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1626512" w14:textId="77777777" w:rsidR="00234841" w:rsidRPr="004D00A3" w:rsidRDefault="00234841" w:rsidP="00234841">
      <w:pPr>
        <w:rPr>
          <w:lang w:eastAsia="zh-CN"/>
        </w:rPr>
      </w:pPr>
    </w:p>
    <w:p w14:paraId="46CC3702" w14:textId="77777777" w:rsidR="00234841" w:rsidRPr="00533C32" w:rsidRDefault="00234841" w:rsidP="00434F1A">
      <w:pPr>
        <w:pStyle w:val="Heading3"/>
      </w:pPr>
      <w:bookmarkStart w:id="2196" w:name="_Toc20127127"/>
      <w:bookmarkStart w:id="2197" w:name="_Toc27589103"/>
      <w:bookmarkStart w:id="2198" w:name="_Toc36459904"/>
      <w:bookmarkStart w:id="2199" w:name="_Toc45029488"/>
      <w:bookmarkStart w:id="2200" w:name="_Toc56520764"/>
      <w:bookmarkStart w:id="2201" w:name="_Toc90587052"/>
      <w:bookmarkStart w:id="2202" w:name="_Toc106616595"/>
      <w:bookmarkStart w:id="2203" w:name="_Toc122101291"/>
      <w:r w:rsidRPr="00533C32">
        <w:lastRenderedPageBreak/>
        <w:t>5.2.32</w:t>
      </w:r>
      <w:r w:rsidRPr="00533C32">
        <w:tab/>
        <w:t>Resource: ContextData</w:t>
      </w:r>
      <w:bookmarkEnd w:id="2196"/>
      <w:bookmarkEnd w:id="2197"/>
      <w:bookmarkEnd w:id="2198"/>
      <w:bookmarkEnd w:id="2199"/>
      <w:bookmarkEnd w:id="2200"/>
      <w:bookmarkEnd w:id="2201"/>
      <w:bookmarkEnd w:id="2202"/>
      <w:bookmarkEnd w:id="2203"/>
    </w:p>
    <w:p w14:paraId="23672EE8" w14:textId="77777777" w:rsidR="00234841" w:rsidRPr="00533C32" w:rsidRDefault="00234841" w:rsidP="00434F1A">
      <w:pPr>
        <w:pStyle w:val="Heading4"/>
      </w:pPr>
      <w:bookmarkStart w:id="2204" w:name="_Toc20127128"/>
      <w:bookmarkStart w:id="2205" w:name="_Toc27589104"/>
      <w:bookmarkStart w:id="2206" w:name="_Toc36459905"/>
      <w:bookmarkStart w:id="2207" w:name="_Toc45029489"/>
      <w:bookmarkStart w:id="2208" w:name="_Toc56520765"/>
      <w:bookmarkStart w:id="2209" w:name="_Toc90587053"/>
      <w:bookmarkStart w:id="2210" w:name="_Toc106616596"/>
      <w:bookmarkStart w:id="2211" w:name="_Toc122101292"/>
      <w:r w:rsidRPr="00533C32">
        <w:t>5.2.32.1</w:t>
      </w:r>
      <w:r w:rsidRPr="00533C32">
        <w:tab/>
        <w:t>Description</w:t>
      </w:r>
      <w:bookmarkEnd w:id="2204"/>
      <w:bookmarkEnd w:id="2205"/>
      <w:bookmarkEnd w:id="2206"/>
      <w:bookmarkEnd w:id="2207"/>
      <w:bookmarkEnd w:id="2208"/>
      <w:bookmarkEnd w:id="2209"/>
      <w:bookmarkEnd w:id="2210"/>
      <w:bookmarkEnd w:id="2211"/>
    </w:p>
    <w:p w14:paraId="487F3254" w14:textId="77777777" w:rsidR="00234841" w:rsidRPr="00533C32" w:rsidRDefault="00234841" w:rsidP="00234841">
      <w:pPr>
        <w:rPr>
          <w:lang w:eastAsia="zh-CN"/>
        </w:rPr>
      </w:pPr>
      <w:r w:rsidRPr="00533C32">
        <w:t>This resource represents the ContextData for a UE ID.</w:t>
      </w:r>
    </w:p>
    <w:p w14:paraId="52BA9542"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AFCEF86" w14:textId="77777777" w:rsidR="00234841" w:rsidRPr="00533C32" w:rsidRDefault="00234841" w:rsidP="00434F1A">
      <w:pPr>
        <w:pStyle w:val="Heading4"/>
      </w:pPr>
      <w:bookmarkStart w:id="2212" w:name="_Toc20127129"/>
      <w:bookmarkStart w:id="2213" w:name="_Toc27589105"/>
      <w:bookmarkStart w:id="2214" w:name="_Toc36459906"/>
      <w:bookmarkStart w:id="2215" w:name="_Toc45029490"/>
      <w:bookmarkStart w:id="2216" w:name="_Toc56520766"/>
      <w:bookmarkStart w:id="2217" w:name="_Toc90587054"/>
      <w:bookmarkStart w:id="2218" w:name="_Toc106616597"/>
      <w:bookmarkStart w:id="2219" w:name="_Toc122101293"/>
      <w:r w:rsidRPr="00533C32">
        <w:t>5.2.32.2</w:t>
      </w:r>
      <w:r w:rsidRPr="00533C32">
        <w:tab/>
        <w:t>Resource Definition</w:t>
      </w:r>
      <w:bookmarkEnd w:id="2212"/>
      <w:bookmarkEnd w:id="2213"/>
      <w:bookmarkEnd w:id="2214"/>
      <w:bookmarkEnd w:id="2215"/>
      <w:bookmarkEnd w:id="2216"/>
      <w:bookmarkEnd w:id="2217"/>
      <w:bookmarkEnd w:id="2218"/>
      <w:bookmarkEnd w:id="2219"/>
    </w:p>
    <w:p w14:paraId="347DCCC2" w14:textId="77777777" w:rsidR="00234841" w:rsidRPr="00533C32" w:rsidRDefault="00234841" w:rsidP="00234841">
      <w:r w:rsidRPr="00533C32">
        <w:t>Resource URI: {apiRoot}/nudr-dr/&lt;apiVersion&gt;/subscription-data/{</w:t>
      </w:r>
      <w:r w:rsidRPr="00533C32">
        <w:rPr>
          <w:lang w:eastAsia="zh-CN"/>
        </w:rPr>
        <w:t>ueId</w:t>
      </w:r>
      <w:r w:rsidRPr="00533C32">
        <w:t>}/context-data</w:t>
      </w:r>
    </w:p>
    <w:p w14:paraId="59250997" w14:textId="77777777" w:rsidR="00234841" w:rsidRPr="00533C32" w:rsidRDefault="00234841" w:rsidP="00234841">
      <w:pPr>
        <w:rPr>
          <w:rFonts w:ascii="Arial" w:hAnsi="Arial" w:cs="Arial"/>
        </w:rPr>
      </w:pPr>
      <w:bookmarkStart w:id="2220" w:name="_MCCTEMPBM_CRPT22160187___7"/>
      <w:r w:rsidRPr="00533C32">
        <w:t>This resource shall support the resource URI variables defined in table 5.2.32.2-1</w:t>
      </w:r>
      <w:r w:rsidRPr="00533C32">
        <w:rPr>
          <w:rFonts w:ascii="Arial" w:hAnsi="Arial" w:cs="Arial"/>
        </w:rPr>
        <w:t>.</w:t>
      </w:r>
    </w:p>
    <w:bookmarkEnd w:id="2220"/>
    <w:p w14:paraId="7CEDBAE5" w14:textId="77777777" w:rsidR="00234841" w:rsidRPr="00533C32" w:rsidRDefault="00234841" w:rsidP="00434F1A">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93CBCD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27E99D"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3A00C7" w14:textId="77777777" w:rsidR="00234841" w:rsidRPr="009C5B90" w:rsidRDefault="00234841" w:rsidP="00D17253">
            <w:pPr>
              <w:pStyle w:val="TAH"/>
              <w:rPr>
                <w:lang w:val="en-US"/>
              </w:rPr>
            </w:pPr>
            <w:r w:rsidRPr="009C5B90">
              <w:rPr>
                <w:lang w:val="en-US"/>
              </w:rPr>
              <w:t>Definition</w:t>
            </w:r>
          </w:p>
        </w:tc>
      </w:tr>
      <w:tr w:rsidR="00234841" w:rsidRPr="009C5B90" w14:paraId="4257057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25692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410B3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B58DA0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7A1FBE"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20909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AB06C0C" w14:textId="77777777" w:rsidR="00234841" w:rsidRPr="00533C32" w:rsidRDefault="00234841" w:rsidP="00234841"/>
    <w:p w14:paraId="1D2DE2BA" w14:textId="77777777" w:rsidR="00234841" w:rsidRPr="00533C32" w:rsidRDefault="00234841" w:rsidP="00434F1A">
      <w:pPr>
        <w:pStyle w:val="Heading4"/>
      </w:pPr>
      <w:bookmarkStart w:id="2221" w:name="_Toc20127130"/>
      <w:bookmarkStart w:id="2222" w:name="_Toc27589106"/>
      <w:bookmarkStart w:id="2223" w:name="_Toc36459907"/>
      <w:bookmarkStart w:id="2224" w:name="_Toc45029491"/>
      <w:bookmarkStart w:id="2225" w:name="_Toc56520767"/>
      <w:bookmarkStart w:id="2226" w:name="_Toc90587055"/>
      <w:bookmarkStart w:id="2227" w:name="_Toc106616598"/>
      <w:bookmarkStart w:id="2228" w:name="_Toc122101294"/>
      <w:r w:rsidRPr="00533C32">
        <w:t>5.2.32.3</w:t>
      </w:r>
      <w:r w:rsidRPr="00533C32">
        <w:tab/>
        <w:t>Resource Standard Methods</w:t>
      </w:r>
      <w:bookmarkEnd w:id="2221"/>
      <w:bookmarkEnd w:id="2222"/>
      <w:bookmarkEnd w:id="2223"/>
      <w:bookmarkEnd w:id="2224"/>
      <w:bookmarkEnd w:id="2225"/>
      <w:bookmarkEnd w:id="2226"/>
      <w:bookmarkEnd w:id="2227"/>
      <w:bookmarkEnd w:id="2228"/>
    </w:p>
    <w:p w14:paraId="045FAF4C" w14:textId="77777777" w:rsidR="00234841" w:rsidRPr="00533C32" w:rsidRDefault="00234841" w:rsidP="00434F1A">
      <w:pPr>
        <w:pStyle w:val="Heading5"/>
      </w:pPr>
      <w:bookmarkStart w:id="2229" w:name="_Toc20127131"/>
      <w:bookmarkStart w:id="2230" w:name="_Toc27589107"/>
      <w:bookmarkStart w:id="2231" w:name="_Toc36459908"/>
      <w:bookmarkStart w:id="2232" w:name="_Toc45029492"/>
      <w:bookmarkStart w:id="2233" w:name="_Toc56520768"/>
      <w:bookmarkStart w:id="2234" w:name="_Toc90587056"/>
      <w:bookmarkStart w:id="2235" w:name="_Toc106616599"/>
      <w:bookmarkStart w:id="2236" w:name="_Toc122101295"/>
      <w:r w:rsidRPr="00533C32">
        <w:t>5.2.32.3.1</w:t>
      </w:r>
      <w:r w:rsidRPr="00533C32">
        <w:tab/>
        <w:t>GET</w:t>
      </w:r>
      <w:bookmarkEnd w:id="2229"/>
      <w:bookmarkEnd w:id="2230"/>
      <w:bookmarkEnd w:id="2231"/>
      <w:bookmarkEnd w:id="2232"/>
      <w:bookmarkEnd w:id="2233"/>
      <w:bookmarkEnd w:id="2234"/>
      <w:bookmarkEnd w:id="2235"/>
      <w:bookmarkEnd w:id="2236"/>
    </w:p>
    <w:p w14:paraId="65D4B326" w14:textId="77777777" w:rsidR="00234841" w:rsidRPr="00533C32" w:rsidRDefault="00234841" w:rsidP="00234841">
      <w:r w:rsidRPr="00533C32">
        <w:t>This method shall support the URI query parameters specified in table 5.2.32.3.1-1.</w:t>
      </w:r>
    </w:p>
    <w:p w14:paraId="2BE9B004" w14:textId="77777777" w:rsidR="00234841" w:rsidRPr="00533C32" w:rsidRDefault="00234841" w:rsidP="00434F1A">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234841" w:rsidRPr="009C5B90" w14:paraId="6047A6E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1262E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69A69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27D04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6F330D"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065715" w14:textId="77777777" w:rsidR="00234841" w:rsidRPr="009C5B90" w:rsidRDefault="00234841" w:rsidP="00D17253">
            <w:pPr>
              <w:pStyle w:val="TAH"/>
              <w:rPr>
                <w:lang w:val="en-US"/>
              </w:rPr>
            </w:pPr>
            <w:r w:rsidRPr="009C5B90">
              <w:rPr>
                <w:lang w:val="en-US"/>
              </w:rPr>
              <w:t>Description</w:t>
            </w:r>
          </w:p>
        </w:tc>
      </w:tr>
      <w:tr w:rsidR="00234841" w:rsidRPr="009C5B90" w14:paraId="38857A8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7DAE9E0" w14:textId="77777777" w:rsidR="00234841" w:rsidRPr="009C5B90" w:rsidRDefault="00234841" w:rsidP="00D17253">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44AF6D0" w14:textId="77777777" w:rsidR="00234841" w:rsidRPr="009C5B90" w:rsidRDefault="00234841" w:rsidP="00D17253">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2AEB6B7F" w14:textId="77777777" w:rsidR="00234841" w:rsidRPr="009C5B90" w:rsidRDefault="00234841" w:rsidP="00D17253">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2487AA20" w14:textId="77777777" w:rsidR="00234841" w:rsidRPr="009C5B90" w:rsidRDefault="00234841" w:rsidP="00D17253">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964FF1" w14:textId="77777777" w:rsidR="00234841" w:rsidRPr="009C5B90" w:rsidRDefault="00234841" w:rsidP="00D17253">
            <w:pPr>
              <w:pStyle w:val="TAL"/>
              <w:rPr>
                <w:lang w:val="en-US"/>
              </w:rPr>
            </w:pPr>
            <w:r w:rsidRPr="009C5B90">
              <w:rPr>
                <w:lang w:val="en-US" w:eastAsia="zh-CN"/>
              </w:rPr>
              <w:t>If included, this IE shall contain the names of context data sets to be retrieved.</w:t>
            </w:r>
          </w:p>
        </w:tc>
      </w:tr>
    </w:tbl>
    <w:p w14:paraId="73B9C2A3" w14:textId="77777777" w:rsidR="00234841" w:rsidRPr="00533C32" w:rsidRDefault="00234841" w:rsidP="00234841"/>
    <w:p w14:paraId="386CD942" w14:textId="77777777" w:rsidR="00234841" w:rsidRPr="00533C32" w:rsidRDefault="00234841" w:rsidP="00234841">
      <w:r w:rsidRPr="00533C32">
        <w:t>This method shall support the request data structures specified in table 5.2.32.3.1-2 and the response data structures and response codes specified in table 5.2.32.3.1-3.</w:t>
      </w:r>
    </w:p>
    <w:p w14:paraId="42D77E23" w14:textId="77777777" w:rsidR="00234841" w:rsidRPr="00533C32" w:rsidRDefault="00234841" w:rsidP="00434F1A">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B8E3A5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0ED14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FF62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12E9B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D107C" w14:textId="77777777" w:rsidR="00234841" w:rsidRPr="009C5B90" w:rsidRDefault="00234841" w:rsidP="00D17253">
            <w:pPr>
              <w:pStyle w:val="TAH"/>
              <w:rPr>
                <w:lang w:val="en-US"/>
              </w:rPr>
            </w:pPr>
            <w:r w:rsidRPr="009C5B90">
              <w:rPr>
                <w:lang w:val="en-US"/>
              </w:rPr>
              <w:t>Description</w:t>
            </w:r>
          </w:p>
        </w:tc>
      </w:tr>
      <w:tr w:rsidR="00234841" w:rsidRPr="009C5B90" w14:paraId="3726F00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600406"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08748C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FFB1A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4FA984" w14:textId="77777777" w:rsidR="00234841" w:rsidRPr="009C5B90" w:rsidRDefault="00234841" w:rsidP="00D17253">
            <w:pPr>
              <w:pStyle w:val="TAL"/>
              <w:rPr>
                <w:lang w:val="en-US"/>
              </w:rPr>
            </w:pPr>
          </w:p>
        </w:tc>
      </w:tr>
    </w:tbl>
    <w:p w14:paraId="6BD292BB" w14:textId="77777777" w:rsidR="00234841" w:rsidRPr="00533C32" w:rsidRDefault="00234841" w:rsidP="00234841"/>
    <w:p w14:paraId="08540281" w14:textId="77777777" w:rsidR="00234841" w:rsidRPr="00533C32" w:rsidRDefault="00234841" w:rsidP="00434F1A">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4401D6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F0B80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CFA72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4B494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46C351" w14:textId="77777777" w:rsidR="00234841" w:rsidRPr="009C5B90" w:rsidRDefault="00234841" w:rsidP="00D17253">
            <w:pPr>
              <w:pStyle w:val="TAH"/>
              <w:rPr>
                <w:lang w:val="en-US"/>
              </w:rPr>
            </w:pPr>
            <w:r w:rsidRPr="009C5B90">
              <w:rPr>
                <w:lang w:val="en-US"/>
              </w:rPr>
              <w:t>Response</w:t>
            </w:r>
          </w:p>
          <w:p w14:paraId="37BFDFC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9B275" w14:textId="77777777" w:rsidR="00234841" w:rsidRPr="009C5B90" w:rsidRDefault="00234841" w:rsidP="00D17253">
            <w:pPr>
              <w:pStyle w:val="TAH"/>
              <w:rPr>
                <w:lang w:val="en-US"/>
              </w:rPr>
            </w:pPr>
            <w:r w:rsidRPr="009C5B90">
              <w:rPr>
                <w:lang w:val="en-US"/>
              </w:rPr>
              <w:t>Description</w:t>
            </w:r>
          </w:p>
        </w:tc>
      </w:tr>
      <w:tr w:rsidR="00234841" w:rsidRPr="009C5B90" w14:paraId="0851C00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B5C027" w14:textId="77777777" w:rsidR="00234841" w:rsidRPr="009C5B90" w:rsidRDefault="00234841" w:rsidP="00D17253">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5999850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191A78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D59AA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9B9937" w14:textId="77777777" w:rsidR="00234841" w:rsidRPr="009C5B90" w:rsidRDefault="00234841" w:rsidP="00D17253">
            <w:pPr>
              <w:pStyle w:val="TAL"/>
              <w:rPr>
                <w:lang w:val="en-US"/>
              </w:rPr>
            </w:pPr>
            <w:r w:rsidRPr="009C5B90">
              <w:rPr>
                <w:lang w:val="en-US"/>
              </w:rPr>
              <w:t>Upon success, a response body containing the requested context data sets shall be returned.</w:t>
            </w:r>
          </w:p>
        </w:tc>
      </w:tr>
      <w:tr w:rsidR="00234841" w:rsidRPr="009C5B90" w14:paraId="7BA42BC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3FA4DB"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42FDF9C" w14:textId="77777777" w:rsidR="00234841" w:rsidRPr="00533C32" w:rsidRDefault="00234841" w:rsidP="00234841">
      <w:pPr>
        <w:rPr>
          <w:lang w:eastAsia="zh-CN"/>
        </w:rPr>
      </w:pPr>
    </w:p>
    <w:p w14:paraId="1BA2429C" w14:textId="77777777" w:rsidR="00234841" w:rsidRPr="00533C32" w:rsidRDefault="00234841" w:rsidP="00434F1A">
      <w:pPr>
        <w:pStyle w:val="Heading3"/>
      </w:pPr>
      <w:bookmarkStart w:id="2237" w:name="_Toc20127132"/>
      <w:bookmarkStart w:id="2238" w:name="_Toc27589108"/>
      <w:bookmarkStart w:id="2239" w:name="_Toc36459909"/>
      <w:bookmarkStart w:id="2240" w:name="_Toc45029493"/>
      <w:bookmarkStart w:id="2241" w:name="_Toc56520769"/>
      <w:bookmarkStart w:id="2242" w:name="_Toc90587057"/>
      <w:bookmarkStart w:id="2243" w:name="_Toc106616600"/>
      <w:bookmarkStart w:id="2244" w:name="_Toc122101296"/>
      <w:r w:rsidRPr="00533C32">
        <w:rPr>
          <w:lang w:val="de-DE"/>
        </w:rPr>
        <w:lastRenderedPageBreak/>
        <w:t>5.2.33</w:t>
      </w:r>
      <w:r w:rsidRPr="00533C32">
        <w:tab/>
        <w:t>Resource: GroupIdentifiers</w:t>
      </w:r>
      <w:bookmarkEnd w:id="2237"/>
      <w:bookmarkEnd w:id="2238"/>
      <w:bookmarkEnd w:id="2239"/>
      <w:bookmarkEnd w:id="2240"/>
      <w:bookmarkEnd w:id="2241"/>
      <w:bookmarkEnd w:id="2242"/>
      <w:bookmarkEnd w:id="2243"/>
      <w:bookmarkEnd w:id="2244"/>
    </w:p>
    <w:p w14:paraId="3AE21378" w14:textId="77777777" w:rsidR="00234841" w:rsidRPr="00533C32" w:rsidRDefault="00234841" w:rsidP="00434F1A">
      <w:pPr>
        <w:pStyle w:val="Heading4"/>
      </w:pPr>
      <w:bookmarkStart w:id="2245" w:name="_Toc20127133"/>
      <w:bookmarkStart w:id="2246" w:name="_Toc27589109"/>
      <w:bookmarkStart w:id="2247" w:name="_Toc36459910"/>
      <w:bookmarkStart w:id="2248" w:name="_Toc45029494"/>
      <w:bookmarkStart w:id="2249" w:name="_Toc56520770"/>
      <w:bookmarkStart w:id="2250" w:name="_Toc90587058"/>
      <w:bookmarkStart w:id="2251" w:name="_Toc106616601"/>
      <w:bookmarkStart w:id="2252" w:name="_Toc122101297"/>
      <w:r w:rsidRPr="00533C32">
        <w:rPr>
          <w:lang w:val="de-DE"/>
        </w:rPr>
        <w:t>5.2.33</w:t>
      </w:r>
      <w:r w:rsidRPr="00533C32">
        <w:t>.1</w:t>
      </w:r>
      <w:r w:rsidRPr="00533C32">
        <w:tab/>
        <w:t>Description</w:t>
      </w:r>
      <w:bookmarkEnd w:id="2245"/>
      <w:bookmarkEnd w:id="2246"/>
      <w:bookmarkEnd w:id="2247"/>
      <w:bookmarkEnd w:id="2248"/>
      <w:bookmarkEnd w:id="2249"/>
      <w:bookmarkEnd w:id="2250"/>
      <w:bookmarkEnd w:id="2251"/>
      <w:bookmarkEnd w:id="2252"/>
    </w:p>
    <w:p w14:paraId="0E11B04C" w14:textId="77777777" w:rsidR="00234841" w:rsidRPr="00533C32" w:rsidRDefault="00234841" w:rsidP="00234841">
      <w:pPr>
        <w:rPr>
          <w:lang w:eastAsia="zh-CN"/>
        </w:rPr>
      </w:pPr>
      <w:r w:rsidRPr="00533C32">
        <w:t>This resource represents the collection of data that can be shared by multiple UEs.</w:t>
      </w:r>
    </w:p>
    <w:p w14:paraId="57A514F2" w14:textId="77777777" w:rsidR="00234841" w:rsidRPr="00533C32" w:rsidRDefault="00234841" w:rsidP="00434F1A">
      <w:pPr>
        <w:pStyle w:val="Heading4"/>
      </w:pPr>
      <w:bookmarkStart w:id="2253" w:name="_Toc20127134"/>
      <w:bookmarkStart w:id="2254" w:name="_Toc27589110"/>
      <w:bookmarkStart w:id="2255" w:name="_Toc36459911"/>
      <w:bookmarkStart w:id="2256" w:name="_Toc45029495"/>
      <w:bookmarkStart w:id="2257" w:name="_Toc56520771"/>
      <w:bookmarkStart w:id="2258" w:name="_Toc90587059"/>
      <w:bookmarkStart w:id="2259" w:name="_Toc106616602"/>
      <w:bookmarkStart w:id="2260" w:name="_Toc122101298"/>
      <w:r w:rsidRPr="00533C32">
        <w:rPr>
          <w:lang w:val="de-DE"/>
        </w:rPr>
        <w:t>5.2.33</w:t>
      </w:r>
      <w:r w:rsidRPr="00533C32">
        <w:t>.2</w:t>
      </w:r>
      <w:r w:rsidRPr="00533C32">
        <w:tab/>
        <w:t>Resource Definition</w:t>
      </w:r>
      <w:bookmarkEnd w:id="2253"/>
      <w:bookmarkEnd w:id="2254"/>
      <w:bookmarkEnd w:id="2255"/>
      <w:bookmarkEnd w:id="2256"/>
      <w:bookmarkEnd w:id="2257"/>
      <w:bookmarkEnd w:id="2258"/>
      <w:bookmarkEnd w:id="2259"/>
      <w:bookmarkEnd w:id="2260"/>
    </w:p>
    <w:p w14:paraId="732170BC" w14:textId="77777777" w:rsidR="00234841" w:rsidRPr="00533C32" w:rsidRDefault="00234841" w:rsidP="00234841">
      <w:r w:rsidRPr="00533C32">
        <w:t>Resource URI: {apiRoot}/nudr-dr/</w:t>
      </w:r>
      <w:r w:rsidRPr="00533C32">
        <w:rPr>
          <w:lang w:eastAsia="zh-CN"/>
        </w:rPr>
        <w:t>&lt;apiVersion&gt;</w:t>
      </w:r>
      <w:r w:rsidRPr="00533C32">
        <w:t>/subscription-data/group-data/group-identifiers</w:t>
      </w:r>
    </w:p>
    <w:p w14:paraId="64EEE0EB" w14:textId="77777777" w:rsidR="00234841" w:rsidRPr="00533C32" w:rsidRDefault="00234841" w:rsidP="00234841">
      <w:pPr>
        <w:rPr>
          <w:rFonts w:ascii="Arial" w:hAnsi="Arial" w:cs="Arial"/>
        </w:rPr>
      </w:pPr>
      <w:bookmarkStart w:id="2261" w:name="_MCCTEMPBM_CRPT22160188___7"/>
      <w:r w:rsidRPr="00533C32">
        <w:t>This resource shall support the resource URI variables defined in table 5.2.33.2-1</w:t>
      </w:r>
      <w:r w:rsidRPr="00533C32">
        <w:rPr>
          <w:rFonts w:ascii="Arial" w:hAnsi="Arial" w:cs="Arial"/>
        </w:rPr>
        <w:t>.</w:t>
      </w:r>
    </w:p>
    <w:bookmarkEnd w:id="2261"/>
    <w:p w14:paraId="3B3784B1" w14:textId="77777777" w:rsidR="00234841" w:rsidRPr="00533C32" w:rsidRDefault="00234841" w:rsidP="00434F1A">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FB8165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EA54A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BED9D8" w14:textId="77777777" w:rsidR="00234841" w:rsidRPr="009C5B90" w:rsidRDefault="00234841" w:rsidP="00D17253">
            <w:pPr>
              <w:pStyle w:val="TAH"/>
              <w:rPr>
                <w:lang w:val="en-US"/>
              </w:rPr>
            </w:pPr>
            <w:r w:rsidRPr="009C5B90">
              <w:rPr>
                <w:lang w:val="en-US"/>
              </w:rPr>
              <w:t>Definition</w:t>
            </w:r>
          </w:p>
        </w:tc>
      </w:tr>
      <w:tr w:rsidR="00234841" w:rsidRPr="009C5B90" w14:paraId="5A5CFE8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3F31B9"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635FC0"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C9E2ABC" w14:textId="77777777" w:rsidR="00234841" w:rsidRPr="00533C32" w:rsidRDefault="00234841" w:rsidP="00234841"/>
    <w:p w14:paraId="1ADA3B07" w14:textId="77777777" w:rsidR="00234841" w:rsidRPr="00533C32" w:rsidRDefault="00234841" w:rsidP="00434F1A">
      <w:pPr>
        <w:pStyle w:val="Heading4"/>
      </w:pPr>
      <w:bookmarkStart w:id="2262" w:name="_Toc20127135"/>
      <w:bookmarkStart w:id="2263" w:name="_Toc27589111"/>
      <w:bookmarkStart w:id="2264" w:name="_Toc36459912"/>
      <w:bookmarkStart w:id="2265" w:name="_Toc45029496"/>
      <w:bookmarkStart w:id="2266" w:name="_Toc56520772"/>
      <w:bookmarkStart w:id="2267" w:name="_Toc90587060"/>
      <w:bookmarkStart w:id="2268" w:name="_Toc106616603"/>
      <w:bookmarkStart w:id="2269" w:name="_Toc122101299"/>
      <w:r w:rsidRPr="00533C32">
        <w:rPr>
          <w:lang w:val="de-DE"/>
        </w:rPr>
        <w:t>5.2.33</w:t>
      </w:r>
      <w:r w:rsidRPr="00533C32">
        <w:t>.3</w:t>
      </w:r>
      <w:r w:rsidRPr="00533C32">
        <w:tab/>
        <w:t>Resource Standard Methods</w:t>
      </w:r>
      <w:bookmarkEnd w:id="2262"/>
      <w:bookmarkEnd w:id="2263"/>
      <w:bookmarkEnd w:id="2264"/>
      <w:bookmarkEnd w:id="2265"/>
      <w:bookmarkEnd w:id="2266"/>
      <w:bookmarkEnd w:id="2267"/>
      <w:bookmarkEnd w:id="2268"/>
      <w:bookmarkEnd w:id="2269"/>
    </w:p>
    <w:p w14:paraId="41172F05" w14:textId="77777777" w:rsidR="00234841" w:rsidRPr="00533C32" w:rsidRDefault="00234841" w:rsidP="00434F1A">
      <w:pPr>
        <w:pStyle w:val="Heading5"/>
      </w:pPr>
      <w:bookmarkStart w:id="2270" w:name="_Toc20127136"/>
      <w:bookmarkStart w:id="2271" w:name="_Toc27589112"/>
      <w:bookmarkStart w:id="2272" w:name="_Toc36459913"/>
      <w:bookmarkStart w:id="2273" w:name="_Toc45029497"/>
      <w:bookmarkStart w:id="2274" w:name="_Toc56520773"/>
      <w:bookmarkStart w:id="2275" w:name="_Toc90587061"/>
      <w:bookmarkStart w:id="2276" w:name="_Toc106616604"/>
      <w:bookmarkStart w:id="2277" w:name="_Toc122101300"/>
      <w:r w:rsidRPr="00533C32">
        <w:t>5.2.33.3.1</w:t>
      </w:r>
      <w:r w:rsidRPr="00533C32">
        <w:tab/>
        <w:t>GET</w:t>
      </w:r>
      <w:bookmarkEnd w:id="2270"/>
      <w:bookmarkEnd w:id="2271"/>
      <w:bookmarkEnd w:id="2272"/>
      <w:bookmarkEnd w:id="2273"/>
      <w:bookmarkEnd w:id="2274"/>
      <w:bookmarkEnd w:id="2275"/>
      <w:bookmarkEnd w:id="2276"/>
      <w:bookmarkEnd w:id="2277"/>
    </w:p>
    <w:p w14:paraId="3173A47D" w14:textId="77777777" w:rsidR="00234841" w:rsidRPr="00533C32" w:rsidRDefault="00234841" w:rsidP="00234841">
      <w:r w:rsidRPr="00533C32">
        <w:t>This method shall support the URI query parameters specified in table 5.2.33.3.1-1.</w:t>
      </w:r>
    </w:p>
    <w:p w14:paraId="3C7A28CD" w14:textId="77777777" w:rsidR="00234841" w:rsidRPr="00533C32" w:rsidRDefault="00234841" w:rsidP="00434F1A">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234841" w:rsidRPr="009C5B90" w14:paraId="3D95625A" w14:textId="77777777" w:rsidTr="00D17253">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57C0EB3" w14:textId="77777777" w:rsidR="00234841" w:rsidRPr="009C5B90" w:rsidRDefault="00234841" w:rsidP="00D17253">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34CB4C7" w14:textId="77777777" w:rsidR="00234841" w:rsidRPr="009C5B90" w:rsidRDefault="00234841" w:rsidP="00D17253">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60C028A2"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6E3AFE2" w14:textId="77777777" w:rsidR="00234841" w:rsidRPr="009C5B90" w:rsidRDefault="00234841" w:rsidP="00D17253">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DF538F" w14:textId="77777777" w:rsidR="00234841" w:rsidRPr="009C5B90" w:rsidRDefault="00234841" w:rsidP="00D17253">
            <w:pPr>
              <w:pStyle w:val="TAH"/>
              <w:rPr>
                <w:lang w:val="en-US"/>
              </w:rPr>
            </w:pPr>
            <w:r w:rsidRPr="009C5B90">
              <w:rPr>
                <w:lang w:val="en-US"/>
              </w:rPr>
              <w:t>Description</w:t>
            </w:r>
          </w:p>
        </w:tc>
      </w:tr>
      <w:tr w:rsidR="00234841" w:rsidRPr="009C5B90" w14:paraId="50EF4034" w14:textId="77777777" w:rsidTr="00D17253">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26EAE286" w14:textId="77777777" w:rsidR="00234841" w:rsidRPr="009C5B90" w:rsidRDefault="00234841" w:rsidP="00D17253">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1C0101A1" w14:textId="77777777" w:rsidR="00234841" w:rsidRPr="009C5B90" w:rsidRDefault="00234841" w:rsidP="00D17253">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6DA833E2"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8DB605B" w14:textId="77777777" w:rsidR="00234841" w:rsidRPr="009C5B90" w:rsidRDefault="00234841" w:rsidP="00D17253">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430C7B9E" w14:textId="77777777" w:rsidR="00234841" w:rsidRPr="009C5B90" w:rsidRDefault="00234841" w:rsidP="00D17253">
            <w:pPr>
              <w:pStyle w:val="TAL"/>
              <w:rPr>
                <w:lang w:val="en-US"/>
              </w:rPr>
            </w:pPr>
            <w:r w:rsidRPr="009C5B90">
              <w:rPr>
                <w:rFonts w:cs="Arial"/>
                <w:szCs w:val="18"/>
                <w:lang w:val="en-US"/>
              </w:rPr>
              <w:t>see  3GPP TS 29.500 [8] clause 6.6</w:t>
            </w:r>
          </w:p>
        </w:tc>
      </w:tr>
      <w:tr w:rsidR="00234841" w:rsidRPr="009C5B90" w14:paraId="190022A4" w14:textId="77777777" w:rsidTr="00D17253">
        <w:trPr>
          <w:jc w:val="center"/>
        </w:trPr>
        <w:tc>
          <w:tcPr>
            <w:tcW w:w="791" w:type="pct"/>
            <w:tcBorders>
              <w:top w:val="single" w:sz="4" w:space="0" w:color="auto"/>
              <w:left w:val="single" w:sz="6" w:space="0" w:color="000000"/>
              <w:bottom w:val="single" w:sz="4" w:space="0" w:color="auto"/>
              <w:right w:val="single" w:sz="6" w:space="0" w:color="000000"/>
            </w:tcBorders>
            <w:hideMark/>
          </w:tcPr>
          <w:p w14:paraId="057EE2A3" w14:textId="77777777" w:rsidR="00234841" w:rsidRPr="009C5B90" w:rsidRDefault="00234841" w:rsidP="00D17253">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FC92F39" w14:textId="77777777" w:rsidR="00234841" w:rsidRPr="009C5B90" w:rsidRDefault="00234841" w:rsidP="00D17253">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14259DC3" w14:textId="77777777" w:rsidR="00234841" w:rsidRPr="009C5B90" w:rsidRDefault="00234841" w:rsidP="00D17253">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022205A7" w14:textId="77777777" w:rsidR="00234841" w:rsidRPr="009C5B90" w:rsidRDefault="00234841" w:rsidP="00D17253">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3F99E7" w14:textId="77777777" w:rsidR="00234841" w:rsidRPr="009C5B90" w:rsidRDefault="00234841" w:rsidP="00D17253">
            <w:pPr>
              <w:pStyle w:val="TAL"/>
              <w:rPr>
                <w:rFonts w:cs="Arial"/>
                <w:szCs w:val="18"/>
                <w:lang w:val="en-US"/>
              </w:rPr>
            </w:pPr>
            <w:r w:rsidRPr="009C5B90">
              <w:rPr>
                <w:rFonts w:cs="Arial"/>
                <w:szCs w:val="18"/>
                <w:lang w:val="en-US"/>
              </w:rPr>
              <w:t>External Group ID</w:t>
            </w:r>
          </w:p>
        </w:tc>
      </w:tr>
      <w:tr w:rsidR="00234841" w:rsidRPr="009C5B90" w14:paraId="164F1050" w14:textId="77777777" w:rsidTr="00D17253">
        <w:trPr>
          <w:jc w:val="center"/>
        </w:trPr>
        <w:tc>
          <w:tcPr>
            <w:tcW w:w="791" w:type="pct"/>
            <w:tcBorders>
              <w:top w:val="single" w:sz="4" w:space="0" w:color="auto"/>
              <w:left w:val="single" w:sz="6" w:space="0" w:color="000000"/>
              <w:bottom w:val="single" w:sz="4" w:space="0" w:color="auto"/>
              <w:right w:val="single" w:sz="6" w:space="0" w:color="000000"/>
            </w:tcBorders>
            <w:hideMark/>
          </w:tcPr>
          <w:p w14:paraId="353DB164" w14:textId="77777777" w:rsidR="00234841" w:rsidRPr="009C5B90" w:rsidRDefault="00234841" w:rsidP="00D17253">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1ACB0B91" w14:textId="77777777" w:rsidR="00234841" w:rsidRPr="009C5B90" w:rsidRDefault="00234841" w:rsidP="00D17253">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7A878307" w14:textId="77777777" w:rsidR="00234841" w:rsidRPr="009C5B90" w:rsidRDefault="00234841" w:rsidP="00D17253">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3BBA9D14" w14:textId="77777777" w:rsidR="00234841" w:rsidRPr="009C5B90" w:rsidRDefault="00234841" w:rsidP="00D17253">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128D3B9" w14:textId="77777777" w:rsidR="00234841" w:rsidRPr="009C5B90" w:rsidRDefault="00234841" w:rsidP="00D17253">
            <w:pPr>
              <w:pStyle w:val="TAL"/>
              <w:rPr>
                <w:rFonts w:cs="Arial"/>
                <w:szCs w:val="18"/>
                <w:lang w:val="en-US"/>
              </w:rPr>
            </w:pPr>
            <w:r w:rsidRPr="009C5B90">
              <w:rPr>
                <w:rFonts w:cs="Arial"/>
                <w:szCs w:val="18"/>
                <w:lang w:val="en-US"/>
              </w:rPr>
              <w:t>Internal Group ID</w:t>
            </w:r>
          </w:p>
        </w:tc>
      </w:tr>
      <w:tr w:rsidR="00234841" w:rsidRPr="009C5B90" w14:paraId="73F335EB" w14:textId="77777777" w:rsidTr="00D17253">
        <w:trPr>
          <w:jc w:val="center"/>
        </w:trPr>
        <w:tc>
          <w:tcPr>
            <w:tcW w:w="791" w:type="pct"/>
            <w:tcBorders>
              <w:top w:val="single" w:sz="4" w:space="0" w:color="auto"/>
              <w:left w:val="single" w:sz="6" w:space="0" w:color="000000"/>
              <w:bottom w:val="single" w:sz="4" w:space="0" w:color="auto"/>
              <w:right w:val="single" w:sz="6" w:space="0" w:color="000000"/>
            </w:tcBorders>
            <w:hideMark/>
          </w:tcPr>
          <w:p w14:paraId="72319810" w14:textId="77777777" w:rsidR="00234841" w:rsidRPr="009C5B90" w:rsidRDefault="00234841" w:rsidP="00D17253">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73A3A2B2" w14:textId="77777777" w:rsidR="00234841" w:rsidRPr="009C5B90" w:rsidRDefault="00234841" w:rsidP="00D17253">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67A57914" w14:textId="77777777" w:rsidR="00234841" w:rsidRPr="009C5B90" w:rsidRDefault="00234841" w:rsidP="00D17253">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5222DC31" w14:textId="77777777" w:rsidR="00234841" w:rsidRPr="009C5B90" w:rsidRDefault="00234841" w:rsidP="00D17253">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E661B2B" w14:textId="77777777" w:rsidR="00234841" w:rsidRPr="009C5B90" w:rsidRDefault="00234841" w:rsidP="00D17253">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4E2D1284" w14:textId="77777777" w:rsidR="00234841" w:rsidRPr="009C5B90" w:rsidRDefault="00234841" w:rsidP="00D17253">
            <w:pPr>
              <w:pStyle w:val="TAL"/>
              <w:rPr>
                <w:rFonts w:cs="Arial"/>
                <w:szCs w:val="18"/>
              </w:rPr>
            </w:pPr>
          </w:p>
          <w:p w14:paraId="322C4040" w14:textId="77777777" w:rsidR="00234841" w:rsidRPr="009C5B90" w:rsidRDefault="00234841" w:rsidP="00D17253">
            <w:pPr>
              <w:pStyle w:val="TAL"/>
              <w:rPr>
                <w:rFonts w:cs="Arial"/>
                <w:szCs w:val="18"/>
              </w:rPr>
            </w:pPr>
            <w:r w:rsidRPr="009C5B90">
              <w:rPr>
                <w:rFonts w:cs="Arial"/>
                <w:szCs w:val="18"/>
              </w:rPr>
              <w:t>When present, it shall be set as following:</w:t>
            </w:r>
          </w:p>
          <w:p w14:paraId="66A9991C" w14:textId="77777777" w:rsidR="00234841" w:rsidRPr="009C5B90" w:rsidRDefault="00234841" w:rsidP="00D17253">
            <w:pPr>
              <w:pStyle w:val="TAL"/>
              <w:rPr>
                <w:rFonts w:cs="Arial"/>
                <w:szCs w:val="18"/>
              </w:rPr>
            </w:pPr>
            <w:r w:rsidRPr="009C5B90">
              <w:rPr>
                <w:rFonts w:cs="Arial"/>
                <w:szCs w:val="18"/>
              </w:rPr>
              <w:t>- true: UE identifiers are required</w:t>
            </w:r>
          </w:p>
          <w:p w14:paraId="1363BA6A" w14:textId="77777777" w:rsidR="00234841" w:rsidRPr="009C5B90" w:rsidRDefault="00234841" w:rsidP="00D17253">
            <w:pPr>
              <w:pStyle w:val="TAL"/>
              <w:rPr>
                <w:rFonts w:cs="Arial"/>
                <w:szCs w:val="18"/>
                <w:lang w:val="en-US"/>
              </w:rPr>
            </w:pPr>
            <w:r w:rsidRPr="009C5B90">
              <w:rPr>
                <w:rFonts w:cs="Arial"/>
                <w:szCs w:val="18"/>
              </w:rPr>
              <w:t>- false (default): UE identifiers are not required</w:t>
            </w:r>
          </w:p>
        </w:tc>
      </w:tr>
      <w:tr w:rsidR="00234841" w:rsidRPr="009C5B90" w14:paraId="4470ED6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68682A" w14:textId="77777777" w:rsidR="00234841" w:rsidRPr="009C5B90" w:rsidRDefault="00234841" w:rsidP="00D17253">
            <w:pPr>
              <w:pStyle w:val="TAN"/>
              <w:rPr>
                <w:lang w:val="en-US"/>
              </w:rPr>
            </w:pPr>
            <w:r w:rsidRPr="009C5B90">
              <w:rPr>
                <w:lang w:val="en-US"/>
              </w:rPr>
              <w:t>NOTE:</w:t>
            </w:r>
            <w:r w:rsidRPr="009C5B90">
              <w:rPr>
                <w:lang w:val="en-US"/>
              </w:rPr>
              <w:tab/>
              <w:t>Either ext-group-id or int-group-id shall be present in the request.</w:t>
            </w:r>
          </w:p>
        </w:tc>
      </w:tr>
    </w:tbl>
    <w:p w14:paraId="3B50293D" w14:textId="77777777" w:rsidR="00234841" w:rsidRPr="00533C32" w:rsidRDefault="00234841" w:rsidP="00234841"/>
    <w:p w14:paraId="0D4AD212" w14:textId="77777777" w:rsidR="00234841" w:rsidRPr="00533C32" w:rsidRDefault="00234841" w:rsidP="00234841">
      <w:r w:rsidRPr="00533C32">
        <w:t>Either the ext-group-id or the int-group-id shall be present in the request.</w:t>
      </w:r>
    </w:p>
    <w:p w14:paraId="0A69A5E7" w14:textId="77777777" w:rsidR="00234841" w:rsidRPr="00533C32" w:rsidRDefault="00234841" w:rsidP="00234841">
      <w:r w:rsidRPr="00533C32">
        <w:t>This method shall support the request data structures specified in table 5.2.33.3.1-2 and the response data structures and response codes specified in table 5.2.33.3.1-3.</w:t>
      </w:r>
    </w:p>
    <w:p w14:paraId="120E4C96" w14:textId="77777777" w:rsidR="00234841" w:rsidRPr="00533C32" w:rsidRDefault="00234841" w:rsidP="00434F1A">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94B23C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9CDCC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E804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1D0B2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419057" w14:textId="77777777" w:rsidR="00234841" w:rsidRPr="009C5B90" w:rsidRDefault="00234841" w:rsidP="00D17253">
            <w:pPr>
              <w:pStyle w:val="TAH"/>
              <w:rPr>
                <w:lang w:val="en-US"/>
              </w:rPr>
            </w:pPr>
            <w:r w:rsidRPr="009C5B90">
              <w:rPr>
                <w:lang w:val="en-US"/>
              </w:rPr>
              <w:t>Description</w:t>
            </w:r>
          </w:p>
        </w:tc>
      </w:tr>
      <w:tr w:rsidR="00234841" w:rsidRPr="009C5B90" w14:paraId="3FC48DF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A8A91D"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B6CA83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7ED274"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5C58BA" w14:textId="77777777" w:rsidR="00234841" w:rsidRPr="009C5B90" w:rsidRDefault="00234841" w:rsidP="00D17253">
            <w:pPr>
              <w:pStyle w:val="TAL"/>
              <w:rPr>
                <w:lang w:val="en-US"/>
              </w:rPr>
            </w:pPr>
          </w:p>
        </w:tc>
      </w:tr>
    </w:tbl>
    <w:p w14:paraId="728737FC" w14:textId="77777777" w:rsidR="00234841" w:rsidRPr="00533C32" w:rsidRDefault="00234841" w:rsidP="00234841"/>
    <w:p w14:paraId="487BB708" w14:textId="77777777" w:rsidR="00234841" w:rsidRPr="00533C32" w:rsidRDefault="00234841" w:rsidP="00434F1A">
      <w:pPr>
        <w:pStyle w:val="TH"/>
        <w:outlineLvl w:val="0"/>
      </w:pPr>
      <w:r w:rsidRPr="00533C32">
        <w:lastRenderedPageBreak/>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68A5801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298AB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BC76E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29B07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63A271" w14:textId="77777777" w:rsidR="00234841" w:rsidRPr="009C5B90" w:rsidRDefault="00234841" w:rsidP="00D17253">
            <w:pPr>
              <w:pStyle w:val="TAH"/>
              <w:rPr>
                <w:lang w:val="en-US"/>
              </w:rPr>
            </w:pPr>
            <w:r w:rsidRPr="009C5B90">
              <w:rPr>
                <w:lang w:val="en-US"/>
              </w:rPr>
              <w:t>Response</w:t>
            </w:r>
          </w:p>
          <w:p w14:paraId="1D5BA16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4B5916" w14:textId="77777777" w:rsidR="00234841" w:rsidRPr="009C5B90" w:rsidRDefault="00234841" w:rsidP="00D17253">
            <w:pPr>
              <w:pStyle w:val="TAH"/>
              <w:rPr>
                <w:lang w:val="en-US"/>
              </w:rPr>
            </w:pPr>
            <w:r w:rsidRPr="009C5B90">
              <w:rPr>
                <w:lang w:val="en-US"/>
              </w:rPr>
              <w:t>Description</w:t>
            </w:r>
          </w:p>
        </w:tc>
      </w:tr>
      <w:tr w:rsidR="00234841" w:rsidRPr="009C5B90" w14:paraId="0C1EA1D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2F4600" w14:textId="77777777" w:rsidR="00234841" w:rsidRPr="009C5B90" w:rsidRDefault="00234841" w:rsidP="00D17253">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209D337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9CBF7F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0F42D6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7F63A6" w14:textId="77777777" w:rsidR="00234841" w:rsidRPr="009C5B90" w:rsidRDefault="00234841" w:rsidP="00D17253">
            <w:pPr>
              <w:pStyle w:val="TAL"/>
              <w:rPr>
                <w:lang w:val="en-US"/>
              </w:rPr>
            </w:pPr>
            <w:r w:rsidRPr="009C5B90">
              <w:rPr>
                <w:lang w:val="en-US"/>
              </w:rPr>
              <w:t>Upon success, a response body containing the group identifier(s) shall be returned.</w:t>
            </w:r>
          </w:p>
        </w:tc>
      </w:tr>
      <w:tr w:rsidR="00234841" w:rsidRPr="009C5B90" w14:paraId="19A545F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tcPr>
          <w:p w14:paraId="0E344480" w14:textId="77777777" w:rsidR="00234841" w:rsidRPr="009C5B90" w:rsidRDefault="00234841" w:rsidP="00D17253">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634923C" w14:textId="77777777" w:rsidR="00234841" w:rsidRPr="009C5B90" w:rsidRDefault="00234841" w:rsidP="00D17253">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29DAAFF6" w14:textId="77777777" w:rsidR="00234841" w:rsidRPr="009C5B90" w:rsidRDefault="00234841" w:rsidP="00D17253">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459D31A1"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3A85CF58" w14:textId="77777777" w:rsidR="00234841" w:rsidRPr="009C5B90" w:rsidRDefault="00234841" w:rsidP="00D17253">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A70455A" w14:textId="77777777" w:rsidR="00234841" w:rsidRPr="009C5B90" w:rsidRDefault="00234841" w:rsidP="00D17253">
            <w:pPr>
              <w:pStyle w:val="TAL"/>
              <w:rPr>
                <w:lang w:eastAsia="de-DE"/>
              </w:rPr>
            </w:pPr>
            <w:r w:rsidRPr="009C5B90">
              <w:rPr>
                <w:lang w:eastAsia="de-DE"/>
              </w:rPr>
              <w:t>- GROUP_IDENTIFIER_NOT_FOUND</w:t>
            </w:r>
          </w:p>
          <w:p w14:paraId="00215422" w14:textId="77777777" w:rsidR="00234841" w:rsidRPr="009C5B90" w:rsidRDefault="00234841" w:rsidP="00D17253">
            <w:pPr>
              <w:pStyle w:val="TAL"/>
              <w:rPr>
                <w:lang w:val="en-US"/>
              </w:rPr>
            </w:pPr>
            <w:r w:rsidRPr="009C5B90">
              <w:rPr>
                <w:lang w:eastAsia="de-DE"/>
              </w:rPr>
              <w:t>- DATA_NOT_FOUND</w:t>
            </w:r>
          </w:p>
        </w:tc>
      </w:tr>
      <w:tr w:rsidR="00234841" w:rsidRPr="009C5B90" w14:paraId="5B6D3320"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78DAC2"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74F3F33" w14:textId="77777777" w:rsidR="00234841" w:rsidRPr="00533C32" w:rsidRDefault="00234841" w:rsidP="00234841">
      <w:pPr>
        <w:rPr>
          <w:lang w:eastAsia="zh-CN"/>
        </w:rPr>
      </w:pPr>
    </w:p>
    <w:p w14:paraId="06384293" w14:textId="77777777" w:rsidR="00234841" w:rsidRPr="00533C32" w:rsidRDefault="00234841" w:rsidP="00434F1A">
      <w:pPr>
        <w:pStyle w:val="Heading3"/>
      </w:pPr>
      <w:bookmarkStart w:id="2278" w:name="_Toc20127137"/>
      <w:bookmarkStart w:id="2279" w:name="_Toc27589113"/>
      <w:bookmarkStart w:id="2280" w:name="_Toc36459914"/>
      <w:bookmarkStart w:id="2281" w:name="_Toc45029498"/>
      <w:bookmarkStart w:id="2282" w:name="_Toc56520774"/>
      <w:bookmarkStart w:id="2283" w:name="_Toc90587062"/>
      <w:bookmarkStart w:id="2284" w:name="_Toc106616605"/>
      <w:bookmarkStart w:id="2285" w:name="_Toc122101301"/>
      <w:r w:rsidRPr="00533C32">
        <w:rPr>
          <w:lang w:val="de-DE"/>
        </w:rPr>
        <w:t>5.2.</w:t>
      </w:r>
      <w:r w:rsidRPr="00072181">
        <w:rPr>
          <w:lang w:val="de-DE"/>
        </w:rPr>
        <w:t>34</w:t>
      </w:r>
      <w:r w:rsidRPr="00533C32">
        <w:tab/>
        <w:t>Resource: 5GVnGroups</w:t>
      </w:r>
      <w:bookmarkEnd w:id="2278"/>
      <w:bookmarkEnd w:id="2279"/>
      <w:bookmarkEnd w:id="2280"/>
      <w:bookmarkEnd w:id="2281"/>
      <w:bookmarkEnd w:id="2282"/>
      <w:bookmarkEnd w:id="2283"/>
      <w:bookmarkEnd w:id="2284"/>
      <w:bookmarkEnd w:id="2285"/>
    </w:p>
    <w:p w14:paraId="375EB9F9" w14:textId="77777777" w:rsidR="00234841" w:rsidRPr="00533C32" w:rsidRDefault="00234841" w:rsidP="00434F1A">
      <w:pPr>
        <w:pStyle w:val="Heading4"/>
      </w:pPr>
      <w:bookmarkStart w:id="2286" w:name="_Toc20127138"/>
      <w:bookmarkStart w:id="2287" w:name="_Toc27589114"/>
      <w:bookmarkStart w:id="2288" w:name="_Toc36459915"/>
      <w:bookmarkStart w:id="2289" w:name="_Toc45029499"/>
      <w:bookmarkStart w:id="2290" w:name="_Toc56520775"/>
      <w:bookmarkStart w:id="2291" w:name="_Toc90587063"/>
      <w:bookmarkStart w:id="2292" w:name="_Toc106616606"/>
      <w:bookmarkStart w:id="2293" w:name="_Toc122101302"/>
      <w:r w:rsidRPr="00533C32">
        <w:rPr>
          <w:lang w:val="de-DE"/>
        </w:rPr>
        <w:t>5.2.</w:t>
      </w:r>
      <w:r w:rsidRPr="00072181">
        <w:rPr>
          <w:lang w:val="de-DE"/>
        </w:rPr>
        <w:t>34</w:t>
      </w:r>
      <w:r w:rsidRPr="00533C32">
        <w:t>.1</w:t>
      </w:r>
      <w:r w:rsidRPr="00533C32">
        <w:tab/>
        <w:t>Description</w:t>
      </w:r>
      <w:bookmarkEnd w:id="2286"/>
      <w:bookmarkEnd w:id="2287"/>
      <w:bookmarkEnd w:id="2288"/>
      <w:bookmarkEnd w:id="2289"/>
      <w:bookmarkEnd w:id="2290"/>
      <w:bookmarkEnd w:id="2291"/>
      <w:bookmarkEnd w:id="2292"/>
      <w:bookmarkEnd w:id="2293"/>
    </w:p>
    <w:p w14:paraId="4811649E" w14:textId="77777777" w:rsidR="00234841" w:rsidRPr="00533C32" w:rsidRDefault="00234841" w:rsidP="00234841">
      <w:pPr>
        <w:rPr>
          <w:lang w:eastAsia="zh-CN"/>
        </w:rPr>
      </w:pPr>
      <w:r w:rsidRPr="00533C32">
        <w:t>This resource represents the store of 5G VN Group data.</w:t>
      </w:r>
    </w:p>
    <w:p w14:paraId="5E4DCF19" w14:textId="77777777" w:rsidR="00234841" w:rsidRPr="00533C32" w:rsidRDefault="00234841" w:rsidP="00434F1A">
      <w:pPr>
        <w:pStyle w:val="Heading4"/>
      </w:pPr>
      <w:bookmarkStart w:id="2294" w:name="_Toc20127139"/>
      <w:bookmarkStart w:id="2295" w:name="_Toc27589115"/>
      <w:bookmarkStart w:id="2296" w:name="_Toc36459916"/>
      <w:bookmarkStart w:id="2297" w:name="_Toc45029500"/>
      <w:bookmarkStart w:id="2298" w:name="_Toc56520776"/>
      <w:bookmarkStart w:id="2299" w:name="_Toc90587064"/>
      <w:bookmarkStart w:id="2300" w:name="_Toc106616607"/>
      <w:bookmarkStart w:id="2301" w:name="_Toc122101303"/>
      <w:r w:rsidRPr="00533C32">
        <w:rPr>
          <w:lang w:val="de-DE"/>
        </w:rPr>
        <w:t>5.2.34</w:t>
      </w:r>
      <w:r w:rsidRPr="00533C32">
        <w:t>.2</w:t>
      </w:r>
      <w:r w:rsidRPr="00533C32">
        <w:tab/>
        <w:t>Resource Definition</w:t>
      </w:r>
      <w:bookmarkEnd w:id="2294"/>
      <w:bookmarkEnd w:id="2295"/>
      <w:bookmarkEnd w:id="2296"/>
      <w:bookmarkEnd w:id="2297"/>
      <w:bookmarkEnd w:id="2298"/>
      <w:bookmarkEnd w:id="2299"/>
      <w:bookmarkEnd w:id="2300"/>
      <w:bookmarkEnd w:id="2301"/>
    </w:p>
    <w:p w14:paraId="6A0ED9C8" w14:textId="77777777" w:rsidR="00234841" w:rsidRPr="00533C32" w:rsidRDefault="00234841" w:rsidP="00234841">
      <w:r w:rsidRPr="00533C32">
        <w:t>Resource URI: {apiRoot}/nudr-dr/</w:t>
      </w:r>
      <w:r w:rsidRPr="00533C32">
        <w:rPr>
          <w:lang w:eastAsia="zh-CN"/>
        </w:rPr>
        <w:t>&lt;apiVersion&gt;</w:t>
      </w:r>
      <w:r w:rsidRPr="00533C32">
        <w:t>/subscription-data/group-data/5g-vn-groups</w:t>
      </w:r>
    </w:p>
    <w:p w14:paraId="56C5B67B" w14:textId="77777777" w:rsidR="00234841" w:rsidRPr="00533C32" w:rsidRDefault="00234841" w:rsidP="00234841">
      <w:pPr>
        <w:rPr>
          <w:rFonts w:ascii="Arial" w:hAnsi="Arial" w:cs="Arial"/>
        </w:rPr>
      </w:pPr>
      <w:bookmarkStart w:id="2302" w:name="_MCCTEMPBM_CRPT22160189___7"/>
      <w:r w:rsidRPr="00533C32">
        <w:t>This resource shall support the resource URI variables defined in table 5.2.34.2-1</w:t>
      </w:r>
      <w:r w:rsidRPr="00533C32">
        <w:rPr>
          <w:rFonts w:ascii="Arial" w:hAnsi="Arial" w:cs="Arial"/>
        </w:rPr>
        <w:t>.</w:t>
      </w:r>
    </w:p>
    <w:bookmarkEnd w:id="2302"/>
    <w:p w14:paraId="79F66AF1" w14:textId="77777777" w:rsidR="00234841" w:rsidRPr="00533C32" w:rsidRDefault="00234841" w:rsidP="00434F1A">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321482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18CB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3061B6" w14:textId="77777777" w:rsidR="00234841" w:rsidRPr="009C5B90" w:rsidRDefault="00234841" w:rsidP="00D17253">
            <w:pPr>
              <w:pStyle w:val="TAH"/>
              <w:rPr>
                <w:lang w:val="en-US"/>
              </w:rPr>
            </w:pPr>
            <w:r w:rsidRPr="009C5B90">
              <w:rPr>
                <w:lang w:val="en-US"/>
              </w:rPr>
              <w:t>Definition</w:t>
            </w:r>
          </w:p>
        </w:tc>
      </w:tr>
      <w:tr w:rsidR="00234841" w:rsidRPr="009C5B90" w14:paraId="3B835C1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D8D8A0"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FB6CA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970C502" w14:textId="77777777" w:rsidR="00234841" w:rsidRPr="00533C32" w:rsidRDefault="00234841" w:rsidP="00234841"/>
    <w:p w14:paraId="3642B1B9" w14:textId="77777777" w:rsidR="00234841" w:rsidRPr="00533C32" w:rsidRDefault="00234841" w:rsidP="00434F1A">
      <w:pPr>
        <w:pStyle w:val="Heading4"/>
      </w:pPr>
      <w:bookmarkStart w:id="2303" w:name="_Toc20127140"/>
      <w:bookmarkStart w:id="2304" w:name="_Toc27589116"/>
      <w:bookmarkStart w:id="2305" w:name="_Toc36459917"/>
      <w:bookmarkStart w:id="2306" w:name="_Toc45029501"/>
      <w:bookmarkStart w:id="2307" w:name="_Toc56520777"/>
      <w:bookmarkStart w:id="2308" w:name="_Toc90587065"/>
      <w:bookmarkStart w:id="2309" w:name="_Toc106616608"/>
      <w:bookmarkStart w:id="2310" w:name="_Toc122101304"/>
      <w:r w:rsidRPr="00533C32">
        <w:rPr>
          <w:lang w:val="de-DE"/>
        </w:rPr>
        <w:t>5.2.34</w:t>
      </w:r>
      <w:r w:rsidRPr="00533C32">
        <w:t>.3</w:t>
      </w:r>
      <w:r w:rsidRPr="00533C32">
        <w:tab/>
        <w:t>Resource Standard Methods</w:t>
      </w:r>
      <w:bookmarkEnd w:id="2303"/>
      <w:bookmarkEnd w:id="2304"/>
      <w:bookmarkEnd w:id="2305"/>
      <w:bookmarkEnd w:id="2306"/>
      <w:bookmarkEnd w:id="2307"/>
      <w:bookmarkEnd w:id="2308"/>
      <w:bookmarkEnd w:id="2309"/>
      <w:bookmarkEnd w:id="2310"/>
    </w:p>
    <w:p w14:paraId="37A8D170" w14:textId="77777777" w:rsidR="00234841" w:rsidRPr="00533C32" w:rsidRDefault="00234841" w:rsidP="00434F1A">
      <w:pPr>
        <w:pStyle w:val="Heading5"/>
      </w:pPr>
      <w:bookmarkStart w:id="2311" w:name="_Toc20127141"/>
      <w:bookmarkStart w:id="2312" w:name="_Toc27589117"/>
      <w:bookmarkStart w:id="2313" w:name="_Toc36459918"/>
      <w:bookmarkStart w:id="2314" w:name="_Toc45029502"/>
      <w:bookmarkStart w:id="2315" w:name="_Toc56520778"/>
      <w:bookmarkStart w:id="2316" w:name="_Toc90587066"/>
      <w:bookmarkStart w:id="2317" w:name="_Toc106616609"/>
      <w:bookmarkStart w:id="2318" w:name="_Toc122101305"/>
      <w:r w:rsidRPr="00533C32">
        <w:t>5.2.</w:t>
      </w:r>
      <w:r w:rsidRPr="00072181">
        <w:t>34</w:t>
      </w:r>
      <w:r w:rsidRPr="00533C32">
        <w:t>.3.1</w:t>
      </w:r>
      <w:r w:rsidRPr="00533C32">
        <w:tab/>
        <w:t>GET</w:t>
      </w:r>
      <w:bookmarkEnd w:id="2311"/>
      <w:bookmarkEnd w:id="2312"/>
      <w:bookmarkEnd w:id="2313"/>
      <w:bookmarkEnd w:id="2314"/>
      <w:bookmarkEnd w:id="2315"/>
      <w:bookmarkEnd w:id="2316"/>
      <w:bookmarkEnd w:id="2317"/>
      <w:bookmarkEnd w:id="2318"/>
    </w:p>
    <w:p w14:paraId="6277773F" w14:textId="77777777" w:rsidR="00234841" w:rsidRPr="00533C32" w:rsidRDefault="00234841" w:rsidP="00234841">
      <w:r w:rsidRPr="00533C32">
        <w:t>This method shall support the URI query parameters specified in table 5.2.</w:t>
      </w:r>
      <w:r w:rsidRPr="00072181">
        <w:t>34</w:t>
      </w:r>
      <w:r w:rsidRPr="00533C32">
        <w:t>.3.1-1.</w:t>
      </w:r>
    </w:p>
    <w:p w14:paraId="1C26A99E" w14:textId="77777777" w:rsidR="00234841" w:rsidRPr="00533C32" w:rsidRDefault="00234841" w:rsidP="00434F1A">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234841" w:rsidRPr="009C5B90" w14:paraId="35B2C165"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245E44C" w14:textId="77777777" w:rsidR="00234841" w:rsidRPr="009C5B90" w:rsidRDefault="00234841" w:rsidP="00D17253">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E53FF8B"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77F395C"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C84B4D"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D8A62" w14:textId="77777777" w:rsidR="00234841" w:rsidRPr="009C5B90" w:rsidRDefault="00234841" w:rsidP="00D17253">
            <w:pPr>
              <w:pStyle w:val="TAH"/>
              <w:rPr>
                <w:lang w:val="en-US"/>
              </w:rPr>
            </w:pPr>
            <w:r w:rsidRPr="009C5B90">
              <w:rPr>
                <w:lang w:val="en-US"/>
              </w:rPr>
              <w:t>Description</w:t>
            </w:r>
          </w:p>
        </w:tc>
      </w:tr>
      <w:tr w:rsidR="00234841" w:rsidRPr="009C5B90" w14:paraId="1206838A" w14:textId="77777777" w:rsidTr="00D17253">
        <w:trPr>
          <w:jc w:val="center"/>
        </w:trPr>
        <w:tc>
          <w:tcPr>
            <w:tcW w:w="788" w:type="pct"/>
            <w:tcBorders>
              <w:top w:val="single" w:sz="4" w:space="0" w:color="auto"/>
              <w:left w:val="single" w:sz="6" w:space="0" w:color="000000"/>
              <w:bottom w:val="single" w:sz="4" w:space="0" w:color="auto"/>
              <w:right w:val="single" w:sz="6" w:space="0" w:color="000000"/>
            </w:tcBorders>
            <w:hideMark/>
          </w:tcPr>
          <w:p w14:paraId="25B219D5" w14:textId="77777777" w:rsidR="00234841" w:rsidRPr="009C5B90" w:rsidRDefault="00234841" w:rsidP="00D17253">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C95C790" w14:textId="77777777" w:rsidR="00234841" w:rsidRPr="009C5B90" w:rsidRDefault="00234841" w:rsidP="00D17253">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5915A837"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E33C12" w14:textId="77777777" w:rsidR="00234841" w:rsidRPr="009C5B90" w:rsidRDefault="00234841" w:rsidP="00D17253">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E843C34" w14:textId="77777777" w:rsidR="00234841" w:rsidRPr="009C5B90" w:rsidRDefault="00234841" w:rsidP="00D17253">
            <w:pPr>
              <w:pStyle w:val="TAL"/>
              <w:rPr>
                <w:rFonts w:cs="Arial"/>
                <w:szCs w:val="18"/>
                <w:lang w:val="en-US"/>
              </w:rPr>
            </w:pPr>
            <w:r w:rsidRPr="009C5B90">
              <w:rPr>
                <w:rFonts w:cs="Arial"/>
                <w:szCs w:val="18"/>
                <w:lang w:val="en-US"/>
              </w:rPr>
              <w:t>Only those group's data are retrieved of which at least one of the GPSIs is a member</w:t>
            </w:r>
          </w:p>
        </w:tc>
      </w:tr>
    </w:tbl>
    <w:p w14:paraId="1EF10726" w14:textId="77777777" w:rsidR="00234841" w:rsidRPr="00533C32" w:rsidRDefault="00234841" w:rsidP="00234841"/>
    <w:p w14:paraId="1FABF142" w14:textId="77777777" w:rsidR="00234841" w:rsidRPr="00533C32" w:rsidRDefault="00234841" w:rsidP="00234841">
      <w:r w:rsidRPr="00533C32">
        <w:t>This method shall support the request data structures specified in table 5.2.34.3.1-2 and the response data structures and response codes specified in table 5.2.</w:t>
      </w:r>
      <w:r w:rsidRPr="00072181">
        <w:t>34</w:t>
      </w:r>
      <w:r w:rsidRPr="00533C32">
        <w:t>.3.1-3.</w:t>
      </w:r>
    </w:p>
    <w:p w14:paraId="22532A26" w14:textId="77777777" w:rsidR="00234841" w:rsidRPr="00533C32" w:rsidRDefault="00234841" w:rsidP="00434F1A">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A942B2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84BDF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93FA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8B615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228D51" w14:textId="77777777" w:rsidR="00234841" w:rsidRPr="009C5B90" w:rsidRDefault="00234841" w:rsidP="00D17253">
            <w:pPr>
              <w:pStyle w:val="TAH"/>
              <w:rPr>
                <w:lang w:val="en-US"/>
              </w:rPr>
            </w:pPr>
            <w:r w:rsidRPr="009C5B90">
              <w:rPr>
                <w:lang w:val="en-US"/>
              </w:rPr>
              <w:t>Description</w:t>
            </w:r>
          </w:p>
        </w:tc>
      </w:tr>
      <w:tr w:rsidR="00234841" w:rsidRPr="009C5B90" w14:paraId="5D401FE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49338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4A247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650CE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AD8125" w14:textId="77777777" w:rsidR="00234841" w:rsidRPr="009C5B90" w:rsidRDefault="00234841" w:rsidP="00D17253">
            <w:pPr>
              <w:pStyle w:val="TAL"/>
              <w:rPr>
                <w:lang w:val="en-US"/>
              </w:rPr>
            </w:pPr>
          </w:p>
        </w:tc>
      </w:tr>
    </w:tbl>
    <w:p w14:paraId="00143131" w14:textId="77777777" w:rsidR="00234841" w:rsidRPr="00533C32" w:rsidRDefault="00234841" w:rsidP="00234841"/>
    <w:p w14:paraId="21AFE398" w14:textId="77777777" w:rsidR="00234841" w:rsidRPr="00533C32" w:rsidRDefault="00234841" w:rsidP="00434F1A">
      <w:pPr>
        <w:pStyle w:val="TH"/>
        <w:outlineLvl w:val="0"/>
      </w:pPr>
      <w:r w:rsidRPr="00533C32">
        <w:lastRenderedPageBreak/>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691"/>
      </w:tblGrid>
      <w:tr w:rsidR="00234841" w:rsidRPr="009C5B90" w14:paraId="2FCF135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BAF9E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34AB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7643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3C823A" w14:textId="77777777" w:rsidR="00234841" w:rsidRPr="009C5B90" w:rsidRDefault="00234841" w:rsidP="00D17253">
            <w:pPr>
              <w:pStyle w:val="TAH"/>
              <w:rPr>
                <w:lang w:val="en-US"/>
              </w:rPr>
            </w:pPr>
            <w:r w:rsidRPr="009C5B90">
              <w:rPr>
                <w:lang w:val="en-US"/>
              </w:rPr>
              <w:t>Response</w:t>
            </w:r>
          </w:p>
          <w:p w14:paraId="205CA24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CAEC11" w14:textId="77777777" w:rsidR="00234841" w:rsidRPr="009C5B90" w:rsidRDefault="00234841" w:rsidP="00D17253">
            <w:pPr>
              <w:pStyle w:val="TAH"/>
              <w:rPr>
                <w:lang w:val="en-US"/>
              </w:rPr>
            </w:pPr>
            <w:r w:rsidRPr="009C5B90">
              <w:rPr>
                <w:lang w:val="en-US"/>
              </w:rPr>
              <w:t>Description</w:t>
            </w:r>
          </w:p>
        </w:tc>
      </w:tr>
      <w:tr w:rsidR="00234841" w:rsidRPr="009C5B90" w14:paraId="5F6CCEE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255E79" w14:textId="77777777" w:rsidR="00234841" w:rsidRPr="009C5B90" w:rsidRDefault="00234841" w:rsidP="00D17253">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A6237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AAA9DF0" w14:textId="77777777" w:rsidR="00234841" w:rsidRPr="009C5B90" w:rsidRDefault="00234841" w:rsidP="00D17253">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0E79CBA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186290B" w14:textId="77777777" w:rsidR="00234841" w:rsidRDefault="00234841" w:rsidP="00D17253">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2E17C5D" w14:textId="77777777" w:rsidR="00234841" w:rsidRPr="009C5B90" w:rsidRDefault="00234841" w:rsidP="00D17253">
            <w:pPr>
              <w:pStyle w:val="TAL"/>
              <w:rPr>
                <w:lang w:val="en-US"/>
              </w:rPr>
            </w:pPr>
            <w:r w:rsidRPr="00387A7D">
              <w:rPr>
                <w:lang w:val="en-US"/>
              </w:rPr>
              <w:t>If the resource does not contain any keys, the response consists of an empty JSON object (empty map).</w:t>
            </w:r>
          </w:p>
        </w:tc>
      </w:tr>
      <w:tr w:rsidR="00234841" w:rsidRPr="009C5B90" w14:paraId="599E2D57"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49786F"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3E358E" w14:textId="77777777" w:rsidR="00234841" w:rsidRPr="00533C32" w:rsidRDefault="00234841" w:rsidP="00234841">
      <w:pPr>
        <w:rPr>
          <w:lang w:eastAsia="zh-CN"/>
        </w:rPr>
      </w:pPr>
    </w:p>
    <w:p w14:paraId="01993EFD" w14:textId="77777777" w:rsidR="00234841" w:rsidRPr="00533C32" w:rsidRDefault="00234841" w:rsidP="00434F1A">
      <w:pPr>
        <w:pStyle w:val="Heading3"/>
      </w:pPr>
      <w:bookmarkStart w:id="2319" w:name="_Toc20127142"/>
      <w:bookmarkStart w:id="2320" w:name="_Toc27589118"/>
      <w:bookmarkStart w:id="2321" w:name="_Toc36459919"/>
      <w:bookmarkStart w:id="2322" w:name="_Toc45029503"/>
      <w:bookmarkStart w:id="2323" w:name="_Toc56520779"/>
      <w:bookmarkStart w:id="2324" w:name="_Toc90587067"/>
      <w:bookmarkStart w:id="2325" w:name="_Toc106616610"/>
      <w:bookmarkStart w:id="2326" w:name="_Toc122101306"/>
      <w:r w:rsidRPr="00533C32">
        <w:t>5.2.</w:t>
      </w:r>
      <w:r w:rsidRPr="00072181">
        <w:t>35</w:t>
      </w:r>
      <w:r w:rsidRPr="00533C32">
        <w:tab/>
        <w:t>Resource: Individual5GVnGroup</w:t>
      </w:r>
      <w:bookmarkEnd w:id="2319"/>
      <w:bookmarkEnd w:id="2320"/>
      <w:bookmarkEnd w:id="2321"/>
      <w:bookmarkEnd w:id="2322"/>
      <w:bookmarkEnd w:id="2323"/>
      <w:bookmarkEnd w:id="2324"/>
      <w:bookmarkEnd w:id="2325"/>
      <w:bookmarkEnd w:id="2326"/>
    </w:p>
    <w:p w14:paraId="6F121E70" w14:textId="77777777" w:rsidR="00234841" w:rsidRPr="00533C32" w:rsidRDefault="00234841" w:rsidP="00434F1A">
      <w:pPr>
        <w:pStyle w:val="Heading4"/>
      </w:pPr>
      <w:bookmarkStart w:id="2327" w:name="_Toc20127143"/>
      <w:bookmarkStart w:id="2328" w:name="_Toc27589119"/>
      <w:bookmarkStart w:id="2329" w:name="_Toc36459920"/>
      <w:bookmarkStart w:id="2330" w:name="_Toc45029504"/>
      <w:bookmarkStart w:id="2331" w:name="_Toc56520780"/>
      <w:bookmarkStart w:id="2332" w:name="_Toc90587068"/>
      <w:bookmarkStart w:id="2333" w:name="_Toc106616611"/>
      <w:bookmarkStart w:id="2334" w:name="_Toc122101307"/>
      <w:r w:rsidRPr="00533C32">
        <w:t>5.2.35.1</w:t>
      </w:r>
      <w:r w:rsidRPr="00533C32">
        <w:tab/>
        <w:t>Description</w:t>
      </w:r>
      <w:bookmarkEnd w:id="2327"/>
      <w:bookmarkEnd w:id="2328"/>
      <w:bookmarkEnd w:id="2329"/>
      <w:bookmarkEnd w:id="2330"/>
      <w:bookmarkEnd w:id="2331"/>
      <w:bookmarkEnd w:id="2332"/>
      <w:bookmarkEnd w:id="2333"/>
      <w:bookmarkEnd w:id="2334"/>
    </w:p>
    <w:p w14:paraId="2526A72D" w14:textId="77777777" w:rsidR="00234841" w:rsidRPr="00533C32" w:rsidRDefault="00234841" w:rsidP="00234841">
      <w:r w:rsidRPr="00533C32">
        <w:t>This resource represents an individual 5G VN Group.</w:t>
      </w:r>
    </w:p>
    <w:p w14:paraId="56E82B5C"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D4433D" w14:textId="77777777" w:rsidR="00234841" w:rsidRPr="00533C32" w:rsidRDefault="00234841" w:rsidP="00434F1A">
      <w:pPr>
        <w:pStyle w:val="Heading4"/>
      </w:pPr>
      <w:bookmarkStart w:id="2335" w:name="_Toc20127144"/>
      <w:bookmarkStart w:id="2336" w:name="_Toc27589120"/>
      <w:bookmarkStart w:id="2337" w:name="_Toc36459921"/>
      <w:bookmarkStart w:id="2338" w:name="_Toc45029505"/>
      <w:bookmarkStart w:id="2339" w:name="_Toc56520781"/>
      <w:bookmarkStart w:id="2340" w:name="_Toc90587069"/>
      <w:bookmarkStart w:id="2341" w:name="_Toc106616612"/>
      <w:bookmarkStart w:id="2342" w:name="_Toc122101308"/>
      <w:r w:rsidRPr="00533C32">
        <w:t>5.2.35.2</w:t>
      </w:r>
      <w:r w:rsidRPr="00533C32">
        <w:tab/>
        <w:t>Resource Definition</w:t>
      </w:r>
      <w:bookmarkEnd w:id="2335"/>
      <w:bookmarkEnd w:id="2336"/>
      <w:bookmarkEnd w:id="2337"/>
      <w:bookmarkEnd w:id="2338"/>
      <w:bookmarkEnd w:id="2339"/>
      <w:bookmarkEnd w:id="2340"/>
      <w:bookmarkEnd w:id="2341"/>
      <w:bookmarkEnd w:id="2342"/>
    </w:p>
    <w:p w14:paraId="21243455" w14:textId="77777777" w:rsidR="00234841" w:rsidRPr="00533C32" w:rsidRDefault="00234841" w:rsidP="00234841">
      <w:r w:rsidRPr="00533C32">
        <w:t>Resource URI: {apiRoot}/nudr-dr/&lt;apiVersion&gt;/subscription-data/group-data/5g-vn-groups/{externalGroupId}</w:t>
      </w:r>
    </w:p>
    <w:p w14:paraId="04F86B10" w14:textId="77777777" w:rsidR="00234841" w:rsidRPr="00533C32" w:rsidRDefault="00234841" w:rsidP="00234841">
      <w:pPr>
        <w:rPr>
          <w:rFonts w:ascii="Arial" w:hAnsi="Arial" w:cs="Arial"/>
        </w:rPr>
      </w:pPr>
      <w:bookmarkStart w:id="2343" w:name="_MCCTEMPBM_CRPT22160190___7"/>
      <w:r w:rsidRPr="00533C32">
        <w:t>This resource shall support the resource URI variables defined in table 5.2.35.2-1</w:t>
      </w:r>
      <w:r w:rsidRPr="00533C32">
        <w:rPr>
          <w:rFonts w:ascii="Arial" w:hAnsi="Arial" w:cs="Arial"/>
        </w:rPr>
        <w:t>.</w:t>
      </w:r>
    </w:p>
    <w:bookmarkEnd w:id="2343"/>
    <w:p w14:paraId="492FF18B" w14:textId="77777777" w:rsidR="00234841" w:rsidRPr="00533C32" w:rsidRDefault="00234841" w:rsidP="00434F1A">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240B2C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524C32"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41E6D1" w14:textId="77777777" w:rsidR="00234841" w:rsidRPr="009C5B90" w:rsidRDefault="00234841" w:rsidP="00D17253">
            <w:pPr>
              <w:pStyle w:val="TAH"/>
              <w:rPr>
                <w:lang w:val="en-US"/>
              </w:rPr>
            </w:pPr>
            <w:r w:rsidRPr="009C5B90">
              <w:rPr>
                <w:lang w:val="en-US"/>
              </w:rPr>
              <w:t>Definition</w:t>
            </w:r>
          </w:p>
        </w:tc>
      </w:tr>
      <w:tr w:rsidR="00234841" w:rsidRPr="009C5B90" w14:paraId="7C64D99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1811E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73A3EE"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5A7E7C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FB9679" w14:textId="77777777" w:rsidR="00234841" w:rsidRPr="009C5B90" w:rsidRDefault="00234841" w:rsidP="00D17253">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C8711B" w14:textId="77777777" w:rsidR="00234841" w:rsidRPr="009C5B90" w:rsidRDefault="00234841" w:rsidP="00D17253">
            <w:pPr>
              <w:pStyle w:val="TAL"/>
              <w:rPr>
                <w:lang w:val="en-US"/>
              </w:rPr>
            </w:pPr>
            <w:r w:rsidRPr="009C5B90">
              <w:rPr>
                <w:lang w:val="en-US"/>
              </w:rPr>
              <w:t>Represents the External Identifier of the group</w:t>
            </w:r>
          </w:p>
        </w:tc>
      </w:tr>
    </w:tbl>
    <w:p w14:paraId="6573CEBA" w14:textId="77777777" w:rsidR="00234841" w:rsidRPr="00533C32" w:rsidRDefault="00234841" w:rsidP="00234841"/>
    <w:p w14:paraId="26CEA511" w14:textId="77777777" w:rsidR="00234841" w:rsidRPr="00533C32" w:rsidRDefault="00234841" w:rsidP="00434F1A">
      <w:pPr>
        <w:pStyle w:val="Heading4"/>
      </w:pPr>
      <w:bookmarkStart w:id="2344" w:name="_Toc20127145"/>
      <w:bookmarkStart w:id="2345" w:name="_Toc27589121"/>
      <w:bookmarkStart w:id="2346" w:name="_Toc36459922"/>
      <w:bookmarkStart w:id="2347" w:name="_Toc45029506"/>
      <w:bookmarkStart w:id="2348" w:name="_Toc56520782"/>
      <w:bookmarkStart w:id="2349" w:name="_Toc90587070"/>
      <w:bookmarkStart w:id="2350" w:name="_Toc106616613"/>
      <w:bookmarkStart w:id="2351" w:name="_Toc122101309"/>
      <w:r w:rsidRPr="00533C32">
        <w:t>5.2.35.3</w:t>
      </w:r>
      <w:r w:rsidRPr="00533C32">
        <w:tab/>
        <w:t>Resource Standard Methods</w:t>
      </w:r>
      <w:bookmarkEnd w:id="2344"/>
      <w:bookmarkEnd w:id="2345"/>
      <w:bookmarkEnd w:id="2346"/>
      <w:bookmarkEnd w:id="2347"/>
      <w:bookmarkEnd w:id="2348"/>
      <w:bookmarkEnd w:id="2349"/>
      <w:bookmarkEnd w:id="2350"/>
      <w:bookmarkEnd w:id="2351"/>
    </w:p>
    <w:p w14:paraId="609F3B71" w14:textId="77777777" w:rsidR="00234841" w:rsidRPr="00533C32" w:rsidRDefault="00234841" w:rsidP="00434F1A">
      <w:pPr>
        <w:pStyle w:val="Heading5"/>
      </w:pPr>
      <w:bookmarkStart w:id="2352" w:name="_Toc20127146"/>
      <w:bookmarkStart w:id="2353" w:name="_Toc27589122"/>
      <w:bookmarkStart w:id="2354" w:name="_Toc36459923"/>
      <w:bookmarkStart w:id="2355" w:name="_Toc45029507"/>
      <w:bookmarkStart w:id="2356" w:name="_Toc56520783"/>
      <w:bookmarkStart w:id="2357" w:name="_Toc90587071"/>
      <w:bookmarkStart w:id="2358" w:name="_Toc106616614"/>
      <w:bookmarkStart w:id="2359" w:name="_Toc122101310"/>
      <w:r w:rsidRPr="00533C32">
        <w:t>5.2.35.3.1</w:t>
      </w:r>
      <w:r w:rsidRPr="00533C32">
        <w:tab/>
        <w:t>PUT</w:t>
      </w:r>
      <w:bookmarkEnd w:id="2352"/>
      <w:bookmarkEnd w:id="2353"/>
      <w:bookmarkEnd w:id="2354"/>
      <w:bookmarkEnd w:id="2355"/>
      <w:bookmarkEnd w:id="2356"/>
      <w:bookmarkEnd w:id="2357"/>
      <w:bookmarkEnd w:id="2358"/>
      <w:bookmarkEnd w:id="2359"/>
    </w:p>
    <w:p w14:paraId="57B835B7" w14:textId="77777777" w:rsidR="00234841" w:rsidRPr="00533C32" w:rsidRDefault="00234841" w:rsidP="00234841">
      <w:r w:rsidRPr="00533C32">
        <w:t>This method shall support the URI query parameters specified in table 5.2.35.3.1-1.</w:t>
      </w:r>
    </w:p>
    <w:p w14:paraId="50F19B40" w14:textId="77777777" w:rsidR="00234841" w:rsidRPr="00533C32" w:rsidRDefault="00234841" w:rsidP="00434F1A">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A85885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40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B75D2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7E462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58EC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3F908" w14:textId="77777777" w:rsidR="00234841" w:rsidRPr="009C5B90" w:rsidRDefault="00234841" w:rsidP="00D17253">
            <w:pPr>
              <w:pStyle w:val="TAH"/>
              <w:rPr>
                <w:lang w:val="en-US"/>
              </w:rPr>
            </w:pPr>
            <w:r w:rsidRPr="009C5B90">
              <w:rPr>
                <w:lang w:val="en-US"/>
              </w:rPr>
              <w:t>Description</w:t>
            </w:r>
          </w:p>
        </w:tc>
      </w:tr>
      <w:tr w:rsidR="00234841" w:rsidRPr="009C5B90" w14:paraId="67A7D15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CC42A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26D53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CE8E2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11D1B"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3656AC" w14:textId="77777777" w:rsidR="00234841" w:rsidRPr="009C5B90" w:rsidRDefault="00234841" w:rsidP="00D17253">
            <w:pPr>
              <w:pStyle w:val="TAL"/>
              <w:rPr>
                <w:lang w:val="en-US"/>
              </w:rPr>
            </w:pPr>
          </w:p>
        </w:tc>
      </w:tr>
    </w:tbl>
    <w:p w14:paraId="2C179E33" w14:textId="77777777" w:rsidR="00234841" w:rsidRPr="00533C32" w:rsidRDefault="00234841" w:rsidP="00234841"/>
    <w:p w14:paraId="211CD3F6" w14:textId="77777777" w:rsidR="00234841" w:rsidRPr="00533C32" w:rsidRDefault="00234841" w:rsidP="00234841">
      <w:r w:rsidRPr="00533C32">
        <w:t>This method shall support the request data structures specified in table 5.2.35.3.1-2 and the response data structures and response codes specified in table 5.2.35.3.1-3.</w:t>
      </w:r>
    </w:p>
    <w:p w14:paraId="69FC3824" w14:textId="77777777" w:rsidR="00234841" w:rsidRPr="00533C32" w:rsidRDefault="00234841" w:rsidP="00434F1A">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347539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02AAA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8850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453A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392B84" w14:textId="77777777" w:rsidR="00234841" w:rsidRPr="009C5B90" w:rsidRDefault="00234841" w:rsidP="00D17253">
            <w:pPr>
              <w:pStyle w:val="TAH"/>
              <w:rPr>
                <w:lang w:val="en-US"/>
              </w:rPr>
            </w:pPr>
            <w:r w:rsidRPr="009C5B90">
              <w:rPr>
                <w:lang w:val="en-US"/>
              </w:rPr>
              <w:t>Description</w:t>
            </w:r>
          </w:p>
        </w:tc>
      </w:tr>
      <w:tr w:rsidR="00234841" w:rsidRPr="009C5B90" w14:paraId="6E9816C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5EFCF6" w14:textId="77777777" w:rsidR="00234841" w:rsidRPr="009C5B90" w:rsidRDefault="00234841" w:rsidP="00D17253">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111B1DD2"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53BA76"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F25220D" w14:textId="77777777" w:rsidR="00234841" w:rsidRPr="009C5B90" w:rsidRDefault="00234841" w:rsidP="00D17253">
            <w:pPr>
              <w:pStyle w:val="TAL"/>
              <w:rPr>
                <w:lang w:val="en-US"/>
              </w:rPr>
            </w:pPr>
            <w:r w:rsidRPr="009C5B90">
              <w:rPr>
                <w:lang w:val="en-US"/>
              </w:rPr>
              <w:t>See 3GPP TS 29.503 [6]</w:t>
            </w:r>
          </w:p>
        </w:tc>
      </w:tr>
    </w:tbl>
    <w:p w14:paraId="5BADAF45" w14:textId="77777777" w:rsidR="00234841" w:rsidRPr="00533C32" w:rsidRDefault="00234841" w:rsidP="00234841"/>
    <w:p w14:paraId="3129DD15" w14:textId="77777777" w:rsidR="00234841" w:rsidRPr="00533C32" w:rsidRDefault="00234841" w:rsidP="00434F1A">
      <w:pPr>
        <w:pStyle w:val="TH"/>
        <w:outlineLvl w:val="0"/>
      </w:pPr>
      <w:r w:rsidRPr="00533C32">
        <w:lastRenderedPageBreak/>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234841" w:rsidRPr="009C5B90" w14:paraId="666A8D5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3418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C4A14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6C934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5A4315" w14:textId="77777777" w:rsidR="00234841" w:rsidRPr="009C5B90" w:rsidRDefault="00234841" w:rsidP="00D17253">
            <w:pPr>
              <w:pStyle w:val="TAH"/>
              <w:rPr>
                <w:lang w:val="en-US"/>
              </w:rPr>
            </w:pPr>
            <w:r w:rsidRPr="009C5B90">
              <w:rPr>
                <w:lang w:val="en-US"/>
              </w:rPr>
              <w:t>Response</w:t>
            </w:r>
          </w:p>
          <w:p w14:paraId="22CC835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D7DDF4" w14:textId="77777777" w:rsidR="00234841" w:rsidRPr="009C5B90" w:rsidRDefault="00234841" w:rsidP="00D17253">
            <w:pPr>
              <w:pStyle w:val="TAH"/>
              <w:rPr>
                <w:lang w:val="en-US"/>
              </w:rPr>
            </w:pPr>
            <w:r w:rsidRPr="009C5B90">
              <w:rPr>
                <w:lang w:val="en-US"/>
              </w:rPr>
              <w:t>Description</w:t>
            </w:r>
          </w:p>
        </w:tc>
      </w:tr>
      <w:tr w:rsidR="00234841" w:rsidRPr="009C5B90" w14:paraId="68B770A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BD292F" w14:textId="77777777" w:rsidR="00234841" w:rsidRPr="009C5B90" w:rsidRDefault="00234841" w:rsidP="00D17253">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13E1BD1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6205DCB"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BB1C4C"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F396A7F" w14:textId="77777777" w:rsidR="00234841" w:rsidRPr="009C5B90" w:rsidRDefault="00234841" w:rsidP="00D17253">
            <w:pPr>
              <w:pStyle w:val="TAL"/>
              <w:rPr>
                <w:lang w:val="en-US"/>
              </w:rPr>
            </w:pPr>
            <w:r w:rsidRPr="009C5B90">
              <w:rPr>
                <w:lang w:val="en-US"/>
              </w:rPr>
              <w:t>Upon success, a representation of the created resource containing an internal group identifier as allocated by the UDR shall be returned.</w:t>
            </w:r>
          </w:p>
        </w:tc>
      </w:tr>
      <w:tr w:rsidR="00234841" w:rsidRPr="009C5B90" w14:paraId="508BC5C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6909A2"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8A385B0"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44C71BF"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3B4B129" w14:textId="77777777" w:rsidR="00234841" w:rsidRPr="009C5B90" w:rsidRDefault="00234841" w:rsidP="00D17253">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35FD46A4" w14:textId="77777777" w:rsidR="00234841" w:rsidRPr="009C5B90" w:rsidRDefault="00234841" w:rsidP="00D17253">
            <w:pPr>
              <w:pStyle w:val="TAL"/>
              <w:rPr>
                <w:lang w:val="en-US"/>
              </w:rPr>
            </w:pPr>
            <w:r w:rsidRPr="009C5B90">
              <w:rPr>
                <w:lang w:val="en-US"/>
              </w:rPr>
              <w:t>If the resource already exists, a response code of 403 Forbidden shall be returned.</w:t>
            </w:r>
          </w:p>
        </w:tc>
      </w:tr>
      <w:tr w:rsidR="00234841" w:rsidRPr="009C5B90" w14:paraId="22F9487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2EAEEC"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05E9217" w14:textId="77777777" w:rsidR="00234841" w:rsidRPr="00533C32" w:rsidRDefault="00234841" w:rsidP="00234841">
      <w:pPr>
        <w:rPr>
          <w:lang w:eastAsia="zh-CN"/>
        </w:rPr>
      </w:pPr>
    </w:p>
    <w:p w14:paraId="57175C6A" w14:textId="77777777" w:rsidR="00234841" w:rsidRPr="00533C32" w:rsidRDefault="00234841" w:rsidP="00434F1A">
      <w:pPr>
        <w:pStyle w:val="Heading5"/>
      </w:pPr>
      <w:bookmarkStart w:id="2360" w:name="_Toc20127147"/>
      <w:bookmarkStart w:id="2361" w:name="_Toc27589123"/>
      <w:bookmarkStart w:id="2362" w:name="_Toc36459924"/>
      <w:bookmarkStart w:id="2363" w:name="_Toc45029508"/>
      <w:bookmarkStart w:id="2364" w:name="_Toc56520784"/>
      <w:bookmarkStart w:id="2365" w:name="_Toc90587072"/>
      <w:bookmarkStart w:id="2366" w:name="_Toc106616615"/>
      <w:bookmarkStart w:id="2367" w:name="_Toc122101311"/>
      <w:r w:rsidRPr="00533C32">
        <w:t>5.2.35.3.2</w:t>
      </w:r>
      <w:r w:rsidRPr="00533C32">
        <w:tab/>
        <w:t>DELETE</w:t>
      </w:r>
      <w:bookmarkEnd w:id="2360"/>
      <w:bookmarkEnd w:id="2361"/>
      <w:bookmarkEnd w:id="2362"/>
      <w:bookmarkEnd w:id="2363"/>
      <w:bookmarkEnd w:id="2364"/>
      <w:bookmarkEnd w:id="2365"/>
      <w:bookmarkEnd w:id="2366"/>
      <w:bookmarkEnd w:id="2367"/>
    </w:p>
    <w:p w14:paraId="3641231A" w14:textId="77777777" w:rsidR="00234841" w:rsidRPr="00533C32" w:rsidRDefault="00234841" w:rsidP="00234841">
      <w:r w:rsidRPr="00533C32">
        <w:t>This method shall support the URI query parameters specified in table 5.2.35.3.2-1.</w:t>
      </w:r>
    </w:p>
    <w:p w14:paraId="7BEC790E" w14:textId="77777777" w:rsidR="00234841" w:rsidRPr="00533C32" w:rsidRDefault="00234841" w:rsidP="00434F1A">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5693827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ECFB6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759F3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A0A6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1DC9D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50E54" w14:textId="77777777" w:rsidR="00234841" w:rsidRPr="009C5B90" w:rsidRDefault="00234841" w:rsidP="00D17253">
            <w:pPr>
              <w:pStyle w:val="TAH"/>
              <w:rPr>
                <w:lang w:val="en-US"/>
              </w:rPr>
            </w:pPr>
            <w:r w:rsidRPr="009C5B90">
              <w:rPr>
                <w:lang w:val="en-US"/>
              </w:rPr>
              <w:t>Description</w:t>
            </w:r>
          </w:p>
        </w:tc>
      </w:tr>
      <w:tr w:rsidR="00234841" w:rsidRPr="009C5B90" w14:paraId="51C15F4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00A97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71B70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86A8E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0ABCA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F4FE03" w14:textId="77777777" w:rsidR="00234841" w:rsidRPr="009C5B90" w:rsidRDefault="00234841" w:rsidP="00D17253">
            <w:pPr>
              <w:pStyle w:val="TAL"/>
              <w:rPr>
                <w:lang w:val="en-US"/>
              </w:rPr>
            </w:pPr>
          </w:p>
        </w:tc>
      </w:tr>
    </w:tbl>
    <w:p w14:paraId="0271FF3E" w14:textId="77777777" w:rsidR="00234841" w:rsidRPr="00533C32" w:rsidRDefault="00234841" w:rsidP="00234841"/>
    <w:p w14:paraId="6A59AC89" w14:textId="77777777" w:rsidR="00234841" w:rsidRPr="00533C32" w:rsidRDefault="00234841" w:rsidP="00234841">
      <w:r w:rsidRPr="00533C32">
        <w:t>This method shall support the request data structures specified in table 5.2.35.3.2-2 and the response data structures and response codes specified in table 5.2.19.3.2-3.</w:t>
      </w:r>
    </w:p>
    <w:p w14:paraId="0D3CFAC3" w14:textId="77777777" w:rsidR="00234841" w:rsidRPr="00533C32" w:rsidRDefault="00234841" w:rsidP="00434F1A">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208093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6CC00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10182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7A4B0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9D4FB8" w14:textId="77777777" w:rsidR="00234841" w:rsidRPr="009C5B90" w:rsidRDefault="00234841" w:rsidP="00D17253">
            <w:pPr>
              <w:pStyle w:val="TAH"/>
              <w:rPr>
                <w:lang w:val="en-US"/>
              </w:rPr>
            </w:pPr>
            <w:r w:rsidRPr="009C5B90">
              <w:rPr>
                <w:lang w:val="en-US"/>
              </w:rPr>
              <w:t>Description</w:t>
            </w:r>
          </w:p>
        </w:tc>
      </w:tr>
      <w:tr w:rsidR="00234841" w:rsidRPr="009C5B90" w14:paraId="0CDA067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55F50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A6893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EB54E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2606A7" w14:textId="77777777" w:rsidR="00234841" w:rsidRPr="009C5B90" w:rsidRDefault="00234841" w:rsidP="00D17253">
            <w:pPr>
              <w:pStyle w:val="TAL"/>
              <w:rPr>
                <w:lang w:val="en-US"/>
              </w:rPr>
            </w:pPr>
          </w:p>
        </w:tc>
      </w:tr>
    </w:tbl>
    <w:p w14:paraId="2337D0BD" w14:textId="77777777" w:rsidR="00234841" w:rsidRPr="00533C32" w:rsidRDefault="00234841" w:rsidP="00234841"/>
    <w:p w14:paraId="2F4FA8A5" w14:textId="77777777" w:rsidR="00234841" w:rsidRPr="00533C32" w:rsidRDefault="00234841" w:rsidP="00434F1A">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6523EF7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058E7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36705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80E45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C5C26A" w14:textId="77777777" w:rsidR="00234841" w:rsidRPr="009C5B90" w:rsidRDefault="00234841" w:rsidP="00D17253">
            <w:pPr>
              <w:pStyle w:val="TAH"/>
              <w:rPr>
                <w:lang w:val="en-US"/>
              </w:rPr>
            </w:pPr>
            <w:r w:rsidRPr="009C5B90">
              <w:rPr>
                <w:lang w:val="en-US"/>
              </w:rPr>
              <w:t>Response</w:t>
            </w:r>
          </w:p>
          <w:p w14:paraId="65C0354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C99348" w14:textId="77777777" w:rsidR="00234841" w:rsidRPr="009C5B90" w:rsidRDefault="00234841" w:rsidP="00D17253">
            <w:pPr>
              <w:pStyle w:val="TAH"/>
              <w:rPr>
                <w:lang w:val="en-US"/>
              </w:rPr>
            </w:pPr>
            <w:r w:rsidRPr="009C5B90">
              <w:rPr>
                <w:lang w:val="en-US"/>
              </w:rPr>
              <w:t>Description</w:t>
            </w:r>
          </w:p>
        </w:tc>
      </w:tr>
      <w:tr w:rsidR="00234841" w:rsidRPr="009C5B90" w14:paraId="3B493C5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A7B9C6"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38EA43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3EB02A"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9F9218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885C49"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0173E5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9D2EC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6C03B9E" w14:textId="77777777" w:rsidR="00234841" w:rsidRPr="00533C32" w:rsidRDefault="00234841" w:rsidP="00234841">
      <w:pPr>
        <w:rPr>
          <w:lang w:eastAsia="zh-CN"/>
        </w:rPr>
      </w:pPr>
    </w:p>
    <w:p w14:paraId="27BC0154" w14:textId="77777777" w:rsidR="00234841" w:rsidRPr="00533C32" w:rsidRDefault="00234841" w:rsidP="00434F1A">
      <w:pPr>
        <w:pStyle w:val="Heading5"/>
      </w:pPr>
      <w:bookmarkStart w:id="2368" w:name="_Toc20127148"/>
      <w:bookmarkStart w:id="2369" w:name="_Toc27589124"/>
      <w:bookmarkStart w:id="2370" w:name="_Toc36459925"/>
      <w:bookmarkStart w:id="2371" w:name="_Toc45029509"/>
      <w:bookmarkStart w:id="2372" w:name="_Toc56520785"/>
      <w:bookmarkStart w:id="2373" w:name="_Toc90587073"/>
      <w:bookmarkStart w:id="2374" w:name="_Toc106616616"/>
      <w:bookmarkStart w:id="2375" w:name="_Toc122101312"/>
      <w:r w:rsidRPr="00533C32">
        <w:t>5.2.35.3.</w:t>
      </w:r>
      <w:r w:rsidRPr="00533C32">
        <w:rPr>
          <w:lang w:val="de-DE"/>
        </w:rPr>
        <w:t>3</w:t>
      </w:r>
      <w:r w:rsidRPr="00533C32">
        <w:tab/>
        <w:t>PATCH</w:t>
      </w:r>
      <w:bookmarkEnd w:id="2368"/>
      <w:bookmarkEnd w:id="2369"/>
      <w:bookmarkEnd w:id="2370"/>
      <w:bookmarkEnd w:id="2371"/>
      <w:bookmarkEnd w:id="2372"/>
      <w:bookmarkEnd w:id="2373"/>
      <w:bookmarkEnd w:id="2374"/>
      <w:bookmarkEnd w:id="2375"/>
    </w:p>
    <w:p w14:paraId="728BC0B0" w14:textId="77777777" w:rsidR="00234841" w:rsidRPr="00533C32" w:rsidRDefault="00234841" w:rsidP="00234841">
      <w:r w:rsidRPr="00533C32">
        <w:t>This method shall support the URI query parameters specified in table 5.2.35.3.</w:t>
      </w:r>
      <w:r w:rsidRPr="00533C32">
        <w:rPr>
          <w:lang w:val="de-DE"/>
        </w:rPr>
        <w:t>3</w:t>
      </w:r>
      <w:r w:rsidRPr="00533C32">
        <w:t>-1.</w:t>
      </w:r>
    </w:p>
    <w:p w14:paraId="766C2395" w14:textId="77777777" w:rsidR="00234841" w:rsidRPr="00533C32" w:rsidRDefault="00234841" w:rsidP="00434F1A">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5F50D2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9E10E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A440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11AF6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2752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D55399" w14:textId="77777777" w:rsidR="00234841" w:rsidRPr="009C5B90" w:rsidRDefault="00234841" w:rsidP="00D17253">
            <w:pPr>
              <w:pStyle w:val="TAH"/>
              <w:rPr>
                <w:lang w:val="en-US"/>
              </w:rPr>
            </w:pPr>
            <w:r w:rsidRPr="009C5B90">
              <w:rPr>
                <w:lang w:val="en-US"/>
              </w:rPr>
              <w:t>Description</w:t>
            </w:r>
          </w:p>
        </w:tc>
      </w:tr>
      <w:tr w:rsidR="00234841" w:rsidRPr="009C5B90" w14:paraId="7839D2C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0601F6"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285F2B6"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7BD20BB"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D9DA65D"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403FE27" w14:textId="77777777" w:rsidR="00234841" w:rsidRPr="009C5B90" w:rsidRDefault="00234841" w:rsidP="00D17253">
            <w:pPr>
              <w:pStyle w:val="TAL"/>
              <w:rPr>
                <w:lang w:val="en-US"/>
              </w:rPr>
            </w:pPr>
            <w:r w:rsidRPr="009C5B90">
              <w:rPr>
                <w:rFonts w:cs="Arial"/>
                <w:szCs w:val="18"/>
              </w:rPr>
              <w:t>see 3GPP TS 29.500 [8] clause 6.6</w:t>
            </w:r>
          </w:p>
        </w:tc>
      </w:tr>
    </w:tbl>
    <w:p w14:paraId="5D5796AC" w14:textId="77777777" w:rsidR="00234841" w:rsidRPr="00533C32" w:rsidRDefault="00234841" w:rsidP="00234841">
      <w:pPr>
        <w:pStyle w:val="Guidance"/>
      </w:pPr>
    </w:p>
    <w:p w14:paraId="043C2CDD" w14:textId="77777777" w:rsidR="00234841" w:rsidRPr="00533C32" w:rsidRDefault="00234841" w:rsidP="0023484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1391CEBD" w14:textId="77777777" w:rsidR="00234841" w:rsidRPr="00533C32" w:rsidRDefault="00234841" w:rsidP="00434F1A">
      <w:pPr>
        <w:pStyle w:val="TH"/>
        <w:outlineLvl w:val="0"/>
      </w:pPr>
      <w:r w:rsidRPr="00533C32">
        <w:lastRenderedPageBreak/>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92E0C5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B4E1D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8728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FAB0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AFB1" w14:textId="77777777" w:rsidR="00234841" w:rsidRPr="009C5B90" w:rsidRDefault="00234841" w:rsidP="00D17253">
            <w:pPr>
              <w:pStyle w:val="TAH"/>
              <w:rPr>
                <w:lang w:val="en-US"/>
              </w:rPr>
            </w:pPr>
            <w:r w:rsidRPr="009C5B90">
              <w:rPr>
                <w:lang w:val="en-US"/>
              </w:rPr>
              <w:t>Description</w:t>
            </w:r>
          </w:p>
        </w:tc>
      </w:tr>
      <w:tr w:rsidR="00234841" w:rsidRPr="009C5B90" w14:paraId="5EC5254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9B5260"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FB3E345"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322C954"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8924746"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4C337D91" w14:textId="77777777" w:rsidR="00234841" w:rsidRPr="00533C32" w:rsidRDefault="00234841" w:rsidP="00234841"/>
    <w:p w14:paraId="6E64F1AC" w14:textId="77777777" w:rsidR="00234841" w:rsidRPr="00533C32" w:rsidRDefault="00234841" w:rsidP="00434F1A">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130E654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8570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50B2C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E7CF2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02772A" w14:textId="77777777" w:rsidR="00234841" w:rsidRPr="009C5B90" w:rsidRDefault="00234841" w:rsidP="00D17253">
            <w:pPr>
              <w:pStyle w:val="TAH"/>
              <w:rPr>
                <w:lang w:val="en-US"/>
              </w:rPr>
            </w:pPr>
            <w:r w:rsidRPr="009C5B90">
              <w:rPr>
                <w:lang w:val="en-US"/>
              </w:rPr>
              <w:t>Response</w:t>
            </w:r>
          </w:p>
          <w:p w14:paraId="5FA24D1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73519A" w14:textId="77777777" w:rsidR="00234841" w:rsidRPr="009C5B90" w:rsidRDefault="00234841" w:rsidP="00D17253">
            <w:pPr>
              <w:pStyle w:val="TAH"/>
              <w:rPr>
                <w:lang w:val="en-US"/>
              </w:rPr>
            </w:pPr>
            <w:r w:rsidRPr="009C5B90">
              <w:rPr>
                <w:lang w:val="en-US"/>
              </w:rPr>
              <w:t>Description</w:t>
            </w:r>
          </w:p>
        </w:tc>
      </w:tr>
      <w:tr w:rsidR="00234841" w:rsidRPr="009C5B90" w14:paraId="20298E68"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5010AA"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C9C024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0F4FC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7563A9"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87D0B5B"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6C1427A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48F848"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B69CD75"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4FBB92C"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FBCB9C"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BF1EFA"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46843D76" w14:textId="77777777" w:rsidTr="00D17253">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5C42DCEE"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228296"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F86C17"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F577FA7" w14:textId="77777777" w:rsidR="00234841" w:rsidRPr="009C5B90" w:rsidRDefault="00234841" w:rsidP="00D17253">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4AC90694" w14:textId="77777777" w:rsidR="00234841" w:rsidRPr="009C5B90" w:rsidRDefault="00234841" w:rsidP="00D17253">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D0E3E99" w14:textId="77777777" w:rsidR="00234841" w:rsidRPr="009C5B90" w:rsidRDefault="00234841" w:rsidP="00D17253">
            <w:pPr>
              <w:pStyle w:val="TAL"/>
              <w:rPr>
                <w:lang w:val="en-US" w:eastAsia="zh-CN"/>
              </w:rPr>
            </w:pPr>
            <w:r w:rsidRPr="009C5B90">
              <w:rPr>
                <w:lang w:val="en-US" w:eastAsia="zh-CN"/>
              </w:rPr>
              <w:t>- GROUP_IDENTIFIER_NOT_FOUND</w:t>
            </w:r>
          </w:p>
        </w:tc>
      </w:tr>
      <w:tr w:rsidR="00234841" w:rsidRPr="009C5B90" w14:paraId="05010D90" w14:textId="77777777" w:rsidTr="00D17253">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5A36B574" w14:textId="77777777" w:rsidR="00234841" w:rsidRPr="009C5B90" w:rsidRDefault="00234841" w:rsidP="00D17253">
            <w:pPr>
              <w:rPr>
                <w:lang w:val="en-US" w:eastAsia="zh-CN"/>
              </w:rPr>
            </w:pPr>
            <w:bookmarkStart w:id="2376" w:name="_MCCTEMPBM_CRPT22160191___7"/>
            <w:bookmarkEnd w:id="2376"/>
          </w:p>
        </w:tc>
        <w:tc>
          <w:tcPr>
            <w:tcW w:w="225" w:type="pct"/>
            <w:tcBorders>
              <w:top w:val="single" w:sz="4" w:space="0" w:color="auto"/>
              <w:left w:val="single" w:sz="6" w:space="0" w:color="000000"/>
              <w:bottom w:val="single" w:sz="6" w:space="0" w:color="000000"/>
              <w:right w:val="single" w:sz="6" w:space="0" w:color="000000"/>
            </w:tcBorders>
            <w:hideMark/>
          </w:tcPr>
          <w:p w14:paraId="7FDBF7F5"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C46385"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AC659"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D0826CA"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5CC4E0EF"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07F60A98"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321C921E"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720476"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521F0B7"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1E69A2" w14:textId="77777777" w:rsidR="00234841" w:rsidRPr="00533C32" w:rsidRDefault="00234841" w:rsidP="00234841">
      <w:pPr>
        <w:rPr>
          <w:lang w:eastAsia="zh-CN"/>
        </w:rPr>
      </w:pPr>
    </w:p>
    <w:p w14:paraId="62C7326F" w14:textId="77777777" w:rsidR="00234841" w:rsidRPr="00533C32" w:rsidRDefault="00234841" w:rsidP="00434F1A">
      <w:pPr>
        <w:pStyle w:val="Heading5"/>
      </w:pPr>
      <w:bookmarkStart w:id="2377" w:name="_Toc20127149"/>
      <w:bookmarkStart w:id="2378" w:name="_Toc27589125"/>
      <w:bookmarkStart w:id="2379" w:name="_Toc36459926"/>
      <w:bookmarkStart w:id="2380" w:name="_Toc45029510"/>
      <w:bookmarkStart w:id="2381" w:name="_Toc56520786"/>
      <w:bookmarkStart w:id="2382" w:name="_Toc90587074"/>
      <w:bookmarkStart w:id="2383" w:name="_Toc106616617"/>
      <w:bookmarkStart w:id="2384" w:name="_Toc122101313"/>
      <w:r w:rsidRPr="00533C32">
        <w:t>5.2.35.3.4</w:t>
      </w:r>
      <w:r w:rsidRPr="00533C32">
        <w:tab/>
        <w:t>GET</w:t>
      </w:r>
      <w:bookmarkEnd w:id="2377"/>
      <w:bookmarkEnd w:id="2378"/>
      <w:bookmarkEnd w:id="2379"/>
      <w:bookmarkEnd w:id="2380"/>
      <w:bookmarkEnd w:id="2381"/>
      <w:bookmarkEnd w:id="2382"/>
      <w:bookmarkEnd w:id="2383"/>
      <w:bookmarkEnd w:id="2384"/>
    </w:p>
    <w:p w14:paraId="0EE6AA36" w14:textId="77777777" w:rsidR="00234841" w:rsidRPr="00533C32" w:rsidRDefault="00234841" w:rsidP="00234841">
      <w:r w:rsidRPr="00533C32">
        <w:t>This method shall support the URI query parameters specified in table 5.2.35.3.4-1.</w:t>
      </w:r>
    </w:p>
    <w:p w14:paraId="421CA3F2" w14:textId="77777777" w:rsidR="00234841" w:rsidRPr="00533C32" w:rsidRDefault="00234841" w:rsidP="00434F1A">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234841" w:rsidRPr="009C5B90" w14:paraId="52B7A897"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CA5BF2" w14:textId="77777777" w:rsidR="00234841" w:rsidRPr="009C5B90" w:rsidRDefault="00234841" w:rsidP="00D17253">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136355E"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7AA4AEA"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B08BEE8"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0CA8F" w14:textId="77777777" w:rsidR="00234841" w:rsidRPr="009C5B90" w:rsidRDefault="00234841" w:rsidP="00D17253">
            <w:pPr>
              <w:pStyle w:val="TAH"/>
              <w:rPr>
                <w:lang w:val="en-US"/>
              </w:rPr>
            </w:pPr>
            <w:r w:rsidRPr="009C5B90">
              <w:rPr>
                <w:lang w:val="en-US"/>
              </w:rPr>
              <w:t>Description</w:t>
            </w:r>
          </w:p>
        </w:tc>
      </w:tr>
      <w:tr w:rsidR="00234841" w:rsidRPr="009C5B90" w14:paraId="79A90AB3" w14:textId="77777777" w:rsidTr="00D1725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ACB7E1F" w14:textId="77777777" w:rsidR="00234841" w:rsidRPr="009C5B90" w:rsidRDefault="00234841" w:rsidP="00D17253">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BB2603A" w14:textId="77777777" w:rsidR="00234841" w:rsidRPr="009C5B90" w:rsidRDefault="00234841" w:rsidP="00D17253">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5225961"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1CB9C94" w14:textId="77777777" w:rsidR="00234841" w:rsidRPr="009C5B90" w:rsidRDefault="00234841" w:rsidP="00D17253">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B42B866" w14:textId="77777777" w:rsidR="00234841" w:rsidRPr="009C5B90" w:rsidRDefault="00234841" w:rsidP="00D17253">
            <w:pPr>
              <w:pStyle w:val="TAL"/>
              <w:rPr>
                <w:lang w:val="en-US"/>
              </w:rPr>
            </w:pPr>
            <w:r w:rsidRPr="009C5B90">
              <w:rPr>
                <w:rFonts w:cs="Arial"/>
                <w:szCs w:val="18"/>
                <w:lang w:val="en-US"/>
              </w:rPr>
              <w:t>see  3GPP TS 29.500 [8] clause 6.6</w:t>
            </w:r>
          </w:p>
        </w:tc>
      </w:tr>
    </w:tbl>
    <w:p w14:paraId="650C79B9" w14:textId="77777777" w:rsidR="00234841" w:rsidRPr="00533C32" w:rsidRDefault="00234841" w:rsidP="00234841"/>
    <w:p w14:paraId="2AA6A26C" w14:textId="77777777" w:rsidR="00234841" w:rsidRPr="00533C32" w:rsidRDefault="00234841" w:rsidP="00234841">
      <w:r w:rsidRPr="00533C32">
        <w:t>This method shall support the request data structures specified in table 5.2.35.3.4-2 and the response data structures and response codes specified in table 5.2.35.3.4-3.</w:t>
      </w:r>
    </w:p>
    <w:p w14:paraId="55B1D882" w14:textId="77777777" w:rsidR="00234841" w:rsidRPr="00533C32" w:rsidRDefault="00234841" w:rsidP="00434F1A">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F64534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CBD3D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98B3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AE566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4B72F" w14:textId="77777777" w:rsidR="00234841" w:rsidRPr="009C5B90" w:rsidRDefault="00234841" w:rsidP="00D17253">
            <w:pPr>
              <w:pStyle w:val="TAH"/>
              <w:rPr>
                <w:lang w:val="en-US"/>
              </w:rPr>
            </w:pPr>
            <w:r w:rsidRPr="009C5B90">
              <w:rPr>
                <w:lang w:val="en-US"/>
              </w:rPr>
              <w:t>Description</w:t>
            </w:r>
          </w:p>
        </w:tc>
      </w:tr>
      <w:tr w:rsidR="00234841" w:rsidRPr="009C5B90" w14:paraId="73454D5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DA9B8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8DB61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8EF8E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EF9574" w14:textId="77777777" w:rsidR="00234841" w:rsidRPr="009C5B90" w:rsidRDefault="00234841" w:rsidP="00D17253">
            <w:pPr>
              <w:pStyle w:val="TAL"/>
              <w:rPr>
                <w:lang w:val="en-US"/>
              </w:rPr>
            </w:pPr>
          </w:p>
        </w:tc>
      </w:tr>
    </w:tbl>
    <w:p w14:paraId="44B415E2" w14:textId="77777777" w:rsidR="00234841" w:rsidRPr="00533C32" w:rsidRDefault="00234841" w:rsidP="00234841"/>
    <w:p w14:paraId="4BB869E0" w14:textId="77777777" w:rsidR="00234841" w:rsidRPr="00533C32" w:rsidRDefault="00234841" w:rsidP="00434F1A">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234841" w:rsidRPr="009C5B90" w14:paraId="4F79582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C289F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34CA6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450E3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3EE3B8" w14:textId="77777777" w:rsidR="00234841" w:rsidRPr="009C5B90" w:rsidRDefault="00234841" w:rsidP="00D17253">
            <w:pPr>
              <w:pStyle w:val="TAH"/>
              <w:rPr>
                <w:lang w:val="en-US"/>
              </w:rPr>
            </w:pPr>
            <w:r w:rsidRPr="009C5B90">
              <w:rPr>
                <w:lang w:val="en-US"/>
              </w:rPr>
              <w:t>Response</w:t>
            </w:r>
          </w:p>
          <w:p w14:paraId="55B2C2D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EA7AE4" w14:textId="77777777" w:rsidR="00234841" w:rsidRPr="009C5B90" w:rsidRDefault="00234841" w:rsidP="00D17253">
            <w:pPr>
              <w:pStyle w:val="TAH"/>
              <w:rPr>
                <w:lang w:val="en-US"/>
              </w:rPr>
            </w:pPr>
            <w:r w:rsidRPr="009C5B90">
              <w:rPr>
                <w:lang w:val="en-US"/>
              </w:rPr>
              <w:t>Description</w:t>
            </w:r>
          </w:p>
        </w:tc>
      </w:tr>
      <w:tr w:rsidR="00234841" w:rsidRPr="009C5B90" w14:paraId="5F202C2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382D34" w14:textId="77777777" w:rsidR="00234841" w:rsidRPr="009C5B90" w:rsidRDefault="00234841" w:rsidP="00D17253">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6F2B1DF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428C912"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BB690A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5D74933" w14:textId="77777777" w:rsidR="00234841" w:rsidRPr="009C5B90" w:rsidRDefault="00234841" w:rsidP="00D17253">
            <w:pPr>
              <w:pStyle w:val="TAL"/>
              <w:rPr>
                <w:lang w:val="en-US"/>
              </w:rPr>
            </w:pPr>
            <w:r w:rsidRPr="009C5B90">
              <w:rPr>
                <w:lang w:val="en-US"/>
              </w:rPr>
              <w:t>Upon success, a response body containing the group configuration of the individual 5G VN Group shall be returned.</w:t>
            </w:r>
          </w:p>
        </w:tc>
      </w:tr>
      <w:tr w:rsidR="00234841" w:rsidRPr="009C5B90" w14:paraId="57397C12"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49B88A"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35994C8" w14:textId="77777777" w:rsidR="00234841" w:rsidRDefault="00234841" w:rsidP="00234841">
      <w:pPr>
        <w:rPr>
          <w:lang w:eastAsia="zh-CN"/>
        </w:rPr>
      </w:pPr>
    </w:p>
    <w:p w14:paraId="2EAD991F" w14:textId="77777777" w:rsidR="00234841" w:rsidRPr="00533C32" w:rsidRDefault="00234841" w:rsidP="00434F1A">
      <w:pPr>
        <w:pStyle w:val="Heading3"/>
      </w:pPr>
      <w:bookmarkStart w:id="2385" w:name="_Toc27589126"/>
      <w:bookmarkStart w:id="2386" w:name="_Toc36459927"/>
      <w:bookmarkStart w:id="2387" w:name="_Toc45029511"/>
      <w:bookmarkStart w:id="2388" w:name="_Toc56520787"/>
      <w:bookmarkStart w:id="2389" w:name="_Toc90587075"/>
      <w:bookmarkStart w:id="2390" w:name="_Toc106616618"/>
      <w:bookmarkStart w:id="2391" w:name="_Toc122101314"/>
      <w:r>
        <w:lastRenderedPageBreak/>
        <w:t>5.2.36</w:t>
      </w:r>
      <w:r w:rsidRPr="00533C32">
        <w:tab/>
        <w:t xml:space="preserve">Resource: </w:t>
      </w:r>
      <w:r>
        <w:rPr>
          <w:rFonts w:hint="eastAsia"/>
          <w:lang w:eastAsia="zh-CN"/>
        </w:rPr>
        <w:t>LcsPrivacySubscriptionData</w:t>
      </w:r>
      <w:bookmarkEnd w:id="2385"/>
      <w:bookmarkEnd w:id="2386"/>
      <w:bookmarkEnd w:id="2387"/>
      <w:bookmarkEnd w:id="2388"/>
      <w:bookmarkEnd w:id="2389"/>
      <w:bookmarkEnd w:id="2390"/>
      <w:bookmarkEnd w:id="2391"/>
    </w:p>
    <w:p w14:paraId="54D7F348" w14:textId="77777777" w:rsidR="00234841" w:rsidRPr="00533C32" w:rsidRDefault="00234841" w:rsidP="00434F1A">
      <w:pPr>
        <w:pStyle w:val="Heading4"/>
      </w:pPr>
      <w:bookmarkStart w:id="2392" w:name="_Toc27589127"/>
      <w:bookmarkStart w:id="2393" w:name="_Toc36459928"/>
      <w:bookmarkStart w:id="2394" w:name="_Toc45029512"/>
      <w:bookmarkStart w:id="2395" w:name="_Toc56520788"/>
      <w:bookmarkStart w:id="2396" w:name="_Toc90587076"/>
      <w:bookmarkStart w:id="2397" w:name="_Toc106616619"/>
      <w:bookmarkStart w:id="2398" w:name="_Toc122101315"/>
      <w:r>
        <w:t>5.2.36</w:t>
      </w:r>
      <w:r w:rsidRPr="00533C32">
        <w:t>.1</w:t>
      </w:r>
      <w:r w:rsidRPr="00533C32">
        <w:tab/>
        <w:t>Description</w:t>
      </w:r>
      <w:bookmarkEnd w:id="2392"/>
      <w:bookmarkEnd w:id="2393"/>
      <w:bookmarkEnd w:id="2394"/>
      <w:bookmarkEnd w:id="2395"/>
      <w:bookmarkEnd w:id="2396"/>
      <w:bookmarkEnd w:id="2397"/>
      <w:bookmarkEnd w:id="2398"/>
    </w:p>
    <w:p w14:paraId="7B9CF3C2" w14:textId="77777777" w:rsidR="00234841" w:rsidRPr="00533C32" w:rsidRDefault="00234841" w:rsidP="0023484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4F405B2D"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F6B75E" w14:textId="77777777" w:rsidR="00234841" w:rsidRPr="00533C32" w:rsidRDefault="00234841" w:rsidP="00434F1A">
      <w:pPr>
        <w:pStyle w:val="Heading4"/>
      </w:pPr>
      <w:bookmarkStart w:id="2399" w:name="_Toc27589128"/>
      <w:bookmarkStart w:id="2400" w:name="_Toc36459929"/>
      <w:bookmarkStart w:id="2401" w:name="_Toc45029513"/>
      <w:bookmarkStart w:id="2402" w:name="_Toc56520789"/>
      <w:bookmarkStart w:id="2403" w:name="_Toc90587077"/>
      <w:bookmarkStart w:id="2404" w:name="_Toc106616620"/>
      <w:bookmarkStart w:id="2405" w:name="_Toc122101316"/>
      <w:r>
        <w:t>5.2.36</w:t>
      </w:r>
      <w:r w:rsidRPr="00533C32">
        <w:t>.2</w:t>
      </w:r>
      <w:r w:rsidRPr="00533C32">
        <w:tab/>
        <w:t>Resource Definition</w:t>
      </w:r>
      <w:bookmarkEnd w:id="2399"/>
      <w:bookmarkEnd w:id="2400"/>
      <w:bookmarkEnd w:id="2401"/>
      <w:bookmarkEnd w:id="2402"/>
      <w:bookmarkEnd w:id="2403"/>
      <w:bookmarkEnd w:id="2404"/>
      <w:bookmarkEnd w:id="2405"/>
    </w:p>
    <w:p w14:paraId="7DE5922C" w14:textId="77777777" w:rsidR="00234841" w:rsidRPr="00533C32" w:rsidRDefault="00234841" w:rsidP="00234841">
      <w:r w:rsidRPr="00533C32">
        <w:t>Resource URI: {apiRoot}/nudr-dr/&lt;apiVersion&gt;/subscription-data/{</w:t>
      </w:r>
      <w:r w:rsidRPr="00533C32">
        <w:rPr>
          <w:lang w:eastAsia="zh-CN"/>
        </w:rPr>
        <w:t>ueId</w:t>
      </w:r>
      <w:r w:rsidRPr="00533C32">
        <w:t>}/</w:t>
      </w:r>
      <w:r>
        <w:t>lcs-privacy</w:t>
      </w:r>
      <w:r w:rsidRPr="00533C32">
        <w:t>-data</w:t>
      </w:r>
    </w:p>
    <w:p w14:paraId="6B259A18" w14:textId="77777777" w:rsidR="00234841" w:rsidRPr="00533C32" w:rsidRDefault="00234841" w:rsidP="00234841">
      <w:pPr>
        <w:rPr>
          <w:rFonts w:ascii="Arial" w:hAnsi="Arial" w:cs="Arial"/>
        </w:rPr>
      </w:pPr>
      <w:bookmarkStart w:id="2406"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406"/>
    <w:p w14:paraId="1C956B27" w14:textId="77777777" w:rsidR="00234841" w:rsidRPr="00533C32" w:rsidRDefault="00234841" w:rsidP="00434F1A">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206E62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C885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465A66" w14:textId="77777777" w:rsidR="00234841" w:rsidRPr="009C5B90" w:rsidRDefault="00234841" w:rsidP="00D17253">
            <w:pPr>
              <w:pStyle w:val="TAH"/>
              <w:rPr>
                <w:lang w:val="en-US"/>
              </w:rPr>
            </w:pPr>
            <w:r w:rsidRPr="009C5B90">
              <w:rPr>
                <w:lang w:val="en-US"/>
              </w:rPr>
              <w:t>Definition</w:t>
            </w:r>
          </w:p>
        </w:tc>
      </w:tr>
      <w:tr w:rsidR="00234841" w:rsidRPr="009C5B90" w14:paraId="21F15AB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7491F"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7CE888"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715862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1BF86"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8D557D"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6FC7AB81" w14:textId="77777777" w:rsidR="00234841" w:rsidRPr="00533C32" w:rsidRDefault="00234841" w:rsidP="00234841"/>
    <w:p w14:paraId="5A0B55F1" w14:textId="77777777" w:rsidR="00234841" w:rsidRPr="00533C32" w:rsidRDefault="00234841" w:rsidP="00434F1A">
      <w:pPr>
        <w:pStyle w:val="Heading4"/>
      </w:pPr>
      <w:bookmarkStart w:id="2407" w:name="_Toc27589129"/>
      <w:bookmarkStart w:id="2408" w:name="_Toc36459930"/>
      <w:bookmarkStart w:id="2409" w:name="_Toc45029514"/>
      <w:bookmarkStart w:id="2410" w:name="_Toc56520790"/>
      <w:bookmarkStart w:id="2411" w:name="_Toc90587078"/>
      <w:bookmarkStart w:id="2412" w:name="_Toc106616621"/>
      <w:bookmarkStart w:id="2413" w:name="_Toc122101317"/>
      <w:r>
        <w:t>5.2.36.</w:t>
      </w:r>
      <w:r w:rsidRPr="00533C32">
        <w:t>3</w:t>
      </w:r>
      <w:r w:rsidRPr="00533C32">
        <w:tab/>
        <w:t>Resource Standard Methods</w:t>
      </w:r>
      <w:bookmarkEnd w:id="2407"/>
      <w:bookmarkEnd w:id="2408"/>
      <w:bookmarkEnd w:id="2409"/>
      <w:bookmarkEnd w:id="2410"/>
      <w:bookmarkEnd w:id="2411"/>
      <w:bookmarkEnd w:id="2412"/>
      <w:bookmarkEnd w:id="2413"/>
    </w:p>
    <w:p w14:paraId="7FECF5E8" w14:textId="77777777" w:rsidR="00234841" w:rsidRPr="00533C32" w:rsidRDefault="00234841" w:rsidP="00434F1A">
      <w:pPr>
        <w:pStyle w:val="Heading5"/>
      </w:pPr>
      <w:bookmarkStart w:id="2414" w:name="_Toc27589130"/>
      <w:bookmarkStart w:id="2415" w:name="_Toc36459931"/>
      <w:bookmarkStart w:id="2416" w:name="_Toc45029515"/>
      <w:bookmarkStart w:id="2417" w:name="_Toc56520791"/>
      <w:bookmarkStart w:id="2418" w:name="_Toc90587079"/>
      <w:bookmarkStart w:id="2419" w:name="_Toc106616622"/>
      <w:bookmarkStart w:id="2420" w:name="_Toc122101318"/>
      <w:r>
        <w:t>5.2.36.</w:t>
      </w:r>
      <w:r w:rsidRPr="00533C32">
        <w:t>3.1</w:t>
      </w:r>
      <w:r w:rsidRPr="00533C32">
        <w:tab/>
        <w:t>GET</w:t>
      </w:r>
      <w:bookmarkEnd w:id="2414"/>
      <w:bookmarkEnd w:id="2415"/>
      <w:bookmarkEnd w:id="2416"/>
      <w:bookmarkEnd w:id="2417"/>
      <w:bookmarkEnd w:id="2418"/>
      <w:bookmarkEnd w:id="2419"/>
      <w:bookmarkEnd w:id="2420"/>
    </w:p>
    <w:p w14:paraId="40A2D30C" w14:textId="77777777" w:rsidR="00234841" w:rsidRPr="00533C32" w:rsidRDefault="00234841" w:rsidP="00234841">
      <w:r w:rsidRPr="00533C32">
        <w:t xml:space="preserve">This method shall support the URI query parameters specified in table </w:t>
      </w:r>
      <w:r>
        <w:t>5.2.36.</w:t>
      </w:r>
      <w:r w:rsidRPr="00533C32">
        <w:t>3.1-1.</w:t>
      </w:r>
    </w:p>
    <w:p w14:paraId="41874050" w14:textId="77777777" w:rsidR="00234841" w:rsidRPr="00533C32" w:rsidRDefault="00234841" w:rsidP="00434F1A">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119D37D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BB057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CCABB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4B2C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AC06BD"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B5734" w14:textId="77777777" w:rsidR="00234841" w:rsidRPr="009C5B90" w:rsidRDefault="00234841" w:rsidP="00D17253">
            <w:pPr>
              <w:pStyle w:val="TAH"/>
              <w:rPr>
                <w:lang w:val="en-US"/>
              </w:rPr>
            </w:pPr>
            <w:r w:rsidRPr="009C5B90">
              <w:rPr>
                <w:lang w:val="en-US"/>
              </w:rPr>
              <w:t>Description</w:t>
            </w:r>
          </w:p>
        </w:tc>
      </w:tr>
      <w:tr w:rsidR="00234841" w:rsidRPr="009C5B90" w14:paraId="4CA0211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74E82F"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AFC372E" w14:textId="77777777" w:rsidR="00234841" w:rsidRPr="009C5B90" w:rsidRDefault="00234841" w:rsidP="00D17253">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8DDACF5"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413D9E"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E5D819"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695290A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22E379"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37D6A8D"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6D9C02"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106CB12"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CA96347" w14:textId="77777777" w:rsidR="00234841" w:rsidRPr="009C5B90" w:rsidRDefault="00234841" w:rsidP="00D17253">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1F844C28" w14:textId="77777777" w:rsidR="00234841" w:rsidRPr="00533C32" w:rsidRDefault="00234841" w:rsidP="00234841"/>
    <w:p w14:paraId="316A6D2E" w14:textId="77777777" w:rsidR="00234841" w:rsidRPr="00533C32" w:rsidRDefault="00234841" w:rsidP="0023484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5AEB3E99" w14:textId="77777777" w:rsidR="00234841" w:rsidRPr="00533C32" w:rsidRDefault="00234841" w:rsidP="00434F1A">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F5886D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CD58F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AA5F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1EC5D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985DEF" w14:textId="77777777" w:rsidR="00234841" w:rsidRPr="009C5B90" w:rsidRDefault="00234841" w:rsidP="00D17253">
            <w:pPr>
              <w:pStyle w:val="TAH"/>
              <w:rPr>
                <w:lang w:val="en-US"/>
              </w:rPr>
            </w:pPr>
            <w:r w:rsidRPr="009C5B90">
              <w:rPr>
                <w:lang w:val="en-US"/>
              </w:rPr>
              <w:t>Description</w:t>
            </w:r>
          </w:p>
        </w:tc>
      </w:tr>
      <w:tr w:rsidR="00234841" w:rsidRPr="009C5B90" w14:paraId="6F09862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39F154"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3EBC38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B8419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5B86BB9" w14:textId="77777777" w:rsidR="00234841" w:rsidRPr="009C5B90" w:rsidRDefault="00234841" w:rsidP="00D17253">
            <w:pPr>
              <w:pStyle w:val="TAL"/>
              <w:rPr>
                <w:lang w:val="en-US"/>
              </w:rPr>
            </w:pPr>
          </w:p>
        </w:tc>
      </w:tr>
    </w:tbl>
    <w:p w14:paraId="5B6C7955" w14:textId="77777777" w:rsidR="00234841" w:rsidRPr="00533C32" w:rsidRDefault="00234841" w:rsidP="00234841"/>
    <w:p w14:paraId="6B7792C2" w14:textId="77777777" w:rsidR="00234841" w:rsidRPr="00533C32" w:rsidRDefault="00234841" w:rsidP="00434F1A">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29DEA4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46175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FAFA1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8294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337C99" w14:textId="77777777" w:rsidR="00234841" w:rsidRPr="009C5B90" w:rsidRDefault="00234841" w:rsidP="00D17253">
            <w:pPr>
              <w:pStyle w:val="TAH"/>
              <w:rPr>
                <w:lang w:val="en-US"/>
              </w:rPr>
            </w:pPr>
            <w:r w:rsidRPr="009C5B90">
              <w:rPr>
                <w:lang w:val="en-US"/>
              </w:rPr>
              <w:t>Response</w:t>
            </w:r>
          </w:p>
          <w:p w14:paraId="6A3FFF8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3BBBBC" w14:textId="77777777" w:rsidR="00234841" w:rsidRPr="009C5B90" w:rsidRDefault="00234841" w:rsidP="00D17253">
            <w:pPr>
              <w:pStyle w:val="TAH"/>
              <w:rPr>
                <w:lang w:val="en-US"/>
              </w:rPr>
            </w:pPr>
            <w:r w:rsidRPr="009C5B90">
              <w:rPr>
                <w:lang w:val="en-US"/>
              </w:rPr>
              <w:t>Description</w:t>
            </w:r>
          </w:p>
        </w:tc>
      </w:tr>
      <w:tr w:rsidR="00234841" w:rsidRPr="009C5B90" w14:paraId="437B69C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314424" w14:textId="77777777" w:rsidR="00234841" w:rsidRPr="009C5B90" w:rsidRDefault="00234841" w:rsidP="00D17253">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00FE24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68CFC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F6F2A8"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C8052C" w14:textId="77777777" w:rsidR="00234841" w:rsidRPr="009C5B90" w:rsidRDefault="00234841" w:rsidP="00D17253">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234841" w:rsidRPr="009C5B90" w14:paraId="4B68C28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962726"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CFCB534" w14:textId="77777777" w:rsidR="00234841" w:rsidRDefault="00234841" w:rsidP="00234841">
      <w:pPr>
        <w:rPr>
          <w:lang w:eastAsia="zh-CN"/>
        </w:rPr>
      </w:pPr>
    </w:p>
    <w:p w14:paraId="55C049C8" w14:textId="77777777" w:rsidR="00234841" w:rsidRPr="00533C32" w:rsidRDefault="00234841" w:rsidP="00434F1A">
      <w:pPr>
        <w:pStyle w:val="Heading3"/>
      </w:pPr>
      <w:bookmarkStart w:id="2421" w:name="_Toc27589131"/>
      <w:bookmarkStart w:id="2422" w:name="_Toc36459932"/>
      <w:bookmarkStart w:id="2423" w:name="_Toc45029516"/>
      <w:bookmarkStart w:id="2424" w:name="_Toc56520792"/>
      <w:bookmarkStart w:id="2425" w:name="_Toc90587080"/>
      <w:bookmarkStart w:id="2426" w:name="_Toc106616623"/>
      <w:bookmarkStart w:id="2427" w:name="_Toc122101319"/>
      <w:r>
        <w:t>5.2.37</w:t>
      </w:r>
      <w:r w:rsidRPr="00533C32">
        <w:tab/>
        <w:t xml:space="preserve">Resource: </w:t>
      </w:r>
      <w:r>
        <w:rPr>
          <w:rFonts w:hint="eastAsia"/>
          <w:lang w:eastAsia="zh-CN"/>
        </w:rPr>
        <w:t>LcsMobileOriginatedSubscriptionData</w:t>
      </w:r>
      <w:bookmarkEnd w:id="2421"/>
      <w:bookmarkEnd w:id="2422"/>
      <w:bookmarkEnd w:id="2423"/>
      <w:bookmarkEnd w:id="2424"/>
      <w:bookmarkEnd w:id="2425"/>
      <w:bookmarkEnd w:id="2426"/>
      <w:bookmarkEnd w:id="2427"/>
    </w:p>
    <w:p w14:paraId="4CDB58D8" w14:textId="77777777" w:rsidR="00234841" w:rsidRPr="00533C32" w:rsidRDefault="00234841" w:rsidP="00434F1A">
      <w:pPr>
        <w:pStyle w:val="Heading4"/>
      </w:pPr>
      <w:bookmarkStart w:id="2428" w:name="_Toc27589132"/>
      <w:bookmarkStart w:id="2429" w:name="_Toc36459933"/>
      <w:bookmarkStart w:id="2430" w:name="_Toc45029517"/>
      <w:bookmarkStart w:id="2431" w:name="_Toc56520793"/>
      <w:bookmarkStart w:id="2432" w:name="_Toc90587081"/>
      <w:bookmarkStart w:id="2433" w:name="_Toc106616624"/>
      <w:bookmarkStart w:id="2434" w:name="_Toc122101320"/>
      <w:r>
        <w:t>5.2.37</w:t>
      </w:r>
      <w:r w:rsidRPr="00533C32">
        <w:t>.1</w:t>
      </w:r>
      <w:r w:rsidRPr="00533C32">
        <w:tab/>
        <w:t>Description</w:t>
      </w:r>
      <w:bookmarkEnd w:id="2428"/>
      <w:bookmarkEnd w:id="2429"/>
      <w:bookmarkEnd w:id="2430"/>
      <w:bookmarkEnd w:id="2431"/>
      <w:bookmarkEnd w:id="2432"/>
      <w:bookmarkEnd w:id="2433"/>
      <w:bookmarkEnd w:id="2434"/>
    </w:p>
    <w:p w14:paraId="15EC327C" w14:textId="77777777" w:rsidR="00234841" w:rsidRPr="00533C32" w:rsidRDefault="00234841" w:rsidP="0023484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2159749F"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DBCCBA" w14:textId="77777777" w:rsidR="00234841" w:rsidRPr="00533C32" w:rsidRDefault="00234841" w:rsidP="00434F1A">
      <w:pPr>
        <w:pStyle w:val="Heading4"/>
      </w:pPr>
      <w:bookmarkStart w:id="2435" w:name="_Toc27589133"/>
      <w:bookmarkStart w:id="2436" w:name="_Toc36459934"/>
      <w:bookmarkStart w:id="2437" w:name="_Toc45029518"/>
      <w:bookmarkStart w:id="2438" w:name="_Toc56520794"/>
      <w:bookmarkStart w:id="2439" w:name="_Toc90587082"/>
      <w:bookmarkStart w:id="2440" w:name="_Toc106616625"/>
      <w:bookmarkStart w:id="2441" w:name="_Toc122101321"/>
      <w:r>
        <w:t>5.2.37</w:t>
      </w:r>
      <w:r w:rsidRPr="00533C32">
        <w:t>.2</w:t>
      </w:r>
      <w:r w:rsidRPr="00533C32">
        <w:tab/>
        <w:t>Resource Definition</w:t>
      </w:r>
      <w:bookmarkEnd w:id="2435"/>
      <w:bookmarkEnd w:id="2436"/>
      <w:bookmarkEnd w:id="2437"/>
      <w:bookmarkEnd w:id="2438"/>
      <w:bookmarkEnd w:id="2439"/>
      <w:bookmarkEnd w:id="2440"/>
      <w:bookmarkEnd w:id="2441"/>
    </w:p>
    <w:p w14:paraId="2E49FB06" w14:textId="77777777" w:rsidR="00234841" w:rsidRPr="00533C32" w:rsidRDefault="00234841" w:rsidP="00234841">
      <w:r w:rsidRPr="00533C32">
        <w:t>Resource URI: {apiRoot}/nudr-dr/&lt;apiVersion&gt;/subscription-data/{</w:t>
      </w:r>
      <w:r w:rsidRPr="00533C32">
        <w:rPr>
          <w:lang w:eastAsia="zh-CN"/>
        </w:rPr>
        <w:t>ueId</w:t>
      </w:r>
      <w:r w:rsidRPr="00533C32">
        <w:t>}/</w:t>
      </w:r>
      <w:r>
        <w:t>lcs-mo</w:t>
      </w:r>
      <w:r w:rsidRPr="00533C32">
        <w:t>-data</w:t>
      </w:r>
    </w:p>
    <w:p w14:paraId="672FEDF8" w14:textId="77777777" w:rsidR="00234841" w:rsidRPr="00533C32" w:rsidRDefault="00234841" w:rsidP="00234841">
      <w:pPr>
        <w:rPr>
          <w:rFonts w:ascii="Arial" w:hAnsi="Arial" w:cs="Arial"/>
        </w:rPr>
      </w:pPr>
      <w:bookmarkStart w:id="244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442"/>
    <w:p w14:paraId="34C9264D" w14:textId="77777777" w:rsidR="00234841" w:rsidRPr="00533C32" w:rsidRDefault="00234841" w:rsidP="00434F1A">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5F5AD9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3CF1E5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CB6BDC" w14:textId="77777777" w:rsidR="00234841" w:rsidRPr="009C5B90" w:rsidRDefault="00234841" w:rsidP="00D17253">
            <w:pPr>
              <w:pStyle w:val="TAH"/>
              <w:rPr>
                <w:lang w:val="en-US"/>
              </w:rPr>
            </w:pPr>
            <w:r w:rsidRPr="009C5B90">
              <w:rPr>
                <w:lang w:val="en-US"/>
              </w:rPr>
              <w:t>Definition</w:t>
            </w:r>
          </w:p>
        </w:tc>
      </w:tr>
      <w:tr w:rsidR="00234841" w:rsidRPr="009C5B90" w14:paraId="5045DEE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123FF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BED93"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085734C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4BD67"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62D376"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14917BA2" w14:textId="77777777" w:rsidR="00234841" w:rsidRPr="00533C32" w:rsidRDefault="00234841" w:rsidP="00234841"/>
    <w:p w14:paraId="2C40C38E" w14:textId="77777777" w:rsidR="00234841" w:rsidRPr="00533C32" w:rsidRDefault="00234841" w:rsidP="00434F1A">
      <w:pPr>
        <w:pStyle w:val="Heading4"/>
      </w:pPr>
      <w:bookmarkStart w:id="2443" w:name="_Toc27589134"/>
      <w:bookmarkStart w:id="2444" w:name="_Toc36459935"/>
      <w:bookmarkStart w:id="2445" w:name="_Toc45029519"/>
      <w:bookmarkStart w:id="2446" w:name="_Toc56520795"/>
      <w:bookmarkStart w:id="2447" w:name="_Toc90587083"/>
      <w:bookmarkStart w:id="2448" w:name="_Toc106616626"/>
      <w:bookmarkStart w:id="2449" w:name="_Toc122101322"/>
      <w:r>
        <w:t>5.2.37.</w:t>
      </w:r>
      <w:r w:rsidRPr="00533C32">
        <w:t>3</w:t>
      </w:r>
      <w:r w:rsidRPr="00533C32">
        <w:tab/>
        <w:t>Resource Standard Methods</w:t>
      </w:r>
      <w:bookmarkEnd w:id="2443"/>
      <w:bookmarkEnd w:id="2444"/>
      <w:bookmarkEnd w:id="2445"/>
      <w:bookmarkEnd w:id="2446"/>
      <w:bookmarkEnd w:id="2447"/>
      <w:bookmarkEnd w:id="2448"/>
      <w:bookmarkEnd w:id="2449"/>
    </w:p>
    <w:p w14:paraId="4B9ADFEC" w14:textId="77777777" w:rsidR="00234841" w:rsidRPr="00533C32" w:rsidRDefault="00234841" w:rsidP="00434F1A">
      <w:pPr>
        <w:pStyle w:val="Heading5"/>
      </w:pPr>
      <w:bookmarkStart w:id="2450" w:name="_Toc27589135"/>
      <w:bookmarkStart w:id="2451" w:name="_Toc36459936"/>
      <w:bookmarkStart w:id="2452" w:name="_Toc45029520"/>
      <w:bookmarkStart w:id="2453" w:name="_Toc56520796"/>
      <w:bookmarkStart w:id="2454" w:name="_Toc90587084"/>
      <w:bookmarkStart w:id="2455" w:name="_Toc106616627"/>
      <w:bookmarkStart w:id="2456" w:name="_Toc122101323"/>
      <w:r>
        <w:t>5.2.37.</w:t>
      </w:r>
      <w:r w:rsidRPr="00533C32">
        <w:t>3.1</w:t>
      </w:r>
      <w:r w:rsidRPr="00533C32">
        <w:tab/>
        <w:t>GET</w:t>
      </w:r>
      <w:bookmarkEnd w:id="2450"/>
      <w:bookmarkEnd w:id="2451"/>
      <w:bookmarkEnd w:id="2452"/>
      <w:bookmarkEnd w:id="2453"/>
      <w:bookmarkEnd w:id="2454"/>
      <w:bookmarkEnd w:id="2455"/>
      <w:bookmarkEnd w:id="2456"/>
    </w:p>
    <w:p w14:paraId="0F8D4990" w14:textId="77777777" w:rsidR="00234841" w:rsidRPr="00533C32" w:rsidRDefault="00234841" w:rsidP="00234841">
      <w:r w:rsidRPr="00533C32">
        <w:t xml:space="preserve">This method shall support the URI query parameters specified in table </w:t>
      </w:r>
      <w:r>
        <w:t>5.2.37.</w:t>
      </w:r>
      <w:r w:rsidRPr="00533C32">
        <w:t>3.1-1.</w:t>
      </w:r>
    </w:p>
    <w:p w14:paraId="3A4BD136" w14:textId="77777777" w:rsidR="00234841" w:rsidRPr="00533C32" w:rsidRDefault="00234841" w:rsidP="00434F1A">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2E58711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5CB6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79E10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BA878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ED6862"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4F7E" w14:textId="77777777" w:rsidR="00234841" w:rsidRPr="009C5B90" w:rsidRDefault="00234841" w:rsidP="00D17253">
            <w:pPr>
              <w:pStyle w:val="TAH"/>
              <w:rPr>
                <w:lang w:val="en-US"/>
              </w:rPr>
            </w:pPr>
            <w:r w:rsidRPr="009C5B90">
              <w:rPr>
                <w:lang w:val="en-US"/>
              </w:rPr>
              <w:t>Description</w:t>
            </w:r>
          </w:p>
        </w:tc>
      </w:tr>
      <w:tr w:rsidR="00234841" w:rsidRPr="009C5B90" w14:paraId="7D932AA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72A71"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223F589" w14:textId="77777777" w:rsidR="00234841" w:rsidRPr="009C5B90" w:rsidRDefault="00234841" w:rsidP="00D17253">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88F635C"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E38B0D"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75A4845"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1998EEF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D8FDC0"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C8B6C91"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BD0CAE6"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049353"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E94B2B7" w14:textId="77777777" w:rsidR="00234841" w:rsidRPr="009C5B90" w:rsidRDefault="00234841" w:rsidP="00D17253">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1B148DCB" w14:textId="77777777" w:rsidR="00234841" w:rsidRPr="00533C32" w:rsidRDefault="00234841" w:rsidP="00234841"/>
    <w:p w14:paraId="7E905539" w14:textId="77777777" w:rsidR="00234841" w:rsidRPr="00533C32" w:rsidRDefault="00234841" w:rsidP="0023484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0222598E" w14:textId="77777777" w:rsidR="00234841" w:rsidRPr="00533C32" w:rsidRDefault="00234841" w:rsidP="00434F1A">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FF4E49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D25B2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FFB45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B6885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99022A" w14:textId="77777777" w:rsidR="00234841" w:rsidRPr="009C5B90" w:rsidRDefault="00234841" w:rsidP="00D17253">
            <w:pPr>
              <w:pStyle w:val="TAH"/>
              <w:rPr>
                <w:lang w:val="en-US"/>
              </w:rPr>
            </w:pPr>
            <w:r w:rsidRPr="009C5B90">
              <w:rPr>
                <w:lang w:val="en-US"/>
              </w:rPr>
              <w:t>Description</w:t>
            </w:r>
          </w:p>
        </w:tc>
      </w:tr>
      <w:tr w:rsidR="00234841" w:rsidRPr="009C5B90" w14:paraId="180BEF5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F16A50"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885E8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9EFDE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87EEB0B" w14:textId="77777777" w:rsidR="00234841" w:rsidRPr="009C5B90" w:rsidRDefault="00234841" w:rsidP="00D17253">
            <w:pPr>
              <w:pStyle w:val="TAL"/>
              <w:rPr>
                <w:lang w:val="en-US"/>
              </w:rPr>
            </w:pPr>
          </w:p>
        </w:tc>
      </w:tr>
    </w:tbl>
    <w:p w14:paraId="1CE8ECF7" w14:textId="77777777" w:rsidR="00234841" w:rsidRPr="00533C32" w:rsidRDefault="00234841" w:rsidP="00234841"/>
    <w:p w14:paraId="2ED780D8" w14:textId="77777777" w:rsidR="00234841" w:rsidRPr="00533C32" w:rsidRDefault="00234841" w:rsidP="00434F1A">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22CEEBC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6B26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A66A9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53E88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0CCD20" w14:textId="77777777" w:rsidR="00234841" w:rsidRPr="009C5B90" w:rsidRDefault="00234841" w:rsidP="00D17253">
            <w:pPr>
              <w:pStyle w:val="TAH"/>
              <w:rPr>
                <w:lang w:val="en-US"/>
              </w:rPr>
            </w:pPr>
            <w:r w:rsidRPr="009C5B90">
              <w:rPr>
                <w:lang w:val="en-US"/>
              </w:rPr>
              <w:t>Response</w:t>
            </w:r>
          </w:p>
          <w:p w14:paraId="2F261A0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1F488" w14:textId="77777777" w:rsidR="00234841" w:rsidRPr="009C5B90" w:rsidRDefault="00234841" w:rsidP="00D17253">
            <w:pPr>
              <w:pStyle w:val="TAH"/>
              <w:rPr>
                <w:lang w:val="en-US"/>
              </w:rPr>
            </w:pPr>
            <w:r w:rsidRPr="009C5B90">
              <w:rPr>
                <w:lang w:val="en-US"/>
              </w:rPr>
              <w:t>Description</w:t>
            </w:r>
          </w:p>
        </w:tc>
      </w:tr>
      <w:tr w:rsidR="00234841" w:rsidRPr="009C5B90" w14:paraId="21AE5F3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374FF5" w14:textId="77777777" w:rsidR="00234841" w:rsidRPr="009C5B90" w:rsidRDefault="00234841" w:rsidP="00D17253">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20036C15"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5621B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5768C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5A8BB4" w14:textId="77777777" w:rsidR="00234841" w:rsidRPr="009C5B90" w:rsidRDefault="00234841" w:rsidP="00D17253">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234841" w:rsidRPr="009C5B90" w14:paraId="01033B4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86BCBC"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40621D4" w14:textId="77777777" w:rsidR="00234841" w:rsidRPr="0066462D" w:rsidRDefault="00234841" w:rsidP="00234841">
      <w:pPr>
        <w:rPr>
          <w:noProof/>
          <w:lang w:val="fr-FR" w:eastAsia="zh-CN"/>
        </w:rPr>
      </w:pPr>
    </w:p>
    <w:p w14:paraId="2A4CB8B4" w14:textId="77777777" w:rsidR="00234841" w:rsidRPr="00533C32" w:rsidRDefault="00234841" w:rsidP="00434F1A">
      <w:pPr>
        <w:pStyle w:val="Heading3"/>
      </w:pPr>
      <w:bookmarkStart w:id="2457" w:name="_Toc27589136"/>
      <w:bookmarkStart w:id="2458" w:name="_Toc36459937"/>
      <w:bookmarkStart w:id="2459" w:name="_Toc45029521"/>
      <w:bookmarkStart w:id="2460" w:name="_Toc56520797"/>
      <w:bookmarkStart w:id="2461" w:name="_Toc90587085"/>
      <w:bookmarkStart w:id="2462" w:name="_Toc106616628"/>
      <w:bookmarkStart w:id="2463" w:name="_Toc122101324"/>
      <w:r>
        <w:t>5.2.38</w:t>
      </w:r>
      <w:r w:rsidRPr="00533C32">
        <w:tab/>
        <w:t xml:space="preserve">Resource: </w:t>
      </w:r>
      <w:r>
        <w:rPr>
          <w:rFonts w:hint="eastAsia"/>
          <w:lang w:eastAsia="zh-CN"/>
        </w:rPr>
        <w:t>NiddAuthorizationData</w:t>
      </w:r>
      <w:bookmarkEnd w:id="2457"/>
      <w:bookmarkEnd w:id="2458"/>
      <w:bookmarkEnd w:id="2459"/>
      <w:bookmarkEnd w:id="2460"/>
      <w:bookmarkEnd w:id="2461"/>
      <w:bookmarkEnd w:id="2462"/>
      <w:bookmarkEnd w:id="2463"/>
    </w:p>
    <w:p w14:paraId="5C56ABFA" w14:textId="77777777" w:rsidR="00234841" w:rsidRPr="00757737" w:rsidRDefault="00234841" w:rsidP="00434F1A">
      <w:pPr>
        <w:pStyle w:val="Heading4"/>
      </w:pPr>
      <w:bookmarkStart w:id="2464" w:name="_Toc27589137"/>
      <w:bookmarkStart w:id="2465" w:name="_Toc36459938"/>
      <w:bookmarkStart w:id="2466" w:name="_Toc45029522"/>
      <w:bookmarkStart w:id="2467" w:name="_Toc56520798"/>
      <w:bookmarkStart w:id="2468" w:name="_Toc90587086"/>
      <w:bookmarkStart w:id="2469" w:name="_Toc106616629"/>
      <w:bookmarkStart w:id="2470" w:name="_Toc122101325"/>
      <w:r w:rsidRPr="00757737">
        <w:t>5.2.</w:t>
      </w:r>
      <w:r>
        <w:t>38</w:t>
      </w:r>
      <w:r w:rsidRPr="00757737">
        <w:t>.1</w:t>
      </w:r>
      <w:r w:rsidRPr="00757737">
        <w:tab/>
        <w:t>Description</w:t>
      </w:r>
      <w:bookmarkEnd w:id="2464"/>
      <w:bookmarkEnd w:id="2465"/>
      <w:bookmarkEnd w:id="2466"/>
      <w:bookmarkEnd w:id="2467"/>
      <w:bookmarkEnd w:id="2468"/>
      <w:bookmarkEnd w:id="2469"/>
      <w:bookmarkEnd w:id="2470"/>
    </w:p>
    <w:p w14:paraId="041086D1" w14:textId="77777777" w:rsidR="00234841" w:rsidRPr="00533C32" w:rsidRDefault="00234841" w:rsidP="0023484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0910B01C"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40CDC7" w14:textId="77777777" w:rsidR="00234841" w:rsidRPr="00533C32" w:rsidRDefault="00234841" w:rsidP="00434F1A">
      <w:pPr>
        <w:pStyle w:val="Heading4"/>
      </w:pPr>
      <w:bookmarkStart w:id="2471" w:name="_Toc27589138"/>
      <w:bookmarkStart w:id="2472" w:name="_Toc36459939"/>
      <w:bookmarkStart w:id="2473" w:name="_Toc45029523"/>
      <w:bookmarkStart w:id="2474" w:name="_Toc56520799"/>
      <w:bookmarkStart w:id="2475" w:name="_Toc90587087"/>
      <w:bookmarkStart w:id="2476" w:name="_Toc106616630"/>
      <w:bookmarkStart w:id="2477" w:name="_Toc122101326"/>
      <w:r>
        <w:t>5.2.38</w:t>
      </w:r>
      <w:r w:rsidRPr="00533C32">
        <w:t>.2</w:t>
      </w:r>
      <w:r w:rsidRPr="00533C32">
        <w:tab/>
        <w:t>Resource Definition</w:t>
      </w:r>
      <w:bookmarkEnd w:id="2471"/>
      <w:bookmarkEnd w:id="2472"/>
      <w:bookmarkEnd w:id="2473"/>
      <w:bookmarkEnd w:id="2474"/>
      <w:bookmarkEnd w:id="2475"/>
      <w:bookmarkEnd w:id="2476"/>
      <w:bookmarkEnd w:id="2477"/>
    </w:p>
    <w:p w14:paraId="3123408F" w14:textId="77777777" w:rsidR="00234841" w:rsidRPr="00757737" w:rsidRDefault="00234841" w:rsidP="00234841">
      <w:r w:rsidRPr="00533C32">
        <w:t>Resource URI: {apiRoot}/nudr-dr/&lt;apiVersion&gt;/subscription-data/{ueId</w:t>
      </w:r>
      <w:r>
        <w:t>}/nidd-authorization</w:t>
      </w:r>
      <w:r w:rsidRPr="00533C32">
        <w:t>-data</w:t>
      </w:r>
    </w:p>
    <w:p w14:paraId="30706BB1" w14:textId="77777777" w:rsidR="00234841" w:rsidRPr="00533C32" w:rsidRDefault="00234841" w:rsidP="00234841">
      <w:pPr>
        <w:rPr>
          <w:rFonts w:ascii="Arial" w:hAnsi="Arial" w:cs="Arial"/>
        </w:rPr>
      </w:pPr>
      <w:bookmarkStart w:id="2478" w:name="_MCCTEMPBM_CRPT22160194___7"/>
      <w:r w:rsidRPr="00533C32">
        <w:t>This resource shall support the resource URI variables defined in table </w:t>
      </w:r>
      <w:r>
        <w:t>5.2.38</w:t>
      </w:r>
      <w:r w:rsidRPr="00533C32">
        <w:t>.2-1</w:t>
      </w:r>
      <w:r w:rsidRPr="00533C32">
        <w:rPr>
          <w:rFonts w:ascii="Arial" w:hAnsi="Arial" w:cs="Arial"/>
        </w:rPr>
        <w:t>.</w:t>
      </w:r>
    </w:p>
    <w:bookmarkEnd w:id="2478"/>
    <w:p w14:paraId="63E0328D" w14:textId="77777777" w:rsidR="00234841" w:rsidRPr="00533C32" w:rsidRDefault="00234841" w:rsidP="00434F1A">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B79F53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02F7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2A3682" w14:textId="77777777" w:rsidR="00234841" w:rsidRPr="009C5B90" w:rsidRDefault="00234841" w:rsidP="00D17253">
            <w:pPr>
              <w:pStyle w:val="TAH"/>
              <w:rPr>
                <w:lang w:val="en-US"/>
              </w:rPr>
            </w:pPr>
            <w:r w:rsidRPr="009C5B90">
              <w:rPr>
                <w:lang w:val="en-US"/>
              </w:rPr>
              <w:t>Definition</w:t>
            </w:r>
          </w:p>
        </w:tc>
      </w:tr>
      <w:tr w:rsidR="00234841" w:rsidRPr="009C5B90" w14:paraId="581C58D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C2011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B0F10E"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568596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87FC47"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E60C08" w14:textId="77777777" w:rsidR="00234841" w:rsidRPr="009C5B90" w:rsidRDefault="00234841" w:rsidP="00D17253">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2F39F392" w14:textId="77777777" w:rsidR="00234841" w:rsidRPr="00533C32" w:rsidRDefault="00234841" w:rsidP="00234841"/>
    <w:p w14:paraId="5D420240" w14:textId="77777777" w:rsidR="00234841" w:rsidRPr="00533C32" w:rsidRDefault="00234841" w:rsidP="00434F1A">
      <w:pPr>
        <w:pStyle w:val="Heading4"/>
      </w:pPr>
      <w:bookmarkStart w:id="2479" w:name="_Toc27589139"/>
      <w:bookmarkStart w:id="2480" w:name="_Toc36459940"/>
      <w:bookmarkStart w:id="2481" w:name="_Toc45029524"/>
      <w:bookmarkStart w:id="2482" w:name="_Toc56520800"/>
      <w:bookmarkStart w:id="2483" w:name="_Toc90587088"/>
      <w:bookmarkStart w:id="2484" w:name="_Toc106616631"/>
      <w:bookmarkStart w:id="2485" w:name="_Toc122101327"/>
      <w:r>
        <w:t>5.2.38</w:t>
      </w:r>
      <w:r w:rsidRPr="00533C32">
        <w:t>.3</w:t>
      </w:r>
      <w:r w:rsidRPr="00533C32">
        <w:tab/>
        <w:t>Resource Standard Methods</w:t>
      </w:r>
      <w:bookmarkEnd w:id="2479"/>
      <w:bookmarkEnd w:id="2480"/>
      <w:bookmarkEnd w:id="2481"/>
      <w:bookmarkEnd w:id="2482"/>
      <w:bookmarkEnd w:id="2483"/>
      <w:bookmarkEnd w:id="2484"/>
      <w:bookmarkEnd w:id="2485"/>
    </w:p>
    <w:p w14:paraId="485D45C3" w14:textId="77777777" w:rsidR="00234841" w:rsidRPr="00533C32" w:rsidRDefault="00234841" w:rsidP="00434F1A">
      <w:pPr>
        <w:pStyle w:val="Heading5"/>
      </w:pPr>
      <w:bookmarkStart w:id="2486" w:name="_Toc27589140"/>
      <w:bookmarkStart w:id="2487" w:name="_Toc36459941"/>
      <w:bookmarkStart w:id="2488" w:name="_Toc45029525"/>
      <w:bookmarkStart w:id="2489" w:name="_Toc56520801"/>
      <w:bookmarkStart w:id="2490" w:name="_Toc90587089"/>
      <w:bookmarkStart w:id="2491" w:name="_Toc106616632"/>
      <w:bookmarkStart w:id="2492" w:name="_Toc122101328"/>
      <w:r>
        <w:t>5.2.38</w:t>
      </w:r>
      <w:r w:rsidRPr="00533C32">
        <w:t>.3.1</w:t>
      </w:r>
      <w:r w:rsidRPr="00533C32">
        <w:tab/>
        <w:t>GET</w:t>
      </w:r>
      <w:bookmarkEnd w:id="2486"/>
      <w:bookmarkEnd w:id="2487"/>
      <w:bookmarkEnd w:id="2488"/>
      <w:bookmarkEnd w:id="2489"/>
      <w:bookmarkEnd w:id="2490"/>
      <w:bookmarkEnd w:id="2491"/>
      <w:bookmarkEnd w:id="2492"/>
    </w:p>
    <w:p w14:paraId="3D4A34FD" w14:textId="77777777" w:rsidR="00234841" w:rsidRPr="00533C32" w:rsidRDefault="00234841" w:rsidP="00234841">
      <w:r w:rsidRPr="00533C32">
        <w:t xml:space="preserve">This method shall support the URI query parameters specified in table </w:t>
      </w:r>
      <w:r>
        <w:t>5.2.38</w:t>
      </w:r>
      <w:r w:rsidRPr="00533C32">
        <w:t>.3.1-1.</w:t>
      </w:r>
    </w:p>
    <w:p w14:paraId="62DF9E02" w14:textId="77777777" w:rsidR="00234841" w:rsidRPr="00533C32" w:rsidRDefault="00234841" w:rsidP="00434F1A">
      <w:pPr>
        <w:pStyle w:val="TH"/>
        <w:outlineLvl w:val="0"/>
      </w:pPr>
      <w:r w:rsidRPr="00533C32">
        <w:lastRenderedPageBreak/>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8"/>
        <w:gridCol w:w="286"/>
        <w:gridCol w:w="1067"/>
        <w:gridCol w:w="4876"/>
      </w:tblGrid>
      <w:tr w:rsidR="00234841" w:rsidRPr="009C5B90" w14:paraId="0EB9A9B3" w14:textId="77777777" w:rsidTr="00D17253">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37BD933C" w14:textId="77777777" w:rsidR="00234841" w:rsidRPr="009C5B90" w:rsidRDefault="00234841" w:rsidP="00D17253">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7EC63CD6" w14:textId="77777777" w:rsidR="00234841" w:rsidRPr="009C5B90" w:rsidRDefault="00234841" w:rsidP="00D17253">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618C7FE"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FBD24A1" w14:textId="77777777" w:rsidR="00234841" w:rsidRPr="009C5B90" w:rsidRDefault="00234841" w:rsidP="00D17253">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3307A9" w14:textId="77777777" w:rsidR="00234841" w:rsidRPr="009C5B90" w:rsidRDefault="00234841" w:rsidP="00D17253">
            <w:pPr>
              <w:pStyle w:val="TAH"/>
              <w:rPr>
                <w:lang w:val="en-US"/>
              </w:rPr>
            </w:pPr>
            <w:r w:rsidRPr="009C5B90">
              <w:rPr>
                <w:lang w:val="en-US"/>
              </w:rPr>
              <w:t>Description</w:t>
            </w:r>
          </w:p>
        </w:tc>
      </w:tr>
      <w:tr w:rsidR="00234841" w:rsidRPr="009C5B90" w14:paraId="43192824"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hideMark/>
          </w:tcPr>
          <w:p w14:paraId="03B00090" w14:textId="77777777" w:rsidR="00234841" w:rsidRPr="009C5B90" w:rsidRDefault="00234841" w:rsidP="00D17253">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12124133" w14:textId="77777777" w:rsidR="00234841" w:rsidRPr="009C5B90" w:rsidRDefault="00234841" w:rsidP="00D17253">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615BED6F" w14:textId="77777777" w:rsidR="00234841" w:rsidRPr="009C5B90" w:rsidRDefault="00234841" w:rsidP="00D17253">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EB0A619" w14:textId="77777777" w:rsidR="00234841" w:rsidRPr="009C5B90" w:rsidRDefault="00234841" w:rsidP="00D17253">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9E0E0B3" w14:textId="77777777" w:rsidR="00234841" w:rsidRPr="009C5B90" w:rsidRDefault="00234841" w:rsidP="00D17253">
            <w:pPr>
              <w:pStyle w:val="TAL"/>
              <w:rPr>
                <w:lang w:val="en-US"/>
              </w:rPr>
            </w:pPr>
            <w:r w:rsidRPr="009C5B90">
              <w:t>When present without Slice Differentiator (sd), all slices identified by the given Slice/Service Type (sst) and any sd value (if any) shall be considered matching the query parameter.</w:t>
            </w:r>
          </w:p>
        </w:tc>
      </w:tr>
      <w:tr w:rsidR="00234841" w:rsidRPr="009C5B90" w14:paraId="74F7250D"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tcPr>
          <w:p w14:paraId="3725C352" w14:textId="77777777" w:rsidR="00234841" w:rsidRPr="009C5B90" w:rsidRDefault="00234841" w:rsidP="00D17253">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3EC2FD40" w14:textId="77777777" w:rsidR="00234841" w:rsidRPr="009C5B90" w:rsidRDefault="00234841" w:rsidP="00D17253">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597A5FA2" w14:textId="77777777" w:rsidR="00234841" w:rsidRPr="009C5B90" w:rsidRDefault="00234841" w:rsidP="00D17253">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46B3AC75" w14:textId="77777777" w:rsidR="00234841" w:rsidRPr="009C5B90" w:rsidRDefault="00234841" w:rsidP="00D17253">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5EBDFD7" w14:textId="77777777" w:rsidR="00234841" w:rsidRPr="009C5B90" w:rsidRDefault="00234841" w:rsidP="00D17253">
            <w:pPr>
              <w:pStyle w:val="TAL"/>
              <w:rPr>
                <w:lang w:val="en-US"/>
              </w:rPr>
            </w:pPr>
          </w:p>
        </w:tc>
      </w:tr>
      <w:tr w:rsidR="00234841" w:rsidRPr="009C5B90" w14:paraId="088D7246"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tcPr>
          <w:p w14:paraId="48555DEE" w14:textId="77777777" w:rsidR="00234841" w:rsidRPr="009C5B90" w:rsidRDefault="00234841" w:rsidP="00D17253">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E015732" w14:textId="77777777" w:rsidR="00234841" w:rsidRPr="009C5B90" w:rsidRDefault="00234841" w:rsidP="00D17253">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647AC392" w14:textId="77777777" w:rsidR="00234841" w:rsidRPr="009C5B90" w:rsidRDefault="00234841" w:rsidP="00D17253">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4ADB0E6" w14:textId="77777777" w:rsidR="00234841" w:rsidRPr="009C5B90" w:rsidRDefault="00234841" w:rsidP="00D17253">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266840DF" w14:textId="77777777" w:rsidR="00234841" w:rsidRPr="009C5B90" w:rsidRDefault="00234841" w:rsidP="00D17253">
            <w:pPr>
              <w:pStyle w:val="TAL"/>
              <w:rPr>
                <w:lang w:val="en-US"/>
              </w:rPr>
            </w:pPr>
          </w:p>
        </w:tc>
      </w:tr>
      <w:tr w:rsidR="00234841" w:rsidRPr="009C5B90" w14:paraId="7EBDFB3A"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tcPr>
          <w:p w14:paraId="356590F1" w14:textId="77777777" w:rsidR="00234841" w:rsidRPr="009C5B90" w:rsidRDefault="00234841" w:rsidP="00D17253">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14763928" w14:textId="77777777" w:rsidR="00234841" w:rsidRPr="009C5B90" w:rsidRDefault="00234841" w:rsidP="00D17253">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167B7193" w14:textId="77777777" w:rsidR="00234841" w:rsidRPr="009C5B90" w:rsidRDefault="00234841" w:rsidP="00D17253">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8C0D72B" w14:textId="77777777" w:rsidR="00234841" w:rsidRPr="009C5B90" w:rsidRDefault="00234841" w:rsidP="00D17253">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390B3A07" w14:textId="77777777" w:rsidR="00234841" w:rsidRPr="009C5B90" w:rsidRDefault="00234841" w:rsidP="00D17253">
            <w:pPr>
              <w:pStyle w:val="TAL"/>
              <w:rPr>
                <w:lang w:val="en-US"/>
              </w:rPr>
            </w:pPr>
            <w:r w:rsidRPr="009C5B90">
              <w:rPr>
                <w:lang w:eastAsia="de-DE"/>
              </w:rPr>
              <w:t>When present, indicates the string identifying the originating AF.</w:t>
            </w:r>
          </w:p>
        </w:tc>
      </w:tr>
      <w:tr w:rsidR="00234841" w:rsidRPr="009C5B90" w14:paraId="32EEA3A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5BD45C" w14:textId="77777777" w:rsidR="00234841" w:rsidRPr="009C5B90" w:rsidRDefault="00234841" w:rsidP="00D17253">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08098D39" w14:textId="77777777" w:rsidR="00234841" w:rsidRPr="00533C32" w:rsidRDefault="00234841" w:rsidP="00234841"/>
    <w:p w14:paraId="717B7CBA" w14:textId="77777777" w:rsidR="00234841" w:rsidRPr="00533C32" w:rsidRDefault="00234841" w:rsidP="0023484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96CCE2D" w14:textId="77777777" w:rsidR="00234841" w:rsidRPr="00533C32" w:rsidRDefault="00234841" w:rsidP="00434F1A">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522674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E6FA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7F768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F2C66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B12697" w14:textId="77777777" w:rsidR="00234841" w:rsidRPr="009C5B90" w:rsidRDefault="00234841" w:rsidP="00D17253">
            <w:pPr>
              <w:pStyle w:val="TAH"/>
              <w:rPr>
                <w:lang w:val="en-US"/>
              </w:rPr>
            </w:pPr>
            <w:r w:rsidRPr="009C5B90">
              <w:rPr>
                <w:lang w:val="en-US"/>
              </w:rPr>
              <w:t>Description</w:t>
            </w:r>
          </w:p>
        </w:tc>
      </w:tr>
      <w:tr w:rsidR="00234841" w:rsidRPr="009C5B90" w14:paraId="501372F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E071A6"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474ADE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3FF3B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74D4C5" w14:textId="77777777" w:rsidR="00234841" w:rsidRPr="009C5B90" w:rsidRDefault="00234841" w:rsidP="00D17253">
            <w:pPr>
              <w:pStyle w:val="TAL"/>
              <w:rPr>
                <w:lang w:val="en-US"/>
              </w:rPr>
            </w:pPr>
          </w:p>
        </w:tc>
      </w:tr>
    </w:tbl>
    <w:p w14:paraId="152F438E" w14:textId="77777777" w:rsidR="00234841" w:rsidRPr="00533C32" w:rsidRDefault="00234841" w:rsidP="00234841"/>
    <w:p w14:paraId="513F6ACA" w14:textId="77777777" w:rsidR="00234841" w:rsidRPr="00533C32" w:rsidRDefault="00234841" w:rsidP="00434F1A">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68A9C15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8F096C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D64B5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B8D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605D87" w14:textId="77777777" w:rsidR="00234841" w:rsidRPr="009C5B90" w:rsidRDefault="00234841" w:rsidP="00D17253">
            <w:pPr>
              <w:pStyle w:val="TAH"/>
              <w:rPr>
                <w:lang w:val="en-US"/>
              </w:rPr>
            </w:pPr>
            <w:r w:rsidRPr="009C5B90">
              <w:rPr>
                <w:lang w:val="en-US"/>
              </w:rPr>
              <w:t>Response</w:t>
            </w:r>
          </w:p>
          <w:p w14:paraId="3FF0ECF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BEBEC8" w14:textId="77777777" w:rsidR="00234841" w:rsidRPr="009C5B90" w:rsidRDefault="00234841" w:rsidP="00D17253">
            <w:pPr>
              <w:pStyle w:val="TAH"/>
              <w:rPr>
                <w:lang w:val="en-US"/>
              </w:rPr>
            </w:pPr>
            <w:r w:rsidRPr="009C5B90">
              <w:rPr>
                <w:lang w:val="en-US"/>
              </w:rPr>
              <w:t>Description</w:t>
            </w:r>
          </w:p>
        </w:tc>
      </w:tr>
      <w:tr w:rsidR="00234841" w:rsidRPr="009C5B90" w14:paraId="02452CA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6B19C5" w14:textId="77777777" w:rsidR="00234841" w:rsidRPr="009C5B90" w:rsidRDefault="00234841" w:rsidP="00D17253">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4EC87B6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31DF6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55325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79E4A3" w14:textId="77777777" w:rsidR="00234841" w:rsidRPr="009C5B90" w:rsidRDefault="00234841" w:rsidP="00D17253">
            <w:pPr>
              <w:pStyle w:val="TAL"/>
              <w:rPr>
                <w:lang w:val="en-US"/>
              </w:rPr>
            </w:pPr>
            <w:r w:rsidRPr="009C5B90">
              <w:rPr>
                <w:lang w:val="en-US"/>
              </w:rPr>
              <w:t>Upon success, a response body containing the NIDD Authorization Data shall be returned.</w:t>
            </w:r>
          </w:p>
        </w:tc>
      </w:tr>
      <w:tr w:rsidR="00234841" w:rsidRPr="009C5B90" w14:paraId="72643B12"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32CF3B84"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32B14EA"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6CE3D4F" w14:textId="77777777" w:rsidR="00234841" w:rsidRPr="009C5B90" w:rsidRDefault="00234841" w:rsidP="00D17253">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2112D38C" w14:textId="77777777" w:rsidR="00234841" w:rsidRPr="009C5B90" w:rsidRDefault="00234841" w:rsidP="00D17253">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6A4A5F26"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423124F9" w14:textId="77777777" w:rsidR="00234841" w:rsidRPr="009C5B90" w:rsidRDefault="00234841" w:rsidP="00D17253">
            <w:pPr>
              <w:pStyle w:val="TAL"/>
              <w:rPr>
                <w:lang w:val="en-US"/>
              </w:rPr>
            </w:pPr>
            <w:r w:rsidRPr="009C5B90">
              <w:rPr>
                <w:lang w:eastAsia="de-DE"/>
              </w:rPr>
              <w:t>- USER_NOT_FOUND</w:t>
            </w:r>
          </w:p>
        </w:tc>
      </w:tr>
      <w:tr w:rsidR="00234841" w:rsidRPr="009C5B90" w14:paraId="42BFEE8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0A3B20D9"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967C953"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DA33A3D" w14:textId="77777777" w:rsidR="00234841" w:rsidRPr="009C5B90" w:rsidRDefault="00234841" w:rsidP="00D17253">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9FDFBC5" w14:textId="77777777" w:rsidR="00234841" w:rsidRPr="009C5B90" w:rsidRDefault="00234841" w:rsidP="00D17253">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5FB08497"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11DB6E66" w14:textId="77777777" w:rsidR="00234841" w:rsidRPr="009C5B90" w:rsidRDefault="00234841" w:rsidP="00D17253">
            <w:pPr>
              <w:pStyle w:val="TAL"/>
              <w:rPr>
                <w:lang w:eastAsia="de-DE"/>
              </w:rPr>
            </w:pPr>
            <w:r w:rsidRPr="009C5B90">
              <w:rPr>
                <w:lang w:eastAsia="de-DE"/>
              </w:rPr>
              <w:t>- DNN_NOT_ALLOWED</w:t>
            </w:r>
          </w:p>
          <w:p w14:paraId="2A26F4DB" w14:textId="77777777" w:rsidR="00234841" w:rsidRPr="009C5B90" w:rsidRDefault="00234841" w:rsidP="00D17253">
            <w:pPr>
              <w:pStyle w:val="TAL"/>
              <w:rPr>
                <w:lang w:eastAsia="de-DE"/>
              </w:rPr>
            </w:pPr>
            <w:r w:rsidRPr="009C5B90">
              <w:rPr>
                <w:lang w:eastAsia="zh-CN"/>
              </w:rPr>
              <w:t xml:space="preserve">- </w:t>
            </w:r>
            <w:r w:rsidRPr="009C5B90">
              <w:rPr>
                <w:lang w:eastAsia="de-DE"/>
              </w:rPr>
              <w:t>MTC_PROVIDER_NOT_ALLOWED</w:t>
            </w:r>
          </w:p>
          <w:p w14:paraId="338C3912" w14:textId="77777777" w:rsidR="00234841" w:rsidRPr="009C5B90" w:rsidRDefault="00234841" w:rsidP="00D17253">
            <w:pPr>
              <w:pStyle w:val="TAL"/>
              <w:rPr>
                <w:lang w:eastAsia="de-DE"/>
              </w:rPr>
            </w:pPr>
            <w:r w:rsidRPr="009C5B90">
              <w:rPr>
                <w:lang w:eastAsia="de-DE"/>
              </w:rPr>
              <w:t>- AF_INSTANCE_NOT_ALLOWED</w:t>
            </w:r>
          </w:p>
          <w:p w14:paraId="25763445" w14:textId="77777777" w:rsidR="00234841" w:rsidRPr="009C5B90" w:rsidRDefault="00234841" w:rsidP="00D17253">
            <w:pPr>
              <w:pStyle w:val="TAL"/>
              <w:rPr>
                <w:lang w:val="en-US"/>
              </w:rPr>
            </w:pPr>
            <w:r w:rsidRPr="009C5B90">
              <w:rPr>
                <w:lang w:eastAsia="de-DE"/>
              </w:rPr>
              <w:t>- SNNSAI_NOT_ALLOWED</w:t>
            </w:r>
          </w:p>
        </w:tc>
      </w:tr>
      <w:tr w:rsidR="00234841" w:rsidRPr="009C5B90" w14:paraId="2258770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2F1C2B" w14:textId="77777777" w:rsidR="00234841" w:rsidRPr="009C5B90" w:rsidRDefault="00234841" w:rsidP="00D17253">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36DA7C51" w14:textId="77777777" w:rsidR="00234841" w:rsidRDefault="00234841" w:rsidP="00234841">
      <w:pPr>
        <w:rPr>
          <w:lang w:eastAsia="zh-CN"/>
        </w:rPr>
      </w:pPr>
    </w:p>
    <w:p w14:paraId="76DFFB2D" w14:textId="77777777" w:rsidR="00234841" w:rsidRDefault="00234841" w:rsidP="00434F1A">
      <w:pPr>
        <w:pStyle w:val="Heading3"/>
      </w:pPr>
      <w:bookmarkStart w:id="2493" w:name="_Toc36459942"/>
      <w:bookmarkStart w:id="2494" w:name="_Toc45029526"/>
      <w:bookmarkStart w:id="2495" w:name="_Toc56520802"/>
      <w:bookmarkStart w:id="2496" w:name="_Toc90587090"/>
      <w:bookmarkStart w:id="2497" w:name="_Toc106616633"/>
      <w:bookmarkStart w:id="2498" w:name="_Toc122101329"/>
      <w:r>
        <w:t>5.2.39</w:t>
      </w:r>
      <w:r>
        <w:tab/>
        <w:t xml:space="preserve">Resource: </w:t>
      </w:r>
      <w:r>
        <w:rPr>
          <w:rFonts w:hint="eastAsia"/>
          <w:lang w:eastAsia="zh-CN"/>
        </w:rPr>
        <w:t>C</w:t>
      </w:r>
      <w:r>
        <w:rPr>
          <w:lang w:eastAsia="zh-CN"/>
        </w:rPr>
        <w:t>overageRestrictionData</w:t>
      </w:r>
      <w:bookmarkEnd w:id="2493"/>
      <w:bookmarkEnd w:id="2494"/>
      <w:bookmarkEnd w:id="2495"/>
      <w:bookmarkEnd w:id="2496"/>
      <w:bookmarkEnd w:id="2497"/>
      <w:bookmarkEnd w:id="2498"/>
    </w:p>
    <w:p w14:paraId="09B3DFB1" w14:textId="77777777" w:rsidR="00234841" w:rsidRDefault="00234841" w:rsidP="00434F1A">
      <w:pPr>
        <w:pStyle w:val="Heading4"/>
        <w:rPr>
          <w:rFonts w:eastAsia="SimSun"/>
        </w:rPr>
      </w:pPr>
      <w:bookmarkStart w:id="2499" w:name="_Toc36459943"/>
      <w:bookmarkStart w:id="2500" w:name="_Toc45029527"/>
      <w:bookmarkStart w:id="2501" w:name="_Toc56520803"/>
      <w:bookmarkStart w:id="2502" w:name="_Toc90587091"/>
      <w:bookmarkStart w:id="2503" w:name="_Toc106616634"/>
      <w:bookmarkStart w:id="2504" w:name="_Toc122101330"/>
      <w:r>
        <w:t>5.2.39.1</w:t>
      </w:r>
      <w:r>
        <w:tab/>
        <w:t>Description</w:t>
      </w:r>
      <w:bookmarkEnd w:id="2499"/>
      <w:bookmarkEnd w:id="2500"/>
      <w:bookmarkEnd w:id="2501"/>
      <w:bookmarkEnd w:id="2502"/>
      <w:bookmarkEnd w:id="2503"/>
      <w:bookmarkEnd w:id="2504"/>
    </w:p>
    <w:p w14:paraId="549943F8" w14:textId="77777777" w:rsidR="00234841" w:rsidRDefault="00234841" w:rsidP="0023484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6D1638D"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79E4E59F" w14:textId="77777777" w:rsidR="00234841" w:rsidRDefault="00234841" w:rsidP="00434F1A">
      <w:pPr>
        <w:pStyle w:val="Heading4"/>
      </w:pPr>
      <w:bookmarkStart w:id="2505" w:name="_Toc36459944"/>
      <w:bookmarkStart w:id="2506" w:name="_Toc45029528"/>
      <w:bookmarkStart w:id="2507" w:name="_Toc56520804"/>
      <w:bookmarkStart w:id="2508" w:name="_Toc90587092"/>
      <w:bookmarkStart w:id="2509" w:name="_Toc106616635"/>
      <w:bookmarkStart w:id="2510" w:name="_Toc122101331"/>
      <w:r>
        <w:t>5.2.39.2</w:t>
      </w:r>
      <w:r>
        <w:tab/>
        <w:t>Resource Definition</w:t>
      </w:r>
      <w:bookmarkEnd w:id="2505"/>
      <w:bookmarkEnd w:id="2506"/>
      <w:bookmarkEnd w:id="2507"/>
      <w:bookmarkEnd w:id="2508"/>
      <w:bookmarkEnd w:id="2509"/>
      <w:bookmarkEnd w:id="2510"/>
    </w:p>
    <w:p w14:paraId="5D49F6F3" w14:textId="77777777" w:rsidR="00234841" w:rsidRDefault="00234841" w:rsidP="00234841">
      <w:r>
        <w:t>Resource URI: {apiRoot}/nudr-dr/&lt;apiVersion&gt;/subscription-data/{ueId}/</w:t>
      </w:r>
      <w:r w:rsidRPr="006E7C29">
        <w:rPr>
          <w:lang w:val="en-US"/>
        </w:rPr>
        <w:t>coverage-restriction-data</w:t>
      </w:r>
    </w:p>
    <w:p w14:paraId="7993C195" w14:textId="77777777" w:rsidR="00234841" w:rsidRDefault="00234841" w:rsidP="00234841">
      <w:pPr>
        <w:rPr>
          <w:rFonts w:ascii="Arial" w:hAnsi="Arial" w:cs="Arial"/>
        </w:rPr>
      </w:pPr>
      <w:bookmarkStart w:id="2511" w:name="_MCCTEMPBM_CRPT22160195___7"/>
      <w:r>
        <w:t>This resource shall support the resource URI variables defined in table 5.2.39.2-1</w:t>
      </w:r>
      <w:r>
        <w:rPr>
          <w:rFonts w:ascii="Arial" w:hAnsi="Arial" w:cs="Arial"/>
        </w:rPr>
        <w:t>.</w:t>
      </w:r>
    </w:p>
    <w:bookmarkEnd w:id="2511"/>
    <w:p w14:paraId="34767441" w14:textId="77777777" w:rsidR="00234841" w:rsidRDefault="00234841" w:rsidP="00434F1A">
      <w:pPr>
        <w:pStyle w:val="TH"/>
        <w:outlineLvl w:val="0"/>
      </w:pPr>
      <w:r>
        <w:lastRenderedPageBreak/>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743E5F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56B6A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AA2B16" w14:textId="77777777" w:rsidR="00234841" w:rsidRPr="009C5B90" w:rsidRDefault="00234841" w:rsidP="00D17253">
            <w:pPr>
              <w:pStyle w:val="TAH"/>
              <w:rPr>
                <w:lang w:val="en-US"/>
              </w:rPr>
            </w:pPr>
            <w:r w:rsidRPr="009C5B90">
              <w:rPr>
                <w:lang w:val="en-US"/>
              </w:rPr>
              <w:t>Definition</w:t>
            </w:r>
          </w:p>
        </w:tc>
      </w:tr>
      <w:tr w:rsidR="00234841" w:rsidRPr="009C5B90" w14:paraId="63DE5F4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977F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DC0CA9"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A41583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9DCE4"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BF636" w14:textId="77777777" w:rsidR="00234841" w:rsidRPr="009C5B90" w:rsidRDefault="00234841" w:rsidP="00D17253">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17E25E0C" w14:textId="77777777" w:rsidR="00234841" w:rsidRDefault="00234841" w:rsidP="00234841"/>
    <w:p w14:paraId="623EB5F1" w14:textId="77777777" w:rsidR="00234841" w:rsidRDefault="00234841" w:rsidP="00434F1A">
      <w:pPr>
        <w:pStyle w:val="Heading4"/>
      </w:pPr>
      <w:bookmarkStart w:id="2512" w:name="_Toc36459945"/>
      <w:bookmarkStart w:id="2513" w:name="_Toc45029529"/>
      <w:bookmarkStart w:id="2514" w:name="_Toc56520805"/>
      <w:bookmarkStart w:id="2515" w:name="_Toc90587093"/>
      <w:bookmarkStart w:id="2516" w:name="_Toc106616636"/>
      <w:bookmarkStart w:id="2517" w:name="_Toc122101332"/>
      <w:r>
        <w:t>5.2.39.3</w:t>
      </w:r>
      <w:r>
        <w:tab/>
        <w:t>Resource Standard Methods</w:t>
      </w:r>
      <w:bookmarkEnd w:id="2512"/>
      <w:bookmarkEnd w:id="2513"/>
      <w:bookmarkEnd w:id="2514"/>
      <w:bookmarkEnd w:id="2515"/>
      <w:bookmarkEnd w:id="2516"/>
      <w:bookmarkEnd w:id="2517"/>
    </w:p>
    <w:p w14:paraId="1AD6D89D" w14:textId="77777777" w:rsidR="00234841" w:rsidRDefault="00234841" w:rsidP="00434F1A">
      <w:pPr>
        <w:pStyle w:val="Heading5"/>
      </w:pPr>
      <w:bookmarkStart w:id="2518" w:name="_Toc36459946"/>
      <w:bookmarkStart w:id="2519" w:name="_Toc45029530"/>
      <w:bookmarkStart w:id="2520" w:name="_Toc56520806"/>
      <w:bookmarkStart w:id="2521" w:name="_Toc90587094"/>
      <w:bookmarkStart w:id="2522" w:name="_Toc106616637"/>
      <w:bookmarkStart w:id="2523" w:name="_Toc122101333"/>
      <w:r>
        <w:t>5.2.39.3.1</w:t>
      </w:r>
      <w:r>
        <w:tab/>
        <w:t>GET</w:t>
      </w:r>
      <w:bookmarkEnd w:id="2518"/>
      <w:bookmarkEnd w:id="2519"/>
      <w:bookmarkEnd w:id="2520"/>
      <w:bookmarkEnd w:id="2521"/>
      <w:bookmarkEnd w:id="2522"/>
      <w:bookmarkEnd w:id="2523"/>
    </w:p>
    <w:p w14:paraId="3F40AE64" w14:textId="77777777" w:rsidR="00234841" w:rsidRDefault="00234841" w:rsidP="00234841">
      <w:r>
        <w:t>This method shall support the URI query parameters specified in table 5.2.39.3.1-1.</w:t>
      </w:r>
    </w:p>
    <w:p w14:paraId="2F6F0460" w14:textId="77777777" w:rsidR="00234841" w:rsidRDefault="00234841" w:rsidP="00434F1A">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234841" w:rsidRPr="009C5B90" w14:paraId="1D771889"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5107ACBE"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E7AD502"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94A7B5A"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96B0C6D" w14:textId="77777777" w:rsidR="00234841" w:rsidRPr="009C5B90" w:rsidRDefault="00234841" w:rsidP="00D17253">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89E8C" w14:textId="77777777" w:rsidR="00234841" w:rsidRPr="009C5B90" w:rsidRDefault="00234841" w:rsidP="00D17253">
            <w:pPr>
              <w:pStyle w:val="TAH"/>
              <w:rPr>
                <w:lang w:val="en-US"/>
              </w:rPr>
            </w:pPr>
            <w:r w:rsidRPr="009C5B90">
              <w:rPr>
                <w:lang w:val="en-US"/>
              </w:rPr>
              <w:t>Description</w:t>
            </w:r>
          </w:p>
        </w:tc>
      </w:tr>
      <w:tr w:rsidR="00234841" w:rsidRPr="009C5B90" w14:paraId="557E3D7F"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7CF4F1AB" w14:textId="77777777" w:rsidR="00234841" w:rsidRPr="009C5B90" w:rsidRDefault="00234841" w:rsidP="00D17253">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BE82C46" w14:textId="77777777" w:rsidR="00234841" w:rsidRPr="009C5B90" w:rsidRDefault="00234841" w:rsidP="00D17253">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4F75CB5"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0AC7F71" w14:textId="77777777" w:rsidR="00234841" w:rsidRPr="009C5B90" w:rsidRDefault="00234841" w:rsidP="00D17253">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4A1FD47" w14:textId="77777777" w:rsidR="00234841" w:rsidRPr="009C5B90" w:rsidRDefault="00234841" w:rsidP="00D17253">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70A0D85" w14:textId="77777777" w:rsidR="00234841" w:rsidRDefault="00234841" w:rsidP="00234841"/>
    <w:p w14:paraId="07B5A619" w14:textId="77777777" w:rsidR="00234841" w:rsidRDefault="00234841" w:rsidP="00234841">
      <w:r>
        <w:t>This method shall support the request data structures specified in table 5.2.39.3.1-2 and the response data structures and response codes specified in table 5.2.39.3.1-3.</w:t>
      </w:r>
    </w:p>
    <w:p w14:paraId="5EB1CD72" w14:textId="77777777" w:rsidR="00234841" w:rsidRDefault="00234841" w:rsidP="00434F1A">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63B314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23696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E755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8994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5CBFEA" w14:textId="77777777" w:rsidR="00234841" w:rsidRPr="009C5B90" w:rsidRDefault="00234841" w:rsidP="00D17253">
            <w:pPr>
              <w:pStyle w:val="TAH"/>
              <w:rPr>
                <w:lang w:val="en-US"/>
              </w:rPr>
            </w:pPr>
            <w:r w:rsidRPr="009C5B90">
              <w:rPr>
                <w:lang w:val="en-US"/>
              </w:rPr>
              <w:t>Description</w:t>
            </w:r>
          </w:p>
        </w:tc>
      </w:tr>
      <w:tr w:rsidR="00234841" w:rsidRPr="009C5B90" w14:paraId="51BACF8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F20C8"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F948E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6EEB9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50A446" w14:textId="77777777" w:rsidR="00234841" w:rsidRPr="009C5B90" w:rsidRDefault="00234841" w:rsidP="00D17253">
            <w:pPr>
              <w:pStyle w:val="TAL"/>
              <w:rPr>
                <w:lang w:val="en-US"/>
              </w:rPr>
            </w:pPr>
          </w:p>
        </w:tc>
      </w:tr>
    </w:tbl>
    <w:p w14:paraId="06B8F798" w14:textId="77777777" w:rsidR="00234841" w:rsidRDefault="00234841" w:rsidP="00234841"/>
    <w:p w14:paraId="00FF2B82" w14:textId="77777777" w:rsidR="00234841" w:rsidRDefault="00234841" w:rsidP="00434F1A">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234841" w:rsidRPr="009C5B90" w14:paraId="248AAD2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4D0E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FDE8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47C7F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CF251F" w14:textId="77777777" w:rsidR="00234841" w:rsidRPr="009C5B90" w:rsidRDefault="00234841" w:rsidP="00D17253">
            <w:pPr>
              <w:pStyle w:val="TAH"/>
              <w:rPr>
                <w:lang w:val="en-US"/>
              </w:rPr>
            </w:pPr>
            <w:r w:rsidRPr="009C5B90">
              <w:rPr>
                <w:lang w:val="en-US"/>
              </w:rPr>
              <w:t>Response</w:t>
            </w:r>
          </w:p>
          <w:p w14:paraId="57D000A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B62A89" w14:textId="77777777" w:rsidR="00234841" w:rsidRPr="009C5B90" w:rsidRDefault="00234841" w:rsidP="00D17253">
            <w:pPr>
              <w:pStyle w:val="TAH"/>
              <w:rPr>
                <w:lang w:val="en-US"/>
              </w:rPr>
            </w:pPr>
            <w:r w:rsidRPr="009C5B90">
              <w:rPr>
                <w:lang w:val="en-US"/>
              </w:rPr>
              <w:t>Description</w:t>
            </w:r>
          </w:p>
        </w:tc>
      </w:tr>
      <w:tr w:rsidR="00234841" w:rsidRPr="009C5B90" w14:paraId="41A3161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2078EB" w14:textId="77777777" w:rsidR="00234841" w:rsidRPr="009C5B90" w:rsidRDefault="00234841" w:rsidP="00D17253">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33CBB67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924176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A27CE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C9F2D8C"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234841" w:rsidRPr="009C5B90" w14:paraId="3E9949D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938670" w14:textId="77777777" w:rsidR="00234841" w:rsidRPr="009C5B90" w:rsidRDefault="00234841" w:rsidP="00D17253">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19B3483A" w14:textId="77777777" w:rsidR="00234841" w:rsidRDefault="00234841" w:rsidP="00234841">
      <w:pPr>
        <w:rPr>
          <w:lang w:eastAsia="zh-CN"/>
        </w:rPr>
      </w:pPr>
    </w:p>
    <w:p w14:paraId="0DE6A19B" w14:textId="77777777" w:rsidR="00234841" w:rsidRPr="00533C32" w:rsidRDefault="00234841" w:rsidP="00434F1A">
      <w:pPr>
        <w:pStyle w:val="Heading3"/>
      </w:pPr>
      <w:bookmarkStart w:id="2524" w:name="_Toc45029531"/>
      <w:bookmarkStart w:id="2525" w:name="_Toc56520807"/>
      <w:bookmarkStart w:id="2526" w:name="_Toc90587095"/>
      <w:bookmarkStart w:id="2527" w:name="_Toc106616638"/>
      <w:bookmarkStart w:id="2528" w:name="_Toc122101334"/>
      <w:r>
        <w:t>5.2.</w:t>
      </w:r>
      <w:r>
        <w:rPr>
          <w:rFonts w:hint="eastAsia"/>
          <w:lang w:eastAsia="zh-CN"/>
        </w:rPr>
        <w:t>40</w:t>
      </w:r>
      <w:r w:rsidRPr="00533C32">
        <w:tab/>
        <w:t xml:space="preserve">Resource: </w:t>
      </w:r>
      <w:r w:rsidRPr="004666B2">
        <w:t>Location</w:t>
      </w:r>
      <w:bookmarkEnd w:id="2524"/>
      <w:bookmarkEnd w:id="2525"/>
      <w:bookmarkEnd w:id="2526"/>
      <w:bookmarkEnd w:id="2527"/>
      <w:bookmarkEnd w:id="2528"/>
    </w:p>
    <w:p w14:paraId="63D26430" w14:textId="77777777" w:rsidR="00234841" w:rsidRPr="00533C32" w:rsidRDefault="00234841" w:rsidP="00434F1A">
      <w:pPr>
        <w:pStyle w:val="Heading4"/>
      </w:pPr>
      <w:bookmarkStart w:id="2529" w:name="_Toc45029532"/>
      <w:bookmarkStart w:id="2530" w:name="_Toc56520808"/>
      <w:bookmarkStart w:id="2531" w:name="_Toc90587096"/>
      <w:bookmarkStart w:id="2532" w:name="_Toc106616639"/>
      <w:bookmarkStart w:id="2533" w:name="_Toc122101335"/>
      <w:r>
        <w:t>5.2.40</w:t>
      </w:r>
      <w:r w:rsidRPr="00533C32">
        <w:t>.1</w:t>
      </w:r>
      <w:r w:rsidRPr="00533C32">
        <w:tab/>
        <w:t>Description</w:t>
      </w:r>
      <w:bookmarkEnd w:id="2529"/>
      <w:bookmarkEnd w:id="2530"/>
      <w:bookmarkEnd w:id="2531"/>
      <w:bookmarkEnd w:id="2532"/>
      <w:bookmarkEnd w:id="2533"/>
    </w:p>
    <w:p w14:paraId="195A7E13" w14:textId="77777777" w:rsidR="00234841" w:rsidRPr="00533C32" w:rsidRDefault="00234841" w:rsidP="0023484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3FA36350"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25C7AE" w14:textId="77777777" w:rsidR="00234841" w:rsidRPr="00533C32" w:rsidRDefault="00234841" w:rsidP="00434F1A">
      <w:pPr>
        <w:pStyle w:val="Heading4"/>
      </w:pPr>
      <w:bookmarkStart w:id="2534" w:name="_Toc45029533"/>
      <w:bookmarkStart w:id="2535" w:name="_Toc56520809"/>
      <w:bookmarkStart w:id="2536" w:name="_Toc90587097"/>
      <w:bookmarkStart w:id="2537" w:name="_Toc106616640"/>
      <w:bookmarkStart w:id="2538" w:name="_Toc122101336"/>
      <w:r>
        <w:t>5.2.40</w:t>
      </w:r>
      <w:r w:rsidRPr="00533C32">
        <w:t>.2</w:t>
      </w:r>
      <w:r w:rsidRPr="00533C32">
        <w:tab/>
        <w:t>Resource Definition</w:t>
      </w:r>
      <w:bookmarkEnd w:id="2534"/>
      <w:bookmarkEnd w:id="2535"/>
      <w:bookmarkEnd w:id="2536"/>
      <w:bookmarkEnd w:id="2537"/>
      <w:bookmarkEnd w:id="2538"/>
    </w:p>
    <w:p w14:paraId="166A5354" w14:textId="77777777" w:rsidR="00234841" w:rsidRPr="00533C32" w:rsidRDefault="00234841" w:rsidP="00234841">
      <w:r w:rsidRPr="00533C32">
        <w:t>Resource URI: {apiRoot}/nudr-dr/&lt;apiVersion&gt;/subscription-data/{</w:t>
      </w:r>
      <w:r w:rsidRPr="00533C32">
        <w:rPr>
          <w:lang w:eastAsia="zh-CN"/>
        </w:rPr>
        <w:t>ueId</w:t>
      </w:r>
      <w:r>
        <w:t>}/context-data/location</w:t>
      </w:r>
    </w:p>
    <w:p w14:paraId="080B6D66" w14:textId="77777777" w:rsidR="00234841" w:rsidRPr="00533C32" w:rsidRDefault="00234841" w:rsidP="00234841">
      <w:pPr>
        <w:rPr>
          <w:rFonts w:ascii="Arial" w:hAnsi="Arial" w:cs="Arial"/>
        </w:rPr>
      </w:pPr>
      <w:bookmarkStart w:id="2539" w:name="_MCCTEMPBM_CRPT22160196___7"/>
      <w:r w:rsidRPr="00533C32">
        <w:t>This resource shall support the resource URI variables defined in table </w:t>
      </w:r>
      <w:r>
        <w:t>5.2.40</w:t>
      </w:r>
      <w:r w:rsidRPr="00533C32">
        <w:t>.2-1</w:t>
      </w:r>
      <w:r w:rsidRPr="00533C32">
        <w:rPr>
          <w:rFonts w:ascii="Arial" w:hAnsi="Arial" w:cs="Arial"/>
        </w:rPr>
        <w:t>.</w:t>
      </w:r>
    </w:p>
    <w:bookmarkEnd w:id="2539"/>
    <w:p w14:paraId="39709827" w14:textId="77777777" w:rsidR="00234841" w:rsidRPr="00533C32" w:rsidRDefault="00234841" w:rsidP="00434F1A">
      <w:pPr>
        <w:pStyle w:val="TH"/>
        <w:outlineLvl w:val="0"/>
      </w:pPr>
      <w:r w:rsidRPr="00533C32">
        <w:lastRenderedPageBreak/>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CB95E5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89EF8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B7D6D4" w14:textId="77777777" w:rsidR="00234841" w:rsidRPr="009C5B90" w:rsidRDefault="00234841" w:rsidP="00D17253">
            <w:pPr>
              <w:pStyle w:val="TAH"/>
              <w:rPr>
                <w:lang w:val="en-US"/>
              </w:rPr>
            </w:pPr>
            <w:r w:rsidRPr="009C5B90">
              <w:rPr>
                <w:lang w:val="en-US"/>
              </w:rPr>
              <w:t>Definition</w:t>
            </w:r>
          </w:p>
        </w:tc>
      </w:tr>
      <w:tr w:rsidR="00234841" w:rsidRPr="009C5B90" w14:paraId="24D427C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658CA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169C9"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65530BB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05C185"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DE042D"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3DF61FE3" w14:textId="77777777" w:rsidR="00234841" w:rsidRPr="00533C32" w:rsidRDefault="00234841" w:rsidP="00234841"/>
    <w:p w14:paraId="26321338" w14:textId="77777777" w:rsidR="00234841" w:rsidRPr="00533C32" w:rsidRDefault="00234841" w:rsidP="00434F1A">
      <w:pPr>
        <w:pStyle w:val="Heading4"/>
      </w:pPr>
      <w:bookmarkStart w:id="2540" w:name="_Toc45029534"/>
      <w:bookmarkStart w:id="2541" w:name="_Toc56520810"/>
      <w:bookmarkStart w:id="2542" w:name="_Toc90587098"/>
      <w:bookmarkStart w:id="2543" w:name="_Toc106616641"/>
      <w:bookmarkStart w:id="2544" w:name="_Toc122101337"/>
      <w:r>
        <w:t>5.2.40</w:t>
      </w:r>
      <w:r w:rsidRPr="00533C32">
        <w:t>.3</w:t>
      </w:r>
      <w:r w:rsidRPr="00533C32">
        <w:tab/>
        <w:t>Resource Standard Methods</w:t>
      </w:r>
      <w:bookmarkEnd w:id="2540"/>
      <w:bookmarkEnd w:id="2541"/>
      <w:bookmarkEnd w:id="2542"/>
      <w:bookmarkEnd w:id="2543"/>
      <w:bookmarkEnd w:id="2544"/>
    </w:p>
    <w:p w14:paraId="6A181752" w14:textId="77777777" w:rsidR="00234841" w:rsidRPr="00533C32" w:rsidRDefault="00234841" w:rsidP="00434F1A">
      <w:pPr>
        <w:pStyle w:val="Heading5"/>
      </w:pPr>
      <w:bookmarkStart w:id="2545" w:name="_Toc45029535"/>
      <w:bookmarkStart w:id="2546" w:name="_Toc56520811"/>
      <w:bookmarkStart w:id="2547" w:name="_Toc90587099"/>
      <w:bookmarkStart w:id="2548" w:name="_Toc106616642"/>
      <w:bookmarkStart w:id="2549" w:name="_Toc122101338"/>
      <w:r>
        <w:t>5.2.40.3.1</w:t>
      </w:r>
      <w:r w:rsidRPr="00533C32">
        <w:tab/>
        <w:t>GET</w:t>
      </w:r>
      <w:bookmarkEnd w:id="2545"/>
      <w:bookmarkEnd w:id="2546"/>
      <w:bookmarkEnd w:id="2547"/>
      <w:bookmarkEnd w:id="2548"/>
      <w:bookmarkEnd w:id="2549"/>
    </w:p>
    <w:p w14:paraId="394385AC" w14:textId="77777777" w:rsidR="00234841" w:rsidRPr="00533C32" w:rsidRDefault="00234841" w:rsidP="00234841">
      <w:r w:rsidRPr="00533C32">
        <w:t xml:space="preserve">This method shall support the URI query parameters specified in table </w:t>
      </w:r>
      <w:r>
        <w:t>5.2.40</w:t>
      </w:r>
      <w:r w:rsidRPr="00533C32">
        <w:t>.3.1-1.</w:t>
      </w:r>
    </w:p>
    <w:p w14:paraId="6E6BEC00" w14:textId="77777777" w:rsidR="00234841" w:rsidRPr="00533C32" w:rsidRDefault="00234841" w:rsidP="00434F1A">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234841" w:rsidRPr="009C5B90" w14:paraId="106F95C2"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D49B802"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24EFE1"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34136BB2"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176726"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D14B0" w14:textId="77777777" w:rsidR="00234841" w:rsidRPr="009C5B90" w:rsidRDefault="00234841" w:rsidP="00D17253">
            <w:pPr>
              <w:pStyle w:val="TAH"/>
              <w:rPr>
                <w:lang w:val="en-US"/>
              </w:rPr>
            </w:pPr>
            <w:r w:rsidRPr="009C5B90">
              <w:rPr>
                <w:lang w:val="en-US"/>
              </w:rPr>
              <w:t>Description</w:t>
            </w:r>
          </w:p>
        </w:tc>
      </w:tr>
      <w:tr w:rsidR="00234841" w:rsidRPr="009C5B90" w14:paraId="233B3242" w14:textId="77777777" w:rsidTr="00D1725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23D0E395" w14:textId="77777777" w:rsidR="00234841" w:rsidRPr="009C5B90" w:rsidRDefault="00234841" w:rsidP="00D17253">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1FB79622" w14:textId="77777777" w:rsidR="00234841" w:rsidRPr="009C5B90" w:rsidRDefault="00234841" w:rsidP="00D17253">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107695F" w14:textId="77777777" w:rsidR="00234841" w:rsidRPr="009C5B90" w:rsidRDefault="00234841" w:rsidP="00D17253">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462453D" w14:textId="77777777" w:rsidR="00234841" w:rsidRPr="009C5B90" w:rsidRDefault="00234841" w:rsidP="00D17253">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9072C4B"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103CEF1" w14:textId="77777777" w:rsidR="00234841" w:rsidRPr="00533C32" w:rsidRDefault="00234841" w:rsidP="00234841"/>
    <w:p w14:paraId="7A26B988" w14:textId="77777777" w:rsidR="00234841" w:rsidRPr="00533C32" w:rsidRDefault="00234841" w:rsidP="0023484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3AA88946" w14:textId="77777777" w:rsidR="00234841" w:rsidRPr="00533C32" w:rsidRDefault="00234841" w:rsidP="00434F1A">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3984573"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EA7077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538B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ECB272"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69895" w14:textId="77777777" w:rsidR="00234841" w:rsidRPr="009C5B90" w:rsidRDefault="00234841" w:rsidP="00D17253">
            <w:pPr>
              <w:pStyle w:val="TAH"/>
              <w:rPr>
                <w:lang w:val="en-US"/>
              </w:rPr>
            </w:pPr>
            <w:r w:rsidRPr="009C5B90">
              <w:rPr>
                <w:lang w:val="en-US"/>
              </w:rPr>
              <w:t>Description</w:t>
            </w:r>
          </w:p>
        </w:tc>
      </w:tr>
      <w:tr w:rsidR="00234841" w:rsidRPr="009C5B90" w14:paraId="7FC7B564"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3AD24E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6D3B8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923D98"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E51B633" w14:textId="77777777" w:rsidR="00234841" w:rsidRPr="009C5B90" w:rsidRDefault="00234841" w:rsidP="00D17253">
            <w:pPr>
              <w:pStyle w:val="TAL"/>
              <w:rPr>
                <w:lang w:val="en-US"/>
              </w:rPr>
            </w:pPr>
          </w:p>
        </w:tc>
      </w:tr>
    </w:tbl>
    <w:p w14:paraId="2B86A8A1" w14:textId="77777777" w:rsidR="00234841" w:rsidRPr="00533C32" w:rsidRDefault="00234841" w:rsidP="00234841"/>
    <w:p w14:paraId="67FFE028" w14:textId="77777777" w:rsidR="00234841" w:rsidRPr="00533C32" w:rsidRDefault="00234841" w:rsidP="00434F1A">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CBC455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75D2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CDC6A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4C0AC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466104" w14:textId="77777777" w:rsidR="00234841" w:rsidRPr="009C5B90" w:rsidRDefault="00234841" w:rsidP="00D17253">
            <w:pPr>
              <w:pStyle w:val="TAH"/>
              <w:rPr>
                <w:lang w:val="en-US"/>
              </w:rPr>
            </w:pPr>
            <w:r w:rsidRPr="009C5B90">
              <w:rPr>
                <w:lang w:val="en-US"/>
              </w:rPr>
              <w:t>Response</w:t>
            </w:r>
          </w:p>
          <w:p w14:paraId="1A049F7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653C04" w14:textId="77777777" w:rsidR="00234841" w:rsidRPr="009C5B90" w:rsidRDefault="00234841" w:rsidP="00D17253">
            <w:pPr>
              <w:pStyle w:val="TAH"/>
              <w:rPr>
                <w:lang w:val="en-US"/>
              </w:rPr>
            </w:pPr>
            <w:r w:rsidRPr="009C5B90">
              <w:rPr>
                <w:lang w:val="en-US"/>
              </w:rPr>
              <w:t>Description</w:t>
            </w:r>
          </w:p>
        </w:tc>
      </w:tr>
      <w:tr w:rsidR="00234841" w:rsidRPr="009C5B90" w14:paraId="3BC2937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DC771" w14:textId="77777777" w:rsidR="00234841" w:rsidRPr="009C5B90" w:rsidRDefault="00234841" w:rsidP="00D17253">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24991EE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4370A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3450C8F"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FFA0A3" w14:textId="77777777" w:rsidR="00234841" w:rsidRPr="009C5B90" w:rsidRDefault="00234841" w:rsidP="00D17253">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234841" w:rsidRPr="009C5B90" w14:paraId="621A160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A0E912"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DCBF71E" w14:textId="77777777" w:rsidR="00234841" w:rsidRDefault="00234841" w:rsidP="00234841">
      <w:pPr>
        <w:rPr>
          <w:lang w:eastAsia="zh-CN"/>
        </w:rPr>
      </w:pPr>
    </w:p>
    <w:p w14:paraId="34D3F4F1" w14:textId="77777777" w:rsidR="00234841" w:rsidRDefault="00234841" w:rsidP="00434F1A">
      <w:pPr>
        <w:pStyle w:val="Heading3"/>
      </w:pPr>
      <w:bookmarkStart w:id="2550" w:name="_Toc45029536"/>
      <w:bookmarkStart w:id="2551" w:name="_Toc56520812"/>
      <w:bookmarkStart w:id="2552" w:name="_Toc90587100"/>
      <w:bookmarkStart w:id="2553" w:name="_Toc106616643"/>
      <w:bookmarkStart w:id="2554" w:name="_Toc122101339"/>
      <w:r>
        <w:t>5.2.41</w:t>
      </w:r>
      <w:r>
        <w:tab/>
        <w:t xml:space="preserve">Resource: </w:t>
      </w:r>
      <w:r>
        <w:rPr>
          <w:lang w:eastAsia="zh-CN"/>
        </w:rPr>
        <w:t>V2xSubscriptionData</w:t>
      </w:r>
      <w:bookmarkEnd w:id="2550"/>
      <w:bookmarkEnd w:id="2551"/>
      <w:bookmarkEnd w:id="2552"/>
      <w:bookmarkEnd w:id="2553"/>
      <w:bookmarkEnd w:id="2554"/>
    </w:p>
    <w:p w14:paraId="4268A07C" w14:textId="77777777" w:rsidR="00234841" w:rsidRDefault="00234841" w:rsidP="00434F1A">
      <w:pPr>
        <w:pStyle w:val="Heading4"/>
        <w:rPr>
          <w:rFonts w:eastAsia="SimSun"/>
        </w:rPr>
      </w:pPr>
      <w:bookmarkStart w:id="2555" w:name="_Toc45029537"/>
      <w:bookmarkStart w:id="2556" w:name="_Toc56520813"/>
      <w:bookmarkStart w:id="2557" w:name="_Toc90587101"/>
      <w:bookmarkStart w:id="2558" w:name="_Toc106616644"/>
      <w:bookmarkStart w:id="2559" w:name="_Toc122101340"/>
      <w:r>
        <w:t>5.2.41.1</w:t>
      </w:r>
      <w:r>
        <w:tab/>
        <w:t>Description</w:t>
      </w:r>
      <w:bookmarkEnd w:id="2555"/>
      <w:bookmarkEnd w:id="2556"/>
      <w:bookmarkEnd w:id="2557"/>
      <w:bookmarkEnd w:id="2558"/>
      <w:bookmarkEnd w:id="2559"/>
    </w:p>
    <w:p w14:paraId="42E19435" w14:textId="77777777" w:rsidR="00234841" w:rsidRDefault="00234841" w:rsidP="0023484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2FF82F4"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7F4FB256" w14:textId="77777777" w:rsidR="00234841" w:rsidRDefault="00234841" w:rsidP="00434F1A">
      <w:pPr>
        <w:pStyle w:val="Heading4"/>
      </w:pPr>
      <w:bookmarkStart w:id="2560" w:name="_Toc45029538"/>
      <w:bookmarkStart w:id="2561" w:name="_Toc56520814"/>
      <w:bookmarkStart w:id="2562" w:name="_Toc90587102"/>
      <w:bookmarkStart w:id="2563" w:name="_Toc106616645"/>
      <w:bookmarkStart w:id="2564" w:name="_Toc122101341"/>
      <w:r>
        <w:t>5.2.41.2</w:t>
      </w:r>
      <w:r>
        <w:tab/>
        <w:t>Resource Definition</w:t>
      </w:r>
      <w:bookmarkEnd w:id="2560"/>
      <w:bookmarkEnd w:id="2561"/>
      <w:bookmarkEnd w:id="2562"/>
      <w:bookmarkEnd w:id="2563"/>
      <w:bookmarkEnd w:id="2564"/>
    </w:p>
    <w:p w14:paraId="2F799C6E" w14:textId="77777777" w:rsidR="00234841" w:rsidRDefault="00234841" w:rsidP="00234841">
      <w:r>
        <w:t>Resource URI: {apiRoot}/nudr-dr/&lt;apiVersion&gt;/subscription-data/{ueId}/</w:t>
      </w:r>
      <w:r>
        <w:rPr>
          <w:lang w:val="en-US"/>
        </w:rPr>
        <w:t>v2x-data</w:t>
      </w:r>
    </w:p>
    <w:p w14:paraId="6773064B" w14:textId="77777777" w:rsidR="00234841" w:rsidRDefault="00234841" w:rsidP="00234841">
      <w:pPr>
        <w:rPr>
          <w:rFonts w:ascii="Arial" w:hAnsi="Arial" w:cs="Arial"/>
        </w:rPr>
      </w:pPr>
      <w:bookmarkStart w:id="2565" w:name="_MCCTEMPBM_CRPT22160197___7"/>
      <w:r>
        <w:t>This resource shall support the resource URI variables defined in table 5.2.41.2-1</w:t>
      </w:r>
      <w:r>
        <w:rPr>
          <w:rFonts w:ascii="Arial" w:hAnsi="Arial" w:cs="Arial"/>
        </w:rPr>
        <w:t>.</w:t>
      </w:r>
    </w:p>
    <w:bookmarkEnd w:id="2565"/>
    <w:p w14:paraId="42C55F63" w14:textId="77777777" w:rsidR="00234841" w:rsidRDefault="00234841" w:rsidP="00434F1A">
      <w:pPr>
        <w:pStyle w:val="TH"/>
        <w:outlineLvl w:val="0"/>
      </w:pPr>
      <w:r>
        <w:lastRenderedPageBreak/>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0C4BC3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E9214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E38C6" w14:textId="77777777" w:rsidR="00234841" w:rsidRPr="009C5B90" w:rsidRDefault="00234841" w:rsidP="00D17253">
            <w:pPr>
              <w:pStyle w:val="TAH"/>
              <w:rPr>
                <w:lang w:val="en-US"/>
              </w:rPr>
            </w:pPr>
            <w:r w:rsidRPr="009C5B90">
              <w:rPr>
                <w:lang w:val="en-US"/>
              </w:rPr>
              <w:t>Definition</w:t>
            </w:r>
          </w:p>
        </w:tc>
      </w:tr>
      <w:tr w:rsidR="00234841" w:rsidRPr="009C5B90" w14:paraId="271A1D9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74DA2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E2CE88"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2457B4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EEBA39"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6ADA4C" w14:textId="77777777" w:rsidR="00234841" w:rsidRPr="009C5B90" w:rsidRDefault="00234841" w:rsidP="00D17253">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7E978C16" w14:textId="77777777" w:rsidR="00234841" w:rsidRDefault="00234841" w:rsidP="00234841"/>
    <w:p w14:paraId="16E62FC4" w14:textId="77777777" w:rsidR="00234841" w:rsidRDefault="00234841" w:rsidP="00434F1A">
      <w:pPr>
        <w:pStyle w:val="Heading4"/>
      </w:pPr>
      <w:bookmarkStart w:id="2566" w:name="_Toc45029539"/>
      <w:bookmarkStart w:id="2567" w:name="_Toc56520815"/>
      <w:bookmarkStart w:id="2568" w:name="_Toc90587103"/>
      <w:bookmarkStart w:id="2569" w:name="_Toc106616646"/>
      <w:bookmarkStart w:id="2570" w:name="_Toc122101342"/>
      <w:r>
        <w:t>5.2.41.3</w:t>
      </w:r>
      <w:r>
        <w:tab/>
        <w:t>Resource Standard Methods</w:t>
      </w:r>
      <w:bookmarkEnd w:id="2566"/>
      <w:bookmarkEnd w:id="2567"/>
      <w:bookmarkEnd w:id="2568"/>
      <w:bookmarkEnd w:id="2569"/>
      <w:bookmarkEnd w:id="2570"/>
    </w:p>
    <w:p w14:paraId="17C32AC7" w14:textId="77777777" w:rsidR="00234841" w:rsidRDefault="00234841" w:rsidP="00434F1A">
      <w:pPr>
        <w:pStyle w:val="Heading5"/>
      </w:pPr>
      <w:bookmarkStart w:id="2571" w:name="_Toc45029540"/>
      <w:bookmarkStart w:id="2572" w:name="_Toc56520816"/>
      <w:bookmarkStart w:id="2573" w:name="_Toc90587104"/>
      <w:bookmarkStart w:id="2574" w:name="_Toc106616647"/>
      <w:bookmarkStart w:id="2575" w:name="_Toc122101343"/>
      <w:r>
        <w:t>5.2.41.3.1</w:t>
      </w:r>
      <w:r>
        <w:tab/>
        <w:t>GET</w:t>
      </w:r>
      <w:bookmarkEnd w:id="2571"/>
      <w:bookmarkEnd w:id="2572"/>
      <w:bookmarkEnd w:id="2573"/>
      <w:bookmarkEnd w:id="2574"/>
      <w:bookmarkEnd w:id="2575"/>
    </w:p>
    <w:p w14:paraId="354CCD17" w14:textId="77777777" w:rsidR="00234841" w:rsidRDefault="00234841" w:rsidP="00234841">
      <w:r>
        <w:t>This method shall support the URI query parameters specified in table 5.2.41.3.1-1.</w:t>
      </w:r>
    </w:p>
    <w:p w14:paraId="5E64B90E" w14:textId="77777777" w:rsidR="00234841" w:rsidRDefault="00234841" w:rsidP="00434F1A">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234841" w:rsidRPr="009C5B90" w14:paraId="2BBB511C"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591C35C9"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A4848D9"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1F64BB"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96820BD" w14:textId="77777777" w:rsidR="00234841" w:rsidRPr="009C5B90" w:rsidRDefault="00234841" w:rsidP="00D17253">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CE574" w14:textId="77777777" w:rsidR="00234841" w:rsidRPr="009C5B90" w:rsidRDefault="00234841" w:rsidP="00D17253">
            <w:pPr>
              <w:pStyle w:val="TAH"/>
              <w:rPr>
                <w:lang w:val="en-US"/>
              </w:rPr>
            </w:pPr>
            <w:r w:rsidRPr="009C5B90">
              <w:rPr>
                <w:lang w:val="en-US"/>
              </w:rPr>
              <w:t>Description</w:t>
            </w:r>
          </w:p>
        </w:tc>
      </w:tr>
      <w:tr w:rsidR="00234841" w:rsidRPr="009C5B90" w14:paraId="01EC634E"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4C235AF7" w14:textId="77777777" w:rsidR="00234841" w:rsidRPr="009C5B90" w:rsidRDefault="00234841" w:rsidP="00D17253">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3658DA0" w14:textId="77777777" w:rsidR="00234841" w:rsidRPr="009C5B90" w:rsidRDefault="00234841" w:rsidP="00D17253">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9F6E912"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0584F5A" w14:textId="77777777" w:rsidR="00234841" w:rsidRPr="009C5B90" w:rsidRDefault="00234841" w:rsidP="00D17253">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6E8F42F" w14:textId="77777777" w:rsidR="00234841" w:rsidRPr="009C5B90" w:rsidRDefault="00234841" w:rsidP="00D17253">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4AA4B99" w14:textId="77777777" w:rsidR="00234841" w:rsidRDefault="00234841" w:rsidP="00234841"/>
    <w:p w14:paraId="7423297D" w14:textId="77777777" w:rsidR="00234841" w:rsidRDefault="00234841" w:rsidP="00234841">
      <w:r>
        <w:t>This method shall support the request data structures specified in table 5.2.41.3.1-2 and the response data structures and response codes specified in table 5.2.41.3.1-3.</w:t>
      </w:r>
    </w:p>
    <w:p w14:paraId="03FB8964" w14:textId="77777777" w:rsidR="00234841" w:rsidRDefault="00234841" w:rsidP="00434F1A">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39C4C4B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60D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B36E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D651B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91DB0" w14:textId="77777777" w:rsidR="00234841" w:rsidRPr="009C5B90" w:rsidRDefault="00234841" w:rsidP="00D17253">
            <w:pPr>
              <w:pStyle w:val="TAH"/>
              <w:rPr>
                <w:lang w:val="en-US"/>
              </w:rPr>
            </w:pPr>
            <w:r w:rsidRPr="009C5B90">
              <w:rPr>
                <w:lang w:val="en-US"/>
              </w:rPr>
              <w:t>Description</w:t>
            </w:r>
          </w:p>
        </w:tc>
      </w:tr>
      <w:tr w:rsidR="00234841" w:rsidRPr="009C5B90" w14:paraId="1C3336C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BBDA9A"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BE274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F5A6C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0B43C3" w14:textId="77777777" w:rsidR="00234841" w:rsidRPr="009C5B90" w:rsidRDefault="00234841" w:rsidP="00D17253">
            <w:pPr>
              <w:pStyle w:val="TAL"/>
              <w:rPr>
                <w:lang w:val="en-US"/>
              </w:rPr>
            </w:pPr>
          </w:p>
        </w:tc>
      </w:tr>
    </w:tbl>
    <w:p w14:paraId="73CA41B1" w14:textId="77777777" w:rsidR="00234841" w:rsidRDefault="00234841" w:rsidP="00234841"/>
    <w:p w14:paraId="314720BB" w14:textId="77777777" w:rsidR="00234841" w:rsidRDefault="00234841" w:rsidP="00434F1A">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234841" w:rsidRPr="009C5B90" w14:paraId="5F20682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BF827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FD1BF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25F16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AAB1C4" w14:textId="77777777" w:rsidR="00234841" w:rsidRPr="009C5B90" w:rsidRDefault="00234841" w:rsidP="00D17253">
            <w:pPr>
              <w:pStyle w:val="TAH"/>
              <w:rPr>
                <w:lang w:val="en-US"/>
              </w:rPr>
            </w:pPr>
            <w:r w:rsidRPr="009C5B90">
              <w:rPr>
                <w:lang w:val="en-US"/>
              </w:rPr>
              <w:t>Response</w:t>
            </w:r>
          </w:p>
          <w:p w14:paraId="337292A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700FF1" w14:textId="77777777" w:rsidR="00234841" w:rsidRPr="009C5B90" w:rsidRDefault="00234841" w:rsidP="00D17253">
            <w:pPr>
              <w:pStyle w:val="TAH"/>
              <w:rPr>
                <w:lang w:val="en-US"/>
              </w:rPr>
            </w:pPr>
            <w:r w:rsidRPr="009C5B90">
              <w:rPr>
                <w:lang w:val="en-US"/>
              </w:rPr>
              <w:t>Description</w:t>
            </w:r>
          </w:p>
        </w:tc>
      </w:tr>
      <w:tr w:rsidR="00234841" w:rsidRPr="009C5B90" w14:paraId="59408E9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4813E0" w14:textId="77777777" w:rsidR="00234841" w:rsidRPr="009C5B90" w:rsidRDefault="00234841" w:rsidP="00D17253">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D2F80A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68098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C430923"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C27648"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234841" w:rsidRPr="009C5B90" w14:paraId="5FEA5EB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AACF96" w14:textId="77777777" w:rsidR="00234841" w:rsidRPr="009C5B90" w:rsidRDefault="00234841" w:rsidP="00D17253">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3D409FA5" w14:textId="77777777" w:rsidR="00234841" w:rsidRDefault="00234841" w:rsidP="00234841">
      <w:pPr>
        <w:rPr>
          <w:lang w:eastAsia="zh-CN"/>
        </w:rPr>
      </w:pPr>
    </w:p>
    <w:p w14:paraId="73395EDF" w14:textId="77777777" w:rsidR="00234841" w:rsidRDefault="00234841" w:rsidP="00234841">
      <w:pPr>
        <w:pStyle w:val="Heading3"/>
      </w:pPr>
      <w:bookmarkStart w:id="2576" w:name="_Toc90587105"/>
      <w:bookmarkStart w:id="2577" w:name="_Toc106616648"/>
      <w:bookmarkStart w:id="2578" w:name="_Toc122101344"/>
      <w:r>
        <w:t>5.2.41A</w:t>
      </w:r>
      <w:r>
        <w:tab/>
        <w:t xml:space="preserve">Resource: </w:t>
      </w:r>
      <w:r>
        <w:rPr>
          <w:lang w:eastAsia="zh-CN"/>
        </w:rPr>
        <w:t>ProseSubscriptionData</w:t>
      </w:r>
      <w:bookmarkEnd w:id="2576"/>
      <w:bookmarkEnd w:id="2577"/>
      <w:bookmarkEnd w:id="2578"/>
    </w:p>
    <w:p w14:paraId="7AF97A5C" w14:textId="77777777" w:rsidR="00234841" w:rsidRDefault="00234841" w:rsidP="00234841">
      <w:pPr>
        <w:pStyle w:val="Heading4"/>
      </w:pPr>
      <w:bookmarkStart w:id="2579" w:name="_Toc90587106"/>
      <w:bookmarkStart w:id="2580" w:name="_Toc106616649"/>
      <w:bookmarkStart w:id="2581" w:name="_Toc122101345"/>
      <w:r>
        <w:t>5.2.41A.1</w:t>
      </w:r>
      <w:r>
        <w:tab/>
        <w:t>Description</w:t>
      </w:r>
      <w:bookmarkEnd w:id="2579"/>
      <w:bookmarkEnd w:id="2580"/>
      <w:bookmarkEnd w:id="2581"/>
    </w:p>
    <w:p w14:paraId="4FD8043F" w14:textId="77777777" w:rsidR="00234841" w:rsidRDefault="00234841" w:rsidP="0023484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2D27C339"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69792F7B" w14:textId="77777777" w:rsidR="00234841" w:rsidRDefault="00234841" w:rsidP="00234841">
      <w:pPr>
        <w:pStyle w:val="Heading4"/>
      </w:pPr>
      <w:bookmarkStart w:id="2582" w:name="_Toc90587107"/>
      <w:bookmarkStart w:id="2583" w:name="_Toc106616650"/>
      <w:bookmarkStart w:id="2584" w:name="_Toc122101346"/>
      <w:r>
        <w:t>5.2.41A.2</w:t>
      </w:r>
      <w:r>
        <w:tab/>
        <w:t>Resource Definition</w:t>
      </w:r>
      <w:bookmarkEnd w:id="2582"/>
      <w:bookmarkEnd w:id="2583"/>
      <w:bookmarkEnd w:id="2584"/>
    </w:p>
    <w:p w14:paraId="691F705A" w14:textId="77777777" w:rsidR="00234841" w:rsidRDefault="00234841" w:rsidP="00234841">
      <w:r>
        <w:t>Resource URI: {apiRoot}/nudr-dr/&lt;apiVersion&gt;/subscription-data/{ueId}/</w:t>
      </w:r>
      <w:r>
        <w:rPr>
          <w:lang w:val="en-US"/>
        </w:rPr>
        <w:t>prose-data</w:t>
      </w:r>
    </w:p>
    <w:p w14:paraId="76261165" w14:textId="77777777" w:rsidR="00234841" w:rsidRDefault="00234841" w:rsidP="00234841">
      <w:pPr>
        <w:rPr>
          <w:rFonts w:ascii="Arial" w:hAnsi="Arial" w:cs="Arial"/>
        </w:rPr>
      </w:pPr>
      <w:bookmarkStart w:id="2585" w:name="_MCCTEMPBM_CRPT22160198___7"/>
      <w:r>
        <w:t>This resource shall support the resource URI variables defined in table 5.2.41A.2-1</w:t>
      </w:r>
      <w:r>
        <w:rPr>
          <w:rFonts w:ascii="Arial" w:hAnsi="Arial" w:cs="Arial"/>
        </w:rPr>
        <w:t>.</w:t>
      </w:r>
    </w:p>
    <w:bookmarkEnd w:id="2585"/>
    <w:p w14:paraId="2D7654B1" w14:textId="77777777" w:rsidR="00234841" w:rsidRDefault="00234841" w:rsidP="00434F1A">
      <w:pPr>
        <w:pStyle w:val="TH"/>
        <w:outlineLvl w:val="0"/>
      </w:pPr>
      <w:r>
        <w:lastRenderedPageBreak/>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F0129F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9BCDA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2DB18D" w14:textId="77777777" w:rsidR="00234841" w:rsidRPr="009C5B90" w:rsidRDefault="00234841" w:rsidP="00D17253">
            <w:pPr>
              <w:pStyle w:val="TAH"/>
              <w:rPr>
                <w:lang w:val="en-US"/>
              </w:rPr>
            </w:pPr>
            <w:r w:rsidRPr="009C5B90">
              <w:rPr>
                <w:lang w:val="en-US"/>
              </w:rPr>
              <w:t>Definition</w:t>
            </w:r>
          </w:p>
        </w:tc>
      </w:tr>
      <w:tr w:rsidR="00234841" w:rsidRPr="009C5B90" w14:paraId="48DA326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B2D379"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67A963"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073A53B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C616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C25B6E" w14:textId="77777777" w:rsidR="00234841" w:rsidRPr="009C5B90" w:rsidRDefault="00234841" w:rsidP="00D17253">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63AA7BA1" w14:textId="77777777" w:rsidR="00234841" w:rsidRDefault="00234841" w:rsidP="00234841"/>
    <w:p w14:paraId="1E55BBC3" w14:textId="77777777" w:rsidR="00234841" w:rsidRDefault="00234841" w:rsidP="00234841">
      <w:pPr>
        <w:pStyle w:val="Heading4"/>
      </w:pPr>
      <w:bookmarkStart w:id="2586" w:name="_Toc90587108"/>
      <w:bookmarkStart w:id="2587" w:name="_Toc106616651"/>
      <w:bookmarkStart w:id="2588" w:name="_Toc122101347"/>
      <w:r>
        <w:t>5.2.41A.3</w:t>
      </w:r>
      <w:r>
        <w:tab/>
        <w:t>Resource Standard Methods</w:t>
      </w:r>
      <w:bookmarkEnd w:id="2586"/>
      <w:bookmarkEnd w:id="2587"/>
      <w:bookmarkEnd w:id="2588"/>
    </w:p>
    <w:p w14:paraId="5A10ED5F" w14:textId="77777777" w:rsidR="00234841" w:rsidRDefault="00234841" w:rsidP="00234841">
      <w:pPr>
        <w:pStyle w:val="Heading5"/>
      </w:pPr>
      <w:bookmarkStart w:id="2589" w:name="_Toc90587109"/>
      <w:bookmarkStart w:id="2590" w:name="_Toc106616652"/>
      <w:bookmarkStart w:id="2591" w:name="_Toc122101348"/>
      <w:r>
        <w:t>5.2.41A.3.1</w:t>
      </w:r>
      <w:r>
        <w:tab/>
        <w:t>GET</w:t>
      </w:r>
      <w:bookmarkEnd w:id="2589"/>
      <w:bookmarkEnd w:id="2590"/>
      <w:bookmarkEnd w:id="2591"/>
    </w:p>
    <w:p w14:paraId="566F44EE" w14:textId="77777777" w:rsidR="00234841" w:rsidRDefault="00234841" w:rsidP="00234841">
      <w:r>
        <w:t>This method shall support the URI query parameters specified in table 5.2.41A.3.1-1.</w:t>
      </w:r>
    </w:p>
    <w:p w14:paraId="05B43C20" w14:textId="77777777" w:rsidR="00234841" w:rsidRDefault="00234841" w:rsidP="00434F1A">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234841" w:rsidRPr="009C5B90" w14:paraId="494E5FA4"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734D0C"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85FB2C1"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A597771"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5482862" w14:textId="77777777" w:rsidR="00234841" w:rsidRPr="009C5B90" w:rsidRDefault="00234841" w:rsidP="00D17253">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1F485" w14:textId="77777777" w:rsidR="00234841" w:rsidRPr="009C5B90" w:rsidRDefault="00234841" w:rsidP="00D17253">
            <w:pPr>
              <w:pStyle w:val="TAH"/>
              <w:rPr>
                <w:lang w:val="en-US"/>
              </w:rPr>
            </w:pPr>
            <w:r w:rsidRPr="009C5B90">
              <w:rPr>
                <w:lang w:val="en-US"/>
              </w:rPr>
              <w:t>Description</w:t>
            </w:r>
          </w:p>
        </w:tc>
      </w:tr>
      <w:tr w:rsidR="00234841" w:rsidRPr="009C5B90" w14:paraId="529ABE5B"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B801CD" w14:textId="77777777" w:rsidR="00234841" w:rsidRPr="009C5B90" w:rsidRDefault="00234841" w:rsidP="00D17253">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429EC8A" w14:textId="77777777" w:rsidR="00234841" w:rsidRPr="009C5B90" w:rsidRDefault="00234841" w:rsidP="00D17253">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7644684"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CF234BC" w14:textId="77777777" w:rsidR="00234841" w:rsidRPr="009C5B90" w:rsidRDefault="00234841" w:rsidP="00D17253">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42DDD0A9" w14:textId="77777777" w:rsidR="00234841" w:rsidRPr="009C5B90" w:rsidRDefault="00234841" w:rsidP="00D17253">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15859688" w14:textId="77777777" w:rsidR="00234841" w:rsidRDefault="00234841" w:rsidP="00234841"/>
    <w:p w14:paraId="40ECA158" w14:textId="77777777" w:rsidR="00234841" w:rsidRDefault="00234841" w:rsidP="00234841">
      <w:r>
        <w:t>This method shall support the request data structures specified in table 5.2.41A.3.1-2 and the response data structures and response codes specified in table 5.2.41A.3.1-3.</w:t>
      </w:r>
    </w:p>
    <w:p w14:paraId="50F680D0" w14:textId="77777777" w:rsidR="00234841" w:rsidRDefault="00234841" w:rsidP="00434F1A">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C53DE2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B88F3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B212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13856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2592E" w14:textId="77777777" w:rsidR="00234841" w:rsidRPr="009C5B90" w:rsidRDefault="00234841" w:rsidP="00D17253">
            <w:pPr>
              <w:pStyle w:val="TAH"/>
              <w:rPr>
                <w:lang w:val="en-US"/>
              </w:rPr>
            </w:pPr>
            <w:r w:rsidRPr="009C5B90">
              <w:rPr>
                <w:lang w:val="en-US"/>
              </w:rPr>
              <w:t>Description</w:t>
            </w:r>
          </w:p>
        </w:tc>
      </w:tr>
      <w:tr w:rsidR="00234841" w:rsidRPr="009C5B90" w14:paraId="56C7D1A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7D561A"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5D1F2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80F0B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A046C6" w14:textId="77777777" w:rsidR="00234841" w:rsidRPr="009C5B90" w:rsidRDefault="00234841" w:rsidP="00D17253">
            <w:pPr>
              <w:pStyle w:val="TAL"/>
              <w:rPr>
                <w:lang w:val="en-US"/>
              </w:rPr>
            </w:pPr>
          </w:p>
        </w:tc>
      </w:tr>
    </w:tbl>
    <w:p w14:paraId="4AC3B915" w14:textId="77777777" w:rsidR="00234841" w:rsidRDefault="00234841" w:rsidP="00234841"/>
    <w:p w14:paraId="51A02F4C" w14:textId="77777777" w:rsidR="00234841" w:rsidRDefault="00234841" w:rsidP="00434F1A">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234841" w:rsidRPr="009C5B90" w14:paraId="385DF780" w14:textId="77777777" w:rsidTr="00D17253">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9435A31" w14:textId="77777777" w:rsidR="00234841" w:rsidRPr="009C5B90" w:rsidRDefault="00234841" w:rsidP="00D17253">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7E7CCA2" w14:textId="77777777" w:rsidR="00234841" w:rsidRPr="009C5B90" w:rsidRDefault="00234841" w:rsidP="00D17253">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2A263F5" w14:textId="77777777" w:rsidR="00234841" w:rsidRPr="009C5B90" w:rsidRDefault="00234841" w:rsidP="00D17253">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AE16047" w14:textId="77777777" w:rsidR="00234841" w:rsidRPr="009C5B90" w:rsidRDefault="00234841" w:rsidP="00D17253">
            <w:pPr>
              <w:pStyle w:val="TAH"/>
              <w:rPr>
                <w:lang w:val="en-US"/>
              </w:rPr>
            </w:pPr>
            <w:r w:rsidRPr="009C5B90">
              <w:rPr>
                <w:lang w:val="en-US"/>
              </w:rPr>
              <w:t>Response</w:t>
            </w:r>
          </w:p>
          <w:p w14:paraId="33377F6D" w14:textId="77777777" w:rsidR="00234841" w:rsidRPr="009C5B90" w:rsidRDefault="00234841" w:rsidP="00D17253">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3204758" w14:textId="77777777" w:rsidR="00234841" w:rsidRPr="009C5B90" w:rsidRDefault="00234841" w:rsidP="00D17253">
            <w:pPr>
              <w:pStyle w:val="TAH"/>
              <w:rPr>
                <w:lang w:val="en-US"/>
              </w:rPr>
            </w:pPr>
            <w:r w:rsidRPr="009C5B90">
              <w:rPr>
                <w:lang w:val="en-US"/>
              </w:rPr>
              <w:t>Description</w:t>
            </w:r>
          </w:p>
        </w:tc>
      </w:tr>
      <w:tr w:rsidR="00234841" w:rsidRPr="009C5B90" w14:paraId="18C40DCA" w14:textId="77777777" w:rsidTr="00D17253">
        <w:trPr>
          <w:jc w:val="center"/>
        </w:trPr>
        <w:tc>
          <w:tcPr>
            <w:tcW w:w="1037" w:type="pct"/>
            <w:tcBorders>
              <w:top w:val="single" w:sz="4" w:space="0" w:color="auto"/>
              <w:left w:val="single" w:sz="6" w:space="0" w:color="000000"/>
              <w:bottom w:val="single" w:sz="4" w:space="0" w:color="auto"/>
              <w:right w:val="single" w:sz="6" w:space="0" w:color="000000"/>
            </w:tcBorders>
            <w:hideMark/>
          </w:tcPr>
          <w:p w14:paraId="07ECBF26" w14:textId="77777777" w:rsidR="00234841" w:rsidRPr="009C5B90" w:rsidRDefault="00234841" w:rsidP="00D17253">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206DB986" w14:textId="77777777" w:rsidR="00234841" w:rsidRPr="009C5B90" w:rsidRDefault="00234841" w:rsidP="00D17253">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2C72FD4F" w14:textId="77777777" w:rsidR="00234841" w:rsidRPr="009C5B90" w:rsidRDefault="00234841" w:rsidP="00D17253">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26C78F2" w14:textId="77777777" w:rsidR="00234841" w:rsidRPr="009C5B90" w:rsidRDefault="00234841" w:rsidP="00D17253">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2668AD10"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234841" w:rsidRPr="009C5B90" w14:paraId="3FB638D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51C318" w14:textId="77777777" w:rsidR="00234841" w:rsidRPr="009C5B90" w:rsidRDefault="00234841" w:rsidP="00D17253">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CAFC176" w14:textId="77777777" w:rsidR="00234841" w:rsidRPr="006C1981" w:rsidRDefault="00234841" w:rsidP="00234841">
      <w:pPr>
        <w:rPr>
          <w:lang w:eastAsia="zh-CN"/>
        </w:rPr>
      </w:pPr>
    </w:p>
    <w:p w14:paraId="0D9DA389" w14:textId="77777777" w:rsidR="00234841" w:rsidRDefault="00234841" w:rsidP="00434F1A">
      <w:pPr>
        <w:pStyle w:val="Heading3"/>
      </w:pPr>
      <w:bookmarkStart w:id="2592" w:name="_Toc56520817"/>
      <w:bookmarkStart w:id="2593" w:name="_Toc90587110"/>
      <w:bookmarkStart w:id="2594" w:name="_Toc106616653"/>
      <w:bookmarkStart w:id="2595" w:name="_Toc122101349"/>
      <w:r>
        <w:t>5.2.42</w:t>
      </w:r>
      <w:r>
        <w:tab/>
        <w:t xml:space="preserve">Resource: </w:t>
      </w:r>
      <w:r w:rsidRPr="00BC2907">
        <w:rPr>
          <w:lang w:eastAsia="zh-CN"/>
        </w:rPr>
        <w:t>LcsBroadcastAssistanceSubscriptionData</w:t>
      </w:r>
      <w:bookmarkEnd w:id="2592"/>
      <w:bookmarkEnd w:id="2593"/>
      <w:bookmarkEnd w:id="2594"/>
      <w:bookmarkEnd w:id="2595"/>
    </w:p>
    <w:p w14:paraId="7397862C" w14:textId="77777777" w:rsidR="00234841" w:rsidRDefault="00234841" w:rsidP="00434F1A">
      <w:pPr>
        <w:pStyle w:val="Heading4"/>
      </w:pPr>
      <w:bookmarkStart w:id="2596" w:name="_Toc56520818"/>
      <w:bookmarkStart w:id="2597" w:name="_Toc90587111"/>
      <w:bookmarkStart w:id="2598" w:name="_Toc106616654"/>
      <w:bookmarkStart w:id="2599" w:name="_Toc122101350"/>
      <w:r>
        <w:t>5.2.42.1</w:t>
      </w:r>
      <w:r>
        <w:tab/>
        <w:t>Description</w:t>
      </w:r>
      <w:bookmarkEnd w:id="2596"/>
      <w:bookmarkEnd w:id="2597"/>
      <w:bookmarkEnd w:id="2598"/>
      <w:bookmarkEnd w:id="2599"/>
    </w:p>
    <w:p w14:paraId="17034A29" w14:textId="77777777" w:rsidR="00234841" w:rsidRDefault="00234841" w:rsidP="0023484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7440CA41"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749C04C3" w14:textId="77777777" w:rsidR="00234841" w:rsidRDefault="00234841" w:rsidP="00434F1A">
      <w:pPr>
        <w:pStyle w:val="Heading4"/>
      </w:pPr>
      <w:bookmarkStart w:id="2600" w:name="_Toc56520819"/>
      <w:bookmarkStart w:id="2601" w:name="_Toc90587112"/>
      <w:bookmarkStart w:id="2602" w:name="_Toc106616655"/>
      <w:bookmarkStart w:id="2603" w:name="_Toc122101351"/>
      <w:r>
        <w:t>5.2.42.2</w:t>
      </w:r>
      <w:r>
        <w:tab/>
        <w:t>Resource Definition</w:t>
      </w:r>
      <w:bookmarkEnd w:id="2600"/>
      <w:bookmarkEnd w:id="2601"/>
      <w:bookmarkEnd w:id="2602"/>
      <w:bookmarkEnd w:id="2603"/>
    </w:p>
    <w:p w14:paraId="206FB570" w14:textId="77777777" w:rsidR="00234841" w:rsidRDefault="00234841" w:rsidP="0023484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78904241" w14:textId="77777777" w:rsidR="00234841" w:rsidRDefault="00234841" w:rsidP="00234841">
      <w:pPr>
        <w:rPr>
          <w:rFonts w:ascii="Arial" w:hAnsi="Arial" w:cs="Arial"/>
        </w:rPr>
      </w:pPr>
      <w:bookmarkStart w:id="2604" w:name="_MCCTEMPBM_CRPT22160199___7"/>
      <w:r>
        <w:lastRenderedPageBreak/>
        <w:t>This resource shall support the resource URI variables defined in table 5.2.42.2-1</w:t>
      </w:r>
      <w:r>
        <w:rPr>
          <w:rFonts w:ascii="Arial" w:hAnsi="Arial" w:cs="Arial"/>
        </w:rPr>
        <w:t>.</w:t>
      </w:r>
    </w:p>
    <w:bookmarkEnd w:id="2604"/>
    <w:p w14:paraId="514ABD23" w14:textId="77777777" w:rsidR="00234841" w:rsidRDefault="00234841" w:rsidP="00434F1A">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60382CD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46B59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B04AF4" w14:textId="77777777" w:rsidR="00234841" w:rsidRPr="009C5B90" w:rsidRDefault="00234841" w:rsidP="00D17253">
            <w:pPr>
              <w:pStyle w:val="TAH"/>
              <w:rPr>
                <w:lang w:val="en-US"/>
              </w:rPr>
            </w:pPr>
            <w:r w:rsidRPr="009C5B90">
              <w:rPr>
                <w:lang w:val="en-US"/>
              </w:rPr>
              <w:t>Definition</w:t>
            </w:r>
          </w:p>
        </w:tc>
      </w:tr>
      <w:tr w:rsidR="00234841" w:rsidRPr="009C5B90" w14:paraId="109B9C7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1DD2E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1DA97"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2D15AF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CD3666"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ACCC5C"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2B28AF14" w14:textId="77777777" w:rsidR="00234841" w:rsidRPr="009C5B90" w:rsidRDefault="00234841" w:rsidP="00D17253">
            <w:pPr>
              <w:pStyle w:val="TAL"/>
              <w:rPr>
                <w:lang w:val="en-US"/>
              </w:rPr>
            </w:pPr>
            <w:r w:rsidRPr="009C5B90">
              <w:rPr>
                <w:lang w:val="en-US"/>
              </w:rPr>
              <w:tab/>
            </w:r>
            <w:r w:rsidRPr="009C5B90">
              <w:t>See pattern of type VarUeId in 3GPP TS 29.571 [3]</w:t>
            </w:r>
          </w:p>
        </w:tc>
      </w:tr>
      <w:tr w:rsidR="00234841" w:rsidRPr="009C5B90" w14:paraId="7BB6B1B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449AD719" w14:textId="77777777" w:rsidR="00234841" w:rsidRPr="009C5B90" w:rsidRDefault="00234841" w:rsidP="00D17253">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033AA41D"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2ACBC63F" w14:textId="77777777" w:rsidR="00234841" w:rsidRDefault="00234841" w:rsidP="00234841"/>
    <w:p w14:paraId="66811B80" w14:textId="77777777" w:rsidR="00234841" w:rsidRDefault="00234841" w:rsidP="00434F1A">
      <w:pPr>
        <w:pStyle w:val="Heading4"/>
      </w:pPr>
      <w:bookmarkStart w:id="2605" w:name="_Toc56520820"/>
      <w:bookmarkStart w:id="2606" w:name="_Toc90587113"/>
      <w:bookmarkStart w:id="2607" w:name="_Toc106616656"/>
      <w:bookmarkStart w:id="2608" w:name="_Toc122101352"/>
      <w:r>
        <w:t>5.2.42.3</w:t>
      </w:r>
      <w:r>
        <w:tab/>
        <w:t>Resource Standard Methods</w:t>
      </w:r>
      <w:bookmarkEnd w:id="2605"/>
      <w:bookmarkEnd w:id="2606"/>
      <w:bookmarkEnd w:id="2607"/>
      <w:bookmarkEnd w:id="2608"/>
    </w:p>
    <w:p w14:paraId="0208FBAF" w14:textId="77777777" w:rsidR="00234841" w:rsidRDefault="00234841" w:rsidP="00434F1A">
      <w:pPr>
        <w:pStyle w:val="Heading5"/>
      </w:pPr>
      <w:bookmarkStart w:id="2609" w:name="_Toc56520821"/>
      <w:bookmarkStart w:id="2610" w:name="_Toc90587114"/>
      <w:bookmarkStart w:id="2611" w:name="_Toc106616657"/>
      <w:bookmarkStart w:id="2612" w:name="_Toc122101353"/>
      <w:r>
        <w:t>5.2.42.3.1</w:t>
      </w:r>
      <w:r>
        <w:tab/>
        <w:t>GET</w:t>
      </w:r>
      <w:bookmarkEnd w:id="2609"/>
      <w:bookmarkEnd w:id="2610"/>
      <w:bookmarkEnd w:id="2611"/>
      <w:bookmarkEnd w:id="2612"/>
    </w:p>
    <w:p w14:paraId="2DAC178E" w14:textId="77777777" w:rsidR="00234841" w:rsidRDefault="00234841" w:rsidP="00234841">
      <w:r>
        <w:t>This method shall support the URI query parameters specified in table 5.2.42.3.1-1.</w:t>
      </w:r>
    </w:p>
    <w:p w14:paraId="3E107828" w14:textId="77777777" w:rsidR="00234841" w:rsidRDefault="00234841" w:rsidP="00434F1A">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234841" w:rsidRPr="009C5B90" w14:paraId="0C2C325E"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8DE71A6"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8BA9BFD"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9FEF29C"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ADF8E7"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329289" w14:textId="77777777" w:rsidR="00234841" w:rsidRPr="009C5B90" w:rsidRDefault="00234841" w:rsidP="00D17253">
            <w:pPr>
              <w:pStyle w:val="TAH"/>
              <w:rPr>
                <w:lang w:val="en-US"/>
              </w:rPr>
            </w:pPr>
            <w:r w:rsidRPr="009C5B90">
              <w:rPr>
                <w:lang w:val="en-US"/>
              </w:rPr>
              <w:t>Description</w:t>
            </w:r>
          </w:p>
        </w:tc>
      </w:tr>
      <w:tr w:rsidR="00234841" w:rsidRPr="009C5B90" w14:paraId="0A4E0C6F" w14:textId="77777777" w:rsidTr="00D1725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694F427" w14:textId="77777777" w:rsidR="00234841" w:rsidRPr="009C5B90" w:rsidRDefault="00234841" w:rsidP="00D17253">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6B673D64" w14:textId="77777777" w:rsidR="00234841" w:rsidRPr="009C5B90" w:rsidRDefault="00234841" w:rsidP="00D17253">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2AB16E1" w14:textId="77777777" w:rsidR="00234841" w:rsidRPr="009C5B90" w:rsidRDefault="00234841" w:rsidP="00D17253">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899AD67" w14:textId="77777777" w:rsidR="00234841" w:rsidRPr="009C5B90" w:rsidRDefault="00234841" w:rsidP="00D17253">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9DFF0B" w14:textId="77777777" w:rsidR="00234841" w:rsidRPr="009C5B90" w:rsidRDefault="00234841" w:rsidP="00D17253">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F3FC414" w14:textId="77777777" w:rsidR="00234841" w:rsidRDefault="00234841" w:rsidP="00234841"/>
    <w:p w14:paraId="7C523796" w14:textId="77777777" w:rsidR="00234841" w:rsidRDefault="00234841" w:rsidP="00234841">
      <w:r>
        <w:t>This method shall support the request data structures specified in table 5.2.42.3.1-2 and the response data structures and response codes specified in table 5.2.42.3.1-3.</w:t>
      </w:r>
    </w:p>
    <w:p w14:paraId="792B6D4D" w14:textId="77777777" w:rsidR="00234841" w:rsidRDefault="00234841" w:rsidP="00434F1A">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33284E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0D0DE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AEBD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95CB2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9E83C8" w14:textId="77777777" w:rsidR="00234841" w:rsidRPr="009C5B90" w:rsidRDefault="00234841" w:rsidP="00D17253">
            <w:pPr>
              <w:pStyle w:val="TAH"/>
              <w:rPr>
                <w:lang w:val="en-US"/>
              </w:rPr>
            </w:pPr>
            <w:r w:rsidRPr="009C5B90">
              <w:rPr>
                <w:lang w:val="en-US"/>
              </w:rPr>
              <w:t>Description</w:t>
            </w:r>
          </w:p>
        </w:tc>
      </w:tr>
      <w:tr w:rsidR="00234841" w:rsidRPr="009C5B90" w14:paraId="0C7787C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220F7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B8889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5C444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B4E9BB" w14:textId="77777777" w:rsidR="00234841" w:rsidRPr="009C5B90" w:rsidRDefault="00234841" w:rsidP="00D17253">
            <w:pPr>
              <w:pStyle w:val="TAL"/>
              <w:rPr>
                <w:lang w:val="en-US"/>
              </w:rPr>
            </w:pPr>
          </w:p>
        </w:tc>
      </w:tr>
    </w:tbl>
    <w:p w14:paraId="60A06C6D" w14:textId="77777777" w:rsidR="00234841" w:rsidRDefault="00234841" w:rsidP="00234841"/>
    <w:p w14:paraId="056C85F7" w14:textId="77777777" w:rsidR="00234841" w:rsidRDefault="00234841" w:rsidP="00434F1A">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234841" w:rsidRPr="009C5B90" w14:paraId="3EB7A4F2" w14:textId="77777777" w:rsidTr="00D17253">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2F5C0B94" w14:textId="77777777" w:rsidR="00234841" w:rsidRPr="009C5B90" w:rsidRDefault="00234841" w:rsidP="00D17253">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935051A"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11BC92" w14:textId="77777777" w:rsidR="00234841" w:rsidRPr="009C5B90" w:rsidRDefault="00234841" w:rsidP="00D17253">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7BE5E8" w14:textId="77777777" w:rsidR="00234841" w:rsidRPr="009C5B90" w:rsidRDefault="00234841" w:rsidP="00D17253">
            <w:pPr>
              <w:pStyle w:val="TAH"/>
              <w:rPr>
                <w:lang w:val="en-US"/>
              </w:rPr>
            </w:pPr>
            <w:r w:rsidRPr="009C5B90">
              <w:rPr>
                <w:lang w:val="en-US"/>
              </w:rPr>
              <w:t>Response</w:t>
            </w:r>
          </w:p>
          <w:p w14:paraId="152FF052" w14:textId="77777777" w:rsidR="00234841" w:rsidRPr="009C5B90" w:rsidRDefault="00234841" w:rsidP="00D17253">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B2327B8" w14:textId="77777777" w:rsidR="00234841" w:rsidRPr="009C5B90" w:rsidRDefault="00234841" w:rsidP="00D17253">
            <w:pPr>
              <w:pStyle w:val="TAH"/>
              <w:rPr>
                <w:lang w:val="en-US"/>
              </w:rPr>
            </w:pPr>
            <w:r w:rsidRPr="009C5B90">
              <w:rPr>
                <w:lang w:val="en-US"/>
              </w:rPr>
              <w:t>Description</w:t>
            </w:r>
          </w:p>
        </w:tc>
      </w:tr>
      <w:tr w:rsidR="00234841" w:rsidRPr="009C5B90" w14:paraId="408C2D83" w14:textId="77777777" w:rsidTr="00D17253">
        <w:trPr>
          <w:jc w:val="center"/>
        </w:trPr>
        <w:tc>
          <w:tcPr>
            <w:tcW w:w="1187" w:type="pct"/>
            <w:tcBorders>
              <w:top w:val="single" w:sz="4" w:space="0" w:color="auto"/>
              <w:left w:val="single" w:sz="6" w:space="0" w:color="000000"/>
              <w:bottom w:val="single" w:sz="4" w:space="0" w:color="auto"/>
              <w:right w:val="single" w:sz="6" w:space="0" w:color="000000"/>
            </w:tcBorders>
            <w:hideMark/>
          </w:tcPr>
          <w:p w14:paraId="263FAF5B" w14:textId="77777777" w:rsidR="00234841" w:rsidRPr="009C5B90" w:rsidRDefault="00234841" w:rsidP="00D17253">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74370EEC" w14:textId="77777777" w:rsidR="00234841" w:rsidRPr="009C5B90" w:rsidRDefault="00234841" w:rsidP="00D17253">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F445DE7" w14:textId="77777777" w:rsidR="00234841" w:rsidRPr="009C5B90" w:rsidRDefault="00234841" w:rsidP="00D17253">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CD375F4" w14:textId="77777777" w:rsidR="00234841" w:rsidRPr="009C5B90" w:rsidRDefault="00234841" w:rsidP="00D17253">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57610867" w14:textId="77777777" w:rsidR="00234841" w:rsidRPr="009C5B90" w:rsidRDefault="00234841" w:rsidP="00D17253">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234841" w:rsidRPr="009C5B90" w14:paraId="04C2452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BAC91D"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BE417C1" w14:textId="77777777" w:rsidR="00234841" w:rsidRDefault="00234841" w:rsidP="00234841">
      <w:pPr>
        <w:rPr>
          <w:lang w:val="de-DE"/>
        </w:rPr>
      </w:pPr>
      <w:bookmarkStart w:id="2613" w:name="_Toc56520822"/>
    </w:p>
    <w:p w14:paraId="68700321" w14:textId="77777777" w:rsidR="00234841" w:rsidRDefault="00234841" w:rsidP="00434F1A">
      <w:pPr>
        <w:pStyle w:val="Heading3"/>
      </w:pPr>
      <w:bookmarkStart w:id="2614" w:name="_Toc90587115"/>
      <w:bookmarkStart w:id="2615" w:name="_Toc106616658"/>
      <w:bookmarkStart w:id="2616" w:name="_Toc122101354"/>
      <w:r>
        <w:rPr>
          <w:lang w:val="de-DE"/>
        </w:rPr>
        <w:t>5.2.</w:t>
      </w:r>
      <w:r w:rsidRPr="00F228BD">
        <w:rPr>
          <w:lang w:val="de-DE"/>
        </w:rPr>
        <w:t>43</w:t>
      </w:r>
      <w:r>
        <w:tab/>
        <w:t>Resource: 5GVnGroupsInternal</w:t>
      </w:r>
      <w:bookmarkEnd w:id="2613"/>
      <w:bookmarkEnd w:id="2614"/>
      <w:bookmarkEnd w:id="2615"/>
      <w:bookmarkEnd w:id="2616"/>
    </w:p>
    <w:p w14:paraId="2C34F5C9" w14:textId="77777777" w:rsidR="00234841" w:rsidRDefault="00234841" w:rsidP="00434F1A">
      <w:pPr>
        <w:pStyle w:val="Heading4"/>
      </w:pPr>
      <w:bookmarkStart w:id="2617" w:name="_Toc56520823"/>
      <w:bookmarkStart w:id="2618" w:name="_Toc90587116"/>
      <w:bookmarkStart w:id="2619" w:name="_Toc106616659"/>
      <w:bookmarkStart w:id="2620" w:name="_Toc122101355"/>
      <w:r>
        <w:rPr>
          <w:lang w:val="de-DE"/>
        </w:rPr>
        <w:t>5.2.43</w:t>
      </w:r>
      <w:r>
        <w:t>.1</w:t>
      </w:r>
      <w:r>
        <w:tab/>
        <w:t>Description</w:t>
      </w:r>
      <w:bookmarkEnd w:id="2617"/>
      <w:bookmarkEnd w:id="2618"/>
      <w:bookmarkEnd w:id="2619"/>
      <w:bookmarkEnd w:id="2620"/>
    </w:p>
    <w:p w14:paraId="06C5EFF9" w14:textId="77777777" w:rsidR="00234841" w:rsidRDefault="00234841" w:rsidP="0023484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7293CFA9" w14:textId="77777777" w:rsidR="00234841" w:rsidRDefault="00234841" w:rsidP="00434F1A">
      <w:pPr>
        <w:pStyle w:val="Heading4"/>
      </w:pPr>
      <w:bookmarkStart w:id="2621" w:name="_Toc56520824"/>
      <w:bookmarkStart w:id="2622" w:name="_Toc90587117"/>
      <w:bookmarkStart w:id="2623" w:name="_Toc106616660"/>
      <w:bookmarkStart w:id="2624" w:name="_Toc122101356"/>
      <w:r>
        <w:rPr>
          <w:lang w:val="de-DE"/>
        </w:rPr>
        <w:lastRenderedPageBreak/>
        <w:t>5.2.43</w:t>
      </w:r>
      <w:r>
        <w:t>.2</w:t>
      </w:r>
      <w:r>
        <w:tab/>
        <w:t>Resource Definition</w:t>
      </w:r>
      <w:bookmarkEnd w:id="2621"/>
      <w:bookmarkEnd w:id="2622"/>
      <w:bookmarkEnd w:id="2623"/>
      <w:bookmarkEnd w:id="2624"/>
    </w:p>
    <w:p w14:paraId="2B928D0B" w14:textId="77777777" w:rsidR="00234841" w:rsidRDefault="00234841" w:rsidP="00234841">
      <w:r>
        <w:t>Resource URI: {apiRoot}/nudr-dr/</w:t>
      </w:r>
      <w:r>
        <w:rPr>
          <w:lang w:eastAsia="zh-CN"/>
        </w:rPr>
        <w:t>&lt;apiVersion&gt;</w:t>
      </w:r>
      <w:r>
        <w:t>/subscription-data/group-data/5g-vn-groups/internal</w:t>
      </w:r>
    </w:p>
    <w:p w14:paraId="3039A235" w14:textId="77777777" w:rsidR="00234841" w:rsidRDefault="00234841" w:rsidP="00234841">
      <w:pPr>
        <w:rPr>
          <w:rFonts w:ascii="Arial" w:hAnsi="Arial" w:cs="Arial"/>
        </w:rPr>
      </w:pPr>
      <w:bookmarkStart w:id="2625" w:name="_MCCTEMPBM_CRPT22160200___7"/>
      <w:r>
        <w:t>This resource shall support the resource URI variables defined in table 5.2.43.2-1</w:t>
      </w:r>
      <w:r>
        <w:rPr>
          <w:rFonts w:ascii="Arial" w:hAnsi="Arial" w:cs="Arial"/>
        </w:rPr>
        <w:t>.</w:t>
      </w:r>
    </w:p>
    <w:bookmarkEnd w:id="2625"/>
    <w:p w14:paraId="2E10A279" w14:textId="77777777" w:rsidR="00234841" w:rsidRDefault="00234841" w:rsidP="00434F1A">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CD43DF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35BFE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106A8B" w14:textId="77777777" w:rsidR="00234841" w:rsidRPr="009C5B90" w:rsidRDefault="00234841" w:rsidP="00D17253">
            <w:pPr>
              <w:pStyle w:val="TAH"/>
              <w:rPr>
                <w:lang w:val="en-US"/>
              </w:rPr>
            </w:pPr>
            <w:r w:rsidRPr="009C5B90">
              <w:rPr>
                <w:lang w:val="en-US"/>
              </w:rPr>
              <w:t>Definition</w:t>
            </w:r>
          </w:p>
        </w:tc>
      </w:tr>
      <w:tr w:rsidR="00234841" w:rsidRPr="009C5B90" w14:paraId="4338624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5A4D60"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574680"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651E5BEF" w14:textId="77777777" w:rsidR="00234841" w:rsidRPr="00F228BD" w:rsidRDefault="00234841" w:rsidP="00234841"/>
    <w:p w14:paraId="58B9D77C" w14:textId="77777777" w:rsidR="00234841" w:rsidRDefault="00234841" w:rsidP="00434F1A">
      <w:pPr>
        <w:pStyle w:val="Heading4"/>
      </w:pPr>
      <w:bookmarkStart w:id="2626" w:name="_Toc56520825"/>
      <w:bookmarkStart w:id="2627" w:name="_Toc90587118"/>
      <w:bookmarkStart w:id="2628" w:name="_Toc106616661"/>
      <w:bookmarkStart w:id="2629" w:name="_Toc122101357"/>
      <w:r>
        <w:rPr>
          <w:lang w:val="de-DE"/>
        </w:rPr>
        <w:t>5.2.43</w:t>
      </w:r>
      <w:r>
        <w:t>.3</w:t>
      </w:r>
      <w:r>
        <w:tab/>
        <w:t>Resource Standard Methods</w:t>
      </w:r>
      <w:bookmarkEnd w:id="2626"/>
      <w:bookmarkEnd w:id="2627"/>
      <w:bookmarkEnd w:id="2628"/>
      <w:bookmarkEnd w:id="2629"/>
    </w:p>
    <w:p w14:paraId="6C8C8CF5" w14:textId="77777777" w:rsidR="00234841" w:rsidRDefault="00234841" w:rsidP="00434F1A">
      <w:pPr>
        <w:pStyle w:val="Heading5"/>
      </w:pPr>
      <w:bookmarkStart w:id="2630" w:name="_Toc56520826"/>
      <w:bookmarkStart w:id="2631" w:name="_Toc90587119"/>
      <w:bookmarkStart w:id="2632" w:name="_Toc106616662"/>
      <w:bookmarkStart w:id="2633" w:name="_Toc122101358"/>
      <w:r>
        <w:t>5.2.43.3.1</w:t>
      </w:r>
      <w:r>
        <w:tab/>
        <w:t>GET</w:t>
      </w:r>
      <w:bookmarkEnd w:id="2630"/>
      <w:bookmarkEnd w:id="2631"/>
      <w:bookmarkEnd w:id="2632"/>
      <w:bookmarkEnd w:id="2633"/>
    </w:p>
    <w:p w14:paraId="670875D5" w14:textId="77777777" w:rsidR="00234841" w:rsidRDefault="00234841" w:rsidP="00234841">
      <w:r>
        <w:t>This method shall support the URI query parameters specified in table 5.2.43.3.1-1.</w:t>
      </w:r>
    </w:p>
    <w:p w14:paraId="4A9D5CB2" w14:textId="77777777" w:rsidR="00234841" w:rsidRDefault="00234841" w:rsidP="00434F1A">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234841" w:rsidRPr="009C5B90" w14:paraId="15A5920E"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F9FD39" w14:textId="77777777" w:rsidR="00234841" w:rsidRPr="009C5B90" w:rsidRDefault="00234841" w:rsidP="00D17253">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E741E0B"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7B15787"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778D1E"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6D7EC8" w14:textId="77777777" w:rsidR="00234841" w:rsidRPr="009C5B90" w:rsidRDefault="00234841" w:rsidP="00D17253">
            <w:pPr>
              <w:pStyle w:val="TAH"/>
              <w:rPr>
                <w:lang w:val="en-US"/>
              </w:rPr>
            </w:pPr>
            <w:r w:rsidRPr="009C5B90">
              <w:rPr>
                <w:lang w:val="en-US"/>
              </w:rPr>
              <w:t>Description</w:t>
            </w:r>
          </w:p>
        </w:tc>
      </w:tr>
      <w:tr w:rsidR="00234841" w:rsidRPr="009C5B90" w14:paraId="69E88F5D" w14:textId="77777777" w:rsidTr="00D17253">
        <w:trPr>
          <w:jc w:val="center"/>
        </w:trPr>
        <w:tc>
          <w:tcPr>
            <w:tcW w:w="788" w:type="pct"/>
            <w:tcBorders>
              <w:top w:val="single" w:sz="4" w:space="0" w:color="auto"/>
              <w:left w:val="single" w:sz="6" w:space="0" w:color="000000"/>
              <w:bottom w:val="single" w:sz="4" w:space="0" w:color="auto"/>
              <w:right w:val="single" w:sz="6" w:space="0" w:color="000000"/>
            </w:tcBorders>
            <w:hideMark/>
          </w:tcPr>
          <w:p w14:paraId="0BE0DCEF" w14:textId="77777777" w:rsidR="00234841" w:rsidRPr="009C5B90" w:rsidRDefault="00234841" w:rsidP="00D17253">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4C8878FE" w14:textId="77777777" w:rsidR="00234841" w:rsidRPr="009C5B90" w:rsidRDefault="00234841" w:rsidP="00D17253">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A967CA5" w14:textId="77777777" w:rsidR="00234841" w:rsidRPr="009C5B90" w:rsidRDefault="00234841" w:rsidP="00D17253">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A388DA5" w14:textId="77777777" w:rsidR="00234841" w:rsidRPr="009C5B90" w:rsidRDefault="00234841" w:rsidP="00D17253">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169EECA1" w14:textId="77777777" w:rsidR="00234841" w:rsidRPr="009C5B90" w:rsidRDefault="00234841" w:rsidP="00D17253">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19D0C971" w14:textId="77777777" w:rsidR="00234841" w:rsidRPr="00F228BD" w:rsidRDefault="00234841" w:rsidP="00234841"/>
    <w:p w14:paraId="79CCA1AE" w14:textId="77777777" w:rsidR="00234841" w:rsidRDefault="00234841" w:rsidP="00234841">
      <w:r>
        <w:t>This method shall support the request data structures specified in table 5.2.43.3.1-2 and the response data structures and response codes specified in table 5.2.43.3.1-3.</w:t>
      </w:r>
    </w:p>
    <w:p w14:paraId="3A6381CE" w14:textId="77777777" w:rsidR="00234841" w:rsidRDefault="00234841" w:rsidP="00434F1A">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5BD93D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77D6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2896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EC62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73CE4A" w14:textId="77777777" w:rsidR="00234841" w:rsidRPr="009C5B90" w:rsidRDefault="00234841" w:rsidP="00D17253">
            <w:pPr>
              <w:pStyle w:val="TAH"/>
              <w:rPr>
                <w:lang w:val="en-US"/>
              </w:rPr>
            </w:pPr>
            <w:r w:rsidRPr="009C5B90">
              <w:rPr>
                <w:lang w:val="en-US"/>
              </w:rPr>
              <w:t>Description</w:t>
            </w:r>
          </w:p>
        </w:tc>
      </w:tr>
      <w:tr w:rsidR="00234841" w:rsidRPr="009C5B90" w14:paraId="3EB3E43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DB0B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D058F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F2777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DEDC3D" w14:textId="77777777" w:rsidR="00234841" w:rsidRPr="009C5B90" w:rsidRDefault="00234841" w:rsidP="00D17253">
            <w:pPr>
              <w:pStyle w:val="TAL"/>
              <w:rPr>
                <w:lang w:val="en-US"/>
              </w:rPr>
            </w:pPr>
          </w:p>
        </w:tc>
      </w:tr>
    </w:tbl>
    <w:p w14:paraId="16477DA2" w14:textId="77777777" w:rsidR="00234841" w:rsidRPr="00F228BD" w:rsidRDefault="00234841" w:rsidP="00234841"/>
    <w:p w14:paraId="4FAB6D4B" w14:textId="77777777" w:rsidR="00234841" w:rsidRDefault="00234841" w:rsidP="00434F1A">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234841" w:rsidRPr="009C5B90" w14:paraId="74591502" w14:textId="77777777" w:rsidTr="00D17253">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7E8CADFC"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FB9148"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01775C" w14:textId="77777777" w:rsidR="00234841" w:rsidRPr="009C5B90" w:rsidRDefault="00234841" w:rsidP="00D17253">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64CD62C" w14:textId="77777777" w:rsidR="00234841" w:rsidRPr="009C5B90" w:rsidRDefault="00234841" w:rsidP="00D17253">
            <w:pPr>
              <w:pStyle w:val="TAH"/>
              <w:rPr>
                <w:lang w:val="en-US"/>
              </w:rPr>
            </w:pPr>
            <w:r w:rsidRPr="009C5B90">
              <w:rPr>
                <w:lang w:val="en-US"/>
              </w:rPr>
              <w:t>Response</w:t>
            </w:r>
          </w:p>
          <w:p w14:paraId="4CC10FFA" w14:textId="77777777" w:rsidR="00234841" w:rsidRPr="009C5B90" w:rsidRDefault="00234841" w:rsidP="00D17253">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258EDA4A" w14:textId="77777777" w:rsidR="00234841" w:rsidRPr="009C5B90" w:rsidRDefault="00234841" w:rsidP="00D17253">
            <w:pPr>
              <w:pStyle w:val="TAH"/>
              <w:rPr>
                <w:lang w:val="en-US"/>
              </w:rPr>
            </w:pPr>
            <w:r w:rsidRPr="009C5B90">
              <w:rPr>
                <w:lang w:val="en-US"/>
              </w:rPr>
              <w:t>Description</w:t>
            </w:r>
          </w:p>
        </w:tc>
      </w:tr>
      <w:tr w:rsidR="00234841" w:rsidRPr="009C5B90" w14:paraId="04A8C390" w14:textId="77777777" w:rsidTr="00D17253">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1887DC8C" w14:textId="77777777" w:rsidR="00234841" w:rsidRPr="009C5B90" w:rsidRDefault="00234841" w:rsidP="00D17253">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2F24B336" w14:textId="77777777" w:rsidR="00234841" w:rsidRPr="009C5B90" w:rsidRDefault="00234841" w:rsidP="00D17253">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DFBFBFB" w14:textId="77777777" w:rsidR="00234841" w:rsidRPr="009C5B90" w:rsidRDefault="00234841" w:rsidP="00D17253">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6FE8C19" w14:textId="77777777" w:rsidR="00234841" w:rsidRPr="009C5B90" w:rsidRDefault="00234841" w:rsidP="00D17253">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517299" w14:textId="77777777" w:rsidR="00234841" w:rsidRDefault="00234841" w:rsidP="00D17253">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75A6376A" w14:textId="77777777" w:rsidR="00234841" w:rsidRPr="009C5B90" w:rsidRDefault="00234841" w:rsidP="00D17253">
            <w:pPr>
              <w:pStyle w:val="TAL"/>
              <w:rPr>
                <w:lang w:val="en-US"/>
              </w:rPr>
            </w:pPr>
            <w:r w:rsidRPr="00387A7D">
              <w:rPr>
                <w:lang w:val="en-US"/>
              </w:rPr>
              <w:t>If the resource does not contain any keys, the response consists of an empty JSON object (empty map).</w:t>
            </w:r>
          </w:p>
        </w:tc>
      </w:tr>
    </w:tbl>
    <w:p w14:paraId="59632E13" w14:textId="77777777" w:rsidR="00234841" w:rsidRDefault="00234841" w:rsidP="00234841">
      <w:pPr>
        <w:rPr>
          <w:lang w:eastAsia="zh-CN"/>
        </w:rPr>
      </w:pPr>
    </w:p>
    <w:p w14:paraId="4CEB62AC" w14:textId="77777777" w:rsidR="00234841" w:rsidRDefault="00234841" w:rsidP="00434F1A">
      <w:pPr>
        <w:pStyle w:val="Heading3"/>
      </w:pPr>
      <w:bookmarkStart w:id="2634" w:name="_Toc90587120"/>
      <w:bookmarkStart w:id="2635" w:name="_Toc106616663"/>
      <w:bookmarkStart w:id="2636" w:name="_Toc122101359"/>
      <w:r>
        <w:t>5.2.44</w:t>
      </w:r>
      <w:r>
        <w:tab/>
        <w:t>Resource: Pp5gVnGroupProfileData</w:t>
      </w:r>
      <w:bookmarkEnd w:id="2634"/>
      <w:bookmarkEnd w:id="2635"/>
      <w:bookmarkEnd w:id="2636"/>
    </w:p>
    <w:p w14:paraId="7D353D2B" w14:textId="77777777" w:rsidR="00234841" w:rsidRDefault="00234841" w:rsidP="00434F1A">
      <w:pPr>
        <w:pStyle w:val="Heading4"/>
      </w:pPr>
      <w:bookmarkStart w:id="2637" w:name="_Toc90587121"/>
      <w:bookmarkStart w:id="2638" w:name="_Toc106616664"/>
      <w:bookmarkStart w:id="2639" w:name="_Toc122101360"/>
      <w:r>
        <w:t>5.2.44.1</w:t>
      </w:r>
      <w:r>
        <w:tab/>
        <w:t>Description</w:t>
      </w:r>
      <w:bookmarkEnd w:id="2637"/>
      <w:bookmarkEnd w:id="2638"/>
      <w:bookmarkEnd w:id="2639"/>
    </w:p>
    <w:p w14:paraId="7E788EE8" w14:textId="77777777" w:rsidR="00234841" w:rsidRDefault="00234841" w:rsidP="0023484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720F56E2" w14:textId="77777777" w:rsidR="00234841" w:rsidRDefault="00234841" w:rsidP="00434F1A">
      <w:pPr>
        <w:pStyle w:val="Heading4"/>
      </w:pPr>
      <w:bookmarkStart w:id="2640" w:name="_Toc90587122"/>
      <w:bookmarkStart w:id="2641" w:name="_Toc106616665"/>
      <w:bookmarkStart w:id="2642" w:name="_Toc122101361"/>
      <w:r>
        <w:lastRenderedPageBreak/>
        <w:t>5.2.44.2</w:t>
      </w:r>
      <w:r>
        <w:tab/>
        <w:t>Resource Definition</w:t>
      </w:r>
      <w:bookmarkEnd w:id="2640"/>
      <w:bookmarkEnd w:id="2641"/>
      <w:bookmarkEnd w:id="2642"/>
    </w:p>
    <w:p w14:paraId="51851F00" w14:textId="77777777" w:rsidR="00234841" w:rsidRDefault="00234841" w:rsidP="00234841">
      <w:r>
        <w:t>Resource URI: {apiRoot}/nudr-dr/&lt;apiVersion&gt;/subscription-data/</w:t>
      </w:r>
      <w:r w:rsidRPr="00F54A40">
        <w:t>group-data/5g-vn-groups/pp-profile-data</w:t>
      </w:r>
    </w:p>
    <w:p w14:paraId="7B03296C" w14:textId="77777777" w:rsidR="00234841" w:rsidRDefault="00234841" w:rsidP="00234841">
      <w:pPr>
        <w:rPr>
          <w:rFonts w:ascii="Arial" w:hAnsi="Arial" w:cs="Arial"/>
        </w:rPr>
      </w:pPr>
      <w:bookmarkStart w:id="2643" w:name="_MCCTEMPBM_CRPT22160201___7"/>
      <w:r>
        <w:t>This resource shall support the resource URI variables defined in table 5.2.44.2-1</w:t>
      </w:r>
      <w:r>
        <w:rPr>
          <w:rFonts w:ascii="Arial" w:hAnsi="Arial" w:cs="Arial"/>
        </w:rPr>
        <w:t>.</w:t>
      </w:r>
    </w:p>
    <w:bookmarkEnd w:id="2643"/>
    <w:p w14:paraId="4359200D" w14:textId="77777777" w:rsidR="00234841" w:rsidRDefault="00234841" w:rsidP="00434F1A">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32F3850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2F6A77"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4259B" w14:textId="77777777" w:rsidR="00234841" w:rsidRPr="009C5B90" w:rsidRDefault="00234841" w:rsidP="00D17253">
            <w:pPr>
              <w:pStyle w:val="TAH"/>
              <w:rPr>
                <w:lang w:val="en-US"/>
              </w:rPr>
            </w:pPr>
            <w:r w:rsidRPr="009C5B90">
              <w:rPr>
                <w:lang w:val="en-US"/>
              </w:rPr>
              <w:t>Definition</w:t>
            </w:r>
          </w:p>
        </w:tc>
      </w:tr>
      <w:tr w:rsidR="00234841" w:rsidRPr="009C5B90" w14:paraId="14ADE4F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4214B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2251ED"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bl>
    <w:p w14:paraId="6E349DFB" w14:textId="77777777" w:rsidR="00234841" w:rsidRDefault="00234841" w:rsidP="00234841"/>
    <w:p w14:paraId="739D9B5E" w14:textId="77777777" w:rsidR="00234841" w:rsidRDefault="00234841" w:rsidP="00434F1A">
      <w:pPr>
        <w:pStyle w:val="Heading4"/>
      </w:pPr>
      <w:bookmarkStart w:id="2644" w:name="_Toc90587123"/>
      <w:bookmarkStart w:id="2645" w:name="_Toc106616666"/>
      <w:bookmarkStart w:id="2646" w:name="_Toc122101362"/>
      <w:r>
        <w:t>5.2.44.3</w:t>
      </w:r>
      <w:r>
        <w:tab/>
        <w:t>Resource Standard Methods</w:t>
      </w:r>
      <w:bookmarkEnd w:id="2644"/>
      <w:bookmarkEnd w:id="2645"/>
      <w:bookmarkEnd w:id="2646"/>
    </w:p>
    <w:p w14:paraId="005E68A7" w14:textId="77777777" w:rsidR="00234841" w:rsidRDefault="00234841" w:rsidP="00434F1A">
      <w:pPr>
        <w:pStyle w:val="Heading5"/>
      </w:pPr>
      <w:bookmarkStart w:id="2647" w:name="_Toc90587124"/>
      <w:bookmarkStart w:id="2648" w:name="_Toc106616667"/>
      <w:bookmarkStart w:id="2649" w:name="_Toc122101363"/>
      <w:r>
        <w:t>5.2.44.3.1</w:t>
      </w:r>
      <w:r>
        <w:tab/>
        <w:t>GET</w:t>
      </w:r>
      <w:bookmarkEnd w:id="2647"/>
      <w:bookmarkEnd w:id="2648"/>
      <w:bookmarkEnd w:id="2649"/>
    </w:p>
    <w:p w14:paraId="40E179C1" w14:textId="77777777" w:rsidR="00234841" w:rsidRDefault="00234841" w:rsidP="00234841">
      <w:r>
        <w:t>This method shall support the URI query parameters specified in table 5.2.44.3.1-1.</w:t>
      </w:r>
    </w:p>
    <w:p w14:paraId="2508A59A" w14:textId="77777777" w:rsidR="00234841" w:rsidRDefault="00234841" w:rsidP="00434F1A">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234841" w:rsidRPr="009C5B90" w14:paraId="38F58BD5" w14:textId="77777777" w:rsidTr="00D1725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7C5C78E"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9857EC8" w14:textId="77777777" w:rsidR="00234841" w:rsidRPr="009C5B90" w:rsidRDefault="00234841" w:rsidP="00D17253">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15DA395"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0597EAB" w14:textId="77777777" w:rsidR="00234841" w:rsidRPr="009C5B90" w:rsidRDefault="00234841" w:rsidP="00D17253">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D438E" w14:textId="77777777" w:rsidR="00234841" w:rsidRPr="009C5B90" w:rsidRDefault="00234841" w:rsidP="00D17253">
            <w:pPr>
              <w:pStyle w:val="TAH"/>
              <w:rPr>
                <w:lang w:val="en-US"/>
              </w:rPr>
            </w:pPr>
            <w:r w:rsidRPr="009C5B90">
              <w:rPr>
                <w:lang w:val="en-US"/>
              </w:rPr>
              <w:t>Description</w:t>
            </w:r>
          </w:p>
        </w:tc>
      </w:tr>
      <w:tr w:rsidR="00234841" w:rsidRPr="009C5B90" w14:paraId="311048B5"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tcPr>
          <w:p w14:paraId="3F023DED" w14:textId="77777777" w:rsidR="00234841" w:rsidRPr="009C5B90" w:rsidRDefault="00234841" w:rsidP="00D17253">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40E74E1" w14:textId="77777777" w:rsidR="00234841" w:rsidRPr="009C5B90" w:rsidRDefault="00234841" w:rsidP="00D17253">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9A6B607" w14:textId="77777777" w:rsidR="00234841" w:rsidRPr="009C5B90" w:rsidRDefault="00234841" w:rsidP="00D17253">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BA1FFAA" w14:textId="77777777" w:rsidR="00234841" w:rsidRPr="009C5B90" w:rsidRDefault="00234841" w:rsidP="00D17253">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30D9DD6C" w14:textId="77777777" w:rsidR="00234841" w:rsidRPr="009C5B90" w:rsidRDefault="00234841" w:rsidP="00D17253">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234841" w:rsidRPr="009C5B90" w14:paraId="67DD6888"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8C224BD" w14:textId="77777777" w:rsidR="00234841" w:rsidRPr="009C5B90" w:rsidRDefault="00234841" w:rsidP="00D17253">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B085076" w14:textId="77777777" w:rsidR="00234841" w:rsidRPr="009C5B90" w:rsidRDefault="00234841" w:rsidP="00D17253">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903849F"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703CC17" w14:textId="77777777" w:rsidR="00234841" w:rsidRPr="009C5B90" w:rsidRDefault="00234841" w:rsidP="00D17253">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07B93971"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4002A5C" w14:textId="77777777" w:rsidR="00234841" w:rsidRDefault="00234841" w:rsidP="00234841"/>
    <w:p w14:paraId="0565D60E" w14:textId="77777777" w:rsidR="00234841" w:rsidRDefault="00234841" w:rsidP="00234841">
      <w:r>
        <w:t>This method shall support the request data structures specified in table 5.2.44.3.1-2 and the response data structures and response codes specified in table 5.2.44.3.1-3.</w:t>
      </w:r>
    </w:p>
    <w:p w14:paraId="2ED18744" w14:textId="77777777" w:rsidR="00234841" w:rsidRDefault="00234841" w:rsidP="00434F1A">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3677C6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3F0DA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FC74C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17A77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815A07" w14:textId="77777777" w:rsidR="00234841" w:rsidRPr="009C5B90" w:rsidRDefault="00234841" w:rsidP="00D17253">
            <w:pPr>
              <w:pStyle w:val="TAH"/>
              <w:rPr>
                <w:lang w:val="en-US"/>
              </w:rPr>
            </w:pPr>
            <w:r w:rsidRPr="009C5B90">
              <w:rPr>
                <w:lang w:val="en-US"/>
              </w:rPr>
              <w:t>Description</w:t>
            </w:r>
          </w:p>
        </w:tc>
      </w:tr>
      <w:tr w:rsidR="00234841" w:rsidRPr="009C5B90" w14:paraId="6FC883A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1D8984"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C31429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D4E9E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1D5812" w14:textId="77777777" w:rsidR="00234841" w:rsidRPr="009C5B90" w:rsidRDefault="00234841" w:rsidP="00D17253">
            <w:pPr>
              <w:pStyle w:val="TAL"/>
              <w:rPr>
                <w:lang w:val="en-US"/>
              </w:rPr>
            </w:pPr>
          </w:p>
        </w:tc>
      </w:tr>
    </w:tbl>
    <w:p w14:paraId="7A6E9033" w14:textId="77777777" w:rsidR="00234841" w:rsidRDefault="00234841" w:rsidP="00234841"/>
    <w:p w14:paraId="7E9EF720" w14:textId="77777777" w:rsidR="00234841" w:rsidRDefault="00234841" w:rsidP="00434F1A">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234841" w:rsidRPr="009C5B90" w14:paraId="4070965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7B778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A5DF2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6E6B8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1EFE45" w14:textId="77777777" w:rsidR="00234841" w:rsidRPr="009C5B90" w:rsidRDefault="00234841" w:rsidP="00D17253">
            <w:pPr>
              <w:pStyle w:val="TAH"/>
              <w:rPr>
                <w:lang w:val="en-US"/>
              </w:rPr>
            </w:pPr>
            <w:r w:rsidRPr="009C5B90">
              <w:rPr>
                <w:lang w:val="en-US"/>
              </w:rPr>
              <w:t>Response</w:t>
            </w:r>
          </w:p>
          <w:p w14:paraId="3B0D5EB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6FDBB" w14:textId="77777777" w:rsidR="00234841" w:rsidRPr="009C5B90" w:rsidRDefault="00234841" w:rsidP="00D17253">
            <w:pPr>
              <w:pStyle w:val="TAH"/>
              <w:rPr>
                <w:lang w:val="en-US"/>
              </w:rPr>
            </w:pPr>
            <w:r w:rsidRPr="009C5B90">
              <w:rPr>
                <w:lang w:val="en-US"/>
              </w:rPr>
              <w:t>Description</w:t>
            </w:r>
          </w:p>
        </w:tc>
      </w:tr>
      <w:tr w:rsidR="00234841" w:rsidRPr="009C5B90" w14:paraId="0D8EC58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449CA3" w14:textId="77777777" w:rsidR="00234841" w:rsidRPr="009C5B90" w:rsidRDefault="00234841" w:rsidP="00D17253">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7539FDE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CEFF0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C19B31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0F83825" w14:textId="77777777" w:rsidR="00234841" w:rsidRPr="009C5B90" w:rsidRDefault="00234841" w:rsidP="00D17253">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234841" w:rsidRPr="009C5B90" w14:paraId="5F9ED260"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3C769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AF9A44F" w14:textId="77777777" w:rsidR="00234841" w:rsidRDefault="00234841" w:rsidP="00234841">
      <w:pPr>
        <w:rPr>
          <w:lang w:eastAsia="zh-CN"/>
        </w:rPr>
      </w:pPr>
    </w:p>
    <w:p w14:paraId="06215913" w14:textId="77777777" w:rsidR="00234841" w:rsidRDefault="00234841" w:rsidP="00434F1A">
      <w:pPr>
        <w:pStyle w:val="Heading3"/>
      </w:pPr>
      <w:bookmarkStart w:id="2650" w:name="_Toc90587125"/>
      <w:bookmarkStart w:id="2651" w:name="_Toc106616668"/>
      <w:bookmarkStart w:id="2652" w:name="_Toc122101364"/>
      <w:r>
        <w:t>5.2.45</w:t>
      </w:r>
      <w:r>
        <w:tab/>
        <w:t>Resource: NiddAuthorizations</w:t>
      </w:r>
      <w:bookmarkEnd w:id="2650"/>
      <w:bookmarkEnd w:id="2651"/>
      <w:bookmarkEnd w:id="2652"/>
    </w:p>
    <w:p w14:paraId="4862D072" w14:textId="77777777" w:rsidR="00234841" w:rsidRDefault="00234841" w:rsidP="00434F1A">
      <w:pPr>
        <w:pStyle w:val="Heading4"/>
      </w:pPr>
      <w:bookmarkStart w:id="2653" w:name="_Toc90587126"/>
      <w:bookmarkStart w:id="2654" w:name="_Toc106616669"/>
      <w:bookmarkStart w:id="2655" w:name="_Toc122101365"/>
      <w:r>
        <w:t>5.2.45.1</w:t>
      </w:r>
      <w:r>
        <w:tab/>
        <w:t>Description</w:t>
      </w:r>
      <w:bookmarkEnd w:id="2653"/>
      <w:bookmarkEnd w:id="2654"/>
      <w:bookmarkEnd w:id="2655"/>
    </w:p>
    <w:p w14:paraId="11E37524" w14:textId="77777777" w:rsidR="00234841" w:rsidRDefault="00234841" w:rsidP="0023484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5E11A3BE"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65C39CAB" w14:textId="77777777" w:rsidR="00234841" w:rsidRDefault="00234841" w:rsidP="00434F1A">
      <w:pPr>
        <w:pStyle w:val="Heading4"/>
      </w:pPr>
      <w:bookmarkStart w:id="2656" w:name="_Toc90587127"/>
      <w:bookmarkStart w:id="2657" w:name="_Toc106616670"/>
      <w:bookmarkStart w:id="2658" w:name="_Toc122101366"/>
      <w:r>
        <w:lastRenderedPageBreak/>
        <w:t>5.2.45.2</w:t>
      </w:r>
      <w:r>
        <w:tab/>
        <w:t>Resource Definition</w:t>
      </w:r>
      <w:bookmarkEnd w:id="2656"/>
      <w:bookmarkEnd w:id="2657"/>
      <w:bookmarkEnd w:id="2658"/>
    </w:p>
    <w:p w14:paraId="1C5E3480" w14:textId="77777777" w:rsidR="00234841" w:rsidRDefault="00234841" w:rsidP="00234841">
      <w:r>
        <w:t>Resource URI: {apiRoot}/nudr-dr/&lt;apiVersion&gt;/subscription-data/{ueId}/</w:t>
      </w:r>
      <w:r>
        <w:rPr>
          <w:lang w:eastAsia="zh-CN"/>
        </w:rPr>
        <w:t>context-data/</w:t>
      </w:r>
      <w:r>
        <w:t>nidd-authorizations</w:t>
      </w:r>
    </w:p>
    <w:p w14:paraId="6510C6F3" w14:textId="77777777" w:rsidR="00234841" w:rsidRDefault="00234841" w:rsidP="00234841">
      <w:pPr>
        <w:rPr>
          <w:rFonts w:ascii="Arial" w:hAnsi="Arial" w:cs="Arial"/>
        </w:rPr>
      </w:pPr>
      <w:bookmarkStart w:id="2659" w:name="_MCCTEMPBM_CRPT22160203___7"/>
      <w:r>
        <w:t>This resource shall support the resource URI variables defined in table 5.2.45.2-1</w:t>
      </w:r>
      <w:r>
        <w:rPr>
          <w:rFonts w:ascii="Arial" w:hAnsi="Arial" w:cs="Arial"/>
        </w:rPr>
        <w:t>.</w:t>
      </w:r>
    </w:p>
    <w:bookmarkEnd w:id="2659"/>
    <w:p w14:paraId="4FAD37CF" w14:textId="77777777" w:rsidR="00234841" w:rsidRDefault="00234841" w:rsidP="00434F1A">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6518759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42F0B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1A7C1E" w14:textId="77777777" w:rsidR="00234841" w:rsidRPr="009C5B90" w:rsidRDefault="00234841" w:rsidP="00D17253">
            <w:pPr>
              <w:pStyle w:val="TAH"/>
              <w:rPr>
                <w:lang w:val="en-US"/>
              </w:rPr>
            </w:pPr>
            <w:r w:rsidRPr="009C5B90">
              <w:rPr>
                <w:lang w:val="en-US"/>
              </w:rPr>
              <w:t>Definition</w:t>
            </w:r>
          </w:p>
        </w:tc>
      </w:tr>
      <w:tr w:rsidR="00234841" w:rsidRPr="009C5B90" w14:paraId="2834591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643B3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413FAA"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15B5BE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49A1D6"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D28594"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8E17E4A" w14:textId="77777777" w:rsidR="00234841" w:rsidRDefault="00234841" w:rsidP="00234841"/>
    <w:p w14:paraId="5DB6C0E9" w14:textId="77777777" w:rsidR="00234841" w:rsidRDefault="00234841" w:rsidP="00434F1A">
      <w:pPr>
        <w:pStyle w:val="Heading4"/>
      </w:pPr>
      <w:bookmarkStart w:id="2660" w:name="_Toc90587128"/>
      <w:bookmarkStart w:id="2661" w:name="_Toc106616671"/>
      <w:bookmarkStart w:id="2662" w:name="_Toc122101367"/>
      <w:r>
        <w:t>5.2.45.3</w:t>
      </w:r>
      <w:r>
        <w:tab/>
        <w:t>Resource Standard Methods</w:t>
      </w:r>
      <w:bookmarkEnd w:id="2660"/>
      <w:bookmarkEnd w:id="2661"/>
      <w:bookmarkEnd w:id="2662"/>
    </w:p>
    <w:p w14:paraId="4713974A" w14:textId="77777777" w:rsidR="00234841" w:rsidRDefault="00234841" w:rsidP="00434F1A">
      <w:pPr>
        <w:pStyle w:val="Heading5"/>
      </w:pPr>
      <w:bookmarkStart w:id="2663" w:name="_Toc90587129"/>
      <w:bookmarkStart w:id="2664" w:name="_Toc106616672"/>
      <w:bookmarkStart w:id="2665" w:name="_Toc122101368"/>
      <w:r>
        <w:t>5.2.45.3.1</w:t>
      </w:r>
      <w:r>
        <w:tab/>
        <w:t>PUT</w:t>
      </w:r>
      <w:bookmarkEnd w:id="2663"/>
      <w:bookmarkEnd w:id="2664"/>
      <w:bookmarkEnd w:id="2665"/>
    </w:p>
    <w:p w14:paraId="559FDA42" w14:textId="77777777" w:rsidR="00234841" w:rsidRDefault="00234841" w:rsidP="00234841">
      <w:r>
        <w:t>This method shall support the URI query parameters specified in table 5.2.45.3.1-1.</w:t>
      </w:r>
    </w:p>
    <w:p w14:paraId="7084F0C9" w14:textId="77777777" w:rsidR="00234841" w:rsidRDefault="00234841" w:rsidP="00434F1A">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7278B0D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1654E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C4859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47253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6A892A"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EB38" w14:textId="77777777" w:rsidR="00234841" w:rsidRPr="009C5B90" w:rsidRDefault="00234841" w:rsidP="00D17253">
            <w:pPr>
              <w:pStyle w:val="TAH"/>
              <w:rPr>
                <w:lang w:val="en-US"/>
              </w:rPr>
            </w:pPr>
            <w:r w:rsidRPr="009C5B90">
              <w:rPr>
                <w:lang w:val="en-US"/>
              </w:rPr>
              <w:t>Description</w:t>
            </w:r>
          </w:p>
        </w:tc>
      </w:tr>
      <w:tr w:rsidR="00234841" w:rsidRPr="009C5B90" w14:paraId="6DFB1A2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2403DE"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B5092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2C1AA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06F5C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0E7714" w14:textId="77777777" w:rsidR="00234841" w:rsidRPr="009C5B90" w:rsidRDefault="00234841" w:rsidP="00D17253">
            <w:pPr>
              <w:pStyle w:val="TAL"/>
              <w:rPr>
                <w:lang w:val="en-US"/>
              </w:rPr>
            </w:pPr>
          </w:p>
        </w:tc>
      </w:tr>
    </w:tbl>
    <w:p w14:paraId="5527F701" w14:textId="77777777" w:rsidR="00234841" w:rsidRDefault="00234841" w:rsidP="00234841"/>
    <w:p w14:paraId="793BC64A" w14:textId="77777777" w:rsidR="00234841" w:rsidRDefault="00234841" w:rsidP="00234841">
      <w:r>
        <w:t>This method shall support the request data structures specified in table 5.2.45.3.1-2 and the response data structure, and response codes specified in table 5.2.45.3.1-3.</w:t>
      </w:r>
    </w:p>
    <w:p w14:paraId="0532F86D" w14:textId="77777777" w:rsidR="00234841" w:rsidRDefault="00234841" w:rsidP="00434F1A">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2076CE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7124A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98A15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73668B"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31C2B5" w14:textId="77777777" w:rsidR="00234841" w:rsidRPr="009C5B90" w:rsidRDefault="00234841" w:rsidP="00D17253">
            <w:pPr>
              <w:pStyle w:val="TAH"/>
              <w:rPr>
                <w:lang w:val="en-US"/>
              </w:rPr>
            </w:pPr>
            <w:r w:rsidRPr="009C5B90">
              <w:rPr>
                <w:lang w:val="en-US"/>
              </w:rPr>
              <w:t>Description</w:t>
            </w:r>
          </w:p>
        </w:tc>
      </w:tr>
      <w:tr w:rsidR="00234841" w:rsidRPr="009C5B90" w14:paraId="6834A64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EA8B67" w14:textId="77777777" w:rsidR="00234841" w:rsidRPr="009C5B90" w:rsidRDefault="00234841" w:rsidP="00D17253">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3DF2B706"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643B65"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7475FD7" w14:textId="77777777" w:rsidR="00234841" w:rsidRPr="009C5B90" w:rsidRDefault="00234841" w:rsidP="00D17253">
            <w:pPr>
              <w:pStyle w:val="TAL"/>
              <w:rPr>
                <w:lang w:val="en-US"/>
              </w:rPr>
            </w:pPr>
            <w:r w:rsidRPr="009C5B90">
              <w:rPr>
                <w:lang w:val="en-US"/>
              </w:rPr>
              <w:t xml:space="preserve">NIDD Authorization Data </w:t>
            </w:r>
          </w:p>
        </w:tc>
      </w:tr>
    </w:tbl>
    <w:p w14:paraId="46DADBB6" w14:textId="77777777" w:rsidR="00234841" w:rsidRDefault="00234841" w:rsidP="00234841"/>
    <w:p w14:paraId="552BB5A0" w14:textId="77777777" w:rsidR="00234841" w:rsidRDefault="00234841" w:rsidP="00434F1A">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70"/>
        <w:gridCol w:w="1190"/>
        <w:gridCol w:w="1063"/>
        <w:gridCol w:w="5198"/>
      </w:tblGrid>
      <w:tr w:rsidR="00234841" w:rsidRPr="009C5B90" w14:paraId="217640A9"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8E3932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919C8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2DF06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6D978E" w14:textId="77777777" w:rsidR="00234841" w:rsidRPr="009C5B90" w:rsidRDefault="00234841" w:rsidP="00D17253">
            <w:pPr>
              <w:pStyle w:val="TAH"/>
              <w:rPr>
                <w:lang w:val="en-US"/>
              </w:rPr>
            </w:pPr>
            <w:r w:rsidRPr="009C5B90">
              <w:rPr>
                <w:lang w:val="en-US"/>
              </w:rPr>
              <w:t>Response</w:t>
            </w:r>
          </w:p>
          <w:p w14:paraId="165C1C7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BDFBEA" w14:textId="77777777" w:rsidR="00234841" w:rsidRPr="009C5B90" w:rsidRDefault="00234841" w:rsidP="00D17253">
            <w:pPr>
              <w:pStyle w:val="TAH"/>
              <w:rPr>
                <w:lang w:val="en-US"/>
              </w:rPr>
            </w:pPr>
            <w:r w:rsidRPr="009C5B90">
              <w:rPr>
                <w:lang w:val="en-US"/>
              </w:rPr>
              <w:t>Description</w:t>
            </w:r>
          </w:p>
        </w:tc>
      </w:tr>
      <w:tr w:rsidR="00234841" w:rsidRPr="009C5B90" w14:paraId="27A2823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09B688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505509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7F28DD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39812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C1C602D"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2A2459A2"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206AC9C8" w14:textId="77777777" w:rsidR="00234841" w:rsidRPr="009C5B90" w:rsidRDefault="00234841" w:rsidP="00D17253">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BCBC7E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10FB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847954"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2F7EE8"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234841" w:rsidRPr="009C5B90" w14:paraId="49F1238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8F5D0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2EC8BD2" w14:textId="77777777" w:rsidR="00234841" w:rsidRDefault="00234841" w:rsidP="00234841">
      <w:pPr>
        <w:rPr>
          <w:lang w:eastAsia="zh-CN"/>
        </w:rPr>
      </w:pPr>
    </w:p>
    <w:p w14:paraId="07BCBD5A" w14:textId="77777777" w:rsidR="00234841" w:rsidRDefault="00234841" w:rsidP="00434F1A">
      <w:pPr>
        <w:pStyle w:val="Heading5"/>
      </w:pPr>
      <w:bookmarkStart w:id="2666" w:name="_Toc90587130"/>
      <w:bookmarkStart w:id="2667" w:name="_Toc106616673"/>
      <w:bookmarkStart w:id="2668" w:name="_Toc122101369"/>
      <w:r>
        <w:t>5.2.45.3.2</w:t>
      </w:r>
      <w:r>
        <w:tab/>
        <w:t>DELETE</w:t>
      </w:r>
      <w:bookmarkEnd w:id="2666"/>
      <w:bookmarkEnd w:id="2667"/>
      <w:bookmarkEnd w:id="2668"/>
    </w:p>
    <w:p w14:paraId="6EB8D2CD" w14:textId="77777777" w:rsidR="00234841" w:rsidRDefault="00234841" w:rsidP="00234841">
      <w:r>
        <w:t>This method shall support the URI query parameters specified in table 5.2.45.3.2-1.</w:t>
      </w:r>
    </w:p>
    <w:p w14:paraId="437BE9A6" w14:textId="77777777" w:rsidR="00234841" w:rsidRDefault="00234841" w:rsidP="00434F1A">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78562A3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BF63C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64181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FD372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396BE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ED07EF" w14:textId="77777777" w:rsidR="00234841" w:rsidRPr="009C5B90" w:rsidRDefault="00234841" w:rsidP="00D17253">
            <w:pPr>
              <w:pStyle w:val="TAH"/>
              <w:rPr>
                <w:lang w:val="en-US"/>
              </w:rPr>
            </w:pPr>
            <w:r w:rsidRPr="009C5B90">
              <w:rPr>
                <w:lang w:val="en-US"/>
              </w:rPr>
              <w:t>Description</w:t>
            </w:r>
          </w:p>
        </w:tc>
      </w:tr>
      <w:tr w:rsidR="00234841" w:rsidRPr="009C5B90" w14:paraId="4864659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9DC03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E3E82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4E08C5"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B336E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ECEE7" w14:textId="77777777" w:rsidR="00234841" w:rsidRPr="009C5B90" w:rsidRDefault="00234841" w:rsidP="00D17253">
            <w:pPr>
              <w:pStyle w:val="TAL"/>
              <w:rPr>
                <w:lang w:val="en-US"/>
              </w:rPr>
            </w:pPr>
          </w:p>
        </w:tc>
      </w:tr>
    </w:tbl>
    <w:p w14:paraId="4E99FFA3" w14:textId="77777777" w:rsidR="00234841" w:rsidRDefault="00234841" w:rsidP="00234841"/>
    <w:p w14:paraId="04F0E962" w14:textId="77777777" w:rsidR="00234841" w:rsidRDefault="00234841" w:rsidP="00234841">
      <w:r>
        <w:t>This method shall support the request data structures specified in table 5.2.45.3.2-2 and the response data structure, and response codes specified in table 5.2.45.3.2-3.</w:t>
      </w:r>
    </w:p>
    <w:p w14:paraId="29360DEC" w14:textId="77777777" w:rsidR="00234841" w:rsidRDefault="00234841" w:rsidP="00434F1A">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5310824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C0EED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EC0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4773C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1CE" w14:textId="77777777" w:rsidR="00234841" w:rsidRPr="009C5B90" w:rsidRDefault="00234841" w:rsidP="00D17253">
            <w:pPr>
              <w:pStyle w:val="TAH"/>
              <w:rPr>
                <w:lang w:val="en-US"/>
              </w:rPr>
            </w:pPr>
            <w:r w:rsidRPr="009C5B90">
              <w:rPr>
                <w:lang w:val="en-US"/>
              </w:rPr>
              <w:t>Description</w:t>
            </w:r>
          </w:p>
        </w:tc>
      </w:tr>
      <w:tr w:rsidR="00234841" w:rsidRPr="009C5B90" w14:paraId="6606AFA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637E3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ECFCC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8AB7755"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0D9B2C" w14:textId="77777777" w:rsidR="00234841" w:rsidRPr="009C5B90" w:rsidRDefault="00234841" w:rsidP="00D17253">
            <w:pPr>
              <w:pStyle w:val="TAL"/>
              <w:rPr>
                <w:lang w:val="en-US"/>
              </w:rPr>
            </w:pPr>
          </w:p>
        </w:tc>
      </w:tr>
    </w:tbl>
    <w:p w14:paraId="298DEDF1" w14:textId="77777777" w:rsidR="00234841" w:rsidRDefault="00234841" w:rsidP="00234841"/>
    <w:p w14:paraId="44EE0094" w14:textId="77777777" w:rsidR="00234841" w:rsidRDefault="00234841" w:rsidP="00434F1A">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7D1677B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99194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6BF87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2792E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3C2939" w14:textId="77777777" w:rsidR="00234841" w:rsidRPr="009C5B90" w:rsidRDefault="00234841" w:rsidP="00D17253">
            <w:pPr>
              <w:pStyle w:val="TAH"/>
              <w:rPr>
                <w:lang w:val="en-US"/>
              </w:rPr>
            </w:pPr>
            <w:r w:rsidRPr="009C5B90">
              <w:rPr>
                <w:lang w:val="en-US"/>
              </w:rPr>
              <w:t>Response</w:t>
            </w:r>
          </w:p>
          <w:p w14:paraId="3A064B9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8F5E04" w14:textId="77777777" w:rsidR="00234841" w:rsidRPr="009C5B90" w:rsidRDefault="00234841" w:rsidP="00D17253">
            <w:pPr>
              <w:pStyle w:val="TAH"/>
              <w:rPr>
                <w:lang w:val="en-US"/>
              </w:rPr>
            </w:pPr>
            <w:r w:rsidRPr="009C5B90">
              <w:rPr>
                <w:lang w:val="en-US"/>
              </w:rPr>
              <w:t>Description</w:t>
            </w:r>
          </w:p>
        </w:tc>
      </w:tr>
      <w:tr w:rsidR="00234841" w:rsidRPr="009C5B90" w14:paraId="507D5A1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FBDDDB"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7AF8E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AB36F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689066"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787DC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5E42CF7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F6CDD1"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41E3B3C" w14:textId="77777777" w:rsidR="00234841" w:rsidRDefault="00234841" w:rsidP="00234841"/>
    <w:p w14:paraId="56D34450" w14:textId="77777777" w:rsidR="00234841" w:rsidRDefault="00234841" w:rsidP="00434F1A">
      <w:pPr>
        <w:pStyle w:val="Heading5"/>
      </w:pPr>
      <w:bookmarkStart w:id="2669" w:name="_Toc90587131"/>
      <w:bookmarkStart w:id="2670" w:name="_Toc106616674"/>
      <w:bookmarkStart w:id="2671" w:name="_Toc122101370"/>
      <w:r>
        <w:t>5.2.45.3.</w:t>
      </w:r>
      <w:r>
        <w:rPr>
          <w:lang w:val="de-DE"/>
        </w:rPr>
        <w:t>3</w:t>
      </w:r>
      <w:r>
        <w:tab/>
      </w:r>
      <w:r>
        <w:rPr>
          <w:lang w:val="de-DE"/>
        </w:rPr>
        <w:t>GET</w:t>
      </w:r>
      <w:bookmarkEnd w:id="2669"/>
      <w:bookmarkEnd w:id="2670"/>
      <w:bookmarkEnd w:id="2671"/>
    </w:p>
    <w:p w14:paraId="01F090E6" w14:textId="77777777" w:rsidR="00234841" w:rsidRDefault="00234841" w:rsidP="00234841">
      <w:r>
        <w:t>This method shall support the URI query parameters specified in table 5.2.45.3.3-1.</w:t>
      </w:r>
    </w:p>
    <w:p w14:paraId="04F3873F" w14:textId="77777777" w:rsidR="00234841" w:rsidRDefault="00234841" w:rsidP="00434F1A">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7669A9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983E8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A2915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AE102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ADA48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8EC69F" w14:textId="77777777" w:rsidR="00234841" w:rsidRPr="009C5B90" w:rsidRDefault="00234841" w:rsidP="00D17253">
            <w:pPr>
              <w:pStyle w:val="TAH"/>
              <w:rPr>
                <w:lang w:val="en-US"/>
              </w:rPr>
            </w:pPr>
            <w:r w:rsidRPr="009C5B90">
              <w:rPr>
                <w:lang w:val="en-US"/>
              </w:rPr>
              <w:t>Description</w:t>
            </w:r>
          </w:p>
        </w:tc>
      </w:tr>
      <w:tr w:rsidR="00234841" w:rsidRPr="009C5B90" w14:paraId="54AF383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45665E"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74D544"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265AD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78F1F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E69357" w14:textId="77777777" w:rsidR="00234841" w:rsidRPr="009C5B90" w:rsidRDefault="00234841" w:rsidP="00D17253">
            <w:pPr>
              <w:pStyle w:val="TAL"/>
              <w:rPr>
                <w:lang w:val="en-US"/>
              </w:rPr>
            </w:pPr>
          </w:p>
        </w:tc>
      </w:tr>
    </w:tbl>
    <w:p w14:paraId="610D4883" w14:textId="77777777" w:rsidR="00234841" w:rsidRDefault="00234841" w:rsidP="00234841"/>
    <w:p w14:paraId="55A3A6F3" w14:textId="77777777" w:rsidR="00234841" w:rsidRDefault="00234841" w:rsidP="00234841">
      <w:r>
        <w:t>This method shall support the request data structures specified in table 5.2.45.3.3-2 and the response data structure and response codes specified in table 5.2.45.3.3-3.</w:t>
      </w:r>
    </w:p>
    <w:p w14:paraId="02489E8F" w14:textId="77777777" w:rsidR="00234841" w:rsidRDefault="00234841" w:rsidP="00434F1A">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4FDA1A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7851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A164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F59ED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BCABE" w14:textId="77777777" w:rsidR="00234841" w:rsidRPr="009C5B90" w:rsidRDefault="00234841" w:rsidP="00D17253">
            <w:pPr>
              <w:pStyle w:val="TAH"/>
              <w:rPr>
                <w:lang w:val="en-US"/>
              </w:rPr>
            </w:pPr>
            <w:r w:rsidRPr="009C5B90">
              <w:rPr>
                <w:lang w:val="en-US"/>
              </w:rPr>
              <w:t>Description</w:t>
            </w:r>
          </w:p>
        </w:tc>
      </w:tr>
      <w:tr w:rsidR="00234841" w:rsidRPr="009C5B90" w14:paraId="404B135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30751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07D36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645381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885639B" w14:textId="77777777" w:rsidR="00234841" w:rsidRPr="009C5B90" w:rsidRDefault="00234841" w:rsidP="00D17253">
            <w:pPr>
              <w:pStyle w:val="TAL"/>
              <w:rPr>
                <w:lang w:val="en-US"/>
              </w:rPr>
            </w:pPr>
          </w:p>
        </w:tc>
      </w:tr>
    </w:tbl>
    <w:p w14:paraId="1B30D462" w14:textId="77777777" w:rsidR="00234841" w:rsidRDefault="00234841" w:rsidP="00234841"/>
    <w:p w14:paraId="3B5071CB" w14:textId="77777777" w:rsidR="00234841" w:rsidRDefault="00234841" w:rsidP="00434F1A">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70"/>
        <w:gridCol w:w="1190"/>
        <w:gridCol w:w="1064"/>
        <w:gridCol w:w="5197"/>
      </w:tblGrid>
      <w:tr w:rsidR="00234841" w:rsidRPr="009C5B90" w14:paraId="3319660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97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5065F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63ABF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C9CFCA" w14:textId="77777777" w:rsidR="00234841" w:rsidRPr="009C5B90" w:rsidRDefault="00234841" w:rsidP="00D17253">
            <w:pPr>
              <w:pStyle w:val="TAH"/>
              <w:rPr>
                <w:lang w:val="en-US"/>
              </w:rPr>
            </w:pPr>
            <w:r w:rsidRPr="009C5B90">
              <w:rPr>
                <w:lang w:val="en-US"/>
              </w:rPr>
              <w:t>Response</w:t>
            </w:r>
          </w:p>
          <w:p w14:paraId="6735722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68AF4A" w14:textId="77777777" w:rsidR="00234841" w:rsidRPr="009C5B90" w:rsidRDefault="00234841" w:rsidP="00D17253">
            <w:pPr>
              <w:pStyle w:val="TAH"/>
              <w:rPr>
                <w:lang w:val="en-US"/>
              </w:rPr>
            </w:pPr>
            <w:r w:rsidRPr="009C5B90">
              <w:rPr>
                <w:lang w:val="en-US"/>
              </w:rPr>
              <w:t>Description</w:t>
            </w:r>
          </w:p>
        </w:tc>
      </w:tr>
      <w:tr w:rsidR="00234841" w:rsidRPr="009C5B90" w14:paraId="5EA7485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CD517" w14:textId="77777777" w:rsidR="00234841" w:rsidRPr="009C5B90" w:rsidRDefault="00234841" w:rsidP="00D17253">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A37C16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0445F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FE017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8BAE37" w14:textId="77777777" w:rsidR="00234841" w:rsidRPr="009C5B90" w:rsidRDefault="00234841" w:rsidP="00D17253">
            <w:pPr>
              <w:pStyle w:val="TAL"/>
              <w:rPr>
                <w:lang w:val="en-US"/>
              </w:rPr>
            </w:pPr>
            <w:r w:rsidRPr="009C5B90">
              <w:rPr>
                <w:lang w:val="en-US"/>
              </w:rPr>
              <w:t>Upon success, a response body containing NIDD Authorization Info shall be returned.</w:t>
            </w:r>
          </w:p>
        </w:tc>
      </w:tr>
      <w:tr w:rsidR="00234841" w:rsidRPr="009C5B90" w14:paraId="633E7EB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8F6C67"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F90F1E6" w14:textId="77777777" w:rsidR="00234841" w:rsidRDefault="00234841" w:rsidP="00234841"/>
    <w:p w14:paraId="269CEB35" w14:textId="77777777" w:rsidR="00234841" w:rsidRDefault="00234841" w:rsidP="00434F1A">
      <w:pPr>
        <w:pStyle w:val="Heading5"/>
      </w:pPr>
      <w:bookmarkStart w:id="2672" w:name="_Toc90587132"/>
      <w:bookmarkStart w:id="2673" w:name="_Toc106616675"/>
      <w:bookmarkStart w:id="2674" w:name="_Toc122101371"/>
      <w:r>
        <w:t>5.2.45.3.</w:t>
      </w:r>
      <w:r>
        <w:rPr>
          <w:lang w:val="de-DE"/>
        </w:rPr>
        <w:t>4</w:t>
      </w:r>
      <w:r>
        <w:tab/>
        <w:t>PATCH</w:t>
      </w:r>
      <w:bookmarkEnd w:id="2672"/>
      <w:bookmarkEnd w:id="2673"/>
      <w:bookmarkEnd w:id="2674"/>
    </w:p>
    <w:p w14:paraId="6CF82465" w14:textId="77777777" w:rsidR="00234841" w:rsidRDefault="00234841" w:rsidP="00234841">
      <w:pPr>
        <w:rPr>
          <w:lang w:eastAsia="zh-CN"/>
        </w:rPr>
      </w:pPr>
      <w:r>
        <w:rPr>
          <w:lang w:eastAsia="zh-CN"/>
        </w:rPr>
        <w:t>This method is used to modify the NIDD active authorizations in the UDR.</w:t>
      </w:r>
    </w:p>
    <w:p w14:paraId="06993639" w14:textId="77777777" w:rsidR="00234841" w:rsidRDefault="00234841" w:rsidP="00234841">
      <w:r>
        <w:t>This method shall support the URI query parameters specified in table 5.2.45.3.4-1.</w:t>
      </w:r>
    </w:p>
    <w:p w14:paraId="3EC1E22D" w14:textId="77777777" w:rsidR="00234841" w:rsidRDefault="00234841" w:rsidP="00434F1A">
      <w:pPr>
        <w:pStyle w:val="TH"/>
        <w:outlineLvl w:val="0"/>
      </w:pPr>
      <w:r>
        <w:lastRenderedPageBreak/>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1E8EC55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0EBE6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B380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9150B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D3479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E3909" w14:textId="77777777" w:rsidR="00234841" w:rsidRPr="009C5B90" w:rsidRDefault="00234841" w:rsidP="00D17253">
            <w:pPr>
              <w:pStyle w:val="TAH"/>
              <w:rPr>
                <w:lang w:val="en-US"/>
              </w:rPr>
            </w:pPr>
            <w:r w:rsidRPr="009C5B90">
              <w:rPr>
                <w:lang w:val="en-US"/>
              </w:rPr>
              <w:t>Description</w:t>
            </w:r>
          </w:p>
        </w:tc>
      </w:tr>
      <w:tr w:rsidR="00234841" w:rsidRPr="009C5B90" w14:paraId="154E2B5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587D9"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EA98998"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104610"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05CB658"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FCC2257" w14:textId="77777777" w:rsidR="00234841" w:rsidRPr="009C5B90" w:rsidRDefault="00234841" w:rsidP="00D17253">
            <w:pPr>
              <w:pStyle w:val="TAL"/>
              <w:rPr>
                <w:lang w:val="en-US"/>
              </w:rPr>
            </w:pPr>
            <w:r w:rsidRPr="009C5B90">
              <w:rPr>
                <w:rFonts w:cs="Arial"/>
                <w:szCs w:val="18"/>
              </w:rPr>
              <w:t>see 3GPP TS 29.500 [8] clause 6.6</w:t>
            </w:r>
          </w:p>
        </w:tc>
      </w:tr>
    </w:tbl>
    <w:p w14:paraId="72E06F61" w14:textId="77777777" w:rsidR="00234841" w:rsidRDefault="00234841" w:rsidP="00234841">
      <w:pPr>
        <w:pStyle w:val="Guidance"/>
      </w:pPr>
    </w:p>
    <w:p w14:paraId="271DDBD8" w14:textId="77777777" w:rsidR="00234841" w:rsidRDefault="00234841" w:rsidP="00234841">
      <w:r>
        <w:t>This method shall support the request data structures specified in table 5.2.45.3.2-2 and the response data structures, and response codes specified in table 5.2.45.3.4-3.</w:t>
      </w:r>
    </w:p>
    <w:p w14:paraId="3F87ADD5" w14:textId="77777777" w:rsidR="00234841" w:rsidRDefault="00234841" w:rsidP="00434F1A">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434EA0F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249F5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01BA1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4C533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20C5BC" w14:textId="77777777" w:rsidR="00234841" w:rsidRPr="009C5B90" w:rsidRDefault="00234841" w:rsidP="00D17253">
            <w:pPr>
              <w:pStyle w:val="TAH"/>
              <w:rPr>
                <w:lang w:val="en-US"/>
              </w:rPr>
            </w:pPr>
            <w:r w:rsidRPr="009C5B90">
              <w:rPr>
                <w:lang w:val="en-US"/>
              </w:rPr>
              <w:t>Description</w:t>
            </w:r>
          </w:p>
        </w:tc>
      </w:tr>
      <w:tr w:rsidR="00234841" w:rsidRPr="009C5B90" w14:paraId="0D39D14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817A72"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4433E09"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2AF91D8"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47AFC9C"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7E1F4EA3" w14:textId="77777777" w:rsidR="00234841" w:rsidRDefault="00234841" w:rsidP="00234841"/>
    <w:p w14:paraId="1218B0FD" w14:textId="77777777" w:rsidR="00234841" w:rsidRDefault="00234841" w:rsidP="00434F1A">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2CCACF41"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84A916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A19A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76FCB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C9417C" w14:textId="77777777" w:rsidR="00234841" w:rsidRPr="009C5B90" w:rsidRDefault="00234841" w:rsidP="00D17253">
            <w:pPr>
              <w:pStyle w:val="TAH"/>
              <w:rPr>
                <w:lang w:val="en-US"/>
              </w:rPr>
            </w:pPr>
            <w:r w:rsidRPr="009C5B90">
              <w:rPr>
                <w:lang w:val="en-US"/>
              </w:rPr>
              <w:t>Response</w:t>
            </w:r>
          </w:p>
          <w:p w14:paraId="3FE1FF73"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11AA9A" w14:textId="77777777" w:rsidR="00234841" w:rsidRPr="009C5B90" w:rsidRDefault="00234841" w:rsidP="00D17253">
            <w:pPr>
              <w:pStyle w:val="TAH"/>
              <w:rPr>
                <w:lang w:val="en-US"/>
              </w:rPr>
            </w:pPr>
            <w:r w:rsidRPr="009C5B90">
              <w:rPr>
                <w:lang w:val="en-US"/>
              </w:rPr>
              <w:t>Description</w:t>
            </w:r>
          </w:p>
        </w:tc>
      </w:tr>
      <w:tr w:rsidR="00234841" w:rsidRPr="009C5B90" w14:paraId="2B3613F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7DCD5F"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3CB0C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75647C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40BE7A5"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7C27CAE"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184D61F8"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82AF7"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2852FD4"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88B9A5"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46E2C8" w14:textId="77777777" w:rsidR="00234841" w:rsidRPr="009C5B90" w:rsidRDefault="00234841" w:rsidP="00D17253">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C76E574"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5E4D304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B41DDD"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EA9F04"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EE366D8"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4ED5930"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508375DB"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03F11424"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429000"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E9B3946"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29E5729" w14:textId="77777777" w:rsidR="00234841" w:rsidRDefault="00234841" w:rsidP="00234841">
      <w:bookmarkStart w:id="2675" w:name="_Toc90587133"/>
    </w:p>
    <w:p w14:paraId="1F828E92" w14:textId="77777777" w:rsidR="00234841" w:rsidRPr="00533C32" w:rsidRDefault="00234841" w:rsidP="00434F1A">
      <w:pPr>
        <w:pStyle w:val="Heading3"/>
      </w:pPr>
      <w:bookmarkStart w:id="2676" w:name="_Toc106616676"/>
      <w:bookmarkStart w:id="2677" w:name="_Toc122101372"/>
      <w:r>
        <w:t>5.2.46</w:t>
      </w:r>
      <w:r w:rsidRPr="00533C32">
        <w:tab/>
        <w:t xml:space="preserve">Resource: </w:t>
      </w:r>
      <w:r w:rsidRPr="00697E27">
        <w:t>5MBSSubscriptionData</w:t>
      </w:r>
      <w:bookmarkEnd w:id="2675"/>
      <w:bookmarkEnd w:id="2676"/>
      <w:bookmarkEnd w:id="2677"/>
    </w:p>
    <w:p w14:paraId="6EA4463C" w14:textId="77777777" w:rsidR="00234841" w:rsidRPr="00533C32" w:rsidRDefault="00234841" w:rsidP="00434F1A">
      <w:pPr>
        <w:pStyle w:val="Heading4"/>
      </w:pPr>
      <w:bookmarkStart w:id="2678" w:name="_Toc90587134"/>
      <w:bookmarkStart w:id="2679" w:name="_Toc106616677"/>
      <w:bookmarkStart w:id="2680" w:name="_Toc122101373"/>
      <w:r>
        <w:t>5.2.46</w:t>
      </w:r>
      <w:r w:rsidRPr="00533C32">
        <w:t>.1</w:t>
      </w:r>
      <w:r w:rsidRPr="00533C32">
        <w:tab/>
        <w:t>Description</w:t>
      </w:r>
      <w:bookmarkEnd w:id="2678"/>
      <w:bookmarkEnd w:id="2679"/>
      <w:bookmarkEnd w:id="2680"/>
    </w:p>
    <w:p w14:paraId="2F276BC7" w14:textId="77777777" w:rsidR="00234841" w:rsidRDefault="00234841" w:rsidP="00234841">
      <w:r w:rsidRPr="00B3056F">
        <w:t xml:space="preserve">This resource represents the subscribed </w:t>
      </w:r>
      <w:r>
        <w:rPr>
          <w:lang w:eastAsia="zh-CN"/>
        </w:rPr>
        <w:t>5MBS</w:t>
      </w:r>
      <w:r w:rsidRPr="00B3056F">
        <w:t xml:space="preserve"> Data</w:t>
      </w:r>
      <w:r>
        <w:t xml:space="preserve"> for a UE. SMF queries this data from UDM.</w:t>
      </w:r>
    </w:p>
    <w:p w14:paraId="165E6E10" w14:textId="77777777" w:rsidR="00234841" w:rsidRPr="00533C32" w:rsidRDefault="00234841" w:rsidP="00434F1A">
      <w:pPr>
        <w:pStyle w:val="Heading4"/>
      </w:pPr>
      <w:bookmarkStart w:id="2681" w:name="_Toc90587135"/>
      <w:bookmarkStart w:id="2682" w:name="_Toc106616678"/>
      <w:bookmarkStart w:id="2683" w:name="_Toc122101374"/>
      <w:r>
        <w:t>5.2.46</w:t>
      </w:r>
      <w:r w:rsidRPr="00533C32">
        <w:t>.2</w:t>
      </w:r>
      <w:r w:rsidRPr="00533C32">
        <w:tab/>
        <w:t>Resource Definition</w:t>
      </w:r>
      <w:bookmarkEnd w:id="2681"/>
      <w:bookmarkEnd w:id="2682"/>
      <w:bookmarkEnd w:id="2683"/>
    </w:p>
    <w:p w14:paraId="3FB11B34" w14:textId="77777777" w:rsidR="00234841" w:rsidRDefault="00234841" w:rsidP="00234841">
      <w:bookmarkStart w:id="2684"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2684"/>
    <w:p w14:paraId="086D66FF" w14:textId="77777777" w:rsidR="00234841" w:rsidRPr="00697E27" w:rsidRDefault="00234841" w:rsidP="00234841">
      <w:r w:rsidRPr="00533C32">
        <w:t>This resource shall support the resource URI variables defined in table </w:t>
      </w:r>
      <w:r>
        <w:t>5.2.46</w:t>
      </w:r>
      <w:r w:rsidRPr="00533C32">
        <w:t>.2-1</w:t>
      </w:r>
      <w:r w:rsidRPr="00697E27">
        <w:t>.</w:t>
      </w:r>
    </w:p>
    <w:p w14:paraId="6814F497" w14:textId="77777777" w:rsidR="00234841" w:rsidRPr="00533C32" w:rsidRDefault="00234841" w:rsidP="00434F1A">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015102A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F8284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2E53C7" w14:textId="77777777" w:rsidR="00234841" w:rsidRPr="009C5B90" w:rsidRDefault="00234841" w:rsidP="00D17253">
            <w:pPr>
              <w:pStyle w:val="TAH"/>
              <w:rPr>
                <w:lang w:val="en-US"/>
              </w:rPr>
            </w:pPr>
            <w:r w:rsidRPr="009C5B90">
              <w:rPr>
                <w:lang w:val="en-US"/>
              </w:rPr>
              <w:t>Definition</w:t>
            </w:r>
          </w:p>
        </w:tc>
      </w:tr>
      <w:tr w:rsidR="00234841" w:rsidRPr="009C5B90" w14:paraId="37FF013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DEFF1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ED8B1F"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C1CB77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4CDE47CA"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74DBB1"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4B749D8" w14:textId="77777777" w:rsidR="00234841" w:rsidRPr="00533C32" w:rsidRDefault="00234841" w:rsidP="00234841"/>
    <w:p w14:paraId="06988F61" w14:textId="77777777" w:rsidR="00234841" w:rsidRPr="00533C32" w:rsidRDefault="00234841" w:rsidP="00434F1A">
      <w:pPr>
        <w:pStyle w:val="Heading4"/>
      </w:pPr>
      <w:bookmarkStart w:id="2685" w:name="_Toc90587136"/>
      <w:bookmarkStart w:id="2686" w:name="_Toc106616679"/>
      <w:bookmarkStart w:id="2687" w:name="_Toc122101375"/>
      <w:r>
        <w:lastRenderedPageBreak/>
        <w:t>5.2.46.</w:t>
      </w:r>
      <w:r w:rsidRPr="00533C32">
        <w:t>3</w:t>
      </w:r>
      <w:r w:rsidRPr="00533C32">
        <w:tab/>
        <w:t>Resource Standard Methods</w:t>
      </w:r>
      <w:bookmarkEnd w:id="2685"/>
      <w:bookmarkEnd w:id="2686"/>
      <w:bookmarkEnd w:id="2687"/>
    </w:p>
    <w:p w14:paraId="25C140A6" w14:textId="77777777" w:rsidR="00234841" w:rsidRPr="00533C32" w:rsidRDefault="00234841" w:rsidP="00434F1A">
      <w:pPr>
        <w:pStyle w:val="Heading5"/>
      </w:pPr>
      <w:bookmarkStart w:id="2688" w:name="_Toc90587137"/>
      <w:bookmarkStart w:id="2689" w:name="_Toc106616680"/>
      <w:bookmarkStart w:id="2690" w:name="_Toc122101376"/>
      <w:r>
        <w:t>5.2.46.</w:t>
      </w:r>
      <w:r w:rsidRPr="00533C32">
        <w:t>3.1</w:t>
      </w:r>
      <w:r w:rsidRPr="00533C32">
        <w:tab/>
      </w:r>
      <w:r>
        <w:t>GET</w:t>
      </w:r>
      <w:bookmarkEnd w:id="2688"/>
      <w:bookmarkEnd w:id="2689"/>
      <w:bookmarkEnd w:id="2690"/>
    </w:p>
    <w:p w14:paraId="01D9F3EE" w14:textId="77777777" w:rsidR="00234841" w:rsidRDefault="00234841" w:rsidP="00234841">
      <w:r w:rsidRPr="00533C32">
        <w:t xml:space="preserve">This method shall support the URI query parameters specified in table </w:t>
      </w:r>
      <w:r>
        <w:t>5.2.46.</w:t>
      </w:r>
      <w:r w:rsidRPr="00533C32">
        <w:t>3.1-1.</w:t>
      </w:r>
    </w:p>
    <w:p w14:paraId="216F99D9" w14:textId="77777777" w:rsidR="00234841" w:rsidRPr="00533C32" w:rsidRDefault="00234841" w:rsidP="00434F1A">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309614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DF00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9D1C8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5B0E9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4B0075"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5D72C8" w14:textId="77777777" w:rsidR="00234841" w:rsidRPr="009C5B90" w:rsidRDefault="00234841" w:rsidP="00D17253">
            <w:pPr>
              <w:pStyle w:val="TAH"/>
              <w:rPr>
                <w:lang w:val="en-US"/>
              </w:rPr>
            </w:pPr>
            <w:r w:rsidRPr="009C5B90">
              <w:rPr>
                <w:lang w:val="en-US"/>
              </w:rPr>
              <w:t>Description</w:t>
            </w:r>
          </w:p>
        </w:tc>
      </w:tr>
      <w:tr w:rsidR="00234841" w:rsidRPr="009C5B90" w14:paraId="2313927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E60675" w14:textId="77777777" w:rsidR="00234841" w:rsidRPr="009C5B90" w:rsidRDefault="00234841" w:rsidP="00D17253">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892A7A6"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7D364991"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13DB5"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899104F" w14:textId="77777777" w:rsidR="00234841" w:rsidRPr="009C5B90" w:rsidRDefault="00234841" w:rsidP="00D17253">
            <w:pPr>
              <w:pStyle w:val="TAL"/>
              <w:rPr>
                <w:lang w:val="en-US"/>
              </w:rPr>
            </w:pPr>
            <w:r w:rsidRPr="009C5B90">
              <w:rPr>
                <w:rFonts w:cs="Arial"/>
                <w:szCs w:val="18"/>
                <w:lang w:val="en-US"/>
              </w:rPr>
              <w:t>see  3GPP TS 29.500 [8] clause 6.6</w:t>
            </w:r>
          </w:p>
        </w:tc>
      </w:tr>
    </w:tbl>
    <w:p w14:paraId="40E6010C" w14:textId="77777777" w:rsidR="00234841" w:rsidRPr="00533C32" w:rsidRDefault="00234841" w:rsidP="00234841"/>
    <w:p w14:paraId="52C2F6D6" w14:textId="77777777" w:rsidR="00234841" w:rsidRPr="00533C32" w:rsidRDefault="00234841" w:rsidP="0023484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1C84428A" w14:textId="77777777" w:rsidR="00234841" w:rsidRPr="00533C32" w:rsidRDefault="00234841" w:rsidP="00434F1A">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C96EEB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F976F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5722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08A07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03FA9" w14:textId="77777777" w:rsidR="00234841" w:rsidRPr="009C5B90" w:rsidRDefault="00234841" w:rsidP="00D17253">
            <w:pPr>
              <w:pStyle w:val="TAH"/>
              <w:rPr>
                <w:lang w:val="en-US"/>
              </w:rPr>
            </w:pPr>
            <w:r w:rsidRPr="009C5B90">
              <w:rPr>
                <w:lang w:val="en-US"/>
              </w:rPr>
              <w:t>Description</w:t>
            </w:r>
          </w:p>
        </w:tc>
      </w:tr>
      <w:tr w:rsidR="00234841" w:rsidRPr="009C5B90" w14:paraId="6F5B395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51B947"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3DB2D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3622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D8A5BF" w14:textId="77777777" w:rsidR="00234841" w:rsidRPr="009C5B90" w:rsidRDefault="00234841" w:rsidP="00D17253">
            <w:pPr>
              <w:pStyle w:val="TAL"/>
              <w:rPr>
                <w:lang w:val="en-US"/>
              </w:rPr>
            </w:pPr>
          </w:p>
        </w:tc>
      </w:tr>
    </w:tbl>
    <w:p w14:paraId="19B4D911" w14:textId="77777777" w:rsidR="00234841" w:rsidRPr="00533C32" w:rsidRDefault="00234841" w:rsidP="00234841"/>
    <w:p w14:paraId="49F82CC7" w14:textId="77777777" w:rsidR="00234841" w:rsidRPr="00533C32" w:rsidRDefault="00234841" w:rsidP="00434F1A">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5"/>
        <w:gridCol w:w="341"/>
        <w:gridCol w:w="1160"/>
        <w:gridCol w:w="1034"/>
        <w:gridCol w:w="5169"/>
      </w:tblGrid>
      <w:tr w:rsidR="00234841" w:rsidRPr="009C5B90" w14:paraId="7C7989BF" w14:textId="77777777" w:rsidTr="00D17253">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0DAB2B2" w14:textId="77777777" w:rsidR="00234841" w:rsidRPr="009C5B90" w:rsidRDefault="00234841" w:rsidP="00D17253">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71063FC9" w14:textId="77777777" w:rsidR="00234841" w:rsidRPr="009C5B90" w:rsidRDefault="00234841" w:rsidP="00D17253">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17C9FC28" w14:textId="77777777" w:rsidR="00234841" w:rsidRPr="009C5B90" w:rsidRDefault="00234841" w:rsidP="00D17253">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ADB4101" w14:textId="77777777" w:rsidR="00234841" w:rsidRPr="009C5B90" w:rsidRDefault="00234841" w:rsidP="00D17253">
            <w:pPr>
              <w:pStyle w:val="TAH"/>
              <w:rPr>
                <w:lang w:val="en-US"/>
              </w:rPr>
            </w:pPr>
            <w:r w:rsidRPr="009C5B90">
              <w:rPr>
                <w:lang w:val="en-US"/>
              </w:rPr>
              <w:t>Response</w:t>
            </w:r>
          </w:p>
          <w:p w14:paraId="08599F3B" w14:textId="77777777" w:rsidR="00234841" w:rsidRPr="009C5B90" w:rsidRDefault="00234841" w:rsidP="00D17253">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713E4211" w14:textId="77777777" w:rsidR="00234841" w:rsidRPr="009C5B90" w:rsidRDefault="00234841" w:rsidP="00D17253">
            <w:pPr>
              <w:pStyle w:val="TAH"/>
              <w:rPr>
                <w:lang w:val="en-US"/>
              </w:rPr>
            </w:pPr>
            <w:r w:rsidRPr="009C5B90">
              <w:rPr>
                <w:lang w:val="en-US"/>
              </w:rPr>
              <w:t>Description</w:t>
            </w:r>
          </w:p>
        </w:tc>
      </w:tr>
      <w:tr w:rsidR="00234841" w:rsidRPr="009C5B90" w14:paraId="568B9609" w14:textId="77777777" w:rsidTr="00D17253">
        <w:trPr>
          <w:jc w:val="center"/>
        </w:trPr>
        <w:tc>
          <w:tcPr>
            <w:tcW w:w="1021" w:type="pct"/>
            <w:tcBorders>
              <w:top w:val="single" w:sz="4" w:space="0" w:color="auto"/>
              <w:left w:val="single" w:sz="6" w:space="0" w:color="000000"/>
              <w:bottom w:val="single" w:sz="4" w:space="0" w:color="auto"/>
              <w:right w:val="single" w:sz="6" w:space="0" w:color="000000"/>
            </w:tcBorders>
            <w:hideMark/>
          </w:tcPr>
          <w:p w14:paraId="5DA66317" w14:textId="77777777" w:rsidR="00234841" w:rsidRPr="009C5B90" w:rsidRDefault="00234841" w:rsidP="00D17253">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53344930" w14:textId="77777777" w:rsidR="00234841" w:rsidRPr="009C5B90" w:rsidRDefault="00234841" w:rsidP="00D17253">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17E89C7E" w14:textId="77777777" w:rsidR="00234841" w:rsidRPr="009C5B90" w:rsidRDefault="00234841" w:rsidP="00D17253">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51C85062" w14:textId="77777777" w:rsidR="00234841" w:rsidRPr="009C5B90" w:rsidRDefault="00234841" w:rsidP="00D17253">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0CC0ABCD" w14:textId="77777777" w:rsidR="00234841" w:rsidRPr="009C5B90" w:rsidRDefault="00234841" w:rsidP="00D17253">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234841" w:rsidRPr="009C5B90" w14:paraId="79FC447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07CAC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DDC285B" w14:textId="77777777" w:rsidR="00234841" w:rsidRDefault="00234841" w:rsidP="00234841">
      <w:pPr>
        <w:rPr>
          <w:lang w:eastAsia="zh-CN"/>
        </w:rPr>
      </w:pPr>
    </w:p>
    <w:p w14:paraId="620506B2" w14:textId="77777777" w:rsidR="00234841" w:rsidRPr="00533C32" w:rsidRDefault="00234841" w:rsidP="00434F1A">
      <w:pPr>
        <w:pStyle w:val="Heading3"/>
      </w:pPr>
      <w:bookmarkStart w:id="2691" w:name="_Toc90587138"/>
      <w:bookmarkStart w:id="2692" w:name="_Toc106616681"/>
      <w:bookmarkStart w:id="2693" w:name="_Toc122101377"/>
      <w:r>
        <w:t>5.2.47</w:t>
      </w:r>
      <w:r w:rsidRPr="00533C32">
        <w:tab/>
        <w:t xml:space="preserve">Resource: </w:t>
      </w:r>
      <w:r>
        <w:t>UeSubscription</w:t>
      </w:r>
      <w:r w:rsidRPr="00D5200C">
        <w:t>Data</w:t>
      </w:r>
      <w:bookmarkEnd w:id="2691"/>
      <w:bookmarkEnd w:id="2692"/>
      <w:bookmarkEnd w:id="2693"/>
    </w:p>
    <w:p w14:paraId="75DEBA1F" w14:textId="77777777" w:rsidR="00234841" w:rsidRPr="00533C32" w:rsidRDefault="00234841" w:rsidP="00434F1A">
      <w:pPr>
        <w:pStyle w:val="Heading4"/>
      </w:pPr>
      <w:bookmarkStart w:id="2694" w:name="_Toc90587139"/>
      <w:bookmarkStart w:id="2695" w:name="_Toc106616682"/>
      <w:bookmarkStart w:id="2696" w:name="_Toc122101378"/>
      <w:r>
        <w:t>5.2.47</w:t>
      </w:r>
      <w:r w:rsidRPr="00533C32">
        <w:t>.1</w:t>
      </w:r>
      <w:r w:rsidRPr="00533C32">
        <w:tab/>
        <w:t>Description</w:t>
      </w:r>
      <w:bookmarkEnd w:id="2694"/>
      <w:bookmarkEnd w:id="2695"/>
      <w:bookmarkEnd w:id="2696"/>
    </w:p>
    <w:p w14:paraId="7C9720D5" w14:textId="77777777" w:rsidR="00234841" w:rsidRPr="00533C32" w:rsidRDefault="00234841" w:rsidP="00234841">
      <w:pPr>
        <w:rPr>
          <w:lang w:eastAsia="zh-CN"/>
        </w:rPr>
      </w:pPr>
      <w:r w:rsidRPr="00533C32">
        <w:t xml:space="preserve">This resource represents the </w:t>
      </w:r>
      <w:r>
        <w:t>subscription data</w:t>
      </w:r>
      <w:r w:rsidRPr="00533C32">
        <w:t xml:space="preserve"> for a UE ID.</w:t>
      </w:r>
    </w:p>
    <w:p w14:paraId="4CD38908" w14:textId="77777777" w:rsidR="00234841" w:rsidRPr="00533C32" w:rsidRDefault="00234841" w:rsidP="0023484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6A3CE945" w14:textId="77777777" w:rsidR="00234841" w:rsidRPr="00533C32" w:rsidRDefault="00234841" w:rsidP="00434F1A">
      <w:pPr>
        <w:pStyle w:val="Heading4"/>
      </w:pPr>
      <w:bookmarkStart w:id="2697" w:name="_Toc90587140"/>
      <w:bookmarkStart w:id="2698" w:name="_Toc106616683"/>
      <w:bookmarkStart w:id="2699" w:name="_Toc122101379"/>
      <w:r>
        <w:t>5.2.47</w:t>
      </w:r>
      <w:r w:rsidRPr="00533C32">
        <w:t>.2</w:t>
      </w:r>
      <w:r w:rsidRPr="00533C32">
        <w:tab/>
        <w:t>Resource Definition</w:t>
      </w:r>
      <w:bookmarkEnd w:id="2697"/>
      <w:bookmarkEnd w:id="2698"/>
      <w:bookmarkEnd w:id="2699"/>
    </w:p>
    <w:p w14:paraId="3DCDF573" w14:textId="77777777" w:rsidR="00234841" w:rsidRPr="00533C32" w:rsidRDefault="00234841" w:rsidP="00234841">
      <w:r w:rsidRPr="00533C32">
        <w:t>Resource URI: {apiRoot}/nudr-dr/&lt;apiVersion&gt;/subscription-data/{</w:t>
      </w:r>
      <w:r w:rsidRPr="00533C32">
        <w:rPr>
          <w:lang w:eastAsia="zh-CN"/>
        </w:rPr>
        <w:t>ueId</w:t>
      </w:r>
      <w:r w:rsidRPr="00533C32">
        <w:t>}</w:t>
      </w:r>
    </w:p>
    <w:p w14:paraId="214E2082" w14:textId="77777777" w:rsidR="00234841" w:rsidRPr="00533C32" w:rsidRDefault="00234841" w:rsidP="00234841">
      <w:pPr>
        <w:rPr>
          <w:rFonts w:ascii="Arial" w:hAnsi="Arial" w:cs="Arial"/>
        </w:rPr>
      </w:pPr>
      <w:bookmarkStart w:id="2700" w:name="_MCCTEMPBM_CRPT22160206___7"/>
      <w:r w:rsidRPr="00533C32">
        <w:t>This resource shall support the resource URI variables defined in table </w:t>
      </w:r>
      <w:r>
        <w:t>5.2.47</w:t>
      </w:r>
      <w:r w:rsidRPr="00533C32">
        <w:t>.2-1</w:t>
      </w:r>
      <w:r w:rsidRPr="00533C32">
        <w:rPr>
          <w:rFonts w:ascii="Arial" w:hAnsi="Arial" w:cs="Arial"/>
        </w:rPr>
        <w:t>.</w:t>
      </w:r>
    </w:p>
    <w:bookmarkEnd w:id="2700"/>
    <w:p w14:paraId="4D41EC00" w14:textId="77777777" w:rsidR="00234841" w:rsidRPr="00533C32" w:rsidRDefault="00234841" w:rsidP="00434F1A">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19DD646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5078E7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F27774" w14:textId="77777777" w:rsidR="00234841" w:rsidRPr="009C5B90" w:rsidRDefault="00234841" w:rsidP="00D17253">
            <w:pPr>
              <w:pStyle w:val="TAH"/>
              <w:rPr>
                <w:lang w:val="en-US"/>
              </w:rPr>
            </w:pPr>
            <w:r w:rsidRPr="009C5B90">
              <w:rPr>
                <w:lang w:val="en-US"/>
              </w:rPr>
              <w:t>Definition</w:t>
            </w:r>
          </w:p>
        </w:tc>
      </w:tr>
      <w:tr w:rsidR="00234841" w:rsidRPr="009C5B90" w14:paraId="7F67F43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616CE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9CB20F"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B6F505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10CB1B"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4C9EA7"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86949F5" w14:textId="77777777" w:rsidR="00234841" w:rsidRPr="00533C32" w:rsidRDefault="00234841" w:rsidP="00234841"/>
    <w:p w14:paraId="3A47129F" w14:textId="77777777" w:rsidR="00234841" w:rsidRPr="00533C32" w:rsidRDefault="00234841" w:rsidP="00434F1A">
      <w:pPr>
        <w:pStyle w:val="Heading4"/>
      </w:pPr>
      <w:bookmarkStart w:id="2701" w:name="_Toc90587141"/>
      <w:bookmarkStart w:id="2702" w:name="_Toc106616684"/>
      <w:bookmarkStart w:id="2703" w:name="_Toc122101380"/>
      <w:r>
        <w:lastRenderedPageBreak/>
        <w:t>5.2.47</w:t>
      </w:r>
      <w:r w:rsidRPr="00533C32">
        <w:t>.3</w:t>
      </w:r>
      <w:r w:rsidRPr="00533C32">
        <w:tab/>
        <w:t>Resource Standard Methods</w:t>
      </w:r>
      <w:bookmarkEnd w:id="2701"/>
      <w:bookmarkEnd w:id="2702"/>
      <w:bookmarkEnd w:id="2703"/>
    </w:p>
    <w:p w14:paraId="53A236B3" w14:textId="77777777" w:rsidR="00234841" w:rsidRDefault="00234841" w:rsidP="00434F1A">
      <w:pPr>
        <w:pStyle w:val="Heading5"/>
      </w:pPr>
      <w:bookmarkStart w:id="2704" w:name="_Toc90587142"/>
      <w:bookmarkStart w:id="2705" w:name="_Toc106616685"/>
      <w:bookmarkStart w:id="2706" w:name="_Toc122101381"/>
      <w:r>
        <w:t>5.2.47</w:t>
      </w:r>
      <w:r w:rsidRPr="00533C32">
        <w:t>.3.1</w:t>
      </w:r>
      <w:r w:rsidRPr="00533C32">
        <w:tab/>
        <w:t>GET</w:t>
      </w:r>
      <w:bookmarkEnd w:id="2704"/>
      <w:bookmarkEnd w:id="2705"/>
      <w:bookmarkEnd w:id="2706"/>
    </w:p>
    <w:p w14:paraId="1119622C" w14:textId="77777777" w:rsidR="00234841" w:rsidRPr="00302F61" w:rsidRDefault="00234841" w:rsidP="0023484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15D7F01A" w14:textId="77777777" w:rsidR="00234841" w:rsidRPr="00533C32" w:rsidRDefault="00234841" w:rsidP="00234841">
      <w:r w:rsidRPr="00533C32">
        <w:t xml:space="preserve">This method shall support the URI query parameters specified in table </w:t>
      </w:r>
      <w:r>
        <w:t>5.2.47</w:t>
      </w:r>
      <w:r w:rsidRPr="00533C32">
        <w:t>.3.1-1.</w:t>
      </w:r>
    </w:p>
    <w:p w14:paraId="1822DF2D" w14:textId="77777777" w:rsidR="00234841" w:rsidRPr="00533C32" w:rsidRDefault="00234841" w:rsidP="00434F1A">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234841" w:rsidRPr="009C5B90" w14:paraId="76709EE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D8910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F63B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0946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AB280A"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BC6A6" w14:textId="77777777" w:rsidR="00234841" w:rsidRPr="009C5B90" w:rsidRDefault="00234841" w:rsidP="00D17253">
            <w:pPr>
              <w:pStyle w:val="TAH"/>
              <w:rPr>
                <w:lang w:val="en-US"/>
              </w:rPr>
            </w:pPr>
            <w:r w:rsidRPr="009C5B90">
              <w:rPr>
                <w:lang w:val="en-US"/>
              </w:rPr>
              <w:t>Description</w:t>
            </w:r>
          </w:p>
        </w:tc>
      </w:tr>
      <w:tr w:rsidR="00234841" w:rsidRPr="009C5B90" w14:paraId="0053083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8DD505" w14:textId="77777777" w:rsidR="00234841" w:rsidRPr="009C5B90" w:rsidRDefault="00234841" w:rsidP="00D17253">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31320273" w14:textId="77777777" w:rsidR="00234841" w:rsidRPr="009C5B90" w:rsidRDefault="00234841" w:rsidP="00D17253">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6694C340" w14:textId="77777777" w:rsidR="00234841" w:rsidRPr="009C5B90" w:rsidRDefault="00234841" w:rsidP="00D17253">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74136768"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72F5F9" w14:textId="77777777" w:rsidR="00234841" w:rsidRPr="009C5B90" w:rsidRDefault="00234841" w:rsidP="00D17253">
            <w:pPr>
              <w:pStyle w:val="TAL"/>
              <w:rPr>
                <w:lang w:val="en-US"/>
              </w:rPr>
            </w:pPr>
            <w:r w:rsidRPr="009C5B90">
              <w:rPr>
                <w:lang w:val="en-US" w:eastAsia="zh-CN"/>
              </w:rPr>
              <w:t>This IE shall contain the names of data sets to the retrieved.</w:t>
            </w:r>
          </w:p>
        </w:tc>
      </w:tr>
      <w:tr w:rsidR="00234841" w:rsidRPr="009C5B90" w14:paraId="77C4AD2D" w14:textId="77777777" w:rsidTr="00D17253">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0C6F90CF" w14:textId="77777777" w:rsidR="00234841" w:rsidRPr="009C5B90" w:rsidRDefault="00234841" w:rsidP="00D17253">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2F1312B8" w14:textId="77777777" w:rsidR="00234841" w:rsidRPr="009C5B90" w:rsidRDefault="00234841" w:rsidP="00D17253">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09C1E392"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6E440E3F" w14:textId="77777777" w:rsidR="00234841" w:rsidRPr="009C5B90" w:rsidRDefault="00234841" w:rsidP="00D17253">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3E383E8" w14:textId="77777777" w:rsidR="00234841" w:rsidRPr="009C5B90" w:rsidRDefault="00234841" w:rsidP="00D17253">
            <w:pPr>
              <w:pStyle w:val="TAL"/>
              <w:rPr>
                <w:lang w:val="en-US" w:eastAsia="zh-CN"/>
              </w:rPr>
            </w:pPr>
            <w:r w:rsidRPr="009C5B90">
              <w:rPr>
                <w:lang w:val="en-US" w:eastAsia="zh-CN"/>
              </w:rPr>
              <w:t>This IE shall be present when at least one of the following serving PLMN specific data sets are indicated in the dataset-names IE:</w:t>
            </w:r>
          </w:p>
          <w:p w14:paraId="0A4824A4" w14:textId="77777777" w:rsidR="00234841" w:rsidRPr="009C5B90" w:rsidRDefault="00234841" w:rsidP="00D17253">
            <w:pPr>
              <w:pStyle w:val="TAL"/>
              <w:rPr>
                <w:lang w:val="en-US" w:eastAsia="zh-CN"/>
              </w:rPr>
            </w:pPr>
            <w:r w:rsidRPr="009C5B90">
              <w:rPr>
                <w:lang w:val="en-US" w:eastAsia="zh-CN"/>
              </w:rPr>
              <w:t>- AM</w:t>
            </w:r>
          </w:p>
          <w:p w14:paraId="0CB25464" w14:textId="77777777" w:rsidR="00234841" w:rsidRPr="009C5B90" w:rsidRDefault="00234841" w:rsidP="00D17253">
            <w:pPr>
              <w:pStyle w:val="TAL"/>
              <w:rPr>
                <w:lang w:val="en-US" w:eastAsia="zh-CN"/>
              </w:rPr>
            </w:pPr>
            <w:r w:rsidRPr="009C5B90">
              <w:rPr>
                <w:lang w:val="en-US" w:eastAsia="zh-CN"/>
              </w:rPr>
              <w:t>- SMF_SEL</w:t>
            </w:r>
          </w:p>
          <w:p w14:paraId="305C2545" w14:textId="77777777" w:rsidR="00234841" w:rsidRPr="009C5B90" w:rsidRDefault="00234841" w:rsidP="00D17253">
            <w:pPr>
              <w:pStyle w:val="TAL"/>
              <w:rPr>
                <w:lang w:val="en-US" w:eastAsia="zh-CN"/>
              </w:rPr>
            </w:pPr>
            <w:r w:rsidRPr="009C5B90">
              <w:rPr>
                <w:lang w:val="en-US" w:eastAsia="zh-CN"/>
              </w:rPr>
              <w:t>- SMS_SUB</w:t>
            </w:r>
          </w:p>
          <w:p w14:paraId="5A0E9099" w14:textId="77777777" w:rsidR="00234841" w:rsidRPr="009C5B90" w:rsidRDefault="00234841" w:rsidP="00D17253">
            <w:pPr>
              <w:pStyle w:val="TAL"/>
              <w:rPr>
                <w:lang w:val="en-US" w:eastAsia="zh-CN"/>
              </w:rPr>
            </w:pPr>
            <w:r w:rsidRPr="009C5B90">
              <w:rPr>
                <w:lang w:val="en-US" w:eastAsia="zh-CN"/>
              </w:rPr>
              <w:t>- SM</w:t>
            </w:r>
          </w:p>
          <w:p w14:paraId="7BCE10D3" w14:textId="77777777" w:rsidR="00234841" w:rsidRPr="009C5B90" w:rsidRDefault="00234841" w:rsidP="00D17253">
            <w:pPr>
              <w:pStyle w:val="TAL"/>
              <w:rPr>
                <w:lang w:val="en-US" w:eastAsia="zh-CN"/>
              </w:rPr>
            </w:pPr>
            <w:r w:rsidRPr="009C5B90">
              <w:rPr>
                <w:lang w:val="en-US" w:eastAsia="zh-CN"/>
              </w:rPr>
              <w:t>- TRACE</w:t>
            </w:r>
          </w:p>
          <w:p w14:paraId="2B68674A" w14:textId="77777777" w:rsidR="00234841" w:rsidRPr="009C5B90" w:rsidRDefault="00234841" w:rsidP="00D17253">
            <w:pPr>
              <w:pStyle w:val="TAL"/>
              <w:rPr>
                <w:lang w:val="en-US" w:eastAsia="zh-CN"/>
              </w:rPr>
            </w:pPr>
            <w:r w:rsidRPr="009C5B90">
              <w:rPr>
                <w:lang w:val="en-US" w:eastAsia="zh-CN"/>
              </w:rPr>
              <w:t>- SMS_MNG</w:t>
            </w:r>
          </w:p>
          <w:p w14:paraId="5F4F4671" w14:textId="77777777" w:rsidR="00234841" w:rsidRPr="009C5B90" w:rsidRDefault="00234841" w:rsidP="00D17253">
            <w:pPr>
              <w:pStyle w:val="TAL"/>
              <w:rPr>
                <w:lang w:val="en-US" w:eastAsia="zh-CN"/>
              </w:rPr>
            </w:pPr>
            <w:r w:rsidRPr="009C5B90">
              <w:rPr>
                <w:lang w:val="en-US" w:eastAsia="zh-CN"/>
              </w:rPr>
              <w:t>- LCS_BCA</w:t>
            </w:r>
          </w:p>
          <w:p w14:paraId="7F4E3E9B" w14:textId="77777777" w:rsidR="00234841" w:rsidRPr="009C5B90" w:rsidRDefault="00234841" w:rsidP="00D17253">
            <w:pPr>
              <w:pStyle w:val="TAL"/>
              <w:rPr>
                <w:lang w:val="en-US" w:eastAsia="zh-CN"/>
              </w:rPr>
            </w:pPr>
          </w:p>
        </w:tc>
      </w:tr>
    </w:tbl>
    <w:p w14:paraId="4F3494B4" w14:textId="77777777" w:rsidR="00234841" w:rsidRPr="00533C32" w:rsidRDefault="00234841" w:rsidP="00234841"/>
    <w:p w14:paraId="2F3992E3" w14:textId="77777777" w:rsidR="00234841" w:rsidRPr="00533C32" w:rsidRDefault="00234841" w:rsidP="0023484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4EC4CB9B" w14:textId="77777777" w:rsidR="00234841" w:rsidRPr="00533C32" w:rsidRDefault="00234841" w:rsidP="00434F1A">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2D5E7B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C3DB8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A1BF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A0B79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B0E1DE" w14:textId="77777777" w:rsidR="00234841" w:rsidRPr="009C5B90" w:rsidRDefault="00234841" w:rsidP="00D17253">
            <w:pPr>
              <w:pStyle w:val="TAH"/>
              <w:rPr>
                <w:lang w:val="en-US"/>
              </w:rPr>
            </w:pPr>
            <w:r w:rsidRPr="009C5B90">
              <w:rPr>
                <w:lang w:val="en-US"/>
              </w:rPr>
              <w:t>Description</w:t>
            </w:r>
          </w:p>
        </w:tc>
      </w:tr>
      <w:tr w:rsidR="00234841" w:rsidRPr="009C5B90" w14:paraId="330D05D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26A702"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CE1973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5723E1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C502E6" w14:textId="77777777" w:rsidR="00234841" w:rsidRPr="009C5B90" w:rsidRDefault="00234841" w:rsidP="00D17253">
            <w:pPr>
              <w:pStyle w:val="TAL"/>
              <w:rPr>
                <w:lang w:val="en-US"/>
              </w:rPr>
            </w:pPr>
          </w:p>
        </w:tc>
      </w:tr>
    </w:tbl>
    <w:p w14:paraId="15A63CF0" w14:textId="77777777" w:rsidR="00234841" w:rsidRPr="00533C32" w:rsidRDefault="00234841" w:rsidP="00234841"/>
    <w:p w14:paraId="257C7444" w14:textId="77777777" w:rsidR="00234841" w:rsidRPr="00533C32" w:rsidRDefault="00234841" w:rsidP="00434F1A">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32"/>
        <w:gridCol w:w="1154"/>
        <w:gridCol w:w="1026"/>
        <w:gridCol w:w="5159"/>
      </w:tblGrid>
      <w:tr w:rsidR="00234841" w:rsidRPr="009C5B90" w14:paraId="02CEC1D1" w14:textId="77777777" w:rsidTr="00D17253">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2852D92" w14:textId="77777777" w:rsidR="00234841" w:rsidRPr="009C5B90" w:rsidRDefault="00234841" w:rsidP="00D17253">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3A31FDDA" w14:textId="77777777" w:rsidR="00234841" w:rsidRPr="009C5B90" w:rsidRDefault="00234841" w:rsidP="00D17253">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AE4566F" w14:textId="77777777" w:rsidR="00234841" w:rsidRPr="009C5B90" w:rsidRDefault="00234841" w:rsidP="00D17253">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14D4A9AF" w14:textId="77777777" w:rsidR="00234841" w:rsidRPr="009C5B90" w:rsidRDefault="00234841" w:rsidP="00D17253">
            <w:pPr>
              <w:pStyle w:val="TAH"/>
              <w:rPr>
                <w:lang w:val="en-US"/>
              </w:rPr>
            </w:pPr>
            <w:r w:rsidRPr="009C5B90">
              <w:rPr>
                <w:lang w:val="en-US"/>
              </w:rPr>
              <w:t>Response</w:t>
            </w:r>
          </w:p>
          <w:p w14:paraId="3D7E4B62" w14:textId="77777777" w:rsidR="00234841" w:rsidRPr="009C5B90" w:rsidRDefault="00234841" w:rsidP="00D17253">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311EB9E8" w14:textId="77777777" w:rsidR="00234841" w:rsidRPr="009C5B90" w:rsidRDefault="00234841" w:rsidP="00D17253">
            <w:pPr>
              <w:pStyle w:val="TAH"/>
              <w:rPr>
                <w:lang w:val="en-US"/>
              </w:rPr>
            </w:pPr>
            <w:r w:rsidRPr="009C5B90">
              <w:rPr>
                <w:lang w:val="en-US"/>
              </w:rPr>
              <w:t>Description</w:t>
            </w:r>
          </w:p>
        </w:tc>
      </w:tr>
      <w:tr w:rsidR="00234841" w:rsidRPr="009C5B90" w14:paraId="457780B7" w14:textId="77777777" w:rsidTr="00D17253">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0EE1BCF" w14:textId="77777777" w:rsidR="00234841" w:rsidRPr="009C5B90" w:rsidRDefault="00234841" w:rsidP="00D17253">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59ADA679" w14:textId="77777777" w:rsidR="00234841" w:rsidRPr="009C5B90" w:rsidRDefault="00234841" w:rsidP="00D17253">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5D84B5E" w14:textId="77777777" w:rsidR="00234841" w:rsidRPr="009C5B90" w:rsidRDefault="00234841" w:rsidP="00D17253">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05D04612" w14:textId="77777777" w:rsidR="00234841" w:rsidRPr="009C5B90" w:rsidRDefault="00234841" w:rsidP="00D17253">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21CC9D4" w14:textId="77777777" w:rsidR="00234841" w:rsidRPr="009C5B90" w:rsidRDefault="00234841" w:rsidP="00D17253">
            <w:pPr>
              <w:pStyle w:val="TAL"/>
              <w:rPr>
                <w:lang w:val="en-US"/>
              </w:rPr>
            </w:pPr>
            <w:r w:rsidRPr="009C5B90">
              <w:rPr>
                <w:lang w:val="en-US"/>
              </w:rPr>
              <w:t>Upon success, a response body containing the requested data sets shall be returned.</w:t>
            </w:r>
          </w:p>
        </w:tc>
      </w:tr>
      <w:tr w:rsidR="00234841" w:rsidRPr="009C5B90" w14:paraId="3521E41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91B6E3" w14:textId="77777777" w:rsidR="00234841" w:rsidRPr="009C5B90" w:rsidRDefault="00234841" w:rsidP="00D17253">
            <w:pPr>
              <w:pStyle w:val="TAN"/>
            </w:pPr>
            <w:r w:rsidRPr="009C5B90">
              <w:t>NOTE:</w:t>
            </w:r>
            <w:r w:rsidRPr="009C5B90">
              <w:tab/>
              <w:t>In addition common data structures as listed in table 5.5-1 are supported.</w:t>
            </w:r>
          </w:p>
        </w:tc>
      </w:tr>
    </w:tbl>
    <w:p w14:paraId="703897C7" w14:textId="77777777" w:rsidR="00234841" w:rsidRDefault="00234841" w:rsidP="00234841">
      <w:bookmarkStart w:id="2707" w:name="_Toc90587143"/>
    </w:p>
    <w:p w14:paraId="4623A16F" w14:textId="77777777" w:rsidR="00234841" w:rsidRPr="00533C32" w:rsidRDefault="00234841" w:rsidP="00434F1A">
      <w:pPr>
        <w:pStyle w:val="Heading3"/>
      </w:pPr>
      <w:bookmarkStart w:id="2708" w:name="_Toc106616686"/>
      <w:bookmarkStart w:id="2709" w:name="_Toc122101382"/>
      <w:r>
        <w:t>5.2.48</w:t>
      </w:r>
      <w:r w:rsidRPr="00533C32">
        <w:tab/>
        <w:t xml:space="preserve">Resource: </w:t>
      </w:r>
      <w:r>
        <w:t>ServiceSpecific</w:t>
      </w:r>
      <w:r>
        <w:rPr>
          <w:rFonts w:hint="eastAsia"/>
          <w:lang w:eastAsia="zh-CN"/>
        </w:rPr>
        <w:t>AuthorizationData</w:t>
      </w:r>
      <w:bookmarkEnd w:id="2707"/>
      <w:bookmarkEnd w:id="2708"/>
      <w:bookmarkEnd w:id="2709"/>
    </w:p>
    <w:p w14:paraId="5FF4E7C7" w14:textId="77777777" w:rsidR="00234841" w:rsidRPr="00757737" w:rsidRDefault="00234841" w:rsidP="00434F1A">
      <w:pPr>
        <w:pStyle w:val="Heading4"/>
      </w:pPr>
      <w:bookmarkStart w:id="2710" w:name="_Toc90587144"/>
      <w:bookmarkStart w:id="2711" w:name="_Toc106616687"/>
      <w:bookmarkStart w:id="2712" w:name="_Toc122101383"/>
      <w:r>
        <w:t>5.2.48</w:t>
      </w:r>
      <w:r w:rsidRPr="00757737">
        <w:t>.1</w:t>
      </w:r>
      <w:r w:rsidRPr="00757737">
        <w:tab/>
        <w:t>Description</w:t>
      </w:r>
      <w:bookmarkEnd w:id="2710"/>
      <w:bookmarkEnd w:id="2711"/>
      <w:bookmarkEnd w:id="2712"/>
    </w:p>
    <w:p w14:paraId="516CAFEF" w14:textId="77777777" w:rsidR="00234841" w:rsidRPr="00533C32" w:rsidRDefault="00234841" w:rsidP="0023484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1A63A37"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143A60" w14:textId="77777777" w:rsidR="00234841" w:rsidRPr="00533C32" w:rsidRDefault="00234841" w:rsidP="00434F1A">
      <w:pPr>
        <w:pStyle w:val="Heading4"/>
      </w:pPr>
      <w:bookmarkStart w:id="2713" w:name="_Toc90587145"/>
      <w:bookmarkStart w:id="2714" w:name="_Toc106616688"/>
      <w:bookmarkStart w:id="2715" w:name="_Toc122101384"/>
      <w:r>
        <w:lastRenderedPageBreak/>
        <w:t>5.2.48</w:t>
      </w:r>
      <w:r w:rsidRPr="00533C32">
        <w:t>.2</w:t>
      </w:r>
      <w:r w:rsidRPr="00533C32">
        <w:tab/>
        <w:t>Resource Definition</w:t>
      </w:r>
      <w:bookmarkEnd w:id="2713"/>
      <w:bookmarkEnd w:id="2714"/>
      <w:bookmarkEnd w:id="2715"/>
    </w:p>
    <w:p w14:paraId="30107262" w14:textId="77777777" w:rsidR="00234841" w:rsidRPr="00757737" w:rsidRDefault="00234841" w:rsidP="00234841">
      <w:r w:rsidRPr="00533C32">
        <w:t>Resource URI: {apiRoot}/nudr-dr/&lt;apiVersion&gt;/subscription-data/{ueId</w:t>
      </w:r>
      <w:r>
        <w:t>}/service-specific-authorization</w:t>
      </w:r>
      <w:r w:rsidRPr="00533C32">
        <w:t>-data</w:t>
      </w:r>
      <w:r>
        <w:t>/{serviceType}</w:t>
      </w:r>
    </w:p>
    <w:p w14:paraId="0200D6AC" w14:textId="77777777" w:rsidR="00234841" w:rsidRPr="00533C32" w:rsidRDefault="00234841" w:rsidP="00234841">
      <w:pPr>
        <w:rPr>
          <w:rFonts w:ascii="Arial" w:hAnsi="Arial" w:cs="Arial"/>
        </w:rPr>
      </w:pPr>
      <w:bookmarkStart w:id="2716" w:name="_MCCTEMPBM_CRPT22160207___7"/>
      <w:r w:rsidRPr="00533C32">
        <w:t>This resource shall support the resource URI variables defined in table </w:t>
      </w:r>
      <w:r>
        <w:t>5.2.48</w:t>
      </w:r>
      <w:r w:rsidRPr="00533C32">
        <w:t>.2-1</w:t>
      </w:r>
      <w:r w:rsidRPr="00533C32">
        <w:rPr>
          <w:rFonts w:ascii="Arial" w:hAnsi="Arial" w:cs="Arial"/>
        </w:rPr>
        <w:t>.</w:t>
      </w:r>
    </w:p>
    <w:bookmarkEnd w:id="2716"/>
    <w:p w14:paraId="75383961" w14:textId="77777777" w:rsidR="00234841" w:rsidRPr="00533C32" w:rsidRDefault="00234841" w:rsidP="00434F1A">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75DCEF8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FE479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0D0DF3" w14:textId="77777777" w:rsidR="00234841" w:rsidRPr="009C5B90" w:rsidRDefault="00234841" w:rsidP="00D17253">
            <w:pPr>
              <w:pStyle w:val="TAH"/>
              <w:rPr>
                <w:lang w:val="en-US"/>
              </w:rPr>
            </w:pPr>
            <w:r w:rsidRPr="009C5B90">
              <w:rPr>
                <w:lang w:val="en-US"/>
              </w:rPr>
              <w:t>Definition</w:t>
            </w:r>
          </w:p>
        </w:tc>
      </w:tr>
      <w:tr w:rsidR="00234841" w:rsidRPr="009C5B90" w14:paraId="7C05C85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DEF0F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CF914A"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59DFB7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E42A4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3753FE" w14:textId="77777777" w:rsidR="00234841" w:rsidRPr="009C5B90" w:rsidRDefault="00234841" w:rsidP="00D17253">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234841" w:rsidRPr="009C5B90" w14:paraId="4D62AE9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38C49C95" w14:textId="77777777" w:rsidR="00234841" w:rsidRPr="009C5B90" w:rsidRDefault="00234841" w:rsidP="00D17253">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69B7DB3D" w14:textId="77777777" w:rsidR="00234841" w:rsidRPr="009C5B90" w:rsidRDefault="00234841" w:rsidP="00D17253">
            <w:pPr>
              <w:pStyle w:val="TAL"/>
              <w:rPr>
                <w:lang w:val="en-US"/>
              </w:rPr>
            </w:pPr>
            <w:r w:rsidRPr="009C5B90">
              <w:rPr>
                <w:lang w:val="en-US"/>
              </w:rPr>
              <w:t>In this release the only defined Service Type is "AF_GUIDANCE_FOR_URSP"</w:t>
            </w:r>
          </w:p>
        </w:tc>
      </w:tr>
    </w:tbl>
    <w:p w14:paraId="5DCFD0BB" w14:textId="77777777" w:rsidR="00234841" w:rsidRPr="00533C32" w:rsidRDefault="00234841" w:rsidP="00234841"/>
    <w:p w14:paraId="088790E5" w14:textId="77777777" w:rsidR="00234841" w:rsidRPr="00533C32" w:rsidRDefault="00234841" w:rsidP="00434F1A">
      <w:pPr>
        <w:pStyle w:val="Heading4"/>
      </w:pPr>
      <w:bookmarkStart w:id="2717" w:name="_Toc90587146"/>
      <w:bookmarkStart w:id="2718" w:name="_Toc106616689"/>
      <w:bookmarkStart w:id="2719" w:name="_Toc122101385"/>
      <w:r>
        <w:t>5.2.48</w:t>
      </w:r>
      <w:r w:rsidRPr="00533C32">
        <w:t>.3</w:t>
      </w:r>
      <w:r w:rsidRPr="00533C32">
        <w:tab/>
        <w:t>Resource Standard Methods</w:t>
      </w:r>
      <w:bookmarkEnd w:id="2717"/>
      <w:bookmarkEnd w:id="2718"/>
      <w:bookmarkEnd w:id="2719"/>
    </w:p>
    <w:p w14:paraId="53CE5770" w14:textId="77777777" w:rsidR="00234841" w:rsidRPr="00533C32" w:rsidRDefault="00234841" w:rsidP="00434F1A">
      <w:pPr>
        <w:pStyle w:val="Heading5"/>
      </w:pPr>
      <w:bookmarkStart w:id="2720" w:name="_Toc90587147"/>
      <w:bookmarkStart w:id="2721" w:name="_Toc106616690"/>
      <w:bookmarkStart w:id="2722" w:name="_Toc122101386"/>
      <w:r>
        <w:t>5.2.48</w:t>
      </w:r>
      <w:r w:rsidRPr="00533C32">
        <w:t>.3.1</w:t>
      </w:r>
      <w:r w:rsidRPr="00533C32">
        <w:tab/>
        <w:t>GET</w:t>
      </w:r>
      <w:bookmarkEnd w:id="2720"/>
      <w:bookmarkEnd w:id="2721"/>
      <w:bookmarkEnd w:id="2722"/>
    </w:p>
    <w:p w14:paraId="2DFD5102" w14:textId="77777777" w:rsidR="00234841" w:rsidRPr="00533C32" w:rsidRDefault="00234841" w:rsidP="00234841">
      <w:r w:rsidRPr="00533C32">
        <w:t xml:space="preserve">This method shall support the URI query parameters specified in table </w:t>
      </w:r>
      <w:r>
        <w:t>5.2.48</w:t>
      </w:r>
      <w:r w:rsidRPr="00533C32">
        <w:t>.3.1-1.</w:t>
      </w:r>
    </w:p>
    <w:p w14:paraId="6A199416" w14:textId="77777777" w:rsidR="00234841" w:rsidRPr="00533C32" w:rsidRDefault="00234841" w:rsidP="00434F1A">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7"/>
        <w:gridCol w:w="2027"/>
        <w:gridCol w:w="290"/>
        <w:gridCol w:w="1084"/>
        <w:gridCol w:w="4851"/>
      </w:tblGrid>
      <w:tr w:rsidR="00234841" w:rsidRPr="009C5B90" w14:paraId="5264EC60" w14:textId="77777777" w:rsidTr="00D17253">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2531271"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7F75BF4"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8F96D9"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9B02BD" w14:textId="77777777" w:rsidR="00234841" w:rsidRPr="009C5B90" w:rsidRDefault="00234841" w:rsidP="00D17253">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4C275" w14:textId="77777777" w:rsidR="00234841" w:rsidRPr="009C5B90" w:rsidRDefault="00234841" w:rsidP="00D17253">
            <w:pPr>
              <w:pStyle w:val="TAH"/>
              <w:rPr>
                <w:lang w:val="en-US"/>
              </w:rPr>
            </w:pPr>
            <w:r w:rsidRPr="009C5B90">
              <w:rPr>
                <w:lang w:val="en-US"/>
              </w:rPr>
              <w:t>Description</w:t>
            </w:r>
          </w:p>
        </w:tc>
      </w:tr>
      <w:tr w:rsidR="00234841" w:rsidRPr="009C5B90" w14:paraId="702AF0DF"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hideMark/>
          </w:tcPr>
          <w:p w14:paraId="04CD120B" w14:textId="77777777" w:rsidR="00234841" w:rsidRPr="009C5B90" w:rsidRDefault="00234841" w:rsidP="00D17253">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4A39EA71" w14:textId="77777777" w:rsidR="00234841" w:rsidRPr="009C5B90" w:rsidRDefault="00234841" w:rsidP="00D17253">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2AE3BE9A" w14:textId="77777777" w:rsidR="00234841" w:rsidRPr="009C5B90" w:rsidRDefault="00234841" w:rsidP="00D17253">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E13F3B5" w14:textId="77777777" w:rsidR="00234841" w:rsidRPr="009C5B90" w:rsidRDefault="00234841" w:rsidP="00D17253">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5E7957D2" w14:textId="77777777" w:rsidR="00234841" w:rsidRPr="009C5B90" w:rsidRDefault="00234841" w:rsidP="00D17253">
            <w:pPr>
              <w:pStyle w:val="TAL"/>
              <w:rPr>
                <w:lang w:val="en-US"/>
              </w:rPr>
            </w:pPr>
            <w:r w:rsidRPr="009C5B90">
              <w:t>When present without Slice Differentiator (sd), all slices identified by the given Slice/Service Type (sst) and any sd value (if any) shall be considered matching the query parameter.</w:t>
            </w:r>
          </w:p>
        </w:tc>
      </w:tr>
      <w:tr w:rsidR="00234841" w:rsidRPr="009C5B90" w14:paraId="08E18832"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tcPr>
          <w:p w14:paraId="3A679632" w14:textId="77777777" w:rsidR="00234841" w:rsidRPr="009C5B90" w:rsidRDefault="00234841" w:rsidP="00D17253">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32F9C751" w14:textId="77777777" w:rsidR="00234841" w:rsidRPr="009C5B90" w:rsidRDefault="00234841" w:rsidP="00D17253">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33604F62" w14:textId="77777777" w:rsidR="00234841" w:rsidRPr="009C5B90" w:rsidRDefault="00234841" w:rsidP="00D17253">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10D23E18" w14:textId="77777777" w:rsidR="00234841" w:rsidRPr="009C5B90" w:rsidRDefault="00234841" w:rsidP="00D17253">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6CA4C9E0" w14:textId="77777777" w:rsidR="00234841" w:rsidRPr="009C5B90" w:rsidRDefault="00234841" w:rsidP="00D17253">
            <w:pPr>
              <w:pStyle w:val="TAL"/>
              <w:rPr>
                <w:lang w:val="en-US"/>
              </w:rPr>
            </w:pPr>
          </w:p>
        </w:tc>
      </w:tr>
      <w:tr w:rsidR="00234841" w:rsidRPr="009C5B90" w14:paraId="77ED21F2"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tcPr>
          <w:p w14:paraId="4F329658" w14:textId="77777777" w:rsidR="00234841" w:rsidRPr="009C5B90" w:rsidRDefault="00234841" w:rsidP="00D17253">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62BE7FF0" w14:textId="77777777" w:rsidR="00234841" w:rsidRPr="009C5B90" w:rsidRDefault="00234841" w:rsidP="00D17253">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413F0F73"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B4092E2" w14:textId="77777777" w:rsidR="00234841" w:rsidRPr="009C5B90" w:rsidRDefault="00234841" w:rsidP="00D17253">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674FB55A" w14:textId="77777777" w:rsidR="00234841" w:rsidRPr="009C5B90" w:rsidRDefault="00234841" w:rsidP="00D17253">
            <w:pPr>
              <w:pStyle w:val="TAL"/>
              <w:rPr>
                <w:lang w:val="en-US"/>
              </w:rPr>
            </w:pPr>
          </w:p>
        </w:tc>
      </w:tr>
      <w:tr w:rsidR="00234841" w:rsidRPr="009C5B90" w14:paraId="462BD177"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tcPr>
          <w:p w14:paraId="5F3C4277" w14:textId="77777777" w:rsidR="00234841" w:rsidRPr="009C5B90" w:rsidRDefault="00234841" w:rsidP="00D17253">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5CEAB52" w14:textId="77777777" w:rsidR="00234841" w:rsidRPr="009C5B90" w:rsidRDefault="00234841" w:rsidP="00D17253">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048F2556" w14:textId="77777777" w:rsidR="00234841" w:rsidRPr="009C5B90" w:rsidRDefault="00234841" w:rsidP="00D17253">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0297FEBB" w14:textId="77777777" w:rsidR="00234841" w:rsidRPr="009C5B90" w:rsidRDefault="00234841" w:rsidP="00D17253">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1C13FF0A" w14:textId="77777777" w:rsidR="00234841" w:rsidRPr="009C5B90" w:rsidRDefault="00234841" w:rsidP="00D17253">
            <w:pPr>
              <w:pStyle w:val="TAL"/>
              <w:rPr>
                <w:lang w:val="en-US"/>
              </w:rPr>
            </w:pPr>
            <w:r w:rsidRPr="009C5B90">
              <w:rPr>
                <w:lang w:eastAsia="de-DE"/>
              </w:rPr>
              <w:t>When present, indicates the string identifying the originating AF.</w:t>
            </w:r>
          </w:p>
        </w:tc>
      </w:tr>
    </w:tbl>
    <w:p w14:paraId="1A0FA0DE" w14:textId="77777777" w:rsidR="00234841" w:rsidRPr="00533C32" w:rsidRDefault="00234841" w:rsidP="00234841"/>
    <w:p w14:paraId="649B27EF" w14:textId="77777777" w:rsidR="00234841" w:rsidRPr="00533C32" w:rsidRDefault="00234841" w:rsidP="0023484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2F57DA03" w14:textId="77777777" w:rsidR="00234841" w:rsidRPr="00533C32" w:rsidRDefault="00234841" w:rsidP="00434F1A">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7D4CC3F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5364E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3CF0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3963A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1EFE4" w14:textId="77777777" w:rsidR="00234841" w:rsidRPr="009C5B90" w:rsidRDefault="00234841" w:rsidP="00D17253">
            <w:pPr>
              <w:pStyle w:val="TAH"/>
              <w:rPr>
                <w:lang w:val="en-US"/>
              </w:rPr>
            </w:pPr>
            <w:r w:rsidRPr="009C5B90">
              <w:rPr>
                <w:lang w:val="en-US"/>
              </w:rPr>
              <w:t>Description</w:t>
            </w:r>
          </w:p>
        </w:tc>
      </w:tr>
      <w:tr w:rsidR="00234841" w:rsidRPr="009C5B90" w14:paraId="6F58C61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68ECF"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7A157F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B8847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8BF5626" w14:textId="77777777" w:rsidR="00234841" w:rsidRPr="009C5B90" w:rsidRDefault="00234841" w:rsidP="00D17253">
            <w:pPr>
              <w:pStyle w:val="TAL"/>
              <w:rPr>
                <w:lang w:val="en-US"/>
              </w:rPr>
            </w:pPr>
          </w:p>
        </w:tc>
      </w:tr>
    </w:tbl>
    <w:p w14:paraId="3BB576B1" w14:textId="77777777" w:rsidR="00234841" w:rsidRPr="00533C32" w:rsidRDefault="00234841" w:rsidP="00234841"/>
    <w:p w14:paraId="3B973FA4" w14:textId="77777777" w:rsidR="00234841" w:rsidRPr="00533C32" w:rsidRDefault="00234841" w:rsidP="00434F1A">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1CBEE4D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713A2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D130F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4FD65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DF5978" w14:textId="77777777" w:rsidR="00234841" w:rsidRPr="009C5B90" w:rsidRDefault="00234841" w:rsidP="00D17253">
            <w:pPr>
              <w:pStyle w:val="TAH"/>
              <w:rPr>
                <w:lang w:val="en-US"/>
              </w:rPr>
            </w:pPr>
            <w:r w:rsidRPr="009C5B90">
              <w:rPr>
                <w:lang w:val="en-US"/>
              </w:rPr>
              <w:t>Response</w:t>
            </w:r>
          </w:p>
          <w:p w14:paraId="2278267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85CD9" w14:textId="77777777" w:rsidR="00234841" w:rsidRPr="009C5B90" w:rsidRDefault="00234841" w:rsidP="00D17253">
            <w:pPr>
              <w:pStyle w:val="TAH"/>
              <w:rPr>
                <w:lang w:val="en-US"/>
              </w:rPr>
            </w:pPr>
            <w:r w:rsidRPr="009C5B90">
              <w:rPr>
                <w:lang w:val="en-US"/>
              </w:rPr>
              <w:t>Description</w:t>
            </w:r>
          </w:p>
        </w:tc>
      </w:tr>
      <w:tr w:rsidR="00234841" w:rsidRPr="009C5B90" w14:paraId="25C688F3"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5D2D05" w14:textId="77777777" w:rsidR="00234841" w:rsidRPr="009C5B90" w:rsidRDefault="00234841" w:rsidP="00D17253">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B9505C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F0AE7B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06894E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7251C96" w14:textId="77777777" w:rsidR="00234841" w:rsidRPr="009C5B90" w:rsidRDefault="00234841" w:rsidP="00D17253">
            <w:pPr>
              <w:pStyle w:val="TAL"/>
              <w:rPr>
                <w:lang w:val="en-US"/>
              </w:rPr>
            </w:pPr>
            <w:r w:rsidRPr="009C5B90">
              <w:rPr>
                <w:lang w:val="en-US"/>
              </w:rPr>
              <w:t>Upon success, a response body containing the Authorization Data shall be returned.</w:t>
            </w:r>
          </w:p>
        </w:tc>
      </w:tr>
      <w:tr w:rsidR="00234841" w:rsidRPr="009C5B90" w14:paraId="69A1F7A7"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4C809FAE"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7D7AA209"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4A72C94" w14:textId="77777777" w:rsidR="00234841" w:rsidRPr="009C5B90" w:rsidRDefault="00234841" w:rsidP="00D17253">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7C660699" w14:textId="77777777" w:rsidR="00234841" w:rsidRPr="009C5B90" w:rsidRDefault="00234841" w:rsidP="00D17253">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71181DCE"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453C5C59" w14:textId="77777777" w:rsidR="00234841" w:rsidRPr="009C5B90" w:rsidRDefault="00234841" w:rsidP="00D17253">
            <w:pPr>
              <w:pStyle w:val="TAL"/>
              <w:rPr>
                <w:lang w:eastAsia="de-DE"/>
              </w:rPr>
            </w:pPr>
            <w:r w:rsidRPr="009C5B90">
              <w:rPr>
                <w:lang w:eastAsia="de-DE"/>
              </w:rPr>
              <w:t>- USER_NOT_FOUND</w:t>
            </w:r>
          </w:p>
          <w:p w14:paraId="37AFAD8E" w14:textId="77777777" w:rsidR="00234841" w:rsidRPr="009C5B90" w:rsidRDefault="00234841" w:rsidP="00D17253">
            <w:pPr>
              <w:pStyle w:val="TAL"/>
              <w:rPr>
                <w:lang w:val="en-US"/>
              </w:rPr>
            </w:pPr>
            <w:r w:rsidRPr="009C5B90">
              <w:rPr>
                <w:lang w:val="en-US" w:eastAsia="de-DE"/>
              </w:rPr>
              <w:t>- DATA_NOT_FOUND</w:t>
            </w:r>
          </w:p>
        </w:tc>
      </w:tr>
      <w:tr w:rsidR="00234841" w:rsidRPr="009C5B90" w14:paraId="72E12120"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05A69E0F"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640A5780"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7BCBB039" w14:textId="77777777" w:rsidR="00234841" w:rsidRPr="009C5B90" w:rsidRDefault="00234841" w:rsidP="00D17253">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0347C08" w14:textId="77777777" w:rsidR="00234841" w:rsidRPr="009C5B90" w:rsidRDefault="00234841" w:rsidP="00D17253">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08872C88"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44C406EB" w14:textId="77777777" w:rsidR="00234841" w:rsidRPr="009C5B90" w:rsidRDefault="00234841" w:rsidP="00D17253">
            <w:pPr>
              <w:pStyle w:val="TAL"/>
              <w:rPr>
                <w:lang w:eastAsia="de-DE"/>
              </w:rPr>
            </w:pPr>
            <w:r w:rsidRPr="009C5B90">
              <w:rPr>
                <w:lang w:eastAsia="de-DE"/>
              </w:rPr>
              <w:t>- DNN_NOT_ALLOWED</w:t>
            </w:r>
          </w:p>
          <w:p w14:paraId="2F4A30FA" w14:textId="77777777" w:rsidR="00234841" w:rsidRPr="009C5B90" w:rsidRDefault="00234841" w:rsidP="00D17253">
            <w:pPr>
              <w:pStyle w:val="TAL"/>
              <w:rPr>
                <w:lang w:eastAsia="de-DE"/>
              </w:rPr>
            </w:pPr>
            <w:r w:rsidRPr="009C5B90">
              <w:rPr>
                <w:lang w:eastAsia="zh-CN"/>
              </w:rPr>
              <w:t xml:space="preserve">- </w:t>
            </w:r>
            <w:r w:rsidRPr="009C5B90">
              <w:rPr>
                <w:lang w:eastAsia="de-DE"/>
              </w:rPr>
              <w:t>MTC_PROVIDER_NOT_ALLOWED</w:t>
            </w:r>
          </w:p>
          <w:p w14:paraId="4C45A4DC" w14:textId="77777777" w:rsidR="00234841" w:rsidRPr="009C5B90" w:rsidRDefault="00234841" w:rsidP="00D17253">
            <w:pPr>
              <w:pStyle w:val="TAL"/>
              <w:rPr>
                <w:lang w:eastAsia="de-DE"/>
              </w:rPr>
            </w:pPr>
            <w:r w:rsidRPr="009C5B90">
              <w:rPr>
                <w:lang w:eastAsia="de-DE"/>
              </w:rPr>
              <w:t>- AF_INSTANCE_NOT_ALLOWED</w:t>
            </w:r>
          </w:p>
          <w:p w14:paraId="26D2750C" w14:textId="77777777" w:rsidR="00234841" w:rsidRPr="009C5B90" w:rsidRDefault="00234841" w:rsidP="00D17253">
            <w:pPr>
              <w:pStyle w:val="TAL"/>
              <w:rPr>
                <w:lang w:eastAsia="de-DE"/>
              </w:rPr>
            </w:pPr>
            <w:r w:rsidRPr="009C5B90">
              <w:rPr>
                <w:lang w:eastAsia="de-DE"/>
              </w:rPr>
              <w:t>- SNSSAI_NOT_ALLOWED</w:t>
            </w:r>
          </w:p>
        </w:tc>
      </w:tr>
      <w:tr w:rsidR="00234841" w:rsidRPr="009C5B90" w14:paraId="1C5279D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0CBAD" w14:textId="77777777" w:rsidR="00234841" w:rsidRPr="009C5B90" w:rsidRDefault="00234841" w:rsidP="00D17253">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319570B" w14:textId="77777777" w:rsidR="00234841" w:rsidRDefault="00234841" w:rsidP="00234841">
      <w:pPr>
        <w:rPr>
          <w:lang w:eastAsia="zh-CN"/>
        </w:rPr>
      </w:pPr>
    </w:p>
    <w:p w14:paraId="1E2D1957" w14:textId="77777777" w:rsidR="00234841" w:rsidRDefault="00234841" w:rsidP="00434F1A">
      <w:pPr>
        <w:pStyle w:val="Heading3"/>
      </w:pPr>
      <w:bookmarkStart w:id="2723" w:name="_Toc90587148"/>
      <w:bookmarkStart w:id="2724" w:name="_Toc106616691"/>
      <w:bookmarkStart w:id="2725" w:name="_Toc122101387"/>
      <w:r>
        <w:t>5.2.49</w:t>
      </w:r>
      <w:r>
        <w:tab/>
        <w:t>Resource: SpecificServiceAuthorizations</w:t>
      </w:r>
      <w:bookmarkEnd w:id="2723"/>
      <w:bookmarkEnd w:id="2724"/>
      <w:bookmarkEnd w:id="2725"/>
    </w:p>
    <w:p w14:paraId="4331D800" w14:textId="77777777" w:rsidR="00234841" w:rsidRDefault="00234841" w:rsidP="00434F1A">
      <w:pPr>
        <w:pStyle w:val="Heading4"/>
      </w:pPr>
      <w:bookmarkStart w:id="2726" w:name="_Toc90587149"/>
      <w:bookmarkStart w:id="2727" w:name="_Toc106616692"/>
      <w:bookmarkStart w:id="2728" w:name="_Toc122101388"/>
      <w:r>
        <w:t>5.2.49.1</w:t>
      </w:r>
      <w:r>
        <w:tab/>
        <w:t>Description</w:t>
      </w:r>
      <w:bookmarkEnd w:id="2726"/>
      <w:bookmarkEnd w:id="2727"/>
      <w:bookmarkEnd w:id="2728"/>
    </w:p>
    <w:p w14:paraId="6A385715" w14:textId="77777777" w:rsidR="00234841" w:rsidRDefault="00234841" w:rsidP="0023484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E71ADBA"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3A227E08" w14:textId="77777777" w:rsidR="00234841" w:rsidRDefault="00234841" w:rsidP="00434F1A">
      <w:pPr>
        <w:pStyle w:val="Heading4"/>
      </w:pPr>
      <w:bookmarkStart w:id="2729" w:name="_Toc90587150"/>
      <w:bookmarkStart w:id="2730" w:name="_Toc106616693"/>
      <w:bookmarkStart w:id="2731" w:name="_Toc122101389"/>
      <w:r>
        <w:t>5.2.49.2</w:t>
      </w:r>
      <w:r>
        <w:tab/>
        <w:t>Resource Definition</w:t>
      </w:r>
      <w:bookmarkEnd w:id="2729"/>
      <w:bookmarkEnd w:id="2730"/>
      <w:bookmarkEnd w:id="2731"/>
    </w:p>
    <w:p w14:paraId="5849BAFE" w14:textId="77777777" w:rsidR="00234841" w:rsidRDefault="00234841" w:rsidP="0023484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1F97840F" w14:textId="77777777" w:rsidR="00234841" w:rsidRDefault="00234841" w:rsidP="00234841">
      <w:pPr>
        <w:rPr>
          <w:rFonts w:ascii="Arial" w:hAnsi="Arial" w:cs="Arial"/>
        </w:rPr>
      </w:pPr>
      <w:bookmarkStart w:id="2732" w:name="_MCCTEMPBM_CRPT22160208___7"/>
      <w:r>
        <w:t>This resource shall support the resource URI variables defined in table 5.2.49.2-1</w:t>
      </w:r>
      <w:r>
        <w:rPr>
          <w:rFonts w:ascii="Arial" w:hAnsi="Arial" w:cs="Arial"/>
        </w:rPr>
        <w:t>.</w:t>
      </w:r>
    </w:p>
    <w:bookmarkEnd w:id="2732"/>
    <w:p w14:paraId="12B1E880" w14:textId="77777777" w:rsidR="00234841" w:rsidRDefault="00234841" w:rsidP="00434F1A">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66A97A7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31410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9985A9" w14:textId="77777777" w:rsidR="00234841" w:rsidRPr="009C5B90" w:rsidRDefault="00234841" w:rsidP="00D17253">
            <w:pPr>
              <w:pStyle w:val="TAH"/>
              <w:rPr>
                <w:lang w:val="en-US"/>
              </w:rPr>
            </w:pPr>
            <w:r w:rsidRPr="009C5B90">
              <w:rPr>
                <w:lang w:val="en-US"/>
              </w:rPr>
              <w:t>Definition</w:t>
            </w:r>
          </w:p>
        </w:tc>
      </w:tr>
      <w:tr w:rsidR="00234841" w:rsidRPr="009C5B90" w14:paraId="78A7E8A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CCDBF0"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1E477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412744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94713B"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8D14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6D1B7F9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1302B011" w14:textId="77777777" w:rsidR="00234841" w:rsidRPr="009C5B90" w:rsidRDefault="00234841" w:rsidP="00D17253">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69293678" w14:textId="77777777" w:rsidR="00234841" w:rsidRPr="009C5B90" w:rsidRDefault="00234841" w:rsidP="00D17253">
            <w:pPr>
              <w:pStyle w:val="TAL"/>
              <w:rPr>
                <w:lang w:val="en-US"/>
              </w:rPr>
            </w:pPr>
            <w:r w:rsidRPr="009C5B90">
              <w:t>In this release the only defined Service Type is "AF_GUIDANCE_FOR_URSP"</w:t>
            </w:r>
          </w:p>
        </w:tc>
      </w:tr>
    </w:tbl>
    <w:p w14:paraId="52F9E60B" w14:textId="77777777" w:rsidR="00234841" w:rsidRDefault="00234841" w:rsidP="00234841"/>
    <w:p w14:paraId="57FB2450" w14:textId="77777777" w:rsidR="00234841" w:rsidRDefault="00234841" w:rsidP="00434F1A">
      <w:pPr>
        <w:pStyle w:val="Heading4"/>
      </w:pPr>
      <w:bookmarkStart w:id="2733" w:name="_Toc90587151"/>
      <w:bookmarkStart w:id="2734" w:name="_Toc106616694"/>
      <w:bookmarkStart w:id="2735" w:name="_Toc122101390"/>
      <w:r>
        <w:t>5.2.49.3</w:t>
      </w:r>
      <w:r>
        <w:tab/>
        <w:t>Resource Standard Methods</w:t>
      </w:r>
      <w:bookmarkEnd w:id="2733"/>
      <w:bookmarkEnd w:id="2734"/>
      <w:bookmarkEnd w:id="2735"/>
    </w:p>
    <w:p w14:paraId="58ACF59D" w14:textId="77777777" w:rsidR="00234841" w:rsidRDefault="00234841" w:rsidP="00434F1A">
      <w:pPr>
        <w:pStyle w:val="Heading5"/>
      </w:pPr>
      <w:bookmarkStart w:id="2736" w:name="_Toc90587152"/>
      <w:bookmarkStart w:id="2737" w:name="_Toc106616695"/>
      <w:bookmarkStart w:id="2738" w:name="_Toc122101391"/>
      <w:r>
        <w:t>5.2.49.3.1</w:t>
      </w:r>
      <w:r>
        <w:tab/>
        <w:t>PUT</w:t>
      </w:r>
      <w:bookmarkEnd w:id="2736"/>
      <w:bookmarkEnd w:id="2737"/>
      <w:bookmarkEnd w:id="2738"/>
    </w:p>
    <w:p w14:paraId="7E577F18" w14:textId="77777777" w:rsidR="00234841" w:rsidRDefault="00234841" w:rsidP="00234841">
      <w:r>
        <w:t>This method shall support the URI query parameters specified in table 5.2.49.3.1-1.</w:t>
      </w:r>
    </w:p>
    <w:p w14:paraId="7DB3AD9B" w14:textId="77777777" w:rsidR="00234841" w:rsidRDefault="00234841" w:rsidP="00434F1A">
      <w:pPr>
        <w:pStyle w:val="TH"/>
        <w:outlineLvl w:val="0"/>
      </w:pPr>
      <w:r>
        <w:lastRenderedPageBreak/>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21DEC5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18171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3B542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17506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7548A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10D74" w14:textId="77777777" w:rsidR="00234841" w:rsidRPr="009C5B90" w:rsidRDefault="00234841" w:rsidP="00D17253">
            <w:pPr>
              <w:pStyle w:val="TAH"/>
              <w:rPr>
                <w:lang w:val="en-US"/>
              </w:rPr>
            </w:pPr>
            <w:r w:rsidRPr="009C5B90">
              <w:rPr>
                <w:lang w:val="en-US"/>
              </w:rPr>
              <w:t>Description</w:t>
            </w:r>
          </w:p>
        </w:tc>
      </w:tr>
      <w:tr w:rsidR="00234841" w:rsidRPr="009C5B90" w14:paraId="17E0931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0181BB"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DAA386"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C0152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2F98D2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AA0722" w14:textId="77777777" w:rsidR="00234841" w:rsidRPr="009C5B90" w:rsidRDefault="00234841" w:rsidP="00D17253">
            <w:pPr>
              <w:pStyle w:val="TAL"/>
              <w:rPr>
                <w:lang w:val="en-US"/>
              </w:rPr>
            </w:pPr>
          </w:p>
        </w:tc>
      </w:tr>
    </w:tbl>
    <w:p w14:paraId="1D76ECB6" w14:textId="77777777" w:rsidR="00234841" w:rsidRDefault="00234841" w:rsidP="00234841"/>
    <w:p w14:paraId="7663CD6B" w14:textId="77777777" w:rsidR="00234841" w:rsidRDefault="00234841" w:rsidP="00234841">
      <w:r>
        <w:t>This method shall support the request data structures specified in table 5.2.49.3.1-2 and the response data structure, and response codes specified in table 5.2.49.3.1-3.</w:t>
      </w:r>
    </w:p>
    <w:p w14:paraId="6DCC70C3" w14:textId="77777777" w:rsidR="00234841" w:rsidRDefault="00234841" w:rsidP="00434F1A">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E2C052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0EE27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2281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9A1F0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A43904" w14:textId="77777777" w:rsidR="00234841" w:rsidRPr="009C5B90" w:rsidRDefault="00234841" w:rsidP="00D17253">
            <w:pPr>
              <w:pStyle w:val="TAH"/>
              <w:rPr>
                <w:lang w:val="en-US"/>
              </w:rPr>
            </w:pPr>
            <w:r w:rsidRPr="009C5B90">
              <w:rPr>
                <w:lang w:val="en-US"/>
              </w:rPr>
              <w:t>Description</w:t>
            </w:r>
          </w:p>
        </w:tc>
      </w:tr>
      <w:tr w:rsidR="00234841" w:rsidRPr="009C5B90" w14:paraId="0475C35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CE7393" w14:textId="77777777" w:rsidR="00234841" w:rsidRPr="009C5B90" w:rsidRDefault="00234841" w:rsidP="00D17253">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2034900B"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B86ADF8"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CCD0DF" w14:textId="77777777" w:rsidR="00234841" w:rsidRPr="009C5B90" w:rsidRDefault="00234841" w:rsidP="00D17253">
            <w:pPr>
              <w:pStyle w:val="TAL"/>
              <w:rPr>
                <w:lang w:val="en-US"/>
              </w:rPr>
            </w:pPr>
            <w:r w:rsidRPr="009C5B90">
              <w:rPr>
                <w:lang w:val="en-US"/>
              </w:rPr>
              <w:t xml:space="preserve">Specific Service Authorization Data </w:t>
            </w:r>
          </w:p>
        </w:tc>
      </w:tr>
    </w:tbl>
    <w:p w14:paraId="34D2DF21" w14:textId="77777777" w:rsidR="00234841" w:rsidRDefault="00234841" w:rsidP="00234841"/>
    <w:p w14:paraId="18C6D3A0" w14:textId="77777777" w:rsidR="00234841" w:rsidRDefault="00234841" w:rsidP="00434F1A">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611"/>
      </w:tblGrid>
      <w:tr w:rsidR="00234841" w:rsidRPr="009C5B90" w14:paraId="5DFDCBE0"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EB1646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65EE5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74F2B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904D65" w14:textId="77777777" w:rsidR="00234841" w:rsidRPr="009C5B90" w:rsidRDefault="00234841" w:rsidP="00D17253">
            <w:pPr>
              <w:pStyle w:val="TAH"/>
              <w:rPr>
                <w:lang w:val="en-US"/>
              </w:rPr>
            </w:pPr>
            <w:r w:rsidRPr="009C5B90">
              <w:rPr>
                <w:lang w:val="en-US"/>
              </w:rPr>
              <w:t>Response</w:t>
            </w:r>
          </w:p>
          <w:p w14:paraId="4EF5D94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D84D5" w14:textId="77777777" w:rsidR="00234841" w:rsidRPr="009C5B90" w:rsidRDefault="00234841" w:rsidP="00D17253">
            <w:pPr>
              <w:pStyle w:val="TAH"/>
              <w:rPr>
                <w:lang w:val="en-US"/>
              </w:rPr>
            </w:pPr>
            <w:r w:rsidRPr="009C5B90">
              <w:rPr>
                <w:lang w:val="en-US"/>
              </w:rPr>
              <w:t>Description</w:t>
            </w:r>
          </w:p>
        </w:tc>
      </w:tr>
      <w:tr w:rsidR="00234841" w:rsidRPr="009C5B90" w14:paraId="063D8F7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6C832AD0"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F0E509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3379C55"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775481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95C5535"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019E981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02B5D7CC" w14:textId="77777777" w:rsidR="00234841" w:rsidRPr="009C5B90" w:rsidRDefault="00234841" w:rsidP="00D17253">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524617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CAA9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EA2E56"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A008942"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234841" w:rsidRPr="009C5B90" w14:paraId="26ECE8C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3DB8F2"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9AB809F" w14:textId="77777777" w:rsidR="00234841" w:rsidRDefault="00234841" w:rsidP="00234841">
      <w:pPr>
        <w:rPr>
          <w:lang w:eastAsia="zh-CN"/>
        </w:rPr>
      </w:pPr>
    </w:p>
    <w:p w14:paraId="73723B89" w14:textId="77777777" w:rsidR="00234841" w:rsidRDefault="00234841" w:rsidP="00434F1A">
      <w:pPr>
        <w:pStyle w:val="Heading5"/>
      </w:pPr>
      <w:bookmarkStart w:id="2739" w:name="_Toc90587153"/>
      <w:bookmarkStart w:id="2740" w:name="_Toc106616696"/>
      <w:bookmarkStart w:id="2741" w:name="_Toc122101392"/>
      <w:r>
        <w:t>5.2.49.3.2</w:t>
      </w:r>
      <w:r>
        <w:tab/>
        <w:t>DELETE</w:t>
      </w:r>
      <w:bookmarkEnd w:id="2739"/>
      <w:bookmarkEnd w:id="2740"/>
      <w:bookmarkEnd w:id="2741"/>
    </w:p>
    <w:p w14:paraId="0062E691" w14:textId="77777777" w:rsidR="00234841" w:rsidRDefault="00234841" w:rsidP="00234841">
      <w:r>
        <w:t>This method shall support the URI query parameters specified in table 5.2.49.3.2-1.</w:t>
      </w:r>
    </w:p>
    <w:p w14:paraId="6D33FC73" w14:textId="77777777" w:rsidR="00234841" w:rsidRDefault="00234841" w:rsidP="00434F1A">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F4A2FB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8B55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01087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ADC86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EE83E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46A58E" w14:textId="77777777" w:rsidR="00234841" w:rsidRPr="009C5B90" w:rsidRDefault="00234841" w:rsidP="00D17253">
            <w:pPr>
              <w:pStyle w:val="TAH"/>
              <w:rPr>
                <w:lang w:val="en-US"/>
              </w:rPr>
            </w:pPr>
            <w:r w:rsidRPr="009C5B90">
              <w:rPr>
                <w:lang w:val="en-US"/>
              </w:rPr>
              <w:t>Description</w:t>
            </w:r>
          </w:p>
        </w:tc>
      </w:tr>
      <w:tr w:rsidR="00234841" w:rsidRPr="009C5B90" w14:paraId="5526671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159EDB"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7BF87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F712C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B98C65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FEEF12" w14:textId="77777777" w:rsidR="00234841" w:rsidRPr="009C5B90" w:rsidRDefault="00234841" w:rsidP="00D17253">
            <w:pPr>
              <w:pStyle w:val="TAL"/>
              <w:rPr>
                <w:lang w:val="en-US"/>
              </w:rPr>
            </w:pPr>
          </w:p>
        </w:tc>
      </w:tr>
    </w:tbl>
    <w:p w14:paraId="3D4DF097" w14:textId="77777777" w:rsidR="00234841" w:rsidRDefault="00234841" w:rsidP="00234841"/>
    <w:p w14:paraId="7213A7C5" w14:textId="77777777" w:rsidR="00234841" w:rsidRDefault="00234841" w:rsidP="00234841">
      <w:r>
        <w:t>This method shall support the request data structures specified in table 5.2.49.3.2-2 and the response data structure, and response codes specified in table 5.2.49.3.2-3.</w:t>
      </w:r>
    </w:p>
    <w:p w14:paraId="77182560" w14:textId="77777777" w:rsidR="00234841" w:rsidRDefault="00234841" w:rsidP="00434F1A">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08F67F0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5EDAF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3491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18C27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E91C7C" w14:textId="77777777" w:rsidR="00234841" w:rsidRPr="009C5B90" w:rsidRDefault="00234841" w:rsidP="00D17253">
            <w:pPr>
              <w:pStyle w:val="TAH"/>
              <w:rPr>
                <w:lang w:val="en-US"/>
              </w:rPr>
            </w:pPr>
            <w:r w:rsidRPr="009C5B90">
              <w:rPr>
                <w:lang w:val="en-US"/>
              </w:rPr>
              <w:t>Description</w:t>
            </w:r>
          </w:p>
        </w:tc>
      </w:tr>
      <w:tr w:rsidR="00234841" w:rsidRPr="009C5B90" w14:paraId="665F3DD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73783E"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FD8E0C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340EA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2401A1" w14:textId="77777777" w:rsidR="00234841" w:rsidRPr="009C5B90" w:rsidRDefault="00234841" w:rsidP="00D17253">
            <w:pPr>
              <w:pStyle w:val="TAL"/>
              <w:rPr>
                <w:lang w:val="en-US"/>
              </w:rPr>
            </w:pPr>
          </w:p>
        </w:tc>
      </w:tr>
    </w:tbl>
    <w:p w14:paraId="6ED4AF28" w14:textId="77777777" w:rsidR="00234841" w:rsidRDefault="00234841" w:rsidP="00234841"/>
    <w:p w14:paraId="70507F00" w14:textId="77777777" w:rsidR="00234841" w:rsidRDefault="00234841" w:rsidP="00434F1A">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5DB14A1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250B6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323CC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51EB5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BE5506" w14:textId="77777777" w:rsidR="00234841" w:rsidRPr="009C5B90" w:rsidRDefault="00234841" w:rsidP="00D17253">
            <w:pPr>
              <w:pStyle w:val="TAH"/>
              <w:rPr>
                <w:lang w:val="en-US"/>
              </w:rPr>
            </w:pPr>
            <w:r w:rsidRPr="009C5B90">
              <w:rPr>
                <w:lang w:val="en-US"/>
              </w:rPr>
              <w:t>Response</w:t>
            </w:r>
          </w:p>
          <w:p w14:paraId="22D0C10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897744" w14:textId="77777777" w:rsidR="00234841" w:rsidRPr="009C5B90" w:rsidRDefault="00234841" w:rsidP="00D17253">
            <w:pPr>
              <w:pStyle w:val="TAH"/>
              <w:rPr>
                <w:lang w:val="en-US"/>
              </w:rPr>
            </w:pPr>
            <w:r w:rsidRPr="009C5B90">
              <w:rPr>
                <w:lang w:val="en-US"/>
              </w:rPr>
              <w:t>Description</w:t>
            </w:r>
          </w:p>
        </w:tc>
      </w:tr>
      <w:tr w:rsidR="00234841" w:rsidRPr="009C5B90" w14:paraId="1A652CA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750F47"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D8015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7B84BD5"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42136F"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F02FC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E77105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6EA9DB"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8BA0ADB" w14:textId="77777777" w:rsidR="00234841" w:rsidRDefault="00234841" w:rsidP="00234841"/>
    <w:p w14:paraId="243F5112" w14:textId="77777777" w:rsidR="00234841" w:rsidRDefault="00234841" w:rsidP="00434F1A">
      <w:pPr>
        <w:pStyle w:val="Heading5"/>
      </w:pPr>
      <w:bookmarkStart w:id="2742" w:name="_Toc90587154"/>
      <w:bookmarkStart w:id="2743" w:name="_Toc106616697"/>
      <w:bookmarkStart w:id="2744" w:name="_Toc122101393"/>
      <w:r>
        <w:lastRenderedPageBreak/>
        <w:t>5.2.49.3.</w:t>
      </w:r>
      <w:r>
        <w:rPr>
          <w:lang w:val="de-DE"/>
        </w:rPr>
        <w:t>3</w:t>
      </w:r>
      <w:r>
        <w:tab/>
      </w:r>
      <w:r>
        <w:rPr>
          <w:lang w:val="de-DE"/>
        </w:rPr>
        <w:t>GET</w:t>
      </w:r>
      <w:bookmarkEnd w:id="2742"/>
      <w:bookmarkEnd w:id="2743"/>
      <w:bookmarkEnd w:id="2744"/>
    </w:p>
    <w:p w14:paraId="2C15ED64" w14:textId="77777777" w:rsidR="00234841" w:rsidRDefault="00234841" w:rsidP="00234841">
      <w:r>
        <w:t>This method shall support the URI query parameters specified in table 5.2.49.3.3-1.</w:t>
      </w:r>
    </w:p>
    <w:p w14:paraId="6040E49A" w14:textId="77777777" w:rsidR="00234841" w:rsidRDefault="00234841" w:rsidP="00434F1A">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F667DA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EC88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FC20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452D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DB3EC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41A01" w14:textId="77777777" w:rsidR="00234841" w:rsidRPr="009C5B90" w:rsidRDefault="00234841" w:rsidP="00D17253">
            <w:pPr>
              <w:pStyle w:val="TAH"/>
              <w:rPr>
                <w:lang w:val="en-US"/>
              </w:rPr>
            </w:pPr>
            <w:r w:rsidRPr="009C5B90">
              <w:rPr>
                <w:lang w:val="en-US"/>
              </w:rPr>
              <w:t>Description</w:t>
            </w:r>
          </w:p>
        </w:tc>
      </w:tr>
      <w:tr w:rsidR="00234841" w:rsidRPr="009C5B90" w14:paraId="3E0946F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EFD2C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075E4FA"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5DE05A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8B2E9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87DBD4" w14:textId="77777777" w:rsidR="00234841" w:rsidRPr="009C5B90" w:rsidRDefault="00234841" w:rsidP="00D17253">
            <w:pPr>
              <w:pStyle w:val="TAL"/>
              <w:rPr>
                <w:lang w:val="en-US"/>
              </w:rPr>
            </w:pPr>
          </w:p>
        </w:tc>
      </w:tr>
    </w:tbl>
    <w:p w14:paraId="04F3F10F" w14:textId="77777777" w:rsidR="00234841" w:rsidRDefault="00234841" w:rsidP="00234841"/>
    <w:p w14:paraId="1D738DF0" w14:textId="77777777" w:rsidR="00234841" w:rsidRDefault="00234841" w:rsidP="00234841">
      <w:r>
        <w:t>This method shall support the request data structures specified in table 5.2.49.3.3-2 and the response data structure and response codes specified in table 5.2.49.3.3-3.</w:t>
      </w:r>
    </w:p>
    <w:p w14:paraId="75190095" w14:textId="77777777" w:rsidR="00234841" w:rsidRDefault="00234841" w:rsidP="00434F1A">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1E54734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38508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5792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B56C3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044EEB" w14:textId="77777777" w:rsidR="00234841" w:rsidRPr="009C5B90" w:rsidRDefault="00234841" w:rsidP="00D17253">
            <w:pPr>
              <w:pStyle w:val="TAH"/>
              <w:rPr>
                <w:lang w:val="en-US"/>
              </w:rPr>
            </w:pPr>
            <w:r w:rsidRPr="009C5B90">
              <w:rPr>
                <w:lang w:val="en-US"/>
              </w:rPr>
              <w:t>Description</w:t>
            </w:r>
          </w:p>
        </w:tc>
      </w:tr>
      <w:tr w:rsidR="00234841" w:rsidRPr="009C5B90" w14:paraId="524F3DE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71F7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FDF0CA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5E04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AABE32" w14:textId="77777777" w:rsidR="00234841" w:rsidRPr="009C5B90" w:rsidRDefault="00234841" w:rsidP="00D17253">
            <w:pPr>
              <w:pStyle w:val="TAL"/>
              <w:rPr>
                <w:lang w:val="en-US"/>
              </w:rPr>
            </w:pPr>
          </w:p>
        </w:tc>
      </w:tr>
    </w:tbl>
    <w:p w14:paraId="4507D563" w14:textId="77777777" w:rsidR="00234841" w:rsidRDefault="00234841" w:rsidP="00234841"/>
    <w:p w14:paraId="58920F74" w14:textId="77777777" w:rsidR="00234841" w:rsidRDefault="00234841" w:rsidP="00434F1A">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611"/>
      </w:tblGrid>
      <w:tr w:rsidR="00234841" w:rsidRPr="009C5B90" w14:paraId="322EA2D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67C2D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AA629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94DC0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CAA41C" w14:textId="77777777" w:rsidR="00234841" w:rsidRPr="009C5B90" w:rsidRDefault="00234841" w:rsidP="00D17253">
            <w:pPr>
              <w:pStyle w:val="TAH"/>
              <w:rPr>
                <w:lang w:val="en-US"/>
              </w:rPr>
            </w:pPr>
            <w:r w:rsidRPr="009C5B90">
              <w:rPr>
                <w:lang w:val="en-US"/>
              </w:rPr>
              <w:t>Response</w:t>
            </w:r>
          </w:p>
          <w:p w14:paraId="3206817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09987" w14:textId="77777777" w:rsidR="00234841" w:rsidRPr="009C5B90" w:rsidRDefault="00234841" w:rsidP="00D17253">
            <w:pPr>
              <w:pStyle w:val="TAH"/>
              <w:rPr>
                <w:lang w:val="en-US"/>
              </w:rPr>
            </w:pPr>
            <w:r w:rsidRPr="009C5B90">
              <w:rPr>
                <w:lang w:val="en-US"/>
              </w:rPr>
              <w:t>Description</w:t>
            </w:r>
          </w:p>
        </w:tc>
      </w:tr>
      <w:tr w:rsidR="00234841" w:rsidRPr="009C5B90" w14:paraId="2534B0C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29E0EE" w14:textId="77777777" w:rsidR="00234841" w:rsidRPr="009C5B90" w:rsidRDefault="00234841" w:rsidP="00D17253">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BA6E79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D0FA9F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F7D98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60A206" w14:textId="77777777" w:rsidR="00234841" w:rsidRPr="009C5B90" w:rsidRDefault="00234841" w:rsidP="00D17253">
            <w:pPr>
              <w:pStyle w:val="TAL"/>
              <w:rPr>
                <w:lang w:val="en-US"/>
              </w:rPr>
            </w:pPr>
            <w:r w:rsidRPr="009C5B90">
              <w:rPr>
                <w:lang w:val="en-US"/>
              </w:rPr>
              <w:t>Upon success, a response body containing the authorization info for the specific service shall be returned.</w:t>
            </w:r>
          </w:p>
        </w:tc>
      </w:tr>
      <w:tr w:rsidR="00234841" w:rsidRPr="009C5B90" w14:paraId="582FEA8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6F5C2C"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4146636A" w14:textId="77777777" w:rsidR="00234841" w:rsidRDefault="00234841" w:rsidP="00234841"/>
    <w:p w14:paraId="4460AFD3" w14:textId="77777777" w:rsidR="00234841" w:rsidRDefault="00234841" w:rsidP="00434F1A">
      <w:pPr>
        <w:pStyle w:val="Heading5"/>
      </w:pPr>
      <w:bookmarkStart w:id="2745" w:name="_Toc90587155"/>
      <w:bookmarkStart w:id="2746" w:name="_Toc106616698"/>
      <w:bookmarkStart w:id="2747" w:name="_Toc122101394"/>
      <w:r>
        <w:t>5.2.49.3.</w:t>
      </w:r>
      <w:r>
        <w:rPr>
          <w:lang w:val="de-DE"/>
        </w:rPr>
        <w:t>4</w:t>
      </w:r>
      <w:r>
        <w:tab/>
        <w:t>PATCH</w:t>
      </w:r>
      <w:bookmarkEnd w:id="2745"/>
      <w:bookmarkEnd w:id="2746"/>
      <w:bookmarkEnd w:id="2747"/>
    </w:p>
    <w:p w14:paraId="4C461515" w14:textId="77777777" w:rsidR="00234841" w:rsidRDefault="00234841" w:rsidP="00234841">
      <w:pPr>
        <w:rPr>
          <w:lang w:eastAsia="zh-CN"/>
        </w:rPr>
      </w:pPr>
      <w:r>
        <w:rPr>
          <w:lang w:eastAsia="zh-CN"/>
        </w:rPr>
        <w:t>This method is used to modify the Service Specific active authorizations in the UDR.</w:t>
      </w:r>
    </w:p>
    <w:p w14:paraId="37A3A1E4" w14:textId="77777777" w:rsidR="00234841" w:rsidRDefault="00234841" w:rsidP="00234841">
      <w:r>
        <w:t>This method shall support the URI query parameters specified in table 5.2.49.3.4-1.</w:t>
      </w:r>
    </w:p>
    <w:p w14:paraId="1B868AD0" w14:textId="77777777" w:rsidR="00234841" w:rsidRDefault="00234841" w:rsidP="00434F1A">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34841" w:rsidRPr="009C5B90" w14:paraId="6F0E14B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7FF0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4F11C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6A94A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69B5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1176FA" w14:textId="77777777" w:rsidR="00234841" w:rsidRPr="009C5B90" w:rsidRDefault="00234841" w:rsidP="00D17253">
            <w:pPr>
              <w:pStyle w:val="TAH"/>
              <w:rPr>
                <w:lang w:val="en-US"/>
              </w:rPr>
            </w:pPr>
            <w:r w:rsidRPr="009C5B90">
              <w:rPr>
                <w:lang w:val="en-US"/>
              </w:rPr>
              <w:t>Description</w:t>
            </w:r>
          </w:p>
        </w:tc>
      </w:tr>
      <w:tr w:rsidR="00234841" w:rsidRPr="009C5B90" w14:paraId="19E0484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3E47D1"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55D666"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0EC6BF"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BEB5000"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D68D5D6" w14:textId="77777777" w:rsidR="00234841" w:rsidRPr="009C5B90" w:rsidRDefault="00234841" w:rsidP="00D17253">
            <w:pPr>
              <w:pStyle w:val="TAL"/>
              <w:rPr>
                <w:lang w:val="en-US"/>
              </w:rPr>
            </w:pPr>
            <w:r w:rsidRPr="009C5B90">
              <w:rPr>
                <w:rFonts w:cs="Arial"/>
                <w:szCs w:val="18"/>
              </w:rPr>
              <w:t>see 3GPP TS 29.500 [8] clause 6.6</w:t>
            </w:r>
          </w:p>
        </w:tc>
      </w:tr>
    </w:tbl>
    <w:p w14:paraId="4C428D29" w14:textId="77777777" w:rsidR="00234841" w:rsidRDefault="00234841" w:rsidP="00234841">
      <w:pPr>
        <w:pStyle w:val="Guidance"/>
      </w:pPr>
    </w:p>
    <w:p w14:paraId="302E39E8" w14:textId="77777777" w:rsidR="00234841" w:rsidRDefault="00234841" w:rsidP="00234841">
      <w:r>
        <w:t>This method shall support the request data structures specified in table 5.2.49.3.2-2 and the response data structures, and response codes specified in table 5.2.49.3.4-3.</w:t>
      </w:r>
    </w:p>
    <w:p w14:paraId="78705537" w14:textId="77777777" w:rsidR="00234841" w:rsidRDefault="00234841" w:rsidP="00434F1A">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A3DB57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821A5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38484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3A98A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FE0620" w14:textId="77777777" w:rsidR="00234841" w:rsidRPr="009C5B90" w:rsidRDefault="00234841" w:rsidP="00D17253">
            <w:pPr>
              <w:pStyle w:val="TAH"/>
              <w:rPr>
                <w:lang w:val="en-US"/>
              </w:rPr>
            </w:pPr>
            <w:r w:rsidRPr="009C5B90">
              <w:rPr>
                <w:lang w:val="en-US"/>
              </w:rPr>
              <w:t>Description</w:t>
            </w:r>
          </w:p>
        </w:tc>
      </w:tr>
      <w:tr w:rsidR="00234841" w:rsidRPr="009C5B90" w14:paraId="31FD939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6881A3"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41FC0A"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6F03D2"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3F25040"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6814213B" w14:textId="77777777" w:rsidR="00234841" w:rsidRDefault="00234841" w:rsidP="00234841"/>
    <w:p w14:paraId="674BCDAA" w14:textId="77777777" w:rsidR="00234841" w:rsidRDefault="00234841" w:rsidP="00434F1A">
      <w:pPr>
        <w:pStyle w:val="TH"/>
        <w:outlineLvl w:val="0"/>
      </w:pPr>
      <w:r>
        <w:lastRenderedPageBreak/>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619519ED"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1DEEE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63600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6797E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3C3F75" w14:textId="77777777" w:rsidR="00234841" w:rsidRPr="009C5B90" w:rsidRDefault="00234841" w:rsidP="00D17253">
            <w:pPr>
              <w:pStyle w:val="TAH"/>
              <w:rPr>
                <w:lang w:val="en-US"/>
              </w:rPr>
            </w:pPr>
            <w:r w:rsidRPr="009C5B90">
              <w:rPr>
                <w:lang w:val="en-US"/>
              </w:rPr>
              <w:t>Response</w:t>
            </w:r>
          </w:p>
          <w:p w14:paraId="4B5B359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246DCE" w14:textId="77777777" w:rsidR="00234841" w:rsidRPr="009C5B90" w:rsidRDefault="00234841" w:rsidP="00D17253">
            <w:pPr>
              <w:pStyle w:val="TAH"/>
              <w:rPr>
                <w:lang w:val="en-US"/>
              </w:rPr>
            </w:pPr>
            <w:r w:rsidRPr="009C5B90">
              <w:rPr>
                <w:lang w:val="en-US"/>
              </w:rPr>
              <w:t>Description</w:t>
            </w:r>
          </w:p>
        </w:tc>
      </w:tr>
      <w:tr w:rsidR="00234841" w:rsidRPr="009C5B90" w14:paraId="1C571F3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108BBD"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5CDA80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DB4E51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FC6AD67"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3F72BC5"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408F240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55B4CF"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40640A4"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EEAAC72"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BE65539"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E60544F"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525C27B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670041"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81AF47"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A2E25AF"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768A430"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46F7158"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4DC73378"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6D77A5"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6693C3B0"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E0E5816" w14:textId="77777777" w:rsidR="00234841" w:rsidRPr="00793C58" w:rsidRDefault="00234841" w:rsidP="00234841">
      <w:pPr>
        <w:rPr>
          <w:lang w:eastAsia="zh-CN"/>
        </w:rPr>
      </w:pPr>
    </w:p>
    <w:p w14:paraId="3756277F" w14:textId="77777777" w:rsidR="00234841" w:rsidRPr="00533C32" w:rsidRDefault="00234841" w:rsidP="00434F1A">
      <w:pPr>
        <w:pStyle w:val="Heading3"/>
      </w:pPr>
      <w:bookmarkStart w:id="2748" w:name="_Toc67728507"/>
      <w:bookmarkStart w:id="2749" w:name="_Toc90587156"/>
      <w:bookmarkStart w:id="2750" w:name="_Toc106616699"/>
      <w:bookmarkStart w:id="2751" w:name="_Toc122101395"/>
      <w:r>
        <w:t>5.2.50</w:t>
      </w:r>
      <w:r w:rsidRPr="00533C32">
        <w:tab/>
        <w:t xml:space="preserve">Resource: </w:t>
      </w:r>
      <w:bookmarkEnd w:id="2748"/>
      <w:r>
        <w:rPr>
          <w:rFonts w:hint="eastAsia"/>
          <w:lang w:eastAsia="zh-CN"/>
        </w:rPr>
        <w:t>R</w:t>
      </w:r>
      <w:r>
        <w:rPr>
          <w:lang w:eastAsia="zh-CN"/>
        </w:rPr>
        <w:t>oamingInfo</w:t>
      </w:r>
      <w:bookmarkEnd w:id="2749"/>
      <w:bookmarkEnd w:id="2750"/>
      <w:bookmarkEnd w:id="2751"/>
    </w:p>
    <w:p w14:paraId="7F36155D" w14:textId="77777777" w:rsidR="00234841" w:rsidRPr="00533C32" w:rsidRDefault="00234841" w:rsidP="00434F1A">
      <w:pPr>
        <w:pStyle w:val="Heading4"/>
      </w:pPr>
      <w:bookmarkStart w:id="2752" w:name="_Toc67728508"/>
      <w:bookmarkStart w:id="2753" w:name="_Toc90587157"/>
      <w:bookmarkStart w:id="2754" w:name="_Toc106616700"/>
      <w:bookmarkStart w:id="2755" w:name="_Toc122101396"/>
      <w:r>
        <w:t>5.2.50</w:t>
      </w:r>
      <w:r w:rsidRPr="00533C32">
        <w:t>.1</w:t>
      </w:r>
      <w:r w:rsidRPr="00533C32">
        <w:tab/>
        <w:t>Description</w:t>
      </w:r>
      <w:bookmarkEnd w:id="2752"/>
      <w:bookmarkEnd w:id="2753"/>
      <w:bookmarkEnd w:id="2754"/>
      <w:bookmarkEnd w:id="2755"/>
    </w:p>
    <w:p w14:paraId="58DE9602" w14:textId="77777777" w:rsidR="00234841" w:rsidRPr="00533C32" w:rsidRDefault="00234841" w:rsidP="0023484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6E2DA311"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7D5A2EF" w14:textId="77777777" w:rsidR="00234841" w:rsidRPr="00533C32" w:rsidRDefault="00234841" w:rsidP="00434F1A">
      <w:pPr>
        <w:pStyle w:val="Heading4"/>
      </w:pPr>
      <w:bookmarkStart w:id="2756" w:name="_Toc67728509"/>
      <w:bookmarkStart w:id="2757" w:name="_Toc90587158"/>
      <w:bookmarkStart w:id="2758" w:name="_Toc106616701"/>
      <w:bookmarkStart w:id="2759" w:name="_Toc122101397"/>
      <w:r>
        <w:t>5.2.50</w:t>
      </w:r>
      <w:r w:rsidRPr="00533C32">
        <w:t>.2</w:t>
      </w:r>
      <w:r w:rsidRPr="00533C32">
        <w:tab/>
        <w:t>Resource Definition</w:t>
      </w:r>
      <w:bookmarkEnd w:id="2756"/>
      <w:bookmarkEnd w:id="2757"/>
      <w:bookmarkEnd w:id="2758"/>
      <w:bookmarkEnd w:id="2759"/>
    </w:p>
    <w:p w14:paraId="09D88A10" w14:textId="77777777" w:rsidR="00234841" w:rsidRPr="00533C32" w:rsidRDefault="00234841" w:rsidP="00234841">
      <w:r w:rsidRPr="00533C32">
        <w:t>Resource URI: {apiRoot}/nudr-dr/&lt;apiVersion&gt;/subscription-data/{</w:t>
      </w:r>
      <w:r w:rsidRPr="00533C32">
        <w:rPr>
          <w:lang w:eastAsia="zh-CN"/>
        </w:rPr>
        <w:t>ueId</w:t>
      </w:r>
      <w:r w:rsidRPr="00533C32">
        <w:t>}/context-data/</w:t>
      </w:r>
      <w:r>
        <w:rPr>
          <w:lang w:val="en-US"/>
        </w:rPr>
        <w:t>roaming-information</w:t>
      </w:r>
    </w:p>
    <w:p w14:paraId="5335361E" w14:textId="77777777" w:rsidR="00234841" w:rsidRPr="00533C32" w:rsidRDefault="00234841" w:rsidP="00234841">
      <w:pPr>
        <w:rPr>
          <w:rFonts w:ascii="Arial" w:hAnsi="Arial" w:cs="Arial"/>
        </w:rPr>
      </w:pPr>
      <w:bookmarkStart w:id="2760" w:name="_MCCTEMPBM_CRPT22160209___7"/>
      <w:r w:rsidRPr="00533C32">
        <w:t>This resource shall support the resource URI variables defined in table </w:t>
      </w:r>
      <w:r>
        <w:t>5.2.50</w:t>
      </w:r>
      <w:r w:rsidRPr="00533C32">
        <w:t>.2-1</w:t>
      </w:r>
      <w:r w:rsidRPr="00533C32">
        <w:rPr>
          <w:rFonts w:ascii="Arial" w:hAnsi="Arial" w:cs="Arial"/>
        </w:rPr>
        <w:t>.</w:t>
      </w:r>
    </w:p>
    <w:bookmarkEnd w:id="2760"/>
    <w:p w14:paraId="3B6A007B" w14:textId="77777777" w:rsidR="00234841" w:rsidRPr="00533C32" w:rsidRDefault="00234841" w:rsidP="00434F1A">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2E8A6FB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A1318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F5960D" w14:textId="77777777" w:rsidR="00234841" w:rsidRPr="009C5B90" w:rsidRDefault="00234841" w:rsidP="00D17253">
            <w:pPr>
              <w:pStyle w:val="TAH"/>
              <w:rPr>
                <w:lang w:val="en-US"/>
              </w:rPr>
            </w:pPr>
            <w:r w:rsidRPr="009C5B90">
              <w:rPr>
                <w:lang w:val="en-US"/>
              </w:rPr>
              <w:t>Definition</w:t>
            </w:r>
          </w:p>
        </w:tc>
      </w:tr>
      <w:tr w:rsidR="00234841" w:rsidRPr="009C5B90" w14:paraId="4FF2FEE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ED07E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57194"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5153DFD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28B57C"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C73549"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19BE853C" w14:textId="77777777" w:rsidR="00234841" w:rsidRPr="00533C32" w:rsidRDefault="00234841" w:rsidP="00234841"/>
    <w:p w14:paraId="3D0A11A2" w14:textId="77777777" w:rsidR="00234841" w:rsidRPr="00533C32" w:rsidRDefault="00234841" w:rsidP="00434F1A">
      <w:pPr>
        <w:pStyle w:val="Heading4"/>
      </w:pPr>
      <w:bookmarkStart w:id="2761" w:name="_Toc67728510"/>
      <w:bookmarkStart w:id="2762" w:name="_Toc90587159"/>
      <w:bookmarkStart w:id="2763" w:name="_Toc106616702"/>
      <w:bookmarkStart w:id="2764" w:name="_Toc122101398"/>
      <w:r>
        <w:t>5.2.50.3</w:t>
      </w:r>
      <w:r w:rsidRPr="00533C32">
        <w:tab/>
        <w:t>Resource Standard Methods</w:t>
      </w:r>
      <w:bookmarkEnd w:id="2761"/>
      <w:bookmarkEnd w:id="2762"/>
      <w:bookmarkEnd w:id="2763"/>
      <w:bookmarkEnd w:id="2764"/>
    </w:p>
    <w:p w14:paraId="46534E97" w14:textId="77777777" w:rsidR="00234841" w:rsidRPr="00533C32" w:rsidRDefault="00234841" w:rsidP="00434F1A">
      <w:pPr>
        <w:pStyle w:val="Heading5"/>
      </w:pPr>
      <w:bookmarkStart w:id="2765" w:name="_Toc67728511"/>
      <w:bookmarkStart w:id="2766" w:name="_Toc90587160"/>
      <w:bookmarkStart w:id="2767" w:name="_Toc106616703"/>
      <w:bookmarkStart w:id="2768" w:name="_Toc122101399"/>
      <w:r>
        <w:t>5.2.50.3</w:t>
      </w:r>
      <w:r w:rsidRPr="00533C32">
        <w:t>.1</w:t>
      </w:r>
      <w:r w:rsidRPr="00533C32">
        <w:tab/>
      </w:r>
      <w:r>
        <w:t>PUT</w:t>
      </w:r>
      <w:bookmarkEnd w:id="2765"/>
      <w:bookmarkEnd w:id="2766"/>
      <w:bookmarkEnd w:id="2767"/>
      <w:bookmarkEnd w:id="2768"/>
    </w:p>
    <w:p w14:paraId="04FACF6D" w14:textId="77777777" w:rsidR="00234841" w:rsidRPr="00533C32" w:rsidRDefault="00234841" w:rsidP="00234841">
      <w:r w:rsidRPr="00533C32">
        <w:t xml:space="preserve">This method shall support the URI query parameters specified in table </w:t>
      </w:r>
      <w:r>
        <w:t>5.2.50.3</w:t>
      </w:r>
      <w:r w:rsidRPr="00533C32">
        <w:t>.1-1.</w:t>
      </w:r>
    </w:p>
    <w:p w14:paraId="24F43089" w14:textId="77777777" w:rsidR="00234841" w:rsidRPr="00533C32" w:rsidRDefault="00234841" w:rsidP="00434F1A">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07DFBE5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F6CA7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C30BA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200B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37062"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FB4702" w14:textId="77777777" w:rsidR="00234841" w:rsidRPr="009C5B90" w:rsidRDefault="00234841" w:rsidP="00D17253">
            <w:pPr>
              <w:pStyle w:val="TAH"/>
              <w:rPr>
                <w:lang w:val="en-US"/>
              </w:rPr>
            </w:pPr>
            <w:r w:rsidRPr="009C5B90">
              <w:rPr>
                <w:lang w:val="en-US"/>
              </w:rPr>
              <w:t>Description</w:t>
            </w:r>
          </w:p>
        </w:tc>
      </w:tr>
      <w:tr w:rsidR="00234841" w:rsidRPr="009C5B90" w14:paraId="15DB05C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94F1CF"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0D578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E2F0BE"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A6CB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68503D" w14:textId="77777777" w:rsidR="00234841" w:rsidRPr="009C5B90" w:rsidRDefault="00234841" w:rsidP="00D17253">
            <w:pPr>
              <w:pStyle w:val="TAL"/>
              <w:rPr>
                <w:lang w:val="en-US"/>
              </w:rPr>
            </w:pPr>
          </w:p>
        </w:tc>
      </w:tr>
    </w:tbl>
    <w:p w14:paraId="0E78B5E7" w14:textId="77777777" w:rsidR="00234841" w:rsidRPr="00533C32" w:rsidRDefault="00234841" w:rsidP="00234841"/>
    <w:p w14:paraId="47E70AE7" w14:textId="77777777" w:rsidR="00234841" w:rsidRPr="00533C32" w:rsidRDefault="00234841" w:rsidP="00234841">
      <w:r w:rsidRPr="00533C32">
        <w:lastRenderedPageBreak/>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059A0B4D" w14:textId="77777777" w:rsidR="00234841" w:rsidRPr="00533C32" w:rsidRDefault="00234841" w:rsidP="00434F1A">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A264CF5"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B0321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F2B4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ACD542"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7E1CDD" w14:textId="77777777" w:rsidR="00234841" w:rsidRPr="009C5B90" w:rsidRDefault="00234841" w:rsidP="00D17253">
            <w:pPr>
              <w:pStyle w:val="TAH"/>
              <w:rPr>
                <w:lang w:val="en-US"/>
              </w:rPr>
            </w:pPr>
            <w:r w:rsidRPr="009C5B90">
              <w:rPr>
                <w:lang w:val="en-US"/>
              </w:rPr>
              <w:t>Description</w:t>
            </w:r>
          </w:p>
        </w:tc>
      </w:tr>
      <w:tr w:rsidR="00234841" w:rsidRPr="009C5B90" w14:paraId="74A756A3"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A634AD0" w14:textId="77777777" w:rsidR="00234841" w:rsidRPr="009C5B90" w:rsidRDefault="00234841" w:rsidP="00D17253">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2E39F86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0FBAEBD"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26B2CED" w14:textId="77777777" w:rsidR="00234841" w:rsidRPr="009C5B90" w:rsidRDefault="00234841" w:rsidP="00D17253">
            <w:pPr>
              <w:pStyle w:val="TAL"/>
              <w:tabs>
                <w:tab w:val="left" w:pos="585"/>
              </w:tabs>
              <w:rPr>
                <w:lang w:val="en-US"/>
              </w:rPr>
            </w:pPr>
            <w:r>
              <w:rPr>
                <w:lang w:val="en-US"/>
              </w:rPr>
              <w:t xml:space="preserve"> Contains the last 5GC/EPC common Roaming Information in the 3GPP access.</w:t>
            </w:r>
          </w:p>
        </w:tc>
      </w:tr>
    </w:tbl>
    <w:p w14:paraId="52B3AF03" w14:textId="77777777" w:rsidR="00234841" w:rsidRPr="00533C32" w:rsidRDefault="00234841" w:rsidP="00234841"/>
    <w:p w14:paraId="524DF369" w14:textId="77777777" w:rsidR="00234841" w:rsidRPr="00533C32" w:rsidRDefault="00234841" w:rsidP="00434F1A">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400"/>
        <w:gridCol w:w="1220"/>
        <w:gridCol w:w="1093"/>
        <w:gridCol w:w="5228"/>
      </w:tblGrid>
      <w:tr w:rsidR="00234841" w:rsidRPr="009C5B90" w14:paraId="73599DEF"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7FDD8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61A05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4FFFF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1B9DF1" w14:textId="77777777" w:rsidR="00234841" w:rsidRPr="009C5B90" w:rsidRDefault="00234841" w:rsidP="00D17253">
            <w:pPr>
              <w:pStyle w:val="TAH"/>
              <w:rPr>
                <w:lang w:val="en-US"/>
              </w:rPr>
            </w:pPr>
            <w:r w:rsidRPr="009C5B90">
              <w:rPr>
                <w:lang w:val="en-US"/>
              </w:rPr>
              <w:t>Response</w:t>
            </w:r>
          </w:p>
          <w:p w14:paraId="6987000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186EA5" w14:textId="77777777" w:rsidR="00234841" w:rsidRPr="009C5B90" w:rsidRDefault="00234841" w:rsidP="00D17253">
            <w:pPr>
              <w:pStyle w:val="TAH"/>
              <w:rPr>
                <w:lang w:val="en-US"/>
              </w:rPr>
            </w:pPr>
            <w:r w:rsidRPr="009C5B90">
              <w:rPr>
                <w:lang w:val="en-US"/>
              </w:rPr>
              <w:t>Description</w:t>
            </w:r>
          </w:p>
        </w:tc>
      </w:tr>
      <w:tr w:rsidR="00234841" w:rsidRPr="009C5B90" w14:paraId="7FDD9D9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00CCC8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60FA79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19C52EB"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525FB22"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D200145"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B2E2B9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3F293EC" w14:textId="77777777" w:rsidR="00234841" w:rsidRPr="009C5B90" w:rsidRDefault="00234841" w:rsidP="00D17253">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C21B34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3E69B7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0E69EFC"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A6E0E79" w14:textId="77777777" w:rsidR="00234841" w:rsidRPr="009C5B90" w:rsidRDefault="00234841" w:rsidP="00D17253">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234841" w:rsidRPr="009C5B90" w14:paraId="51F66C6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4A644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5AABA55" w14:textId="77777777" w:rsidR="00234841" w:rsidRPr="00533C32" w:rsidRDefault="00234841" w:rsidP="00234841">
      <w:pPr>
        <w:rPr>
          <w:lang w:eastAsia="zh-CN"/>
        </w:rPr>
      </w:pPr>
    </w:p>
    <w:p w14:paraId="31BB512E" w14:textId="77777777" w:rsidR="00234841" w:rsidRPr="00533C32" w:rsidRDefault="00234841" w:rsidP="00434F1A">
      <w:pPr>
        <w:pStyle w:val="Heading5"/>
      </w:pPr>
      <w:bookmarkStart w:id="2769" w:name="_Toc67728513"/>
      <w:bookmarkStart w:id="2770" w:name="_Toc90587161"/>
      <w:bookmarkStart w:id="2771" w:name="_Toc106616704"/>
      <w:bookmarkStart w:id="2772" w:name="_Toc122101400"/>
      <w:r>
        <w:t>5.2.50.3.2</w:t>
      </w:r>
      <w:r w:rsidRPr="00533C32">
        <w:tab/>
        <w:t>GET</w:t>
      </w:r>
      <w:bookmarkEnd w:id="2769"/>
      <w:bookmarkEnd w:id="2770"/>
      <w:bookmarkEnd w:id="2771"/>
      <w:bookmarkEnd w:id="2772"/>
    </w:p>
    <w:p w14:paraId="7A2626C0" w14:textId="77777777" w:rsidR="00234841" w:rsidRPr="00533C32" w:rsidRDefault="00234841" w:rsidP="00234841">
      <w:r w:rsidRPr="00533C32">
        <w:t xml:space="preserve">This method shall support the URI query parameters specified in table </w:t>
      </w:r>
      <w:r>
        <w:t>5.2.50.3</w:t>
      </w:r>
      <w:r w:rsidRPr="00533C32">
        <w:t>.</w:t>
      </w:r>
      <w:r>
        <w:t>2</w:t>
      </w:r>
      <w:r w:rsidRPr="00533C32">
        <w:t>-1.</w:t>
      </w:r>
    </w:p>
    <w:p w14:paraId="24A99A2C" w14:textId="77777777" w:rsidR="00234841" w:rsidRPr="00533C32" w:rsidRDefault="00234841" w:rsidP="00434F1A">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EE38DB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8C5EB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AF01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7A93F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8BB8E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427DDE" w14:textId="77777777" w:rsidR="00234841" w:rsidRPr="009C5B90" w:rsidRDefault="00234841" w:rsidP="00D17253">
            <w:pPr>
              <w:pStyle w:val="TAH"/>
              <w:rPr>
                <w:lang w:val="en-US"/>
              </w:rPr>
            </w:pPr>
            <w:r w:rsidRPr="009C5B90">
              <w:rPr>
                <w:lang w:val="en-US"/>
              </w:rPr>
              <w:t>Description</w:t>
            </w:r>
          </w:p>
        </w:tc>
      </w:tr>
      <w:tr w:rsidR="00234841" w:rsidRPr="009C5B90" w14:paraId="25CC204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tcPr>
          <w:p w14:paraId="0AC02D5A" w14:textId="77777777" w:rsidR="00234841" w:rsidRPr="009C5B90" w:rsidRDefault="00234841" w:rsidP="00D17253">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9988BF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3C3D89D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1FDF0A61"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A9DE0F6" w14:textId="77777777" w:rsidR="00234841" w:rsidRPr="009C5B90" w:rsidRDefault="00234841" w:rsidP="00D17253">
            <w:pPr>
              <w:pStyle w:val="TAL"/>
              <w:rPr>
                <w:lang w:val="en-US"/>
              </w:rPr>
            </w:pPr>
          </w:p>
        </w:tc>
      </w:tr>
    </w:tbl>
    <w:p w14:paraId="22FEEE48" w14:textId="77777777" w:rsidR="00234841" w:rsidRPr="00533C32" w:rsidRDefault="00234841" w:rsidP="00234841"/>
    <w:p w14:paraId="2907F342" w14:textId="77777777" w:rsidR="00234841" w:rsidRPr="00533C32" w:rsidRDefault="00234841" w:rsidP="0023484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310C002C" w14:textId="77777777" w:rsidR="00234841" w:rsidRPr="00533C32" w:rsidRDefault="00234841" w:rsidP="00434F1A">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674FB24B"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46F5F9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B3FCC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F42F1D"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C02B74" w14:textId="77777777" w:rsidR="00234841" w:rsidRPr="009C5B90" w:rsidRDefault="00234841" w:rsidP="00D17253">
            <w:pPr>
              <w:pStyle w:val="TAH"/>
              <w:rPr>
                <w:lang w:val="en-US"/>
              </w:rPr>
            </w:pPr>
            <w:r w:rsidRPr="009C5B90">
              <w:rPr>
                <w:lang w:val="en-US"/>
              </w:rPr>
              <w:t>Description</w:t>
            </w:r>
          </w:p>
        </w:tc>
      </w:tr>
      <w:tr w:rsidR="00234841" w:rsidRPr="009C5B90" w14:paraId="0EAE7219"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777C714"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1D3BC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8B48B1"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706A64" w14:textId="77777777" w:rsidR="00234841" w:rsidRPr="009C5B90" w:rsidRDefault="00234841" w:rsidP="00D17253">
            <w:pPr>
              <w:pStyle w:val="TAL"/>
              <w:rPr>
                <w:lang w:val="en-US"/>
              </w:rPr>
            </w:pPr>
          </w:p>
        </w:tc>
      </w:tr>
    </w:tbl>
    <w:p w14:paraId="555BDA02" w14:textId="77777777" w:rsidR="00234841" w:rsidRPr="00533C32" w:rsidRDefault="00234841" w:rsidP="00234841"/>
    <w:p w14:paraId="3FC77005" w14:textId="77777777" w:rsidR="00234841" w:rsidRPr="00533C32" w:rsidRDefault="00234841" w:rsidP="00434F1A">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400"/>
        <w:gridCol w:w="1220"/>
        <w:gridCol w:w="1094"/>
        <w:gridCol w:w="5227"/>
      </w:tblGrid>
      <w:tr w:rsidR="00234841" w:rsidRPr="009C5B90" w14:paraId="614C7D1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13BD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29B8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144DE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FD4692" w14:textId="77777777" w:rsidR="00234841" w:rsidRPr="009C5B90" w:rsidRDefault="00234841" w:rsidP="00D17253">
            <w:pPr>
              <w:pStyle w:val="TAH"/>
              <w:rPr>
                <w:lang w:val="en-US"/>
              </w:rPr>
            </w:pPr>
            <w:r w:rsidRPr="009C5B90">
              <w:rPr>
                <w:lang w:val="en-US"/>
              </w:rPr>
              <w:t>Response</w:t>
            </w:r>
          </w:p>
          <w:p w14:paraId="56893CF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F46ED3" w14:textId="77777777" w:rsidR="00234841" w:rsidRPr="009C5B90" w:rsidRDefault="00234841" w:rsidP="00D17253">
            <w:pPr>
              <w:pStyle w:val="TAH"/>
              <w:rPr>
                <w:lang w:val="en-US"/>
              </w:rPr>
            </w:pPr>
            <w:r w:rsidRPr="009C5B90">
              <w:rPr>
                <w:lang w:val="en-US"/>
              </w:rPr>
              <w:t>Description</w:t>
            </w:r>
          </w:p>
        </w:tc>
      </w:tr>
      <w:tr w:rsidR="00234841" w:rsidRPr="009C5B90" w14:paraId="565A506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68303A" w14:textId="77777777" w:rsidR="00234841" w:rsidRPr="009C5B90" w:rsidRDefault="00234841" w:rsidP="00D17253">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0E0EFC7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FF8EB9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73428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CBBE8F" w14:textId="77777777" w:rsidR="00234841" w:rsidRPr="009C5B90" w:rsidRDefault="00234841" w:rsidP="00D17253">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234841" w:rsidRPr="009C5B90" w14:paraId="5D803CA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CBAB87"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BA387A5" w14:textId="77777777" w:rsidR="00234841" w:rsidRDefault="00234841" w:rsidP="00234841">
      <w:pPr>
        <w:rPr>
          <w:lang w:eastAsia="zh-CN"/>
        </w:rPr>
      </w:pPr>
    </w:p>
    <w:p w14:paraId="6B978886" w14:textId="77777777" w:rsidR="00234841" w:rsidRDefault="00234841" w:rsidP="00434F1A">
      <w:pPr>
        <w:pStyle w:val="Heading3"/>
      </w:pPr>
      <w:bookmarkStart w:id="2773" w:name="_Toc106616705"/>
      <w:bookmarkStart w:id="2774" w:name="_Toc122101401"/>
      <w:r>
        <w:lastRenderedPageBreak/>
        <w:t>5.2.51</w:t>
      </w:r>
      <w:r>
        <w:tab/>
        <w:t xml:space="preserve">Resource: </w:t>
      </w:r>
      <w:r>
        <w:rPr>
          <w:lang w:eastAsia="zh-CN"/>
        </w:rPr>
        <w:t>UserConsentData</w:t>
      </w:r>
      <w:bookmarkEnd w:id="2773"/>
      <w:bookmarkEnd w:id="2774"/>
    </w:p>
    <w:p w14:paraId="2F5D76BD" w14:textId="77777777" w:rsidR="00234841" w:rsidRDefault="00234841" w:rsidP="00434F1A">
      <w:pPr>
        <w:pStyle w:val="Heading4"/>
      </w:pPr>
      <w:bookmarkStart w:id="2775" w:name="_Toc106616706"/>
      <w:bookmarkStart w:id="2776" w:name="_Toc122101402"/>
      <w:r>
        <w:t>5.2.51.1</w:t>
      </w:r>
      <w:r>
        <w:tab/>
        <w:t>Description</w:t>
      </w:r>
      <w:bookmarkEnd w:id="2775"/>
      <w:bookmarkEnd w:id="2776"/>
    </w:p>
    <w:p w14:paraId="2FA10674" w14:textId="77777777" w:rsidR="00234841" w:rsidRDefault="00234841" w:rsidP="0023484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4F816928"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32ABF547" w14:textId="77777777" w:rsidR="00234841" w:rsidRDefault="00234841" w:rsidP="00434F1A">
      <w:pPr>
        <w:pStyle w:val="Heading4"/>
      </w:pPr>
      <w:bookmarkStart w:id="2777" w:name="_Toc106616707"/>
      <w:bookmarkStart w:id="2778" w:name="_Toc122101403"/>
      <w:r>
        <w:t>5.2.51.2</w:t>
      </w:r>
      <w:r>
        <w:tab/>
        <w:t>Resource Definition</w:t>
      </w:r>
      <w:bookmarkEnd w:id="2777"/>
      <w:bookmarkEnd w:id="2778"/>
    </w:p>
    <w:p w14:paraId="09ED8528" w14:textId="77777777" w:rsidR="00234841" w:rsidRDefault="00234841" w:rsidP="00234841">
      <w:r>
        <w:t>Resource URI: {apiRoot}/nudr-dr/&lt;apiVersion&gt;/subscription-data/{ueId}/</w:t>
      </w:r>
      <w:r>
        <w:rPr>
          <w:lang w:val="en-US"/>
        </w:rPr>
        <w:t>uc-data</w:t>
      </w:r>
    </w:p>
    <w:p w14:paraId="7819F345" w14:textId="77777777" w:rsidR="00234841" w:rsidRDefault="00234841" w:rsidP="00234841">
      <w:pPr>
        <w:rPr>
          <w:rFonts w:ascii="Arial" w:hAnsi="Arial" w:cs="Arial"/>
        </w:rPr>
      </w:pPr>
      <w:r>
        <w:t>This resource shall support the resource URI variables defined in table 5.2.51.2-1</w:t>
      </w:r>
      <w:r>
        <w:rPr>
          <w:rFonts w:ascii="Arial" w:hAnsi="Arial" w:cs="Arial"/>
        </w:rPr>
        <w:t>.</w:t>
      </w:r>
    </w:p>
    <w:p w14:paraId="1696908F" w14:textId="77777777" w:rsidR="00234841" w:rsidRDefault="00234841" w:rsidP="00434F1A">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14:paraId="4615E5D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348668" w14:textId="77777777" w:rsidR="00234841" w:rsidRDefault="00234841" w:rsidP="00D17253">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15100F" w14:textId="77777777" w:rsidR="00234841" w:rsidRDefault="00234841" w:rsidP="00D17253">
            <w:pPr>
              <w:pStyle w:val="TAH"/>
              <w:rPr>
                <w:lang w:val="en-US"/>
              </w:rPr>
            </w:pPr>
            <w:r>
              <w:rPr>
                <w:lang w:val="en-US"/>
              </w:rPr>
              <w:t>Definition</w:t>
            </w:r>
          </w:p>
        </w:tc>
      </w:tr>
      <w:tr w:rsidR="00234841" w14:paraId="7B2430B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F5381" w14:textId="77777777" w:rsidR="00234841" w:rsidRDefault="00234841" w:rsidP="00D17253">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D35301" w14:textId="77777777" w:rsidR="00234841" w:rsidRDefault="00234841" w:rsidP="00D17253">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234841" w14:paraId="5F3D493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6DD724" w14:textId="77777777" w:rsidR="00234841" w:rsidRDefault="00234841" w:rsidP="00D17253">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E340E4" w14:textId="77777777" w:rsidR="00234841" w:rsidRDefault="00234841" w:rsidP="00D17253">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4D2F7DE7" w14:textId="77777777" w:rsidR="00234841" w:rsidRDefault="00234841" w:rsidP="00234841"/>
    <w:p w14:paraId="31FDF178" w14:textId="77777777" w:rsidR="00234841" w:rsidRDefault="00234841" w:rsidP="00434F1A">
      <w:pPr>
        <w:pStyle w:val="Heading4"/>
      </w:pPr>
      <w:bookmarkStart w:id="2779" w:name="_Toc106616708"/>
      <w:bookmarkStart w:id="2780" w:name="_Toc122101404"/>
      <w:r>
        <w:t>5.2.51.3</w:t>
      </w:r>
      <w:r>
        <w:tab/>
        <w:t>Resource Standard Methods</w:t>
      </w:r>
      <w:bookmarkEnd w:id="2779"/>
      <w:bookmarkEnd w:id="2780"/>
    </w:p>
    <w:p w14:paraId="7625474E" w14:textId="77777777" w:rsidR="00234841" w:rsidRDefault="00234841" w:rsidP="00434F1A">
      <w:pPr>
        <w:pStyle w:val="Heading5"/>
      </w:pPr>
      <w:bookmarkStart w:id="2781" w:name="_Toc106616709"/>
      <w:bookmarkStart w:id="2782" w:name="_Toc122101405"/>
      <w:r>
        <w:t>5.2.51.3.1</w:t>
      </w:r>
      <w:r>
        <w:tab/>
        <w:t>GET</w:t>
      </w:r>
      <w:bookmarkEnd w:id="2781"/>
      <w:bookmarkEnd w:id="2782"/>
    </w:p>
    <w:p w14:paraId="0F2D7CD1" w14:textId="77777777" w:rsidR="00234841" w:rsidRDefault="00234841" w:rsidP="00234841">
      <w:r>
        <w:t>This method shall support the URI query parameters specified in table 5.2.51.3.1-1.</w:t>
      </w:r>
    </w:p>
    <w:p w14:paraId="5F1A0C9B" w14:textId="77777777" w:rsidR="00234841" w:rsidRDefault="00234841" w:rsidP="00434F1A">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234841" w14:paraId="7CD5616A"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562765F" w14:textId="77777777" w:rsidR="00234841" w:rsidRDefault="00234841" w:rsidP="00D17253">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D63C8BE" w14:textId="77777777" w:rsidR="00234841" w:rsidRDefault="00234841" w:rsidP="00D17253">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818FDA2" w14:textId="77777777" w:rsidR="00234841" w:rsidRDefault="00234841" w:rsidP="00D17253">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1C71D2D" w14:textId="77777777" w:rsidR="00234841" w:rsidRDefault="00234841" w:rsidP="00D17253">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6FB58" w14:textId="77777777" w:rsidR="00234841" w:rsidRDefault="00234841" w:rsidP="00D17253">
            <w:pPr>
              <w:pStyle w:val="TAH"/>
              <w:rPr>
                <w:lang w:val="en-US"/>
              </w:rPr>
            </w:pPr>
            <w:r>
              <w:rPr>
                <w:lang w:val="en-US"/>
              </w:rPr>
              <w:t>Description</w:t>
            </w:r>
          </w:p>
        </w:tc>
      </w:tr>
      <w:tr w:rsidR="00234841" w14:paraId="774EB273"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210728DB" w14:textId="77777777" w:rsidR="00234841" w:rsidRDefault="00234841" w:rsidP="00D17253">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AB70B16" w14:textId="77777777" w:rsidR="00234841" w:rsidRDefault="00234841" w:rsidP="00D17253">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B31274E" w14:textId="77777777" w:rsidR="00234841" w:rsidRDefault="00234841" w:rsidP="00D1725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7BDACC9" w14:textId="77777777" w:rsidR="00234841" w:rsidRDefault="00234841" w:rsidP="00D17253">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029A5F82" w14:textId="77777777" w:rsidR="00234841" w:rsidRDefault="00234841" w:rsidP="00D17253">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234841" w14:paraId="23E08D97"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tcPr>
          <w:p w14:paraId="2120D6C6" w14:textId="77777777" w:rsidR="00234841" w:rsidRDefault="00234841" w:rsidP="00D17253">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03DC3131" w14:textId="77777777" w:rsidR="00234841" w:rsidRDefault="00234841" w:rsidP="00D17253">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3157CE50" w14:textId="77777777" w:rsidR="00234841" w:rsidRDefault="00234841" w:rsidP="00D17253">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0929EAB" w14:textId="77777777" w:rsidR="00234841" w:rsidRDefault="00234841" w:rsidP="00D17253">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63DDC429" w14:textId="77777777" w:rsidR="00234841" w:rsidRDefault="00234841" w:rsidP="00D17253">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4DBB4205" w14:textId="77777777" w:rsidR="00234841" w:rsidRDefault="00234841" w:rsidP="00D17253">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78A4902D" w14:textId="77777777" w:rsidR="00234841" w:rsidRDefault="00234841" w:rsidP="00234841"/>
    <w:p w14:paraId="5C3C02A3" w14:textId="77777777" w:rsidR="00234841" w:rsidRDefault="00234841" w:rsidP="00234841">
      <w:r>
        <w:t>This method shall support the request data structures specified in table 5.2.51.3.1-2 and the response data structures and response codes specified in table 5.2.51.3.1-3.</w:t>
      </w:r>
    </w:p>
    <w:p w14:paraId="053DFD76" w14:textId="77777777" w:rsidR="00234841" w:rsidRDefault="00234841" w:rsidP="00434F1A">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14:paraId="72E0AB7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14DF7" w14:textId="77777777" w:rsidR="00234841" w:rsidRDefault="00234841" w:rsidP="00D17253">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8DC1E" w14:textId="77777777" w:rsidR="00234841" w:rsidRDefault="00234841" w:rsidP="00D17253">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712724" w14:textId="77777777" w:rsidR="00234841" w:rsidRDefault="00234841" w:rsidP="00D17253">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F76B6B" w14:textId="77777777" w:rsidR="00234841" w:rsidRDefault="00234841" w:rsidP="00D17253">
            <w:pPr>
              <w:pStyle w:val="TAH"/>
              <w:rPr>
                <w:lang w:val="en-US"/>
              </w:rPr>
            </w:pPr>
            <w:r>
              <w:rPr>
                <w:lang w:val="en-US"/>
              </w:rPr>
              <w:t>Description</w:t>
            </w:r>
          </w:p>
        </w:tc>
      </w:tr>
      <w:tr w:rsidR="00234841" w14:paraId="2A0DA37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1E7B33" w14:textId="77777777" w:rsidR="00234841" w:rsidRDefault="00234841" w:rsidP="00D17253">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692953" w14:textId="77777777" w:rsidR="00234841"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6307CF" w14:textId="77777777" w:rsidR="00234841"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2F3B95" w14:textId="77777777" w:rsidR="00234841" w:rsidRDefault="00234841" w:rsidP="00D17253">
            <w:pPr>
              <w:pStyle w:val="TAL"/>
              <w:rPr>
                <w:lang w:val="en-US"/>
              </w:rPr>
            </w:pPr>
          </w:p>
        </w:tc>
      </w:tr>
    </w:tbl>
    <w:p w14:paraId="6845BC83" w14:textId="77777777" w:rsidR="00234841" w:rsidRDefault="00234841" w:rsidP="00234841"/>
    <w:p w14:paraId="565DE014" w14:textId="77777777" w:rsidR="00234841" w:rsidRDefault="00234841" w:rsidP="00434F1A">
      <w:pPr>
        <w:pStyle w:val="TH"/>
        <w:outlineLvl w:val="0"/>
      </w:pPr>
      <w:r>
        <w:lastRenderedPageBreak/>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234841" w14:paraId="2C51B722" w14:textId="77777777" w:rsidTr="00D17253">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A6A4E15" w14:textId="77777777" w:rsidR="00234841" w:rsidRDefault="00234841" w:rsidP="00D17253">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B426E46" w14:textId="77777777" w:rsidR="00234841" w:rsidRDefault="00234841" w:rsidP="00D17253">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0E8D2376" w14:textId="77777777" w:rsidR="00234841" w:rsidRDefault="00234841" w:rsidP="00D17253">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579629E7" w14:textId="77777777" w:rsidR="00234841" w:rsidRDefault="00234841" w:rsidP="00D17253">
            <w:pPr>
              <w:pStyle w:val="TAH"/>
              <w:rPr>
                <w:lang w:val="en-US"/>
              </w:rPr>
            </w:pPr>
            <w:r>
              <w:rPr>
                <w:lang w:val="en-US"/>
              </w:rPr>
              <w:t>Response</w:t>
            </w:r>
          </w:p>
          <w:p w14:paraId="36D25A0F" w14:textId="77777777" w:rsidR="00234841" w:rsidRDefault="00234841" w:rsidP="00D17253">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3ED5D4CE" w14:textId="77777777" w:rsidR="00234841" w:rsidRDefault="00234841" w:rsidP="00D17253">
            <w:pPr>
              <w:pStyle w:val="TAH"/>
              <w:rPr>
                <w:lang w:val="en-US"/>
              </w:rPr>
            </w:pPr>
            <w:r>
              <w:rPr>
                <w:lang w:val="en-US"/>
              </w:rPr>
              <w:t>Description</w:t>
            </w:r>
          </w:p>
        </w:tc>
      </w:tr>
      <w:tr w:rsidR="00234841" w14:paraId="36FC79B6" w14:textId="77777777" w:rsidTr="00D17253">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5EB5417" w14:textId="77777777" w:rsidR="00234841" w:rsidRDefault="00234841" w:rsidP="00D17253">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4005CDCC" w14:textId="77777777" w:rsidR="00234841" w:rsidRDefault="00234841" w:rsidP="00D17253">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9B4E3FA" w14:textId="77777777" w:rsidR="00234841" w:rsidRDefault="00234841" w:rsidP="00D17253">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6B9AB1A1" w14:textId="77777777" w:rsidR="00234841" w:rsidRDefault="00234841" w:rsidP="00D17253">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289D5617" w14:textId="77777777" w:rsidR="00234841" w:rsidRDefault="00234841" w:rsidP="00D17253">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234841" w14:paraId="44EEF83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D60E4A" w14:textId="77777777" w:rsidR="00234841" w:rsidRDefault="00234841" w:rsidP="00D17253">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EB411F8" w14:textId="77777777" w:rsidR="00234841" w:rsidRDefault="00234841" w:rsidP="00234841">
      <w:pPr>
        <w:rPr>
          <w:lang w:eastAsia="zh-CN"/>
        </w:rPr>
      </w:pPr>
    </w:p>
    <w:p w14:paraId="7D222A56" w14:textId="77777777" w:rsidR="00234841" w:rsidRPr="00533C32" w:rsidRDefault="00234841" w:rsidP="00434F1A">
      <w:pPr>
        <w:pStyle w:val="Heading3"/>
      </w:pPr>
      <w:bookmarkStart w:id="2783" w:name="_Toc122101406"/>
      <w:r>
        <w:t>5.2.52</w:t>
      </w:r>
      <w:r w:rsidRPr="00533C32">
        <w:tab/>
        <w:t xml:space="preserve">Resource: </w:t>
      </w:r>
      <w:r>
        <w:rPr>
          <w:lang w:eastAsia="zh-CN"/>
        </w:rPr>
        <w:t>PeiInfo</w:t>
      </w:r>
      <w:bookmarkEnd w:id="2783"/>
    </w:p>
    <w:p w14:paraId="22BF1DE1" w14:textId="77777777" w:rsidR="00234841" w:rsidRPr="00533C32" w:rsidRDefault="00234841" w:rsidP="00434F1A">
      <w:pPr>
        <w:pStyle w:val="Heading4"/>
      </w:pPr>
      <w:bookmarkStart w:id="2784" w:name="_Toc122101407"/>
      <w:r>
        <w:t>5.2.52</w:t>
      </w:r>
      <w:r w:rsidRPr="00533C32">
        <w:t>.1</w:t>
      </w:r>
      <w:r w:rsidRPr="00533C32">
        <w:tab/>
        <w:t>Description</w:t>
      </w:r>
      <w:bookmarkEnd w:id="2784"/>
    </w:p>
    <w:p w14:paraId="18EA054D" w14:textId="77777777" w:rsidR="00234841" w:rsidRPr="00533C32" w:rsidRDefault="00234841" w:rsidP="00234841">
      <w:pPr>
        <w:rPr>
          <w:lang w:eastAsia="zh-CN"/>
        </w:rPr>
      </w:pPr>
      <w:r w:rsidRPr="00533C32">
        <w:t xml:space="preserve">This resource is used to represent </w:t>
      </w:r>
      <w:r>
        <w:t>the PEI Update Information of the 5GC/EPC domains</w:t>
      </w:r>
      <w:r w:rsidRPr="00533C32">
        <w:t xml:space="preserve"> to be stored in the UDR by the UDM.</w:t>
      </w:r>
    </w:p>
    <w:p w14:paraId="64DA162A"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13622" w14:textId="77777777" w:rsidR="00234841" w:rsidRPr="00533C32" w:rsidRDefault="00234841" w:rsidP="00434F1A">
      <w:pPr>
        <w:pStyle w:val="Heading4"/>
      </w:pPr>
      <w:bookmarkStart w:id="2785" w:name="_Toc122101408"/>
      <w:r>
        <w:t>5.2.52</w:t>
      </w:r>
      <w:r w:rsidRPr="00533C32">
        <w:t>.2</w:t>
      </w:r>
      <w:r w:rsidRPr="00533C32">
        <w:tab/>
        <w:t>Resource Definition</w:t>
      </w:r>
      <w:bookmarkEnd w:id="2785"/>
    </w:p>
    <w:p w14:paraId="66D666E7" w14:textId="77777777" w:rsidR="00234841" w:rsidRPr="00533C32" w:rsidRDefault="00234841" w:rsidP="00234841">
      <w:r w:rsidRPr="00533C32">
        <w:t>Resource URI: {apiRoot}/nudr-dr/&lt;apiVersion&gt;/subscription-data/{</w:t>
      </w:r>
      <w:r w:rsidRPr="00533C32">
        <w:rPr>
          <w:lang w:eastAsia="zh-CN"/>
        </w:rPr>
        <w:t>ueId</w:t>
      </w:r>
      <w:r w:rsidRPr="00533C32">
        <w:t>}/context-data/</w:t>
      </w:r>
      <w:r w:rsidRPr="00B06F7A">
        <w:t>pei-</w:t>
      </w:r>
      <w:r>
        <w:t>info</w:t>
      </w:r>
    </w:p>
    <w:p w14:paraId="4A36A0BB" w14:textId="77777777" w:rsidR="00234841" w:rsidRPr="00533C32" w:rsidRDefault="00234841" w:rsidP="0023484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2CC10698" w14:textId="77777777" w:rsidR="00234841" w:rsidRPr="00533C32" w:rsidRDefault="00234841" w:rsidP="00434F1A">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4841" w:rsidRPr="009C5B90" w14:paraId="42176CE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26B4D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F43162" w14:textId="77777777" w:rsidR="00234841" w:rsidRPr="009C5B90" w:rsidRDefault="00234841" w:rsidP="00D17253">
            <w:pPr>
              <w:pStyle w:val="TAH"/>
              <w:rPr>
                <w:lang w:val="en-US"/>
              </w:rPr>
            </w:pPr>
            <w:r w:rsidRPr="009C5B90">
              <w:rPr>
                <w:lang w:val="en-US"/>
              </w:rPr>
              <w:t>Definition</w:t>
            </w:r>
          </w:p>
        </w:tc>
      </w:tr>
      <w:tr w:rsidR="00234841" w:rsidRPr="009C5B90" w14:paraId="44BB30A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BA57E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CBEFCB"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475C779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45BAA6"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165F8C"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165C8AE" w14:textId="77777777" w:rsidR="00234841" w:rsidRPr="00533C32" w:rsidRDefault="00234841" w:rsidP="00234841"/>
    <w:p w14:paraId="78D0A4B5" w14:textId="77777777" w:rsidR="00234841" w:rsidRPr="00533C32" w:rsidRDefault="00234841" w:rsidP="00434F1A">
      <w:pPr>
        <w:pStyle w:val="Heading4"/>
      </w:pPr>
      <w:bookmarkStart w:id="2786" w:name="_Toc122101409"/>
      <w:r>
        <w:t>5.2.52.3</w:t>
      </w:r>
      <w:r w:rsidRPr="00533C32">
        <w:tab/>
        <w:t>Resource Standard Methods</w:t>
      </w:r>
      <w:bookmarkEnd w:id="2786"/>
    </w:p>
    <w:p w14:paraId="774BAA5D" w14:textId="77777777" w:rsidR="00234841" w:rsidRPr="00533C32" w:rsidRDefault="00234841" w:rsidP="00434F1A">
      <w:pPr>
        <w:pStyle w:val="Heading5"/>
      </w:pPr>
      <w:bookmarkStart w:id="2787" w:name="_Toc122101410"/>
      <w:r>
        <w:t>5.2.52.3</w:t>
      </w:r>
      <w:r w:rsidRPr="00533C32">
        <w:t>.1</w:t>
      </w:r>
      <w:r w:rsidRPr="00533C32">
        <w:tab/>
      </w:r>
      <w:r>
        <w:t>PUT</w:t>
      </w:r>
      <w:bookmarkEnd w:id="2787"/>
    </w:p>
    <w:p w14:paraId="2CD3A04E" w14:textId="77777777" w:rsidR="00234841" w:rsidRPr="00533C32" w:rsidRDefault="00234841" w:rsidP="00234841">
      <w:r w:rsidRPr="00533C32">
        <w:t xml:space="preserve">This method shall support the URI query parameters specified in table </w:t>
      </w:r>
      <w:r>
        <w:t>5.2.52.3</w:t>
      </w:r>
      <w:r w:rsidRPr="00533C32">
        <w:t>.1-1.</w:t>
      </w:r>
    </w:p>
    <w:p w14:paraId="4DB9A72D" w14:textId="77777777" w:rsidR="00234841" w:rsidRPr="00533C32" w:rsidRDefault="00234841" w:rsidP="00434F1A">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275C307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4F573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D0D79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EB2E5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5EB1A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D31868" w14:textId="77777777" w:rsidR="00234841" w:rsidRPr="009C5B90" w:rsidRDefault="00234841" w:rsidP="00D17253">
            <w:pPr>
              <w:pStyle w:val="TAH"/>
              <w:rPr>
                <w:lang w:val="en-US"/>
              </w:rPr>
            </w:pPr>
            <w:r w:rsidRPr="009C5B90">
              <w:rPr>
                <w:lang w:val="en-US"/>
              </w:rPr>
              <w:t>Description</w:t>
            </w:r>
          </w:p>
        </w:tc>
      </w:tr>
      <w:tr w:rsidR="00234841" w:rsidRPr="009C5B90" w14:paraId="3195EBE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BC0140"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88BAA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6E9B8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51364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9B1589" w14:textId="77777777" w:rsidR="00234841" w:rsidRPr="009C5B90" w:rsidRDefault="00234841" w:rsidP="00D17253">
            <w:pPr>
              <w:pStyle w:val="TAL"/>
              <w:rPr>
                <w:lang w:val="en-US"/>
              </w:rPr>
            </w:pPr>
          </w:p>
        </w:tc>
      </w:tr>
    </w:tbl>
    <w:p w14:paraId="5F87F387" w14:textId="77777777" w:rsidR="00234841" w:rsidRPr="00533C32" w:rsidRDefault="00234841" w:rsidP="00234841"/>
    <w:p w14:paraId="7D96707C" w14:textId="77777777" w:rsidR="00234841" w:rsidRPr="00533C32" w:rsidRDefault="00234841" w:rsidP="0023484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0F663B36" w14:textId="77777777" w:rsidR="00234841" w:rsidRPr="00533C32" w:rsidRDefault="00234841" w:rsidP="00434F1A">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C7EE329"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FFA4B5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289EA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5B0492"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CB2CB5" w14:textId="77777777" w:rsidR="00234841" w:rsidRPr="009C5B90" w:rsidRDefault="00234841" w:rsidP="00D17253">
            <w:pPr>
              <w:pStyle w:val="TAH"/>
              <w:rPr>
                <w:lang w:val="en-US"/>
              </w:rPr>
            </w:pPr>
            <w:r w:rsidRPr="009C5B90">
              <w:rPr>
                <w:lang w:val="en-US"/>
              </w:rPr>
              <w:t>Description</w:t>
            </w:r>
          </w:p>
        </w:tc>
      </w:tr>
      <w:tr w:rsidR="00234841" w:rsidRPr="009C5B90" w14:paraId="3E4CA7BD"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ADD79B5" w14:textId="77777777" w:rsidR="00234841" w:rsidRPr="009C5B90" w:rsidRDefault="00234841" w:rsidP="00D17253">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3D92D81D"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579B5B0"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93C0304" w14:textId="77777777" w:rsidR="00234841" w:rsidRPr="009C5B90" w:rsidRDefault="00234841" w:rsidP="00D17253">
            <w:pPr>
              <w:pStyle w:val="TAL"/>
              <w:tabs>
                <w:tab w:val="left" w:pos="585"/>
              </w:tabs>
              <w:rPr>
                <w:lang w:val="en-US"/>
              </w:rPr>
            </w:pPr>
            <w:r>
              <w:t>T</w:t>
            </w:r>
            <w:r w:rsidRPr="00B06F7A">
              <w:t>he PEI</w:t>
            </w:r>
            <w:r>
              <w:t xml:space="preserve"> Update Information.</w:t>
            </w:r>
          </w:p>
        </w:tc>
      </w:tr>
    </w:tbl>
    <w:p w14:paraId="1DCBDE18" w14:textId="77777777" w:rsidR="00234841" w:rsidRDefault="00234841" w:rsidP="00234841"/>
    <w:p w14:paraId="31140FCB" w14:textId="77777777" w:rsidR="00234841" w:rsidRPr="00533C32" w:rsidRDefault="00234841" w:rsidP="00234841">
      <w:r>
        <w:lastRenderedPageBreak/>
        <w:t>The UDM shall create or update this resource when the PEI is received from the AMF (3gpp access or non-3gpp access) or from the HSS.</w:t>
      </w:r>
    </w:p>
    <w:p w14:paraId="69AEA6C0" w14:textId="77777777" w:rsidR="00234841" w:rsidRPr="00533C32" w:rsidRDefault="00234841" w:rsidP="00434F1A">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0450ABAC"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4002F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BDC6A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7B765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780148" w14:textId="77777777" w:rsidR="00234841" w:rsidRPr="009C5B90" w:rsidRDefault="00234841" w:rsidP="00D17253">
            <w:pPr>
              <w:pStyle w:val="TAH"/>
              <w:rPr>
                <w:lang w:val="en-US"/>
              </w:rPr>
            </w:pPr>
            <w:r w:rsidRPr="009C5B90">
              <w:rPr>
                <w:lang w:val="en-US"/>
              </w:rPr>
              <w:t>Response</w:t>
            </w:r>
          </w:p>
          <w:p w14:paraId="2ED615E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130FC3" w14:textId="77777777" w:rsidR="00234841" w:rsidRPr="009C5B90" w:rsidRDefault="00234841" w:rsidP="00D17253">
            <w:pPr>
              <w:pStyle w:val="TAH"/>
              <w:rPr>
                <w:lang w:val="en-US"/>
              </w:rPr>
            </w:pPr>
            <w:r w:rsidRPr="009C5B90">
              <w:rPr>
                <w:lang w:val="en-US"/>
              </w:rPr>
              <w:t>Description</w:t>
            </w:r>
          </w:p>
        </w:tc>
      </w:tr>
      <w:tr w:rsidR="00234841" w:rsidRPr="009C5B90" w14:paraId="61CC048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5D69451"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404AF0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BC9EC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924FBD6"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ADE00A7"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3453FB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D74EB1" w14:textId="77777777" w:rsidR="00234841" w:rsidRPr="009C5B90" w:rsidRDefault="00234841" w:rsidP="00D17253">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60F2C25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16DFD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4954F0E"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F06CF23" w14:textId="77777777" w:rsidR="00234841" w:rsidRPr="009C5B90" w:rsidRDefault="00234841" w:rsidP="00D17253">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234841" w:rsidRPr="009C5B90" w14:paraId="05815AA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AA2CB0" w14:textId="77777777" w:rsidR="00234841" w:rsidRPr="009C5B90" w:rsidRDefault="00234841" w:rsidP="00D17253">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4E7F2569" w14:textId="77777777" w:rsidR="00234841" w:rsidRPr="00533C32" w:rsidRDefault="00234841" w:rsidP="00234841">
      <w:pPr>
        <w:rPr>
          <w:lang w:eastAsia="zh-CN"/>
        </w:rPr>
      </w:pPr>
    </w:p>
    <w:p w14:paraId="7ECB1331" w14:textId="77777777" w:rsidR="00234841" w:rsidRPr="00533C32" w:rsidRDefault="00234841" w:rsidP="00434F1A">
      <w:pPr>
        <w:pStyle w:val="Heading5"/>
      </w:pPr>
      <w:bookmarkStart w:id="2788" w:name="_Toc122101411"/>
      <w:r>
        <w:t>5.2.52.3.2</w:t>
      </w:r>
      <w:r w:rsidRPr="00533C32">
        <w:tab/>
        <w:t>GET</w:t>
      </w:r>
      <w:bookmarkEnd w:id="2788"/>
    </w:p>
    <w:p w14:paraId="4FAC4E23" w14:textId="77777777" w:rsidR="00234841" w:rsidRPr="00533C32" w:rsidRDefault="00234841" w:rsidP="00234841">
      <w:r w:rsidRPr="00533C32">
        <w:t xml:space="preserve">This method shall support the URI query parameters specified in table </w:t>
      </w:r>
      <w:r>
        <w:t>5.2.52.3</w:t>
      </w:r>
      <w:r w:rsidRPr="00533C32">
        <w:t>.</w:t>
      </w:r>
      <w:r>
        <w:t>2</w:t>
      </w:r>
      <w:r w:rsidRPr="00533C32">
        <w:t>-1.</w:t>
      </w:r>
    </w:p>
    <w:p w14:paraId="203E80FD" w14:textId="77777777" w:rsidR="00234841" w:rsidRPr="00533C32" w:rsidRDefault="00234841" w:rsidP="00434F1A">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4602ADE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72F7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13F17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23664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16A78D"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6A131" w14:textId="77777777" w:rsidR="00234841" w:rsidRPr="009C5B90" w:rsidRDefault="00234841" w:rsidP="00D17253">
            <w:pPr>
              <w:pStyle w:val="TAH"/>
              <w:rPr>
                <w:lang w:val="en-US"/>
              </w:rPr>
            </w:pPr>
            <w:r w:rsidRPr="009C5B90">
              <w:rPr>
                <w:lang w:val="en-US"/>
              </w:rPr>
              <w:t>Description</w:t>
            </w:r>
          </w:p>
        </w:tc>
      </w:tr>
      <w:tr w:rsidR="00234841" w:rsidRPr="009C5B90" w14:paraId="3DF28EC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tcPr>
          <w:p w14:paraId="6FD5DC8A" w14:textId="77777777" w:rsidR="00234841" w:rsidRPr="009C5B90" w:rsidRDefault="00234841" w:rsidP="00D17253">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7A7A9CB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4CDBA2DA"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10354D9"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17DABF88" w14:textId="77777777" w:rsidR="00234841" w:rsidRPr="009C5B90" w:rsidRDefault="00234841" w:rsidP="00D17253">
            <w:pPr>
              <w:pStyle w:val="TAL"/>
              <w:rPr>
                <w:lang w:val="en-US"/>
              </w:rPr>
            </w:pPr>
          </w:p>
        </w:tc>
      </w:tr>
    </w:tbl>
    <w:p w14:paraId="1D5D8334" w14:textId="77777777" w:rsidR="00234841" w:rsidRPr="00533C32" w:rsidRDefault="00234841" w:rsidP="00234841"/>
    <w:p w14:paraId="277F19DD" w14:textId="77777777" w:rsidR="00234841" w:rsidRPr="00533C32" w:rsidRDefault="00234841" w:rsidP="0023484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5210010F" w14:textId="77777777" w:rsidR="00234841" w:rsidRPr="00533C32" w:rsidRDefault="00234841" w:rsidP="00434F1A">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4841" w:rsidRPr="009C5B90" w14:paraId="234B87B2"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058B1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6E29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00C95"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8F736B" w14:textId="77777777" w:rsidR="00234841" w:rsidRPr="009C5B90" w:rsidRDefault="00234841" w:rsidP="00D17253">
            <w:pPr>
              <w:pStyle w:val="TAH"/>
              <w:rPr>
                <w:lang w:val="en-US"/>
              </w:rPr>
            </w:pPr>
            <w:r w:rsidRPr="009C5B90">
              <w:rPr>
                <w:lang w:val="en-US"/>
              </w:rPr>
              <w:t>Description</w:t>
            </w:r>
          </w:p>
        </w:tc>
      </w:tr>
      <w:tr w:rsidR="00234841" w:rsidRPr="009C5B90" w14:paraId="456312F9"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3A1778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72606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E9801A"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2E424C3" w14:textId="77777777" w:rsidR="00234841" w:rsidRPr="009C5B90" w:rsidRDefault="00234841" w:rsidP="00D17253">
            <w:pPr>
              <w:pStyle w:val="TAL"/>
              <w:rPr>
                <w:lang w:val="en-US"/>
              </w:rPr>
            </w:pPr>
          </w:p>
        </w:tc>
      </w:tr>
    </w:tbl>
    <w:p w14:paraId="04DBB4E6" w14:textId="77777777" w:rsidR="00234841" w:rsidRPr="00533C32" w:rsidRDefault="00234841" w:rsidP="00234841"/>
    <w:p w14:paraId="7BB7983E" w14:textId="77777777" w:rsidR="00234841" w:rsidRPr="00533C32" w:rsidRDefault="00234841" w:rsidP="00434F1A">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4D8331C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887A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59A2C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C6AF9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4A3082" w14:textId="77777777" w:rsidR="00234841" w:rsidRPr="009C5B90" w:rsidRDefault="00234841" w:rsidP="00D17253">
            <w:pPr>
              <w:pStyle w:val="TAH"/>
              <w:rPr>
                <w:lang w:val="en-US"/>
              </w:rPr>
            </w:pPr>
            <w:r w:rsidRPr="009C5B90">
              <w:rPr>
                <w:lang w:val="en-US"/>
              </w:rPr>
              <w:t>Response</w:t>
            </w:r>
          </w:p>
          <w:p w14:paraId="3F33B51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B7C166" w14:textId="77777777" w:rsidR="00234841" w:rsidRPr="009C5B90" w:rsidRDefault="00234841" w:rsidP="00D17253">
            <w:pPr>
              <w:pStyle w:val="TAH"/>
              <w:rPr>
                <w:lang w:val="en-US"/>
              </w:rPr>
            </w:pPr>
            <w:r w:rsidRPr="009C5B90">
              <w:rPr>
                <w:lang w:val="en-US"/>
              </w:rPr>
              <w:t>Description</w:t>
            </w:r>
          </w:p>
        </w:tc>
      </w:tr>
      <w:tr w:rsidR="00234841" w:rsidRPr="009C5B90" w14:paraId="2C4A389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A9E2D" w14:textId="77777777" w:rsidR="00234841" w:rsidRPr="009C5B90" w:rsidRDefault="00234841" w:rsidP="00D17253">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4133053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D5C7CF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327249"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572598" w14:textId="77777777" w:rsidR="00234841" w:rsidRPr="009C5B90" w:rsidRDefault="00234841" w:rsidP="00D17253">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234841" w:rsidRPr="009C5B90" w14:paraId="78E3697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6918A6" w14:textId="77777777" w:rsidR="00234841" w:rsidRPr="009C5B90" w:rsidRDefault="00234841" w:rsidP="00D17253">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4751561D" w14:textId="77777777" w:rsidR="00234841" w:rsidRPr="000F5969" w:rsidRDefault="00234841" w:rsidP="00234841">
      <w:pPr>
        <w:rPr>
          <w:lang w:eastAsia="zh-CN"/>
        </w:rPr>
      </w:pPr>
    </w:p>
    <w:p w14:paraId="166181C3" w14:textId="77777777" w:rsidR="00234841" w:rsidRPr="00533C32" w:rsidRDefault="00234841" w:rsidP="00434F1A">
      <w:pPr>
        <w:pStyle w:val="Heading2"/>
      </w:pPr>
      <w:bookmarkStart w:id="2789" w:name="_Toc20127150"/>
      <w:bookmarkStart w:id="2790" w:name="_Toc27589141"/>
      <w:bookmarkStart w:id="2791" w:name="_Toc36459947"/>
      <w:bookmarkStart w:id="2792" w:name="_Toc45029541"/>
      <w:bookmarkStart w:id="2793" w:name="_Toc56520827"/>
      <w:bookmarkStart w:id="2794" w:name="_Toc90587162"/>
      <w:bookmarkStart w:id="2795" w:name="_Toc106616710"/>
      <w:bookmarkStart w:id="2796" w:name="_Toc122101412"/>
      <w:r w:rsidRPr="00533C32">
        <w:t>5.</w:t>
      </w:r>
      <w:r w:rsidRPr="00533C32">
        <w:rPr>
          <w:lang w:eastAsia="zh-CN"/>
        </w:rPr>
        <w:t>3</w:t>
      </w:r>
      <w:r w:rsidRPr="00533C32">
        <w:tab/>
        <w:t>Notifications</w:t>
      </w:r>
      <w:bookmarkEnd w:id="2789"/>
      <w:bookmarkEnd w:id="2790"/>
      <w:bookmarkEnd w:id="2791"/>
      <w:bookmarkEnd w:id="2792"/>
      <w:bookmarkEnd w:id="2793"/>
      <w:bookmarkEnd w:id="2794"/>
      <w:bookmarkEnd w:id="2795"/>
      <w:bookmarkEnd w:id="2796"/>
    </w:p>
    <w:p w14:paraId="35BBC68B" w14:textId="77777777" w:rsidR="00234841" w:rsidRPr="00533C32" w:rsidRDefault="00234841" w:rsidP="00434F1A">
      <w:pPr>
        <w:pStyle w:val="Heading3"/>
      </w:pPr>
      <w:bookmarkStart w:id="2797" w:name="_Toc20127151"/>
      <w:bookmarkStart w:id="2798" w:name="_Toc27589142"/>
      <w:bookmarkStart w:id="2799" w:name="_Toc36459948"/>
      <w:bookmarkStart w:id="2800" w:name="_Toc45029542"/>
      <w:bookmarkStart w:id="2801" w:name="_Toc56520828"/>
      <w:bookmarkStart w:id="2802" w:name="_Toc90587163"/>
      <w:bookmarkStart w:id="2803" w:name="_Toc106616711"/>
      <w:bookmarkStart w:id="2804" w:name="_Toc122101413"/>
      <w:r w:rsidRPr="00533C32">
        <w:t>5.</w:t>
      </w:r>
      <w:r w:rsidRPr="00533C32">
        <w:rPr>
          <w:lang w:eastAsia="zh-CN"/>
        </w:rPr>
        <w:t>3</w:t>
      </w:r>
      <w:r w:rsidRPr="00533C32">
        <w:t>.1</w:t>
      </w:r>
      <w:r w:rsidRPr="00533C32">
        <w:tab/>
        <w:t>General</w:t>
      </w:r>
      <w:bookmarkEnd w:id="2797"/>
      <w:bookmarkEnd w:id="2798"/>
      <w:bookmarkEnd w:id="2799"/>
      <w:bookmarkEnd w:id="2800"/>
      <w:bookmarkEnd w:id="2801"/>
      <w:bookmarkEnd w:id="2802"/>
      <w:bookmarkEnd w:id="2803"/>
      <w:bookmarkEnd w:id="2804"/>
    </w:p>
    <w:p w14:paraId="7FBC9EE1" w14:textId="77777777" w:rsidR="00234841" w:rsidRPr="00533C32" w:rsidRDefault="00234841" w:rsidP="0023484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02281C85" w14:textId="77777777" w:rsidR="00234841" w:rsidRPr="00533C32" w:rsidRDefault="00234841" w:rsidP="00434F1A">
      <w:pPr>
        <w:pStyle w:val="Heading3"/>
        <w:rPr>
          <w:lang w:eastAsia="zh-CN"/>
        </w:rPr>
      </w:pPr>
      <w:bookmarkStart w:id="2805" w:name="_Toc20127152"/>
      <w:bookmarkStart w:id="2806" w:name="_Toc27589143"/>
      <w:bookmarkStart w:id="2807" w:name="_Toc36459949"/>
      <w:bookmarkStart w:id="2808" w:name="_Toc45029543"/>
      <w:bookmarkStart w:id="2809" w:name="_Toc56520829"/>
      <w:bookmarkStart w:id="2810" w:name="_Toc90587164"/>
      <w:bookmarkStart w:id="2811" w:name="_Toc106616712"/>
      <w:bookmarkStart w:id="2812" w:name="_Toc122101414"/>
      <w:r w:rsidRPr="00533C32">
        <w:lastRenderedPageBreak/>
        <w:t>5.</w:t>
      </w:r>
      <w:r w:rsidRPr="00533C32">
        <w:rPr>
          <w:lang w:eastAsia="zh-CN"/>
        </w:rPr>
        <w:t>3</w:t>
      </w:r>
      <w:r w:rsidRPr="00533C32">
        <w:t>.2</w:t>
      </w:r>
      <w:r w:rsidRPr="00533C32">
        <w:tab/>
        <w:t>Data Change Notification</w:t>
      </w:r>
      <w:bookmarkEnd w:id="2805"/>
      <w:bookmarkEnd w:id="2806"/>
      <w:bookmarkEnd w:id="2807"/>
      <w:bookmarkEnd w:id="2808"/>
      <w:bookmarkEnd w:id="2809"/>
      <w:bookmarkEnd w:id="2810"/>
      <w:bookmarkEnd w:id="2811"/>
      <w:bookmarkEnd w:id="2812"/>
    </w:p>
    <w:p w14:paraId="57DADAAE" w14:textId="77777777" w:rsidR="00234841" w:rsidRPr="00533C32" w:rsidRDefault="00234841" w:rsidP="00234841">
      <w:pPr>
        <w:rPr>
          <w:lang w:eastAsia="zh-CN"/>
        </w:rPr>
      </w:pPr>
      <w:r w:rsidRPr="00533C32">
        <w:t>The POST method shall be used for Data Change Notifications</w:t>
      </w:r>
      <w:r w:rsidRPr="00533C32">
        <w:rPr>
          <w:lang w:eastAsia="zh-CN"/>
        </w:rPr>
        <w:t>.</w:t>
      </w:r>
    </w:p>
    <w:p w14:paraId="0204202E" w14:textId="77777777" w:rsidR="00234841" w:rsidRPr="00533C32" w:rsidRDefault="00234841" w:rsidP="0023484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3533C74" w14:textId="77777777" w:rsidR="00234841" w:rsidRPr="00533C32" w:rsidRDefault="00234841" w:rsidP="0023484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B4333BD" w14:textId="77777777" w:rsidR="00234841" w:rsidRPr="00533C32" w:rsidRDefault="00234841" w:rsidP="0023484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3C24C555" w14:textId="77777777" w:rsidR="00234841" w:rsidRPr="00533C32" w:rsidRDefault="00234841" w:rsidP="0023484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69B32864" w14:textId="77777777" w:rsidR="00234841" w:rsidRPr="00533C32" w:rsidRDefault="00234841" w:rsidP="0023484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9216E5B" w14:textId="77777777" w:rsidR="00234841" w:rsidRPr="00533C32" w:rsidRDefault="00234841" w:rsidP="00234841">
      <w:r w:rsidRPr="00533C32">
        <w:t>Resource URI: {callbackReference}</w:t>
      </w:r>
    </w:p>
    <w:p w14:paraId="32934D5C" w14:textId="77777777" w:rsidR="00234841" w:rsidRPr="00533C32" w:rsidRDefault="00234841" w:rsidP="00234841">
      <w:r w:rsidRPr="00533C32">
        <w:t>Support of URI query parameters is specified in table 5.</w:t>
      </w:r>
      <w:r w:rsidRPr="00533C32">
        <w:rPr>
          <w:lang w:eastAsia="zh-CN"/>
        </w:rPr>
        <w:t>3</w:t>
      </w:r>
      <w:r w:rsidRPr="00533C32">
        <w:t>.2-1.</w:t>
      </w:r>
    </w:p>
    <w:p w14:paraId="580B9405" w14:textId="77777777" w:rsidR="00234841" w:rsidRPr="00533C32" w:rsidRDefault="00234841" w:rsidP="00434F1A">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63D029C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3A563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0B348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2A9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714BC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761354" w14:textId="77777777" w:rsidR="00234841" w:rsidRPr="009C5B90" w:rsidRDefault="00234841" w:rsidP="00D17253">
            <w:pPr>
              <w:pStyle w:val="TAH"/>
              <w:rPr>
                <w:lang w:val="en-US"/>
              </w:rPr>
            </w:pPr>
            <w:r w:rsidRPr="009C5B90">
              <w:rPr>
                <w:lang w:val="en-US"/>
              </w:rPr>
              <w:t>Description</w:t>
            </w:r>
          </w:p>
        </w:tc>
      </w:tr>
      <w:tr w:rsidR="00234841" w:rsidRPr="009C5B90" w14:paraId="4727021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05E5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90D4C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C408D1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371BCA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D5EC136" w14:textId="77777777" w:rsidR="00234841" w:rsidRPr="009C5B90" w:rsidRDefault="00234841" w:rsidP="00D17253">
            <w:pPr>
              <w:pStyle w:val="TAL"/>
              <w:rPr>
                <w:lang w:val="en-US"/>
              </w:rPr>
            </w:pPr>
          </w:p>
        </w:tc>
      </w:tr>
    </w:tbl>
    <w:p w14:paraId="3E882584" w14:textId="77777777" w:rsidR="00234841" w:rsidRPr="00533C32" w:rsidRDefault="00234841" w:rsidP="00234841"/>
    <w:p w14:paraId="081407C8" w14:textId="77777777" w:rsidR="00234841" w:rsidRPr="00533C32" w:rsidRDefault="00234841" w:rsidP="00234841">
      <w:r w:rsidRPr="00533C32">
        <w:t>Support of request data structures is specified in table 5.</w:t>
      </w:r>
      <w:r w:rsidRPr="00533C32">
        <w:rPr>
          <w:lang w:eastAsia="zh-CN"/>
        </w:rPr>
        <w:t>3</w:t>
      </w:r>
      <w:r w:rsidRPr="00533C32">
        <w:t>.2-2 and of response data structures and response codes is specified in table 5.3.2-3.</w:t>
      </w:r>
    </w:p>
    <w:p w14:paraId="037B3A6F" w14:textId="77777777" w:rsidR="00234841" w:rsidRPr="00533C32" w:rsidRDefault="00234841" w:rsidP="00434F1A">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234841" w:rsidRPr="009C5B90" w14:paraId="1F9A775E"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297D5F5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F23C2" w14:textId="77777777" w:rsidR="00234841" w:rsidRPr="009C5B90" w:rsidRDefault="00234841" w:rsidP="00D17253">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4CBA830" w14:textId="77777777" w:rsidR="00234841" w:rsidRPr="009C5B90" w:rsidRDefault="00234841" w:rsidP="00D17253">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003B1" w14:textId="77777777" w:rsidR="00234841" w:rsidRPr="009C5B90" w:rsidRDefault="00234841" w:rsidP="00D17253">
            <w:pPr>
              <w:pStyle w:val="TAH"/>
              <w:rPr>
                <w:lang w:val="en-US"/>
              </w:rPr>
            </w:pPr>
            <w:r w:rsidRPr="009C5B90">
              <w:rPr>
                <w:lang w:val="en-US"/>
              </w:rPr>
              <w:t>Description</w:t>
            </w:r>
          </w:p>
        </w:tc>
      </w:tr>
      <w:tr w:rsidR="00234841" w:rsidRPr="009C5B90" w14:paraId="06857A0E"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03E2115E" w14:textId="77777777" w:rsidR="00234841" w:rsidRPr="009C5B90" w:rsidRDefault="00234841" w:rsidP="00D17253">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2C0E9D1" w14:textId="77777777" w:rsidR="00234841" w:rsidRPr="009C5B90" w:rsidRDefault="00234841" w:rsidP="00D17253">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0DD69FEA" w14:textId="77777777" w:rsidR="00234841" w:rsidRPr="009C5B90" w:rsidRDefault="00234841" w:rsidP="00D17253">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7DC19531" w14:textId="77777777" w:rsidR="00234841" w:rsidRPr="009C5B90" w:rsidRDefault="00234841" w:rsidP="00D17253">
            <w:pPr>
              <w:pStyle w:val="TAL"/>
              <w:rPr>
                <w:lang w:val="en-US"/>
              </w:rPr>
            </w:pPr>
          </w:p>
        </w:tc>
      </w:tr>
    </w:tbl>
    <w:p w14:paraId="49A82B4D" w14:textId="77777777" w:rsidR="00234841" w:rsidRPr="00533C32" w:rsidRDefault="00234841" w:rsidP="00234841"/>
    <w:p w14:paraId="5391F600" w14:textId="77777777" w:rsidR="00234841" w:rsidRPr="00533C32" w:rsidRDefault="00234841" w:rsidP="00434F1A">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34841" w:rsidRPr="009C5B90" w14:paraId="5852F67D"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1972D5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396E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B036F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3A6E69" w14:textId="77777777" w:rsidR="00234841" w:rsidRPr="009C5B90" w:rsidRDefault="00234841" w:rsidP="00D17253">
            <w:pPr>
              <w:pStyle w:val="TAH"/>
              <w:rPr>
                <w:lang w:val="en-US"/>
              </w:rPr>
            </w:pPr>
            <w:r w:rsidRPr="009C5B90">
              <w:rPr>
                <w:lang w:val="en-US"/>
              </w:rPr>
              <w:t>Response</w:t>
            </w:r>
          </w:p>
          <w:p w14:paraId="52AA9E91"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91F438" w14:textId="77777777" w:rsidR="00234841" w:rsidRPr="009C5B90" w:rsidRDefault="00234841" w:rsidP="00D17253">
            <w:pPr>
              <w:pStyle w:val="TAH"/>
              <w:rPr>
                <w:lang w:val="en-US"/>
              </w:rPr>
            </w:pPr>
            <w:r w:rsidRPr="009C5B90">
              <w:rPr>
                <w:lang w:val="en-US"/>
              </w:rPr>
              <w:t>Description</w:t>
            </w:r>
          </w:p>
        </w:tc>
      </w:tr>
      <w:tr w:rsidR="00234841" w:rsidRPr="009C5B90" w14:paraId="34513AF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C6F3D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85AEE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B93194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53C9479" w14:textId="77777777" w:rsidR="00234841" w:rsidRPr="009C5B90" w:rsidRDefault="00234841" w:rsidP="00D17253">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6018D932" w14:textId="77777777" w:rsidR="00234841" w:rsidRPr="009C5B90" w:rsidRDefault="00234841" w:rsidP="00D17253">
            <w:pPr>
              <w:pStyle w:val="TAL"/>
              <w:rPr>
                <w:lang w:val="en-US"/>
              </w:rPr>
            </w:pPr>
            <w:r w:rsidRPr="009C5B90">
              <w:rPr>
                <w:lang w:val="en-US"/>
              </w:rPr>
              <w:t>Upon success, an empty response body shall be returned.</w:t>
            </w:r>
          </w:p>
        </w:tc>
      </w:tr>
    </w:tbl>
    <w:p w14:paraId="2B4EF8FB" w14:textId="77777777" w:rsidR="00234841" w:rsidRDefault="00234841" w:rsidP="00234841">
      <w:bookmarkStart w:id="2813" w:name="_Toc56520830"/>
    </w:p>
    <w:p w14:paraId="0FB28F53" w14:textId="77777777" w:rsidR="00234841" w:rsidRDefault="00234841" w:rsidP="0023484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50312A55" w14:textId="77777777" w:rsidR="00234841" w:rsidRDefault="00234841" w:rsidP="00234841">
      <w:pPr>
        <w:pStyle w:val="NO"/>
      </w:pPr>
      <w:r>
        <w:t>NOTE:</w:t>
      </w:r>
      <w:r>
        <w:tab/>
        <w:t>Table 5.3.2-4 follows the considerations for handling JSON arrays described in 3GPP TS 29.501 Annex E.</w:t>
      </w:r>
    </w:p>
    <w:p w14:paraId="0931EE27" w14:textId="77777777" w:rsidR="00234841" w:rsidRDefault="00234841" w:rsidP="00434F1A">
      <w:pPr>
        <w:pStyle w:val="TH"/>
        <w:outlineLvl w:val="0"/>
      </w:pPr>
      <w:r w:rsidRPr="00533C32">
        <w:lastRenderedPageBreak/>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80"/>
        <w:gridCol w:w="3166"/>
        <w:gridCol w:w="2627"/>
      </w:tblGrid>
      <w:tr w:rsidR="00234841" w:rsidRPr="009C5B90" w14:paraId="4AE8E073" w14:textId="77777777" w:rsidTr="00D17253">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89F787" w14:textId="77777777" w:rsidR="00234841" w:rsidRPr="009C5B90" w:rsidRDefault="00234841" w:rsidP="00D17253">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E9DA12" w14:textId="77777777" w:rsidR="00234841" w:rsidRPr="009C5B90" w:rsidRDefault="00234841" w:rsidP="00D17253">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5FD12F" w14:textId="77777777" w:rsidR="00234841" w:rsidRPr="009C5B90" w:rsidRDefault="00234841" w:rsidP="00D17253">
            <w:pPr>
              <w:pStyle w:val="TAH"/>
              <w:rPr>
                <w:kern w:val="2"/>
                <w:lang w:val="en-US"/>
              </w:rPr>
            </w:pPr>
            <w:r w:rsidRPr="009C5B90">
              <w:rPr>
                <w:kern w:val="2"/>
                <w:lang w:val="en-US"/>
              </w:rPr>
              <w:t>Description</w:t>
            </w:r>
          </w:p>
        </w:tc>
      </w:tr>
      <w:tr w:rsidR="00234841" w:rsidRPr="009C5B90" w14:paraId="1D000A53" w14:textId="77777777" w:rsidTr="00D17253">
        <w:trPr>
          <w:jc w:val="center"/>
        </w:trPr>
        <w:tc>
          <w:tcPr>
            <w:tcW w:w="1772" w:type="pct"/>
            <w:tcBorders>
              <w:top w:val="single" w:sz="4" w:space="0" w:color="auto"/>
              <w:left w:val="single" w:sz="4" w:space="0" w:color="auto"/>
              <w:bottom w:val="single" w:sz="4" w:space="0" w:color="auto"/>
              <w:right w:val="single" w:sz="4" w:space="0" w:color="auto"/>
            </w:tcBorders>
            <w:hideMark/>
          </w:tcPr>
          <w:p w14:paraId="62F77697" w14:textId="77777777" w:rsidR="00234841" w:rsidRPr="009C5B90" w:rsidRDefault="00234841" w:rsidP="00D17253">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4A8D5E64" w14:textId="77777777" w:rsidR="00234841" w:rsidRPr="009C5B90" w:rsidRDefault="00234841" w:rsidP="00D17253">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2C6AEC82" w14:textId="77777777" w:rsidR="00234841" w:rsidRPr="009C5B90" w:rsidRDefault="00234841" w:rsidP="00D17253">
            <w:pPr>
              <w:pStyle w:val="TAL"/>
              <w:rPr>
                <w:lang w:val="en-US"/>
              </w:rPr>
            </w:pPr>
            <w:r>
              <w:t xml:space="preserve">The complete replacement array representation </w:t>
            </w:r>
            <w:r>
              <w:rPr>
                <w:lang w:val="en-US" w:eastAsia="zh-CN"/>
              </w:rPr>
              <w:t>of the SmfRegList shall be included in the DataChangeNotify.</w:t>
            </w:r>
          </w:p>
        </w:tc>
      </w:tr>
      <w:tr w:rsidR="00234841" w:rsidRPr="009C5B90" w14:paraId="42545D84"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tcPr>
          <w:p w14:paraId="2598D67D" w14:textId="77777777" w:rsidR="00234841" w:rsidRPr="009C5B90" w:rsidRDefault="00234841" w:rsidP="00D17253">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7369460F" w14:textId="77777777" w:rsidR="00234841" w:rsidRPr="009C5B90" w:rsidRDefault="00234841" w:rsidP="00D17253">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28B1A6AF" w14:textId="77777777" w:rsidR="00234841" w:rsidRPr="009C5B90" w:rsidRDefault="00234841" w:rsidP="00D17253">
            <w:pPr>
              <w:pStyle w:val="TAL"/>
              <w:rPr>
                <w:lang w:val="en-US"/>
              </w:rPr>
            </w:pPr>
            <w:r>
              <w:t xml:space="preserve">The complete replacement array representation </w:t>
            </w:r>
            <w:r>
              <w:rPr>
                <w:lang w:val="en-US" w:eastAsia="zh-CN"/>
              </w:rPr>
              <w:t>of the PpDataEntryList shall be included in the DataChangeNotify.</w:t>
            </w:r>
          </w:p>
        </w:tc>
      </w:tr>
      <w:tr w:rsidR="00234841" w:rsidRPr="009C5B90" w14:paraId="33FDBD0D" w14:textId="77777777" w:rsidTr="00D17253">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399477E8" w14:textId="77777777" w:rsidR="00234841" w:rsidRPr="009C5B90" w:rsidRDefault="00234841" w:rsidP="00D17253">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0FC8C8CA" w14:textId="77777777" w:rsidR="00234841" w:rsidRPr="009C5B90" w:rsidRDefault="00234841" w:rsidP="00D17253">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24CBA821" w14:textId="77777777" w:rsidR="00234841" w:rsidRPr="009C5B90" w:rsidRDefault="00234841" w:rsidP="00D17253">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234841" w:rsidRPr="009C5B90" w14:paraId="1848CA9B" w14:textId="77777777" w:rsidTr="00D17253">
        <w:trPr>
          <w:jc w:val="center"/>
        </w:trPr>
        <w:tc>
          <w:tcPr>
            <w:tcW w:w="1772" w:type="pct"/>
            <w:tcBorders>
              <w:top w:val="single" w:sz="4" w:space="0" w:color="auto"/>
              <w:left w:val="single" w:sz="4" w:space="0" w:color="auto"/>
              <w:bottom w:val="single" w:sz="4" w:space="0" w:color="auto"/>
              <w:right w:val="single" w:sz="4" w:space="0" w:color="auto"/>
            </w:tcBorders>
            <w:hideMark/>
          </w:tcPr>
          <w:p w14:paraId="284A6501" w14:textId="77777777" w:rsidR="00234841" w:rsidRPr="009C5B90" w:rsidRDefault="00234841" w:rsidP="00D17253">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4911A391" w14:textId="77777777" w:rsidR="00234841" w:rsidRPr="009C5B90" w:rsidRDefault="00234841" w:rsidP="00D17253">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44BCC11A" w14:textId="77777777" w:rsidR="00234841" w:rsidRPr="009C5B90" w:rsidRDefault="00234841" w:rsidP="00D17253">
            <w:pPr>
              <w:pStyle w:val="TAL"/>
              <w:rPr>
                <w:lang w:val="en-US"/>
              </w:rPr>
            </w:pPr>
            <w:r>
              <w:rPr>
                <w:lang w:val="en-US"/>
              </w:rPr>
              <w:t xml:space="preserve">The complete map respresenation shall be </w:t>
            </w:r>
            <w:r>
              <w:rPr>
                <w:lang w:val="en-US" w:eastAsia="zh-CN"/>
              </w:rPr>
              <w:t>included in the DataChangeNotify.</w:t>
            </w:r>
          </w:p>
        </w:tc>
      </w:tr>
    </w:tbl>
    <w:p w14:paraId="3B914CB6" w14:textId="77777777" w:rsidR="00234841" w:rsidRDefault="00234841" w:rsidP="00234841"/>
    <w:p w14:paraId="5038C8FE" w14:textId="77777777" w:rsidR="00234841" w:rsidRDefault="00234841" w:rsidP="00434F1A">
      <w:pPr>
        <w:pStyle w:val="Heading3"/>
        <w:rPr>
          <w:lang w:eastAsia="zh-CN"/>
        </w:rPr>
      </w:pPr>
      <w:bookmarkStart w:id="2814" w:name="_Toc90587165"/>
      <w:bookmarkStart w:id="2815" w:name="_Toc106616713"/>
      <w:bookmarkStart w:id="2816" w:name="_Toc122101415"/>
      <w:r>
        <w:t>5.</w:t>
      </w:r>
      <w:r>
        <w:rPr>
          <w:lang w:eastAsia="zh-CN"/>
        </w:rPr>
        <w:t>3</w:t>
      </w:r>
      <w:r>
        <w:t>.3</w:t>
      </w:r>
      <w:r>
        <w:tab/>
        <w:t>Data Removal Notification</w:t>
      </w:r>
      <w:bookmarkEnd w:id="2813"/>
      <w:bookmarkEnd w:id="2814"/>
      <w:bookmarkEnd w:id="2815"/>
      <w:bookmarkEnd w:id="2816"/>
    </w:p>
    <w:p w14:paraId="2D83A12D" w14:textId="77777777" w:rsidR="00234841" w:rsidRDefault="00234841" w:rsidP="00234841">
      <w:pPr>
        <w:rPr>
          <w:lang w:eastAsia="zh-CN"/>
        </w:rPr>
      </w:pPr>
      <w:r>
        <w:t>The POST method shall be used for Data Removal Notifications</w:t>
      </w:r>
      <w:r>
        <w:rPr>
          <w:lang w:eastAsia="zh-CN"/>
        </w:rPr>
        <w:t>.</w:t>
      </w:r>
    </w:p>
    <w:p w14:paraId="2DCAFA37" w14:textId="77777777" w:rsidR="00234841" w:rsidRDefault="00234841" w:rsidP="00234841">
      <w:pPr>
        <w:rPr>
          <w:lang w:eastAsia="zh-CN"/>
        </w:rPr>
      </w:pPr>
      <w:r>
        <w:rPr>
          <w:lang w:eastAsia="zh-CN"/>
        </w:rPr>
        <w:t>Data Removal Notifications are used for subscription withdraw cases implicitly subscribed by the UDM.</w:t>
      </w:r>
    </w:p>
    <w:p w14:paraId="5EEDD2AA" w14:textId="77777777" w:rsidR="00234841" w:rsidRDefault="00234841" w:rsidP="0023484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64B7B6EC" w14:textId="77777777" w:rsidR="00234841" w:rsidRDefault="00234841" w:rsidP="0023484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76F15C8A" w14:textId="77777777" w:rsidR="00234841" w:rsidRDefault="00234841" w:rsidP="00234841">
      <w:r>
        <w:t>The "callback" clause of the OpenAPI specification found in Annex A.2 associated to the POST method of the "subs-to-notif" resource shall be used as the notification request.</w:t>
      </w:r>
    </w:p>
    <w:p w14:paraId="24780E0D" w14:textId="77777777" w:rsidR="00234841" w:rsidRDefault="00234841" w:rsidP="00234841">
      <w:r>
        <w:t>Resource URI: {callbackReference}</w:t>
      </w:r>
    </w:p>
    <w:p w14:paraId="2CBFBC33" w14:textId="77777777" w:rsidR="00234841" w:rsidRDefault="00234841" w:rsidP="00234841">
      <w:r>
        <w:t>Support of URI query parameters is specified in table 5.</w:t>
      </w:r>
      <w:r>
        <w:rPr>
          <w:lang w:eastAsia="zh-CN"/>
        </w:rPr>
        <w:t>3</w:t>
      </w:r>
      <w:r>
        <w:t>.3-1.</w:t>
      </w:r>
    </w:p>
    <w:p w14:paraId="52A3C233" w14:textId="77777777" w:rsidR="00234841" w:rsidRDefault="00234841" w:rsidP="00434F1A">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4841" w:rsidRPr="009C5B90" w14:paraId="78B0D2E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5DF7E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FCC09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75795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BCA43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F4F03B" w14:textId="77777777" w:rsidR="00234841" w:rsidRPr="009C5B90" w:rsidRDefault="00234841" w:rsidP="00D17253">
            <w:pPr>
              <w:pStyle w:val="TAH"/>
              <w:rPr>
                <w:lang w:val="en-US"/>
              </w:rPr>
            </w:pPr>
            <w:r w:rsidRPr="009C5B90">
              <w:rPr>
                <w:lang w:val="en-US"/>
              </w:rPr>
              <w:t>Description</w:t>
            </w:r>
          </w:p>
        </w:tc>
      </w:tr>
      <w:tr w:rsidR="00234841" w:rsidRPr="009C5B90" w14:paraId="17BE4CF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724EF"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B70AFFA"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1BEAC7"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0AAFE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0C1CEC" w14:textId="77777777" w:rsidR="00234841" w:rsidRPr="009C5B90" w:rsidRDefault="00234841" w:rsidP="00D17253">
            <w:pPr>
              <w:pStyle w:val="TAL"/>
              <w:rPr>
                <w:lang w:val="en-US"/>
              </w:rPr>
            </w:pPr>
          </w:p>
        </w:tc>
      </w:tr>
    </w:tbl>
    <w:p w14:paraId="7A9AB721" w14:textId="77777777" w:rsidR="00234841" w:rsidRDefault="00234841" w:rsidP="00234841"/>
    <w:p w14:paraId="1C705750" w14:textId="77777777" w:rsidR="00234841" w:rsidRDefault="00234841" w:rsidP="00234841">
      <w:r>
        <w:t>Support of request data structures is specified in table 5.</w:t>
      </w:r>
      <w:r>
        <w:rPr>
          <w:lang w:eastAsia="zh-CN"/>
        </w:rPr>
        <w:t>3</w:t>
      </w:r>
      <w:r>
        <w:t>.3-2 and of response data structures and response codes is specified in table 5.3.3-3.</w:t>
      </w:r>
    </w:p>
    <w:p w14:paraId="1CD26850" w14:textId="77777777" w:rsidR="00234841" w:rsidRDefault="00234841" w:rsidP="00434F1A">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234841" w:rsidRPr="009C5B90" w14:paraId="76B597D5"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EF88D2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4B943E" w14:textId="77777777" w:rsidR="00234841" w:rsidRPr="009C5B90" w:rsidRDefault="00234841" w:rsidP="00D17253">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2D328" w14:textId="77777777" w:rsidR="00234841" w:rsidRPr="009C5B90" w:rsidRDefault="00234841" w:rsidP="00D17253">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B8E0E" w14:textId="77777777" w:rsidR="00234841" w:rsidRPr="009C5B90" w:rsidRDefault="00234841" w:rsidP="00D17253">
            <w:pPr>
              <w:pStyle w:val="TAH"/>
              <w:rPr>
                <w:lang w:val="en-US"/>
              </w:rPr>
            </w:pPr>
            <w:r w:rsidRPr="009C5B90">
              <w:rPr>
                <w:lang w:val="en-US"/>
              </w:rPr>
              <w:t>Description</w:t>
            </w:r>
          </w:p>
        </w:tc>
      </w:tr>
      <w:tr w:rsidR="00234841" w:rsidRPr="009C5B90" w14:paraId="1CDA1701"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2F8EC409" w14:textId="77777777" w:rsidR="00234841" w:rsidRPr="009C5B90" w:rsidRDefault="00234841" w:rsidP="00D17253">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3035847" w14:textId="77777777" w:rsidR="00234841" w:rsidRPr="009C5B90" w:rsidRDefault="00234841" w:rsidP="00D17253">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25E4874" w14:textId="77777777" w:rsidR="00234841" w:rsidRPr="009C5B90" w:rsidRDefault="00234841" w:rsidP="00D17253">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E4781" w14:textId="77777777" w:rsidR="00234841" w:rsidRPr="009C5B90" w:rsidRDefault="00234841" w:rsidP="00D17253">
            <w:pPr>
              <w:pStyle w:val="TAL"/>
              <w:rPr>
                <w:lang w:val="en-US"/>
              </w:rPr>
            </w:pPr>
            <w:r w:rsidRPr="009C5B90">
              <w:t>notifyItems within the DataChangeNotify type shall indicate deletion of the resources Amf3GppAccessRegistration and/or AmfNon3GppAccessRegistration</w:t>
            </w:r>
          </w:p>
        </w:tc>
      </w:tr>
    </w:tbl>
    <w:p w14:paraId="75B14492" w14:textId="77777777" w:rsidR="00234841" w:rsidRDefault="00234841" w:rsidP="00234841"/>
    <w:p w14:paraId="2CA0929F" w14:textId="77777777" w:rsidR="00234841" w:rsidRDefault="00234841" w:rsidP="00434F1A">
      <w:pPr>
        <w:pStyle w:val="TH"/>
        <w:outlineLvl w:val="0"/>
      </w:pPr>
      <w:r>
        <w:lastRenderedPageBreak/>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5B05E92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25A1B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BA066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939EB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3CA666" w14:textId="77777777" w:rsidR="00234841" w:rsidRPr="009C5B90" w:rsidRDefault="00234841" w:rsidP="00D17253">
            <w:pPr>
              <w:pStyle w:val="TAH"/>
              <w:rPr>
                <w:lang w:val="en-US"/>
              </w:rPr>
            </w:pPr>
            <w:r w:rsidRPr="009C5B90">
              <w:rPr>
                <w:lang w:val="en-US"/>
              </w:rPr>
              <w:t>Response</w:t>
            </w:r>
          </w:p>
          <w:p w14:paraId="63C881A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23B5E6" w14:textId="77777777" w:rsidR="00234841" w:rsidRPr="009C5B90" w:rsidRDefault="00234841" w:rsidP="00D17253">
            <w:pPr>
              <w:pStyle w:val="TAH"/>
              <w:rPr>
                <w:lang w:val="en-US"/>
              </w:rPr>
            </w:pPr>
            <w:r w:rsidRPr="009C5B90">
              <w:rPr>
                <w:lang w:val="en-US"/>
              </w:rPr>
              <w:t>Description</w:t>
            </w:r>
          </w:p>
        </w:tc>
      </w:tr>
      <w:tr w:rsidR="00234841" w:rsidRPr="009C5B90" w14:paraId="1A410F2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CF857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0410F5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F5300E"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414136"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16F69F8"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14E8D924"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CEF56FC"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3DEFA84" w14:textId="77777777" w:rsidR="00234841" w:rsidRPr="00533C32" w:rsidRDefault="00234841" w:rsidP="00234841"/>
    <w:p w14:paraId="5C3D7BE2" w14:textId="77777777" w:rsidR="00234841" w:rsidRPr="00533C32" w:rsidRDefault="00234841" w:rsidP="00434F1A">
      <w:pPr>
        <w:pStyle w:val="Heading2"/>
      </w:pPr>
      <w:bookmarkStart w:id="2817" w:name="_Toc20127153"/>
      <w:bookmarkStart w:id="2818" w:name="_Toc27589144"/>
      <w:bookmarkStart w:id="2819" w:name="_Toc36459950"/>
      <w:bookmarkStart w:id="2820" w:name="_Toc45029544"/>
      <w:bookmarkStart w:id="2821" w:name="_Toc56520831"/>
      <w:bookmarkStart w:id="2822" w:name="_Toc90587166"/>
      <w:bookmarkStart w:id="2823" w:name="_Toc106616714"/>
      <w:bookmarkStart w:id="2824" w:name="_Toc122101416"/>
      <w:r w:rsidRPr="00533C32">
        <w:rPr>
          <w:lang w:eastAsia="zh-CN"/>
        </w:rPr>
        <w:t>5.4</w:t>
      </w:r>
      <w:r w:rsidRPr="00533C32">
        <w:rPr>
          <w:lang w:eastAsia="zh-CN"/>
        </w:rPr>
        <w:tab/>
      </w:r>
      <w:r w:rsidRPr="00533C32">
        <w:t>Data Model</w:t>
      </w:r>
      <w:bookmarkEnd w:id="2817"/>
      <w:bookmarkEnd w:id="2818"/>
      <w:bookmarkEnd w:id="2819"/>
      <w:bookmarkEnd w:id="2820"/>
      <w:bookmarkEnd w:id="2821"/>
      <w:bookmarkEnd w:id="2822"/>
      <w:bookmarkEnd w:id="2823"/>
      <w:bookmarkEnd w:id="2824"/>
    </w:p>
    <w:p w14:paraId="3DC67674" w14:textId="77777777" w:rsidR="00234841" w:rsidRPr="00533C32" w:rsidRDefault="00234841" w:rsidP="00434F1A">
      <w:pPr>
        <w:pStyle w:val="Heading3"/>
      </w:pPr>
      <w:bookmarkStart w:id="2825" w:name="_Toc20127154"/>
      <w:bookmarkStart w:id="2826" w:name="_Toc27589145"/>
      <w:bookmarkStart w:id="2827" w:name="_Toc36459951"/>
      <w:bookmarkStart w:id="2828" w:name="_Toc45029545"/>
      <w:bookmarkStart w:id="2829" w:name="_Toc56520832"/>
      <w:bookmarkStart w:id="2830" w:name="_Toc90587167"/>
      <w:bookmarkStart w:id="2831" w:name="_Toc106616715"/>
      <w:bookmarkStart w:id="2832" w:name="_Toc122101417"/>
      <w:r w:rsidRPr="00533C32">
        <w:t>5.4.1</w:t>
      </w:r>
      <w:r w:rsidRPr="00533C32">
        <w:tab/>
        <w:t>General</w:t>
      </w:r>
      <w:bookmarkEnd w:id="2825"/>
      <w:bookmarkEnd w:id="2826"/>
      <w:bookmarkEnd w:id="2827"/>
      <w:bookmarkEnd w:id="2828"/>
      <w:bookmarkEnd w:id="2829"/>
      <w:bookmarkEnd w:id="2830"/>
      <w:bookmarkEnd w:id="2831"/>
      <w:bookmarkEnd w:id="2832"/>
    </w:p>
    <w:p w14:paraId="01BB0275" w14:textId="77777777" w:rsidR="00234841" w:rsidRPr="00533C32" w:rsidRDefault="00234841" w:rsidP="00234841">
      <w:r w:rsidRPr="00533C32">
        <w:t>This clause specifies the application data model supported by the API.</w:t>
      </w:r>
    </w:p>
    <w:p w14:paraId="7E59EC76" w14:textId="77777777" w:rsidR="00234841" w:rsidRPr="00533C32" w:rsidRDefault="00234841" w:rsidP="00234841">
      <w:r w:rsidRPr="00533C32">
        <w:t>Table 5.4.1-1 specifies the data types defined for the N</w:t>
      </w:r>
      <w:r w:rsidRPr="00533C32">
        <w:rPr>
          <w:lang w:eastAsia="zh-CN"/>
        </w:rPr>
        <w:t>udr</w:t>
      </w:r>
      <w:r w:rsidRPr="00533C32">
        <w:t xml:space="preserve"> service based interface protocol.</w:t>
      </w:r>
    </w:p>
    <w:p w14:paraId="5AD16048" w14:textId="77777777" w:rsidR="00234841" w:rsidRPr="00533C32" w:rsidRDefault="00234841" w:rsidP="00434F1A">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234841" w:rsidRPr="009C5B90" w14:paraId="5CABFF9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2D678CD7" w14:textId="77777777" w:rsidR="00234841" w:rsidRPr="009C5B90" w:rsidRDefault="00234841" w:rsidP="00D17253">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7892D00C" w14:textId="77777777" w:rsidR="00234841" w:rsidRPr="009C5B90" w:rsidRDefault="00234841" w:rsidP="00D17253">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3444230" w14:textId="77777777" w:rsidR="00234841" w:rsidRPr="009C5B90" w:rsidRDefault="00234841" w:rsidP="00D17253">
            <w:pPr>
              <w:pStyle w:val="TAH"/>
              <w:rPr>
                <w:lang w:val="en-US"/>
              </w:rPr>
            </w:pPr>
            <w:r w:rsidRPr="009C5B90">
              <w:rPr>
                <w:lang w:val="en-US"/>
              </w:rPr>
              <w:t>Description</w:t>
            </w:r>
          </w:p>
        </w:tc>
      </w:tr>
      <w:tr w:rsidR="00234841" w:rsidRPr="009C5B90" w14:paraId="7B843E9E"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D78D04B" w14:textId="77777777" w:rsidR="00234841" w:rsidRPr="009C5B90" w:rsidRDefault="00234841" w:rsidP="00D17253">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2EDBACEE" w14:textId="77777777" w:rsidR="00234841" w:rsidRPr="009C5B90" w:rsidRDefault="00234841" w:rsidP="00D17253">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3C85FE94" w14:textId="77777777" w:rsidR="00234841" w:rsidRPr="009C5B90" w:rsidRDefault="00234841" w:rsidP="00D17253">
            <w:pPr>
              <w:pStyle w:val="TAL"/>
              <w:rPr>
                <w:rFonts w:cs="Arial"/>
                <w:szCs w:val="18"/>
                <w:lang w:val="en-US"/>
              </w:rPr>
            </w:pPr>
            <w:r w:rsidRPr="009C5B90">
              <w:rPr>
                <w:rFonts w:cs="Arial"/>
                <w:szCs w:val="18"/>
                <w:lang w:val="en-US"/>
              </w:rPr>
              <w:t>A UE's authentication data</w:t>
            </w:r>
          </w:p>
        </w:tc>
      </w:tr>
      <w:tr w:rsidR="00234841" w:rsidRPr="009C5B90" w14:paraId="6A559939"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1B631ED9" w14:textId="77777777" w:rsidR="00234841" w:rsidRPr="009C5B90" w:rsidRDefault="00234841" w:rsidP="00D17253">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44A33097" w14:textId="77777777" w:rsidR="00234841" w:rsidRPr="009C5B90" w:rsidRDefault="00234841" w:rsidP="00D17253">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38BEED1" w14:textId="77777777" w:rsidR="00234841" w:rsidRPr="009C5B90" w:rsidRDefault="00234841" w:rsidP="00D17253">
            <w:pPr>
              <w:pStyle w:val="TAL"/>
              <w:rPr>
                <w:lang w:val="en-US" w:eastAsia="zh-CN"/>
              </w:rPr>
            </w:pPr>
            <w:r w:rsidRPr="009C5B90">
              <w:rPr>
                <w:lang w:val="en-US" w:eastAsia="zh-CN"/>
              </w:rPr>
              <w:t>Container for operator specific data</w:t>
            </w:r>
          </w:p>
        </w:tc>
      </w:tr>
      <w:tr w:rsidR="00234841" w:rsidRPr="009C5B90" w14:paraId="6B36339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0E3FC9E" w14:textId="77777777" w:rsidR="00234841" w:rsidRPr="009C5B90" w:rsidRDefault="00234841" w:rsidP="00D17253">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755F1C3A" w14:textId="77777777" w:rsidR="00234841" w:rsidRPr="009C5B90" w:rsidRDefault="00234841" w:rsidP="00D17253">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5CCACD63" w14:textId="77777777" w:rsidR="00234841" w:rsidRPr="009C5B90" w:rsidRDefault="00234841" w:rsidP="00D17253">
            <w:pPr>
              <w:pStyle w:val="TAL"/>
              <w:rPr>
                <w:lang w:val="en-US" w:eastAsia="zh-CN"/>
              </w:rPr>
            </w:pPr>
            <w:r w:rsidRPr="009C5B90">
              <w:rPr>
                <w:lang w:val="en-US" w:eastAsia="zh-CN"/>
              </w:rPr>
              <w:t>The list of all the SMF registrations of a UE</w:t>
            </w:r>
          </w:p>
        </w:tc>
      </w:tr>
      <w:tr w:rsidR="00234841" w:rsidRPr="009C5B90" w14:paraId="59BC79F1"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196625E3" w14:textId="77777777" w:rsidR="00234841" w:rsidRPr="009C5B90" w:rsidRDefault="00234841" w:rsidP="00D17253">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EC83D05" w14:textId="77777777" w:rsidR="00234841" w:rsidRPr="009C5B90" w:rsidRDefault="00234841" w:rsidP="00D17253">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62D9D490" w14:textId="77777777" w:rsidR="00234841" w:rsidRPr="009C5B90" w:rsidRDefault="00234841" w:rsidP="00D17253">
            <w:pPr>
              <w:pStyle w:val="TAL"/>
              <w:rPr>
                <w:lang w:val="en-US" w:eastAsia="zh-CN"/>
              </w:rPr>
            </w:pPr>
            <w:r w:rsidRPr="009C5B90">
              <w:rPr>
                <w:rFonts w:cs="Arial"/>
                <w:szCs w:val="18"/>
                <w:lang w:val="en-US"/>
              </w:rPr>
              <w:t>A subscription to notifications.</w:t>
            </w:r>
          </w:p>
        </w:tc>
      </w:tr>
      <w:tr w:rsidR="00234841" w:rsidRPr="009C5B90" w14:paraId="66D2AFE9"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2E9F0664" w14:textId="77777777" w:rsidR="00234841" w:rsidRPr="009C5B90" w:rsidRDefault="00234841" w:rsidP="00D17253">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25C4FD20" w14:textId="77777777" w:rsidR="00234841" w:rsidRPr="009C5B90" w:rsidRDefault="00234841" w:rsidP="00D17253">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112F8374" w14:textId="77777777" w:rsidR="00234841" w:rsidRPr="009C5B90" w:rsidRDefault="00234841" w:rsidP="00D17253">
            <w:pPr>
              <w:pStyle w:val="TAL"/>
              <w:rPr>
                <w:lang w:val="en-US" w:eastAsia="zh-CN"/>
              </w:rPr>
            </w:pPr>
            <w:r w:rsidRPr="009C5B90">
              <w:rPr>
                <w:rFonts w:cs="Arial"/>
                <w:szCs w:val="18"/>
                <w:lang w:val="en-US"/>
              </w:rPr>
              <w:t>Container for data which have changed and notification was requested when changed.</w:t>
            </w:r>
          </w:p>
        </w:tc>
      </w:tr>
      <w:tr w:rsidR="00234841" w:rsidRPr="009C5B90" w14:paraId="2C2BD1ED"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3BB37561" w14:textId="77777777" w:rsidR="00234841" w:rsidRPr="009C5B90" w:rsidRDefault="00234841" w:rsidP="00D17253">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6EAAEE1D" w14:textId="77777777" w:rsidR="00234841" w:rsidRPr="009C5B90" w:rsidRDefault="00234841" w:rsidP="00D17253">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2E7DD39C" w14:textId="77777777" w:rsidR="00234841" w:rsidRPr="009C5B90" w:rsidRDefault="00234841" w:rsidP="00D17253">
            <w:pPr>
              <w:pStyle w:val="TAL"/>
              <w:rPr>
                <w:rFonts w:cs="Arial"/>
                <w:szCs w:val="18"/>
                <w:lang w:val="en-US" w:eastAsia="zh-CN"/>
              </w:rPr>
            </w:pPr>
            <w:r w:rsidRPr="009C5B90">
              <w:rPr>
                <w:rFonts w:cs="Arial"/>
                <w:szCs w:val="18"/>
                <w:lang w:val="en-US" w:eastAsia="zh-CN"/>
              </w:rPr>
              <w:t>Identity data corresponds to the provided ueId</w:t>
            </w:r>
          </w:p>
        </w:tc>
      </w:tr>
      <w:tr w:rsidR="00234841" w:rsidRPr="009C5B90" w14:paraId="2F1422E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28214B2A" w14:textId="77777777" w:rsidR="00234841" w:rsidRPr="009C5B90" w:rsidRDefault="00234841" w:rsidP="00D17253">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204D4A79" w14:textId="77777777" w:rsidR="00234841" w:rsidRPr="009C5B90" w:rsidRDefault="00234841" w:rsidP="00D17253">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502ED0FC" w14:textId="77777777" w:rsidR="00234841" w:rsidRPr="009C5B90" w:rsidRDefault="00234841" w:rsidP="00D17253">
            <w:pPr>
              <w:pStyle w:val="TAL"/>
              <w:rPr>
                <w:rFonts w:cs="Arial"/>
                <w:szCs w:val="18"/>
                <w:lang w:val="en-US" w:eastAsia="zh-CN"/>
              </w:rPr>
            </w:pPr>
            <w:r w:rsidRPr="009C5B90">
              <w:rPr>
                <w:lang w:val="en-US" w:eastAsia="zh-CN"/>
              </w:rPr>
              <w:t>Contains the provisioned data sets</w:t>
            </w:r>
          </w:p>
        </w:tc>
      </w:tr>
      <w:tr w:rsidR="00234841" w:rsidRPr="009C5B90" w14:paraId="33FA69DD"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328B92BE" w14:textId="77777777" w:rsidR="00234841" w:rsidRPr="009C5B90" w:rsidRDefault="00234841" w:rsidP="00D17253">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2F895DEA" w14:textId="77777777" w:rsidR="00234841" w:rsidRPr="009C5B90" w:rsidRDefault="00234841" w:rsidP="00D17253">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3E49A26"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SOR data update</w:t>
            </w:r>
          </w:p>
        </w:tc>
      </w:tr>
      <w:tr w:rsidR="00234841" w:rsidRPr="009C5B90" w14:paraId="01A42BFE"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28BC16C2" w14:textId="77777777" w:rsidR="00234841" w:rsidRPr="009C5B90" w:rsidRDefault="00234841" w:rsidP="00D17253">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52C1D14A" w14:textId="77777777" w:rsidR="00234841" w:rsidRPr="009C5B90" w:rsidRDefault="00234841" w:rsidP="00D17253">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086E24A"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UPU data update</w:t>
            </w:r>
          </w:p>
        </w:tc>
      </w:tr>
      <w:tr w:rsidR="00234841" w:rsidRPr="009C5B90" w14:paraId="072C92EC"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12387389" w14:textId="77777777" w:rsidR="00234841" w:rsidRPr="009C5B90" w:rsidRDefault="00234841" w:rsidP="00D17253">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1AB51475"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2FDE88A3"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NSSAI data update</w:t>
            </w:r>
          </w:p>
        </w:tc>
      </w:tr>
      <w:tr w:rsidR="00234841" w:rsidRPr="009C5B90" w14:paraId="76108422"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540D1E52" w14:textId="77777777" w:rsidR="00234841" w:rsidRPr="009C5B90" w:rsidRDefault="00234841" w:rsidP="00D17253">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65102ED"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3CE9F2B3"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CAG data update</w:t>
            </w:r>
          </w:p>
        </w:tc>
      </w:tr>
      <w:tr w:rsidR="00234841" w:rsidRPr="009C5B90" w14:paraId="524359A3"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2A9F4A6" w14:textId="77777777" w:rsidR="00234841" w:rsidRPr="009C5B90" w:rsidRDefault="00234841" w:rsidP="00D17253">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D1B7E82" w14:textId="77777777" w:rsidR="00234841" w:rsidRPr="009C5B90" w:rsidRDefault="00234841" w:rsidP="00D17253">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22D14B52"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234841" w:rsidRPr="009C5B90" w14:paraId="074486BC"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CD29BAD" w14:textId="77777777" w:rsidR="00234841" w:rsidRPr="009C5B90" w:rsidRDefault="00234841" w:rsidP="00D17253">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36AB3768" w14:textId="77777777" w:rsidR="00234841" w:rsidRPr="009C5B90" w:rsidRDefault="00234841" w:rsidP="00D17253">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179587C" w14:textId="77777777" w:rsidR="00234841" w:rsidRPr="009C5B90" w:rsidRDefault="00234841" w:rsidP="00D17253">
            <w:pPr>
              <w:pStyle w:val="TAL"/>
              <w:rPr>
                <w:rFonts w:cs="Arial"/>
                <w:szCs w:val="18"/>
                <w:lang w:val="en-US" w:eastAsia="zh-CN"/>
              </w:rPr>
            </w:pPr>
            <w:r w:rsidRPr="009C5B90">
              <w:rPr>
                <w:rFonts w:cs="Arial"/>
                <w:szCs w:val="18"/>
                <w:lang w:val="en-US"/>
              </w:rPr>
              <w:t>Event Exposure Profile Data</w:t>
            </w:r>
          </w:p>
        </w:tc>
      </w:tr>
      <w:tr w:rsidR="00234841" w:rsidRPr="009C5B90" w14:paraId="2B7CEE9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6AF18D2C" w14:textId="77777777" w:rsidR="00234841" w:rsidRPr="009C5B90" w:rsidRDefault="00234841" w:rsidP="00D17253">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4FC1B7A3" w14:textId="77777777" w:rsidR="00234841" w:rsidRPr="009C5B90" w:rsidRDefault="00234841" w:rsidP="00D17253">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55AEBC5C" w14:textId="77777777" w:rsidR="00234841" w:rsidRPr="009C5B90" w:rsidRDefault="00234841" w:rsidP="00D17253">
            <w:pPr>
              <w:pStyle w:val="TAL"/>
              <w:rPr>
                <w:rFonts w:cs="Arial"/>
                <w:szCs w:val="18"/>
                <w:lang w:val="en-US" w:eastAsia="zh-CN"/>
              </w:rPr>
            </w:pPr>
            <w:r w:rsidRPr="009C5B90">
              <w:rPr>
                <w:lang w:val="en-US" w:eastAsia="zh-CN"/>
              </w:rPr>
              <w:t>Contains the context data sets</w:t>
            </w:r>
          </w:p>
        </w:tc>
      </w:tr>
      <w:tr w:rsidR="00234841" w:rsidRPr="009C5B90" w14:paraId="7BD00713"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2D9D02C" w14:textId="77777777" w:rsidR="00234841" w:rsidRPr="009C5B90" w:rsidRDefault="00234841" w:rsidP="00D17253">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29142677" w14:textId="77777777" w:rsidR="00234841" w:rsidRPr="009C5B90" w:rsidRDefault="00234841" w:rsidP="00D17253">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5146E16" w14:textId="77777777" w:rsidR="00234841" w:rsidRPr="009C5B90" w:rsidRDefault="00234841" w:rsidP="00D17253">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234841" w:rsidRPr="009C5B90" w14:paraId="0FCDFB2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6AC4FDF" w14:textId="77777777" w:rsidR="00234841" w:rsidRPr="009C5B90" w:rsidRDefault="00234841" w:rsidP="00D17253">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4B811479"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31FB468A" w14:textId="77777777" w:rsidR="00234841" w:rsidRPr="009C5B90" w:rsidRDefault="00234841" w:rsidP="00D17253">
            <w:pPr>
              <w:pStyle w:val="TAL"/>
              <w:rPr>
                <w:rFonts w:cs="Arial"/>
                <w:szCs w:val="18"/>
                <w:lang w:val="en-US" w:eastAsia="zh-CN"/>
              </w:rPr>
            </w:pPr>
            <w:r w:rsidRPr="009C5B90">
              <w:rPr>
                <w:lang w:val="en-US"/>
              </w:rPr>
              <w:t>Message Waiting Data list</w:t>
            </w:r>
          </w:p>
        </w:tc>
      </w:tr>
      <w:tr w:rsidR="00234841" w:rsidRPr="009C5B90" w14:paraId="42711A2F"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6C287A34" w14:textId="77777777" w:rsidR="00234841" w:rsidRPr="009C5B90" w:rsidRDefault="00234841" w:rsidP="00D17253">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67E50CD5"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592A2F9A" w14:textId="77777777" w:rsidR="00234841" w:rsidRPr="009C5B90" w:rsidRDefault="00234841" w:rsidP="00D17253">
            <w:pPr>
              <w:pStyle w:val="TAL"/>
              <w:rPr>
                <w:rFonts w:cs="Arial"/>
                <w:szCs w:val="18"/>
                <w:lang w:val="en-US" w:eastAsia="zh-CN"/>
              </w:rPr>
            </w:pPr>
            <w:r w:rsidRPr="009C5B90">
              <w:rPr>
                <w:lang w:val="en-US"/>
              </w:rPr>
              <w:t>Addresses of SM-Service Center entities with SMS waiting to be delivered to the UE</w:t>
            </w:r>
          </w:p>
        </w:tc>
      </w:tr>
      <w:tr w:rsidR="00234841" w:rsidRPr="009C5B90" w14:paraId="728403F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080664DB" w14:textId="77777777" w:rsidR="00234841" w:rsidRPr="009C5B90" w:rsidRDefault="00234841" w:rsidP="00D17253">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7857C89F" w14:textId="77777777" w:rsidR="00234841" w:rsidRPr="009C5B90" w:rsidRDefault="00234841" w:rsidP="00D17253">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5AB87C43"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234841" w:rsidRPr="009C5B90" w14:paraId="52D8D399"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4D98C43E" w14:textId="77777777" w:rsidR="00234841" w:rsidRPr="009C5B90" w:rsidRDefault="00234841" w:rsidP="00D17253">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78AD4A46" w14:textId="77777777" w:rsidR="00234841" w:rsidRPr="009C5B90" w:rsidRDefault="00234841" w:rsidP="00D17253">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2B0751C6" w14:textId="77777777" w:rsidR="00234841" w:rsidRPr="009C5B90" w:rsidRDefault="00234841" w:rsidP="00D17253">
            <w:pPr>
              <w:pStyle w:val="TAL"/>
              <w:rPr>
                <w:rFonts w:cs="Arial"/>
                <w:szCs w:val="18"/>
                <w:lang w:val="en-US" w:eastAsia="zh-CN"/>
              </w:rPr>
            </w:pPr>
            <w:r w:rsidRPr="009C5B90">
              <w:t>Contains info about a single SMF event subscription</w:t>
            </w:r>
          </w:p>
        </w:tc>
      </w:tr>
      <w:tr w:rsidR="00234841" w:rsidRPr="009C5B90" w14:paraId="7AE1CB0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633A7709" w14:textId="77777777" w:rsidR="00234841" w:rsidRPr="009C5B90" w:rsidRDefault="00234841" w:rsidP="00D17253">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54F58808" w14:textId="77777777" w:rsidR="00234841" w:rsidRPr="009C5B90" w:rsidRDefault="00234841" w:rsidP="00D17253">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6A708D18" w14:textId="77777777" w:rsidR="00234841" w:rsidRPr="009C5B90" w:rsidRDefault="00234841" w:rsidP="00D17253">
            <w:pPr>
              <w:pStyle w:val="TAL"/>
              <w:rPr>
                <w:rFonts w:cs="Arial"/>
                <w:szCs w:val="18"/>
                <w:lang w:val="en-US" w:eastAsia="zh-CN"/>
              </w:rPr>
            </w:pPr>
            <w:r w:rsidRPr="009C5B90">
              <w:rPr>
                <w:lang w:eastAsia="zh-CN"/>
              </w:rPr>
              <w:t>MTC provider information</w:t>
            </w:r>
          </w:p>
        </w:tc>
      </w:tr>
      <w:tr w:rsidR="00234841" w:rsidRPr="009C5B90" w14:paraId="1C66123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4336A84E" w14:textId="77777777" w:rsidR="00234841" w:rsidRPr="009C5B90" w:rsidRDefault="00234841" w:rsidP="00D17253">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22E38D62" w14:textId="77777777" w:rsidR="00234841" w:rsidRPr="009C5B90" w:rsidRDefault="00234841" w:rsidP="00D17253">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0EB3A24D"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234841" w:rsidRPr="009C5B90" w14:paraId="0301D4C2"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12D53181" w14:textId="77777777" w:rsidR="00234841" w:rsidRPr="009C5B90" w:rsidRDefault="00234841" w:rsidP="00D17253">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17D8E8D3" w14:textId="77777777" w:rsidR="00234841" w:rsidRPr="009C5B90" w:rsidRDefault="00234841" w:rsidP="00D17253">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7689AA6" w14:textId="77777777" w:rsidR="00234841" w:rsidRPr="009C5B90" w:rsidRDefault="00234841" w:rsidP="00D17253">
            <w:pPr>
              <w:pStyle w:val="TAL"/>
              <w:rPr>
                <w:rFonts w:cs="Arial"/>
                <w:szCs w:val="18"/>
                <w:lang w:val="en-US" w:eastAsia="zh-CN"/>
              </w:rPr>
            </w:pPr>
            <w:r w:rsidRPr="009C5B90">
              <w:t>Contains info about a single HSS event subscription</w:t>
            </w:r>
          </w:p>
        </w:tc>
      </w:tr>
      <w:tr w:rsidR="00234841" w:rsidRPr="009C5B90" w14:paraId="5F5E5E4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84BD317" w14:textId="77777777" w:rsidR="00234841" w:rsidRPr="009C5B90" w:rsidRDefault="00234841" w:rsidP="00D17253">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0FEE178A" w14:textId="77777777" w:rsidR="00234841" w:rsidRPr="009C5B90" w:rsidRDefault="00234841" w:rsidP="00D17253">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3C09CF31" w14:textId="77777777" w:rsidR="00234841" w:rsidRPr="009C5B90" w:rsidRDefault="00234841" w:rsidP="00D17253">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234841" w:rsidRPr="009C5B90" w14:paraId="09FAF23A"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4253643E" w14:textId="77777777" w:rsidR="00234841" w:rsidRPr="009C5B90" w:rsidRDefault="00234841" w:rsidP="00D17253">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4397CF0" w14:textId="77777777" w:rsidR="00234841" w:rsidRPr="009C5B90" w:rsidRDefault="00234841" w:rsidP="00D17253">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7C7AB191"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234841" w:rsidRPr="009C5B90" w14:paraId="561C82E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B2B59EF" w14:textId="77777777" w:rsidR="00234841" w:rsidRPr="009C5B90" w:rsidRDefault="00234841" w:rsidP="00D17253">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49260EE0" w14:textId="77777777" w:rsidR="00234841" w:rsidRPr="009C5B90" w:rsidRDefault="00234841" w:rsidP="00D17253">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4157453"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234841" w:rsidRPr="009C5B90" w14:paraId="25D60504"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1ED676DE" w14:textId="77777777" w:rsidR="00234841" w:rsidRPr="009C5B90" w:rsidRDefault="00234841" w:rsidP="00D17253">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249AD6CD" w14:textId="77777777" w:rsidR="00234841" w:rsidRPr="009C5B90" w:rsidRDefault="00234841" w:rsidP="00D17253">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2F3A22"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234841" w:rsidRPr="009C5B90" w14:paraId="1F46B2C3"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1E8B3C0D" w14:textId="77777777" w:rsidR="00234841" w:rsidRPr="009C5B90" w:rsidRDefault="00234841" w:rsidP="00D17253">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5E8B9124" w14:textId="77777777" w:rsidR="00234841" w:rsidRPr="009C5B90" w:rsidRDefault="00234841" w:rsidP="00D17253">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2B4C0ACA" w14:textId="77777777" w:rsidR="00234841" w:rsidRPr="009C5B90" w:rsidRDefault="00234841" w:rsidP="00D17253">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234841" w:rsidRPr="009C5B90" w14:paraId="3D339F04"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644B256" w14:textId="77777777" w:rsidR="00234841" w:rsidRPr="009C5B90" w:rsidRDefault="00234841" w:rsidP="00D17253">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447A82BB" w14:textId="77777777" w:rsidR="00234841" w:rsidRPr="009C5B90" w:rsidRDefault="00234841" w:rsidP="00D17253">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2AF61295" w14:textId="77777777" w:rsidR="00234841" w:rsidRPr="009C5B90" w:rsidRDefault="00234841" w:rsidP="00D17253">
            <w:pPr>
              <w:pStyle w:val="TAL"/>
              <w:rPr>
                <w:rFonts w:cs="Arial"/>
                <w:szCs w:val="18"/>
                <w:lang w:val="en-US" w:eastAsia="zh-CN"/>
              </w:rPr>
            </w:pPr>
            <w:r w:rsidRPr="009C5B90">
              <w:rPr>
                <w:rFonts w:cs="Arial"/>
                <w:szCs w:val="18"/>
                <w:lang w:val="en-US" w:eastAsia="zh-CN"/>
              </w:rPr>
              <w:t>Authorization Information</w:t>
            </w:r>
          </w:p>
        </w:tc>
      </w:tr>
      <w:tr w:rsidR="00234841" w:rsidRPr="009C5B90" w14:paraId="025A30AE"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006841D6" w14:textId="77777777" w:rsidR="00234841" w:rsidRPr="009C5B90" w:rsidRDefault="00234841" w:rsidP="00D17253">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3AB25901" w14:textId="77777777" w:rsidR="00234841" w:rsidRPr="009C5B90" w:rsidRDefault="00234841" w:rsidP="00D17253">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670D3FEC"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234841" w:rsidRPr="009C5B90" w14:paraId="573FCC02"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590A44EC" w14:textId="77777777" w:rsidR="00234841" w:rsidRPr="009C5B90" w:rsidRDefault="00234841" w:rsidP="00D17253">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A02F709" w14:textId="77777777" w:rsidR="00234841" w:rsidRPr="009C5B90" w:rsidRDefault="00234841" w:rsidP="00D17253">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5ECC1B4A" w14:textId="77777777" w:rsidR="00234841" w:rsidRPr="009C5B90" w:rsidRDefault="00234841" w:rsidP="00D17253">
            <w:pPr>
              <w:pStyle w:val="TAL"/>
              <w:rPr>
                <w:rFonts w:cs="Arial"/>
                <w:szCs w:val="18"/>
                <w:lang w:val="en-US" w:eastAsia="zh-CN"/>
              </w:rPr>
            </w:pPr>
            <w:r w:rsidRPr="009C5B90">
              <w:rPr>
                <w:rFonts w:cs="Arial"/>
                <w:szCs w:val="18"/>
                <w:lang w:val="en-US" w:eastAsia="zh-CN"/>
              </w:rPr>
              <w:t>A list of the Provisioned Parameters entries.</w:t>
            </w:r>
          </w:p>
        </w:tc>
      </w:tr>
      <w:tr w:rsidR="00234841" w:rsidRPr="009C5B90" w14:paraId="6C2D3C3F"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458258AB" w14:textId="77777777" w:rsidR="00234841" w:rsidRPr="009C5B90" w:rsidRDefault="00234841" w:rsidP="00D17253">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4908033" w14:textId="77777777" w:rsidR="00234841" w:rsidRPr="009C5B90" w:rsidRDefault="00234841" w:rsidP="00D17253">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2692E378" w14:textId="77777777" w:rsidR="00234841" w:rsidRPr="009C5B90" w:rsidRDefault="00234841" w:rsidP="00D17253">
            <w:pPr>
              <w:pStyle w:val="TAL"/>
              <w:rPr>
                <w:rFonts w:cs="Arial"/>
                <w:szCs w:val="18"/>
                <w:lang w:val="en-US" w:eastAsia="zh-CN"/>
              </w:rPr>
            </w:pPr>
            <w:r w:rsidRPr="009C5B90">
              <w:rPr>
                <w:lang w:val="en-US" w:eastAsia="zh-CN"/>
              </w:rPr>
              <w:t>Contains the subscribed data sets of a UE</w:t>
            </w:r>
          </w:p>
        </w:tc>
      </w:tr>
      <w:tr w:rsidR="00234841" w:rsidRPr="009C5B90" w14:paraId="1D477A6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1E6D2BEF" w14:textId="77777777" w:rsidR="00234841" w:rsidRPr="009C5B90" w:rsidRDefault="00234841" w:rsidP="00D17253">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D3B2ACB" w14:textId="77777777" w:rsidR="00234841" w:rsidRPr="009C5B90" w:rsidRDefault="00234841" w:rsidP="00D17253">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1E585B6"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234841" w:rsidRPr="009C5B90" w14:paraId="1A641A3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5A2F6861" w14:textId="77777777" w:rsidR="00234841" w:rsidRPr="009C5B90" w:rsidRDefault="00234841" w:rsidP="00D17253">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67C43C75" w14:textId="77777777" w:rsidR="00234841" w:rsidRPr="009C5B90" w:rsidRDefault="00234841" w:rsidP="00D17253">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6E5051EE" w14:textId="77777777" w:rsidR="00234841" w:rsidRPr="009C5B90" w:rsidRDefault="00234841" w:rsidP="00D17253">
            <w:pPr>
              <w:pStyle w:val="TAL"/>
              <w:rPr>
                <w:lang w:val="en-US" w:eastAsia="zh-CN"/>
              </w:rPr>
            </w:pPr>
            <w:r>
              <w:rPr>
                <w:rFonts w:cs="Arial"/>
                <w:szCs w:val="18"/>
                <w:lang w:val="en-US" w:eastAsia="zh-CN"/>
              </w:rPr>
              <w:t>Network Function Identifier</w:t>
            </w:r>
          </w:p>
        </w:tc>
      </w:tr>
      <w:tr w:rsidR="00234841" w:rsidRPr="009C5B90" w14:paraId="1079F13D"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0D4E621C" w14:textId="77777777" w:rsidR="00234841" w:rsidRPr="009C5B90" w:rsidRDefault="00234841" w:rsidP="00D17253">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13169382" w14:textId="77777777" w:rsidR="00234841" w:rsidRPr="009C5B90" w:rsidRDefault="00234841" w:rsidP="00D17253">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642592B4" w14:textId="77777777" w:rsidR="00234841" w:rsidRPr="009C5B90" w:rsidRDefault="00234841" w:rsidP="00D17253">
            <w:pPr>
              <w:pStyle w:val="TAL"/>
              <w:rPr>
                <w:lang w:val="en-US" w:eastAsia="zh-CN"/>
              </w:rPr>
            </w:pPr>
            <w:r>
              <w:rPr>
                <w:rFonts w:cs="Arial"/>
                <w:szCs w:val="18"/>
                <w:lang w:val="en-US" w:eastAsia="zh-CN"/>
              </w:rPr>
              <w:t>Extended Event Exposure Subscription</w:t>
            </w:r>
          </w:p>
        </w:tc>
      </w:tr>
      <w:tr w:rsidR="00234841" w:rsidRPr="009C5B90" w14:paraId="5275487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31286F94" w14:textId="77777777" w:rsidR="00234841" w:rsidRPr="009C5B90" w:rsidRDefault="00234841" w:rsidP="00D17253">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74D4001" w14:textId="77777777" w:rsidR="00234841" w:rsidRPr="009C5B90" w:rsidRDefault="00234841" w:rsidP="00D17253">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699D4BE4" w14:textId="77777777" w:rsidR="00234841" w:rsidRPr="009C5B90" w:rsidRDefault="00234841" w:rsidP="00D17253">
            <w:pPr>
              <w:pStyle w:val="TAL"/>
              <w:rPr>
                <w:lang w:val="en-US" w:eastAsia="zh-CN"/>
              </w:rPr>
            </w:pPr>
            <w:r>
              <w:rPr>
                <w:rFonts w:cs="Arial"/>
                <w:szCs w:val="18"/>
                <w:lang w:val="en-US" w:eastAsia="zh-CN"/>
              </w:rPr>
              <w:t>Additional EE-Subscription Information</w:t>
            </w:r>
          </w:p>
        </w:tc>
      </w:tr>
      <w:tr w:rsidR="00234841" w:rsidRPr="009C5B90" w14:paraId="1B6311CB"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869C083" w14:textId="77777777" w:rsidR="00234841" w:rsidRPr="009C5B90" w:rsidRDefault="00234841" w:rsidP="00D17253">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0C0B6624" w14:textId="77777777" w:rsidR="00234841" w:rsidRPr="009C5B90" w:rsidRDefault="00234841" w:rsidP="00D17253">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2C5A32FE" w14:textId="77777777" w:rsidR="00234841" w:rsidRPr="009C5B90" w:rsidRDefault="00234841" w:rsidP="00D17253">
            <w:pPr>
              <w:pStyle w:val="TAL"/>
              <w:rPr>
                <w:lang w:val="en-US" w:eastAsia="zh-CN"/>
              </w:rPr>
            </w:pPr>
            <w:r w:rsidRPr="009C5B90">
              <w:rPr>
                <w:lang w:val="en-US"/>
              </w:rPr>
              <w:t>String identifying a PLMN ID or an SNPN ID.</w:t>
            </w:r>
          </w:p>
        </w:tc>
      </w:tr>
      <w:tr w:rsidR="00234841" w:rsidRPr="009C5B90" w14:paraId="55F550EF"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2AE5237" w14:textId="77777777" w:rsidR="00234841" w:rsidRPr="009C5B90" w:rsidRDefault="00234841" w:rsidP="00D17253">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494EE09" w14:textId="77777777" w:rsidR="00234841" w:rsidRPr="009C5B90" w:rsidRDefault="00234841" w:rsidP="00D17253">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507C91E1" w14:textId="77777777" w:rsidR="00234841" w:rsidRPr="009C5B90" w:rsidRDefault="00234841" w:rsidP="00D17253">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234841" w:rsidRPr="009C5B90" w14:paraId="4E280EEE"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3F2EC5C1" w14:textId="77777777" w:rsidR="00234841" w:rsidRPr="009C5B90" w:rsidRDefault="00234841" w:rsidP="00D17253">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00654A4B" w14:textId="77777777" w:rsidR="00234841" w:rsidRPr="009C5B90" w:rsidRDefault="00234841" w:rsidP="00D17253">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48DFD62B" w14:textId="77777777" w:rsidR="00234841" w:rsidRPr="009C5B90" w:rsidRDefault="00234841" w:rsidP="00D17253">
            <w:pPr>
              <w:pStyle w:val="TAL"/>
              <w:rPr>
                <w:rFonts w:cs="Arial"/>
                <w:szCs w:val="18"/>
                <w:lang w:val="en-US" w:eastAsia="zh-CN"/>
              </w:rPr>
            </w:pPr>
            <w:r w:rsidRPr="009C5B90">
              <w:rPr>
                <w:lang w:val="en-US" w:eastAsia="zh-CN"/>
              </w:rPr>
              <w:t>The name of data set</w:t>
            </w:r>
          </w:p>
        </w:tc>
      </w:tr>
      <w:tr w:rsidR="00234841" w:rsidRPr="009C5B90" w14:paraId="61B1D2A4"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1D1AA7B" w14:textId="77777777" w:rsidR="00234841" w:rsidRPr="009C5B90" w:rsidRDefault="00234841" w:rsidP="00D17253">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138631B7" w14:textId="77777777" w:rsidR="00234841" w:rsidRPr="009C5B90" w:rsidRDefault="00234841" w:rsidP="00D17253">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1E2DE4DE" w14:textId="77777777" w:rsidR="00234841" w:rsidRPr="009C5B90" w:rsidRDefault="00234841" w:rsidP="00D17253">
            <w:pPr>
              <w:pStyle w:val="TAL"/>
              <w:rPr>
                <w:rFonts w:cs="Arial"/>
                <w:szCs w:val="18"/>
                <w:lang w:val="en-US" w:eastAsia="zh-CN"/>
              </w:rPr>
            </w:pPr>
            <w:r w:rsidRPr="009C5B90">
              <w:rPr>
                <w:lang w:val="en-US" w:eastAsia="zh-CN"/>
              </w:rPr>
              <w:t>The name of context data set</w:t>
            </w:r>
          </w:p>
        </w:tc>
      </w:tr>
      <w:tr w:rsidR="00234841" w:rsidRPr="009C5B90" w14:paraId="404605ED"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DEACE0B" w14:textId="77777777" w:rsidR="00234841" w:rsidRPr="009C5B90" w:rsidRDefault="00234841" w:rsidP="00D17253">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33EF6E7D" w14:textId="77777777" w:rsidR="00234841" w:rsidRPr="009C5B90" w:rsidRDefault="00234841" w:rsidP="00D17253">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36E79DF" w14:textId="77777777" w:rsidR="00234841" w:rsidRPr="009C5B90" w:rsidRDefault="00234841" w:rsidP="00D17253">
            <w:pPr>
              <w:pStyle w:val="TAL"/>
              <w:rPr>
                <w:rFonts w:cs="Arial"/>
                <w:szCs w:val="18"/>
                <w:lang w:val="en-US" w:eastAsia="zh-CN"/>
              </w:rPr>
            </w:pPr>
            <w:r w:rsidRPr="009C5B90">
              <w:rPr>
                <w:lang w:val="en-US"/>
              </w:rPr>
              <w:t>Scheme for generation of Sequence Numbers</w:t>
            </w:r>
          </w:p>
        </w:tc>
      </w:tr>
      <w:tr w:rsidR="00234841" w:rsidRPr="009C5B90" w14:paraId="01C93CF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595E2B7D" w14:textId="77777777" w:rsidR="00234841" w:rsidRPr="009C5B90" w:rsidRDefault="00234841" w:rsidP="00D17253">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0CB744D0" w14:textId="77777777" w:rsidR="00234841" w:rsidRPr="009C5B90" w:rsidRDefault="00234841" w:rsidP="00D17253">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6DD79057" w14:textId="77777777" w:rsidR="00234841" w:rsidRPr="009C5B90" w:rsidRDefault="00234841" w:rsidP="00D17253">
            <w:pPr>
              <w:pStyle w:val="TAL"/>
              <w:rPr>
                <w:rFonts w:cs="Arial"/>
                <w:szCs w:val="18"/>
                <w:lang w:val="en-US" w:eastAsia="zh-CN"/>
              </w:rPr>
            </w:pPr>
            <w:r w:rsidRPr="009C5B90">
              <w:rPr>
                <w:lang w:val="en-US"/>
              </w:rPr>
              <w:t>Sign of the DIF value</w:t>
            </w:r>
          </w:p>
        </w:tc>
      </w:tr>
      <w:tr w:rsidR="00234841" w:rsidRPr="009C5B90" w14:paraId="34601D5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20347DD0" w14:textId="77777777" w:rsidR="00234841" w:rsidRPr="009C5B90" w:rsidRDefault="00234841" w:rsidP="00D17253">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18CB633E" w14:textId="77777777" w:rsidR="00234841" w:rsidRPr="009C5B90" w:rsidRDefault="00234841" w:rsidP="00D17253">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DAB015D" w14:textId="77777777" w:rsidR="00234841" w:rsidRPr="009C5B90" w:rsidRDefault="00234841" w:rsidP="00D17253">
            <w:pPr>
              <w:pStyle w:val="TAL"/>
              <w:rPr>
                <w:rFonts w:cs="Arial"/>
                <w:szCs w:val="18"/>
                <w:lang w:val="en-US" w:eastAsia="zh-CN"/>
              </w:rPr>
            </w:pPr>
            <w:r w:rsidRPr="009C5B90">
              <w:rPr>
                <w:lang w:val="en-US"/>
              </w:rPr>
              <w:t>Status of the procedure</w:t>
            </w:r>
          </w:p>
        </w:tc>
      </w:tr>
      <w:tr w:rsidR="00234841" w:rsidRPr="009C5B90" w14:paraId="0075E592"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665229D5" w14:textId="77777777" w:rsidR="00234841" w:rsidRPr="009C5B90" w:rsidRDefault="00234841" w:rsidP="00D17253">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791BB60E" w14:textId="77777777" w:rsidR="00234841" w:rsidRPr="009C5B90" w:rsidRDefault="00234841" w:rsidP="00D17253">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37242395" w14:textId="77777777" w:rsidR="00234841" w:rsidRPr="009C5B90" w:rsidRDefault="00234841" w:rsidP="00D17253">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45F4CEBB" w14:textId="77777777" w:rsidR="00234841" w:rsidRPr="00533C32" w:rsidRDefault="00234841" w:rsidP="00234841">
      <w:pPr>
        <w:rPr>
          <w:lang w:eastAsia="zh-CN"/>
        </w:rPr>
      </w:pPr>
    </w:p>
    <w:p w14:paraId="5BABBAB8" w14:textId="77777777" w:rsidR="00234841" w:rsidRPr="00533C32" w:rsidRDefault="00234841" w:rsidP="0023484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6270187" w14:textId="77777777" w:rsidR="00234841" w:rsidRPr="00533C32" w:rsidRDefault="00234841" w:rsidP="00434F1A">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234841" w:rsidRPr="009C5B90" w14:paraId="47E2A81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01728C56" w14:textId="77777777" w:rsidR="00234841" w:rsidRPr="009C5B90" w:rsidRDefault="00234841" w:rsidP="00D17253">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27E6F20" w14:textId="77777777" w:rsidR="00234841" w:rsidRPr="009C5B90" w:rsidRDefault="00234841" w:rsidP="00D17253">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79D4B9" w14:textId="77777777" w:rsidR="00234841" w:rsidRPr="009C5B90" w:rsidRDefault="00234841" w:rsidP="00D17253">
            <w:pPr>
              <w:pStyle w:val="TAH"/>
              <w:rPr>
                <w:lang w:val="en-US"/>
              </w:rPr>
            </w:pPr>
            <w:r w:rsidRPr="009C5B90">
              <w:rPr>
                <w:lang w:val="en-US"/>
              </w:rPr>
              <w:t>Comments</w:t>
            </w:r>
          </w:p>
        </w:tc>
      </w:tr>
      <w:tr w:rsidR="00234841" w:rsidRPr="009C5B90" w14:paraId="282D003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D576BA5" w14:textId="77777777" w:rsidR="00234841" w:rsidRPr="009C5B90" w:rsidRDefault="00234841" w:rsidP="00D17253">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7DC98B5A"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7F409E9" w14:textId="77777777" w:rsidR="00234841" w:rsidRPr="009C5B90" w:rsidRDefault="00234841" w:rsidP="00D17253">
            <w:pPr>
              <w:pStyle w:val="TAL"/>
              <w:rPr>
                <w:rFonts w:cs="Arial"/>
                <w:szCs w:val="18"/>
                <w:lang w:val="en-US"/>
              </w:rPr>
            </w:pPr>
            <w:r w:rsidRPr="009C5B90">
              <w:rPr>
                <w:rFonts w:cs="Arial"/>
                <w:szCs w:val="18"/>
                <w:lang w:val="en-US"/>
              </w:rPr>
              <w:t>Access and Mobility Subscription Data</w:t>
            </w:r>
          </w:p>
        </w:tc>
      </w:tr>
      <w:tr w:rsidR="00234841" w:rsidRPr="009C5B90" w14:paraId="63819F2D"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616D3BC1" w14:textId="77777777" w:rsidR="00234841" w:rsidRPr="009C5B90" w:rsidRDefault="00234841" w:rsidP="00D17253">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369A40CB"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56B471E1" w14:textId="77777777" w:rsidR="00234841" w:rsidRPr="009C5B90" w:rsidRDefault="00234841" w:rsidP="00D17253">
            <w:pPr>
              <w:pStyle w:val="TAL"/>
              <w:rPr>
                <w:rFonts w:cs="Arial"/>
                <w:szCs w:val="18"/>
                <w:lang w:val="en-US"/>
              </w:rPr>
            </w:pPr>
            <w:r w:rsidRPr="009C5B90">
              <w:rPr>
                <w:rFonts w:cs="Arial"/>
                <w:szCs w:val="18"/>
                <w:lang w:val="en-US"/>
              </w:rPr>
              <w:t>SMF Selection Subscription Data</w:t>
            </w:r>
          </w:p>
        </w:tc>
      </w:tr>
      <w:tr w:rsidR="00234841" w:rsidRPr="009C5B90" w14:paraId="357DEC5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EC46466" w14:textId="77777777" w:rsidR="00234841" w:rsidRPr="009C5B90" w:rsidRDefault="00234841" w:rsidP="00D17253">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4F4CA234"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9F77630" w14:textId="77777777" w:rsidR="00234841" w:rsidRPr="009C5B90" w:rsidRDefault="00234841" w:rsidP="00D17253">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234841" w:rsidRPr="009C5B90" w14:paraId="791DD0CA"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AE0F52A" w14:textId="77777777" w:rsidR="00234841" w:rsidRPr="009C5B90" w:rsidRDefault="00234841" w:rsidP="00D17253">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32A1623"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60A01A4C" w14:textId="77777777" w:rsidR="00234841" w:rsidRPr="009C5B90" w:rsidRDefault="00234841" w:rsidP="00D17253">
            <w:pPr>
              <w:pStyle w:val="TAL"/>
              <w:rPr>
                <w:lang w:val="en-US"/>
              </w:rPr>
            </w:pPr>
            <w:r w:rsidRPr="009C5B90">
              <w:rPr>
                <w:rFonts w:cs="Arial"/>
                <w:szCs w:val="18"/>
              </w:rPr>
              <w:t>The complete set of information relevant to the AMF where the UE has registered via 3GPP access.</w:t>
            </w:r>
          </w:p>
        </w:tc>
      </w:tr>
      <w:tr w:rsidR="00234841" w:rsidRPr="009C5B90" w14:paraId="56E499AD"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7DFC6E7" w14:textId="77777777" w:rsidR="00234841" w:rsidRPr="009C5B90" w:rsidRDefault="00234841" w:rsidP="00D17253">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EDE4697" w14:textId="77777777" w:rsidR="00234841" w:rsidRPr="009C5B90" w:rsidRDefault="00234841" w:rsidP="00D17253">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2046CAF3" w14:textId="77777777" w:rsidR="00234841" w:rsidRPr="009C5B90" w:rsidRDefault="00234841" w:rsidP="00D17253">
            <w:pPr>
              <w:pStyle w:val="TAL"/>
              <w:rPr>
                <w:lang w:val="en-US"/>
              </w:rPr>
            </w:pPr>
            <w:r w:rsidRPr="009C5B90">
              <w:rPr>
                <w:rFonts w:cs="Arial"/>
                <w:szCs w:val="18"/>
                <w:lang w:val="en-US"/>
              </w:rPr>
              <w:t>The complete set of information relevant to the AMF where the UE has registered via non 3GPP access.</w:t>
            </w:r>
          </w:p>
        </w:tc>
      </w:tr>
      <w:tr w:rsidR="00234841" w:rsidRPr="009C5B90" w14:paraId="664A57EF"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1AE8740A" w14:textId="77777777" w:rsidR="00234841" w:rsidRPr="009C5B90" w:rsidRDefault="00234841" w:rsidP="00D17253">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62B87694"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9A9E887" w14:textId="77777777" w:rsidR="00234841" w:rsidRPr="009C5B90" w:rsidRDefault="00234841" w:rsidP="00D17253">
            <w:pPr>
              <w:pStyle w:val="TAL"/>
              <w:rPr>
                <w:rFonts w:cs="Arial"/>
                <w:szCs w:val="18"/>
                <w:lang w:val="en-US"/>
              </w:rPr>
            </w:pPr>
            <w:r w:rsidRPr="009C5B90">
              <w:rPr>
                <w:rFonts w:cs="Arial"/>
                <w:szCs w:val="18"/>
              </w:rPr>
              <w:t>The complete set of information relevant to an SMF serving the UE</w:t>
            </w:r>
          </w:p>
        </w:tc>
      </w:tr>
      <w:tr w:rsidR="00234841" w:rsidRPr="009C5B90" w14:paraId="16318AD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D1C644F" w14:textId="77777777" w:rsidR="00234841" w:rsidRPr="009C5B90" w:rsidRDefault="00234841" w:rsidP="00D17253">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55410789"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ACAEEA2" w14:textId="77777777" w:rsidR="00234841" w:rsidRPr="009C5B90" w:rsidRDefault="00234841" w:rsidP="00D17253">
            <w:pPr>
              <w:pStyle w:val="TAL"/>
              <w:rPr>
                <w:rFonts w:cs="Arial"/>
                <w:szCs w:val="18"/>
                <w:lang w:val="en-US"/>
              </w:rPr>
            </w:pPr>
            <w:r w:rsidRPr="009C5B90">
              <w:rPr>
                <w:rFonts w:cs="Arial"/>
                <w:szCs w:val="18"/>
              </w:rPr>
              <w:t>The complete set of information relevant to the SMSF serving the UE.</w:t>
            </w:r>
          </w:p>
        </w:tc>
      </w:tr>
      <w:tr w:rsidR="00234841" w:rsidRPr="009C5B90" w14:paraId="61CC9FE6"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5A8AA69" w14:textId="77777777" w:rsidR="00234841" w:rsidRPr="009C5B90" w:rsidRDefault="00234841" w:rsidP="00D17253">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29E301F"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9A8F504" w14:textId="77777777" w:rsidR="00234841" w:rsidRPr="009C5B90" w:rsidRDefault="00234841" w:rsidP="00D17253">
            <w:pPr>
              <w:pStyle w:val="TAL"/>
              <w:rPr>
                <w:rFonts w:cs="Arial"/>
                <w:szCs w:val="18"/>
                <w:lang w:val="en-US"/>
              </w:rPr>
            </w:pPr>
            <w:r w:rsidRPr="009C5B90">
              <w:rPr>
                <w:lang w:val="en-US"/>
              </w:rPr>
              <w:t>SMS Management Subscription Data</w:t>
            </w:r>
          </w:p>
        </w:tc>
      </w:tr>
      <w:tr w:rsidR="00234841" w:rsidRPr="009C5B90" w14:paraId="06DF74E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21F27BB" w14:textId="77777777" w:rsidR="00234841" w:rsidRPr="009C5B90" w:rsidRDefault="00234841" w:rsidP="00D17253">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043D700" w14:textId="77777777" w:rsidR="00234841" w:rsidRPr="009C5B90" w:rsidRDefault="00234841" w:rsidP="00D17253">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59BD8F8" w14:textId="77777777" w:rsidR="00234841" w:rsidRPr="009C5B90" w:rsidRDefault="00234841" w:rsidP="00D17253">
            <w:pPr>
              <w:pStyle w:val="TAL"/>
              <w:rPr>
                <w:rFonts w:cs="Arial"/>
                <w:szCs w:val="18"/>
                <w:lang w:val="en-US"/>
              </w:rPr>
            </w:pPr>
            <w:r w:rsidRPr="009C5B90">
              <w:rPr>
                <w:rFonts w:cs="Arial"/>
                <w:noProof/>
                <w:szCs w:val="18"/>
                <w:lang w:val="en-US"/>
              </w:rPr>
              <w:t>Used to negotiate the applicability of the optional features</w:t>
            </w:r>
          </w:p>
        </w:tc>
      </w:tr>
      <w:tr w:rsidR="00234841" w:rsidRPr="009C5B90" w14:paraId="31A62D5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593E708" w14:textId="77777777" w:rsidR="00234841" w:rsidRPr="009C5B90" w:rsidRDefault="00234841" w:rsidP="00D17253">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5612EB15"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ED161EA" w14:textId="77777777" w:rsidR="00234841" w:rsidRPr="009C5B90" w:rsidRDefault="00234841" w:rsidP="00D17253">
            <w:pPr>
              <w:pStyle w:val="TAL"/>
              <w:rPr>
                <w:rFonts w:cs="Arial"/>
                <w:szCs w:val="18"/>
                <w:lang w:val="en-US" w:eastAsia="zh-CN"/>
              </w:rPr>
            </w:pPr>
            <w:r w:rsidRPr="009C5B90">
              <w:rPr>
                <w:rFonts w:cs="Arial"/>
                <w:szCs w:val="18"/>
                <w:lang w:val="en-US" w:eastAsia="zh-CN"/>
              </w:rPr>
              <w:t>Detailed information about the status code.</w:t>
            </w:r>
          </w:p>
        </w:tc>
      </w:tr>
      <w:tr w:rsidR="00234841" w:rsidRPr="009C5B90" w14:paraId="26808FCC"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F255810" w14:textId="77777777" w:rsidR="00234841" w:rsidRPr="009C5B90" w:rsidRDefault="00234841" w:rsidP="00D17253">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03D45"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22B69A5" w14:textId="77777777" w:rsidR="00234841" w:rsidRPr="009C5B90" w:rsidRDefault="00234841" w:rsidP="00D17253">
            <w:pPr>
              <w:pStyle w:val="TAL"/>
              <w:rPr>
                <w:rFonts w:cs="Arial"/>
                <w:szCs w:val="18"/>
                <w:lang w:val="en-US"/>
              </w:rPr>
            </w:pPr>
            <w:r w:rsidRPr="009C5B90">
              <w:rPr>
                <w:rFonts w:cs="Arial"/>
                <w:szCs w:val="18"/>
              </w:rPr>
              <w:t>Parameter Provision Data</w:t>
            </w:r>
          </w:p>
        </w:tc>
      </w:tr>
      <w:tr w:rsidR="00234841" w:rsidRPr="009C5B90" w14:paraId="6D17732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2D194912" w14:textId="77777777" w:rsidR="00234841" w:rsidRPr="009C5B90" w:rsidRDefault="00234841" w:rsidP="00D17253">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3E1507B6"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7D5B898" w14:textId="77777777" w:rsidR="00234841" w:rsidRPr="009C5B90" w:rsidRDefault="00234841" w:rsidP="00D17253">
            <w:pPr>
              <w:pStyle w:val="TAL"/>
              <w:rPr>
                <w:rFonts w:cs="Arial"/>
                <w:szCs w:val="18"/>
                <w:lang w:val="en-US"/>
              </w:rPr>
            </w:pPr>
            <w:r w:rsidRPr="009C5B90">
              <w:rPr>
                <w:rFonts w:cs="Arial"/>
                <w:szCs w:val="18"/>
                <w:lang w:val="en-US"/>
              </w:rPr>
              <w:t>Provisioned Parameter Data Entry</w:t>
            </w:r>
          </w:p>
        </w:tc>
      </w:tr>
      <w:tr w:rsidR="00234841" w:rsidRPr="009C5B90" w14:paraId="163720B0"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7A8F057" w14:textId="77777777" w:rsidR="00234841" w:rsidRPr="009C5B90" w:rsidRDefault="00234841" w:rsidP="00D17253">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6718FF5D"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50970BF" w14:textId="77777777" w:rsidR="00234841" w:rsidRPr="009C5B90" w:rsidRDefault="00234841" w:rsidP="00D17253">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234841" w:rsidRPr="009C5B90" w14:paraId="359364FC"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BEDB67C" w14:textId="77777777" w:rsidR="00234841" w:rsidRPr="009C5B90" w:rsidRDefault="00234841" w:rsidP="00D17253">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97E95E1"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848A29F" w14:textId="77777777" w:rsidR="00234841" w:rsidRPr="009C5B90" w:rsidRDefault="00234841" w:rsidP="00D17253">
            <w:pPr>
              <w:pStyle w:val="TAL"/>
              <w:rPr>
                <w:rFonts w:cs="Arial"/>
                <w:szCs w:val="18"/>
                <w:lang w:val="en-US"/>
              </w:rPr>
            </w:pPr>
            <w:r w:rsidRPr="009C5B90">
              <w:rPr>
                <w:rFonts w:cs="Arial"/>
                <w:szCs w:val="18"/>
                <w:lang w:val="en-US" w:eastAsia="zh-CN"/>
              </w:rPr>
              <w:t>Data structure used for JSON patch.</w:t>
            </w:r>
          </w:p>
        </w:tc>
      </w:tr>
      <w:tr w:rsidR="00234841" w:rsidRPr="009C5B90" w14:paraId="73532CE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295EC5D" w14:textId="77777777" w:rsidR="00234841" w:rsidRPr="009C5B90" w:rsidRDefault="00234841" w:rsidP="00D17253">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C999D4C"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C347402" w14:textId="77777777" w:rsidR="00234841" w:rsidRPr="009C5B90" w:rsidRDefault="00234841" w:rsidP="00D17253">
            <w:pPr>
              <w:pStyle w:val="TAL"/>
              <w:rPr>
                <w:rFonts w:cs="Arial"/>
                <w:szCs w:val="18"/>
                <w:lang w:val="en-US" w:eastAsia="zh-CN"/>
              </w:rPr>
            </w:pPr>
            <w:r w:rsidRPr="009C5B90">
              <w:rPr>
                <w:rFonts w:cs="Arial"/>
                <w:szCs w:val="18"/>
              </w:rPr>
              <w:t>A subscription to notifications</w:t>
            </w:r>
          </w:p>
        </w:tc>
      </w:tr>
      <w:tr w:rsidR="00234841" w:rsidRPr="009C5B90" w14:paraId="18B433BD"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8EE218F" w14:textId="77777777" w:rsidR="00234841" w:rsidRPr="009C5B90" w:rsidRDefault="00234841" w:rsidP="00D17253">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428A592B"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08BA7E1" w14:textId="77777777" w:rsidR="00234841" w:rsidRPr="009C5B90" w:rsidRDefault="00234841" w:rsidP="00D17253">
            <w:pPr>
              <w:pStyle w:val="TAL"/>
              <w:rPr>
                <w:rFonts w:cs="Arial"/>
                <w:szCs w:val="18"/>
                <w:lang w:val="en-US" w:eastAsia="zh-CN"/>
              </w:rPr>
            </w:pPr>
            <w:r w:rsidRPr="009C5B90">
              <w:rPr>
                <w:rFonts w:cs="Arial"/>
                <w:szCs w:val="18"/>
              </w:rPr>
              <w:t>A subscription to Notifications of event exposure</w:t>
            </w:r>
          </w:p>
        </w:tc>
      </w:tr>
      <w:tr w:rsidR="00234841" w:rsidRPr="009C5B90" w14:paraId="7E3609F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4319AB2" w14:textId="77777777" w:rsidR="00234841" w:rsidRPr="009C5B90" w:rsidRDefault="00234841" w:rsidP="00D17253">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0E0891FB"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9D51290"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234841" w:rsidRPr="009C5B90" w14:paraId="3CB96B5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A29E322" w14:textId="77777777" w:rsidR="00234841" w:rsidRPr="009C5B90" w:rsidRDefault="00234841" w:rsidP="00D17253">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33FB806B"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27A6675" w14:textId="77777777" w:rsidR="00234841" w:rsidRPr="009C5B90" w:rsidRDefault="00234841" w:rsidP="00D17253">
            <w:pPr>
              <w:pStyle w:val="TAL"/>
              <w:rPr>
                <w:rFonts w:cs="Arial"/>
                <w:szCs w:val="18"/>
                <w:lang w:val="en-US" w:eastAsia="zh-CN"/>
              </w:rPr>
            </w:pPr>
            <w:r w:rsidRPr="009C5B90">
              <w:rPr>
                <w:lang w:val="en-US"/>
              </w:rPr>
              <w:t>Trace Data</w:t>
            </w:r>
          </w:p>
        </w:tc>
      </w:tr>
      <w:tr w:rsidR="00234841" w:rsidRPr="009C5B90" w14:paraId="0AD410D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0571A4F" w14:textId="77777777" w:rsidR="00234841" w:rsidRPr="009C5B90" w:rsidRDefault="00234841" w:rsidP="00D17253">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899034C"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1202FBC" w14:textId="77777777" w:rsidR="00234841" w:rsidRPr="009C5B90" w:rsidRDefault="00234841" w:rsidP="00D17253">
            <w:pPr>
              <w:pStyle w:val="TAL"/>
              <w:rPr>
                <w:rFonts w:cs="Arial"/>
                <w:szCs w:val="18"/>
                <w:lang w:val="en-US" w:eastAsia="zh-CN"/>
              </w:rPr>
            </w:pPr>
            <w:r w:rsidRPr="009C5B90">
              <w:rPr>
                <w:rFonts w:cs="Arial"/>
                <w:szCs w:val="18"/>
                <w:lang w:val="en-US"/>
              </w:rPr>
              <w:t>Data Network Name</w:t>
            </w:r>
          </w:p>
        </w:tc>
      </w:tr>
      <w:tr w:rsidR="00234841" w:rsidRPr="009C5B90" w14:paraId="6BBC8750"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49613BF" w14:textId="77777777" w:rsidR="00234841" w:rsidRPr="009C5B90" w:rsidRDefault="00234841" w:rsidP="00D17253">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C80367F"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DB74AC7" w14:textId="77777777" w:rsidR="00234841" w:rsidRPr="009C5B90" w:rsidRDefault="00234841" w:rsidP="00D17253">
            <w:pPr>
              <w:pStyle w:val="TAL"/>
              <w:rPr>
                <w:rFonts w:cs="Arial"/>
                <w:szCs w:val="18"/>
                <w:lang w:val="en-US"/>
              </w:rPr>
            </w:pPr>
            <w:r w:rsidRPr="009C5B90">
              <w:rPr>
                <w:rFonts w:cs="Arial"/>
                <w:szCs w:val="18"/>
                <w:lang w:val="en-US"/>
              </w:rPr>
              <w:t>Single NSSAI</w:t>
            </w:r>
          </w:p>
        </w:tc>
      </w:tr>
      <w:tr w:rsidR="00234841" w:rsidRPr="009C5B90" w14:paraId="175B0A3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A9FEBCB" w14:textId="77777777" w:rsidR="00234841" w:rsidRPr="009C5B90" w:rsidRDefault="00234841" w:rsidP="00D17253">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24259B99"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1CEEFAF" w14:textId="77777777" w:rsidR="00234841" w:rsidRPr="009C5B90" w:rsidRDefault="00234841" w:rsidP="00D17253">
            <w:pPr>
              <w:pStyle w:val="TAL"/>
              <w:rPr>
                <w:lang w:val="en-US" w:eastAsia="zh-CN"/>
              </w:rPr>
            </w:pPr>
            <w:r w:rsidRPr="009C5B90">
              <w:rPr>
                <w:lang w:val="en-US" w:eastAsia="zh-CN"/>
              </w:rPr>
              <w:t>String represents the SUPI or GPSI.</w:t>
            </w:r>
          </w:p>
          <w:p w14:paraId="0ACDE1C5" w14:textId="77777777" w:rsidR="00234841" w:rsidRPr="009C5B90" w:rsidRDefault="00234841" w:rsidP="00D17253">
            <w:pPr>
              <w:pStyle w:val="TAL"/>
              <w:rPr>
                <w:rFonts w:cs="Arial"/>
                <w:szCs w:val="18"/>
                <w:lang w:val="en-US"/>
              </w:rPr>
            </w:pPr>
          </w:p>
        </w:tc>
      </w:tr>
      <w:tr w:rsidR="00234841" w:rsidRPr="009C5B90" w14:paraId="1077E90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1AA312E2" w14:textId="77777777" w:rsidR="00234841" w:rsidRPr="009C5B90" w:rsidRDefault="00234841" w:rsidP="00D17253">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D181F18"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216DE85D" w14:textId="77777777" w:rsidR="00234841" w:rsidRPr="009C5B90" w:rsidRDefault="00234841" w:rsidP="00D17253">
            <w:pPr>
              <w:pStyle w:val="TAL"/>
              <w:rPr>
                <w:lang w:val="en-US" w:eastAsia="zh-CN"/>
              </w:rPr>
            </w:pPr>
            <w:r w:rsidRPr="009C5B90">
              <w:rPr>
                <w:lang w:val="en-US"/>
              </w:rPr>
              <w:t>NF Instance Identifier</w:t>
            </w:r>
          </w:p>
        </w:tc>
      </w:tr>
      <w:tr w:rsidR="00234841" w:rsidRPr="009C5B90" w14:paraId="5CEA185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6332FEE4" w14:textId="77777777" w:rsidR="00234841" w:rsidRPr="009C5B90" w:rsidRDefault="00234841" w:rsidP="00D17253">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366952C3"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198C5D4" w14:textId="77777777" w:rsidR="00234841" w:rsidRPr="009C5B90" w:rsidRDefault="00234841" w:rsidP="00D17253">
            <w:pPr>
              <w:pStyle w:val="TAL"/>
              <w:rPr>
                <w:lang w:val="en-US" w:eastAsia="zh-CN"/>
              </w:rPr>
            </w:pPr>
            <w:r w:rsidRPr="009C5B90">
              <w:rPr>
                <w:lang w:val="en-US" w:eastAsia="zh-CN"/>
              </w:rPr>
              <w:t>Common data type used for data change notification.</w:t>
            </w:r>
          </w:p>
        </w:tc>
      </w:tr>
      <w:tr w:rsidR="00234841" w:rsidRPr="009C5B90" w14:paraId="6C739CE5"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1BB41ED8" w14:textId="77777777" w:rsidR="00234841" w:rsidRPr="009C5B90" w:rsidRDefault="00234841" w:rsidP="00D17253">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680FF89E"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7C1AF6C" w14:textId="77777777" w:rsidR="00234841" w:rsidRPr="009C5B90" w:rsidRDefault="00234841" w:rsidP="00D17253">
            <w:pPr>
              <w:pStyle w:val="TAL"/>
              <w:rPr>
                <w:lang w:val="en-US" w:eastAsia="zh-CN"/>
              </w:rPr>
            </w:pPr>
            <w:r w:rsidRPr="009C5B90">
              <w:rPr>
                <w:lang w:val="en-US" w:eastAsia="zh-CN"/>
              </w:rPr>
              <w:t>Operator Determined Barring Data</w:t>
            </w:r>
          </w:p>
        </w:tc>
      </w:tr>
      <w:tr w:rsidR="00234841" w:rsidRPr="009C5B90" w14:paraId="39920A2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A56F527" w14:textId="77777777" w:rsidR="00234841" w:rsidRPr="009C5B90" w:rsidRDefault="00234841" w:rsidP="00D17253">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507ABA9"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517212" w14:textId="77777777" w:rsidR="00234841" w:rsidRPr="009C5B90" w:rsidRDefault="00234841" w:rsidP="00D17253">
            <w:pPr>
              <w:pStyle w:val="TAL"/>
              <w:rPr>
                <w:lang w:val="en-US" w:eastAsia="zh-CN"/>
              </w:rPr>
            </w:pPr>
            <w:r w:rsidRPr="009C5B90">
              <w:rPr>
                <w:lang w:val="en-US"/>
              </w:rPr>
              <w:t>Event Type</w:t>
            </w:r>
          </w:p>
        </w:tc>
      </w:tr>
      <w:tr w:rsidR="00234841" w:rsidRPr="009C5B90" w14:paraId="4869E48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29C96D8" w14:textId="77777777" w:rsidR="00234841" w:rsidRPr="009C5B90" w:rsidRDefault="00234841" w:rsidP="00D17253">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3C53AF0A"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716EF2EA" w14:textId="77777777" w:rsidR="00234841" w:rsidRPr="009C5B90" w:rsidRDefault="00234841" w:rsidP="00D17253">
            <w:pPr>
              <w:pStyle w:val="TAL"/>
              <w:rPr>
                <w:lang w:val="en-US" w:eastAsia="zh-CN"/>
              </w:rPr>
            </w:pPr>
            <w:r w:rsidRPr="009C5B90">
              <w:rPr>
                <w:lang w:val="en-US" w:eastAsia="zh-CN"/>
              </w:rPr>
              <w:t>External Group Identifier</w:t>
            </w:r>
          </w:p>
        </w:tc>
      </w:tr>
      <w:tr w:rsidR="00234841" w:rsidRPr="009C5B90" w14:paraId="1C4E36F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1701F7A" w14:textId="77777777" w:rsidR="00234841" w:rsidRPr="009C5B90" w:rsidRDefault="00234841" w:rsidP="00D17253">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65745366"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AB06638" w14:textId="77777777" w:rsidR="00234841" w:rsidRPr="009C5B90" w:rsidRDefault="00234841" w:rsidP="00D17253">
            <w:pPr>
              <w:pStyle w:val="TAL"/>
              <w:rPr>
                <w:lang w:val="en-US" w:eastAsia="zh-CN"/>
              </w:rPr>
            </w:pPr>
            <w:r w:rsidRPr="009C5B90">
              <w:rPr>
                <w:lang w:val="en-US"/>
              </w:rPr>
              <w:t xml:space="preserve">PDU Session ID which </w:t>
            </w:r>
            <w:r w:rsidRPr="009C5B90">
              <w:rPr>
                <w:lang w:eastAsia="zh-CN"/>
              </w:rPr>
              <w:t>identifies a PDU session</w:t>
            </w:r>
          </w:p>
        </w:tc>
      </w:tr>
      <w:tr w:rsidR="00234841" w:rsidRPr="009C5B90" w14:paraId="6E7F146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F9FFD57" w14:textId="77777777" w:rsidR="00234841" w:rsidRPr="009C5B90" w:rsidRDefault="00234841" w:rsidP="00D17253">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37C701B8"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899C748" w14:textId="77777777" w:rsidR="00234841" w:rsidRPr="009C5B90" w:rsidRDefault="00234841" w:rsidP="00D17253">
            <w:pPr>
              <w:pStyle w:val="TAL"/>
              <w:rPr>
                <w:lang w:val="en-US" w:eastAsia="zh-CN"/>
              </w:rPr>
            </w:pPr>
            <w:r w:rsidRPr="009C5B90">
              <w:rPr>
                <w:lang w:val="en-US"/>
              </w:rPr>
              <w:t>Date Time</w:t>
            </w:r>
          </w:p>
        </w:tc>
      </w:tr>
      <w:tr w:rsidR="00234841" w:rsidRPr="009C5B90" w14:paraId="09483CE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1C3DDDC7" w14:textId="77777777" w:rsidR="00234841" w:rsidRPr="009C5B90" w:rsidRDefault="00234841" w:rsidP="00D17253">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0C71DD9C" w14:textId="77777777" w:rsidR="00234841" w:rsidRPr="009C5B90" w:rsidRDefault="00234841" w:rsidP="00D17253">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74F53A3" w14:textId="77777777" w:rsidR="00234841" w:rsidRPr="009C5B90" w:rsidRDefault="00234841" w:rsidP="00D17253">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234841" w:rsidRPr="009C5B90" w14:paraId="7555E810"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3553599" w14:textId="77777777" w:rsidR="00234841" w:rsidRPr="009C5B90" w:rsidRDefault="00234841" w:rsidP="00D17253">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6F5F397"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8ECCDD" w14:textId="77777777" w:rsidR="00234841" w:rsidRPr="009C5B90" w:rsidRDefault="00234841" w:rsidP="00D17253">
            <w:pPr>
              <w:pStyle w:val="TAL"/>
              <w:rPr>
                <w:lang w:val="en-US" w:eastAsia="zh-CN"/>
              </w:rPr>
            </w:pPr>
            <w:r w:rsidRPr="009C5B90">
              <w:rPr>
                <w:lang w:val="en-US"/>
              </w:rPr>
              <w:t>5G VN Group Configuration data</w:t>
            </w:r>
          </w:p>
        </w:tc>
      </w:tr>
      <w:tr w:rsidR="00234841" w:rsidRPr="009C5B90" w14:paraId="44D4A38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BB4AD56" w14:textId="77777777" w:rsidR="00234841" w:rsidRPr="009C5B90" w:rsidRDefault="00234841" w:rsidP="00D17253">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5D6AC270" w14:textId="77777777" w:rsidR="00234841" w:rsidRPr="009C5B90" w:rsidRDefault="00234841" w:rsidP="00D17253">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63B228D0" w14:textId="77777777" w:rsidR="00234841" w:rsidRPr="009C5B90" w:rsidRDefault="00234841" w:rsidP="00D17253">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234841" w:rsidRPr="009C5B90" w14:paraId="02785EA5"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C9173F1" w14:textId="77777777" w:rsidR="00234841" w:rsidRPr="009C5B90" w:rsidRDefault="00234841" w:rsidP="00D17253">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6319A37D" w14:textId="77777777" w:rsidR="00234841" w:rsidRPr="009C5B90" w:rsidRDefault="00234841" w:rsidP="00D17253">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69A1E26D" w14:textId="77777777" w:rsidR="00234841" w:rsidRPr="009C5B90" w:rsidRDefault="00234841" w:rsidP="00D17253">
            <w:pPr>
              <w:pStyle w:val="TAL"/>
              <w:rPr>
                <w:lang w:val="en-US" w:eastAsia="zh-CN"/>
              </w:rPr>
            </w:pPr>
            <w:r w:rsidRPr="009C5B90">
              <w:t>Supported Features</w:t>
            </w:r>
          </w:p>
        </w:tc>
      </w:tr>
      <w:tr w:rsidR="00234841" w:rsidRPr="009C5B90" w14:paraId="4754E10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ED39AC2" w14:textId="77777777" w:rsidR="00234841" w:rsidRPr="009C5B90" w:rsidRDefault="00234841" w:rsidP="00D17253">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76E4F4DE" w14:textId="77777777" w:rsidR="00234841" w:rsidRPr="009C5B90" w:rsidRDefault="00234841" w:rsidP="00D17253">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92EB2C" w14:textId="77777777" w:rsidR="00234841" w:rsidRPr="009C5B90" w:rsidRDefault="00234841" w:rsidP="00D17253">
            <w:pPr>
              <w:pStyle w:val="TAL"/>
              <w:rPr>
                <w:lang w:val="en-US" w:eastAsia="zh-CN"/>
              </w:rPr>
            </w:pPr>
            <w:r w:rsidRPr="009C5B90">
              <w:t xml:space="preserve">Application </w:t>
            </w:r>
            <w:r w:rsidRPr="009C5B90">
              <w:rPr>
                <w:rFonts w:hint="eastAsia"/>
              </w:rPr>
              <w:t>Port</w:t>
            </w:r>
            <w:r w:rsidRPr="009C5B90">
              <w:t xml:space="preserve"> Identifier</w:t>
            </w:r>
          </w:p>
        </w:tc>
      </w:tr>
      <w:tr w:rsidR="00234841" w:rsidRPr="009C5B90" w14:paraId="602D67A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1E48E464" w14:textId="77777777" w:rsidR="00234841" w:rsidRPr="009C5B90" w:rsidRDefault="00234841" w:rsidP="00D17253">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6D6EA1EC"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846D385" w14:textId="77777777" w:rsidR="00234841" w:rsidRPr="009C5B90" w:rsidRDefault="00234841" w:rsidP="00D17253">
            <w:pPr>
              <w:pStyle w:val="TAL"/>
              <w:rPr>
                <w:lang w:val="en-US" w:eastAsia="zh-CN"/>
              </w:rPr>
            </w:pPr>
            <w:r w:rsidRPr="009C5B90">
              <w:t>LCS Privacy Subscription Data</w:t>
            </w:r>
          </w:p>
        </w:tc>
      </w:tr>
      <w:tr w:rsidR="00234841" w:rsidRPr="009C5B90" w14:paraId="0F510575"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8EEB023" w14:textId="77777777" w:rsidR="00234841" w:rsidRPr="009C5B90" w:rsidRDefault="00234841" w:rsidP="00D17253">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07E7FE38"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10531A" w14:textId="77777777" w:rsidR="00234841" w:rsidRPr="009C5B90" w:rsidRDefault="00234841" w:rsidP="00D17253">
            <w:pPr>
              <w:pStyle w:val="TAL"/>
            </w:pPr>
            <w:r w:rsidRPr="009C5B90">
              <w:t>LCS Mobile Originated Subscription Data</w:t>
            </w:r>
          </w:p>
        </w:tc>
      </w:tr>
      <w:tr w:rsidR="00234841" w:rsidRPr="009C5B90" w14:paraId="3905A8CC"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24B1A65" w14:textId="77777777" w:rsidR="00234841" w:rsidRPr="009C5B90" w:rsidRDefault="00234841" w:rsidP="00D17253">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64053B6"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CD81760" w14:textId="77777777" w:rsidR="00234841" w:rsidRPr="009C5B90" w:rsidRDefault="00234841" w:rsidP="00D17253">
            <w:pPr>
              <w:pStyle w:val="TAL"/>
            </w:pPr>
            <w:r w:rsidRPr="009C5B90">
              <w:rPr>
                <w:rFonts w:hint="eastAsia"/>
                <w:lang w:eastAsia="zh-CN"/>
              </w:rPr>
              <w:t>A</w:t>
            </w:r>
            <w:r w:rsidRPr="009C5B90">
              <w:rPr>
                <w:lang w:eastAsia="zh-CN"/>
              </w:rPr>
              <w:t>n ID uniquely identifying MTC provider information</w:t>
            </w:r>
          </w:p>
        </w:tc>
      </w:tr>
      <w:tr w:rsidR="00234841" w:rsidRPr="009C5B90" w14:paraId="52DBEC6F"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29297BBE" w14:textId="77777777" w:rsidR="00234841" w:rsidRPr="009C5B90" w:rsidRDefault="00234841" w:rsidP="00D17253">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377CF580"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FE3024C" w14:textId="77777777" w:rsidR="00234841" w:rsidRPr="009C5B90" w:rsidRDefault="00234841" w:rsidP="00D17253">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234841" w:rsidRPr="009C5B90" w14:paraId="67FCED57"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5A0A3B75" w14:textId="77777777" w:rsidR="00234841" w:rsidRPr="009C5B90" w:rsidRDefault="00234841" w:rsidP="00D17253">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5597EF3D"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0C1DB0A" w14:textId="77777777" w:rsidR="00234841" w:rsidRPr="009C5B90" w:rsidRDefault="00234841" w:rsidP="00D17253">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234841" w:rsidRPr="009C5B90" w14:paraId="19D33737"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D2A1338" w14:textId="77777777" w:rsidR="00234841" w:rsidRPr="009C5B90" w:rsidRDefault="00234841" w:rsidP="00D17253">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2304BC6"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D7AB4C" w14:textId="77777777" w:rsidR="00234841" w:rsidRPr="009C5B90" w:rsidRDefault="00234841" w:rsidP="00D17253">
            <w:pPr>
              <w:pStyle w:val="TAL"/>
            </w:pPr>
            <w:r w:rsidRPr="009C5B90">
              <w:rPr>
                <w:rFonts w:hint="eastAsia"/>
                <w:lang w:eastAsia="zh-CN"/>
              </w:rPr>
              <w:t>V</w:t>
            </w:r>
            <w:r w:rsidRPr="009C5B90">
              <w:rPr>
                <w:lang w:eastAsia="zh-CN"/>
              </w:rPr>
              <w:t>2X Subscription Data</w:t>
            </w:r>
          </w:p>
        </w:tc>
      </w:tr>
      <w:tr w:rsidR="00234841" w:rsidRPr="009C5B90" w14:paraId="66371D7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56F9F0BA" w14:textId="77777777" w:rsidR="00234841" w:rsidRPr="009C5B90" w:rsidRDefault="00234841" w:rsidP="00D17253">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D94EECE"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59A2981" w14:textId="77777777" w:rsidR="00234841" w:rsidRPr="009C5B90" w:rsidRDefault="00234841" w:rsidP="00D17253">
            <w:pPr>
              <w:pStyle w:val="TAL"/>
              <w:rPr>
                <w:lang w:eastAsia="zh-CN"/>
              </w:rPr>
            </w:pPr>
            <w:r w:rsidRPr="009C5B90">
              <w:rPr>
                <w:lang w:val="en-US"/>
              </w:rPr>
              <w:t>E164Number</w:t>
            </w:r>
          </w:p>
        </w:tc>
      </w:tr>
      <w:tr w:rsidR="00234841" w:rsidRPr="009C5B90" w14:paraId="4A690E9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B71613F" w14:textId="77777777" w:rsidR="00234841" w:rsidRPr="009C5B90" w:rsidRDefault="00234841" w:rsidP="00D17253">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77ACAEFC"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6C1F88D" w14:textId="77777777" w:rsidR="00234841" w:rsidRPr="009C5B90" w:rsidRDefault="00234841" w:rsidP="00D17253">
            <w:pPr>
              <w:pStyle w:val="TAL"/>
              <w:rPr>
                <w:lang w:eastAsia="zh-CN"/>
              </w:rPr>
            </w:pPr>
            <w:r w:rsidRPr="009C5B90">
              <w:rPr>
                <w:lang w:val="en-US" w:eastAsia="zh-CN"/>
              </w:rPr>
              <w:t xml:space="preserve">Diameter Address of an Network </w:t>
            </w:r>
            <w:r w:rsidRPr="009C5B90">
              <w:rPr>
                <w:lang w:val="en-US" w:eastAsia="zh-CN"/>
              </w:rPr>
              <w:lastRenderedPageBreak/>
              <w:t xml:space="preserve">Node </w:t>
            </w:r>
          </w:p>
        </w:tc>
      </w:tr>
      <w:tr w:rsidR="00234841" w:rsidRPr="009C5B90" w14:paraId="0315D4A0"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3B60A63F" w14:textId="77777777" w:rsidR="00234841" w:rsidRPr="009C5B90" w:rsidRDefault="00234841" w:rsidP="00D17253">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05D68300"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6C4EC0" w14:textId="77777777" w:rsidR="00234841" w:rsidRPr="009C5B90" w:rsidRDefault="00234841" w:rsidP="00D17253">
            <w:pPr>
              <w:pStyle w:val="TAL"/>
              <w:rPr>
                <w:lang w:eastAsia="zh-CN"/>
              </w:rPr>
            </w:pPr>
            <w:r w:rsidRPr="009C5B90">
              <w:rPr>
                <w:rFonts w:cs="Arial"/>
                <w:szCs w:val="18"/>
              </w:rPr>
              <w:t>The complete set of information relevant to the IP-SM-GW where the UE has registered.</w:t>
            </w:r>
          </w:p>
        </w:tc>
      </w:tr>
      <w:tr w:rsidR="00234841" w:rsidRPr="009C5B90" w14:paraId="4071DDEA"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778AAC6D" w14:textId="77777777" w:rsidR="00234841" w:rsidRPr="009C5B90" w:rsidRDefault="00234841" w:rsidP="00D17253">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1E05DB8C"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1C43D55" w14:textId="77777777" w:rsidR="00234841" w:rsidRPr="009C5B90" w:rsidRDefault="00234841" w:rsidP="00D17253">
            <w:pPr>
              <w:pStyle w:val="TAL"/>
              <w:rPr>
                <w:lang w:eastAsia="zh-CN"/>
              </w:rPr>
            </w:pPr>
            <w:r w:rsidRPr="009C5B90">
              <w:rPr>
                <w:rFonts w:cs="Arial"/>
                <w:szCs w:val="18"/>
              </w:rPr>
              <w:t>LCS Broadcast Assistance Data Types</w:t>
            </w:r>
          </w:p>
        </w:tc>
      </w:tr>
      <w:tr w:rsidR="00234841" w:rsidRPr="009C5B90" w14:paraId="0387E5A0"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B5B3365" w14:textId="77777777" w:rsidR="00234841" w:rsidRPr="009C5B90" w:rsidRDefault="00234841" w:rsidP="00D17253">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24CF9E48"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F7FBE9" w14:textId="77777777" w:rsidR="00234841" w:rsidRPr="009C5B90" w:rsidRDefault="00234841" w:rsidP="00D17253">
            <w:pPr>
              <w:pStyle w:val="TAL"/>
              <w:rPr>
                <w:rFonts w:cs="Arial"/>
                <w:szCs w:val="18"/>
              </w:rPr>
            </w:pPr>
            <w:r w:rsidRPr="009C5B90">
              <w:rPr>
                <w:rFonts w:cs="Arial"/>
                <w:szCs w:val="18"/>
              </w:rPr>
              <w:t>Contains the headers received by an NF.</w:t>
            </w:r>
          </w:p>
        </w:tc>
      </w:tr>
      <w:tr w:rsidR="00234841" w:rsidRPr="009C5B90" w14:paraId="388D57A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0F80E5A6" w14:textId="77777777" w:rsidR="00234841" w:rsidRPr="009C5B90" w:rsidRDefault="00234841" w:rsidP="00D17253">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5EF6BF75" w14:textId="77777777" w:rsidR="00234841" w:rsidRPr="009C5B90" w:rsidRDefault="00234841" w:rsidP="00D17253">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3B1BE783" w14:textId="77777777" w:rsidR="00234841" w:rsidRPr="009C5B90" w:rsidRDefault="00234841" w:rsidP="00D17253">
            <w:pPr>
              <w:pStyle w:val="TAL"/>
              <w:rPr>
                <w:rFonts w:cs="Arial"/>
                <w:szCs w:val="18"/>
              </w:rPr>
            </w:pPr>
            <w:r w:rsidRPr="009C5B90">
              <w:t>NF Group ID</w:t>
            </w:r>
          </w:p>
        </w:tc>
      </w:tr>
      <w:tr w:rsidR="00234841" w:rsidRPr="009C5B90" w14:paraId="6AF574CF"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2169151D" w14:textId="77777777" w:rsidR="00234841" w:rsidRPr="009C5B90" w:rsidRDefault="00234841" w:rsidP="00D17253">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575BB2C7"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3E673CD" w14:textId="77777777" w:rsidR="00234841" w:rsidRPr="009C5B90" w:rsidRDefault="00234841" w:rsidP="00D17253">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234841" w:rsidRPr="009C5B90" w14:paraId="710533BA"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58F146B" w14:textId="77777777" w:rsidR="00234841" w:rsidRPr="009C5B90" w:rsidRDefault="00234841" w:rsidP="00D17253">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3D0F4A60" w14:textId="77777777" w:rsidR="00234841" w:rsidRPr="009C5B90" w:rsidRDefault="00234841" w:rsidP="00D17253">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EA5283C" w14:textId="77777777" w:rsidR="00234841" w:rsidRPr="009C5B90" w:rsidRDefault="00234841" w:rsidP="00D17253">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234841" w:rsidRPr="009C5B90" w14:paraId="70E7D96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F9E4DAB" w14:textId="77777777" w:rsidR="00234841" w:rsidRPr="009C5B90" w:rsidRDefault="00234841" w:rsidP="00D17253">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271696ED" w14:textId="77777777" w:rsidR="00234841" w:rsidRPr="009C5B90" w:rsidRDefault="00234841" w:rsidP="00D17253">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8A8DB0A" w14:textId="77777777" w:rsidR="00234841" w:rsidRPr="009C5B90" w:rsidRDefault="00234841" w:rsidP="00D17253">
            <w:pPr>
              <w:pStyle w:val="TAL"/>
              <w:rPr>
                <w:rFonts w:cs="Arial"/>
                <w:szCs w:val="18"/>
              </w:rPr>
            </w:pPr>
            <w:r w:rsidRPr="009C5B90">
              <w:rPr>
                <w:rFonts w:cs="Arial"/>
                <w:szCs w:val="18"/>
              </w:rPr>
              <w:t>Application Port Id</w:t>
            </w:r>
          </w:p>
        </w:tc>
      </w:tr>
      <w:tr w:rsidR="00234841" w:rsidRPr="009C5B90" w14:paraId="79CF193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098C75A1" w14:textId="77777777" w:rsidR="00234841" w:rsidRPr="009C5B90" w:rsidRDefault="00234841" w:rsidP="00D17253">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6C8944ED" w14:textId="77777777" w:rsidR="00234841" w:rsidRPr="009C5B90" w:rsidRDefault="00234841" w:rsidP="00D17253">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9263513" w14:textId="77777777" w:rsidR="00234841" w:rsidRPr="009C5B90" w:rsidRDefault="00234841" w:rsidP="00D17253">
            <w:pPr>
              <w:pStyle w:val="TAL"/>
              <w:rPr>
                <w:rFonts w:cs="Arial"/>
                <w:szCs w:val="18"/>
              </w:rPr>
            </w:pPr>
            <w:r w:rsidRPr="009C5B90">
              <w:rPr>
                <w:rFonts w:cs="Arial"/>
                <w:szCs w:val="18"/>
              </w:rPr>
              <w:t>Contains Authorization Information</w:t>
            </w:r>
          </w:p>
        </w:tc>
      </w:tr>
      <w:tr w:rsidR="00234841" w:rsidRPr="009C5B90" w14:paraId="4BCC371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1906D109" w14:textId="77777777" w:rsidR="00234841" w:rsidRPr="009C5B90" w:rsidRDefault="00234841" w:rsidP="00D17253">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58E0489" w14:textId="77777777" w:rsidR="00234841" w:rsidRPr="009C5B90" w:rsidRDefault="00234841" w:rsidP="00D17253">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450D370" w14:textId="77777777" w:rsidR="00234841" w:rsidRPr="009C5B90" w:rsidRDefault="00234841" w:rsidP="00D17253">
            <w:pPr>
              <w:pStyle w:val="TAL"/>
              <w:rPr>
                <w:rFonts w:cs="Arial"/>
                <w:szCs w:val="18"/>
              </w:rPr>
            </w:pPr>
            <w:r w:rsidRPr="009C5B90">
              <w:rPr>
                <w:rFonts w:cs="Arial"/>
                <w:szCs w:val="18"/>
              </w:rPr>
              <w:t>Contains 5MBS Subscription Data</w:t>
            </w:r>
          </w:p>
        </w:tc>
      </w:tr>
      <w:tr w:rsidR="00234841" w:rsidRPr="009C5B90" w14:paraId="7185920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746A7187" w14:textId="77777777" w:rsidR="00234841" w:rsidRPr="009C5B90" w:rsidRDefault="00234841" w:rsidP="00D17253">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329231C5" w14:textId="77777777" w:rsidR="00234841" w:rsidRPr="009C5B90" w:rsidRDefault="00234841" w:rsidP="00D17253">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D8C116F" w14:textId="77777777" w:rsidR="00234841" w:rsidRPr="009C5B90" w:rsidRDefault="00234841" w:rsidP="00D17253">
            <w:pPr>
              <w:pStyle w:val="TAL"/>
              <w:rPr>
                <w:rFonts w:cs="Arial"/>
                <w:szCs w:val="18"/>
              </w:rPr>
            </w:pPr>
            <w:r w:rsidRPr="009C5B90">
              <w:rPr>
                <w:rFonts w:cs="Arial"/>
                <w:szCs w:val="18"/>
              </w:rPr>
              <w:t>Service Type</w:t>
            </w:r>
          </w:p>
        </w:tc>
      </w:tr>
      <w:tr w:rsidR="00234841" w:rsidRPr="009C5B90" w14:paraId="2DE5C4DC"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2C3F49E5" w14:textId="77777777" w:rsidR="00234841" w:rsidRPr="009C5B90" w:rsidRDefault="00234841" w:rsidP="00D17253">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130290B7" w14:textId="77777777" w:rsidR="00234841" w:rsidRPr="009C5B90" w:rsidRDefault="00234841" w:rsidP="00D17253">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766AA2" w14:textId="77777777" w:rsidR="00234841" w:rsidRPr="009C5B90" w:rsidRDefault="00234841" w:rsidP="00D17253">
            <w:pPr>
              <w:pStyle w:val="TAL"/>
              <w:rPr>
                <w:rFonts w:cs="Arial"/>
                <w:szCs w:val="18"/>
              </w:rPr>
            </w:pPr>
            <w:r w:rsidRPr="009C5B90">
              <w:rPr>
                <w:rFonts w:cs="Arial" w:hint="eastAsia"/>
                <w:szCs w:val="18"/>
              </w:rPr>
              <w:t>R</w:t>
            </w:r>
            <w:r w:rsidRPr="009C5B90">
              <w:rPr>
                <w:rFonts w:cs="Arial"/>
                <w:szCs w:val="18"/>
              </w:rPr>
              <w:t>oaming Information in EPC domain</w:t>
            </w:r>
          </w:p>
        </w:tc>
      </w:tr>
      <w:tr w:rsidR="00234841" w:rsidRPr="009C5B90" w14:paraId="1262F87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2BDF700" w14:textId="77777777" w:rsidR="00234841" w:rsidRPr="009C5B90" w:rsidRDefault="00234841" w:rsidP="00D17253">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CB994FE" w14:textId="77777777" w:rsidR="00234841" w:rsidRPr="009C5B90" w:rsidRDefault="00234841" w:rsidP="00D17253">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6958D84" w14:textId="77777777" w:rsidR="00234841" w:rsidRPr="009C5B90" w:rsidRDefault="00234841" w:rsidP="00D17253">
            <w:pPr>
              <w:pStyle w:val="TAL"/>
              <w:rPr>
                <w:rFonts w:cs="Arial"/>
                <w:szCs w:val="18"/>
              </w:rPr>
            </w:pPr>
            <w:r>
              <w:rPr>
                <w:rFonts w:cs="Arial"/>
                <w:szCs w:val="18"/>
              </w:rPr>
              <w:t>User Consent Data</w:t>
            </w:r>
          </w:p>
        </w:tc>
      </w:tr>
      <w:tr w:rsidR="00234841" w:rsidRPr="009C5B90" w14:paraId="70C0A16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79E2BC34" w14:textId="77777777" w:rsidR="00234841" w:rsidRPr="009C5B90" w:rsidRDefault="00234841" w:rsidP="00D17253">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0A5B01F7" w14:textId="77777777" w:rsidR="00234841" w:rsidRPr="009C5B90" w:rsidRDefault="00234841" w:rsidP="00D17253">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06729EF" w14:textId="77777777" w:rsidR="00234841" w:rsidRPr="009C5B90" w:rsidRDefault="00234841" w:rsidP="00D17253">
            <w:pPr>
              <w:pStyle w:val="TAL"/>
              <w:rPr>
                <w:rFonts w:cs="Arial"/>
                <w:szCs w:val="18"/>
              </w:rPr>
            </w:pPr>
            <w:r>
              <w:rPr>
                <w:rFonts w:cs="Arial"/>
                <w:szCs w:val="18"/>
              </w:rPr>
              <w:t>User Consent</w:t>
            </w:r>
            <w:r>
              <w:rPr>
                <w:rFonts w:cs="Arial"/>
                <w:szCs w:val="18"/>
                <w:lang w:eastAsia="zh-CN"/>
              </w:rPr>
              <w:t xml:space="preserve"> Purpose</w:t>
            </w:r>
          </w:p>
        </w:tc>
      </w:tr>
      <w:tr w:rsidR="00234841" w:rsidRPr="009C5B90" w14:paraId="72C4CAD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28FD7FC8" w14:textId="77777777" w:rsidR="00234841" w:rsidRDefault="00234841" w:rsidP="00D17253">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201BE384" w14:textId="77777777" w:rsidR="00234841" w:rsidRPr="00AF4D8E" w:rsidRDefault="00234841" w:rsidP="00D17253">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8F3F9D8" w14:textId="77777777" w:rsidR="00234841" w:rsidRDefault="00234841" w:rsidP="00D17253">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02A60E6C" w14:textId="77777777" w:rsidR="00234841" w:rsidRPr="00533C32" w:rsidRDefault="00234841" w:rsidP="00234841"/>
    <w:p w14:paraId="3783EBD3" w14:textId="77777777" w:rsidR="00234841" w:rsidRPr="00533C32" w:rsidRDefault="00234841" w:rsidP="00434F1A">
      <w:pPr>
        <w:pStyle w:val="Heading3"/>
      </w:pPr>
      <w:bookmarkStart w:id="2833" w:name="_Toc20127155"/>
      <w:bookmarkStart w:id="2834" w:name="_Toc27589146"/>
      <w:bookmarkStart w:id="2835" w:name="_Toc36459952"/>
      <w:bookmarkStart w:id="2836" w:name="_Toc45029546"/>
      <w:bookmarkStart w:id="2837" w:name="_Toc56520833"/>
      <w:bookmarkStart w:id="2838" w:name="_Toc90587168"/>
      <w:bookmarkStart w:id="2839" w:name="_Toc106616716"/>
      <w:bookmarkStart w:id="2840" w:name="_Toc122101418"/>
      <w:r w:rsidRPr="00533C32">
        <w:t>5.4.2</w:t>
      </w:r>
      <w:r w:rsidRPr="00533C32">
        <w:tab/>
        <w:t>Structured data types</w:t>
      </w:r>
      <w:bookmarkEnd w:id="2833"/>
      <w:bookmarkEnd w:id="2834"/>
      <w:bookmarkEnd w:id="2835"/>
      <w:bookmarkEnd w:id="2836"/>
      <w:bookmarkEnd w:id="2837"/>
      <w:bookmarkEnd w:id="2838"/>
      <w:bookmarkEnd w:id="2839"/>
      <w:bookmarkEnd w:id="2840"/>
    </w:p>
    <w:p w14:paraId="5AFAC609" w14:textId="77777777" w:rsidR="00234841" w:rsidRPr="00533C32" w:rsidRDefault="00234841" w:rsidP="00234841">
      <w:pPr>
        <w:pStyle w:val="Heading4"/>
      </w:pPr>
      <w:bookmarkStart w:id="2841" w:name="_Toc20127156"/>
      <w:bookmarkStart w:id="2842" w:name="_Toc27589147"/>
      <w:bookmarkStart w:id="2843" w:name="_Toc36459953"/>
      <w:bookmarkStart w:id="2844" w:name="_Toc45029547"/>
      <w:bookmarkStart w:id="2845" w:name="_Toc56520834"/>
      <w:bookmarkStart w:id="2846" w:name="_Toc90587169"/>
      <w:bookmarkStart w:id="2847" w:name="_Toc106616717"/>
      <w:bookmarkStart w:id="2848" w:name="_Toc122101419"/>
      <w:r w:rsidRPr="00533C32">
        <w:t>5.4.2.1</w:t>
      </w:r>
      <w:r w:rsidRPr="00533C32">
        <w:tab/>
        <w:t>Introduction</w:t>
      </w:r>
      <w:bookmarkEnd w:id="2841"/>
      <w:bookmarkEnd w:id="2842"/>
      <w:bookmarkEnd w:id="2843"/>
      <w:bookmarkEnd w:id="2844"/>
      <w:bookmarkEnd w:id="2845"/>
      <w:bookmarkEnd w:id="2846"/>
      <w:bookmarkEnd w:id="2847"/>
      <w:bookmarkEnd w:id="2848"/>
    </w:p>
    <w:p w14:paraId="618C2394" w14:textId="77777777" w:rsidR="00234841" w:rsidRPr="00533C32" w:rsidRDefault="00234841" w:rsidP="00234841">
      <w:r w:rsidRPr="00533C32">
        <w:t>This clause defines the structures to be used in resource representations.</w:t>
      </w:r>
    </w:p>
    <w:p w14:paraId="583DDC93" w14:textId="77777777" w:rsidR="00234841" w:rsidRPr="00533C32" w:rsidRDefault="00234841" w:rsidP="00234841">
      <w:pPr>
        <w:pStyle w:val="Heading4"/>
      </w:pPr>
      <w:bookmarkStart w:id="2849" w:name="_Toc20127157"/>
      <w:bookmarkStart w:id="2850" w:name="_Toc27589148"/>
      <w:bookmarkStart w:id="2851" w:name="_Toc36459954"/>
      <w:bookmarkStart w:id="2852" w:name="_Toc45029548"/>
      <w:bookmarkStart w:id="2853" w:name="_Toc56520835"/>
      <w:bookmarkStart w:id="2854" w:name="_Toc90587170"/>
      <w:bookmarkStart w:id="2855" w:name="_Toc106616718"/>
      <w:bookmarkStart w:id="2856" w:name="_Toc122101420"/>
      <w:r w:rsidRPr="00533C32">
        <w:lastRenderedPageBreak/>
        <w:t>5.4.2.2</w:t>
      </w:r>
      <w:r w:rsidRPr="00533C32">
        <w:tab/>
        <w:t>Type: AuthenticationSubscription</w:t>
      </w:r>
      <w:bookmarkEnd w:id="2849"/>
      <w:bookmarkEnd w:id="2850"/>
      <w:bookmarkEnd w:id="2851"/>
      <w:bookmarkEnd w:id="2852"/>
      <w:bookmarkEnd w:id="2853"/>
      <w:bookmarkEnd w:id="2854"/>
      <w:bookmarkEnd w:id="2855"/>
      <w:bookmarkEnd w:id="2856"/>
    </w:p>
    <w:p w14:paraId="5843DE40" w14:textId="77777777" w:rsidR="00234841" w:rsidRPr="00533C32" w:rsidRDefault="00234841" w:rsidP="00434F1A">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DD0D67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B217D7"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95DB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DCBD8"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1C913"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ABD32A"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855186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FBF5AE9" w14:textId="77777777" w:rsidR="00234841" w:rsidRPr="009C5B90" w:rsidRDefault="00234841" w:rsidP="00D17253">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B0F566B" w14:textId="77777777" w:rsidR="00234841" w:rsidRPr="009C5B90" w:rsidRDefault="00234841" w:rsidP="00D17253">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6672FC11"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3D1707"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A9553E" w14:textId="77777777" w:rsidR="00234841" w:rsidRPr="009C5B90" w:rsidRDefault="00234841" w:rsidP="00D17253">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7937DC00" w14:textId="77777777" w:rsidR="00234841" w:rsidRPr="009C5B90" w:rsidRDefault="00234841" w:rsidP="00D17253">
            <w:pPr>
              <w:pStyle w:val="TAL"/>
              <w:rPr>
                <w:rFonts w:cs="Arial"/>
                <w:szCs w:val="18"/>
                <w:lang w:val="en-US" w:eastAsia="zh-CN"/>
              </w:rPr>
            </w:pPr>
          </w:p>
          <w:p w14:paraId="6EFFD9D8" w14:textId="77777777" w:rsidR="00234841" w:rsidRPr="009C5B90" w:rsidRDefault="00234841" w:rsidP="00D17253">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234841" w:rsidRPr="009C5B90" w14:paraId="56AA5EA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395CE4F" w14:textId="77777777" w:rsidR="00234841" w:rsidRPr="009C5B90" w:rsidRDefault="00234841" w:rsidP="00D17253">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45186A97"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BDFE0B"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C7C803"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650D0A9" w14:textId="77777777" w:rsidR="00234841" w:rsidRPr="009C5B90" w:rsidRDefault="00234841" w:rsidP="00D17253">
            <w:pPr>
              <w:pStyle w:val="TAL"/>
              <w:rPr>
                <w:rFonts w:cs="Arial"/>
                <w:szCs w:val="18"/>
                <w:lang w:val="en-US"/>
              </w:rPr>
            </w:pPr>
            <w:r w:rsidRPr="009C5B90">
              <w:rPr>
                <w:rFonts w:cs="Arial"/>
                <w:szCs w:val="18"/>
                <w:lang w:val="en-US"/>
              </w:rPr>
              <w:t>The encrypted value (hexstring) of the permanent authentication key (K) (see 3GPP TS 33.501 [9]).</w:t>
            </w:r>
          </w:p>
          <w:p w14:paraId="4561DEBA" w14:textId="77777777" w:rsidR="00234841" w:rsidRPr="009C5B90" w:rsidRDefault="00234841" w:rsidP="00D17253">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234841" w:rsidRPr="009C5B90" w14:paraId="203EA6C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0FE521C" w14:textId="77777777" w:rsidR="00234841" w:rsidRPr="009C5B90" w:rsidRDefault="00234841" w:rsidP="00D17253">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17A0D869" w14:textId="77777777" w:rsidR="00234841" w:rsidRPr="009C5B90" w:rsidRDefault="00234841" w:rsidP="00D17253">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09AFEA0"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2708BC"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86C825" w14:textId="77777777" w:rsidR="00234841" w:rsidRPr="009C5B90" w:rsidRDefault="00234841" w:rsidP="00D17253">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EB927F4"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234841" w:rsidRPr="009C5B90" w14:paraId="7101EF0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E9163A2" w14:textId="77777777" w:rsidR="00234841" w:rsidRPr="009C5B90" w:rsidRDefault="00234841" w:rsidP="00D17253">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4AA805EF" w14:textId="77777777" w:rsidR="00234841" w:rsidRPr="009C5B90" w:rsidRDefault="00234841" w:rsidP="00D17253">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2AF871A0"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2BCBC3"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334BA00" w14:textId="77777777" w:rsidR="00234841" w:rsidRPr="009C5B90" w:rsidRDefault="00234841" w:rsidP="00D17253">
            <w:pPr>
              <w:pStyle w:val="TAL"/>
              <w:rPr>
                <w:rFonts w:cs="Arial"/>
                <w:szCs w:val="18"/>
                <w:lang w:val="en-US" w:eastAsia="zh-CN"/>
              </w:rPr>
            </w:pPr>
            <w:r w:rsidRPr="009C5B90">
              <w:rPr>
                <w:rFonts w:cs="Arial"/>
                <w:szCs w:val="18"/>
                <w:lang w:val="en-US"/>
              </w:rPr>
              <w:t>String containing the SQN as defined in 3GPP TS 33.102 [10].</w:t>
            </w:r>
          </w:p>
          <w:p w14:paraId="78D07ABF"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234841" w:rsidRPr="009C5B90" w14:paraId="3CCE473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23C43FF" w14:textId="77777777" w:rsidR="00234841" w:rsidRPr="009C5B90" w:rsidRDefault="00234841" w:rsidP="00D17253">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0D098719"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908E7E"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B74B64"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D43071" w14:textId="77777777" w:rsidR="00234841" w:rsidRPr="009C5B90" w:rsidRDefault="00234841" w:rsidP="00D17253">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1A533539"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52D7AD7" w14:textId="77777777" w:rsidR="00234841" w:rsidRPr="009C5B90" w:rsidRDefault="00234841" w:rsidP="00D17253">
            <w:pPr>
              <w:pStyle w:val="TAL"/>
              <w:rPr>
                <w:rFonts w:cs="Arial"/>
                <w:szCs w:val="18"/>
                <w:lang w:val="en-US"/>
              </w:rPr>
            </w:pPr>
            <w:r w:rsidRPr="009C5B90">
              <w:rPr>
                <w:lang w:val="en-US"/>
              </w:rPr>
              <w:t>Pattern: '^[A-Fa-f0-9]{4}$'</w:t>
            </w:r>
          </w:p>
        </w:tc>
      </w:tr>
      <w:tr w:rsidR="00234841" w:rsidRPr="009C5B90" w14:paraId="764258B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0901E1E" w14:textId="77777777" w:rsidR="00234841" w:rsidRPr="009C5B90" w:rsidRDefault="00234841" w:rsidP="00D17253">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43E043C2" w14:textId="77777777" w:rsidR="00234841" w:rsidRPr="009C5B90" w:rsidRDefault="00234841" w:rsidP="00D17253">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D9441AC"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A80EF2"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521AE0" w14:textId="77777777" w:rsidR="00234841" w:rsidRPr="009C5B90" w:rsidRDefault="00234841" w:rsidP="00D17253">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6DDDEFB8"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234841" w:rsidRPr="009C5B90" w14:paraId="0F75072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A520320" w14:textId="77777777" w:rsidR="00234841" w:rsidRPr="009C5B90" w:rsidRDefault="00234841" w:rsidP="00D17253">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674EC7B4"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501F81"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D56CE9"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6BFE057" w14:textId="77777777" w:rsidR="00234841" w:rsidRPr="009C5B90" w:rsidRDefault="00234841" w:rsidP="00D17253">
            <w:pPr>
              <w:pStyle w:val="TAL"/>
              <w:rPr>
                <w:lang w:val="en-US"/>
              </w:rPr>
            </w:pPr>
            <w:r w:rsidRPr="009C5B90">
              <w:rPr>
                <w:lang w:val="en-US"/>
              </w:rPr>
              <w:t>Hexstring of the encrypted OPC Key.</w:t>
            </w:r>
          </w:p>
          <w:p w14:paraId="7A0E3E32" w14:textId="77777777" w:rsidR="00234841" w:rsidRPr="009C5B90" w:rsidRDefault="00234841" w:rsidP="00D17253">
            <w:pPr>
              <w:pStyle w:val="TAL"/>
              <w:rPr>
                <w:rFonts w:cs="Arial"/>
                <w:szCs w:val="18"/>
                <w:lang w:val="en-US"/>
              </w:rPr>
            </w:pPr>
            <w:r w:rsidRPr="009C5B90">
              <w:rPr>
                <w:lang w:val="en-US"/>
              </w:rPr>
              <w:t>Presence indicates that the provided value (decrypted) shall be used instead of the value derived from OP and K.</w:t>
            </w:r>
          </w:p>
        </w:tc>
      </w:tr>
      <w:tr w:rsidR="00234841" w:rsidRPr="009C5B90" w14:paraId="5126894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79FB70A" w14:textId="77777777" w:rsidR="00234841" w:rsidRPr="009C5B90" w:rsidRDefault="00234841" w:rsidP="00D17253">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653DAEA2"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A6158F1"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39DD218"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891B390" w14:textId="77777777" w:rsidR="00234841" w:rsidRPr="009C5B90" w:rsidRDefault="00234841" w:rsidP="00D17253">
            <w:pPr>
              <w:pStyle w:val="TAL"/>
              <w:rPr>
                <w:lang w:val="en-US"/>
              </w:rPr>
            </w:pPr>
            <w:r w:rsidRPr="009C5B90">
              <w:rPr>
                <w:lang w:val="en-US"/>
              </w:rPr>
              <w:t>Hexstring of the encrypted TOPC Key.</w:t>
            </w:r>
          </w:p>
          <w:p w14:paraId="38A29B24" w14:textId="77777777" w:rsidR="00234841" w:rsidRPr="009C5B90" w:rsidRDefault="00234841" w:rsidP="00D17253">
            <w:pPr>
              <w:pStyle w:val="TAL"/>
              <w:rPr>
                <w:rFonts w:cs="Arial"/>
                <w:szCs w:val="18"/>
                <w:lang w:val="en-US"/>
              </w:rPr>
            </w:pPr>
            <w:r w:rsidRPr="009C5B90">
              <w:rPr>
                <w:lang w:val="en-US"/>
              </w:rPr>
              <w:t>Presence indicates that the provided value (decrypted) shall be used instead of the value derived from TOP and K.</w:t>
            </w:r>
          </w:p>
        </w:tc>
      </w:tr>
      <w:tr w:rsidR="00234841" w:rsidRPr="009C5B90" w14:paraId="5299757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E6D0A10" w14:textId="77777777" w:rsidR="00234841" w:rsidRPr="009C5B90" w:rsidRDefault="00234841" w:rsidP="00D17253">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4827D42A" w14:textId="77777777" w:rsidR="00234841" w:rsidRPr="009C5B90" w:rsidRDefault="00234841" w:rsidP="00D17253">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3B032C9E" w14:textId="77777777" w:rsidR="00234841" w:rsidRPr="009C5B90" w:rsidRDefault="00234841" w:rsidP="00D17253">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3D38FAE"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63BB75D" w14:textId="77777777" w:rsidR="00234841" w:rsidRPr="009C5B90" w:rsidRDefault="00234841" w:rsidP="00D17253">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1BF64A9F" w14:textId="77777777" w:rsidR="00234841" w:rsidRPr="009C5B90" w:rsidRDefault="00234841" w:rsidP="00D17253">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234841" w:rsidRPr="009C5B90" w14:paraId="28A583E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43BA5C0" w14:textId="77777777" w:rsidR="00234841" w:rsidRPr="009C5B90" w:rsidRDefault="00234841" w:rsidP="00D17253">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F52A2F2"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04202D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73E5A4"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C3DC83B" w14:textId="77777777" w:rsidR="00234841" w:rsidRPr="009C5B90" w:rsidRDefault="00234841" w:rsidP="00D17253">
            <w:pPr>
              <w:pStyle w:val="TAL"/>
              <w:rPr>
                <w:lang w:val="en-US"/>
              </w:rPr>
            </w:pPr>
            <w:r w:rsidRPr="009C5B90">
              <w:rPr>
                <w:lang w:val="en-US"/>
              </w:rPr>
              <w:t>True indicates that the UDM needs to retrieve an Authentication Vector from the HSS;</w:t>
            </w:r>
          </w:p>
          <w:p w14:paraId="093746D8" w14:textId="77777777" w:rsidR="00234841" w:rsidRPr="009C5B90" w:rsidRDefault="00234841" w:rsidP="00D17253">
            <w:pPr>
              <w:pStyle w:val="TAL"/>
              <w:rPr>
                <w:lang w:val="en-US"/>
              </w:rPr>
            </w:pPr>
            <w:r w:rsidRPr="009C5B90">
              <w:rPr>
                <w:lang w:val="en-US"/>
              </w:rPr>
              <w:t>False and absence indicates that vector generation shall be performed in the UDM.</w:t>
            </w:r>
          </w:p>
        </w:tc>
      </w:tr>
      <w:tr w:rsidR="00234841" w:rsidRPr="009C5B90" w14:paraId="17D1E5D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0C291BB" w14:textId="77777777" w:rsidR="00234841" w:rsidRPr="009C5B90" w:rsidRDefault="00234841" w:rsidP="00D17253">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35D9816" w14:textId="77777777" w:rsidR="00234841" w:rsidRPr="009C5B90" w:rsidRDefault="00234841" w:rsidP="00D17253">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68A0663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7E77A4"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C0ADBD" w14:textId="77777777" w:rsidR="00234841" w:rsidRPr="009C5B90" w:rsidRDefault="00234841" w:rsidP="00D17253">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5CD5F982" w14:textId="77777777" w:rsidR="00234841" w:rsidRPr="009C5B90" w:rsidRDefault="00234841" w:rsidP="00D17253">
            <w:pPr>
              <w:pStyle w:val="TAL"/>
              <w:rPr>
                <w:lang w:val="en-US" w:eastAsia="zh-CN"/>
              </w:rPr>
            </w:pPr>
            <w:r w:rsidRPr="009C5B90">
              <w:rPr>
                <w:lang w:val="en-US"/>
              </w:rPr>
              <w:t>See NOTE</w:t>
            </w:r>
            <w:r w:rsidRPr="009C5B90">
              <w:rPr>
                <w:rFonts w:hint="eastAsia"/>
                <w:lang w:val="en-US" w:eastAsia="zh-CN"/>
              </w:rPr>
              <w:t>.</w:t>
            </w:r>
          </w:p>
        </w:tc>
      </w:tr>
      <w:tr w:rsidR="00234841" w:rsidRPr="009C5B90" w14:paraId="59650D4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A6C2FDE" w14:textId="77777777" w:rsidR="00234841" w:rsidRPr="009C5B90" w:rsidRDefault="00234841" w:rsidP="00D17253">
            <w:pPr>
              <w:pStyle w:val="TAL"/>
              <w:rPr>
                <w:lang w:val="en-US" w:eastAsia="zh-CN"/>
              </w:rPr>
            </w:pPr>
            <w:r w:rsidRPr="009C5B90">
              <w:rPr>
                <w:lang w:val="en-US" w:eastAsia="zh-CN"/>
              </w:rPr>
              <w:lastRenderedPageBreak/>
              <w:t>rgAuthenticationInd</w:t>
            </w:r>
          </w:p>
        </w:tc>
        <w:tc>
          <w:tcPr>
            <w:tcW w:w="1559" w:type="dxa"/>
            <w:tcBorders>
              <w:top w:val="single" w:sz="4" w:space="0" w:color="auto"/>
              <w:left w:val="single" w:sz="4" w:space="0" w:color="auto"/>
              <w:bottom w:val="single" w:sz="4" w:space="0" w:color="auto"/>
              <w:right w:val="single" w:sz="4" w:space="0" w:color="auto"/>
            </w:tcBorders>
          </w:tcPr>
          <w:p w14:paraId="537536A8"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BEB12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89F3B79"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FB97909" w14:textId="77777777" w:rsidR="00234841" w:rsidRPr="009C5B90" w:rsidRDefault="00234841" w:rsidP="00D17253">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234841" w:rsidRPr="009C5B90" w14:paraId="7F49E9A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4BB7A25" w14:textId="77777777" w:rsidR="00234841" w:rsidRPr="009C5B90" w:rsidRDefault="00234841" w:rsidP="00D17253">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749A1FF" w14:textId="77777777" w:rsidR="00234841" w:rsidRPr="009C5B90" w:rsidRDefault="00234841" w:rsidP="00D17253">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5ED8BB8E"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3BA0239B"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82D62A" w14:textId="77777777" w:rsidR="00234841" w:rsidRPr="009C5B90" w:rsidRDefault="00234841" w:rsidP="00D17253">
            <w:pPr>
              <w:pStyle w:val="TAL"/>
              <w:rPr>
                <w:lang w:val="en-US"/>
              </w:rPr>
            </w:pPr>
            <w:r w:rsidRPr="009C5B90">
              <w:rPr>
                <w:lang w:val="en-US"/>
              </w:rPr>
              <w:t>If present, this IE shall contain the UE's SUPI which shall contain an IMSI.</w:t>
            </w:r>
          </w:p>
          <w:p w14:paraId="7B5ECF76" w14:textId="77777777" w:rsidR="00234841" w:rsidRPr="009C5B90" w:rsidRDefault="00234841" w:rsidP="00D17253">
            <w:pPr>
              <w:pStyle w:val="TAL"/>
              <w:rPr>
                <w:lang w:val="en-US"/>
              </w:rPr>
            </w:pPr>
            <w:r w:rsidRPr="009C5B90">
              <w:rPr>
                <w:lang w:val="en-US"/>
              </w:rPr>
              <w:t>It shall be present if the subscription is allowed to be identified by a pseudonym of the SUPI e.g. by a GCI or GLI that is not the SUPI.</w:t>
            </w:r>
          </w:p>
        </w:tc>
      </w:tr>
      <w:tr w:rsidR="00234841" w:rsidRPr="009C5B90" w14:paraId="303E8B7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194F126" w14:textId="77777777" w:rsidR="00234841" w:rsidRPr="009C5B90" w:rsidRDefault="00234841" w:rsidP="00D17253">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59F41E0A"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5313A4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967F8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4A82D6C" w14:textId="77777777" w:rsidR="00234841" w:rsidRPr="009C5B90" w:rsidRDefault="00234841" w:rsidP="00D17253">
            <w:pPr>
              <w:pStyle w:val="TAL"/>
              <w:rPr>
                <w:lang w:val="en-US"/>
              </w:rPr>
            </w:pPr>
            <w:r w:rsidRPr="009C5B90">
              <w:rPr>
                <w:lang w:val="en-US"/>
              </w:rPr>
              <w:t>This IE indicates whether or not the subscriber is allowed to use AKMA:</w:t>
            </w:r>
          </w:p>
          <w:p w14:paraId="02E362FA" w14:textId="77777777" w:rsidR="00234841" w:rsidRPr="009C5B90" w:rsidRDefault="00234841" w:rsidP="00D17253">
            <w:pPr>
              <w:pStyle w:val="TAL"/>
              <w:rPr>
                <w:lang w:val="en-US"/>
              </w:rPr>
            </w:pPr>
            <w:r w:rsidRPr="009C5B90">
              <w:rPr>
                <w:lang w:val="en-US"/>
              </w:rPr>
              <w:t>- true: subscriber is allowed to use AKMA</w:t>
            </w:r>
          </w:p>
          <w:p w14:paraId="6858C305" w14:textId="77777777" w:rsidR="00234841" w:rsidRPr="009C5B90" w:rsidRDefault="00234841" w:rsidP="00D17253">
            <w:pPr>
              <w:pStyle w:val="TAL"/>
              <w:rPr>
                <w:lang w:val="en-US"/>
              </w:rPr>
            </w:pPr>
            <w:r w:rsidRPr="009C5B90">
              <w:rPr>
                <w:lang w:val="en-US"/>
              </w:rPr>
              <w:t>- absent or false: subscriber is not allowed to use AKMA</w:t>
            </w:r>
          </w:p>
        </w:tc>
      </w:tr>
      <w:tr w:rsidR="00234841" w:rsidRPr="009C5B90" w14:paraId="61A1851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A79D768" w14:textId="77777777" w:rsidR="00234841" w:rsidRPr="009C5B90" w:rsidRDefault="00234841" w:rsidP="00D17253">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F4995EF" w14:textId="77777777" w:rsidR="00234841" w:rsidRPr="009C5B90" w:rsidRDefault="00234841" w:rsidP="00D17253">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509D3E8" w14:textId="77777777" w:rsidR="00234841" w:rsidRPr="009C5B90" w:rsidRDefault="00234841" w:rsidP="00D17253">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05133C35"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DF97753" w14:textId="77777777" w:rsidR="00234841" w:rsidRPr="009C5B90" w:rsidRDefault="00234841" w:rsidP="00D17253">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76637C39" w14:textId="77777777" w:rsidR="00234841" w:rsidRPr="009C5B90" w:rsidRDefault="00234841" w:rsidP="00D17253">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234841" w:rsidRPr="009C5B90" w14:paraId="69817CB5" w14:textId="77777777" w:rsidTr="00D172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7B192D" w14:textId="77777777" w:rsidR="00234841" w:rsidRPr="009C5B90" w:rsidRDefault="00234841" w:rsidP="00D17253">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79A0FC9" w14:textId="77777777" w:rsidR="00234841" w:rsidRPr="00533C32" w:rsidRDefault="00234841" w:rsidP="00234841">
      <w:pPr>
        <w:rPr>
          <w:lang w:val="en-US"/>
        </w:rPr>
      </w:pPr>
    </w:p>
    <w:p w14:paraId="5C5C584D" w14:textId="77777777" w:rsidR="00234841" w:rsidRPr="00533C32" w:rsidRDefault="00234841" w:rsidP="00234841">
      <w:pPr>
        <w:pStyle w:val="Heading4"/>
        <w:rPr>
          <w:lang w:eastAsia="zh-CN"/>
        </w:rPr>
      </w:pPr>
      <w:bookmarkStart w:id="2857" w:name="_Toc20127158"/>
      <w:bookmarkStart w:id="2858" w:name="_Toc27589149"/>
      <w:bookmarkStart w:id="2859" w:name="_Toc36459955"/>
      <w:bookmarkStart w:id="2860" w:name="_Toc45029549"/>
      <w:bookmarkStart w:id="2861" w:name="_Toc56520836"/>
      <w:bookmarkStart w:id="2862" w:name="_Toc90587171"/>
      <w:bookmarkStart w:id="2863" w:name="_Toc106616719"/>
      <w:bookmarkStart w:id="2864" w:name="_Toc122101421"/>
      <w:r w:rsidRPr="00533C32">
        <w:t>5.4.2.</w:t>
      </w:r>
      <w:r w:rsidRPr="00533C32">
        <w:rPr>
          <w:lang w:eastAsia="zh-CN"/>
        </w:rPr>
        <w:t>3</w:t>
      </w:r>
      <w:r w:rsidRPr="00533C32">
        <w:tab/>
        <w:t xml:space="preserve">Type: </w:t>
      </w:r>
      <w:r w:rsidRPr="00533C32">
        <w:rPr>
          <w:lang w:eastAsia="zh-CN"/>
        </w:rPr>
        <w:t>OperatorSpecificDataContainer</w:t>
      </w:r>
      <w:bookmarkEnd w:id="2857"/>
      <w:bookmarkEnd w:id="2858"/>
      <w:bookmarkEnd w:id="2859"/>
      <w:bookmarkEnd w:id="2860"/>
      <w:bookmarkEnd w:id="2861"/>
      <w:bookmarkEnd w:id="2862"/>
      <w:bookmarkEnd w:id="2863"/>
      <w:bookmarkEnd w:id="2864"/>
    </w:p>
    <w:p w14:paraId="5DB46A59" w14:textId="77777777" w:rsidR="00234841" w:rsidRPr="00533C32" w:rsidRDefault="00234841" w:rsidP="00434F1A">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924AD7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60B325"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C571F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B24E12"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6A08F8"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E6D276"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4C5E9F2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F1F9BB4" w14:textId="77777777" w:rsidR="00234841" w:rsidRPr="009C5B90" w:rsidRDefault="00234841" w:rsidP="00D17253">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6AA50A53"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8A0C5C"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3090914" w14:textId="77777777" w:rsidR="00234841" w:rsidRPr="009C5B90" w:rsidRDefault="00234841" w:rsidP="00D17253">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CAE0E12" w14:textId="77777777" w:rsidR="00234841" w:rsidRPr="009C5B90" w:rsidRDefault="00234841" w:rsidP="00D17253">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234841" w:rsidRPr="009C5B90" w14:paraId="00E86D1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50C9A78" w14:textId="77777777" w:rsidR="00234841" w:rsidRPr="009C5B90" w:rsidRDefault="00234841" w:rsidP="00D17253">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F8EDEBD" w14:textId="77777777" w:rsidR="00234841" w:rsidRPr="009C5B90" w:rsidRDefault="00234841" w:rsidP="00D17253">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1703B6C7"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87BA07" w14:textId="77777777" w:rsidR="00234841" w:rsidRPr="009C5B90" w:rsidRDefault="00234841" w:rsidP="00D17253">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65F847D4" w14:textId="77777777" w:rsidR="00234841" w:rsidRPr="009C5B90" w:rsidRDefault="00234841" w:rsidP="00D17253">
            <w:pPr>
              <w:pStyle w:val="TAL"/>
              <w:rPr>
                <w:rFonts w:cs="Arial"/>
                <w:szCs w:val="18"/>
                <w:lang w:val="en-US" w:eastAsia="zh-CN"/>
              </w:rPr>
            </w:pPr>
          </w:p>
        </w:tc>
      </w:tr>
      <w:tr w:rsidR="00234841" w:rsidRPr="009C5B90" w14:paraId="43B2D48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FAD62AB" w14:textId="77777777" w:rsidR="00234841" w:rsidRPr="009C5B90" w:rsidRDefault="00234841" w:rsidP="00D17253">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69AF221F"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EBCE922"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8B071"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FA5B8E3" w14:textId="77777777" w:rsidR="00234841" w:rsidRPr="009C5B90" w:rsidRDefault="00234841" w:rsidP="00D17253">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234841" w:rsidRPr="009C5B90" w14:paraId="52B2031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E8F0C0A"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0CDB7CC" w14:textId="77777777" w:rsidR="00234841" w:rsidRPr="009C5B90" w:rsidRDefault="00234841" w:rsidP="00D17253">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10D09F" w14:textId="77777777" w:rsidR="00234841" w:rsidRPr="009C5B90" w:rsidRDefault="00234841" w:rsidP="00D17253">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0320307E" w14:textId="77777777" w:rsidR="00234841" w:rsidRPr="009C5B90" w:rsidRDefault="00234841" w:rsidP="00D17253">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04F10541" w14:textId="77777777" w:rsidR="00234841" w:rsidRPr="009C5B90" w:rsidRDefault="00234841" w:rsidP="00D17253">
            <w:pPr>
              <w:pStyle w:val="TAL"/>
            </w:pPr>
            <w:r w:rsidRPr="009C5B90">
              <w:t>Indicates the list of negotiated supported features.</w:t>
            </w:r>
          </w:p>
          <w:p w14:paraId="2D6339ED" w14:textId="77777777" w:rsidR="00234841" w:rsidRPr="009C5B90" w:rsidRDefault="00234841" w:rsidP="00D17253">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234841" w:rsidRPr="009C5B90" w14:paraId="2ED2990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22E722D" w14:textId="77777777" w:rsidR="00234841" w:rsidRPr="009C5B90" w:rsidRDefault="00234841" w:rsidP="00D17253">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1ADEE318" w14:textId="77777777" w:rsidR="00234841" w:rsidRPr="009C5B90" w:rsidRDefault="00234841" w:rsidP="00D17253">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73BAD2C7" w14:textId="77777777" w:rsidR="00234841" w:rsidRPr="009C5B90" w:rsidRDefault="00234841" w:rsidP="00D17253">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1350BEF" w14:textId="77777777" w:rsidR="00234841" w:rsidRPr="009C5B90" w:rsidRDefault="00234841" w:rsidP="00D17253">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4B17C28A" w14:textId="77777777" w:rsidR="00234841" w:rsidRPr="0096477E" w:rsidRDefault="00234841" w:rsidP="00D17253">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698F057E" w14:textId="77777777" w:rsidR="00234841" w:rsidRPr="009C5B90" w:rsidRDefault="00234841" w:rsidP="00D17253">
            <w:pPr>
              <w:pStyle w:val="TAL"/>
            </w:pPr>
            <w:r w:rsidRPr="0096477E">
              <w:t>This attribute may be provided in the response of successful resource creation.</w:t>
            </w:r>
          </w:p>
        </w:tc>
      </w:tr>
    </w:tbl>
    <w:p w14:paraId="60465F3D" w14:textId="77777777" w:rsidR="00234841" w:rsidRPr="00533C32" w:rsidRDefault="00234841" w:rsidP="00234841">
      <w:pPr>
        <w:rPr>
          <w:lang w:eastAsia="zh-CN"/>
        </w:rPr>
      </w:pPr>
    </w:p>
    <w:p w14:paraId="06C086FF" w14:textId="77777777" w:rsidR="00234841" w:rsidRPr="00533C32" w:rsidRDefault="00234841" w:rsidP="0023484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2307A454" w14:textId="77777777" w:rsidR="00234841" w:rsidRPr="00533C32" w:rsidRDefault="00234841" w:rsidP="00234841">
      <w:pPr>
        <w:pStyle w:val="PL"/>
      </w:pPr>
      <w:r w:rsidRPr="00442797">
        <w:t>{</w:t>
      </w:r>
    </w:p>
    <w:p w14:paraId="7737ED20" w14:textId="77777777" w:rsidR="00234841" w:rsidRPr="00533C32" w:rsidRDefault="00234841" w:rsidP="00234841">
      <w:pPr>
        <w:pStyle w:val="PL"/>
      </w:pPr>
      <w:r w:rsidRPr="00442797">
        <w:t xml:space="preserve">  "dataType": "object",</w:t>
      </w:r>
    </w:p>
    <w:p w14:paraId="3790D0D3" w14:textId="77777777" w:rsidR="00234841" w:rsidRPr="00533C32" w:rsidRDefault="00234841" w:rsidP="00234841">
      <w:pPr>
        <w:pStyle w:val="PL"/>
      </w:pPr>
      <w:r w:rsidRPr="00442797">
        <w:t xml:space="preserve">  "value": {</w:t>
      </w:r>
    </w:p>
    <w:p w14:paraId="49A7ED38" w14:textId="77777777" w:rsidR="00234841" w:rsidRPr="00533C32" w:rsidRDefault="00234841" w:rsidP="00234841">
      <w:pPr>
        <w:pStyle w:val="PL"/>
      </w:pPr>
      <w:r w:rsidRPr="00442797">
        <w:t xml:space="preserve">    "operatorData1": "foo",</w:t>
      </w:r>
    </w:p>
    <w:p w14:paraId="4A444A85" w14:textId="77777777" w:rsidR="00234841" w:rsidRPr="00533C32" w:rsidRDefault="00234841" w:rsidP="00234841">
      <w:pPr>
        <w:pStyle w:val="PL"/>
      </w:pPr>
      <w:r w:rsidRPr="00442797">
        <w:t xml:space="preserve">    "operatorData2": 123,</w:t>
      </w:r>
    </w:p>
    <w:p w14:paraId="38EBAD9A" w14:textId="77777777" w:rsidR="00234841" w:rsidRPr="00533C32" w:rsidRDefault="00234841" w:rsidP="00234841">
      <w:pPr>
        <w:pStyle w:val="PL"/>
      </w:pPr>
      <w:r w:rsidRPr="00442797">
        <w:t xml:space="preserve">    "operatorData3": false</w:t>
      </w:r>
    </w:p>
    <w:p w14:paraId="446FCC41" w14:textId="77777777" w:rsidR="00234841" w:rsidRPr="00533C32" w:rsidRDefault="00234841" w:rsidP="00234841">
      <w:pPr>
        <w:pStyle w:val="PL"/>
      </w:pPr>
      <w:r w:rsidRPr="00442797">
        <w:t xml:space="preserve">  },</w:t>
      </w:r>
    </w:p>
    <w:p w14:paraId="0FFBB541" w14:textId="77777777" w:rsidR="00234841" w:rsidRPr="00533C32" w:rsidRDefault="00234841" w:rsidP="00234841">
      <w:pPr>
        <w:pStyle w:val="PL"/>
      </w:pPr>
      <w:r w:rsidRPr="00442797">
        <w:lastRenderedPageBreak/>
        <w:t xml:space="preserve">  "dataTypeDefinition": "https://operator.com/definitions.json#/OpSpecificDataType"</w:t>
      </w:r>
    </w:p>
    <w:p w14:paraId="466537B5" w14:textId="77777777" w:rsidR="00234841" w:rsidRPr="00533C32" w:rsidRDefault="00234841" w:rsidP="00234841">
      <w:pPr>
        <w:pStyle w:val="PL"/>
      </w:pPr>
      <w:r w:rsidRPr="00442797">
        <w:t>}</w:t>
      </w:r>
    </w:p>
    <w:p w14:paraId="34170454" w14:textId="77777777" w:rsidR="00234841" w:rsidRPr="00533C32" w:rsidRDefault="00234841" w:rsidP="00234841">
      <w:pPr>
        <w:pStyle w:val="PL"/>
      </w:pPr>
    </w:p>
    <w:p w14:paraId="720DE1BB" w14:textId="77777777" w:rsidR="00234841" w:rsidRPr="00533C32" w:rsidRDefault="00234841" w:rsidP="00234841">
      <w:pPr>
        <w:pStyle w:val="EX"/>
        <w:rPr>
          <w:lang w:val="en-US"/>
        </w:rPr>
      </w:pPr>
      <w:r w:rsidRPr="00533C32">
        <w:rPr>
          <w:lang w:val="en-US"/>
        </w:rPr>
        <w:t>And where the file "/definitions.json" contains a fragment as follows:</w:t>
      </w:r>
    </w:p>
    <w:p w14:paraId="1999AD42" w14:textId="77777777" w:rsidR="00234841" w:rsidRPr="00533C32" w:rsidRDefault="00234841" w:rsidP="00234841">
      <w:pPr>
        <w:pStyle w:val="PL"/>
      </w:pPr>
      <w:r w:rsidRPr="00442797">
        <w:t>{</w:t>
      </w:r>
    </w:p>
    <w:p w14:paraId="37988D3A" w14:textId="77777777" w:rsidR="00234841" w:rsidRPr="00533C32" w:rsidRDefault="00234841" w:rsidP="00434F1A">
      <w:pPr>
        <w:pStyle w:val="PL"/>
        <w:outlineLvl w:val="0"/>
      </w:pPr>
      <w:r w:rsidRPr="00442797">
        <w:t xml:space="preserve">  "OpSpecificDataType": {</w:t>
      </w:r>
    </w:p>
    <w:p w14:paraId="726EB226" w14:textId="77777777" w:rsidR="00234841" w:rsidRPr="00533C32" w:rsidRDefault="00234841" w:rsidP="00234841">
      <w:pPr>
        <w:pStyle w:val="PL"/>
      </w:pPr>
      <w:r w:rsidRPr="00442797">
        <w:t xml:space="preserve">    "type": "object",</w:t>
      </w:r>
    </w:p>
    <w:p w14:paraId="1BB551F8" w14:textId="77777777" w:rsidR="00234841" w:rsidRPr="00533C32" w:rsidRDefault="00234841" w:rsidP="00234841">
      <w:pPr>
        <w:pStyle w:val="PL"/>
      </w:pPr>
      <w:r w:rsidRPr="00442797">
        <w:t xml:space="preserve">    "properties": {</w:t>
      </w:r>
    </w:p>
    <w:p w14:paraId="16165BCE" w14:textId="77777777" w:rsidR="00234841" w:rsidRPr="00533C32" w:rsidRDefault="00234841" w:rsidP="00234841">
      <w:pPr>
        <w:pStyle w:val="PL"/>
      </w:pPr>
      <w:r w:rsidRPr="00442797">
        <w:t xml:space="preserve">      "operatorData1": {</w:t>
      </w:r>
    </w:p>
    <w:p w14:paraId="72CCB6F7" w14:textId="77777777" w:rsidR="00234841" w:rsidRPr="00533C32" w:rsidRDefault="00234841" w:rsidP="00234841">
      <w:pPr>
        <w:pStyle w:val="PL"/>
      </w:pPr>
      <w:r w:rsidRPr="00442797">
        <w:t xml:space="preserve">        "type": "string"</w:t>
      </w:r>
    </w:p>
    <w:p w14:paraId="3294065C" w14:textId="77777777" w:rsidR="00234841" w:rsidRPr="00533C32" w:rsidRDefault="00234841" w:rsidP="00234841">
      <w:pPr>
        <w:pStyle w:val="PL"/>
      </w:pPr>
      <w:r w:rsidRPr="00442797">
        <w:t xml:space="preserve">      },</w:t>
      </w:r>
    </w:p>
    <w:p w14:paraId="73C4CF29" w14:textId="77777777" w:rsidR="00234841" w:rsidRPr="00533C32" w:rsidRDefault="00234841" w:rsidP="00234841">
      <w:pPr>
        <w:pStyle w:val="PL"/>
      </w:pPr>
      <w:r w:rsidRPr="00442797">
        <w:t xml:space="preserve">      "operatorData2": {</w:t>
      </w:r>
    </w:p>
    <w:p w14:paraId="604C4CA2" w14:textId="77777777" w:rsidR="00234841" w:rsidRPr="00533C32" w:rsidRDefault="00234841" w:rsidP="00234841">
      <w:pPr>
        <w:pStyle w:val="PL"/>
      </w:pPr>
      <w:r w:rsidRPr="00442797">
        <w:t xml:space="preserve">        "type": "integer"</w:t>
      </w:r>
    </w:p>
    <w:p w14:paraId="6A24BCB0" w14:textId="77777777" w:rsidR="00234841" w:rsidRPr="00533C32" w:rsidRDefault="00234841" w:rsidP="00234841">
      <w:pPr>
        <w:pStyle w:val="PL"/>
      </w:pPr>
      <w:r w:rsidRPr="00442797">
        <w:t xml:space="preserve">      },</w:t>
      </w:r>
    </w:p>
    <w:p w14:paraId="1E67A3FA" w14:textId="77777777" w:rsidR="00234841" w:rsidRPr="00533C32" w:rsidRDefault="00234841" w:rsidP="00234841">
      <w:pPr>
        <w:pStyle w:val="PL"/>
      </w:pPr>
      <w:r w:rsidRPr="00442797">
        <w:t xml:space="preserve">      "operatorData3": {</w:t>
      </w:r>
    </w:p>
    <w:p w14:paraId="090A60DA" w14:textId="77777777" w:rsidR="00234841" w:rsidRPr="00533C32" w:rsidRDefault="00234841" w:rsidP="00234841">
      <w:pPr>
        <w:pStyle w:val="PL"/>
      </w:pPr>
      <w:r w:rsidRPr="00442797">
        <w:t xml:space="preserve">        "type": "boolean"</w:t>
      </w:r>
    </w:p>
    <w:p w14:paraId="6E32330E" w14:textId="77777777" w:rsidR="00234841" w:rsidRPr="00533C32" w:rsidRDefault="00234841" w:rsidP="00234841">
      <w:pPr>
        <w:pStyle w:val="PL"/>
      </w:pPr>
      <w:r w:rsidRPr="00442797">
        <w:t xml:space="preserve">      }</w:t>
      </w:r>
    </w:p>
    <w:p w14:paraId="16DD9234" w14:textId="77777777" w:rsidR="00234841" w:rsidRPr="00533C32" w:rsidRDefault="00234841" w:rsidP="00234841">
      <w:pPr>
        <w:pStyle w:val="PL"/>
      </w:pPr>
      <w:r w:rsidRPr="00442797">
        <w:t xml:space="preserve">    }</w:t>
      </w:r>
    </w:p>
    <w:p w14:paraId="4D3EA0F1" w14:textId="77777777" w:rsidR="00234841" w:rsidRPr="00533C32" w:rsidRDefault="00234841" w:rsidP="00234841">
      <w:pPr>
        <w:pStyle w:val="PL"/>
      </w:pPr>
      <w:r w:rsidRPr="00442797">
        <w:t xml:space="preserve">  }</w:t>
      </w:r>
    </w:p>
    <w:p w14:paraId="76B12566" w14:textId="77777777" w:rsidR="00234841" w:rsidRPr="00533C32" w:rsidRDefault="00234841" w:rsidP="00234841">
      <w:pPr>
        <w:pStyle w:val="PL"/>
      </w:pPr>
      <w:r w:rsidRPr="00442797">
        <w:t>}</w:t>
      </w:r>
    </w:p>
    <w:p w14:paraId="04F4B0D2" w14:textId="77777777" w:rsidR="00234841" w:rsidRDefault="00234841" w:rsidP="00234841">
      <w:pPr>
        <w:rPr>
          <w:lang w:eastAsia="zh-CN"/>
        </w:rPr>
      </w:pPr>
    </w:p>
    <w:p w14:paraId="3A301805" w14:textId="77777777" w:rsidR="00234841" w:rsidRPr="00533C32" w:rsidRDefault="00234841" w:rsidP="0023484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62164657" w14:textId="77777777" w:rsidR="00234841" w:rsidRPr="00533C32" w:rsidRDefault="00234841" w:rsidP="00234841">
      <w:pPr>
        <w:pStyle w:val="PL"/>
      </w:pPr>
      <w:r w:rsidRPr="00442797">
        <w:t>{</w:t>
      </w:r>
    </w:p>
    <w:p w14:paraId="0B955F3C" w14:textId="77777777" w:rsidR="00234841" w:rsidRPr="00533C32" w:rsidRDefault="00234841" w:rsidP="00234841">
      <w:pPr>
        <w:pStyle w:val="PL"/>
      </w:pPr>
      <w:r w:rsidRPr="00442797">
        <w:t xml:space="preserve">  "dataType": "</w:t>
      </w:r>
      <w:r>
        <w:t>array</w:t>
      </w:r>
      <w:r w:rsidRPr="00442797">
        <w:t>",</w:t>
      </w:r>
    </w:p>
    <w:p w14:paraId="7C733C49" w14:textId="77777777" w:rsidR="00234841" w:rsidRPr="00533C32" w:rsidRDefault="00234841" w:rsidP="00234841">
      <w:pPr>
        <w:pStyle w:val="PL"/>
      </w:pPr>
      <w:r w:rsidRPr="00442797">
        <w:t xml:space="preserve">  "value": </w:t>
      </w:r>
      <w:r>
        <w:t xml:space="preserve">[ </w:t>
      </w:r>
      <w:r w:rsidRPr="00442797">
        <w:t>"foo",</w:t>
      </w:r>
      <w:r>
        <w:t xml:space="preserve"> "bar" ]</w:t>
      </w:r>
      <w:r w:rsidRPr="00442797">
        <w:t>,</w:t>
      </w:r>
    </w:p>
    <w:p w14:paraId="6BDCC543" w14:textId="77777777" w:rsidR="00234841" w:rsidRPr="00533C32" w:rsidRDefault="00234841" w:rsidP="00234841">
      <w:pPr>
        <w:pStyle w:val="PL"/>
      </w:pPr>
      <w:r w:rsidRPr="00442797">
        <w:t xml:space="preserve">  "dataTypeDefinition": "https://operator.com/definitions.json#/OpSpecificDataType</w:t>
      </w:r>
      <w:r>
        <w:t>2</w:t>
      </w:r>
      <w:r w:rsidRPr="00442797">
        <w:t>"</w:t>
      </w:r>
    </w:p>
    <w:p w14:paraId="0F888837" w14:textId="77777777" w:rsidR="00234841" w:rsidRPr="00533C32" w:rsidRDefault="00234841" w:rsidP="00234841">
      <w:pPr>
        <w:pStyle w:val="PL"/>
      </w:pPr>
      <w:r w:rsidRPr="00442797">
        <w:t>}</w:t>
      </w:r>
    </w:p>
    <w:p w14:paraId="03DE569D" w14:textId="77777777" w:rsidR="00234841" w:rsidRPr="00533C32" w:rsidRDefault="00234841" w:rsidP="00234841">
      <w:pPr>
        <w:pStyle w:val="PL"/>
      </w:pPr>
    </w:p>
    <w:p w14:paraId="03AD7418" w14:textId="77777777" w:rsidR="00234841" w:rsidRPr="00533C32" w:rsidRDefault="00234841" w:rsidP="00234841">
      <w:pPr>
        <w:pStyle w:val="EX"/>
        <w:rPr>
          <w:lang w:val="en-US"/>
        </w:rPr>
      </w:pPr>
      <w:r w:rsidRPr="00533C32">
        <w:rPr>
          <w:lang w:val="en-US"/>
        </w:rPr>
        <w:t>And where the file "/definitions.json" contains a fragment as follows:</w:t>
      </w:r>
    </w:p>
    <w:p w14:paraId="304B72E5" w14:textId="77777777" w:rsidR="00234841" w:rsidRPr="00533C32" w:rsidRDefault="00234841" w:rsidP="00234841">
      <w:pPr>
        <w:pStyle w:val="PL"/>
      </w:pPr>
      <w:r w:rsidRPr="00442797">
        <w:t>{</w:t>
      </w:r>
    </w:p>
    <w:p w14:paraId="59837B2E" w14:textId="77777777" w:rsidR="00234841" w:rsidRPr="00533C32" w:rsidRDefault="00234841" w:rsidP="00434F1A">
      <w:pPr>
        <w:pStyle w:val="PL"/>
        <w:outlineLvl w:val="0"/>
      </w:pPr>
      <w:r w:rsidRPr="00442797">
        <w:t xml:space="preserve">  "OpSpecificDataType</w:t>
      </w:r>
      <w:r>
        <w:t>2</w:t>
      </w:r>
      <w:r w:rsidRPr="00442797">
        <w:t>": {</w:t>
      </w:r>
    </w:p>
    <w:p w14:paraId="24197233" w14:textId="77777777" w:rsidR="00234841" w:rsidRPr="00533C32" w:rsidRDefault="00234841" w:rsidP="00234841">
      <w:pPr>
        <w:pStyle w:val="PL"/>
      </w:pPr>
      <w:r w:rsidRPr="00442797">
        <w:t xml:space="preserve">    "type": "</w:t>
      </w:r>
      <w:r>
        <w:t>array</w:t>
      </w:r>
      <w:r w:rsidRPr="00442797">
        <w:t>",</w:t>
      </w:r>
    </w:p>
    <w:p w14:paraId="7F3EC3DF" w14:textId="77777777" w:rsidR="00234841" w:rsidRPr="00533C32" w:rsidRDefault="00234841" w:rsidP="00234841">
      <w:pPr>
        <w:pStyle w:val="PL"/>
      </w:pPr>
      <w:r w:rsidRPr="00442797">
        <w:t xml:space="preserve">    "</w:t>
      </w:r>
      <w:r>
        <w:t>items</w:t>
      </w:r>
      <w:r w:rsidRPr="00442797">
        <w:t>": {</w:t>
      </w:r>
    </w:p>
    <w:p w14:paraId="25ED4ECE" w14:textId="77777777" w:rsidR="00234841" w:rsidRPr="00533C32" w:rsidRDefault="00234841" w:rsidP="00234841">
      <w:pPr>
        <w:pStyle w:val="PL"/>
      </w:pPr>
      <w:r w:rsidRPr="00442797">
        <w:t xml:space="preserve">      "type": "string"</w:t>
      </w:r>
      <w:r>
        <w:t>,</w:t>
      </w:r>
    </w:p>
    <w:p w14:paraId="1BF4F401" w14:textId="77777777" w:rsidR="00234841" w:rsidRPr="00533C32" w:rsidRDefault="00234841" w:rsidP="00234841">
      <w:pPr>
        <w:pStyle w:val="PL"/>
      </w:pPr>
      <w:r>
        <w:t xml:space="preserve">      "minLength": 3</w:t>
      </w:r>
    </w:p>
    <w:p w14:paraId="1F418290" w14:textId="77777777" w:rsidR="00234841" w:rsidRDefault="00234841" w:rsidP="00234841">
      <w:pPr>
        <w:pStyle w:val="PL"/>
      </w:pPr>
      <w:r w:rsidRPr="00442797">
        <w:t xml:space="preserve">    }</w:t>
      </w:r>
      <w:r>
        <w:t>,</w:t>
      </w:r>
    </w:p>
    <w:p w14:paraId="2F3A8AA2" w14:textId="77777777" w:rsidR="00234841" w:rsidRDefault="00234841" w:rsidP="00234841">
      <w:pPr>
        <w:pStyle w:val="PL"/>
      </w:pPr>
      <w:r>
        <w:t xml:space="preserve">    "minItems": 1</w:t>
      </w:r>
    </w:p>
    <w:p w14:paraId="73E524CB" w14:textId="77777777" w:rsidR="00234841" w:rsidRPr="00533C32" w:rsidRDefault="00234841" w:rsidP="00234841">
      <w:pPr>
        <w:pStyle w:val="PL"/>
      </w:pPr>
      <w:r w:rsidRPr="00442797">
        <w:t xml:space="preserve">  }</w:t>
      </w:r>
    </w:p>
    <w:p w14:paraId="38C16593" w14:textId="77777777" w:rsidR="00234841" w:rsidRPr="00533C32" w:rsidRDefault="00234841" w:rsidP="00234841">
      <w:pPr>
        <w:pStyle w:val="PL"/>
      </w:pPr>
      <w:r w:rsidRPr="00442797">
        <w:t>}</w:t>
      </w:r>
    </w:p>
    <w:p w14:paraId="6E628C8B" w14:textId="77777777" w:rsidR="00234841" w:rsidRPr="00533C32" w:rsidRDefault="00234841" w:rsidP="00234841">
      <w:pPr>
        <w:rPr>
          <w:lang w:eastAsia="zh-CN"/>
        </w:rPr>
      </w:pPr>
    </w:p>
    <w:p w14:paraId="55B6B006" w14:textId="77777777" w:rsidR="00234841" w:rsidRPr="00533C32" w:rsidRDefault="00234841" w:rsidP="00234841">
      <w:pPr>
        <w:pStyle w:val="Heading4"/>
      </w:pPr>
      <w:bookmarkStart w:id="2865" w:name="_Toc20127159"/>
      <w:bookmarkStart w:id="2866" w:name="_Toc27589150"/>
      <w:bookmarkStart w:id="2867" w:name="_Toc36459956"/>
      <w:bookmarkStart w:id="2868" w:name="_Toc45029550"/>
      <w:bookmarkStart w:id="2869" w:name="_Toc56520837"/>
      <w:bookmarkStart w:id="2870" w:name="_Toc90587172"/>
      <w:bookmarkStart w:id="2871" w:name="_Toc106616720"/>
      <w:bookmarkStart w:id="2872" w:name="_Toc122101422"/>
      <w:r w:rsidRPr="00533C32">
        <w:lastRenderedPageBreak/>
        <w:t>5.4.2.</w:t>
      </w:r>
      <w:r w:rsidRPr="00533C32">
        <w:rPr>
          <w:lang w:eastAsia="zh-CN"/>
        </w:rPr>
        <w:t>4</w:t>
      </w:r>
      <w:r w:rsidRPr="00533C32">
        <w:tab/>
        <w:t xml:space="preserve">Type: </w:t>
      </w:r>
      <w:r w:rsidRPr="00533C32">
        <w:rPr>
          <w:lang w:eastAsia="zh-CN"/>
        </w:rPr>
        <w:t>SmfRegList</w:t>
      </w:r>
      <w:bookmarkEnd w:id="2865"/>
      <w:bookmarkEnd w:id="2866"/>
      <w:bookmarkEnd w:id="2867"/>
      <w:bookmarkEnd w:id="2868"/>
      <w:bookmarkEnd w:id="2869"/>
      <w:bookmarkEnd w:id="2870"/>
      <w:bookmarkEnd w:id="2871"/>
      <w:bookmarkEnd w:id="2872"/>
    </w:p>
    <w:p w14:paraId="5C8BB603" w14:textId="77777777" w:rsidR="00234841" w:rsidRPr="00533C32" w:rsidRDefault="00234841" w:rsidP="00434F1A">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04F1DB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D27724"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31890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3A3FF"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97332C"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92FF0C"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13F80D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634C636" w14:textId="77777777" w:rsidR="00234841" w:rsidRPr="009C5B90" w:rsidRDefault="00234841" w:rsidP="00D17253">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01A4C456" w14:textId="77777777" w:rsidR="00234841" w:rsidRPr="009C5B90" w:rsidRDefault="00234841" w:rsidP="00D17253">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0CCBFE"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FAA451"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C7EA2FD" w14:textId="77777777" w:rsidR="00234841" w:rsidRPr="009C5B90" w:rsidRDefault="00234841" w:rsidP="00D17253">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4C3E1257" w14:textId="77777777" w:rsidR="00234841" w:rsidRPr="00533C32" w:rsidRDefault="00234841" w:rsidP="00234841"/>
    <w:p w14:paraId="04527ED5" w14:textId="77777777" w:rsidR="00234841" w:rsidRPr="00533C32" w:rsidRDefault="00234841" w:rsidP="00234841">
      <w:pPr>
        <w:pStyle w:val="Heading4"/>
      </w:pPr>
      <w:bookmarkStart w:id="2873" w:name="_Toc20127160"/>
      <w:bookmarkStart w:id="2874" w:name="_Toc27589151"/>
      <w:bookmarkStart w:id="2875" w:name="_Toc36459957"/>
      <w:bookmarkStart w:id="2876" w:name="_Toc45029551"/>
      <w:bookmarkStart w:id="2877" w:name="_Toc56520838"/>
      <w:bookmarkStart w:id="2878" w:name="_Toc90587173"/>
      <w:bookmarkStart w:id="2879" w:name="_Toc106616721"/>
      <w:bookmarkStart w:id="2880" w:name="_Toc122101423"/>
      <w:r w:rsidRPr="00533C32">
        <w:lastRenderedPageBreak/>
        <w:t>5.4.2.</w:t>
      </w:r>
      <w:r w:rsidRPr="00533C32">
        <w:rPr>
          <w:lang w:eastAsia="zh-CN"/>
        </w:rPr>
        <w:t>5</w:t>
      </w:r>
      <w:r w:rsidRPr="00533C32">
        <w:tab/>
        <w:t>Type: SubscriptionDataSubscriptions</w:t>
      </w:r>
      <w:bookmarkEnd w:id="2873"/>
      <w:bookmarkEnd w:id="2874"/>
      <w:bookmarkEnd w:id="2875"/>
      <w:bookmarkEnd w:id="2876"/>
      <w:bookmarkEnd w:id="2877"/>
      <w:bookmarkEnd w:id="2878"/>
      <w:bookmarkEnd w:id="2879"/>
      <w:bookmarkEnd w:id="2880"/>
    </w:p>
    <w:p w14:paraId="6BD86214" w14:textId="77777777" w:rsidR="00234841" w:rsidRPr="00533C32" w:rsidRDefault="00234841" w:rsidP="00434F1A">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C4EE34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79C03"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691DF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E943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7A0BBB"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0CC6A"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3610F7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9724D1F" w14:textId="77777777" w:rsidR="00234841" w:rsidRPr="009C5B90" w:rsidRDefault="00234841" w:rsidP="00D17253">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10583CA"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B9DBAF2"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D19923B"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0BC3BE" w14:textId="77777777" w:rsidR="00234841" w:rsidRPr="009C5B90" w:rsidRDefault="00234841" w:rsidP="00D17253">
            <w:pPr>
              <w:pStyle w:val="TAL"/>
              <w:rPr>
                <w:rFonts w:cs="Arial"/>
                <w:szCs w:val="18"/>
                <w:lang w:val="en-US"/>
              </w:rPr>
            </w:pPr>
            <w:r w:rsidRPr="009C5B90">
              <w:rPr>
                <w:lang w:val="en-US"/>
              </w:rPr>
              <w:t>Identifies the UDM/NF pool or an individual UDM/NF which should be used by the UDR to send notification to UDM/NF.</w:t>
            </w:r>
          </w:p>
        </w:tc>
      </w:tr>
      <w:tr w:rsidR="00234841" w:rsidRPr="009C5B90" w14:paraId="6DDDE7C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D9C027C" w14:textId="77777777" w:rsidR="00234841" w:rsidRPr="009C5B90" w:rsidRDefault="00234841" w:rsidP="00D17253">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3517FAE2"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4006D8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F77453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DA8039D" w14:textId="77777777" w:rsidR="00234841" w:rsidRPr="009C5B90" w:rsidRDefault="00234841" w:rsidP="00D17253">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219F5855" w14:textId="77777777" w:rsidR="00234841" w:rsidRPr="009C5B90" w:rsidRDefault="00234841" w:rsidP="00D17253">
            <w:pPr>
              <w:pStyle w:val="TAL"/>
              <w:rPr>
                <w:rFonts w:cs="Arial"/>
                <w:szCs w:val="18"/>
                <w:lang w:val="en-US" w:eastAsia="zh-CN"/>
              </w:rPr>
            </w:pPr>
          </w:p>
          <w:p w14:paraId="790C747D" w14:textId="77777777" w:rsidR="00234841" w:rsidRPr="009C5B90" w:rsidRDefault="00234841" w:rsidP="00D17253">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234841" w:rsidRPr="009C5B90" w14:paraId="668166F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511AD9C" w14:textId="77777777" w:rsidR="00234841" w:rsidRPr="009C5B90" w:rsidRDefault="00234841" w:rsidP="00D17253">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23E1E4D" w14:textId="77777777" w:rsidR="00234841" w:rsidRPr="009C5B90" w:rsidRDefault="00234841" w:rsidP="00D17253">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41D47B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5505DB"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2CE7C40" w14:textId="77777777" w:rsidR="00234841" w:rsidRPr="009C5B90" w:rsidRDefault="00234841" w:rsidP="00D17253">
            <w:pPr>
              <w:pStyle w:val="TAL"/>
              <w:rPr>
                <w:rFonts w:cs="Arial"/>
                <w:szCs w:val="18"/>
                <w:lang w:val="en-US"/>
              </w:rPr>
            </w:pPr>
            <w:r w:rsidRPr="009C5B90">
              <w:rPr>
                <w:rFonts w:cs="Arial"/>
                <w:szCs w:val="18"/>
                <w:lang w:val="en-US"/>
              </w:rPr>
              <w:t>User identity if subscription to notifications is related to a user.</w:t>
            </w:r>
          </w:p>
        </w:tc>
      </w:tr>
      <w:tr w:rsidR="00234841" w:rsidRPr="009C5B90" w14:paraId="59F8098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D58B32F" w14:textId="77777777" w:rsidR="00234841" w:rsidRPr="009C5B90" w:rsidRDefault="00234841" w:rsidP="00D17253">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1EDEB930" w14:textId="77777777" w:rsidR="00234841" w:rsidRPr="009C5B90" w:rsidRDefault="00234841" w:rsidP="00D17253">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6173393B"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6781A0"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9E48DE6" w14:textId="77777777" w:rsidR="00234841" w:rsidRPr="009C5B90" w:rsidRDefault="00234841" w:rsidP="00D17253">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602481ED" w14:textId="77777777" w:rsidR="00234841" w:rsidRPr="009C5B90" w:rsidRDefault="00234841" w:rsidP="00D17253">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739944F9" w14:textId="77777777" w:rsidR="00234841" w:rsidRPr="009C5B90" w:rsidRDefault="00234841" w:rsidP="00D17253">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234841" w:rsidRPr="009C5B90" w14:paraId="0C4BA39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B9270AA" w14:textId="77777777" w:rsidR="00234841" w:rsidRPr="009C5B90" w:rsidRDefault="00234841" w:rsidP="00D17253">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5BF8DD75" w14:textId="77777777" w:rsidR="00234841" w:rsidRPr="009C5B90" w:rsidRDefault="00234841" w:rsidP="00D17253">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554B814"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26CAA8"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1395E61" w14:textId="77777777" w:rsidR="00234841" w:rsidRPr="009C5B90" w:rsidRDefault="00234841" w:rsidP="00D17253">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50E696CA" w14:textId="77777777" w:rsidR="00234841" w:rsidRPr="009C5B90" w:rsidRDefault="00234841" w:rsidP="00D17253">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39339E46" w14:textId="77777777" w:rsidR="00234841" w:rsidRPr="009C5B90" w:rsidRDefault="00234841" w:rsidP="00D17253">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234841" w:rsidRPr="009C5B90" w14:paraId="510C1F0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CCEDE19" w14:textId="77777777" w:rsidR="00234841" w:rsidRPr="009C5B90" w:rsidRDefault="00234841" w:rsidP="00D17253">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72B388E" w14:textId="77777777" w:rsidR="00234841" w:rsidRPr="009C5B90" w:rsidRDefault="00234841" w:rsidP="00D17253">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0256067"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F00778"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5B34FA" w14:textId="77777777" w:rsidR="00234841" w:rsidRPr="009C5B90" w:rsidRDefault="00234841" w:rsidP="00D17253">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r>
      <w:tr w:rsidR="001F6969" w:rsidRPr="009C5B90" w14:paraId="162D9030" w14:textId="77777777" w:rsidTr="009605D9">
        <w:trPr>
          <w:jc w:val="center"/>
        </w:trPr>
        <w:tc>
          <w:tcPr>
            <w:tcW w:w="2090" w:type="dxa"/>
            <w:tcBorders>
              <w:top w:val="single" w:sz="4" w:space="0" w:color="auto"/>
              <w:left w:val="single" w:sz="4" w:space="0" w:color="auto"/>
              <w:bottom w:val="single" w:sz="4" w:space="0" w:color="auto"/>
              <w:right w:val="single" w:sz="4" w:space="0" w:color="auto"/>
            </w:tcBorders>
          </w:tcPr>
          <w:p w14:paraId="590E4E71" w14:textId="77777777" w:rsidR="001F6969" w:rsidRPr="009C5B90" w:rsidRDefault="001F6969" w:rsidP="009605D9">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14E4202B" w14:textId="77777777" w:rsidR="001F6969" w:rsidRPr="009C5B90" w:rsidRDefault="001F6969" w:rsidP="009605D9">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0EB2C04E" w14:textId="77777777" w:rsidR="001F6969" w:rsidRPr="009C5B90" w:rsidRDefault="001F6969" w:rsidP="009605D9">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A882A07" w14:textId="77777777" w:rsidR="001F6969" w:rsidRPr="009C5B90" w:rsidRDefault="001F6969" w:rsidP="009605D9">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4C14980" w14:textId="77777777" w:rsidR="001F6969" w:rsidRPr="009C5B90" w:rsidRDefault="001F6969" w:rsidP="009605D9">
            <w:pPr>
              <w:pStyle w:val="TAL"/>
              <w:rPr>
                <w:rFonts w:cs="Arial"/>
                <w:szCs w:val="18"/>
                <w:lang w:val="en-US"/>
              </w:rPr>
            </w:pPr>
            <w:r>
              <w:rPr>
                <w:rFonts w:cs="Arial"/>
                <w:szCs w:val="18"/>
                <w:lang w:val="en-US"/>
              </w:rPr>
              <w:t>HSS Subscription Info associated with the sdmSubscription.</w:t>
            </w:r>
          </w:p>
        </w:tc>
      </w:tr>
      <w:tr w:rsidR="00234841" w:rsidRPr="009C5B90" w14:paraId="68FA0FC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D014F5C" w14:textId="77777777" w:rsidR="00234841" w:rsidRPr="009C5B90" w:rsidRDefault="00234841" w:rsidP="00D17253">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64E7907" w14:textId="77777777" w:rsidR="00234841" w:rsidRPr="009C5B90" w:rsidRDefault="00234841" w:rsidP="00D17253">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B85DE14" w14:textId="77777777" w:rsidR="00234841" w:rsidRPr="009C5B90" w:rsidRDefault="00234841" w:rsidP="00D17253">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9A58B9F" w14:textId="77777777" w:rsidR="00234841" w:rsidRPr="009C5B90" w:rsidRDefault="00234841" w:rsidP="00D17253">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EEA0B09" w14:textId="77777777" w:rsidR="00234841" w:rsidRPr="009C5B90" w:rsidRDefault="00234841" w:rsidP="00D17253">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63B61B8E" w14:textId="77777777" w:rsidR="00234841" w:rsidRPr="009C5B90" w:rsidRDefault="00234841" w:rsidP="00D17253">
            <w:pPr>
              <w:pStyle w:val="TAL"/>
              <w:rPr>
                <w:lang w:val="en-US"/>
              </w:rPr>
            </w:pPr>
          </w:p>
          <w:p w14:paraId="5C4BF4C5" w14:textId="77777777" w:rsidR="00234841" w:rsidRPr="009C5B90" w:rsidRDefault="00234841" w:rsidP="00D17253">
            <w:pPr>
              <w:pStyle w:val="TAL"/>
              <w:rPr>
                <w:rFonts w:cs="Arial"/>
                <w:szCs w:val="18"/>
                <w:lang w:val="en-US"/>
              </w:rPr>
            </w:pPr>
            <w:r w:rsidRPr="009C5B90">
              <w:rPr>
                <w:lang w:val="en-US"/>
              </w:rPr>
              <w:t>Read Only: true</w:t>
            </w:r>
          </w:p>
        </w:tc>
      </w:tr>
      <w:tr w:rsidR="00234841" w:rsidRPr="009C5B90" w14:paraId="6E33A59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C3BC91D" w14:textId="77777777" w:rsidR="00234841" w:rsidRPr="009C5B90" w:rsidRDefault="00234841" w:rsidP="00D17253">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7C9F417C" w14:textId="77777777" w:rsidR="00234841" w:rsidRPr="009C5B90" w:rsidRDefault="00234841" w:rsidP="00D17253">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4A03E18" w14:textId="77777777" w:rsidR="00234841" w:rsidRPr="009C5B90" w:rsidRDefault="00234841" w:rsidP="00D17253">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7ABE91" w14:textId="77777777" w:rsidR="00234841" w:rsidRPr="009C5B90" w:rsidRDefault="00234841" w:rsidP="00D17253">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9ED7BB9" w14:textId="77777777" w:rsidR="00234841" w:rsidRDefault="00234841" w:rsidP="00D17253">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6B020C6" w14:textId="77777777" w:rsidR="00234841" w:rsidRDefault="00234841" w:rsidP="00D17253">
            <w:pPr>
              <w:pStyle w:val="TAL"/>
              <w:rPr>
                <w:rFonts w:cs="Arial"/>
                <w:szCs w:val="18"/>
                <w:lang w:val="en-US"/>
              </w:rPr>
            </w:pPr>
          </w:p>
          <w:p w14:paraId="5DE65173" w14:textId="77777777" w:rsidR="00234841" w:rsidRDefault="00234841" w:rsidP="00D17253">
            <w:pPr>
              <w:pStyle w:val="TAL"/>
              <w:rPr>
                <w:rFonts w:cs="Arial"/>
                <w:szCs w:val="18"/>
                <w:lang w:val="en-US"/>
              </w:rPr>
            </w:pPr>
            <w:r>
              <w:rPr>
                <w:rFonts w:cs="Arial"/>
                <w:szCs w:val="18"/>
                <w:lang w:val="en-US"/>
              </w:rPr>
              <w:t>The attribute shall not be set to true if the sdmSubscription attribute is present.</w:t>
            </w:r>
          </w:p>
          <w:p w14:paraId="67CF9CFD" w14:textId="77777777" w:rsidR="00234841" w:rsidRDefault="00234841" w:rsidP="00D17253">
            <w:pPr>
              <w:pStyle w:val="TAL"/>
              <w:rPr>
                <w:rFonts w:cs="Arial"/>
                <w:szCs w:val="18"/>
                <w:lang w:val="en-US"/>
              </w:rPr>
            </w:pPr>
          </w:p>
          <w:p w14:paraId="22C68B8D" w14:textId="77777777" w:rsidR="00234841" w:rsidRDefault="00234841" w:rsidP="00D17253">
            <w:pPr>
              <w:pStyle w:val="TAL"/>
              <w:rPr>
                <w:rFonts w:cs="Arial"/>
                <w:szCs w:val="18"/>
                <w:lang w:val="en-US"/>
              </w:rPr>
            </w:pPr>
            <w:r>
              <w:rPr>
                <w:rFonts w:cs="Arial"/>
                <w:szCs w:val="18"/>
                <w:lang w:val="en-US"/>
              </w:rPr>
              <w:t>The attribute shall not be set to true if the sdmSubscription and UeId attributes are not present.</w:t>
            </w:r>
          </w:p>
          <w:p w14:paraId="35E45A71" w14:textId="77777777" w:rsidR="00234841" w:rsidRDefault="00234841" w:rsidP="00D17253">
            <w:pPr>
              <w:pStyle w:val="TAL"/>
              <w:rPr>
                <w:rFonts w:cs="Arial"/>
                <w:szCs w:val="18"/>
                <w:lang w:val="en-US"/>
              </w:rPr>
            </w:pPr>
          </w:p>
          <w:p w14:paraId="146E8010" w14:textId="77777777" w:rsidR="00234841" w:rsidRPr="009C5B90" w:rsidRDefault="00234841" w:rsidP="00D17253">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r>
      <w:tr w:rsidR="00234841" w:rsidRPr="009C5B90" w14:paraId="5D67E88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E63E858"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9D56031"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9D82B0B"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F80669"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A1AB393" w14:textId="77777777" w:rsidR="00234841" w:rsidRPr="009C5B90" w:rsidRDefault="00234841" w:rsidP="00D17253">
            <w:pPr>
              <w:pStyle w:val="TAL"/>
              <w:rPr>
                <w:rFonts w:cs="Arial"/>
                <w:szCs w:val="18"/>
                <w:lang w:val="en-US"/>
              </w:rPr>
            </w:pPr>
            <w:r w:rsidRPr="009C5B90">
              <w:rPr>
                <w:rFonts w:cs="Arial"/>
                <w:szCs w:val="18"/>
                <w:lang w:val="en-US"/>
              </w:rPr>
              <w:t>Used to negotiate the applicability of optional features</w:t>
            </w:r>
          </w:p>
        </w:tc>
      </w:tr>
      <w:tr w:rsidR="00234841" w:rsidRPr="009C5B90" w14:paraId="183B531E" w14:textId="77777777" w:rsidTr="00D172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0E3AD" w14:textId="77777777" w:rsidR="00234841" w:rsidRPr="009C5B90" w:rsidRDefault="00234841" w:rsidP="00D17253">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r>
    </w:tbl>
    <w:p w14:paraId="36F075B3" w14:textId="77777777" w:rsidR="00234841" w:rsidRPr="00533C32" w:rsidRDefault="00234841" w:rsidP="00234841">
      <w:pPr>
        <w:rPr>
          <w:lang w:val="en-US" w:eastAsia="zh-CN"/>
        </w:rPr>
      </w:pPr>
    </w:p>
    <w:p w14:paraId="41E018A9" w14:textId="77777777" w:rsidR="00234841" w:rsidRPr="00533C32" w:rsidRDefault="00234841" w:rsidP="00234841">
      <w:pPr>
        <w:pStyle w:val="Heading4"/>
      </w:pPr>
      <w:bookmarkStart w:id="2881" w:name="_Toc20127161"/>
      <w:bookmarkStart w:id="2882" w:name="_Toc27589152"/>
      <w:bookmarkStart w:id="2883" w:name="_Toc36459958"/>
      <w:bookmarkStart w:id="2884" w:name="_Toc45029552"/>
      <w:bookmarkStart w:id="2885" w:name="_Toc56520839"/>
      <w:bookmarkStart w:id="2886" w:name="_Toc90587174"/>
      <w:bookmarkStart w:id="2887" w:name="_Toc106616722"/>
      <w:bookmarkStart w:id="2888" w:name="_Toc122101424"/>
      <w:r w:rsidRPr="00533C32">
        <w:lastRenderedPageBreak/>
        <w:t>5.4.2.</w:t>
      </w:r>
      <w:r w:rsidRPr="00533C32">
        <w:rPr>
          <w:lang w:eastAsia="zh-CN"/>
        </w:rPr>
        <w:t>6</w:t>
      </w:r>
      <w:r w:rsidRPr="00533C32">
        <w:tab/>
        <w:t>Type: DataChangeNotify</w:t>
      </w:r>
      <w:bookmarkEnd w:id="2881"/>
      <w:bookmarkEnd w:id="2882"/>
      <w:bookmarkEnd w:id="2883"/>
      <w:bookmarkEnd w:id="2884"/>
      <w:bookmarkEnd w:id="2885"/>
      <w:bookmarkEnd w:id="2886"/>
      <w:bookmarkEnd w:id="2887"/>
      <w:bookmarkEnd w:id="2888"/>
    </w:p>
    <w:p w14:paraId="4D1EF3EB" w14:textId="77777777" w:rsidR="00234841" w:rsidRPr="00533C32" w:rsidRDefault="00234841" w:rsidP="00434F1A">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7227498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80671F"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00E78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FFD84"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6D7D00"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617736"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19599A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83CA412" w14:textId="77777777" w:rsidR="00234841" w:rsidRPr="009C5B90" w:rsidRDefault="00234841" w:rsidP="00D17253">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796F3342" w14:textId="77777777" w:rsidR="00234841" w:rsidRPr="009C5B90" w:rsidRDefault="00234841" w:rsidP="00D17253">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A0E5A52"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ABD2A1" w14:textId="77777777" w:rsidR="00234841" w:rsidRPr="009C5B90" w:rsidRDefault="00234841" w:rsidP="00D17253">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01BC5856" w14:textId="77777777" w:rsidR="00234841" w:rsidRPr="009C5B90" w:rsidRDefault="00234841" w:rsidP="00D17253">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234841" w:rsidRPr="009C5B90" w14:paraId="71B3550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334A7A3" w14:textId="77777777" w:rsidR="00234841" w:rsidRPr="009C5B90" w:rsidRDefault="00234841" w:rsidP="00D17253">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60FEE62" w14:textId="77777777" w:rsidR="00234841" w:rsidRPr="009C5B90" w:rsidRDefault="00234841" w:rsidP="00D17253">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C38FB18"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105AB39"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1868BF1" w14:textId="77777777" w:rsidR="00234841" w:rsidRPr="009C5B90" w:rsidRDefault="00234841" w:rsidP="00D17253">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234841" w:rsidRPr="009C5B90" w14:paraId="5C0DAAC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7D2858E" w14:textId="77777777" w:rsidR="00234841" w:rsidRPr="009C5B90" w:rsidRDefault="00234841" w:rsidP="00D17253">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325A441F" w14:textId="77777777" w:rsidR="00234841" w:rsidRPr="009C5B90" w:rsidRDefault="00234841" w:rsidP="00D17253">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4BF42131"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AA3D06"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0F4026B" w14:textId="77777777" w:rsidR="00234841" w:rsidRPr="009C5B90" w:rsidRDefault="00234841" w:rsidP="00D17253">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234841" w:rsidRPr="009C5B90" w14:paraId="3601F00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35E2B8E" w14:textId="77777777" w:rsidR="00234841" w:rsidRPr="009C5B90" w:rsidRDefault="00234841" w:rsidP="00D17253">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1EB99917" w14:textId="77777777" w:rsidR="00234841" w:rsidRPr="009C5B90" w:rsidRDefault="00234841" w:rsidP="00D17253">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5132CB2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A8F2DC"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079AB48" w14:textId="77777777" w:rsidR="00234841" w:rsidRPr="009C5B90" w:rsidRDefault="00234841" w:rsidP="00D17253">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56AC95F6" w14:textId="77777777" w:rsidR="00234841" w:rsidRPr="009C5B90" w:rsidRDefault="00234841" w:rsidP="00D17253">
            <w:pPr>
              <w:pStyle w:val="TAL"/>
              <w:rPr>
                <w:lang w:val="en-US" w:eastAsia="zh-CN"/>
              </w:rPr>
            </w:pPr>
            <w:r w:rsidRPr="009C5B90">
              <w:rPr>
                <w:lang w:val="en-US"/>
              </w:rPr>
              <w:t>This attribute should be omitted if the SubscriptionsDataSubscriptions array is included.</w:t>
            </w:r>
          </w:p>
        </w:tc>
      </w:tr>
      <w:tr w:rsidR="00234841" w:rsidRPr="009C5B90" w14:paraId="18604D1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3625D45" w14:textId="77777777" w:rsidR="00234841" w:rsidRPr="009C5B90" w:rsidRDefault="00234841" w:rsidP="00D17253">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6FA0C4EE" w14:textId="77777777" w:rsidR="00234841" w:rsidRPr="009C5B90" w:rsidRDefault="00234841" w:rsidP="00D17253">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05AFC664"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5A9B68"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608BDA6" w14:textId="77777777" w:rsidR="00234841" w:rsidRPr="009C5B90" w:rsidRDefault="00234841" w:rsidP="00D17253">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234841" w:rsidRPr="009C5B90" w14:paraId="022F197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17B3A23" w14:textId="77777777" w:rsidR="00234841" w:rsidRPr="009C5B90" w:rsidRDefault="00234841" w:rsidP="00D17253">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2F721A12" w14:textId="77777777" w:rsidR="00234841" w:rsidRPr="009C5B90" w:rsidRDefault="00234841" w:rsidP="00D17253">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475EF7B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51CC6C"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A1C13C4" w14:textId="77777777" w:rsidR="00234841" w:rsidRPr="009C5B90" w:rsidRDefault="00234841" w:rsidP="00D17253">
            <w:pPr>
              <w:pStyle w:val="TAL"/>
              <w:rPr>
                <w:lang w:val="en-US"/>
              </w:rPr>
            </w:pPr>
            <w:r w:rsidRPr="009C5B90">
              <w:rPr>
                <w:lang w:val="en-US"/>
              </w:rPr>
              <w:t>This attribute contain the Subscription Data Subscriptions (subs-to-notify) associated with the Notification.</w:t>
            </w:r>
          </w:p>
        </w:tc>
      </w:tr>
    </w:tbl>
    <w:p w14:paraId="63F0230C" w14:textId="77777777" w:rsidR="00234841" w:rsidRPr="00533C32" w:rsidRDefault="00234841" w:rsidP="00234841">
      <w:pPr>
        <w:rPr>
          <w:lang w:eastAsia="zh-CN"/>
        </w:rPr>
      </w:pPr>
    </w:p>
    <w:p w14:paraId="0E7D6E23" w14:textId="77777777" w:rsidR="00234841" w:rsidRPr="00533C32" w:rsidRDefault="00234841" w:rsidP="00234841">
      <w:pPr>
        <w:pStyle w:val="Heading4"/>
      </w:pPr>
      <w:bookmarkStart w:id="2889" w:name="_Toc20127162"/>
      <w:bookmarkStart w:id="2890" w:name="_Toc27589153"/>
      <w:bookmarkStart w:id="2891" w:name="_Toc36459959"/>
      <w:bookmarkStart w:id="2892" w:name="_Toc45029553"/>
      <w:bookmarkStart w:id="2893" w:name="_Toc56520840"/>
      <w:bookmarkStart w:id="2894" w:name="_Toc90587175"/>
      <w:bookmarkStart w:id="2895" w:name="_Toc106616723"/>
      <w:bookmarkStart w:id="2896" w:name="_Toc122101425"/>
      <w:r w:rsidRPr="00533C32">
        <w:t>5.4.2.</w:t>
      </w:r>
      <w:r w:rsidRPr="00533C32">
        <w:rPr>
          <w:lang w:eastAsia="zh-CN"/>
        </w:rPr>
        <w:t>7</w:t>
      </w:r>
      <w:r w:rsidRPr="00533C32">
        <w:tab/>
        <w:t>Type: IdentityData</w:t>
      </w:r>
      <w:bookmarkEnd w:id="2889"/>
      <w:bookmarkEnd w:id="2890"/>
      <w:bookmarkEnd w:id="2891"/>
      <w:bookmarkEnd w:id="2892"/>
      <w:bookmarkEnd w:id="2893"/>
      <w:bookmarkEnd w:id="2894"/>
      <w:bookmarkEnd w:id="2895"/>
      <w:bookmarkEnd w:id="2896"/>
    </w:p>
    <w:p w14:paraId="7CF6F8F9" w14:textId="77777777" w:rsidR="00234841" w:rsidRPr="00533C32" w:rsidRDefault="00234841" w:rsidP="00434F1A">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46032A2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BA5481"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8B00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4F9B8"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CDC49"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BD190"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DC9FCC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274CD6D" w14:textId="77777777" w:rsidR="00234841" w:rsidRPr="009C5B90" w:rsidRDefault="00234841" w:rsidP="00D17253">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55F97C01" w14:textId="77777777" w:rsidR="00234841" w:rsidRPr="009C5B90" w:rsidRDefault="00234841" w:rsidP="00D17253">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5F170F0D"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2A94AA7" w14:textId="77777777" w:rsidR="00234841" w:rsidRPr="009C5B90" w:rsidRDefault="00234841" w:rsidP="00D17253">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03A1B5D9" w14:textId="77777777" w:rsidR="00234841" w:rsidRPr="009C5B90" w:rsidRDefault="00234841" w:rsidP="00D17253">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234841" w:rsidRPr="009C5B90" w14:paraId="0165CB9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8F2576B" w14:textId="77777777" w:rsidR="00234841" w:rsidRPr="009C5B90" w:rsidRDefault="00234841" w:rsidP="00D17253">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0410A5E0" w14:textId="77777777" w:rsidR="00234841" w:rsidRPr="009C5B90" w:rsidRDefault="00234841" w:rsidP="00D17253">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0DB83B8C"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FD13409" w14:textId="77777777" w:rsidR="00234841" w:rsidRPr="009C5B90" w:rsidRDefault="00234841" w:rsidP="00D17253">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7C636BA" w14:textId="77777777" w:rsidR="00234841" w:rsidRPr="009C5B90" w:rsidRDefault="00234841" w:rsidP="00D17253">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A2E6859" w14:textId="77777777" w:rsidR="00234841" w:rsidRPr="009C5B90" w:rsidRDefault="00234841" w:rsidP="00D17253">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234841" w:rsidRPr="009C5B90" w14:paraId="6B390B5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9402E9B" w14:textId="77777777" w:rsidR="00234841" w:rsidRPr="009C5B90" w:rsidRDefault="00234841" w:rsidP="00D17253">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E48C67A" w14:textId="77777777" w:rsidR="00234841" w:rsidRPr="009C5B90" w:rsidRDefault="00234841" w:rsidP="00D17253">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F3174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D0DA6F"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07588D80" w14:textId="77777777" w:rsidR="00234841" w:rsidRPr="009C5B90" w:rsidRDefault="00234841" w:rsidP="00D17253">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234841" w:rsidRPr="009C5B90" w14:paraId="50E3C1E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673F586" w14:textId="77777777" w:rsidR="00234841" w:rsidRPr="009C5B90" w:rsidRDefault="00234841" w:rsidP="00D17253">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299EDA17" w14:textId="77777777" w:rsidR="00234841" w:rsidRPr="009C5B90" w:rsidRDefault="00234841" w:rsidP="00D17253">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4E2177F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5048091"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8C53735" w14:textId="77777777" w:rsidR="00234841" w:rsidRPr="009C5B90" w:rsidRDefault="00234841" w:rsidP="00D17253">
            <w:pPr>
              <w:pStyle w:val="TAL"/>
              <w:rPr>
                <w:lang w:val="en-US"/>
              </w:rPr>
            </w:pPr>
            <w:r w:rsidRPr="009C5B90">
              <w:rPr>
                <w:lang w:val="en-US"/>
              </w:rPr>
              <w:t>A map (list of key-value pairs where AppPortId serves as key) of GPSIs.</w:t>
            </w:r>
          </w:p>
        </w:tc>
      </w:tr>
    </w:tbl>
    <w:p w14:paraId="4C925FA2" w14:textId="77777777" w:rsidR="00234841" w:rsidRPr="00533C32" w:rsidRDefault="00234841" w:rsidP="00234841">
      <w:pPr>
        <w:rPr>
          <w:lang w:eastAsia="zh-CN"/>
        </w:rPr>
      </w:pPr>
    </w:p>
    <w:p w14:paraId="266BA3D8" w14:textId="77777777" w:rsidR="00234841" w:rsidRPr="00533C32" w:rsidRDefault="00234841" w:rsidP="00234841">
      <w:pPr>
        <w:pStyle w:val="Heading4"/>
      </w:pPr>
      <w:bookmarkStart w:id="2897" w:name="_Toc20127163"/>
      <w:bookmarkStart w:id="2898" w:name="_Toc27589154"/>
      <w:bookmarkStart w:id="2899" w:name="_Toc36459960"/>
      <w:bookmarkStart w:id="2900" w:name="_Toc45029554"/>
      <w:bookmarkStart w:id="2901" w:name="_Toc56520841"/>
      <w:bookmarkStart w:id="2902" w:name="_Toc90587176"/>
      <w:bookmarkStart w:id="2903" w:name="_Toc106616724"/>
      <w:bookmarkStart w:id="2904" w:name="_Toc122101426"/>
      <w:r w:rsidRPr="00533C32">
        <w:lastRenderedPageBreak/>
        <w:t>5.4.2.8</w:t>
      </w:r>
      <w:r w:rsidRPr="00533C32">
        <w:tab/>
        <w:t>Type: ProvisionedDataSets</w:t>
      </w:r>
      <w:bookmarkEnd w:id="2897"/>
      <w:bookmarkEnd w:id="2898"/>
      <w:bookmarkEnd w:id="2899"/>
      <w:bookmarkEnd w:id="2900"/>
      <w:bookmarkEnd w:id="2901"/>
      <w:bookmarkEnd w:id="2902"/>
      <w:bookmarkEnd w:id="2903"/>
      <w:bookmarkEnd w:id="2904"/>
    </w:p>
    <w:p w14:paraId="0A794EB8" w14:textId="77777777" w:rsidR="00234841" w:rsidRPr="00533C32" w:rsidRDefault="00234841" w:rsidP="00434F1A">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234841" w:rsidRPr="009C5B90" w14:paraId="74C69E1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CD93A0" w14:textId="77777777" w:rsidR="00234841" w:rsidRPr="009C5B90" w:rsidRDefault="00234841" w:rsidP="00D17253">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BA5567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2D817"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58C17F" w14:textId="77777777" w:rsidR="00234841" w:rsidRPr="009C5B90" w:rsidRDefault="00234841" w:rsidP="00D17253">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B04087E"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D716D7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2AAD948" w14:textId="77777777" w:rsidR="00234841" w:rsidRPr="009C5B90" w:rsidRDefault="00234841" w:rsidP="00D17253">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F5E503B" w14:textId="77777777" w:rsidR="00234841" w:rsidRPr="009C5B90" w:rsidRDefault="00234841" w:rsidP="00D17253">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1038E6A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F5E2A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04BA73" w14:textId="77777777" w:rsidR="00234841" w:rsidRPr="009C5B90" w:rsidRDefault="00234841" w:rsidP="00D17253">
            <w:pPr>
              <w:pStyle w:val="TAL"/>
              <w:rPr>
                <w:rFonts w:cs="Arial"/>
                <w:szCs w:val="18"/>
                <w:lang w:val="en-US"/>
              </w:rPr>
            </w:pPr>
            <w:r w:rsidRPr="009C5B90">
              <w:rPr>
                <w:rFonts w:cs="Arial"/>
                <w:szCs w:val="18"/>
                <w:lang w:val="en-US"/>
              </w:rPr>
              <w:t>Access and Mobility Subscription Data</w:t>
            </w:r>
          </w:p>
        </w:tc>
      </w:tr>
      <w:tr w:rsidR="00234841" w:rsidRPr="009C5B90" w14:paraId="18AFEA4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3818E6D" w14:textId="77777777" w:rsidR="00234841" w:rsidRPr="009C5B90" w:rsidRDefault="00234841" w:rsidP="00D17253">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C41DE46" w14:textId="77777777" w:rsidR="00234841" w:rsidRPr="009C5B90" w:rsidRDefault="00234841" w:rsidP="00D17253">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5F9109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FEB060"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C110D7" w14:textId="77777777" w:rsidR="00234841" w:rsidRPr="009C5B90" w:rsidRDefault="00234841" w:rsidP="00D17253">
            <w:pPr>
              <w:pStyle w:val="TAL"/>
              <w:rPr>
                <w:rFonts w:cs="Arial"/>
                <w:szCs w:val="18"/>
                <w:lang w:val="en-US"/>
              </w:rPr>
            </w:pPr>
            <w:r w:rsidRPr="009C5B90">
              <w:rPr>
                <w:rFonts w:cs="Arial"/>
                <w:szCs w:val="18"/>
                <w:lang w:val="en-US"/>
              </w:rPr>
              <w:t>SMF Selection Subscription Data</w:t>
            </w:r>
          </w:p>
        </w:tc>
      </w:tr>
      <w:tr w:rsidR="00234841" w:rsidRPr="009C5B90" w14:paraId="154E0A0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FBAE43B" w14:textId="77777777" w:rsidR="00234841" w:rsidRPr="009C5B90" w:rsidRDefault="00234841" w:rsidP="00D17253">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FD287BF" w14:textId="77777777" w:rsidR="00234841" w:rsidRPr="009C5B90" w:rsidRDefault="00234841" w:rsidP="00D17253">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AAE7BD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D1853A"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F0DCA9" w14:textId="77777777" w:rsidR="00234841" w:rsidRPr="009C5B90" w:rsidRDefault="00234841" w:rsidP="00D17253">
            <w:pPr>
              <w:pStyle w:val="TAL"/>
              <w:rPr>
                <w:rFonts w:cs="Arial"/>
                <w:szCs w:val="18"/>
                <w:lang w:val="en-US"/>
              </w:rPr>
            </w:pPr>
            <w:r w:rsidRPr="009C5B90">
              <w:rPr>
                <w:rFonts w:cs="Arial"/>
                <w:szCs w:val="18"/>
                <w:lang w:val="en-US"/>
              </w:rPr>
              <w:t>SMS Subscription Data</w:t>
            </w:r>
          </w:p>
        </w:tc>
      </w:tr>
      <w:tr w:rsidR="00234841" w:rsidRPr="009C5B90" w14:paraId="0E44802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DE35EB8" w14:textId="77777777" w:rsidR="00234841" w:rsidRPr="009C5B90" w:rsidRDefault="00234841" w:rsidP="00D17253">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46B5B12E" w14:textId="77777777" w:rsidR="00234841" w:rsidRPr="009C5B90" w:rsidRDefault="00234841" w:rsidP="00D17253">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435B00C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39048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76F2753" w14:textId="77777777" w:rsidR="00234841" w:rsidRPr="009C5B90" w:rsidRDefault="00234841" w:rsidP="00D17253">
            <w:pPr>
              <w:pStyle w:val="TAL"/>
              <w:rPr>
                <w:rFonts w:cs="Arial"/>
                <w:szCs w:val="18"/>
                <w:lang w:val="en-US"/>
              </w:rPr>
            </w:pPr>
            <w:r w:rsidRPr="009C5B90">
              <w:rPr>
                <w:rFonts w:cs="Arial"/>
                <w:szCs w:val="18"/>
                <w:lang w:val="en-US"/>
              </w:rPr>
              <w:t>Session Management Subscription Data</w:t>
            </w:r>
          </w:p>
        </w:tc>
      </w:tr>
      <w:tr w:rsidR="00234841" w:rsidRPr="009C5B90" w14:paraId="0CA5C4C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4F552AC" w14:textId="77777777" w:rsidR="00234841" w:rsidRPr="009C5B90" w:rsidRDefault="00234841" w:rsidP="00D17253">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02719004" w14:textId="77777777" w:rsidR="00234841" w:rsidRPr="009C5B90" w:rsidRDefault="00234841" w:rsidP="00D17253">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59AEA2E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AD1DCB"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5CA7FF" w14:textId="77777777" w:rsidR="00234841" w:rsidRPr="009C5B90" w:rsidRDefault="00234841" w:rsidP="00D17253">
            <w:pPr>
              <w:pStyle w:val="TAL"/>
              <w:rPr>
                <w:rFonts w:cs="Arial"/>
                <w:szCs w:val="18"/>
                <w:lang w:val="en-US"/>
              </w:rPr>
            </w:pPr>
            <w:r w:rsidRPr="009C5B90">
              <w:rPr>
                <w:rFonts w:cs="Arial"/>
                <w:szCs w:val="18"/>
                <w:lang w:val="en-US"/>
              </w:rPr>
              <w:t>Trace Data. The Null value indicates that trace is not active.</w:t>
            </w:r>
          </w:p>
        </w:tc>
      </w:tr>
      <w:tr w:rsidR="00234841" w:rsidRPr="009C5B90" w14:paraId="4CC48A7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E7A78F5" w14:textId="77777777" w:rsidR="00234841" w:rsidRPr="009C5B90" w:rsidRDefault="00234841" w:rsidP="00D17253">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4B7F1C1B" w14:textId="77777777" w:rsidR="00234841" w:rsidRPr="009C5B90" w:rsidRDefault="00234841" w:rsidP="00D17253">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66660E20"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438C50D"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EC8559" w14:textId="77777777" w:rsidR="00234841" w:rsidRPr="009C5B90" w:rsidRDefault="00234841" w:rsidP="00D17253">
            <w:pPr>
              <w:pStyle w:val="TAL"/>
              <w:rPr>
                <w:rFonts w:cs="Arial"/>
                <w:szCs w:val="18"/>
                <w:lang w:val="en-US"/>
              </w:rPr>
            </w:pPr>
            <w:r w:rsidRPr="009C5B90">
              <w:rPr>
                <w:rFonts w:cs="Arial"/>
                <w:szCs w:val="18"/>
                <w:lang w:val="en-US"/>
              </w:rPr>
              <w:t>SMS Management Subscription Data</w:t>
            </w:r>
          </w:p>
        </w:tc>
      </w:tr>
      <w:tr w:rsidR="00234841" w:rsidRPr="009C5B90" w14:paraId="1DE358A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B00B69F" w14:textId="77777777" w:rsidR="00234841" w:rsidRPr="009C5B90" w:rsidRDefault="00234841" w:rsidP="00D17253">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556ABEDD" w14:textId="77777777" w:rsidR="00234841" w:rsidRPr="009C5B90" w:rsidRDefault="00234841" w:rsidP="00D17253">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B28FA9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E22C95F"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7944336" w14:textId="77777777" w:rsidR="00234841" w:rsidRPr="009C5B90" w:rsidRDefault="00234841" w:rsidP="00D17253">
            <w:pPr>
              <w:pStyle w:val="TAL"/>
              <w:rPr>
                <w:rFonts w:cs="Arial"/>
                <w:szCs w:val="18"/>
                <w:lang w:val="en-US"/>
              </w:rPr>
            </w:pPr>
            <w:r w:rsidRPr="009C5B90">
              <w:t>LCS Privacy Subscription Data</w:t>
            </w:r>
          </w:p>
        </w:tc>
      </w:tr>
      <w:tr w:rsidR="00234841" w:rsidRPr="009C5B90" w14:paraId="7C322CE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5CC663E" w14:textId="77777777" w:rsidR="00234841" w:rsidRPr="009C5B90" w:rsidRDefault="00234841" w:rsidP="00D17253">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7D7B2A1E" w14:textId="77777777" w:rsidR="00234841" w:rsidRPr="009C5B90" w:rsidRDefault="00234841" w:rsidP="00D17253">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790BB9A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DF40EB"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CA692F" w14:textId="77777777" w:rsidR="00234841" w:rsidRPr="009C5B90" w:rsidRDefault="00234841" w:rsidP="00D17253">
            <w:pPr>
              <w:pStyle w:val="TAL"/>
            </w:pPr>
            <w:r w:rsidRPr="009C5B90">
              <w:t>LCS Mobile Originated Subscription Data</w:t>
            </w:r>
          </w:p>
        </w:tc>
      </w:tr>
      <w:tr w:rsidR="00234841" w:rsidRPr="009C5B90" w14:paraId="0E2AD93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BF18B70" w14:textId="77777777" w:rsidR="00234841" w:rsidRPr="009C5B90" w:rsidRDefault="00234841" w:rsidP="00D17253">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6C7F025B" w14:textId="77777777" w:rsidR="00234841" w:rsidRPr="009C5B90" w:rsidRDefault="00234841" w:rsidP="00D17253">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5F8A3F8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5B37881"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22C6A0" w14:textId="77777777" w:rsidR="00234841" w:rsidRPr="009C5B90" w:rsidRDefault="00234841" w:rsidP="00D17253">
            <w:pPr>
              <w:pStyle w:val="TAL"/>
            </w:pPr>
            <w:r w:rsidRPr="009C5B90">
              <w:rPr>
                <w:lang w:eastAsia="zh-CN"/>
              </w:rPr>
              <w:t>LCS Broadcast Assistance Subscription Data</w:t>
            </w:r>
          </w:p>
        </w:tc>
      </w:tr>
      <w:tr w:rsidR="00234841" w:rsidRPr="009C5B90" w14:paraId="700F391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CDB0A50" w14:textId="77777777" w:rsidR="00234841" w:rsidRPr="009C5B90" w:rsidRDefault="00234841" w:rsidP="00D17253">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1A276CEA" w14:textId="77777777" w:rsidR="00234841" w:rsidRPr="009C5B90" w:rsidRDefault="00234841" w:rsidP="00D17253">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758A1C47"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E6BD6BD"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A19EFBF" w14:textId="77777777" w:rsidR="00234841" w:rsidRPr="009C5B90" w:rsidRDefault="00234841" w:rsidP="00D17253">
            <w:pPr>
              <w:pStyle w:val="TAL"/>
            </w:pPr>
            <w:r w:rsidRPr="009C5B90">
              <w:t>V2X Subscription Data</w:t>
            </w:r>
          </w:p>
        </w:tc>
      </w:tr>
      <w:tr w:rsidR="00234841" w:rsidRPr="009C5B90" w14:paraId="4A5809E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30F1FB9" w14:textId="77777777" w:rsidR="00234841" w:rsidRPr="009C5B90" w:rsidRDefault="00234841" w:rsidP="00D17253">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640BE5E" w14:textId="77777777" w:rsidR="00234841" w:rsidRPr="009C5B90" w:rsidRDefault="00234841" w:rsidP="00D17253">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3CD404E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CCCC2D9"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5BC9C3" w14:textId="77777777" w:rsidR="00234841" w:rsidRPr="009C5B90" w:rsidRDefault="00234841" w:rsidP="00D17253">
            <w:pPr>
              <w:pStyle w:val="TAL"/>
            </w:pPr>
            <w:r w:rsidRPr="009C5B90">
              <w:t>ProSe service Subscription Data</w:t>
            </w:r>
          </w:p>
        </w:tc>
      </w:tr>
      <w:tr w:rsidR="00234841" w:rsidRPr="009C5B90" w14:paraId="00269BD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E8057AE" w14:textId="77777777" w:rsidR="00234841" w:rsidRPr="009C5B90" w:rsidRDefault="00234841" w:rsidP="00D17253">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CB07E9D" w14:textId="77777777" w:rsidR="00234841" w:rsidRPr="009C5B90" w:rsidRDefault="00234841" w:rsidP="00D17253">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69F5FCB0"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CEBD9DC"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F11924F" w14:textId="77777777" w:rsidR="00234841" w:rsidRPr="009C5B90" w:rsidRDefault="00234841" w:rsidP="00D17253">
            <w:pPr>
              <w:pStyle w:val="TAL"/>
            </w:pPr>
            <w:r w:rsidRPr="009C5B90">
              <w:t>Operator Determined Barring Subscription Data</w:t>
            </w:r>
          </w:p>
        </w:tc>
      </w:tr>
      <w:tr w:rsidR="00234841" w:rsidRPr="009C5B90" w14:paraId="62DDC75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43486D4" w14:textId="77777777" w:rsidR="00234841" w:rsidRPr="009C5B90" w:rsidRDefault="00234841" w:rsidP="00D17253">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4E254E0E" w14:textId="77777777" w:rsidR="00234841" w:rsidRPr="009C5B90" w:rsidRDefault="00234841" w:rsidP="00D17253">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08304B8D"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CF193E"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084222" w14:textId="77777777" w:rsidR="00234841" w:rsidRPr="009C5B90" w:rsidRDefault="00234841" w:rsidP="00D17253">
            <w:pPr>
              <w:pStyle w:val="TAL"/>
            </w:pPr>
            <w:r w:rsidRPr="009C5B90">
              <w:rPr>
                <w:rFonts w:cs="Arial"/>
                <w:szCs w:val="18"/>
                <w:lang w:val="en-US"/>
              </w:rPr>
              <w:t>Event Exposure Profile Data</w:t>
            </w:r>
          </w:p>
        </w:tc>
      </w:tr>
      <w:tr w:rsidR="00234841" w:rsidRPr="009C5B90" w14:paraId="5C46ED3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134A519" w14:textId="77777777" w:rsidR="00234841" w:rsidRPr="009C5B90" w:rsidRDefault="00234841" w:rsidP="00D17253">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0BAEAA25" w14:textId="77777777" w:rsidR="00234841" w:rsidRPr="009C5B90" w:rsidRDefault="00234841" w:rsidP="00D17253">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6C1FCDF"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B0ED00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4F6E4B" w14:textId="77777777" w:rsidR="00234841" w:rsidRPr="009C5B90" w:rsidRDefault="00234841" w:rsidP="00D17253">
            <w:pPr>
              <w:pStyle w:val="TAL"/>
              <w:rPr>
                <w:rFonts w:cs="Arial"/>
                <w:szCs w:val="18"/>
                <w:lang w:val="en-US"/>
              </w:rPr>
            </w:pPr>
            <w:r w:rsidRPr="009C5B90">
              <w:rPr>
                <w:rFonts w:cs="Arial"/>
                <w:szCs w:val="18"/>
                <w:lang w:val="en-US"/>
              </w:rPr>
              <w:t>Parameter Provisioning Profile Data</w:t>
            </w:r>
          </w:p>
        </w:tc>
      </w:tr>
      <w:tr w:rsidR="00234841" w:rsidRPr="009C5B90" w14:paraId="6865ED7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8082DA1" w14:textId="77777777" w:rsidR="00234841" w:rsidRPr="009C5B90" w:rsidRDefault="00234841" w:rsidP="00D17253">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5CCB459D" w14:textId="77777777" w:rsidR="00234841" w:rsidRPr="009C5B90" w:rsidRDefault="00234841" w:rsidP="00D17253">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7D3A86D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9544BD6"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EE2749" w14:textId="77777777" w:rsidR="00234841" w:rsidRPr="009C5B90" w:rsidRDefault="00234841" w:rsidP="00D17253">
            <w:pPr>
              <w:pStyle w:val="TAL"/>
              <w:rPr>
                <w:rFonts w:cs="Arial"/>
                <w:szCs w:val="18"/>
                <w:lang w:val="en-US"/>
              </w:rPr>
            </w:pPr>
            <w:r w:rsidRPr="009C5B90">
              <w:rPr>
                <w:rFonts w:cs="Arial"/>
                <w:szCs w:val="18"/>
                <w:lang w:val="en-US"/>
              </w:rPr>
              <w:t>NIDD Authorization Data</w:t>
            </w:r>
          </w:p>
        </w:tc>
      </w:tr>
      <w:tr w:rsidR="00234841" w:rsidRPr="009C5B90" w14:paraId="026BEE0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954C9AD" w14:textId="77777777" w:rsidR="00234841" w:rsidRPr="009C5B90" w:rsidRDefault="00234841" w:rsidP="00D17253">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34C9AF97" w14:textId="77777777" w:rsidR="00234841" w:rsidRPr="009C5B90" w:rsidRDefault="00234841" w:rsidP="00D17253">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3862011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D14D11"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2863A00" w14:textId="77777777" w:rsidR="00234841" w:rsidRPr="009C5B90" w:rsidRDefault="00234841" w:rsidP="00D17253">
            <w:pPr>
              <w:pStyle w:val="TAL"/>
              <w:rPr>
                <w:rFonts w:cs="Arial"/>
                <w:szCs w:val="18"/>
                <w:lang w:val="en-US"/>
              </w:rPr>
            </w:pPr>
            <w:r w:rsidRPr="009C5B90">
              <w:rPr>
                <w:rFonts w:cs="Arial"/>
                <w:szCs w:val="18"/>
                <w:lang w:val="en-US"/>
              </w:rPr>
              <w:t>5MBS Subscription Data</w:t>
            </w:r>
          </w:p>
        </w:tc>
      </w:tr>
    </w:tbl>
    <w:p w14:paraId="0196C508" w14:textId="77777777" w:rsidR="00234841" w:rsidRPr="00533C32" w:rsidRDefault="00234841" w:rsidP="00234841">
      <w:pPr>
        <w:rPr>
          <w:lang w:eastAsia="zh-CN"/>
        </w:rPr>
      </w:pPr>
    </w:p>
    <w:p w14:paraId="10117284" w14:textId="77777777" w:rsidR="00234841" w:rsidRPr="00533C32" w:rsidRDefault="00234841" w:rsidP="00234841">
      <w:pPr>
        <w:pStyle w:val="Heading4"/>
      </w:pPr>
      <w:bookmarkStart w:id="2905" w:name="_Toc20127164"/>
      <w:bookmarkStart w:id="2906" w:name="_Toc27589155"/>
      <w:bookmarkStart w:id="2907" w:name="_Toc36459961"/>
      <w:bookmarkStart w:id="2908" w:name="_Toc45029555"/>
      <w:bookmarkStart w:id="2909" w:name="_Toc56520842"/>
      <w:bookmarkStart w:id="2910" w:name="_Toc90587177"/>
      <w:bookmarkStart w:id="2911" w:name="_Toc106616725"/>
      <w:bookmarkStart w:id="2912" w:name="_Toc122101427"/>
      <w:r w:rsidRPr="00533C32">
        <w:t>5.4.2.</w:t>
      </w:r>
      <w:r w:rsidRPr="00533C32">
        <w:rPr>
          <w:lang w:eastAsia="zh-CN"/>
        </w:rPr>
        <w:t>9</w:t>
      </w:r>
      <w:r w:rsidRPr="00533C32">
        <w:tab/>
        <w:t>Type: SorData</w:t>
      </w:r>
      <w:bookmarkEnd w:id="2905"/>
      <w:bookmarkEnd w:id="2906"/>
      <w:bookmarkEnd w:id="2907"/>
      <w:bookmarkEnd w:id="2908"/>
      <w:bookmarkEnd w:id="2909"/>
      <w:bookmarkEnd w:id="2910"/>
      <w:bookmarkEnd w:id="2911"/>
      <w:bookmarkEnd w:id="2912"/>
    </w:p>
    <w:p w14:paraId="0862FBAE" w14:textId="77777777" w:rsidR="00234841" w:rsidRPr="00533C32" w:rsidRDefault="00234841" w:rsidP="00434F1A">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6174CBF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5DFEBC"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24AF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03D660"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44147E"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D2E3AB"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465677C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8C0DEED"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A350608"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5F355C3D"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D206967"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F7854B4" w14:textId="77777777" w:rsidR="00234841" w:rsidRPr="009C5B90" w:rsidRDefault="00234841" w:rsidP="00D17253">
            <w:pPr>
              <w:pStyle w:val="TAL"/>
              <w:rPr>
                <w:lang w:val="en-US"/>
              </w:rPr>
            </w:pPr>
            <w:r w:rsidRPr="009C5B90">
              <w:rPr>
                <w:lang w:val="en-US"/>
              </w:rPr>
              <w:t>Point in time of provisioning</w:t>
            </w:r>
          </w:p>
        </w:tc>
      </w:tr>
      <w:tr w:rsidR="00234841" w:rsidRPr="009C5B90" w14:paraId="66A2ECD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E3CCC0D"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7D6CFD9D"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94A69A4"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6C3B14A"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752F42" w14:textId="77777777" w:rsidR="00234841" w:rsidRPr="009C5B90" w:rsidRDefault="00234841" w:rsidP="00D17253">
            <w:pPr>
              <w:pStyle w:val="TAL"/>
              <w:rPr>
                <w:lang w:val="en-US"/>
              </w:rPr>
            </w:pPr>
            <w:r w:rsidRPr="009C5B90">
              <w:rPr>
                <w:lang w:val="en-US"/>
              </w:rPr>
              <w:t>status of the SOR data update procedure</w:t>
            </w:r>
          </w:p>
        </w:tc>
      </w:tr>
      <w:tr w:rsidR="00234841" w:rsidRPr="009C5B90" w14:paraId="1CAF395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364C34F" w14:textId="77777777" w:rsidR="00234841" w:rsidRPr="009C5B90" w:rsidRDefault="00234841" w:rsidP="00D17253">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1BA560F4" w14:textId="77777777" w:rsidR="00234841" w:rsidRPr="009C5B90" w:rsidRDefault="00234841" w:rsidP="00D17253">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2852D69"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2BD489"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558DF" w14:textId="77777777" w:rsidR="00234841" w:rsidRPr="009C5B90" w:rsidRDefault="00234841" w:rsidP="00D17253">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234841" w:rsidRPr="009C5B90" w14:paraId="16D3D24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9372EF3" w14:textId="77777777" w:rsidR="00234841" w:rsidRPr="009C5B90" w:rsidRDefault="00234841" w:rsidP="00D17253">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510D52E" w14:textId="77777777" w:rsidR="00234841" w:rsidRPr="00533C32" w:rsidRDefault="00234841" w:rsidP="00D17253">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11CF0255" w14:textId="77777777" w:rsidR="00234841" w:rsidRPr="009C5B90" w:rsidRDefault="00234841" w:rsidP="00D17253">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D992855" w14:textId="77777777" w:rsidR="00234841" w:rsidRPr="009C5B90" w:rsidRDefault="00234841" w:rsidP="00D17253">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7AD1A3A" w14:textId="77777777" w:rsidR="00234841" w:rsidRPr="009C5B90" w:rsidRDefault="00234841" w:rsidP="00D17253">
            <w:pPr>
              <w:pStyle w:val="TAL"/>
              <w:rPr>
                <w:lang w:val="en-US"/>
              </w:rPr>
            </w:pPr>
            <w:r w:rsidRPr="009C5B90">
              <w:rPr>
                <w:lang w:val="en-US"/>
              </w:rPr>
              <w:t>String containing SoR-MAC-IUE as specified in 3GPP TS 33.501 [9]. Shall be preset if UeUpdateStatus is "ACK_RECEIVED".</w:t>
            </w:r>
          </w:p>
        </w:tc>
      </w:tr>
      <w:tr w:rsidR="00234841" w:rsidRPr="009C5B90" w14:paraId="1BAAE2B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736B1E7" w14:textId="77777777" w:rsidR="00234841" w:rsidRPr="009C5B90" w:rsidRDefault="00234841" w:rsidP="00D17253">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6853C907" w14:textId="77777777" w:rsidR="00234841" w:rsidRPr="00533C32" w:rsidRDefault="00234841" w:rsidP="00D17253">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153F0C6" w14:textId="77777777" w:rsidR="00234841" w:rsidRPr="009C5B90" w:rsidRDefault="00234841" w:rsidP="00D17253">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3C48D6F6" w14:textId="77777777" w:rsidR="00234841" w:rsidRPr="009C5B90" w:rsidRDefault="00234841" w:rsidP="00D17253">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16B7F19" w14:textId="77777777" w:rsidR="00234841" w:rsidRPr="009C5B90" w:rsidRDefault="00234841" w:rsidP="00D17253">
            <w:pPr>
              <w:pStyle w:val="TAL"/>
            </w:pPr>
            <w:r w:rsidRPr="009C5B90">
              <w:rPr>
                <w:lang w:eastAsia="ja-JP"/>
              </w:rPr>
              <w:t xml:space="preserve">When present, indicates </w:t>
            </w:r>
            <w:r w:rsidRPr="009C5B90">
              <w:t>"ME support of SOR-CMCI" sent from UE as defined in 3GPP TS 23.122 [14] and 3GPP TS 24.501 [27].</w:t>
            </w:r>
          </w:p>
          <w:p w14:paraId="23F7B2DB" w14:textId="77777777" w:rsidR="00234841" w:rsidRPr="00006AA4" w:rsidRDefault="00234841" w:rsidP="00D17253">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0954E0D" w14:textId="77777777" w:rsidR="00234841" w:rsidRPr="009C5B90" w:rsidRDefault="00234841" w:rsidP="00D17253">
            <w:pPr>
              <w:pStyle w:val="TAL"/>
              <w:rPr>
                <w:rFonts w:cs="Arial"/>
                <w:szCs w:val="18"/>
              </w:rPr>
            </w:pPr>
          </w:p>
          <w:p w14:paraId="2AE04867" w14:textId="77777777" w:rsidR="00234841" w:rsidRPr="009C5B90" w:rsidRDefault="00234841" w:rsidP="00D17253">
            <w:pPr>
              <w:pStyle w:val="TAL"/>
              <w:rPr>
                <w:lang w:eastAsia="ja-JP"/>
              </w:rPr>
            </w:pPr>
            <w:r w:rsidRPr="009C5B90">
              <w:t>-</w:t>
            </w:r>
            <w:r w:rsidRPr="009C5B90">
              <w:tab/>
              <w:t>True: ME supports SOR-CMCI</w:t>
            </w:r>
          </w:p>
          <w:p w14:paraId="79465EAC" w14:textId="77777777" w:rsidR="00234841" w:rsidRPr="009C5B90" w:rsidRDefault="00234841" w:rsidP="00D17253">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05C89EF7" w14:textId="77777777" w:rsidR="00234841" w:rsidRPr="00533C32" w:rsidRDefault="00234841" w:rsidP="00234841">
      <w:pPr>
        <w:rPr>
          <w:lang w:val="en-US" w:eastAsia="zh-CN"/>
        </w:rPr>
      </w:pPr>
    </w:p>
    <w:p w14:paraId="7C870F57" w14:textId="77777777" w:rsidR="00234841" w:rsidRPr="00533C32" w:rsidRDefault="00234841" w:rsidP="00234841">
      <w:pPr>
        <w:pStyle w:val="Heading4"/>
      </w:pPr>
      <w:bookmarkStart w:id="2913" w:name="_Toc20127165"/>
      <w:bookmarkStart w:id="2914" w:name="_Toc27589156"/>
      <w:bookmarkStart w:id="2915" w:name="_Toc36459962"/>
      <w:bookmarkStart w:id="2916" w:name="_Toc45029556"/>
      <w:bookmarkStart w:id="2917" w:name="_Toc56520843"/>
      <w:bookmarkStart w:id="2918" w:name="_Toc90587178"/>
      <w:bookmarkStart w:id="2919" w:name="_Toc106616726"/>
      <w:bookmarkStart w:id="2920" w:name="_Toc122101428"/>
      <w:r w:rsidRPr="00533C32">
        <w:lastRenderedPageBreak/>
        <w:t>5.4.2.</w:t>
      </w:r>
      <w:r w:rsidRPr="00533C32">
        <w:rPr>
          <w:lang w:eastAsia="zh-CN"/>
        </w:rPr>
        <w:t>9A</w:t>
      </w:r>
      <w:r w:rsidRPr="00533C32">
        <w:tab/>
        <w:t>Type: UpuData</w:t>
      </w:r>
      <w:bookmarkEnd w:id="2913"/>
      <w:bookmarkEnd w:id="2914"/>
      <w:bookmarkEnd w:id="2915"/>
      <w:bookmarkEnd w:id="2916"/>
      <w:bookmarkEnd w:id="2917"/>
      <w:bookmarkEnd w:id="2918"/>
      <w:bookmarkEnd w:id="2919"/>
      <w:bookmarkEnd w:id="2920"/>
    </w:p>
    <w:p w14:paraId="646483D9" w14:textId="77777777" w:rsidR="00234841" w:rsidRPr="00533C32" w:rsidRDefault="00234841" w:rsidP="00434F1A">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66C2971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2316C9"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E200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E409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50E195"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EAFB97"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418F43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22C0368"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D8B9EBE"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055E9CA"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F6D382"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A1CF612" w14:textId="77777777" w:rsidR="00234841" w:rsidRPr="009C5B90" w:rsidRDefault="00234841" w:rsidP="00D17253">
            <w:pPr>
              <w:pStyle w:val="TAL"/>
              <w:rPr>
                <w:lang w:val="en-US"/>
              </w:rPr>
            </w:pPr>
            <w:r w:rsidRPr="009C5B90">
              <w:rPr>
                <w:lang w:val="en-US"/>
              </w:rPr>
              <w:t>Point in time of provisioning</w:t>
            </w:r>
          </w:p>
        </w:tc>
      </w:tr>
      <w:tr w:rsidR="00234841" w:rsidRPr="009C5B90" w14:paraId="7CB9CFB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C5CEBF7"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3D55FB6"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C5A20E"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E6E43B"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FCE69B4" w14:textId="77777777" w:rsidR="00234841" w:rsidRPr="009C5B90" w:rsidRDefault="00234841" w:rsidP="00D17253">
            <w:pPr>
              <w:pStyle w:val="TAL"/>
              <w:rPr>
                <w:lang w:val="en-US"/>
              </w:rPr>
            </w:pPr>
            <w:r w:rsidRPr="009C5B90">
              <w:rPr>
                <w:lang w:val="en-US"/>
              </w:rPr>
              <w:t>status of the UPU data update procedure</w:t>
            </w:r>
          </w:p>
        </w:tc>
      </w:tr>
      <w:tr w:rsidR="00234841" w:rsidRPr="009C5B90" w14:paraId="5D664A0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F61A711" w14:textId="77777777" w:rsidR="00234841" w:rsidRPr="009C5B90" w:rsidRDefault="00234841" w:rsidP="00D17253">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60533B6C" w14:textId="77777777" w:rsidR="00234841" w:rsidRPr="009C5B90" w:rsidRDefault="00234841" w:rsidP="00D17253">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41B8F00"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49DB00"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C636D57" w14:textId="77777777" w:rsidR="00234841" w:rsidRPr="009C5B90" w:rsidRDefault="00234841" w:rsidP="00D17253">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234841" w:rsidRPr="009C5B90" w14:paraId="7F59538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8326A1F" w14:textId="77777777" w:rsidR="00234841" w:rsidRPr="009C5B90" w:rsidRDefault="00234841" w:rsidP="00D17253">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011E0BF8" w14:textId="77777777" w:rsidR="00234841" w:rsidRPr="00533C32" w:rsidRDefault="00234841" w:rsidP="00D17253">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8BDE15D" w14:textId="77777777" w:rsidR="00234841" w:rsidRPr="009C5B90" w:rsidRDefault="00234841" w:rsidP="00D17253">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77B9670" w14:textId="77777777" w:rsidR="00234841" w:rsidRPr="009C5B90" w:rsidRDefault="00234841" w:rsidP="00D17253">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B470A0C" w14:textId="77777777" w:rsidR="00234841" w:rsidRPr="009C5B90" w:rsidRDefault="00234841" w:rsidP="00D17253">
            <w:pPr>
              <w:pStyle w:val="TAL"/>
              <w:rPr>
                <w:lang w:val="en-US"/>
              </w:rPr>
            </w:pPr>
            <w:r w:rsidRPr="009C5B90">
              <w:rPr>
                <w:lang w:val="en-US"/>
              </w:rPr>
              <w:t>String containing UPU-MAC-IUE as specified in 3GPP TS 33.501 [9]. Shall be preset if UeUpdateStatus is "ACK_RECEIVED".</w:t>
            </w:r>
          </w:p>
        </w:tc>
      </w:tr>
    </w:tbl>
    <w:p w14:paraId="20E5AAAC" w14:textId="77777777" w:rsidR="00234841" w:rsidRPr="00533C32" w:rsidRDefault="00234841" w:rsidP="00234841">
      <w:pPr>
        <w:rPr>
          <w:lang w:val="en-US" w:eastAsia="zh-CN"/>
        </w:rPr>
      </w:pPr>
    </w:p>
    <w:p w14:paraId="25D1597C" w14:textId="77777777" w:rsidR="00234841" w:rsidRPr="00533C32" w:rsidRDefault="00234841" w:rsidP="00234841">
      <w:pPr>
        <w:pStyle w:val="Heading4"/>
      </w:pPr>
      <w:bookmarkStart w:id="2921" w:name="_Toc20127166"/>
      <w:bookmarkStart w:id="2922" w:name="_Toc27589157"/>
      <w:bookmarkStart w:id="2923" w:name="_Toc36459963"/>
      <w:bookmarkStart w:id="2924" w:name="_Toc45029557"/>
      <w:bookmarkStart w:id="2925" w:name="_Toc56520844"/>
      <w:bookmarkStart w:id="2926" w:name="_Toc90587179"/>
      <w:bookmarkStart w:id="2927" w:name="_Toc106616727"/>
      <w:bookmarkStart w:id="2928" w:name="_Toc122101429"/>
      <w:r w:rsidRPr="00533C32">
        <w:t>5.4.2.</w:t>
      </w:r>
      <w:r w:rsidRPr="00533C32">
        <w:rPr>
          <w:rFonts w:hint="eastAsia"/>
          <w:lang w:eastAsia="zh-CN"/>
        </w:rPr>
        <w:t>9B</w:t>
      </w:r>
      <w:r w:rsidRPr="00533C32">
        <w:tab/>
        <w:t>Type: NssaiAckData</w:t>
      </w:r>
      <w:bookmarkEnd w:id="2921"/>
      <w:bookmarkEnd w:id="2922"/>
      <w:bookmarkEnd w:id="2923"/>
      <w:bookmarkEnd w:id="2924"/>
      <w:bookmarkEnd w:id="2925"/>
      <w:bookmarkEnd w:id="2926"/>
      <w:bookmarkEnd w:id="2927"/>
      <w:bookmarkEnd w:id="2928"/>
    </w:p>
    <w:p w14:paraId="6B62AB15" w14:textId="77777777" w:rsidR="00234841" w:rsidRPr="00533C32" w:rsidRDefault="00234841" w:rsidP="00434F1A">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735EDD8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4A37F2"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51075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493C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682C7"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03D066"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6257FD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9656348"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19E6F89"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629C552"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B839981"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2A4C4F9" w14:textId="77777777" w:rsidR="00234841" w:rsidRPr="009C5B90" w:rsidRDefault="00234841" w:rsidP="00D17253">
            <w:pPr>
              <w:pStyle w:val="TAL"/>
              <w:rPr>
                <w:lang w:val="en-US"/>
              </w:rPr>
            </w:pPr>
            <w:r w:rsidRPr="009C5B90">
              <w:rPr>
                <w:lang w:val="en-US"/>
              </w:rPr>
              <w:t>Point in time of provisioning</w:t>
            </w:r>
          </w:p>
        </w:tc>
      </w:tr>
      <w:tr w:rsidR="00234841" w:rsidRPr="009C5B90" w14:paraId="73E342D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7A72158"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71B7018F"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14C3CDED"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6BFC40E"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D12772" w14:textId="77777777" w:rsidR="00234841" w:rsidRPr="009C5B90" w:rsidRDefault="00234841" w:rsidP="00D17253">
            <w:pPr>
              <w:pStyle w:val="TAL"/>
              <w:rPr>
                <w:lang w:val="en-US"/>
              </w:rPr>
            </w:pPr>
            <w:r w:rsidRPr="009C5B90">
              <w:rPr>
                <w:lang w:val="en-US"/>
              </w:rPr>
              <w:t>status of the Nssai update procedure</w:t>
            </w:r>
          </w:p>
        </w:tc>
      </w:tr>
    </w:tbl>
    <w:p w14:paraId="7088FB43" w14:textId="77777777" w:rsidR="00234841" w:rsidRPr="00533C32" w:rsidRDefault="00234841" w:rsidP="00234841">
      <w:pPr>
        <w:rPr>
          <w:lang w:eastAsia="zh-CN"/>
        </w:rPr>
      </w:pPr>
    </w:p>
    <w:p w14:paraId="521C3798" w14:textId="77777777" w:rsidR="00234841" w:rsidRPr="00533C32" w:rsidRDefault="00234841" w:rsidP="00234841">
      <w:pPr>
        <w:pStyle w:val="Heading4"/>
      </w:pPr>
      <w:bookmarkStart w:id="2929" w:name="_Toc20127167"/>
      <w:bookmarkStart w:id="2930" w:name="_Toc27589158"/>
      <w:bookmarkStart w:id="2931" w:name="_Toc36459964"/>
      <w:bookmarkStart w:id="2932" w:name="_Toc45029558"/>
      <w:bookmarkStart w:id="2933" w:name="_Toc56520845"/>
      <w:bookmarkStart w:id="2934" w:name="_Toc90587180"/>
      <w:bookmarkStart w:id="2935" w:name="_Toc106616728"/>
      <w:bookmarkStart w:id="2936" w:name="_Toc122101430"/>
      <w:r w:rsidRPr="00533C32">
        <w:t>5.4.2.</w:t>
      </w:r>
      <w:r w:rsidRPr="00533C32">
        <w:rPr>
          <w:rFonts w:hint="eastAsia"/>
          <w:lang w:eastAsia="zh-CN"/>
        </w:rPr>
        <w:t>9C</w:t>
      </w:r>
      <w:r w:rsidRPr="00533C32">
        <w:tab/>
        <w:t>Type: CagAckData</w:t>
      </w:r>
      <w:bookmarkEnd w:id="2929"/>
      <w:bookmarkEnd w:id="2930"/>
      <w:bookmarkEnd w:id="2931"/>
      <w:bookmarkEnd w:id="2932"/>
      <w:bookmarkEnd w:id="2933"/>
      <w:bookmarkEnd w:id="2934"/>
      <w:bookmarkEnd w:id="2935"/>
      <w:bookmarkEnd w:id="2936"/>
    </w:p>
    <w:p w14:paraId="1F8D9E9C" w14:textId="77777777" w:rsidR="00234841" w:rsidRPr="00533C32" w:rsidRDefault="00234841" w:rsidP="00434F1A">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FFFFAF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0A78BA"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C637F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CA6C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775A7E"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D755B7"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16723D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A4B9307"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05416FD"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502982B"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F945C32"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9A1DB4F" w14:textId="77777777" w:rsidR="00234841" w:rsidRPr="009C5B90" w:rsidRDefault="00234841" w:rsidP="00D17253">
            <w:pPr>
              <w:pStyle w:val="TAL"/>
              <w:rPr>
                <w:lang w:val="en-US"/>
              </w:rPr>
            </w:pPr>
            <w:r w:rsidRPr="009C5B90">
              <w:rPr>
                <w:lang w:val="en-US"/>
              </w:rPr>
              <w:t>Point in time of provisioning</w:t>
            </w:r>
          </w:p>
        </w:tc>
      </w:tr>
      <w:tr w:rsidR="00234841" w:rsidRPr="009C5B90" w14:paraId="6CAF1BD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CD5D2A9"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1FF46AF"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9475E46"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1F86DD7"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9A8362" w14:textId="77777777" w:rsidR="00234841" w:rsidRPr="009C5B90" w:rsidRDefault="00234841" w:rsidP="00D17253">
            <w:pPr>
              <w:pStyle w:val="TAL"/>
              <w:rPr>
                <w:lang w:val="en-US"/>
              </w:rPr>
            </w:pPr>
            <w:r w:rsidRPr="009C5B90">
              <w:rPr>
                <w:lang w:val="en-US"/>
              </w:rPr>
              <w:t>status of the Cag update procedure</w:t>
            </w:r>
          </w:p>
        </w:tc>
      </w:tr>
    </w:tbl>
    <w:p w14:paraId="14CD1F9E" w14:textId="77777777" w:rsidR="00234841" w:rsidRPr="00072181" w:rsidRDefault="00234841" w:rsidP="00234841">
      <w:pPr>
        <w:rPr>
          <w:lang w:eastAsia="zh-CN"/>
        </w:rPr>
      </w:pPr>
    </w:p>
    <w:p w14:paraId="1C42AF91" w14:textId="77777777" w:rsidR="00234841" w:rsidRPr="00DE5E23" w:rsidRDefault="00234841" w:rsidP="00234841">
      <w:pPr>
        <w:pStyle w:val="Heading4"/>
        <w:rPr>
          <w:lang w:val="fi-FI" w:eastAsia="zh-CN"/>
        </w:rPr>
      </w:pPr>
      <w:bookmarkStart w:id="2937" w:name="_Toc20127168"/>
      <w:bookmarkStart w:id="2938" w:name="_Toc27589159"/>
      <w:bookmarkStart w:id="2939" w:name="_Toc36459965"/>
      <w:bookmarkStart w:id="2940" w:name="_Toc45029559"/>
      <w:bookmarkStart w:id="2941" w:name="_Toc56520846"/>
      <w:bookmarkStart w:id="2942" w:name="_Toc90587181"/>
      <w:bookmarkStart w:id="2943" w:name="_Toc106616729"/>
      <w:bookmarkStart w:id="2944" w:name="_Toc122101431"/>
      <w:r w:rsidRPr="00DE5E23">
        <w:rPr>
          <w:lang w:val="fi-FI"/>
        </w:rPr>
        <w:t>5.4.2.</w:t>
      </w:r>
      <w:r w:rsidRPr="00DE5E23">
        <w:rPr>
          <w:lang w:val="fi-FI" w:eastAsia="zh-CN"/>
        </w:rPr>
        <w:t>10</w:t>
      </w:r>
      <w:r w:rsidRPr="00DE5E23">
        <w:rPr>
          <w:lang w:val="fi-FI"/>
        </w:rPr>
        <w:tab/>
      </w:r>
      <w:r w:rsidRPr="00DE5E23">
        <w:rPr>
          <w:lang w:val="fi-FI" w:eastAsia="zh-CN"/>
        </w:rPr>
        <w:t>Void</w:t>
      </w:r>
      <w:bookmarkEnd w:id="2937"/>
      <w:bookmarkEnd w:id="2938"/>
      <w:bookmarkEnd w:id="2939"/>
      <w:bookmarkEnd w:id="2940"/>
      <w:bookmarkEnd w:id="2941"/>
      <w:bookmarkEnd w:id="2942"/>
      <w:bookmarkEnd w:id="2943"/>
      <w:bookmarkEnd w:id="2944"/>
    </w:p>
    <w:p w14:paraId="455605DF" w14:textId="77777777" w:rsidR="00234841" w:rsidRPr="00DE5E23" w:rsidRDefault="00234841" w:rsidP="00234841">
      <w:pPr>
        <w:rPr>
          <w:lang w:val="fi-FI"/>
        </w:rPr>
      </w:pPr>
    </w:p>
    <w:p w14:paraId="102C1EB2" w14:textId="77777777" w:rsidR="00234841" w:rsidRPr="00DE5E23" w:rsidRDefault="00234841" w:rsidP="00234841">
      <w:pPr>
        <w:pStyle w:val="Heading4"/>
        <w:rPr>
          <w:lang w:val="fi-FI" w:eastAsia="zh-CN"/>
        </w:rPr>
      </w:pPr>
      <w:bookmarkStart w:id="2945" w:name="_Toc20127169"/>
      <w:bookmarkStart w:id="2946" w:name="_Toc27589160"/>
      <w:bookmarkStart w:id="2947" w:name="_Toc36459966"/>
      <w:bookmarkStart w:id="2948" w:name="_Toc45029560"/>
      <w:bookmarkStart w:id="2949" w:name="_Toc56520847"/>
      <w:bookmarkStart w:id="2950" w:name="_Toc90587182"/>
      <w:bookmarkStart w:id="2951" w:name="_Toc106616730"/>
      <w:bookmarkStart w:id="2952" w:name="_Toc122101432"/>
      <w:r w:rsidRPr="00DE5E23">
        <w:rPr>
          <w:lang w:val="fi-FI"/>
        </w:rPr>
        <w:t>5.4.2.</w:t>
      </w:r>
      <w:r w:rsidRPr="00DE5E23">
        <w:rPr>
          <w:lang w:val="fi-FI" w:eastAsia="zh-CN"/>
        </w:rPr>
        <w:t>11</w:t>
      </w:r>
      <w:r w:rsidRPr="00DE5E23">
        <w:rPr>
          <w:lang w:val="fi-FI"/>
        </w:rPr>
        <w:tab/>
      </w:r>
      <w:r w:rsidRPr="00DE5E23">
        <w:rPr>
          <w:lang w:val="fi-FI" w:eastAsia="zh-CN"/>
        </w:rPr>
        <w:t>Void</w:t>
      </w:r>
      <w:bookmarkEnd w:id="2945"/>
      <w:bookmarkEnd w:id="2946"/>
      <w:bookmarkEnd w:id="2947"/>
      <w:bookmarkEnd w:id="2948"/>
      <w:bookmarkEnd w:id="2949"/>
      <w:bookmarkEnd w:id="2950"/>
      <w:bookmarkEnd w:id="2951"/>
      <w:bookmarkEnd w:id="2952"/>
    </w:p>
    <w:p w14:paraId="07A24E9C" w14:textId="77777777" w:rsidR="00234841" w:rsidRPr="00DE5E23" w:rsidRDefault="00234841" w:rsidP="00234841">
      <w:pPr>
        <w:pStyle w:val="Heading4"/>
        <w:rPr>
          <w:lang w:val="fi-FI" w:eastAsia="zh-CN"/>
        </w:rPr>
      </w:pPr>
      <w:bookmarkStart w:id="2953" w:name="_Toc20127170"/>
      <w:bookmarkStart w:id="2954" w:name="_Toc27589161"/>
      <w:bookmarkStart w:id="2955" w:name="_Toc36459967"/>
      <w:bookmarkStart w:id="2956" w:name="_Toc45029561"/>
      <w:bookmarkStart w:id="2957" w:name="_Toc56520848"/>
      <w:bookmarkStart w:id="2958" w:name="_Toc90587183"/>
      <w:bookmarkStart w:id="2959" w:name="_Toc106616731"/>
      <w:bookmarkStart w:id="2960" w:name="_Toc122101433"/>
      <w:r w:rsidRPr="00DE5E23">
        <w:rPr>
          <w:lang w:val="fi-FI"/>
        </w:rPr>
        <w:t>5.4.2.</w:t>
      </w:r>
      <w:r w:rsidRPr="00DE5E23">
        <w:rPr>
          <w:lang w:val="fi-FI" w:eastAsia="zh-CN"/>
        </w:rPr>
        <w:t>12</w:t>
      </w:r>
      <w:r w:rsidRPr="00DE5E23">
        <w:rPr>
          <w:lang w:val="fi-FI"/>
        </w:rPr>
        <w:tab/>
      </w:r>
      <w:r w:rsidRPr="00DE5E23">
        <w:rPr>
          <w:lang w:val="fi-FI" w:eastAsia="zh-CN"/>
        </w:rPr>
        <w:t>Void</w:t>
      </w:r>
      <w:bookmarkEnd w:id="2953"/>
      <w:bookmarkEnd w:id="2954"/>
      <w:bookmarkEnd w:id="2955"/>
      <w:bookmarkEnd w:id="2956"/>
      <w:bookmarkEnd w:id="2957"/>
      <w:bookmarkEnd w:id="2958"/>
      <w:bookmarkEnd w:id="2959"/>
      <w:bookmarkEnd w:id="2960"/>
    </w:p>
    <w:p w14:paraId="78AE7622" w14:textId="77777777" w:rsidR="00234841" w:rsidRPr="00DE5E23" w:rsidRDefault="00234841" w:rsidP="00234841">
      <w:pPr>
        <w:rPr>
          <w:lang w:val="fi-FI"/>
        </w:rPr>
      </w:pPr>
    </w:p>
    <w:p w14:paraId="57F6F0C9" w14:textId="77777777" w:rsidR="00234841" w:rsidRPr="00DE5E23" w:rsidRDefault="00234841" w:rsidP="00234841">
      <w:pPr>
        <w:rPr>
          <w:lang w:val="fi-FI"/>
        </w:rPr>
      </w:pPr>
    </w:p>
    <w:p w14:paraId="3780215E" w14:textId="77777777" w:rsidR="00234841" w:rsidRPr="00DE5E23" w:rsidRDefault="00234841" w:rsidP="00234841">
      <w:pPr>
        <w:pStyle w:val="Heading4"/>
        <w:rPr>
          <w:lang w:val="fi-FI" w:eastAsia="zh-CN"/>
        </w:rPr>
      </w:pPr>
      <w:bookmarkStart w:id="2961" w:name="_Toc20127171"/>
      <w:bookmarkStart w:id="2962" w:name="_Toc27589162"/>
      <w:bookmarkStart w:id="2963" w:name="_Toc36459968"/>
      <w:bookmarkStart w:id="2964" w:name="_Toc45029562"/>
      <w:bookmarkStart w:id="2965" w:name="_Toc56520849"/>
      <w:bookmarkStart w:id="2966" w:name="_Toc90587184"/>
      <w:bookmarkStart w:id="2967" w:name="_Toc106616732"/>
      <w:bookmarkStart w:id="2968" w:name="_Toc122101434"/>
      <w:r w:rsidRPr="00DE5E23">
        <w:rPr>
          <w:lang w:val="fi-FI"/>
        </w:rPr>
        <w:t>5.4.2.</w:t>
      </w:r>
      <w:r w:rsidRPr="00DE5E23">
        <w:rPr>
          <w:lang w:val="fi-FI" w:eastAsia="zh-CN"/>
        </w:rPr>
        <w:t>13</w:t>
      </w:r>
      <w:r w:rsidRPr="00DE5E23">
        <w:rPr>
          <w:lang w:val="fi-FI"/>
        </w:rPr>
        <w:tab/>
      </w:r>
      <w:r w:rsidRPr="00DE5E23">
        <w:rPr>
          <w:lang w:val="fi-FI" w:eastAsia="zh-CN"/>
        </w:rPr>
        <w:t>Void</w:t>
      </w:r>
      <w:bookmarkEnd w:id="2961"/>
      <w:bookmarkEnd w:id="2962"/>
      <w:bookmarkEnd w:id="2963"/>
      <w:bookmarkEnd w:id="2964"/>
      <w:bookmarkEnd w:id="2965"/>
      <w:bookmarkEnd w:id="2966"/>
      <w:bookmarkEnd w:id="2967"/>
      <w:bookmarkEnd w:id="2968"/>
    </w:p>
    <w:p w14:paraId="498CDE87" w14:textId="77777777" w:rsidR="00234841" w:rsidRPr="00DE5E23" w:rsidRDefault="00234841" w:rsidP="00234841">
      <w:pPr>
        <w:rPr>
          <w:lang w:val="fi-FI"/>
        </w:rPr>
      </w:pPr>
    </w:p>
    <w:p w14:paraId="3C41B08B" w14:textId="77777777" w:rsidR="00234841" w:rsidRPr="00DE5E23" w:rsidRDefault="00234841" w:rsidP="00234841">
      <w:pPr>
        <w:pStyle w:val="Heading4"/>
        <w:rPr>
          <w:lang w:val="fi-FI"/>
        </w:rPr>
      </w:pPr>
      <w:bookmarkStart w:id="2969" w:name="_Toc20127172"/>
      <w:bookmarkStart w:id="2970" w:name="_Toc27589163"/>
      <w:bookmarkStart w:id="2971" w:name="_Toc36459969"/>
      <w:bookmarkStart w:id="2972" w:name="_Toc45029563"/>
      <w:bookmarkStart w:id="2973" w:name="_Toc56520850"/>
      <w:bookmarkStart w:id="2974" w:name="_Toc90587185"/>
      <w:bookmarkStart w:id="2975" w:name="_Toc106616733"/>
      <w:bookmarkStart w:id="2976" w:name="_Toc122101435"/>
      <w:r w:rsidRPr="00DE5E23">
        <w:rPr>
          <w:lang w:val="fi-FI"/>
        </w:rPr>
        <w:t>5.4.2.</w:t>
      </w:r>
      <w:r w:rsidRPr="00DE5E23">
        <w:rPr>
          <w:lang w:val="fi-FI" w:eastAsia="zh-CN"/>
        </w:rPr>
        <w:t>14</w:t>
      </w:r>
      <w:r w:rsidRPr="00DE5E23">
        <w:rPr>
          <w:lang w:val="fi-FI"/>
        </w:rPr>
        <w:tab/>
      </w:r>
      <w:r w:rsidRPr="00DE5E23">
        <w:rPr>
          <w:lang w:val="fi-FI" w:eastAsia="zh-CN"/>
        </w:rPr>
        <w:t>Void</w:t>
      </w:r>
      <w:bookmarkEnd w:id="2969"/>
      <w:bookmarkEnd w:id="2970"/>
      <w:bookmarkEnd w:id="2971"/>
      <w:bookmarkEnd w:id="2972"/>
      <w:bookmarkEnd w:id="2973"/>
      <w:bookmarkEnd w:id="2974"/>
      <w:bookmarkEnd w:id="2975"/>
      <w:bookmarkEnd w:id="2976"/>
    </w:p>
    <w:p w14:paraId="3F1E939F" w14:textId="77777777" w:rsidR="00234841" w:rsidRPr="00DE5E23" w:rsidRDefault="00234841" w:rsidP="00234841">
      <w:pPr>
        <w:rPr>
          <w:lang w:val="fi-FI"/>
        </w:rPr>
      </w:pPr>
    </w:p>
    <w:p w14:paraId="13120D69" w14:textId="77777777" w:rsidR="00234841" w:rsidRPr="00DE5E23" w:rsidRDefault="00234841" w:rsidP="00234841">
      <w:pPr>
        <w:pStyle w:val="Heading4"/>
        <w:rPr>
          <w:lang w:val="fi-FI" w:eastAsia="zh-CN"/>
        </w:rPr>
      </w:pPr>
      <w:bookmarkStart w:id="2977" w:name="_Toc20127173"/>
      <w:bookmarkStart w:id="2978" w:name="_Toc27589164"/>
      <w:bookmarkStart w:id="2979" w:name="_Toc36459970"/>
      <w:bookmarkStart w:id="2980" w:name="_Toc45029564"/>
      <w:bookmarkStart w:id="2981" w:name="_Toc56520851"/>
      <w:bookmarkStart w:id="2982" w:name="_Toc90587186"/>
      <w:bookmarkStart w:id="2983" w:name="_Toc106616734"/>
      <w:bookmarkStart w:id="2984" w:name="_Toc122101436"/>
      <w:r w:rsidRPr="00DE5E23">
        <w:rPr>
          <w:lang w:val="fi-FI"/>
        </w:rPr>
        <w:lastRenderedPageBreak/>
        <w:t>5.4.2.</w:t>
      </w:r>
      <w:r w:rsidRPr="00DE5E23">
        <w:rPr>
          <w:lang w:val="fi-FI" w:eastAsia="zh-CN"/>
        </w:rPr>
        <w:t>15</w:t>
      </w:r>
      <w:r w:rsidRPr="00DE5E23">
        <w:rPr>
          <w:lang w:val="fi-FI"/>
        </w:rPr>
        <w:tab/>
      </w:r>
      <w:r w:rsidRPr="00DE5E23">
        <w:rPr>
          <w:lang w:val="fi-FI" w:eastAsia="zh-CN"/>
        </w:rPr>
        <w:t>Void</w:t>
      </w:r>
      <w:bookmarkEnd w:id="2977"/>
      <w:bookmarkEnd w:id="2978"/>
      <w:bookmarkEnd w:id="2979"/>
      <w:bookmarkEnd w:id="2980"/>
      <w:bookmarkEnd w:id="2981"/>
      <w:bookmarkEnd w:id="2982"/>
      <w:bookmarkEnd w:id="2983"/>
      <w:bookmarkEnd w:id="2984"/>
    </w:p>
    <w:p w14:paraId="36993609" w14:textId="77777777" w:rsidR="00234841" w:rsidRPr="00DE5E23" w:rsidRDefault="00234841" w:rsidP="00234841">
      <w:pPr>
        <w:rPr>
          <w:lang w:val="fi-FI"/>
        </w:rPr>
      </w:pPr>
    </w:p>
    <w:p w14:paraId="2EBAB649" w14:textId="77777777" w:rsidR="00234841" w:rsidRPr="00533C32" w:rsidRDefault="00234841" w:rsidP="00234841">
      <w:pPr>
        <w:pStyle w:val="Heading4"/>
      </w:pPr>
      <w:bookmarkStart w:id="2985" w:name="_Toc20127174"/>
      <w:bookmarkStart w:id="2986" w:name="_Toc27589165"/>
      <w:bookmarkStart w:id="2987" w:name="_Toc36459971"/>
      <w:bookmarkStart w:id="2988" w:name="_Toc45029565"/>
      <w:bookmarkStart w:id="2989" w:name="_Toc56520852"/>
      <w:bookmarkStart w:id="2990" w:name="_Toc90587187"/>
      <w:bookmarkStart w:id="2991" w:name="_Toc106616735"/>
      <w:bookmarkStart w:id="2992" w:name="_Toc122101437"/>
      <w:r w:rsidRPr="00533C32">
        <w:t>5.4.2.</w:t>
      </w:r>
      <w:r w:rsidRPr="00533C32">
        <w:rPr>
          <w:lang w:eastAsia="zh-CN"/>
        </w:rPr>
        <w:t>16</w:t>
      </w:r>
      <w:r w:rsidRPr="00533C32">
        <w:tab/>
      </w:r>
      <w:r w:rsidRPr="00533C32">
        <w:rPr>
          <w:lang w:eastAsia="zh-CN"/>
        </w:rPr>
        <w:t>Void</w:t>
      </w:r>
      <w:bookmarkEnd w:id="2985"/>
      <w:bookmarkEnd w:id="2986"/>
      <w:bookmarkEnd w:id="2987"/>
      <w:bookmarkEnd w:id="2988"/>
      <w:bookmarkEnd w:id="2989"/>
      <w:bookmarkEnd w:id="2990"/>
      <w:bookmarkEnd w:id="2991"/>
      <w:bookmarkEnd w:id="2992"/>
    </w:p>
    <w:p w14:paraId="4BEFDF24" w14:textId="77777777" w:rsidR="00234841" w:rsidRPr="00533C32" w:rsidRDefault="00234841" w:rsidP="00234841">
      <w:pPr>
        <w:rPr>
          <w:lang w:val="en-US"/>
        </w:rPr>
      </w:pPr>
    </w:p>
    <w:p w14:paraId="4C505300" w14:textId="77777777" w:rsidR="00234841" w:rsidRPr="00533C32" w:rsidRDefault="00234841" w:rsidP="00234841">
      <w:pPr>
        <w:pStyle w:val="Heading4"/>
        <w:rPr>
          <w:lang w:eastAsia="zh-CN"/>
        </w:rPr>
      </w:pPr>
      <w:bookmarkStart w:id="2993" w:name="_Toc20127175"/>
      <w:bookmarkStart w:id="2994" w:name="_Toc27589166"/>
      <w:bookmarkStart w:id="2995" w:name="_Toc36459972"/>
      <w:bookmarkStart w:id="2996" w:name="_Toc45029566"/>
      <w:bookmarkStart w:id="2997" w:name="_Toc56520853"/>
      <w:bookmarkStart w:id="2998" w:name="_Toc90587188"/>
      <w:bookmarkStart w:id="2999" w:name="_Toc106616736"/>
      <w:bookmarkStart w:id="3000" w:name="_Toc122101438"/>
      <w:r w:rsidRPr="00533C32">
        <w:t>5.4.2.</w:t>
      </w:r>
      <w:r w:rsidRPr="00533C32">
        <w:rPr>
          <w:lang w:eastAsia="zh-CN"/>
        </w:rPr>
        <w:t>17</w:t>
      </w:r>
      <w:r w:rsidRPr="00533C32">
        <w:tab/>
      </w:r>
      <w:r w:rsidRPr="00533C32">
        <w:rPr>
          <w:lang w:eastAsia="zh-CN"/>
        </w:rPr>
        <w:t>Void</w:t>
      </w:r>
      <w:bookmarkEnd w:id="2993"/>
      <w:bookmarkEnd w:id="2994"/>
      <w:bookmarkEnd w:id="2995"/>
      <w:bookmarkEnd w:id="2996"/>
      <w:bookmarkEnd w:id="2997"/>
      <w:bookmarkEnd w:id="2998"/>
      <w:bookmarkEnd w:id="2999"/>
      <w:bookmarkEnd w:id="3000"/>
    </w:p>
    <w:p w14:paraId="408D088F" w14:textId="77777777" w:rsidR="00234841" w:rsidRPr="00533C32" w:rsidRDefault="00234841" w:rsidP="00234841"/>
    <w:p w14:paraId="7D8E1C74" w14:textId="77777777" w:rsidR="00234841" w:rsidRPr="00533C32" w:rsidRDefault="00234841" w:rsidP="00234841">
      <w:pPr>
        <w:pStyle w:val="Heading4"/>
        <w:rPr>
          <w:lang w:eastAsia="zh-CN"/>
        </w:rPr>
      </w:pPr>
      <w:bookmarkStart w:id="3001" w:name="_Toc20127176"/>
      <w:bookmarkStart w:id="3002" w:name="_Toc27589167"/>
      <w:bookmarkStart w:id="3003" w:name="_Toc36459973"/>
      <w:bookmarkStart w:id="3004" w:name="_Toc45029567"/>
      <w:bookmarkStart w:id="3005" w:name="_Toc56520854"/>
      <w:bookmarkStart w:id="3006" w:name="_Toc90587189"/>
      <w:bookmarkStart w:id="3007" w:name="_Toc106616737"/>
      <w:bookmarkStart w:id="3008" w:name="_Toc122101439"/>
      <w:r w:rsidRPr="00533C32">
        <w:t>5.4.2.</w:t>
      </w:r>
      <w:r w:rsidRPr="00533C32">
        <w:rPr>
          <w:lang w:eastAsia="zh-CN"/>
        </w:rPr>
        <w:t>18</w:t>
      </w:r>
      <w:r w:rsidRPr="00533C32">
        <w:tab/>
      </w:r>
      <w:r w:rsidRPr="00533C32">
        <w:rPr>
          <w:lang w:eastAsia="zh-CN"/>
        </w:rPr>
        <w:t>Void</w:t>
      </w:r>
      <w:bookmarkEnd w:id="3001"/>
      <w:bookmarkEnd w:id="3002"/>
      <w:bookmarkEnd w:id="3003"/>
      <w:bookmarkEnd w:id="3004"/>
      <w:bookmarkEnd w:id="3005"/>
      <w:bookmarkEnd w:id="3006"/>
      <w:bookmarkEnd w:id="3007"/>
      <w:bookmarkEnd w:id="3008"/>
    </w:p>
    <w:p w14:paraId="4FE68B6C" w14:textId="77777777" w:rsidR="00234841" w:rsidRPr="00533C32" w:rsidRDefault="00234841" w:rsidP="00234841">
      <w:pPr>
        <w:rPr>
          <w:lang w:eastAsia="zh-CN"/>
        </w:rPr>
      </w:pPr>
    </w:p>
    <w:p w14:paraId="5A7F7CAF" w14:textId="77777777" w:rsidR="00234841" w:rsidRPr="00533C32" w:rsidRDefault="00234841" w:rsidP="00234841">
      <w:pPr>
        <w:pStyle w:val="Heading4"/>
      </w:pPr>
      <w:bookmarkStart w:id="3009" w:name="_Toc20127177"/>
      <w:bookmarkStart w:id="3010" w:name="_Toc27589168"/>
      <w:bookmarkStart w:id="3011" w:name="_Toc36459974"/>
      <w:bookmarkStart w:id="3012" w:name="_Toc45029568"/>
      <w:bookmarkStart w:id="3013" w:name="_Toc56520855"/>
      <w:bookmarkStart w:id="3014" w:name="_Toc90587190"/>
      <w:bookmarkStart w:id="3015" w:name="_Toc106616738"/>
      <w:bookmarkStart w:id="3016" w:name="_Toc122101440"/>
      <w:r w:rsidRPr="00533C32">
        <w:t>5.4.2.</w:t>
      </w:r>
      <w:r w:rsidRPr="00533C32">
        <w:rPr>
          <w:lang w:val="de-DE" w:eastAsia="zh-CN"/>
        </w:rPr>
        <w:t>19</w:t>
      </w:r>
      <w:r w:rsidRPr="00533C32">
        <w:tab/>
        <w:t xml:space="preserve">Type: </w:t>
      </w:r>
      <w:r w:rsidRPr="00533C32">
        <w:rPr>
          <w:lang w:val="de-DE"/>
        </w:rPr>
        <w:t>AmfSubscriptionInfo</w:t>
      </w:r>
      <w:bookmarkEnd w:id="3009"/>
      <w:bookmarkEnd w:id="3010"/>
      <w:bookmarkEnd w:id="3011"/>
      <w:bookmarkEnd w:id="3012"/>
      <w:bookmarkEnd w:id="3013"/>
      <w:bookmarkEnd w:id="3014"/>
      <w:bookmarkEnd w:id="3015"/>
      <w:bookmarkEnd w:id="3016"/>
    </w:p>
    <w:p w14:paraId="67DF263B" w14:textId="77777777" w:rsidR="00234841" w:rsidRPr="00533C32" w:rsidRDefault="00234841" w:rsidP="00434F1A">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49587A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CA8B68"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31D2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2B20"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8D28D1"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63AA9F"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F6569C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781EF1B" w14:textId="77777777" w:rsidR="00234841" w:rsidRPr="009C5B90" w:rsidRDefault="00234841" w:rsidP="00D17253">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EBEA5B0" w14:textId="77777777" w:rsidR="00234841" w:rsidRPr="009C5B90" w:rsidRDefault="00234841" w:rsidP="00D17253">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22E74AB3"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E296EF3"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692236A" w14:textId="77777777" w:rsidR="00234841" w:rsidRPr="009C5B90" w:rsidRDefault="00234841" w:rsidP="00D17253">
            <w:pPr>
              <w:pStyle w:val="TAL"/>
              <w:rPr>
                <w:rFonts w:cs="Arial"/>
                <w:szCs w:val="18"/>
                <w:lang w:val="en-US"/>
              </w:rPr>
            </w:pPr>
            <w:r w:rsidRPr="009C5B90">
              <w:rPr>
                <w:lang w:val="en-US"/>
              </w:rPr>
              <w:t>InstanceId of the AMF to which the subscription was sent</w:t>
            </w:r>
          </w:p>
        </w:tc>
      </w:tr>
      <w:tr w:rsidR="00234841" w:rsidRPr="009C5B90" w14:paraId="7950882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096FF90" w14:textId="77777777" w:rsidR="00234841" w:rsidRPr="009C5B90" w:rsidRDefault="00234841" w:rsidP="00D17253">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BD6E0C0"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78EA62"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2C49A21"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B59A660" w14:textId="77777777" w:rsidR="00234841" w:rsidRPr="009C5B90" w:rsidRDefault="00234841" w:rsidP="00D17253">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234841" w:rsidRPr="009C5B90" w14:paraId="5E4392A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184A48D" w14:textId="77777777" w:rsidR="00234841" w:rsidRPr="009C5B90" w:rsidRDefault="00234841" w:rsidP="00D17253">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78A98146"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9D1424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E894B5"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9DA158" w14:textId="77777777" w:rsidR="00234841" w:rsidRPr="009C5B90" w:rsidRDefault="00234841" w:rsidP="00D17253">
            <w:pPr>
              <w:pStyle w:val="TAL"/>
              <w:rPr>
                <w:lang w:val="en-US"/>
              </w:rPr>
            </w:pPr>
            <w:r w:rsidRPr="009C5B90">
              <w:rPr>
                <w:lang w:val="en-US"/>
              </w:rPr>
              <w:t>The Correlation Id allocated by the UDM and sent to the AMF for correlation of subscriptionId-change-notifications</w:t>
            </w:r>
          </w:p>
        </w:tc>
      </w:tr>
      <w:tr w:rsidR="00234841" w:rsidRPr="009C5B90" w14:paraId="7AB33DC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15DB083" w14:textId="77777777" w:rsidR="00234841" w:rsidRPr="009C5B90" w:rsidRDefault="00234841" w:rsidP="00D17253">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624972FF" w14:textId="77777777" w:rsidR="00234841" w:rsidRPr="009C5B90" w:rsidRDefault="00234841" w:rsidP="00D17253">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6CD7F92"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A3E334"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E4FE93B" w14:textId="77777777" w:rsidR="00234841" w:rsidRPr="009C5B90" w:rsidRDefault="00234841" w:rsidP="00D17253">
            <w:pPr>
              <w:pStyle w:val="TAL"/>
              <w:rPr>
                <w:lang w:val="en-US"/>
              </w:rPr>
            </w:pPr>
            <w:r w:rsidRPr="009C5B90">
              <w:rPr>
                <w:rFonts w:cs="Arial"/>
                <w:szCs w:val="18"/>
              </w:rPr>
              <w:t>This IE if present may contain e.g. the headers sent/received by the UDM during AMF Event Exposure subscription.</w:t>
            </w:r>
          </w:p>
        </w:tc>
      </w:tr>
    </w:tbl>
    <w:p w14:paraId="49559764" w14:textId="77777777" w:rsidR="00234841" w:rsidRPr="00533C32" w:rsidRDefault="00234841" w:rsidP="00234841">
      <w:pPr>
        <w:rPr>
          <w:lang w:eastAsia="zh-CN"/>
        </w:rPr>
      </w:pPr>
    </w:p>
    <w:p w14:paraId="739DB5A9" w14:textId="77777777" w:rsidR="00234841" w:rsidRPr="00533C32" w:rsidRDefault="00234841" w:rsidP="00234841">
      <w:pPr>
        <w:pStyle w:val="Heading4"/>
      </w:pPr>
      <w:bookmarkStart w:id="3017" w:name="_Toc20127178"/>
      <w:bookmarkStart w:id="3018" w:name="_Toc27589169"/>
      <w:bookmarkStart w:id="3019" w:name="_Toc36459975"/>
      <w:bookmarkStart w:id="3020" w:name="_Toc45029569"/>
      <w:bookmarkStart w:id="3021" w:name="_Toc56520856"/>
      <w:bookmarkStart w:id="3022" w:name="_Toc90587191"/>
      <w:bookmarkStart w:id="3023" w:name="_Toc106616739"/>
      <w:bookmarkStart w:id="3024" w:name="_Toc122101441"/>
      <w:r w:rsidRPr="00442797">
        <w:lastRenderedPageBreak/>
        <w:t>5.4.2.20</w:t>
      </w:r>
      <w:r w:rsidRPr="00442797">
        <w:tab/>
        <w:t>Type: EeProfileData</w:t>
      </w:r>
      <w:bookmarkEnd w:id="3017"/>
      <w:bookmarkEnd w:id="3018"/>
      <w:bookmarkEnd w:id="3019"/>
      <w:bookmarkEnd w:id="3020"/>
      <w:bookmarkEnd w:id="3021"/>
      <w:bookmarkEnd w:id="3022"/>
      <w:bookmarkEnd w:id="3023"/>
      <w:bookmarkEnd w:id="3024"/>
    </w:p>
    <w:p w14:paraId="044F088A" w14:textId="77777777" w:rsidR="00234841" w:rsidRPr="00533C32" w:rsidRDefault="00234841" w:rsidP="00434F1A">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085082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073839"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04D55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98DBA"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3EDC9C"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1FD73"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9357B7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A95D4A6" w14:textId="77777777" w:rsidR="00234841" w:rsidRPr="009C5B90" w:rsidRDefault="00234841" w:rsidP="00D17253">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510BA50B" w14:textId="77777777" w:rsidR="00234841" w:rsidRPr="009C5B90" w:rsidRDefault="00234841" w:rsidP="00D17253">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C76E70"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BE4978D"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B96E666" w14:textId="77777777" w:rsidR="00234841" w:rsidRPr="009C5B90" w:rsidRDefault="00234841" w:rsidP="00D17253">
            <w:pPr>
              <w:pStyle w:val="TAL"/>
              <w:rPr>
                <w:lang w:val="en-US"/>
              </w:rPr>
            </w:pPr>
            <w:r w:rsidRPr="009C5B90">
              <w:rPr>
                <w:lang w:val="en-US"/>
              </w:rPr>
              <w:t>List of the event types that are restricted (if any) for the UE.</w:t>
            </w:r>
          </w:p>
          <w:p w14:paraId="2711995E" w14:textId="77777777" w:rsidR="00234841" w:rsidRPr="009C5B90" w:rsidRDefault="00234841" w:rsidP="00D17253">
            <w:pPr>
              <w:pStyle w:val="TAL"/>
              <w:rPr>
                <w:rFonts w:cs="Arial"/>
                <w:szCs w:val="18"/>
                <w:lang w:val="en-US"/>
              </w:rPr>
            </w:pPr>
            <w:r w:rsidRPr="009C5B90">
              <w:rPr>
                <w:lang w:val="en-US"/>
              </w:rPr>
              <w:t>The absence of this IE indicates that all event types are authorized for the UE.</w:t>
            </w:r>
          </w:p>
        </w:tc>
      </w:tr>
      <w:tr w:rsidR="00234841" w:rsidRPr="009C5B90" w14:paraId="1240415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3CEA002" w14:textId="77777777" w:rsidR="00234841" w:rsidRPr="009C5B90" w:rsidRDefault="00234841" w:rsidP="00D1725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8DD3867"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9C9B2C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DCD464"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7CCAE1C" w14:textId="77777777" w:rsidR="00234841" w:rsidRPr="009C5B90" w:rsidRDefault="00234841" w:rsidP="00D17253">
            <w:pPr>
              <w:pStyle w:val="TAL"/>
              <w:rPr>
                <w:lang w:val="en-US"/>
              </w:rPr>
            </w:pPr>
          </w:p>
        </w:tc>
      </w:tr>
      <w:tr w:rsidR="00234841" w:rsidRPr="009C5B90" w14:paraId="0687705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6175FED" w14:textId="77777777" w:rsidR="00234841" w:rsidRPr="009C5B90" w:rsidRDefault="00234841" w:rsidP="00D17253">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09C7DF38" w14:textId="77777777" w:rsidR="00234841" w:rsidRPr="009C5B90" w:rsidRDefault="00234841" w:rsidP="00D17253">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53CB0BD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91D5D4" w14:textId="77777777" w:rsidR="00234841" w:rsidRPr="009C5B90" w:rsidRDefault="00234841" w:rsidP="00D17253">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8C4EBA1" w14:textId="77777777" w:rsidR="00234841" w:rsidRPr="009C5B90" w:rsidRDefault="00234841" w:rsidP="00D17253">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05902927" w14:textId="77777777" w:rsidR="00234841" w:rsidRPr="009C5B90" w:rsidRDefault="00234841" w:rsidP="00D17253">
            <w:pPr>
              <w:pStyle w:val="TAL"/>
              <w:rPr>
                <w:lang w:val="en-US"/>
              </w:rPr>
            </w:pPr>
            <w:r w:rsidRPr="009C5B90">
              <w:rPr>
                <w:lang w:val="en-US"/>
              </w:rPr>
              <w:t>The absence of this IE indicates that monitoring by any MTC provider is allowed for any non restricted event type.</w:t>
            </w:r>
          </w:p>
        </w:tc>
      </w:tr>
      <w:tr w:rsidR="00234841" w:rsidRPr="009C5B90" w14:paraId="6FF917B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4EDBC22" w14:textId="77777777" w:rsidR="00234841" w:rsidRPr="009C5B90" w:rsidRDefault="00234841" w:rsidP="00D17253">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7F5727DC"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A1160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7D64AEE"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3055E22" w14:textId="77777777" w:rsidR="00234841" w:rsidRPr="009C5B90" w:rsidRDefault="00234841" w:rsidP="00D17253">
            <w:pPr>
              <w:pStyle w:val="TAL"/>
              <w:rPr>
                <w:lang w:val="en-US"/>
              </w:rPr>
            </w:pPr>
            <w:r w:rsidRPr="009C5B90">
              <w:rPr>
                <w:lang w:val="en-US"/>
              </w:rPr>
              <w:t>If set to True, indicates that interworking with EPC is restricted. Set to False or not present means that the UE is not restriceted in the EPC.</w:t>
            </w:r>
          </w:p>
        </w:tc>
      </w:tr>
      <w:tr w:rsidR="00234841" w:rsidRPr="009C5B90" w14:paraId="4BF7F07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210A240" w14:textId="77777777" w:rsidR="00234841" w:rsidRPr="009C5B90" w:rsidRDefault="00234841" w:rsidP="00D17253">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32D3D01"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498A1B57"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47B97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4A3C4EE" w14:textId="77777777" w:rsidR="00234841" w:rsidRPr="009C5B90" w:rsidRDefault="00234841" w:rsidP="00D17253">
            <w:pPr>
              <w:pStyle w:val="TAL"/>
              <w:rPr>
                <w:lang w:val="en-US"/>
              </w:rPr>
            </w:pPr>
            <w:r w:rsidRPr="009C5B90">
              <w:rPr>
                <w:lang w:val="en-US"/>
              </w:rPr>
              <w:t>This IE contains the IMSI of the UE and should be present if the iwkEpcRestricted attribute is not set to True.</w:t>
            </w:r>
          </w:p>
          <w:p w14:paraId="39C6B41B" w14:textId="77777777" w:rsidR="00234841" w:rsidRPr="009C5B90" w:rsidRDefault="00234841" w:rsidP="00D17253">
            <w:pPr>
              <w:pStyle w:val="TAL"/>
              <w:rPr>
                <w:lang w:val="en-US"/>
              </w:rPr>
            </w:pPr>
          </w:p>
          <w:p w14:paraId="16F83AE4" w14:textId="77777777" w:rsidR="00234841" w:rsidRPr="009C5B90" w:rsidRDefault="00234841" w:rsidP="00D17253">
            <w:pPr>
              <w:pStyle w:val="TAL"/>
              <w:rPr>
                <w:lang w:val="en-US"/>
              </w:rPr>
            </w:pPr>
            <w:r w:rsidRPr="009C5B90">
              <w:rPr>
                <w:rFonts w:cs="Arial"/>
                <w:szCs w:val="18"/>
              </w:rPr>
              <w:t>pattern: "^[0-9]{5,15}$"</w:t>
            </w:r>
          </w:p>
        </w:tc>
      </w:tr>
      <w:tr w:rsidR="00234841" w:rsidRPr="009C5B90" w14:paraId="3F695CA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1D071C1" w14:textId="77777777" w:rsidR="00234841" w:rsidRPr="009C5B90" w:rsidRDefault="00234841" w:rsidP="00D17253">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4A8A3E6" w14:textId="77777777" w:rsidR="00234841" w:rsidRPr="009C5B90" w:rsidRDefault="00234841" w:rsidP="00D17253">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44A47D8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570A61E"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DA1B352" w14:textId="77777777" w:rsidR="00234841" w:rsidRPr="009C5B90" w:rsidRDefault="00234841" w:rsidP="00D17253">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48155DD8" w14:textId="77777777" w:rsidR="00234841" w:rsidRPr="00533C32" w:rsidRDefault="00234841" w:rsidP="00234841">
      <w:pPr>
        <w:rPr>
          <w:lang w:val="en-US" w:eastAsia="zh-CN"/>
        </w:rPr>
      </w:pPr>
    </w:p>
    <w:p w14:paraId="76BE111D" w14:textId="77777777" w:rsidR="00234841" w:rsidRPr="00533C32" w:rsidRDefault="00234841" w:rsidP="00234841">
      <w:pPr>
        <w:pStyle w:val="Heading4"/>
      </w:pPr>
      <w:bookmarkStart w:id="3025" w:name="_Toc20127179"/>
      <w:bookmarkStart w:id="3026" w:name="_Toc27589170"/>
      <w:bookmarkStart w:id="3027" w:name="_Toc36459976"/>
      <w:bookmarkStart w:id="3028" w:name="_Toc45029570"/>
      <w:bookmarkStart w:id="3029" w:name="_Toc56520857"/>
      <w:bookmarkStart w:id="3030" w:name="_Toc90587192"/>
      <w:bookmarkStart w:id="3031" w:name="_Toc106616740"/>
      <w:bookmarkStart w:id="3032" w:name="_Toc122101442"/>
      <w:r w:rsidRPr="00533C32">
        <w:t>5.4.2.</w:t>
      </w:r>
      <w:r w:rsidRPr="00533C32">
        <w:rPr>
          <w:lang w:eastAsia="zh-CN"/>
        </w:rPr>
        <w:t>21</w:t>
      </w:r>
      <w:r w:rsidRPr="00533C32">
        <w:tab/>
      </w:r>
      <w:r w:rsidRPr="00533C32">
        <w:rPr>
          <w:lang w:eastAsia="zh-CN"/>
        </w:rPr>
        <w:t>Void</w:t>
      </w:r>
      <w:bookmarkEnd w:id="3025"/>
      <w:bookmarkEnd w:id="3026"/>
      <w:bookmarkEnd w:id="3027"/>
      <w:bookmarkEnd w:id="3028"/>
      <w:bookmarkEnd w:id="3029"/>
      <w:bookmarkEnd w:id="3030"/>
      <w:bookmarkEnd w:id="3031"/>
      <w:bookmarkEnd w:id="3032"/>
    </w:p>
    <w:p w14:paraId="74A38A15" w14:textId="77777777" w:rsidR="00234841" w:rsidRPr="00533C32" w:rsidRDefault="00234841" w:rsidP="00234841">
      <w:pPr>
        <w:rPr>
          <w:lang w:eastAsia="zh-CN"/>
        </w:rPr>
      </w:pPr>
    </w:p>
    <w:p w14:paraId="40F52DE8" w14:textId="77777777" w:rsidR="00234841" w:rsidRPr="00533C32" w:rsidRDefault="00234841" w:rsidP="00234841">
      <w:pPr>
        <w:pStyle w:val="Heading4"/>
      </w:pPr>
      <w:bookmarkStart w:id="3033" w:name="_Toc20127180"/>
      <w:bookmarkStart w:id="3034" w:name="_Toc27589171"/>
      <w:bookmarkStart w:id="3035" w:name="_Toc36459977"/>
      <w:bookmarkStart w:id="3036" w:name="_Toc45029571"/>
      <w:bookmarkStart w:id="3037" w:name="_Toc56520858"/>
      <w:bookmarkStart w:id="3038" w:name="_Toc90587193"/>
      <w:bookmarkStart w:id="3039" w:name="_Toc106616741"/>
      <w:bookmarkStart w:id="3040" w:name="_Toc122101443"/>
      <w:r w:rsidRPr="00533C32">
        <w:t>5.4.2.22</w:t>
      </w:r>
      <w:r w:rsidRPr="00533C32">
        <w:tab/>
        <w:t>Type: ContextDataSets</w:t>
      </w:r>
      <w:bookmarkEnd w:id="3033"/>
      <w:bookmarkEnd w:id="3034"/>
      <w:bookmarkEnd w:id="3035"/>
      <w:bookmarkEnd w:id="3036"/>
      <w:bookmarkEnd w:id="3037"/>
      <w:bookmarkEnd w:id="3038"/>
      <w:bookmarkEnd w:id="3039"/>
      <w:bookmarkEnd w:id="3040"/>
    </w:p>
    <w:p w14:paraId="18EEF4E0" w14:textId="77777777" w:rsidR="00234841" w:rsidRPr="00533C32" w:rsidRDefault="00234841" w:rsidP="00434F1A">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34841" w:rsidRPr="009C5B90" w14:paraId="6E9ED5A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34F5D1" w14:textId="77777777" w:rsidR="00234841" w:rsidRPr="009C5B90" w:rsidRDefault="00234841" w:rsidP="00D17253">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4C70E7E" w14:textId="77777777" w:rsidR="00234841" w:rsidRPr="009C5B90" w:rsidRDefault="00234841" w:rsidP="00D17253">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83E11F"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04AF0" w14:textId="77777777" w:rsidR="00234841" w:rsidRPr="009C5B90" w:rsidRDefault="00234841" w:rsidP="00D17253">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A27A983"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26BEB7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E76C041" w14:textId="77777777" w:rsidR="00234841" w:rsidRPr="009C5B90" w:rsidRDefault="00234841" w:rsidP="00D17253">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0CBA6924" w14:textId="77777777" w:rsidR="00234841" w:rsidRPr="009C5B90" w:rsidRDefault="00234841" w:rsidP="00D17253">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660304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329792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1980B8" w14:textId="77777777" w:rsidR="00234841" w:rsidRPr="009C5B90" w:rsidRDefault="00234841" w:rsidP="00D17253">
            <w:pPr>
              <w:pStyle w:val="TAL"/>
              <w:rPr>
                <w:rFonts w:cs="Arial"/>
                <w:szCs w:val="18"/>
                <w:lang w:val="en-US"/>
              </w:rPr>
            </w:pPr>
            <w:r w:rsidRPr="009C5B90">
              <w:rPr>
                <w:rFonts w:cs="Arial"/>
                <w:szCs w:val="18"/>
                <w:lang w:val="en-US"/>
              </w:rPr>
              <w:t>AMF 3GPP Access registration</w:t>
            </w:r>
          </w:p>
        </w:tc>
      </w:tr>
      <w:tr w:rsidR="00234841" w:rsidRPr="009C5B90" w14:paraId="724A52D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135C951" w14:textId="77777777" w:rsidR="00234841" w:rsidRPr="009C5B90" w:rsidRDefault="00234841" w:rsidP="00D17253">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778F707" w14:textId="77777777" w:rsidR="00234841" w:rsidRPr="009C5B90" w:rsidRDefault="00234841" w:rsidP="00D17253">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6A98FC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1FD7CAB"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A46883" w14:textId="77777777" w:rsidR="00234841" w:rsidRPr="009C5B90" w:rsidRDefault="00234841" w:rsidP="00D17253">
            <w:pPr>
              <w:pStyle w:val="TAL"/>
              <w:rPr>
                <w:rFonts w:cs="Arial"/>
                <w:szCs w:val="18"/>
                <w:lang w:val="en-US"/>
              </w:rPr>
            </w:pPr>
            <w:r w:rsidRPr="009C5B90">
              <w:rPr>
                <w:rFonts w:cs="Arial"/>
                <w:szCs w:val="18"/>
                <w:lang w:val="en-US"/>
              </w:rPr>
              <w:t>AMF Non 3GPP Access registration</w:t>
            </w:r>
          </w:p>
        </w:tc>
      </w:tr>
      <w:tr w:rsidR="00234841" w:rsidRPr="009C5B90" w14:paraId="66B87DA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859C9FE" w14:textId="77777777" w:rsidR="00234841" w:rsidRPr="009C5B90" w:rsidRDefault="00234841" w:rsidP="00D17253">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17A6E9B8" w14:textId="77777777" w:rsidR="00234841" w:rsidRPr="009C5B90" w:rsidRDefault="00234841" w:rsidP="00D17253">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7961068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A43EB85" w14:textId="77777777" w:rsidR="00234841" w:rsidRPr="009C5B90" w:rsidRDefault="00234841" w:rsidP="00D17253">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3AAF00A5" w14:textId="77777777" w:rsidR="00234841" w:rsidRPr="009C5B90" w:rsidRDefault="00234841" w:rsidP="00D17253">
            <w:pPr>
              <w:pStyle w:val="TAL"/>
              <w:rPr>
                <w:rFonts w:cs="Arial"/>
                <w:szCs w:val="18"/>
                <w:lang w:val="en-US"/>
              </w:rPr>
            </w:pPr>
            <w:r w:rsidRPr="009C5B90">
              <w:rPr>
                <w:rFonts w:cs="Arial"/>
                <w:szCs w:val="18"/>
                <w:lang w:val="en-US"/>
              </w:rPr>
              <w:t>SDM-Subscriptions</w:t>
            </w:r>
          </w:p>
        </w:tc>
      </w:tr>
      <w:tr w:rsidR="00234841" w:rsidRPr="009C5B90" w14:paraId="7DEA893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EBA377B" w14:textId="77777777" w:rsidR="00234841" w:rsidRPr="009C5B90" w:rsidRDefault="00234841" w:rsidP="00D17253">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58EF3729" w14:textId="77777777" w:rsidR="00234841" w:rsidRPr="009C5B90" w:rsidRDefault="00234841" w:rsidP="00D17253">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6C23F2B0"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A223F20" w14:textId="77777777" w:rsidR="00234841" w:rsidRPr="009C5B90" w:rsidRDefault="00234841" w:rsidP="00D17253">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4EDC8BC3" w14:textId="77777777" w:rsidR="00234841" w:rsidRPr="009C5B90" w:rsidRDefault="00234841" w:rsidP="00D17253">
            <w:pPr>
              <w:pStyle w:val="TAL"/>
              <w:rPr>
                <w:rFonts w:cs="Arial"/>
                <w:szCs w:val="18"/>
                <w:lang w:val="en-US"/>
              </w:rPr>
            </w:pPr>
            <w:r w:rsidRPr="009C5B90">
              <w:rPr>
                <w:rFonts w:cs="Arial"/>
                <w:szCs w:val="18"/>
                <w:lang w:val="en-US"/>
              </w:rPr>
              <w:t>Event Exposure Subscriptions</w:t>
            </w:r>
          </w:p>
        </w:tc>
      </w:tr>
      <w:tr w:rsidR="00234841" w:rsidRPr="009C5B90" w14:paraId="17F6A82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99EC080" w14:textId="77777777" w:rsidR="00234841" w:rsidRPr="009C5B90" w:rsidRDefault="00234841" w:rsidP="00D17253">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A4BA6EC" w14:textId="77777777" w:rsidR="00234841" w:rsidRPr="009C5B90" w:rsidRDefault="00234841" w:rsidP="00D17253">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534F7CF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7998F3"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2ED62DD" w14:textId="77777777" w:rsidR="00234841" w:rsidRPr="009C5B90" w:rsidRDefault="00234841" w:rsidP="00D17253">
            <w:pPr>
              <w:pStyle w:val="TAL"/>
              <w:rPr>
                <w:rFonts w:cs="Arial"/>
                <w:szCs w:val="18"/>
                <w:lang w:val="en-US"/>
              </w:rPr>
            </w:pPr>
            <w:r w:rsidRPr="009C5B90">
              <w:rPr>
                <w:rFonts w:cs="Arial"/>
                <w:szCs w:val="18"/>
                <w:lang w:val="en-US"/>
              </w:rPr>
              <w:t>SMSF 3GPP Access registration</w:t>
            </w:r>
          </w:p>
        </w:tc>
      </w:tr>
      <w:tr w:rsidR="00234841" w:rsidRPr="009C5B90" w14:paraId="54C2A79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C9DC159" w14:textId="77777777" w:rsidR="00234841" w:rsidRPr="009C5B90" w:rsidRDefault="00234841" w:rsidP="00D17253">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7B0F63B9" w14:textId="77777777" w:rsidR="00234841" w:rsidRPr="009C5B90" w:rsidRDefault="00234841" w:rsidP="00D17253">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8719BB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702196"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DC54A5D" w14:textId="77777777" w:rsidR="00234841" w:rsidRPr="009C5B90" w:rsidRDefault="00234841" w:rsidP="00D17253">
            <w:pPr>
              <w:pStyle w:val="TAL"/>
              <w:rPr>
                <w:rFonts w:cs="Arial"/>
                <w:szCs w:val="18"/>
                <w:lang w:val="en-US"/>
              </w:rPr>
            </w:pPr>
            <w:r w:rsidRPr="009C5B90">
              <w:rPr>
                <w:rFonts w:cs="Arial"/>
                <w:szCs w:val="18"/>
                <w:lang w:val="en-US"/>
              </w:rPr>
              <w:t>SMSF Non 3GPP Access registration</w:t>
            </w:r>
          </w:p>
        </w:tc>
      </w:tr>
      <w:tr w:rsidR="00234841" w:rsidRPr="009C5B90" w14:paraId="5207428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AA3B1C8" w14:textId="77777777" w:rsidR="00234841" w:rsidRPr="009C5B90" w:rsidRDefault="00234841" w:rsidP="00D17253">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04E81768" w14:textId="77777777" w:rsidR="00234841" w:rsidRPr="009C5B90" w:rsidRDefault="00234841" w:rsidP="00D17253">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56D6AAC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4625E67" w14:textId="77777777" w:rsidR="00234841" w:rsidRPr="009C5B90" w:rsidRDefault="00234841" w:rsidP="00D17253">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4CCC3B2E" w14:textId="77777777" w:rsidR="00234841" w:rsidRPr="009C5B90" w:rsidRDefault="00234841" w:rsidP="00D17253">
            <w:pPr>
              <w:pStyle w:val="TAL"/>
              <w:rPr>
                <w:rFonts w:cs="Arial"/>
                <w:szCs w:val="18"/>
                <w:lang w:val="en-US"/>
              </w:rPr>
            </w:pPr>
            <w:r w:rsidRPr="009C5B90">
              <w:rPr>
                <w:lang w:val="en-US"/>
              </w:rPr>
              <w:t>This attribute contain the Subscription Data Subscriptions (subs-to-notify) associated with the Notification.</w:t>
            </w:r>
          </w:p>
        </w:tc>
      </w:tr>
      <w:tr w:rsidR="00234841" w:rsidRPr="009C5B90" w14:paraId="2BC8868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B9027AE" w14:textId="77777777" w:rsidR="00234841" w:rsidRPr="009C5B90" w:rsidRDefault="00234841" w:rsidP="00D17253">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644F3AF7" w14:textId="77777777" w:rsidR="00234841" w:rsidRPr="009C5B90" w:rsidRDefault="00234841" w:rsidP="00D17253">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4E96003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B92A900"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46A443B" w14:textId="77777777" w:rsidR="00234841" w:rsidRPr="009C5B90" w:rsidRDefault="00234841" w:rsidP="00D17253">
            <w:pPr>
              <w:pStyle w:val="TAL"/>
              <w:rPr>
                <w:lang w:val="en-US"/>
              </w:rPr>
            </w:pPr>
            <w:r w:rsidRPr="009C5B90">
              <w:rPr>
                <w:lang w:val="en-US"/>
              </w:rPr>
              <w:t>SMF Registrations</w:t>
            </w:r>
          </w:p>
        </w:tc>
      </w:tr>
      <w:tr w:rsidR="00234841" w:rsidRPr="009C5B90" w14:paraId="6A6F539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6DE46C1" w14:textId="77777777" w:rsidR="00234841" w:rsidRPr="009C5B90" w:rsidRDefault="00234841" w:rsidP="00D17253">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584D4629" w14:textId="77777777" w:rsidR="00234841" w:rsidRPr="009C5B90" w:rsidRDefault="00234841" w:rsidP="00D17253">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278969E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AFFEE2"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D200A3" w14:textId="77777777" w:rsidR="00234841" w:rsidRPr="009C5B90" w:rsidRDefault="00234841" w:rsidP="00D17253">
            <w:pPr>
              <w:pStyle w:val="TAL"/>
              <w:rPr>
                <w:lang w:val="en-US"/>
              </w:rPr>
            </w:pPr>
            <w:r w:rsidRPr="009C5B90">
              <w:rPr>
                <w:lang w:val="en-US"/>
              </w:rPr>
              <w:t>IP-SM-GW Registration</w:t>
            </w:r>
          </w:p>
        </w:tc>
      </w:tr>
      <w:tr w:rsidR="00234841" w:rsidRPr="009C5B90" w14:paraId="573BB26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BE5C029" w14:textId="77777777" w:rsidR="00234841" w:rsidRPr="009C5B90" w:rsidRDefault="00234841" w:rsidP="00D17253">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4809C09B" w14:textId="77777777" w:rsidR="00234841" w:rsidRPr="009C5B90" w:rsidRDefault="00234841" w:rsidP="00D17253">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392EE0BC" w14:textId="77777777" w:rsidR="00234841" w:rsidRPr="009C5B90"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7071C0" w14:textId="77777777" w:rsidR="00234841" w:rsidRPr="009C5B90"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2C8AA58" w14:textId="77777777" w:rsidR="00234841" w:rsidRPr="009C5B90" w:rsidRDefault="00234841" w:rsidP="00D17253">
            <w:pPr>
              <w:pStyle w:val="TAL"/>
              <w:rPr>
                <w:lang w:val="en-US"/>
              </w:rPr>
            </w:pPr>
            <w:r>
              <w:rPr>
                <w:lang w:val="en-US"/>
              </w:rPr>
              <w:t>Roaming Information</w:t>
            </w:r>
          </w:p>
        </w:tc>
      </w:tr>
      <w:tr w:rsidR="00234841" w:rsidRPr="009C5B90" w14:paraId="2052AB1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83821B7" w14:textId="77777777" w:rsidR="00234841" w:rsidRPr="009C5B90" w:rsidRDefault="00234841" w:rsidP="00D17253">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0C722C78" w14:textId="77777777" w:rsidR="00234841" w:rsidRPr="009C5B90" w:rsidRDefault="00234841" w:rsidP="00D17253">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1320B9E9" w14:textId="77777777" w:rsidR="00234841" w:rsidRPr="009C5B90"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988C99A" w14:textId="77777777" w:rsidR="00234841" w:rsidRPr="009C5B90"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FAB0E5C" w14:textId="77777777" w:rsidR="00234841" w:rsidRPr="009C5B90" w:rsidRDefault="00234841" w:rsidP="00D17253">
            <w:pPr>
              <w:pStyle w:val="TAL"/>
              <w:rPr>
                <w:lang w:val="en-US"/>
              </w:rPr>
            </w:pPr>
            <w:r>
              <w:rPr>
                <w:lang w:val="en-US"/>
              </w:rPr>
              <w:t>PEI Information</w:t>
            </w:r>
          </w:p>
        </w:tc>
      </w:tr>
    </w:tbl>
    <w:p w14:paraId="1E7AC975" w14:textId="77777777" w:rsidR="00234841" w:rsidRPr="00533C32" w:rsidRDefault="00234841" w:rsidP="00234841">
      <w:pPr>
        <w:rPr>
          <w:lang w:eastAsia="zh-CN"/>
        </w:rPr>
      </w:pPr>
    </w:p>
    <w:p w14:paraId="678F4C24" w14:textId="77777777" w:rsidR="00234841" w:rsidRPr="00533C32" w:rsidRDefault="00234841" w:rsidP="00234841">
      <w:pPr>
        <w:pStyle w:val="Heading4"/>
      </w:pPr>
      <w:bookmarkStart w:id="3041" w:name="_Toc20127181"/>
      <w:bookmarkStart w:id="3042" w:name="_Toc27589172"/>
      <w:bookmarkStart w:id="3043" w:name="_Toc36459978"/>
      <w:bookmarkStart w:id="3044" w:name="_Toc45029572"/>
      <w:bookmarkStart w:id="3045" w:name="_Toc56520859"/>
      <w:bookmarkStart w:id="3046" w:name="_Toc90587194"/>
      <w:bookmarkStart w:id="3047" w:name="_Toc106616742"/>
      <w:bookmarkStart w:id="3048" w:name="_Toc122101444"/>
      <w:r w:rsidRPr="00442797">
        <w:lastRenderedPageBreak/>
        <w:t>5.4.2.23</w:t>
      </w:r>
      <w:r w:rsidRPr="00442797">
        <w:tab/>
        <w:t>Type: SequenceNumber</w:t>
      </w:r>
      <w:bookmarkEnd w:id="3041"/>
      <w:bookmarkEnd w:id="3042"/>
      <w:bookmarkEnd w:id="3043"/>
      <w:bookmarkEnd w:id="3044"/>
      <w:bookmarkEnd w:id="3045"/>
      <w:bookmarkEnd w:id="3046"/>
      <w:bookmarkEnd w:id="3047"/>
      <w:bookmarkEnd w:id="3048"/>
    </w:p>
    <w:p w14:paraId="7F68FB95" w14:textId="77777777" w:rsidR="00234841" w:rsidRPr="00715B28" w:rsidRDefault="00234841" w:rsidP="00434F1A">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7EEB9B7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882A7"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0946D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0726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621616"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F63212"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0DF307A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FB88757" w14:textId="77777777" w:rsidR="00234841" w:rsidRPr="009C5B90" w:rsidRDefault="00234841" w:rsidP="00D17253">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552CDD5C" w14:textId="77777777" w:rsidR="00234841" w:rsidRPr="009C5B90" w:rsidRDefault="00234841" w:rsidP="00D17253">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3534FA93"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C7D9F4F"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558599" w14:textId="77777777" w:rsidR="00234841" w:rsidRPr="009C5B90" w:rsidRDefault="00234841" w:rsidP="00D17253">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234841" w:rsidRPr="009C5B90" w14:paraId="00AD8F7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F78D5E0" w14:textId="77777777" w:rsidR="00234841" w:rsidRPr="009C5B90" w:rsidRDefault="00234841" w:rsidP="00D17253">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19B1CE2A"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53EE84A"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9624036"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4655F1" w14:textId="77777777" w:rsidR="00234841" w:rsidRPr="009C5B90" w:rsidRDefault="00234841" w:rsidP="00D17253">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1A5C0832" w14:textId="77777777" w:rsidR="00234841" w:rsidRPr="009C5B90" w:rsidRDefault="00234841" w:rsidP="00D17253">
            <w:pPr>
              <w:pStyle w:val="TAL"/>
              <w:rPr>
                <w:rFonts w:cs="Arial"/>
                <w:szCs w:val="18"/>
                <w:lang w:val="en-US"/>
              </w:rPr>
            </w:pPr>
          </w:p>
          <w:p w14:paraId="57B33390" w14:textId="77777777" w:rsidR="00234841" w:rsidRPr="009C5B90" w:rsidRDefault="00234841" w:rsidP="00D17253">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10CE0D82" w14:textId="77777777" w:rsidR="00234841" w:rsidRPr="009C5B90" w:rsidRDefault="00234841" w:rsidP="00D17253">
            <w:pPr>
              <w:pStyle w:val="TAL"/>
              <w:rPr>
                <w:rFonts w:cs="Arial"/>
                <w:szCs w:val="18"/>
                <w:lang w:val="en-US"/>
              </w:rPr>
            </w:pPr>
          </w:p>
          <w:p w14:paraId="4BE8E0CF" w14:textId="77777777" w:rsidR="00234841" w:rsidRPr="009C5B90" w:rsidRDefault="00234841" w:rsidP="00D17253">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400541F6" w14:textId="77777777" w:rsidR="00234841" w:rsidRPr="009C5B90" w:rsidRDefault="00234841" w:rsidP="00D17253">
            <w:pPr>
              <w:pStyle w:val="TAL"/>
              <w:rPr>
                <w:rFonts w:cs="Arial"/>
                <w:szCs w:val="18"/>
                <w:lang w:val="en-US"/>
              </w:rPr>
            </w:pPr>
          </w:p>
          <w:p w14:paraId="24C04F43" w14:textId="77777777" w:rsidR="00234841" w:rsidRPr="009C5B90" w:rsidRDefault="00234841" w:rsidP="00D17253">
            <w:pPr>
              <w:pStyle w:val="TAL"/>
              <w:rPr>
                <w:rFonts w:cs="Arial"/>
                <w:szCs w:val="18"/>
                <w:lang w:val="en-US"/>
              </w:rPr>
            </w:pPr>
            <w:r w:rsidRPr="009C5B90">
              <w:rPr>
                <w:rFonts w:cs="Arial"/>
                <w:szCs w:val="18"/>
                <w:lang w:val="en-US"/>
              </w:rPr>
              <w:t>Pattern: '^[A-Fa-f0-9]{12}$'</w:t>
            </w:r>
          </w:p>
        </w:tc>
      </w:tr>
      <w:tr w:rsidR="00234841" w:rsidRPr="009C5B90" w14:paraId="276DBF3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D657EB5" w14:textId="77777777" w:rsidR="00234841" w:rsidRPr="009C5B90" w:rsidRDefault="00234841" w:rsidP="00D17253">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9BA9B41" w14:textId="77777777" w:rsidR="00234841" w:rsidRPr="009C5B90" w:rsidRDefault="00234841" w:rsidP="00D17253">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66E2E61D"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9A2D26F"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66FB561" w14:textId="77777777" w:rsidR="00234841" w:rsidRPr="009C5B90" w:rsidRDefault="00234841" w:rsidP="00D17253">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668E27E6" w14:textId="77777777" w:rsidR="00234841" w:rsidRPr="009C5B90" w:rsidRDefault="00234841" w:rsidP="00D17253">
            <w:pPr>
              <w:pStyle w:val="TAL"/>
              <w:rPr>
                <w:lang w:val="en-US"/>
              </w:rPr>
            </w:pPr>
          </w:p>
          <w:p w14:paraId="769D7E57" w14:textId="77777777" w:rsidR="00234841" w:rsidRPr="009C5B90" w:rsidRDefault="00234841" w:rsidP="00D17253">
            <w:pPr>
              <w:pStyle w:val="TAL"/>
              <w:rPr>
                <w:lang w:val="en-US"/>
              </w:rPr>
            </w:pPr>
            <w:r w:rsidRPr="009C5B90">
              <w:rPr>
                <w:lang w:val="en-US"/>
              </w:rPr>
              <w:t>The types of nodes currently defined are:</w:t>
            </w:r>
          </w:p>
          <w:p w14:paraId="1304BD01" w14:textId="77777777" w:rsidR="00234841" w:rsidRPr="009C5B90" w:rsidRDefault="00234841" w:rsidP="00D17253">
            <w:pPr>
              <w:pStyle w:val="TAL"/>
              <w:rPr>
                <w:lang w:val="en-US"/>
              </w:rPr>
            </w:pPr>
            <w:r w:rsidRPr="009C5B90">
              <w:rPr>
                <w:lang w:val="en-US"/>
              </w:rPr>
              <w:t>- "ausf"</w:t>
            </w:r>
          </w:p>
          <w:p w14:paraId="37D38A55" w14:textId="77777777" w:rsidR="00234841" w:rsidRPr="009C5B90" w:rsidRDefault="00234841" w:rsidP="00D17253">
            <w:pPr>
              <w:pStyle w:val="TAL"/>
              <w:rPr>
                <w:lang w:val="en-US"/>
              </w:rPr>
            </w:pPr>
            <w:r w:rsidRPr="009C5B90">
              <w:rPr>
                <w:lang w:val="en-US"/>
              </w:rPr>
              <w:t>- "vlr"</w:t>
            </w:r>
          </w:p>
          <w:p w14:paraId="496EB6D8" w14:textId="77777777" w:rsidR="00234841" w:rsidRPr="009C5B90" w:rsidRDefault="00234841" w:rsidP="00D17253">
            <w:pPr>
              <w:pStyle w:val="TAL"/>
              <w:rPr>
                <w:lang w:val="en-US"/>
              </w:rPr>
            </w:pPr>
            <w:r w:rsidRPr="009C5B90">
              <w:rPr>
                <w:lang w:val="en-US"/>
              </w:rPr>
              <w:t>- "sgsn"</w:t>
            </w:r>
          </w:p>
          <w:p w14:paraId="37695FC0" w14:textId="77777777" w:rsidR="00234841" w:rsidRPr="009C5B90" w:rsidRDefault="00234841" w:rsidP="00D17253">
            <w:pPr>
              <w:pStyle w:val="TAL"/>
              <w:rPr>
                <w:lang w:val="en-US"/>
              </w:rPr>
            </w:pPr>
            <w:r w:rsidRPr="009C5B90">
              <w:rPr>
                <w:lang w:val="en-US"/>
              </w:rPr>
              <w:t>- "s-cscf"</w:t>
            </w:r>
          </w:p>
          <w:p w14:paraId="608B1613" w14:textId="77777777" w:rsidR="00234841" w:rsidRPr="009C5B90" w:rsidRDefault="00234841" w:rsidP="00D17253">
            <w:pPr>
              <w:pStyle w:val="TAL"/>
              <w:rPr>
                <w:lang w:val="en-US"/>
              </w:rPr>
            </w:pPr>
            <w:r w:rsidRPr="009C5B90">
              <w:rPr>
                <w:lang w:val="en-US"/>
              </w:rPr>
              <w:t>- "bsf",</w:t>
            </w:r>
          </w:p>
          <w:p w14:paraId="52DAC220" w14:textId="77777777" w:rsidR="00234841" w:rsidRPr="009C5B90" w:rsidRDefault="00234841" w:rsidP="00D17253">
            <w:pPr>
              <w:pStyle w:val="TAL"/>
              <w:rPr>
                <w:lang w:val="en-US"/>
              </w:rPr>
            </w:pPr>
            <w:r w:rsidRPr="009C5B90">
              <w:rPr>
                <w:lang w:val="en-US"/>
              </w:rPr>
              <w:t>- "gan-aaa-server"</w:t>
            </w:r>
          </w:p>
          <w:p w14:paraId="2D561CB1" w14:textId="77777777" w:rsidR="00234841" w:rsidRPr="009C5B90" w:rsidRDefault="00234841" w:rsidP="00D17253">
            <w:pPr>
              <w:pStyle w:val="TAL"/>
              <w:rPr>
                <w:lang w:val="en-US"/>
              </w:rPr>
            </w:pPr>
            <w:r w:rsidRPr="009C5B90">
              <w:rPr>
                <w:lang w:val="en-US"/>
              </w:rPr>
              <w:t>- "wlan-aaa-server"</w:t>
            </w:r>
          </w:p>
          <w:p w14:paraId="5B978EB0" w14:textId="77777777" w:rsidR="00234841" w:rsidRPr="009C5B90" w:rsidRDefault="00234841" w:rsidP="00D17253">
            <w:pPr>
              <w:pStyle w:val="TAL"/>
              <w:rPr>
                <w:lang w:val="en-US"/>
              </w:rPr>
            </w:pPr>
            <w:r w:rsidRPr="009C5B90">
              <w:rPr>
                <w:lang w:val="en-US"/>
              </w:rPr>
              <w:t>- "mme"</w:t>
            </w:r>
          </w:p>
          <w:p w14:paraId="6049CE5A" w14:textId="77777777" w:rsidR="00234841" w:rsidRPr="009C5B90" w:rsidRDefault="00234841" w:rsidP="00D17253">
            <w:pPr>
              <w:pStyle w:val="TAL"/>
              <w:rPr>
                <w:lang w:val="en-US"/>
              </w:rPr>
            </w:pPr>
          </w:p>
          <w:p w14:paraId="0A7E396D" w14:textId="77777777" w:rsidR="00234841" w:rsidRPr="009C5B90" w:rsidRDefault="00234841" w:rsidP="00D17253">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234841" w:rsidRPr="009C5B90" w14:paraId="04A9787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84CCEA3" w14:textId="77777777" w:rsidR="00234841" w:rsidRPr="009C5B90" w:rsidRDefault="00234841" w:rsidP="00D17253">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75A00526" w14:textId="77777777" w:rsidR="00234841" w:rsidRPr="009C5B90" w:rsidRDefault="00234841" w:rsidP="00D17253">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16F27D0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B2BFD1"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775AC10" w14:textId="77777777" w:rsidR="00234841" w:rsidRPr="009C5B90" w:rsidRDefault="00234841" w:rsidP="00D17253">
            <w:pPr>
              <w:pStyle w:val="TAL"/>
              <w:rPr>
                <w:lang w:val="en-US"/>
              </w:rPr>
            </w:pPr>
            <w:r w:rsidRPr="009C5B90">
              <w:rPr>
                <w:lang w:val="en-US"/>
              </w:rPr>
              <w:t>Number of bits of the IND part of SQN. The length of the SEQ part is, therefore, (48 - indLength) bits.</w:t>
            </w:r>
          </w:p>
          <w:p w14:paraId="3856B476" w14:textId="77777777" w:rsidR="00234841" w:rsidRPr="009C5B90" w:rsidRDefault="00234841" w:rsidP="00D17253">
            <w:pPr>
              <w:pStyle w:val="TAL"/>
              <w:rPr>
                <w:lang w:val="en-US"/>
              </w:rPr>
            </w:pPr>
          </w:p>
          <w:p w14:paraId="7155D3C1" w14:textId="77777777" w:rsidR="00234841" w:rsidRPr="009C5B90" w:rsidRDefault="00234841" w:rsidP="00D17253">
            <w:pPr>
              <w:pStyle w:val="TAL"/>
              <w:rPr>
                <w:lang w:val="en-US"/>
              </w:rPr>
            </w:pPr>
            <w:r w:rsidRPr="009C5B90">
              <w:rPr>
                <w:lang w:val="en-US"/>
              </w:rPr>
              <w:t>If not present, the default value is 5.</w:t>
            </w:r>
          </w:p>
        </w:tc>
      </w:tr>
      <w:tr w:rsidR="00234841" w:rsidRPr="009C5B90" w14:paraId="3A393B3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4804A78" w14:textId="77777777" w:rsidR="00234841" w:rsidRPr="009C5B90" w:rsidRDefault="00234841" w:rsidP="00D17253">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78B5CF7B" w14:textId="77777777" w:rsidR="00234841" w:rsidRPr="009C5B90" w:rsidRDefault="00234841" w:rsidP="00D17253">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1E5A57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0A4D02"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038F9CE" w14:textId="77777777" w:rsidR="00234841" w:rsidRPr="009C5B90" w:rsidRDefault="00234841" w:rsidP="00D17253">
            <w:pPr>
              <w:pStyle w:val="TAL"/>
              <w:rPr>
                <w:lang w:val="en-US"/>
              </w:rPr>
            </w:pPr>
            <w:r w:rsidRPr="009C5B90">
              <w:rPr>
                <w:lang w:val="en-US"/>
              </w:rPr>
              <w:t>Sign of the DIF value. It is applicable when the sqnScheme is "TIME_BASED".</w:t>
            </w:r>
          </w:p>
          <w:p w14:paraId="14D41088" w14:textId="77777777" w:rsidR="00234841" w:rsidRPr="009C5B90" w:rsidRDefault="00234841" w:rsidP="00D17253">
            <w:pPr>
              <w:pStyle w:val="TAL"/>
              <w:rPr>
                <w:lang w:val="en-US"/>
              </w:rPr>
            </w:pPr>
          </w:p>
          <w:p w14:paraId="268AE9D4" w14:textId="77777777" w:rsidR="00234841" w:rsidRPr="009C5B90" w:rsidRDefault="00234841" w:rsidP="00D17253">
            <w:pPr>
              <w:pStyle w:val="TAL"/>
              <w:rPr>
                <w:lang w:val="en-US"/>
              </w:rPr>
            </w:pPr>
            <w:r w:rsidRPr="009C5B90">
              <w:rPr>
                <w:lang w:val="en-US"/>
              </w:rPr>
              <w:t>If not present, the default value is "NEGATIVE".</w:t>
            </w:r>
          </w:p>
        </w:tc>
      </w:tr>
    </w:tbl>
    <w:p w14:paraId="40A2691A" w14:textId="77777777" w:rsidR="00234841" w:rsidRDefault="00234841" w:rsidP="00234841">
      <w:pPr>
        <w:rPr>
          <w:lang w:val="en-US" w:eastAsia="zh-CN"/>
        </w:rPr>
      </w:pPr>
    </w:p>
    <w:p w14:paraId="31A6F166" w14:textId="77777777" w:rsidR="00234841" w:rsidRPr="00533C32" w:rsidRDefault="00234841" w:rsidP="00234841">
      <w:pPr>
        <w:pStyle w:val="Heading4"/>
      </w:pPr>
      <w:bookmarkStart w:id="3049" w:name="_Toc45029573"/>
      <w:bookmarkStart w:id="3050" w:name="_Toc56520860"/>
      <w:bookmarkStart w:id="3051" w:name="_Toc90587195"/>
      <w:bookmarkStart w:id="3052" w:name="_Toc106616743"/>
      <w:bookmarkStart w:id="3053" w:name="_Toc122101445"/>
      <w:r w:rsidRPr="00442797">
        <w:t>5.4.2.</w:t>
      </w:r>
      <w:r w:rsidRPr="00442797">
        <w:rPr>
          <w:rFonts w:hint="eastAsia"/>
        </w:rPr>
        <w:t>24</w:t>
      </w:r>
      <w:r w:rsidRPr="00442797">
        <w:tab/>
        <w:t>Type: MessageWaitingData</w:t>
      </w:r>
      <w:bookmarkEnd w:id="3049"/>
      <w:bookmarkEnd w:id="3050"/>
      <w:bookmarkEnd w:id="3051"/>
      <w:bookmarkEnd w:id="3052"/>
      <w:bookmarkEnd w:id="3053"/>
    </w:p>
    <w:p w14:paraId="6C879F8F" w14:textId="77777777" w:rsidR="00234841" w:rsidRPr="00533C32" w:rsidRDefault="00234841" w:rsidP="00434F1A">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24AA3F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01120F"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1E8C8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0146D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8A537"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6FE69"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C2F7A5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48004F4" w14:textId="77777777" w:rsidR="00234841" w:rsidRPr="009C5B90" w:rsidRDefault="00234841" w:rsidP="00D17253">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E4AEB84" w14:textId="77777777" w:rsidR="00234841" w:rsidRPr="009C5B90" w:rsidRDefault="00234841" w:rsidP="00D17253">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B3A0FD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7F036C"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CB32F49" w14:textId="77777777" w:rsidR="00234841" w:rsidRPr="009C5B90" w:rsidRDefault="00234841" w:rsidP="00D17253">
            <w:pPr>
              <w:pStyle w:val="TAL"/>
              <w:rPr>
                <w:lang w:val="en-US"/>
              </w:rPr>
            </w:pPr>
            <w:r w:rsidRPr="009C5B90">
              <w:rPr>
                <w:lang w:val="en-US"/>
              </w:rPr>
              <w:t>List of addresses of SM-Service Center entities with SMS wating to be delivered to the UE.</w:t>
            </w:r>
          </w:p>
          <w:p w14:paraId="4129D079" w14:textId="77777777" w:rsidR="00234841" w:rsidRPr="009C5B90" w:rsidRDefault="00234841" w:rsidP="00D17253">
            <w:pPr>
              <w:pStyle w:val="TAL"/>
              <w:rPr>
                <w:lang w:val="en-US"/>
              </w:rPr>
            </w:pPr>
          </w:p>
        </w:tc>
      </w:tr>
    </w:tbl>
    <w:p w14:paraId="447520EA" w14:textId="77777777" w:rsidR="00234841" w:rsidRPr="00533C32" w:rsidRDefault="00234841" w:rsidP="00234841">
      <w:pPr>
        <w:rPr>
          <w:lang w:val="en-US" w:eastAsia="zh-CN"/>
        </w:rPr>
      </w:pPr>
    </w:p>
    <w:p w14:paraId="5C7C8B98" w14:textId="77777777" w:rsidR="00234841" w:rsidRPr="00533C32" w:rsidRDefault="00234841" w:rsidP="00234841">
      <w:pPr>
        <w:pStyle w:val="Heading4"/>
      </w:pPr>
      <w:bookmarkStart w:id="3054" w:name="_Toc45029574"/>
      <w:bookmarkStart w:id="3055" w:name="_Toc56520861"/>
      <w:bookmarkStart w:id="3056" w:name="_Toc90587196"/>
      <w:bookmarkStart w:id="3057" w:name="_Toc106616744"/>
      <w:bookmarkStart w:id="3058" w:name="_Toc122101446"/>
      <w:r w:rsidRPr="00442797">
        <w:lastRenderedPageBreak/>
        <w:t>5.4.2.</w:t>
      </w:r>
      <w:r w:rsidRPr="00442797">
        <w:rPr>
          <w:rFonts w:hint="eastAsia"/>
        </w:rPr>
        <w:t>25</w:t>
      </w:r>
      <w:r w:rsidRPr="00442797">
        <w:tab/>
        <w:t>Type: SmscData</w:t>
      </w:r>
      <w:bookmarkEnd w:id="3054"/>
      <w:bookmarkEnd w:id="3055"/>
      <w:bookmarkEnd w:id="3056"/>
      <w:bookmarkEnd w:id="3057"/>
      <w:bookmarkEnd w:id="3058"/>
    </w:p>
    <w:p w14:paraId="31043736" w14:textId="77777777" w:rsidR="00234841" w:rsidRPr="00533C32" w:rsidRDefault="00234841" w:rsidP="00434F1A">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7B1D496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C6E92A"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EB9BD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7628D"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C78F7"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5968FB"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CB25A1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D9728E0" w14:textId="77777777" w:rsidR="00234841" w:rsidRPr="009C5B90" w:rsidRDefault="00234841" w:rsidP="00D17253">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1B07F577" w14:textId="77777777" w:rsidR="00234841" w:rsidRPr="009C5B90" w:rsidRDefault="00234841" w:rsidP="00D17253">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1B6092C6"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2EB86C7"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9E59C3" w14:textId="77777777" w:rsidR="00234841" w:rsidRPr="009C5B90" w:rsidRDefault="00234841" w:rsidP="00D17253">
            <w:pPr>
              <w:pStyle w:val="TAL"/>
              <w:rPr>
                <w:rFonts w:cs="Arial"/>
                <w:szCs w:val="18"/>
              </w:rPr>
            </w:pPr>
            <w:r w:rsidRPr="009C5B90">
              <w:rPr>
                <w:rFonts w:cs="Arial"/>
                <w:szCs w:val="18"/>
              </w:rPr>
              <w:t>International E.164 number of the SM-SC; it shall be present if the SM-SC supports the MAP protocol.</w:t>
            </w:r>
          </w:p>
          <w:p w14:paraId="55E63CAB" w14:textId="77777777" w:rsidR="00234841" w:rsidRPr="009C5B90" w:rsidRDefault="00234841" w:rsidP="00D17253">
            <w:pPr>
              <w:pStyle w:val="TAL"/>
              <w:rPr>
                <w:lang w:val="en-US"/>
              </w:rPr>
            </w:pPr>
          </w:p>
        </w:tc>
      </w:tr>
      <w:tr w:rsidR="00234841" w:rsidRPr="009C5B90" w14:paraId="6806608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13808B6" w14:textId="77777777" w:rsidR="00234841" w:rsidRPr="009C5B90" w:rsidRDefault="00234841" w:rsidP="00D17253">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3DB329D3" w14:textId="77777777" w:rsidR="00234841" w:rsidRPr="009C5B90" w:rsidRDefault="00234841" w:rsidP="00D17253">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1D585939"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163A3D1"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6906709" w14:textId="77777777" w:rsidR="00234841" w:rsidRPr="009C5B90" w:rsidRDefault="00234841" w:rsidP="00D17253">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2CCDA381" w14:textId="77777777" w:rsidR="00234841" w:rsidRPr="009C5B90" w:rsidRDefault="00234841" w:rsidP="00D17253">
            <w:pPr>
              <w:pStyle w:val="TAL"/>
              <w:rPr>
                <w:rFonts w:cs="Arial"/>
                <w:szCs w:val="18"/>
                <w:lang w:val="en-US"/>
              </w:rPr>
            </w:pPr>
          </w:p>
        </w:tc>
      </w:tr>
      <w:tr w:rsidR="00234841" w:rsidRPr="009C5B90" w14:paraId="6841C0BE" w14:textId="77777777" w:rsidTr="00D172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B224FC" w14:textId="77777777" w:rsidR="00234841" w:rsidRPr="009C5B90" w:rsidRDefault="00234841" w:rsidP="00D17253">
            <w:pPr>
              <w:pStyle w:val="TAN"/>
            </w:pPr>
            <w:r w:rsidRPr="009C5B90">
              <w:t>NOTE:</w:t>
            </w:r>
            <w:r w:rsidRPr="009C5B90">
              <w:tab/>
              <w:t>At least one of the properties, smscMapAddress or smscDiameterAddress, shall be present.</w:t>
            </w:r>
          </w:p>
        </w:tc>
      </w:tr>
    </w:tbl>
    <w:p w14:paraId="3D8C3A20" w14:textId="77777777" w:rsidR="00234841" w:rsidRDefault="00234841" w:rsidP="00234841">
      <w:pPr>
        <w:rPr>
          <w:lang w:eastAsia="zh-CN"/>
        </w:rPr>
      </w:pPr>
    </w:p>
    <w:p w14:paraId="479EB631" w14:textId="77777777" w:rsidR="00234841" w:rsidRDefault="00234841" w:rsidP="00234841">
      <w:pPr>
        <w:pStyle w:val="Heading4"/>
      </w:pPr>
      <w:bookmarkStart w:id="3059" w:name="_Toc90587197"/>
      <w:bookmarkStart w:id="3060" w:name="_Toc106616745"/>
      <w:bookmarkStart w:id="3061" w:name="_Toc122101447"/>
      <w:r>
        <w:t>5.4.2.26</w:t>
      </w:r>
      <w:r>
        <w:tab/>
        <w:t>Type: SmfSubscriptionInfo</w:t>
      </w:r>
      <w:bookmarkEnd w:id="3059"/>
      <w:bookmarkEnd w:id="3060"/>
      <w:bookmarkEnd w:id="3061"/>
    </w:p>
    <w:p w14:paraId="2EC0441A" w14:textId="77777777" w:rsidR="00234841" w:rsidRDefault="00234841" w:rsidP="00434F1A">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308777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016C2B"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9F757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AAA94"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EC0C3"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D5E03E"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45E02E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6DC4BB3" w14:textId="77777777" w:rsidR="00234841" w:rsidRPr="009C5B90" w:rsidRDefault="00234841" w:rsidP="00D17253">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C50FDB3" w14:textId="77777777" w:rsidR="00234841" w:rsidRPr="009C5B90" w:rsidRDefault="00234841" w:rsidP="00D17253">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A21AD8B"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90B8E88"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B67B380" w14:textId="77777777" w:rsidR="00234841" w:rsidRPr="009C5B90" w:rsidRDefault="00234841" w:rsidP="00D17253">
            <w:pPr>
              <w:pStyle w:val="TAL"/>
              <w:rPr>
                <w:rFonts w:cs="Arial"/>
                <w:szCs w:val="18"/>
                <w:lang w:val="en-US"/>
              </w:rPr>
            </w:pPr>
            <w:r w:rsidRPr="009C5B90">
              <w:rPr>
                <w:lang w:val="en-US"/>
              </w:rPr>
              <w:t>List of SmfSubscriptionItem objects</w:t>
            </w:r>
          </w:p>
        </w:tc>
      </w:tr>
    </w:tbl>
    <w:p w14:paraId="55A223BF" w14:textId="77777777" w:rsidR="00234841" w:rsidRPr="007E6E17" w:rsidRDefault="00234841" w:rsidP="00234841"/>
    <w:p w14:paraId="48422955" w14:textId="77777777" w:rsidR="00234841" w:rsidRDefault="00234841" w:rsidP="00234841">
      <w:pPr>
        <w:pStyle w:val="Heading4"/>
      </w:pPr>
      <w:bookmarkStart w:id="3062" w:name="_Toc90587198"/>
      <w:bookmarkStart w:id="3063" w:name="_Toc106616746"/>
      <w:bookmarkStart w:id="3064" w:name="_Toc122101448"/>
      <w:r>
        <w:t>5.4.2.27</w:t>
      </w:r>
      <w:r>
        <w:tab/>
        <w:t xml:space="preserve">Type: </w:t>
      </w:r>
      <w:r>
        <w:rPr>
          <w:lang w:val="de-DE"/>
        </w:rPr>
        <w:t>SmfSubscriptionItem</w:t>
      </w:r>
      <w:bookmarkEnd w:id="3062"/>
      <w:bookmarkEnd w:id="3063"/>
      <w:bookmarkEnd w:id="3064"/>
    </w:p>
    <w:p w14:paraId="2D387EA4" w14:textId="77777777" w:rsidR="00234841" w:rsidRDefault="00234841" w:rsidP="00434F1A">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1A3A2F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5F2E78"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6AA1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79E1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B9274E"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25CFDA"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93D65B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DB04749" w14:textId="77777777" w:rsidR="00234841" w:rsidRPr="009C5B90" w:rsidRDefault="00234841" w:rsidP="00D17253">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0EAB75AB" w14:textId="77777777" w:rsidR="00234841" w:rsidRPr="009C5B90" w:rsidRDefault="00234841" w:rsidP="00D17253">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2CDD2CC"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D1CC65C"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F280A1" w14:textId="77777777" w:rsidR="00234841" w:rsidRPr="009C5B90" w:rsidRDefault="00234841" w:rsidP="00D17253">
            <w:pPr>
              <w:pStyle w:val="TAL"/>
              <w:rPr>
                <w:rFonts w:cs="Arial"/>
                <w:szCs w:val="18"/>
                <w:lang w:val="en-US"/>
              </w:rPr>
            </w:pPr>
            <w:r w:rsidRPr="009C5B90">
              <w:rPr>
                <w:lang w:val="en-US"/>
              </w:rPr>
              <w:t>InstanceId of the SMF to which the subscription was sent</w:t>
            </w:r>
          </w:p>
        </w:tc>
      </w:tr>
      <w:tr w:rsidR="00234841" w:rsidRPr="009C5B90" w14:paraId="6C91CFF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3743DC1" w14:textId="77777777" w:rsidR="00234841" w:rsidRPr="009C5B90" w:rsidRDefault="00234841" w:rsidP="00D17253">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D71DCE6"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434177A"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D759ECD"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5A057F" w14:textId="77777777" w:rsidR="00234841" w:rsidRPr="009C5B90" w:rsidRDefault="00234841" w:rsidP="00D17253">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234841" w:rsidRPr="009C5B90" w14:paraId="725A014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0E46072" w14:textId="77777777" w:rsidR="00234841" w:rsidRPr="009C5B90" w:rsidRDefault="00234841" w:rsidP="00D17253">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454B8ED" w14:textId="77777777" w:rsidR="00234841" w:rsidRPr="009C5B90" w:rsidRDefault="00234841" w:rsidP="00D17253">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014728D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F6007E"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57DB372" w14:textId="77777777" w:rsidR="00234841" w:rsidRPr="009C5B90" w:rsidRDefault="00234841" w:rsidP="00D17253">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01F0EA53" w14:textId="77777777" w:rsidR="00234841" w:rsidRPr="005D49C3" w:rsidRDefault="00234841" w:rsidP="00234841">
      <w:pPr>
        <w:rPr>
          <w:lang w:eastAsia="zh-CN"/>
        </w:rPr>
      </w:pPr>
    </w:p>
    <w:p w14:paraId="125A35AA" w14:textId="77777777" w:rsidR="00234841" w:rsidRPr="00805F00" w:rsidRDefault="00234841" w:rsidP="00234841">
      <w:pPr>
        <w:pStyle w:val="Heading4"/>
      </w:pPr>
      <w:bookmarkStart w:id="3065" w:name="_Toc90587199"/>
      <w:bookmarkStart w:id="3066" w:name="_Toc106616747"/>
      <w:bookmarkStart w:id="3067" w:name="_Toc122101449"/>
      <w:r w:rsidRPr="005D49C3">
        <w:t>5.4.2.</w:t>
      </w:r>
      <w:r w:rsidRPr="0091342F">
        <w:t>28</w:t>
      </w:r>
      <w:r w:rsidRPr="005C78DB">
        <w:tab/>
        <w:t>Type: MtcProvider</w:t>
      </w:r>
      <w:bookmarkEnd w:id="3065"/>
      <w:bookmarkEnd w:id="3066"/>
      <w:bookmarkEnd w:id="3067"/>
    </w:p>
    <w:p w14:paraId="29C9877D" w14:textId="77777777" w:rsidR="00234841" w:rsidRPr="00533C32" w:rsidRDefault="00234841" w:rsidP="00434F1A">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582EBC9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5F90E4"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46436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95D38A"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12348"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36C4D"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069DED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4058E94" w14:textId="77777777" w:rsidR="00234841" w:rsidRPr="009C5B90" w:rsidRDefault="00234841" w:rsidP="00D17253">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43B6D34" w14:textId="77777777" w:rsidR="00234841" w:rsidRPr="009C5B90" w:rsidRDefault="00234841" w:rsidP="00D17253">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66D9288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F48535"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6A704A4" w14:textId="77777777" w:rsidR="00234841" w:rsidRPr="009C5B90" w:rsidRDefault="00234841" w:rsidP="00D17253">
            <w:pPr>
              <w:rPr>
                <w:lang w:val="en-US"/>
              </w:rPr>
            </w:pPr>
            <w:bookmarkStart w:id="3068"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068"/>
          </w:p>
        </w:tc>
      </w:tr>
      <w:tr w:rsidR="00234841" w:rsidRPr="009C5B90" w14:paraId="5526767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897DBF1" w14:textId="77777777" w:rsidR="00234841" w:rsidRPr="009C5B90" w:rsidRDefault="00234841" w:rsidP="00D17253">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04DD789B"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F6893C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FAC982"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11563F" w14:textId="77777777" w:rsidR="00234841" w:rsidRPr="009C5B90" w:rsidRDefault="00234841" w:rsidP="00D17253">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3F9AB8CC" w14:textId="77777777" w:rsidR="00234841" w:rsidRDefault="00234841" w:rsidP="00234841">
      <w:pPr>
        <w:rPr>
          <w:lang w:eastAsia="zh-CN"/>
        </w:rPr>
      </w:pPr>
    </w:p>
    <w:p w14:paraId="2DB04B98" w14:textId="77777777" w:rsidR="00234841" w:rsidRDefault="00234841" w:rsidP="00234841">
      <w:pPr>
        <w:pStyle w:val="Heading4"/>
      </w:pPr>
      <w:bookmarkStart w:id="3069" w:name="_Toc90587200"/>
      <w:bookmarkStart w:id="3070" w:name="_Toc106616748"/>
      <w:bookmarkStart w:id="3071" w:name="_Toc122101450"/>
      <w:r>
        <w:t>5.4.2.29</w:t>
      </w:r>
      <w:r>
        <w:tab/>
        <w:t>Type: HssSubscriptionInfo</w:t>
      </w:r>
      <w:bookmarkEnd w:id="3069"/>
      <w:bookmarkEnd w:id="3070"/>
      <w:bookmarkEnd w:id="3071"/>
    </w:p>
    <w:p w14:paraId="5F50C5C2" w14:textId="77777777" w:rsidR="00234841" w:rsidRDefault="00234841" w:rsidP="00434F1A">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4B1CA37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F7E84"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655C0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885CB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59F96D"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2AABB"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611620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4B917A1" w14:textId="77777777" w:rsidR="00234841" w:rsidRPr="009C5B90" w:rsidRDefault="00234841" w:rsidP="00D17253">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6BCC42D1" w14:textId="77777777" w:rsidR="00234841" w:rsidRPr="009C5B90" w:rsidRDefault="00234841" w:rsidP="00D17253">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162C4922"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BFE64E9"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29720408" w14:textId="77777777" w:rsidR="00234841" w:rsidRPr="009C5B90" w:rsidRDefault="00234841" w:rsidP="00D17253">
            <w:pPr>
              <w:pStyle w:val="TAL"/>
              <w:rPr>
                <w:rFonts w:cs="Arial"/>
                <w:szCs w:val="18"/>
                <w:lang w:val="en-US"/>
              </w:rPr>
            </w:pPr>
            <w:r w:rsidRPr="009C5B90">
              <w:rPr>
                <w:lang w:val="en-US"/>
              </w:rPr>
              <w:t>List of hssSubscriptionItem objects</w:t>
            </w:r>
          </w:p>
        </w:tc>
      </w:tr>
    </w:tbl>
    <w:p w14:paraId="33EA6615" w14:textId="77777777" w:rsidR="00234841" w:rsidRPr="007E6E17" w:rsidRDefault="00234841" w:rsidP="00234841"/>
    <w:p w14:paraId="425B0EAB" w14:textId="77777777" w:rsidR="00234841" w:rsidRDefault="00234841" w:rsidP="00234841">
      <w:pPr>
        <w:pStyle w:val="Heading4"/>
      </w:pPr>
      <w:bookmarkStart w:id="3072" w:name="_Toc90587201"/>
      <w:bookmarkStart w:id="3073" w:name="_Toc106616749"/>
      <w:bookmarkStart w:id="3074" w:name="_Toc122101451"/>
      <w:r>
        <w:lastRenderedPageBreak/>
        <w:t>5.4.2.30</w:t>
      </w:r>
      <w:r>
        <w:tab/>
        <w:t>Type: Hss</w:t>
      </w:r>
      <w:r>
        <w:rPr>
          <w:lang w:val="de-DE"/>
        </w:rPr>
        <w:t>SubscriptionItem</w:t>
      </w:r>
      <w:bookmarkEnd w:id="3072"/>
      <w:bookmarkEnd w:id="3073"/>
      <w:bookmarkEnd w:id="3074"/>
    </w:p>
    <w:p w14:paraId="3A4E8432" w14:textId="77777777" w:rsidR="00234841" w:rsidRDefault="00234841" w:rsidP="00434F1A">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98B1F0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325657"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7423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230B93"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7FBB9A"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4CDB6F"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40C6284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931D9A9" w14:textId="77777777" w:rsidR="00234841" w:rsidRPr="009C5B90" w:rsidRDefault="00234841" w:rsidP="00D17253">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4877EFE0" w14:textId="77777777" w:rsidR="00234841" w:rsidRPr="009C5B90" w:rsidRDefault="00234841" w:rsidP="00D17253">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C3A4927"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1542C6"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AF6519" w14:textId="77777777" w:rsidR="00234841" w:rsidRPr="009C5B90" w:rsidRDefault="00234841" w:rsidP="00D17253">
            <w:pPr>
              <w:pStyle w:val="TAL"/>
              <w:rPr>
                <w:rFonts w:cs="Arial"/>
                <w:szCs w:val="18"/>
                <w:lang w:val="en-US" w:eastAsia="zh-CN"/>
              </w:rPr>
            </w:pPr>
            <w:r w:rsidRPr="009C5B90">
              <w:rPr>
                <w:lang w:val="en-US"/>
              </w:rPr>
              <w:t>InstanceId of the HSS to which the subscription was sent</w:t>
            </w:r>
            <w:r w:rsidR="001F6969">
              <w:rPr>
                <w:rFonts w:hint="eastAsia"/>
                <w:lang w:val="en-US" w:eastAsia="zh-CN"/>
              </w:rPr>
              <w:t>.</w:t>
            </w:r>
          </w:p>
        </w:tc>
      </w:tr>
      <w:tr w:rsidR="00234841" w:rsidRPr="009C5B90" w14:paraId="02E6150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D040E7B" w14:textId="77777777" w:rsidR="00234841" w:rsidRPr="009C5B90" w:rsidRDefault="00234841" w:rsidP="00D17253">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FAC3143"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BEADA77"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BCBDC46"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CE497E" w14:textId="77777777" w:rsidR="00234841" w:rsidRPr="009C5B90" w:rsidRDefault="00234841" w:rsidP="00D17253">
            <w:pPr>
              <w:pStyle w:val="TAL"/>
              <w:rPr>
                <w:rFonts w:cs="Arial"/>
                <w:szCs w:val="18"/>
                <w:lang w:val="en-US"/>
              </w:rPr>
            </w:pPr>
            <w:r w:rsidRPr="009C5B90">
              <w:rPr>
                <w:lang w:val="en-US"/>
              </w:rPr>
              <w:t>The Subscription Id allocated by the HSS as received by the UDM in the HTTP "Location" header of the Nhss_EventExposure_Subscribe response</w:t>
            </w:r>
            <w:r w:rsidR="001F6969">
              <w:rPr>
                <w:lang w:val="en-US"/>
              </w:rPr>
              <w:t xml:space="preserve"> or </w:t>
            </w:r>
            <w:r w:rsidR="001F6969" w:rsidRPr="009C5B90">
              <w:rPr>
                <w:lang w:val="en-US"/>
              </w:rPr>
              <w:t>the Nhss_</w:t>
            </w:r>
            <w:r w:rsidR="001F6969">
              <w:rPr>
                <w:lang w:val="en-US"/>
              </w:rPr>
              <w:t>SDM</w:t>
            </w:r>
            <w:r w:rsidR="001F6969" w:rsidRPr="009C5B90">
              <w:rPr>
                <w:lang w:val="en-US"/>
              </w:rPr>
              <w:t>_Subscribe response</w:t>
            </w:r>
            <w:r w:rsidR="001F6969">
              <w:rPr>
                <w:lang w:val="en-US"/>
              </w:rPr>
              <w:t>.</w:t>
            </w:r>
          </w:p>
        </w:tc>
      </w:tr>
      <w:tr w:rsidR="00234841" w:rsidRPr="009C5B90" w14:paraId="59B73BE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FC0A3F9" w14:textId="77777777" w:rsidR="00234841" w:rsidRPr="009C5B90" w:rsidRDefault="00234841" w:rsidP="00D17253">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2C5F74C8" w14:textId="77777777" w:rsidR="00234841" w:rsidRPr="009C5B90" w:rsidRDefault="00234841" w:rsidP="00D17253">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650FE7A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E37116B"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1A3F33E" w14:textId="77777777" w:rsidR="00234841" w:rsidRPr="009C5B90" w:rsidRDefault="00234841" w:rsidP="00D17253">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sidR="001F6969">
              <w:rPr>
                <w:lang w:val="en-US"/>
              </w:rPr>
              <w:t xml:space="preserve"> or </w:t>
            </w:r>
            <w:r w:rsidR="001F6969" w:rsidRPr="009C5B90">
              <w:rPr>
                <w:lang w:val="en-US"/>
              </w:rPr>
              <w:t>the Nhss_</w:t>
            </w:r>
            <w:r w:rsidR="001F6969">
              <w:rPr>
                <w:lang w:val="en-US"/>
              </w:rPr>
              <w:t>SDM</w:t>
            </w:r>
            <w:r w:rsidR="001F6969" w:rsidRPr="009C5B90">
              <w:rPr>
                <w:lang w:val="en-US"/>
              </w:rPr>
              <w:t>_Subscribe response</w:t>
            </w:r>
            <w:r w:rsidRPr="009C5B90">
              <w:rPr>
                <w:rFonts w:cs="Arial"/>
                <w:szCs w:val="18"/>
              </w:rPr>
              <w:t>.</w:t>
            </w:r>
          </w:p>
        </w:tc>
      </w:tr>
    </w:tbl>
    <w:p w14:paraId="65831251" w14:textId="77777777" w:rsidR="00234841" w:rsidRDefault="00234841" w:rsidP="00234841">
      <w:pPr>
        <w:rPr>
          <w:lang w:eastAsia="zh-CN"/>
        </w:rPr>
      </w:pPr>
    </w:p>
    <w:p w14:paraId="7062AD1A" w14:textId="77777777" w:rsidR="00234841" w:rsidRDefault="00234841" w:rsidP="00234841">
      <w:pPr>
        <w:pStyle w:val="Heading4"/>
      </w:pPr>
      <w:bookmarkStart w:id="3075" w:name="_Toc58584562"/>
      <w:bookmarkStart w:id="3076" w:name="_Toc90587202"/>
      <w:bookmarkStart w:id="3077" w:name="_Toc106616750"/>
      <w:bookmarkStart w:id="3078" w:name="_Toc122101452"/>
      <w:r w:rsidRPr="00442797">
        <w:t>5.4.2.31</w:t>
      </w:r>
      <w:r w:rsidRPr="00442797">
        <w:tab/>
        <w:t xml:space="preserve">Type: </w:t>
      </w:r>
      <w:bookmarkEnd w:id="3075"/>
      <w:r w:rsidRPr="00442797">
        <w:t>EeGroupProfileData</w:t>
      </w:r>
      <w:bookmarkEnd w:id="3076"/>
      <w:bookmarkEnd w:id="3077"/>
      <w:bookmarkEnd w:id="3078"/>
    </w:p>
    <w:p w14:paraId="1497AC12" w14:textId="77777777" w:rsidR="00234841" w:rsidRDefault="00234841" w:rsidP="00434F1A">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5A15A30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B0D820"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60163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405C72"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276AEA"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3D6341"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4DF73B4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B1D4667" w14:textId="77777777" w:rsidR="00234841" w:rsidRPr="009C5B90" w:rsidRDefault="00234841" w:rsidP="00D17253">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7D22899F" w14:textId="77777777" w:rsidR="00234841" w:rsidRPr="009C5B90" w:rsidRDefault="00234841" w:rsidP="00D17253">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1069F6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1E425A"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1E47447" w14:textId="77777777" w:rsidR="00234841" w:rsidRPr="009C5B90" w:rsidRDefault="00234841" w:rsidP="00D17253">
            <w:pPr>
              <w:pStyle w:val="TAL"/>
              <w:rPr>
                <w:lang w:val="en-US"/>
              </w:rPr>
            </w:pPr>
            <w:r w:rsidRPr="009C5B90">
              <w:rPr>
                <w:lang w:val="en-US"/>
              </w:rPr>
              <w:t>List of the event types that are restricted (if any) for the group.</w:t>
            </w:r>
          </w:p>
          <w:p w14:paraId="244D8BC1" w14:textId="77777777" w:rsidR="00234841" w:rsidRPr="009C5B90" w:rsidRDefault="00234841" w:rsidP="00D17253">
            <w:pPr>
              <w:pStyle w:val="TAL"/>
              <w:rPr>
                <w:lang w:val="en-US"/>
              </w:rPr>
            </w:pPr>
            <w:r w:rsidRPr="009C5B90">
              <w:rPr>
                <w:lang w:val="en-US"/>
              </w:rPr>
              <w:t>The absence of this IE indicates that all event types are authorized for the group.</w:t>
            </w:r>
          </w:p>
        </w:tc>
      </w:tr>
      <w:tr w:rsidR="00234841" w:rsidRPr="009C5B90" w14:paraId="56BF360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0AA46FF" w14:textId="77777777" w:rsidR="00234841" w:rsidRPr="009C5B90" w:rsidRDefault="00234841" w:rsidP="00D17253">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3F72788F" w14:textId="77777777" w:rsidR="00234841" w:rsidRPr="009C5B90" w:rsidRDefault="00234841" w:rsidP="00D17253">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587CA3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5653F4C"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83A43F6" w14:textId="77777777" w:rsidR="00234841" w:rsidRPr="009C5B90" w:rsidRDefault="00234841" w:rsidP="00D17253">
            <w:pPr>
              <w:pStyle w:val="TAL"/>
              <w:rPr>
                <w:lang w:val="en-US"/>
              </w:rPr>
            </w:pPr>
            <w:r w:rsidRPr="009C5B90">
              <w:rPr>
                <w:lang w:val="en-US"/>
              </w:rPr>
              <w:t>A map (list of key-value pairs where EventType (see 3GPP TS 29.503 [6] serves as key) of MTC Provider.</w:t>
            </w:r>
          </w:p>
          <w:p w14:paraId="6E4E3025" w14:textId="77777777" w:rsidR="00234841" w:rsidRPr="009C5B90" w:rsidRDefault="00234841" w:rsidP="00D17253">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4899FE57" w14:textId="77777777" w:rsidR="00234841" w:rsidRPr="009C5B90" w:rsidRDefault="00234841" w:rsidP="00D17253">
            <w:pPr>
              <w:pStyle w:val="TAL"/>
              <w:rPr>
                <w:lang w:val="en-US"/>
              </w:rPr>
            </w:pPr>
            <w:r w:rsidRPr="009C5B90">
              <w:rPr>
                <w:lang w:val="en-US"/>
              </w:rPr>
              <w:t>The absence of this IE indicates that monitoring by any MTC provider is allowed for any non restricted event type.</w:t>
            </w:r>
          </w:p>
        </w:tc>
      </w:tr>
      <w:tr w:rsidR="00234841" w:rsidRPr="009C5B90" w14:paraId="3B3B4C8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088B65D"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8BF04"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B54BCE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DF6443"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162FFA" w14:textId="77777777" w:rsidR="00234841" w:rsidRPr="009C5B90" w:rsidRDefault="00234841" w:rsidP="00D17253">
            <w:pPr>
              <w:pStyle w:val="TAL"/>
              <w:rPr>
                <w:lang w:val="en-US"/>
              </w:rPr>
            </w:pPr>
          </w:p>
        </w:tc>
      </w:tr>
      <w:tr w:rsidR="00234841" w:rsidRPr="009C5B90" w14:paraId="185FE3C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CF2E407" w14:textId="77777777" w:rsidR="00234841" w:rsidRPr="009C5B90" w:rsidRDefault="00234841" w:rsidP="00D17253">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3D22C15A"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960673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265B5A8"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2F69286" w14:textId="77777777" w:rsidR="00234841" w:rsidRPr="009C5B90" w:rsidRDefault="00234841" w:rsidP="00D17253">
            <w:pPr>
              <w:pStyle w:val="TAL"/>
              <w:rPr>
                <w:lang w:val="en-US"/>
              </w:rPr>
            </w:pPr>
            <w:r w:rsidRPr="009C5B90">
              <w:rPr>
                <w:lang w:val="en-US"/>
              </w:rPr>
              <w:t>If set to True, indicates that interworking with EPC is restricted. Set to False or not present means that the UE is not restricted in the EPC.</w:t>
            </w:r>
          </w:p>
        </w:tc>
      </w:tr>
      <w:tr w:rsidR="00234841" w:rsidRPr="009C5B90" w14:paraId="649B017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1B1B2D1" w14:textId="77777777" w:rsidR="00234841" w:rsidRPr="009C5B90" w:rsidRDefault="00234841" w:rsidP="00D17253">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0925C2E3"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08B2327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746DB51"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4589555" w14:textId="77777777" w:rsidR="00234841" w:rsidRPr="009C5B90" w:rsidRDefault="00234841" w:rsidP="00D17253">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4565AEBA" w14:textId="77777777" w:rsidR="00234841" w:rsidRPr="009C5B90" w:rsidRDefault="00234841" w:rsidP="00D17253">
            <w:pPr>
              <w:pStyle w:val="TAL"/>
              <w:rPr>
                <w:lang w:val="en-US"/>
              </w:rPr>
            </w:pPr>
          </w:p>
          <w:p w14:paraId="68ECEF08" w14:textId="77777777" w:rsidR="00234841" w:rsidRPr="009C5B90" w:rsidRDefault="00234841" w:rsidP="00D17253">
            <w:pPr>
              <w:pStyle w:val="TAL"/>
              <w:rPr>
                <w:lang w:val="en-US"/>
              </w:rPr>
            </w:pPr>
            <w:r w:rsidRPr="009C5B90">
              <w:t>pattern: "^extgroupid-[^@]+@[^@]+$"</w:t>
            </w:r>
          </w:p>
        </w:tc>
      </w:tr>
      <w:tr w:rsidR="00234841" w:rsidRPr="009C5B90" w14:paraId="2175B75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993F9DD" w14:textId="77777777" w:rsidR="00234841" w:rsidRPr="009C5B90" w:rsidRDefault="00234841" w:rsidP="00D17253">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CE55FA3" w14:textId="77777777" w:rsidR="00234841" w:rsidRPr="009C5B90" w:rsidRDefault="00234841" w:rsidP="00D17253">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692CD9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8E566A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3A0F8CE" w14:textId="77777777" w:rsidR="00234841" w:rsidRPr="009C5B90" w:rsidRDefault="00234841" w:rsidP="00D17253">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C07BA3B" w14:textId="77777777" w:rsidR="00234841" w:rsidRDefault="00234841" w:rsidP="00234841">
      <w:pPr>
        <w:rPr>
          <w:lang w:eastAsia="zh-CN"/>
        </w:rPr>
      </w:pPr>
    </w:p>
    <w:p w14:paraId="0F804EAA" w14:textId="77777777" w:rsidR="00234841" w:rsidRDefault="00234841" w:rsidP="00234841">
      <w:pPr>
        <w:pStyle w:val="Heading4"/>
      </w:pPr>
      <w:bookmarkStart w:id="3079" w:name="_Toc90587203"/>
      <w:bookmarkStart w:id="3080" w:name="_Toc106616751"/>
      <w:bookmarkStart w:id="3081" w:name="_Toc122101453"/>
      <w:r w:rsidRPr="00442797">
        <w:lastRenderedPageBreak/>
        <w:t>5.4.2.32</w:t>
      </w:r>
      <w:r w:rsidRPr="00442797">
        <w:tab/>
        <w:t>Type: Pp5gVnGroupProfileData</w:t>
      </w:r>
      <w:bookmarkEnd w:id="3079"/>
      <w:bookmarkEnd w:id="3080"/>
      <w:bookmarkEnd w:id="3081"/>
    </w:p>
    <w:p w14:paraId="48569272" w14:textId="77777777" w:rsidR="00234841" w:rsidRDefault="00234841" w:rsidP="00434F1A">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E8CB83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3CEC37"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3EDAC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C44E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CD5E96"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B291B6"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4D89B9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7836880" w14:textId="77777777" w:rsidR="00234841" w:rsidRPr="009C5B90" w:rsidRDefault="00234841" w:rsidP="00D17253">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74CC686" w14:textId="77777777" w:rsidR="00234841" w:rsidRPr="009C5B90" w:rsidRDefault="00234841" w:rsidP="00D17253">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4768DC3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CD52C82"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9193ABD" w14:textId="77777777" w:rsidR="00234841" w:rsidRPr="009C5B90" w:rsidRDefault="00234841" w:rsidP="00D17253">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17EF3164" w14:textId="77777777" w:rsidR="00234841" w:rsidRPr="009C5B90" w:rsidRDefault="00234841" w:rsidP="00D17253">
            <w:pPr>
              <w:pStyle w:val="TAL"/>
              <w:rPr>
                <w:lang w:val="en-US"/>
              </w:rPr>
            </w:pPr>
          </w:p>
          <w:p w14:paraId="4E467CCE" w14:textId="77777777" w:rsidR="00234841" w:rsidRPr="009C5B90" w:rsidRDefault="00234841" w:rsidP="00D17253">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012EBC83" w14:textId="77777777" w:rsidR="00234841" w:rsidRPr="009C5B90" w:rsidRDefault="00234841" w:rsidP="00D17253">
            <w:pPr>
              <w:pStyle w:val="TAL"/>
              <w:rPr>
                <w:lang w:val="en-US"/>
              </w:rPr>
            </w:pPr>
          </w:p>
          <w:p w14:paraId="7902A09D" w14:textId="77777777" w:rsidR="00234841" w:rsidRPr="009C5B90" w:rsidRDefault="00234841" w:rsidP="00D17253">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234841" w:rsidRPr="009C5B90" w14:paraId="2A258C1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4D7206B" w14:textId="77777777" w:rsidR="00234841" w:rsidRPr="009C5B90" w:rsidRDefault="00234841" w:rsidP="00D1725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C0373E0"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B812B6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56AA56C"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758F114" w14:textId="77777777" w:rsidR="00234841" w:rsidRPr="009C5B90" w:rsidRDefault="00234841" w:rsidP="00D17253">
            <w:pPr>
              <w:pStyle w:val="TAL"/>
              <w:rPr>
                <w:lang w:val="en-US"/>
              </w:rPr>
            </w:pPr>
          </w:p>
        </w:tc>
      </w:tr>
    </w:tbl>
    <w:p w14:paraId="7D7C4A0F" w14:textId="77777777" w:rsidR="00234841" w:rsidRDefault="00234841" w:rsidP="00234841">
      <w:pPr>
        <w:rPr>
          <w:lang w:eastAsia="zh-CN"/>
        </w:rPr>
      </w:pPr>
    </w:p>
    <w:p w14:paraId="24321D62" w14:textId="77777777" w:rsidR="00234841" w:rsidRDefault="00234841" w:rsidP="00234841">
      <w:pPr>
        <w:pStyle w:val="Heading4"/>
      </w:pPr>
      <w:bookmarkStart w:id="3082" w:name="_Toc90587204"/>
      <w:bookmarkStart w:id="3083" w:name="_Toc106616752"/>
      <w:bookmarkStart w:id="3084" w:name="_Toc122101454"/>
      <w:r w:rsidRPr="00442797">
        <w:t>5.4.2.33</w:t>
      </w:r>
      <w:r w:rsidRPr="00442797">
        <w:tab/>
        <w:t>Type: PpProfileData</w:t>
      </w:r>
      <w:bookmarkEnd w:id="3082"/>
      <w:bookmarkEnd w:id="3083"/>
      <w:bookmarkEnd w:id="3084"/>
    </w:p>
    <w:p w14:paraId="319DFCDD" w14:textId="77777777" w:rsidR="00234841" w:rsidRDefault="00234841" w:rsidP="00434F1A">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C9B78C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FA6FF9"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6541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4A56A"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7A89AE"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00BE91"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FF7BE5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37605D3" w14:textId="77777777" w:rsidR="00234841" w:rsidRPr="009C5B90" w:rsidRDefault="00234841" w:rsidP="00D17253">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1CA2FB8" w14:textId="77777777" w:rsidR="00234841" w:rsidRPr="009C5B90" w:rsidRDefault="00234841" w:rsidP="00D17253">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49564EF"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24DFC6A"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4D9554F" w14:textId="77777777" w:rsidR="00234841" w:rsidRPr="009C5B90" w:rsidRDefault="00234841" w:rsidP="00D17253">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0AA99A2" w14:textId="77777777" w:rsidR="00234841" w:rsidRPr="009C5B90" w:rsidRDefault="00234841" w:rsidP="00D17253">
            <w:pPr>
              <w:pStyle w:val="TAL"/>
              <w:rPr>
                <w:lang w:val="en-US" w:eastAsia="zh-CN"/>
              </w:rPr>
            </w:pPr>
          </w:p>
          <w:p w14:paraId="2BD49ED7" w14:textId="77777777" w:rsidR="00234841" w:rsidRPr="009C5B90" w:rsidRDefault="00234841" w:rsidP="00D17253">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6DE606C" w14:textId="77777777" w:rsidR="00234841" w:rsidRPr="009C5B90" w:rsidRDefault="00234841" w:rsidP="00D17253">
            <w:pPr>
              <w:pStyle w:val="TAL"/>
              <w:rPr>
                <w:lang w:val="en-US"/>
              </w:rPr>
            </w:pPr>
          </w:p>
          <w:p w14:paraId="6C25C4B1" w14:textId="77777777" w:rsidR="00234841" w:rsidRPr="009C5B90" w:rsidRDefault="00234841" w:rsidP="00D17253">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234841" w:rsidRPr="009C5B90" w14:paraId="5978F2A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E4EC1FC" w14:textId="77777777" w:rsidR="00234841" w:rsidRPr="009C5B90" w:rsidRDefault="00234841" w:rsidP="00D1725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E74D66A"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352494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D1AEB6"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528635E" w14:textId="77777777" w:rsidR="00234841" w:rsidRPr="009C5B90" w:rsidRDefault="00234841" w:rsidP="00D17253">
            <w:pPr>
              <w:pStyle w:val="TAL"/>
              <w:rPr>
                <w:lang w:val="en-US"/>
              </w:rPr>
            </w:pPr>
          </w:p>
        </w:tc>
      </w:tr>
    </w:tbl>
    <w:p w14:paraId="1002B569" w14:textId="77777777" w:rsidR="00234841" w:rsidRDefault="00234841" w:rsidP="00234841">
      <w:pPr>
        <w:rPr>
          <w:lang w:eastAsia="zh-CN"/>
        </w:rPr>
      </w:pPr>
    </w:p>
    <w:p w14:paraId="52F63976" w14:textId="77777777" w:rsidR="00234841" w:rsidRDefault="00234841" w:rsidP="00234841">
      <w:pPr>
        <w:pStyle w:val="Heading4"/>
      </w:pPr>
      <w:bookmarkStart w:id="3085" w:name="_Toc90587205"/>
      <w:bookmarkStart w:id="3086" w:name="_Toc106616753"/>
      <w:bookmarkStart w:id="3087" w:name="_Toc122101455"/>
      <w:r w:rsidRPr="00442797">
        <w:t>5.4.2.34</w:t>
      </w:r>
      <w:r w:rsidRPr="00442797">
        <w:tab/>
        <w:t>Type: AllowedMtcProviderInfo</w:t>
      </w:r>
      <w:bookmarkEnd w:id="3085"/>
      <w:bookmarkEnd w:id="3086"/>
      <w:bookmarkEnd w:id="3087"/>
    </w:p>
    <w:p w14:paraId="4B07462C" w14:textId="77777777" w:rsidR="00234841" w:rsidRDefault="00234841" w:rsidP="00434F1A">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77590C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1BEBCF"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325EA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53F33"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652E8"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175DC7"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10A11A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4401B4D" w14:textId="77777777" w:rsidR="00234841" w:rsidRPr="009C5B90" w:rsidRDefault="00234841" w:rsidP="00D17253">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6A644039" w14:textId="77777777" w:rsidR="00234841" w:rsidRPr="009C5B90" w:rsidRDefault="00234841" w:rsidP="00D17253">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300B016" w14:textId="77777777" w:rsidR="00234841" w:rsidRPr="009C5B90" w:rsidRDefault="00234841" w:rsidP="00D17253">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C700C9D"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21A0CDF6" w14:textId="77777777" w:rsidR="00234841" w:rsidRPr="009C5B90" w:rsidRDefault="00234841" w:rsidP="00D17253">
            <w:pPr>
              <w:pStyle w:val="TAL"/>
              <w:rPr>
                <w:rFonts w:cs="Arial"/>
                <w:szCs w:val="18"/>
                <w:lang w:val="en-US"/>
              </w:rPr>
            </w:pPr>
            <w:r w:rsidRPr="009C5B90">
              <w:t>Indicates MTC provider information for Parameters Provision authorization.</w:t>
            </w:r>
          </w:p>
        </w:tc>
      </w:tr>
      <w:tr w:rsidR="00234841" w:rsidRPr="009C5B90" w14:paraId="7B2AE42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A5367B0" w14:textId="77777777" w:rsidR="00234841" w:rsidRPr="009C5B90" w:rsidRDefault="00234841" w:rsidP="00D17253">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CBDC419" w14:textId="77777777" w:rsidR="00234841" w:rsidRPr="009C5B90" w:rsidRDefault="00234841" w:rsidP="00D17253">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3718C1E8" w14:textId="77777777" w:rsidR="00234841" w:rsidRPr="009C5B90" w:rsidRDefault="00234841" w:rsidP="00D17253">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BD3BE6B"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53CE03F" w14:textId="77777777" w:rsidR="00234841" w:rsidRPr="009C5B90" w:rsidRDefault="00234841" w:rsidP="00D17253">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B738E67" w14:textId="77777777" w:rsidR="00234841" w:rsidRPr="009C5B90" w:rsidRDefault="00234841" w:rsidP="00D17253">
            <w:pPr>
              <w:pStyle w:val="TAL"/>
              <w:rPr>
                <w:lang w:val="en-US"/>
              </w:rPr>
            </w:pPr>
            <w:r w:rsidRPr="009C5B90">
              <w:t>The string identifying the originating AF, formatted as described in the definition of type MonitoringConfiguration in 3GPP TS 29.503 [6].</w:t>
            </w:r>
          </w:p>
        </w:tc>
      </w:tr>
    </w:tbl>
    <w:p w14:paraId="377E903E" w14:textId="77777777" w:rsidR="00234841" w:rsidRDefault="00234841" w:rsidP="00234841">
      <w:pPr>
        <w:rPr>
          <w:lang w:eastAsia="zh-CN"/>
        </w:rPr>
      </w:pPr>
    </w:p>
    <w:p w14:paraId="0D7074AA" w14:textId="77777777" w:rsidR="00234841" w:rsidRDefault="00234841" w:rsidP="00234841">
      <w:pPr>
        <w:pStyle w:val="Heading4"/>
      </w:pPr>
      <w:bookmarkStart w:id="3088" w:name="_Toc90587206"/>
      <w:bookmarkStart w:id="3089" w:name="_Toc106616754"/>
      <w:bookmarkStart w:id="3090" w:name="_Toc122101456"/>
      <w:r>
        <w:lastRenderedPageBreak/>
        <w:t>5.4.2.</w:t>
      </w:r>
      <w:r>
        <w:rPr>
          <w:lang w:eastAsia="zh-CN"/>
        </w:rPr>
        <w:t>35</w:t>
      </w:r>
      <w:r>
        <w:tab/>
        <w:t xml:space="preserve">Type: </w:t>
      </w:r>
      <w:r>
        <w:rPr>
          <w:lang w:eastAsia="zh-CN"/>
        </w:rPr>
        <w:t>GroupIdentifiers</w:t>
      </w:r>
      <w:bookmarkEnd w:id="3088"/>
      <w:bookmarkEnd w:id="3089"/>
      <w:bookmarkEnd w:id="3090"/>
    </w:p>
    <w:p w14:paraId="2E3864F1" w14:textId="77777777" w:rsidR="00234841" w:rsidRDefault="00234841" w:rsidP="00434F1A">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67D11FB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853A75" w14:textId="77777777" w:rsidR="00234841" w:rsidRPr="009C5B90" w:rsidRDefault="00234841" w:rsidP="00D17253">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206A3A"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981719" w14:textId="77777777" w:rsidR="00234841" w:rsidRPr="009C5B90" w:rsidRDefault="00234841" w:rsidP="00D17253">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B06BB" w14:textId="77777777" w:rsidR="00234841" w:rsidRPr="009C5B90" w:rsidRDefault="00234841" w:rsidP="00D17253">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FDF5F2" w14:textId="77777777" w:rsidR="00234841" w:rsidRPr="009C5B90" w:rsidRDefault="00234841" w:rsidP="00D17253">
            <w:pPr>
              <w:pStyle w:val="TAH"/>
              <w:rPr>
                <w:rFonts w:cs="Arial"/>
                <w:szCs w:val="18"/>
              </w:rPr>
            </w:pPr>
            <w:r w:rsidRPr="009C5B90">
              <w:rPr>
                <w:rFonts w:cs="Arial"/>
                <w:szCs w:val="18"/>
              </w:rPr>
              <w:t>Description</w:t>
            </w:r>
          </w:p>
        </w:tc>
      </w:tr>
      <w:tr w:rsidR="00234841" w:rsidRPr="009C5B90" w14:paraId="3E8E9B1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CBB021A" w14:textId="77777777" w:rsidR="00234841" w:rsidRPr="009C5B90" w:rsidRDefault="00234841" w:rsidP="00D17253">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0D4C8FFE" w14:textId="77777777" w:rsidR="00234841" w:rsidRPr="009C5B90" w:rsidRDefault="00234841" w:rsidP="00D17253">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4D3CB001" w14:textId="77777777" w:rsidR="00234841" w:rsidRPr="009C5B90" w:rsidRDefault="00234841" w:rsidP="00D17253">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2C390110" w14:textId="77777777" w:rsidR="00234841" w:rsidRPr="009C5B90" w:rsidRDefault="00234841" w:rsidP="00D17253">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EA8F77" w14:textId="77777777" w:rsidR="00234841" w:rsidRPr="009C5B90" w:rsidRDefault="00234841" w:rsidP="00D17253">
            <w:pPr>
              <w:pStyle w:val="TAL"/>
              <w:rPr>
                <w:rFonts w:cs="Arial"/>
                <w:szCs w:val="18"/>
              </w:rPr>
            </w:pPr>
            <w:r w:rsidRPr="009C5B90">
              <w:rPr>
                <w:lang w:eastAsia="zh-CN"/>
              </w:rPr>
              <w:t xml:space="preserve">This IE shall contain the External Group ID associated to the provided Internal Group ID. </w:t>
            </w:r>
          </w:p>
        </w:tc>
      </w:tr>
      <w:tr w:rsidR="00234841" w:rsidRPr="009C5B90" w14:paraId="6E86178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FE10A3C" w14:textId="77777777" w:rsidR="00234841" w:rsidRPr="009C5B90" w:rsidRDefault="00234841" w:rsidP="00D17253">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77529F2C" w14:textId="77777777" w:rsidR="00234841" w:rsidRPr="009C5B90" w:rsidRDefault="00234841" w:rsidP="00D17253">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37B15318" w14:textId="77777777" w:rsidR="00234841" w:rsidRPr="009C5B90" w:rsidRDefault="00234841" w:rsidP="00D17253">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CDA027" w14:textId="77777777" w:rsidR="00234841" w:rsidRPr="009C5B90" w:rsidRDefault="00234841" w:rsidP="00D17253">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7385C93D" w14:textId="77777777" w:rsidR="00234841" w:rsidRPr="009C5B90" w:rsidRDefault="00234841" w:rsidP="00D17253">
            <w:pPr>
              <w:pStyle w:val="TAL"/>
              <w:rPr>
                <w:rFonts w:cs="Arial"/>
                <w:szCs w:val="18"/>
              </w:rPr>
            </w:pPr>
            <w:r w:rsidRPr="009C5B90">
              <w:rPr>
                <w:lang w:eastAsia="zh-CN"/>
              </w:rPr>
              <w:t>This IE shall contain the Internal Group ID associated to the provided External Group ID..</w:t>
            </w:r>
          </w:p>
        </w:tc>
      </w:tr>
      <w:tr w:rsidR="00234841" w:rsidRPr="009C5B90" w14:paraId="739617D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9418550" w14:textId="77777777" w:rsidR="00234841" w:rsidRPr="009C5B90" w:rsidRDefault="00234841" w:rsidP="00D17253">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1A41DDC" w14:textId="77777777" w:rsidR="00234841" w:rsidRPr="009C5B90" w:rsidRDefault="00234841" w:rsidP="00D17253">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201A6BEC" w14:textId="77777777" w:rsidR="00234841" w:rsidRPr="009C5B90" w:rsidRDefault="00234841" w:rsidP="00D17253">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AAFEE6" w14:textId="77777777" w:rsidR="00234841" w:rsidRPr="009C5B90" w:rsidRDefault="00234841" w:rsidP="00D17253">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2B017FF1" w14:textId="77777777" w:rsidR="00234841" w:rsidRPr="009C5B90" w:rsidRDefault="00234841" w:rsidP="00D17253">
            <w:pPr>
              <w:pStyle w:val="TAL"/>
              <w:rPr>
                <w:lang w:eastAsia="zh-CN"/>
              </w:rPr>
            </w:pPr>
            <w:r w:rsidRPr="009C5B90">
              <w:rPr>
                <w:lang w:eastAsia="zh-CN"/>
              </w:rPr>
              <w:t>This IE shall contain a list of the UE identifiers that belong to the provided Internal/External Group ID if they are required.</w:t>
            </w:r>
          </w:p>
        </w:tc>
      </w:tr>
      <w:tr w:rsidR="00234841" w:rsidRPr="009C5B90" w14:paraId="781F56C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01D8465" w14:textId="77777777" w:rsidR="00234841" w:rsidRPr="009C5B90" w:rsidRDefault="00234841" w:rsidP="00D17253">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76D091B" w14:textId="77777777" w:rsidR="00234841" w:rsidRPr="009C5B90" w:rsidRDefault="00234841" w:rsidP="00D17253">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D0338A8" w14:textId="77777777" w:rsidR="00234841" w:rsidRPr="009C5B90" w:rsidRDefault="00234841" w:rsidP="00D17253">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FA17BCA" w14:textId="77777777" w:rsidR="00234841" w:rsidRPr="009C5B90" w:rsidRDefault="00234841" w:rsidP="00D17253">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5116F0C3" w14:textId="77777777" w:rsidR="00234841" w:rsidRPr="009C5B90" w:rsidRDefault="00234841" w:rsidP="00D17253">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65503C39" w14:textId="77777777" w:rsidR="00234841" w:rsidRDefault="00234841" w:rsidP="00234841">
      <w:pPr>
        <w:rPr>
          <w:lang w:eastAsia="zh-CN"/>
        </w:rPr>
      </w:pPr>
    </w:p>
    <w:p w14:paraId="52233856" w14:textId="77777777" w:rsidR="00234841" w:rsidRDefault="00234841" w:rsidP="00234841">
      <w:pPr>
        <w:pStyle w:val="Heading4"/>
      </w:pPr>
      <w:bookmarkStart w:id="3091" w:name="_Toc90587207"/>
      <w:bookmarkStart w:id="3092" w:name="_Toc106616755"/>
      <w:bookmarkStart w:id="3093" w:name="_Toc122101457"/>
      <w:r>
        <w:t>5.4.2.36</w:t>
      </w:r>
      <w:r>
        <w:tab/>
        <w:t>Type: AuthorizationData</w:t>
      </w:r>
      <w:bookmarkEnd w:id="3091"/>
      <w:bookmarkEnd w:id="3092"/>
      <w:bookmarkEnd w:id="3093"/>
    </w:p>
    <w:p w14:paraId="2C352F15" w14:textId="77777777" w:rsidR="00234841" w:rsidRDefault="00234841" w:rsidP="00434F1A">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32CA86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5C0B6E"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2F236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6EC360"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49E4E3"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DE95FC"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57AF08C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3450399" w14:textId="77777777" w:rsidR="00234841" w:rsidRPr="009C5B90" w:rsidRDefault="00234841" w:rsidP="00D17253">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09A7B8B3" w14:textId="77777777" w:rsidR="00234841" w:rsidRPr="009C5B90" w:rsidRDefault="00234841" w:rsidP="00D17253">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02655807" w14:textId="77777777" w:rsidR="00234841" w:rsidRPr="009C5B90" w:rsidRDefault="00234841" w:rsidP="00D17253">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04EEBEB8" w14:textId="77777777" w:rsidR="00234841" w:rsidRPr="009C5B90" w:rsidRDefault="00234841" w:rsidP="00D17253">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61751EE" w14:textId="77777777" w:rsidR="00234841" w:rsidRPr="009C5B90" w:rsidRDefault="00234841" w:rsidP="00D17253">
            <w:pPr>
              <w:pStyle w:val="TAL"/>
            </w:pPr>
            <w:r w:rsidRPr="009C5B90">
              <w:t>May contain a single value or list of (SUPI and GPSI). Contains unique items.</w:t>
            </w:r>
          </w:p>
        </w:tc>
      </w:tr>
      <w:tr w:rsidR="00234841" w:rsidRPr="009C5B90" w14:paraId="654F089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0F0581D" w14:textId="77777777" w:rsidR="00234841" w:rsidRPr="009C5B90" w:rsidRDefault="00234841" w:rsidP="00D17253">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4F71359D" w14:textId="77777777" w:rsidR="00234841" w:rsidRPr="009C5B90" w:rsidRDefault="00234841" w:rsidP="00D17253">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4522A339" w14:textId="77777777" w:rsidR="00234841" w:rsidRPr="009C5B90" w:rsidRDefault="00234841" w:rsidP="00D17253">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5CDC9DB8" w14:textId="77777777" w:rsidR="00234841" w:rsidRPr="009C5B90" w:rsidRDefault="00234841" w:rsidP="00D17253">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169B77C9" w14:textId="77777777" w:rsidR="00234841" w:rsidRPr="009C5B90" w:rsidRDefault="00234841" w:rsidP="00D17253">
            <w:pPr>
              <w:pStyle w:val="TAL"/>
              <w:rPr>
                <w:lang w:eastAsia="zh-CN"/>
              </w:rPr>
            </w:pPr>
            <w:r w:rsidRPr="009C5B90">
              <w:t>List of the allowed DNNs that this user can use for NIDD or other specific service</w:t>
            </w:r>
          </w:p>
        </w:tc>
      </w:tr>
      <w:tr w:rsidR="00234841" w:rsidRPr="009C5B90" w14:paraId="4238BF9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40ABB37" w14:textId="77777777" w:rsidR="00234841" w:rsidRPr="009C5B90" w:rsidRDefault="00234841" w:rsidP="00D17253">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4ABD05B2" w14:textId="77777777" w:rsidR="00234841" w:rsidRPr="009C5B90" w:rsidRDefault="00234841" w:rsidP="00D17253">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509059E6" w14:textId="77777777" w:rsidR="00234841" w:rsidRPr="009C5B90" w:rsidRDefault="00234841" w:rsidP="00D17253">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CD5BD65" w14:textId="77777777" w:rsidR="00234841" w:rsidRPr="009C5B90" w:rsidRDefault="00234841" w:rsidP="00D17253">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3ECFBAA9" w14:textId="77777777" w:rsidR="00234841" w:rsidRPr="009C5B90" w:rsidRDefault="00234841" w:rsidP="00D17253">
            <w:pPr>
              <w:pStyle w:val="TAL"/>
            </w:pPr>
            <w:r w:rsidRPr="009C5B90">
              <w:t>List of the allowed SNSSAIs that this user can use for NIDD or other specific service</w:t>
            </w:r>
          </w:p>
        </w:tc>
      </w:tr>
      <w:tr w:rsidR="00234841" w:rsidRPr="009C5B90" w14:paraId="505235E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61B91D3" w14:textId="77777777" w:rsidR="00234841" w:rsidRPr="009C5B90" w:rsidRDefault="00234841" w:rsidP="00D17253">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AB61070" w14:textId="77777777" w:rsidR="00234841" w:rsidRPr="009C5B90" w:rsidRDefault="00234841" w:rsidP="00D17253">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75A168C8" w14:textId="77777777" w:rsidR="00234841" w:rsidRPr="009C5B90" w:rsidRDefault="00234841" w:rsidP="00D17253">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C3DC787" w14:textId="77777777" w:rsidR="00234841" w:rsidRPr="009C5B90" w:rsidRDefault="00234841" w:rsidP="00D17253">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91C5E15" w14:textId="77777777" w:rsidR="00234841" w:rsidRPr="009C5B90" w:rsidRDefault="00234841" w:rsidP="00D17253">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234841" w:rsidRPr="009C5B90" w14:paraId="3BC7B90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CE9C217" w14:textId="77777777" w:rsidR="00234841" w:rsidRPr="009C5B90" w:rsidRDefault="00234841" w:rsidP="00D17253">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EC7E5E4" w14:textId="77777777" w:rsidR="00234841" w:rsidRPr="009C5B90" w:rsidRDefault="00234841" w:rsidP="00D17253">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5CB2748" w14:textId="77777777" w:rsidR="00234841" w:rsidRPr="009C5B90"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AECBA0" w14:textId="77777777" w:rsidR="00234841" w:rsidRPr="009C5B90" w:rsidRDefault="00234841" w:rsidP="00D17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C68421" w14:textId="77777777" w:rsidR="00234841" w:rsidRPr="009C5B90" w:rsidRDefault="00234841" w:rsidP="00D17253">
            <w:pPr>
              <w:pStyle w:val="TAL"/>
              <w:rPr>
                <w:lang w:val="en-US"/>
              </w:rPr>
            </w:pPr>
            <w:r>
              <w:rPr>
                <w:lang w:val="en-US"/>
              </w:rPr>
              <w:t>Indicates the granted validity time of the AuthorizationData. Absence indicates permanent validity.</w:t>
            </w:r>
          </w:p>
        </w:tc>
      </w:tr>
    </w:tbl>
    <w:p w14:paraId="78116574" w14:textId="77777777" w:rsidR="00234841" w:rsidRDefault="00234841" w:rsidP="00234841">
      <w:pPr>
        <w:rPr>
          <w:lang w:eastAsia="zh-CN"/>
        </w:rPr>
      </w:pPr>
    </w:p>
    <w:p w14:paraId="4E6E0A47" w14:textId="77777777" w:rsidR="00234841" w:rsidRDefault="00234841" w:rsidP="00234841">
      <w:pPr>
        <w:pStyle w:val="Heading4"/>
      </w:pPr>
      <w:bookmarkStart w:id="3094" w:name="_Toc90587208"/>
      <w:bookmarkStart w:id="3095" w:name="_Toc106616756"/>
      <w:bookmarkStart w:id="3096" w:name="_Toc122101458"/>
      <w:r>
        <w:t>5.4.2.37</w:t>
      </w:r>
      <w:r>
        <w:tab/>
        <w:t>Type: NiddAuthorizationInfo</w:t>
      </w:r>
      <w:bookmarkEnd w:id="3094"/>
      <w:bookmarkEnd w:id="3095"/>
      <w:bookmarkEnd w:id="3096"/>
    </w:p>
    <w:p w14:paraId="6E8D1870" w14:textId="77777777" w:rsidR="00234841" w:rsidRDefault="00234841" w:rsidP="00434F1A">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DF25EF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EF67F1"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7347B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93160B"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C1604F"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98BF5E"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253CBA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63270E4" w14:textId="77777777" w:rsidR="00234841" w:rsidRPr="009C5B90" w:rsidRDefault="00234841" w:rsidP="00D17253">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7821AD05" w14:textId="77777777" w:rsidR="00234841" w:rsidRPr="009C5B90" w:rsidRDefault="00234841" w:rsidP="00D17253">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F7A2FC"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D34754A"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20846643" w14:textId="77777777" w:rsidR="00234841" w:rsidRPr="009C5B90" w:rsidRDefault="00234841" w:rsidP="00D17253">
            <w:pPr>
              <w:pStyle w:val="TAL"/>
              <w:rPr>
                <w:rFonts w:cs="Arial"/>
                <w:szCs w:val="18"/>
                <w:lang w:val="en-US"/>
              </w:rPr>
            </w:pPr>
            <w:r w:rsidRPr="009C5B90">
              <w:rPr>
                <w:lang w:val="en-US"/>
              </w:rPr>
              <w:t>List of NiddAuthorizationInfo items</w:t>
            </w:r>
          </w:p>
        </w:tc>
      </w:tr>
    </w:tbl>
    <w:p w14:paraId="33B922DB" w14:textId="77777777" w:rsidR="00234841" w:rsidRDefault="00234841" w:rsidP="00234841">
      <w:pPr>
        <w:rPr>
          <w:lang w:eastAsia="zh-CN"/>
        </w:rPr>
      </w:pPr>
    </w:p>
    <w:p w14:paraId="607B0D30" w14:textId="77777777" w:rsidR="00234841" w:rsidRDefault="00234841" w:rsidP="00234841">
      <w:pPr>
        <w:pStyle w:val="Heading4"/>
      </w:pPr>
      <w:bookmarkStart w:id="3097" w:name="_Toc90587209"/>
      <w:bookmarkStart w:id="3098" w:name="_Toc106616757"/>
      <w:bookmarkStart w:id="3099" w:name="_Toc122101459"/>
      <w:r w:rsidRPr="00442797">
        <w:t>5.4.2.38</w:t>
      </w:r>
      <w:r w:rsidRPr="00442797">
        <w:tab/>
        <w:t>Type: PpDataEntryList</w:t>
      </w:r>
      <w:bookmarkEnd w:id="3097"/>
      <w:bookmarkEnd w:id="3098"/>
      <w:bookmarkEnd w:id="3099"/>
    </w:p>
    <w:p w14:paraId="6BB5DE46" w14:textId="77777777" w:rsidR="00234841" w:rsidRDefault="00234841" w:rsidP="00434F1A">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48B1304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1D1C97"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DE9BC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A1F3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5C7498"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F1CF7A"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8C15D4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0969732" w14:textId="77777777" w:rsidR="00234841" w:rsidRPr="009C5B90" w:rsidRDefault="00234841" w:rsidP="00D17253">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3C332CDC" w14:textId="77777777" w:rsidR="00234841" w:rsidRPr="009C5B90" w:rsidRDefault="00234841" w:rsidP="00D17253">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124CC9A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E06AA0" w14:textId="77777777" w:rsidR="00234841" w:rsidRPr="009C5B90" w:rsidRDefault="00234841" w:rsidP="00D17253">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0A6751FF" w14:textId="77777777" w:rsidR="00234841" w:rsidRPr="009C5B90" w:rsidRDefault="00234841" w:rsidP="00D17253">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234841" w:rsidRPr="009C5B90" w14:paraId="1B7EF6F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D237A9A"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52346AF"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55B47DF"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9E0F481"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10BF13" w14:textId="77777777" w:rsidR="00234841" w:rsidRPr="009C5B90" w:rsidRDefault="00234841" w:rsidP="00D17253">
            <w:pPr>
              <w:pStyle w:val="TAL"/>
              <w:rPr>
                <w:lang w:val="en-US" w:eastAsia="zh-CN"/>
              </w:rPr>
            </w:pPr>
            <w:r w:rsidRPr="009C5B90">
              <w:rPr>
                <w:lang w:val="en-US" w:eastAsia="zh-CN"/>
              </w:rPr>
              <w:t>Contains SupportedFeatures.</w:t>
            </w:r>
          </w:p>
        </w:tc>
      </w:tr>
    </w:tbl>
    <w:p w14:paraId="70D480D8" w14:textId="77777777" w:rsidR="00234841" w:rsidRDefault="00234841" w:rsidP="00234841">
      <w:pPr>
        <w:rPr>
          <w:lang w:eastAsia="zh-CN"/>
        </w:rPr>
      </w:pPr>
    </w:p>
    <w:p w14:paraId="235FE3FE" w14:textId="77777777" w:rsidR="00234841" w:rsidRPr="00533C32" w:rsidRDefault="00234841" w:rsidP="00234841">
      <w:pPr>
        <w:pStyle w:val="Heading4"/>
      </w:pPr>
      <w:bookmarkStart w:id="3100" w:name="_Toc90587210"/>
      <w:bookmarkStart w:id="3101" w:name="_Toc106616758"/>
      <w:bookmarkStart w:id="3102" w:name="_Toc122101460"/>
      <w:r>
        <w:lastRenderedPageBreak/>
        <w:t>5.4.2.39</w:t>
      </w:r>
      <w:r w:rsidRPr="00533C32">
        <w:tab/>
        <w:t xml:space="preserve">Type: </w:t>
      </w:r>
      <w:r>
        <w:t>UeSubscribed</w:t>
      </w:r>
      <w:r w:rsidRPr="00533C32">
        <w:t>DataSets</w:t>
      </w:r>
      <w:bookmarkEnd w:id="3100"/>
      <w:bookmarkEnd w:id="3101"/>
      <w:bookmarkEnd w:id="3102"/>
    </w:p>
    <w:p w14:paraId="30BA5520" w14:textId="77777777" w:rsidR="00234841" w:rsidRPr="00533C32" w:rsidRDefault="00234841" w:rsidP="00434F1A">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234841" w:rsidRPr="009C5B90" w14:paraId="03534B9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607BE5" w14:textId="77777777" w:rsidR="00234841" w:rsidRPr="009C5B90" w:rsidRDefault="00234841" w:rsidP="00D17253">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B7E072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4A8CD"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2C8735" w14:textId="77777777" w:rsidR="00234841" w:rsidRPr="009C5B90" w:rsidRDefault="00234841" w:rsidP="00D17253">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4BC1B6"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D16988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D86DB75" w14:textId="77777777" w:rsidR="00234841" w:rsidRPr="009C5B90" w:rsidRDefault="00234841" w:rsidP="00D17253">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299DF2EC" w14:textId="77777777" w:rsidR="00234841" w:rsidRPr="009C5B90" w:rsidRDefault="00234841" w:rsidP="00D17253">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B7D02E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E62AF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A0B4303" w14:textId="77777777" w:rsidR="00234841" w:rsidRPr="009C5B90" w:rsidRDefault="00234841" w:rsidP="00D17253">
            <w:pPr>
              <w:pStyle w:val="TAL"/>
              <w:rPr>
                <w:rFonts w:cs="Arial"/>
                <w:szCs w:val="18"/>
                <w:lang w:val="en-US"/>
              </w:rPr>
            </w:pPr>
            <w:r w:rsidRPr="009C5B90">
              <w:rPr>
                <w:rFonts w:cs="Arial"/>
                <w:szCs w:val="18"/>
                <w:lang w:val="en-US"/>
              </w:rPr>
              <w:t>Access and Mobility Subscription Data for the serving PLMN</w:t>
            </w:r>
          </w:p>
        </w:tc>
      </w:tr>
      <w:tr w:rsidR="00234841" w:rsidRPr="009C5B90" w14:paraId="468E532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6E6C6CB" w14:textId="77777777" w:rsidR="00234841" w:rsidRPr="009C5B90" w:rsidRDefault="00234841" w:rsidP="00D17253">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7E65195B" w14:textId="77777777" w:rsidR="00234841" w:rsidRPr="009C5B90" w:rsidRDefault="00234841" w:rsidP="00D17253">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078AC06F"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0505EA"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8C0C68F" w14:textId="77777777" w:rsidR="00234841" w:rsidRPr="009C5B90" w:rsidRDefault="00234841" w:rsidP="00D17253">
            <w:pPr>
              <w:pStyle w:val="TAL"/>
              <w:rPr>
                <w:rFonts w:cs="Arial"/>
                <w:szCs w:val="18"/>
                <w:lang w:val="en-US"/>
              </w:rPr>
            </w:pPr>
            <w:r w:rsidRPr="009C5B90">
              <w:rPr>
                <w:rFonts w:cs="Arial"/>
                <w:szCs w:val="18"/>
                <w:lang w:val="en-US"/>
              </w:rPr>
              <w:t>SMF Selection Subscription Data for the serving PLMN</w:t>
            </w:r>
          </w:p>
        </w:tc>
      </w:tr>
      <w:tr w:rsidR="00234841" w:rsidRPr="009C5B90" w14:paraId="7D22A58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D19255C" w14:textId="77777777" w:rsidR="00234841" w:rsidRPr="009C5B90" w:rsidRDefault="00234841" w:rsidP="00D17253">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8BB0F9E" w14:textId="77777777" w:rsidR="00234841" w:rsidRPr="009C5B90" w:rsidRDefault="00234841" w:rsidP="00D17253">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B52E80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9C4743"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4668C56" w14:textId="77777777" w:rsidR="00234841" w:rsidRPr="009C5B90" w:rsidRDefault="00234841" w:rsidP="00D17253">
            <w:pPr>
              <w:pStyle w:val="TAL"/>
              <w:rPr>
                <w:rFonts w:cs="Arial"/>
                <w:szCs w:val="18"/>
                <w:lang w:val="en-US"/>
              </w:rPr>
            </w:pPr>
            <w:r w:rsidRPr="009C5B90">
              <w:rPr>
                <w:rFonts w:cs="Arial"/>
                <w:szCs w:val="18"/>
                <w:lang w:val="en-US"/>
              </w:rPr>
              <w:t>SMS Subscription Data for the serving PLMN</w:t>
            </w:r>
          </w:p>
        </w:tc>
      </w:tr>
      <w:tr w:rsidR="00234841" w:rsidRPr="009C5B90" w14:paraId="13F2A4F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534B6D5" w14:textId="77777777" w:rsidR="00234841" w:rsidRPr="009C5B90" w:rsidRDefault="00234841" w:rsidP="00D17253">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4256E936" w14:textId="77777777" w:rsidR="00234841" w:rsidRPr="009C5B90" w:rsidRDefault="00234841" w:rsidP="00D17253">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B3DA2A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966319"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647BEA" w14:textId="77777777" w:rsidR="00234841" w:rsidRPr="009C5B90" w:rsidRDefault="00234841" w:rsidP="00D17253">
            <w:pPr>
              <w:pStyle w:val="TAL"/>
              <w:rPr>
                <w:lang w:val="en-US"/>
              </w:rPr>
            </w:pPr>
            <w:r w:rsidRPr="009C5B90">
              <w:rPr>
                <w:lang w:val="en-US"/>
              </w:rPr>
              <w:t>Session Management Subscription Data</w:t>
            </w:r>
          </w:p>
        </w:tc>
      </w:tr>
      <w:tr w:rsidR="00234841" w:rsidRPr="009C5B90" w14:paraId="05A6B83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EAE5870" w14:textId="77777777" w:rsidR="00234841" w:rsidRPr="009C5B90" w:rsidRDefault="00234841" w:rsidP="00D17253">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6183A4F1" w14:textId="77777777" w:rsidR="00234841" w:rsidRPr="009C5B90" w:rsidRDefault="00234841" w:rsidP="00D17253">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125B8CB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30AAC"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A2D446D" w14:textId="77777777" w:rsidR="00234841" w:rsidRPr="009C5B90" w:rsidRDefault="00234841" w:rsidP="00D17253">
            <w:pPr>
              <w:pStyle w:val="TAL"/>
              <w:rPr>
                <w:rFonts w:cs="Arial"/>
                <w:szCs w:val="18"/>
                <w:lang w:val="en-US"/>
              </w:rPr>
            </w:pPr>
            <w:r w:rsidRPr="009C5B90">
              <w:rPr>
                <w:rFonts w:cs="Arial"/>
                <w:szCs w:val="18"/>
                <w:lang w:val="en-US"/>
              </w:rPr>
              <w:t>Trace Data for the serving PLMN. The Null value indicates that trace is not active.</w:t>
            </w:r>
          </w:p>
        </w:tc>
      </w:tr>
      <w:tr w:rsidR="00234841" w:rsidRPr="009C5B90" w14:paraId="5155251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7F57BFA" w14:textId="77777777" w:rsidR="00234841" w:rsidRPr="009C5B90" w:rsidRDefault="00234841" w:rsidP="00D17253">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4FA224E6" w14:textId="77777777" w:rsidR="00234841" w:rsidRPr="009C5B90" w:rsidRDefault="00234841" w:rsidP="00D17253">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6E67C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90A13A"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F85F6AC" w14:textId="77777777" w:rsidR="00234841" w:rsidRPr="009C5B90" w:rsidRDefault="00234841" w:rsidP="00D17253">
            <w:pPr>
              <w:pStyle w:val="TAL"/>
              <w:rPr>
                <w:rFonts w:cs="Arial"/>
                <w:szCs w:val="18"/>
                <w:lang w:val="en-US"/>
              </w:rPr>
            </w:pPr>
            <w:r w:rsidRPr="009C5B90">
              <w:rPr>
                <w:rFonts w:cs="Arial"/>
                <w:szCs w:val="18"/>
                <w:lang w:val="en-US"/>
              </w:rPr>
              <w:t>SMS Management Subscription Data for the serving PLMN</w:t>
            </w:r>
          </w:p>
        </w:tc>
      </w:tr>
      <w:tr w:rsidR="00234841" w:rsidRPr="009C5B90" w14:paraId="01CA5E3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A7BA4F6" w14:textId="77777777" w:rsidR="00234841" w:rsidRPr="009C5B90" w:rsidRDefault="00234841" w:rsidP="00D17253">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04745C85" w14:textId="77777777" w:rsidR="00234841" w:rsidRPr="009C5B90" w:rsidRDefault="00234841" w:rsidP="00D17253">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F0E040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7BE473B"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BF7A7A" w14:textId="77777777" w:rsidR="00234841" w:rsidRPr="009C5B90" w:rsidRDefault="00234841" w:rsidP="00D17253">
            <w:pPr>
              <w:pStyle w:val="TAL"/>
              <w:rPr>
                <w:rFonts w:cs="Arial"/>
                <w:szCs w:val="18"/>
                <w:lang w:val="en-US"/>
              </w:rPr>
            </w:pPr>
            <w:r w:rsidRPr="009C5B90">
              <w:t>LCS Privacy Subscription Data</w:t>
            </w:r>
          </w:p>
        </w:tc>
      </w:tr>
      <w:tr w:rsidR="00234841" w:rsidRPr="009C5B90" w14:paraId="4E9AA4E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B8CE075" w14:textId="77777777" w:rsidR="00234841" w:rsidRPr="009C5B90" w:rsidRDefault="00234841" w:rsidP="00D17253">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768BD41A" w14:textId="77777777" w:rsidR="00234841" w:rsidRPr="009C5B90" w:rsidRDefault="00234841" w:rsidP="00D17253">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6D54D3F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559C80"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161C39F" w14:textId="77777777" w:rsidR="00234841" w:rsidRPr="009C5B90" w:rsidRDefault="00234841" w:rsidP="00D17253">
            <w:pPr>
              <w:pStyle w:val="TAL"/>
            </w:pPr>
            <w:r w:rsidRPr="009C5B90">
              <w:t>LCS Mobile Originated Subscription Data</w:t>
            </w:r>
          </w:p>
        </w:tc>
      </w:tr>
      <w:tr w:rsidR="00234841" w:rsidRPr="009C5B90" w14:paraId="496523B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DB4C208" w14:textId="77777777" w:rsidR="00234841" w:rsidRPr="009C5B90" w:rsidRDefault="00234841" w:rsidP="00D17253">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3A846268" w14:textId="77777777" w:rsidR="00234841" w:rsidRPr="009C5B90" w:rsidRDefault="00234841" w:rsidP="00D17253">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3BFFDC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77BEDD"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7E222FD" w14:textId="77777777" w:rsidR="00234841" w:rsidRPr="009C5B90" w:rsidRDefault="00234841" w:rsidP="00D17253">
            <w:pPr>
              <w:pStyle w:val="TAL"/>
            </w:pPr>
            <w:r w:rsidRPr="009C5B90">
              <w:rPr>
                <w:lang w:eastAsia="zh-CN"/>
              </w:rPr>
              <w:t>LCS Broadcast Assistance Subscription Data</w:t>
            </w:r>
            <w:r w:rsidRPr="009C5B90">
              <w:rPr>
                <w:rFonts w:cs="Arial"/>
                <w:szCs w:val="18"/>
                <w:lang w:val="en-US"/>
              </w:rPr>
              <w:t xml:space="preserve"> for the serving PLMN</w:t>
            </w:r>
          </w:p>
        </w:tc>
      </w:tr>
      <w:tr w:rsidR="00234841" w:rsidRPr="009C5B90" w14:paraId="6A1AFC5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8191613" w14:textId="77777777" w:rsidR="00234841" w:rsidRPr="009C5B90" w:rsidRDefault="00234841" w:rsidP="00D17253">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0570BFE1" w14:textId="77777777" w:rsidR="00234841" w:rsidRPr="009C5B90" w:rsidRDefault="00234841" w:rsidP="00D17253">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517DE092"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1D25F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66846" w14:textId="77777777" w:rsidR="00234841" w:rsidRPr="009C5B90" w:rsidRDefault="00234841" w:rsidP="00D17253">
            <w:pPr>
              <w:pStyle w:val="TAL"/>
            </w:pPr>
            <w:r w:rsidRPr="009C5B90">
              <w:t>V2X Subscription Data</w:t>
            </w:r>
          </w:p>
        </w:tc>
      </w:tr>
      <w:tr w:rsidR="00234841" w:rsidRPr="009C5B90" w14:paraId="40F45E0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84FE802" w14:textId="77777777" w:rsidR="00234841" w:rsidRPr="009C5B90" w:rsidRDefault="00234841" w:rsidP="00D17253">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1C844A01" w14:textId="77777777" w:rsidR="00234841" w:rsidRPr="009C5B90" w:rsidRDefault="00234841" w:rsidP="00D17253">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1A17C17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C658F1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F2EC97B" w14:textId="77777777" w:rsidR="00234841" w:rsidRPr="009C5B90" w:rsidRDefault="00234841" w:rsidP="00D17253">
            <w:pPr>
              <w:pStyle w:val="TAL"/>
            </w:pPr>
            <w:r w:rsidRPr="009C5B90">
              <w:t>ProSe service Subscription Data</w:t>
            </w:r>
          </w:p>
        </w:tc>
      </w:tr>
      <w:tr w:rsidR="00234841" w:rsidRPr="009C5B90" w14:paraId="1463E98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9C742F9" w14:textId="77777777" w:rsidR="00234841" w:rsidRPr="009C5B90" w:rsidRDefault="00234841" w:rsidP="00D17253">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6C6138E6" w14:textId="77777777" w:rsidR="00234841" w:rsidRPr="009C5B90" w:rsidRDefault="00234841" w:rsidP="00D17253">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68D0C5DD"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C43A84C"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A9C2C7F" w14:textId="77777777" w:rsidR="00234841" w:rsidRPr="009C5B90" w:rsidRDefault="00234841" w:rsidP="00D17253">
            <w:pPr>
              <w:pStyle w:val="TAL"/>
            </w:pPr>
            <w:r w:rsidRPr="009C5B90">
              <w:t>Operator Determined Barring Subscription Data</w:t>
            </w:r>
          </w:p>
        </w:tc>
      </w:tr>
      <w:tr w:rsidR="00234841" w:rsidRPr="009C5B90" w14:paraId="634C6D7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8023D93" w14:textId="77777777" w:rsidR="00234841" w:rsidRPr="009C5B90" w:rsidRDefault="00234841" w:rsidP="00D17253">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69011B53" w14:textId="77777777" w:rsidR="00234841" w:rsidRPr="009C5B90" w:rsidRDefault="00234841" w:rsidP="00D17253">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6A8220B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D2DACA1"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C444D0A" w14:textId="77777777" w:rsidR="00234841" w:rsidRPr="009C5B90" w:rsidRDefault="00234841" w:rsidP="00D17253">
            <w:pPr>
              <w:pStyle w:val="TAL"/>
            </w:pPr>
            <w:r w:rsidRPr="009C5B90">
              <w:rPr>
                <w:rFonts w:cs="Arial"/>
                <w:szCs w:val="18"/>
                <w:lang w:val="en-US"/>
              </w:rPr>
              <w:t>Event Exposure Profile Data</w:t>
            </w:r>
          </w:p>
        </w:tc>
      </w:tr>
      <w:tr w:rsidR="00234841" w:rsidRPr="009C5B90" w14:paraId="03BAE09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60F8F26" w14:textId="77777777" w:rsidR="00234841" w:rsidRPr="009C5B90" w:rsidRDefault="00234841" w:rsidP="00D17253">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1DF36B64" w14:textId="77777777" w:rsidR="00234841" w:rsidRPr="009C5B90" w:rsidRDefault="00234841" w:rsidP="00D17253">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1E6B92D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FED7F8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54218B5" w14:textId="77777777" w:rsidR="00234841" w:rsidRPr="009C5B90" w:rsidRDefault="00234841" w:rsidP="00D17253">
            <w:pPr>
              <w:pStyle w:val="TAL"/>
              <w:rPr>
                <w:rFonts w:cs="Arial"/>
                <w:szCs w:val="18"/>
                <w:lang w:val="en-US"/>
              </w:rPr>
            </w:pPr>
            <w:r w:rsidRPr="009C5B90">
              <w:rPr>
                <w:rFonts w:cs="Arial"/>
                <w:szCs w:val="18"/>
                <w:lang w:val="en-US"/>
              </w:rPr>
              <w:t>Parameter Provisioning Profile Data</w:t>
            </w:r>
          </w:p>
        </w:tc>
      </w:tr>
      <w:tr w:rsidR="00234841" w:rsidRPr="009C5B90" w14:paraId="21F106C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34634F4" w14:textId="77777777" w:rsidR="00234841" w:rsidRPr="009C5B90" w:rsidRDefault="00234841" w:rsidP="00D17253">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76A4E68" w14:textId="77777777" w:rsidR="00234841" w:rsidRPr="009C5B90" w:rsidRDefault="00234841" w:rsidP="00D17253">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344EB67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BB908F"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8A58BCD" w14:textId="77777777" w:rsidR="00234841" w:rsidRPr="009C5B90" w:rsidRDefault="00234841" w:rsidP="00D17253">
            <w:pPr>
              <w:pStyle w:val="TAL"/>
              <w:rPr>
                <w:rFonts w:cs="Arial"/>
                <w:szCs w:val="18"/>
                <w:lang w:val="en-US"/>
              </w:rPr>
            </w:pPr>
            <w:r w:rsidRPr="009C5B90">
              <w:rPr>
                <w:rFonts w:cs="Arial"/>
                <w:szCs w:val="18"/>
                <w:lang w:val="en-US"/>
              </w:rPr>
              <w:t>NIDD Authorization Data</w:t>
            </w:r>
          </w:p>
        </w:tc>
      </w:tr>
      <w:tr w:rsidR="00234841" w:rsidRPr="009C5B90" w14:paraId="4E90E35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69CADF8" w14:textId="77777777" w:rsidR="00234841" w:rsidRPr="009C5B90" w:rsidRDefault="00234841" w:rsidP="00D17253">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3CAE21B" w14:textId="77777777" w:rsidR="00234841" w:rsidRPr="009C5B90" w:rsidRDefault="00234841" w:rsidP="00D17253">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0950E594" w14:textId="77777777" w:rsidR="00234841" w:rsidRPr="009C5B90"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8401FA" w14:textId="77777777" w:rsidR="00234841" w:rsidRPr="009C5B90"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4CE243" w14:textId="77777777" w:rsidR="00234841" w:rsidRPr="009C5B90" w:rsidRDefault="00234841" w:rsidP="00D17253">
            <w:pPr>
              <w:pStyle w:val="TAL"/>
              <w:rPr>
                <w:rFonts w:cs="Arial"/>
                <w:szCs w:val="18"/>
                <w:lang w:val="en-US"/>
              </w:rPr>
            </w:pPr>
            <w:r>
              <w:rPr>
                <w:rFonts w:cs="Arial"/>
                <w:szCs w:val="18"/>
                <w:lang w:val="en-US"/>
              </w:rPr>
              <w:t>User Consent Data</w:t>
            </w:r>
          </w:p>
        </w:tc>
      </w:tr>
      <w:tr w:rsidR="00234841" w:rsidRPr="009C5B90" w14:paraId="3D62837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76EEAAF" w14:textId="77777777" w:rsidR="00234841" w:rsidRDefault="00234841" w:rsidP="00D17253">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652E0022" w14:textId="77777777" w:rsidR="00234841" w:rsidRDefault="00234841" w:rsidP="00D17253">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30C7F9E9" w14:textId="77777777" w:rsidR="00234841"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2CB2628" w14:textId="77777777" w:rsidR="00234841"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837D16" w14:textId="77777777" w:rsidR="00234841" w:rsidRDefault="00234841" w:rsidP="00D17253">
            <w:pPr>
              <w:pStyle w:val="TAL"/>
              <w:rPr>
                <w:rFonts w:cs="Arial"/>
                <w:szCs w:val="18"/>
                <w:lang w:val="en-US"/>
              </w:rPr>
            </w:pPr>
            <w:r>
              <w:rPr>
                <w:rFonts w:cs="Arial"/>
                <w:szCs w:val="18"/>
                <w:lang w:val="en-US"/>
              </w:rPr>
              <w:t>5MBS Subscription Data</w:t>
            </w:r>
          </w:p>
        </w:tc>
      </w:tr>
    </w:tbl>
    <w:p w14:paraId="07597DB7" w14:textId="77777777" w:rsidR="00234841" w:rsidRDefault="00234841" w:rsidP="00234841">
      <w:pPr>
        <w:rPr>
          <w:lang w:eastAsia="zh-CN"/>
        </w:rPr>
      </w:pPr>
    </w:p>
    <w:p w14:paraId="0F388C08" w14:textId="77777777" w:rsidR="00234841" w:rsidRDefault="00234841" w:rsidP="00234841">
      <w:pPr>
        <w:pStyle w:val="Heading4"/>
      </w:pPr>
      <w:bookmarkStart w:id="3103" w:name="_Toc90587211"/>
      <w:bookmarkStart w:id="3104" w:name="_Toc106616759"/>
      <w:bookmarkStart w:id="3105" w:name="_Toc122101461"/>
      <w:r>
        <w:t>5.4.2.40</w:t>
      </w:r>
      <w:r>
        <w:tab/>
        <w:t>Type: ServiceSpecificAuthorizationInfo</w:t>
      </w:r>
      <w:bookmarkEnd w:id="3103"/>
      <w:bookmarkEnd w:id="3104"/>
      <w:bookmarkEnd w:id="3105"/>
    </w:p>
    <w:p w14:paraId="0760CB61" w14:textId="77777777" w:rsidR="00234841" w:rsidRDefault="00234841" w:rsidP="00434F1A">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48DC963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6EBC2"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6F28B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792FD8"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2D62FC"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3B3E95"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5C441E2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17BD61B" w14:textId="77777777" w:rsidR="00234841" w:rsidRPr="009C5B90" w:rsidRDefault="00234841" w:rsidP="00D17253">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16D1BC01" w14:textId="77777777" w:rsidR="00234841" w:rsidRPr="009C5B90" w:rsidRDefault="00234841" w:rsidP="00D17253">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261EF3"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C7E06AD"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9D2EFBD" w14:textId="77777777" w:rsidR="00234841" w:rsidRPr="009C5B90" w:rsidRDefault="00234841" w:rsidP="00D17253">
            <w:pPr>
              <w:pStyle w:val="TAL"/>
              <w:rPr>
                <w:rFonts w:cs="Arial"/>
                <w:szCs w:val="18"/>
                <w:lang w:val="en-US"/>
              </w:rPr>
            </w:pPr>
            <w:r w:rsidRPr="009C5B90">
              <w:rPr>
                <w:lang w:val="en-US"/>
              </w:rPr>
              <w:t>List of ServiceSpecificAuthorizationInfo items</w:t>
            </w:r>
          </w:p>
        </w:tc>
      </w:tr>
    </w:tbl>
    <w:p w14:paraId="3C454E47" w14:textId="77777777" w:rsidR="00234841" w:rsidRDefault="00234841" w:rsidP="00234841">
      <w:pPr>
        <w:rPr>
          <w:lang w:eastAsia="zh-CN"/>
        </w:rPr>
      </w:pPr>
    </w:p>
    <w:p w14:paraId="49D8D5A8" w14:textId="77777777" w:rsidR="00234841" w:rsidRPr="00C91C15" w:rsidRDefault="00234841" w:rsidP="00234841">
      <w:pPr>
        <w:pStyle w:val="Heading4"/>
      </w:pPr>
      <w:bookmarkStart w:id="3106" w:name="_Toc90585329"/>
      <w:bookmarkStart w:id="3107" w:name="_Toc106616760"/>
      <w:bookmarkStart w:id="3108" w:name="_Toc122101462"/>
      <w:r w:rsidRPr="00C91C15">
        <w:t>5.4.2.</w:t>
      </w:r>
      <w:r>
        <w:t>41</w:t>
      </w:r>
      <w:r w:rsidRPr="00C91C15">
        <w:tab/>
        <w:t xml:space="preserve">Type: </w:t>
      </w:r>
      <w:bookmarkEnd w:id="3106"/>
      <w:r>
        <w:t>NfIdentifier</w:t>
      </w:r>
      <w:bookmarkEnd w:id="3107"/>
      <w:bookmarkEnd w:id="3108"/>
    </w:p>
    <w:p w14:paraId="1E895C09" w14:textId="77777777" w:rsidR="00234841" w:rsidRDefault="00234841" w:rsidP="00434F1A">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14:paraId="7FAFC49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9C7C1F" w14:textId="77777777" w:rsidR="00234841" w:rsidRDefault="00234841" w:rsidP="00D17253">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52633E" w14:textId="77777777" w:rsidR="00234841" w:rsidRDefault="00234841" w:rsidP="00D17253">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B5FAEB" w14:textId="77777777" w:rsidR="00234841" w:rsidRDefault="00234841" w:rsidP="00D17253">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67E875" w14:textId="77777777" w:rsidR="00234841" w:rsidRPr="00C91C15" w:rsidRDefault="00234841" w:rsidP="00D17253">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D973D" w14:textId="77777777" w:rsidR="00234841" w:rsidRDefault="00234841" w:rsidP="00D17253">
            <w:pPr>
              <w:pStyle w:val="TAH"/>
              <w:rPr>
                <w:rFonts w:cs="Arial"/>
                <w:szCs w:val="18"/>
                <w:lang w:val="en-US"/>
              </w:rPr>
            </w:pPr>
            <w:r>
              <w:rPr>
                <w:rFonts w:cs="Arial"/>
                <w:szCs w:val="18"/>
                <w:lang w:val="en-US"/>
              </w:rPr>
              <w:t>Description</w:t>
            </w:r>
          </w:p>
        </w:tc>
      </w:tr>
      <w:tr w:rsidR="00234841" w14:paraId="0884BDF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516C9DA" w14:textId="77777777" w:rsidR="00234841" w:rsidRDefault="00234841" w:rsidP="00D17253">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264A6BC4" w14:textId="77777777" w:rsidR="00234841" w:rsidRDefault="00234841" w:rsidP="00D17253">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10150131" w14:textId="77777777" w:rsidR="00234841" w:rsidRDefault="00234841" w:rsidP="00D17253">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10DB771E" w14:textId="77777777" w:rsidR="00234841" w:rsidRDefault="00234841" w:rsidP="00D17253">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4E7563DC" w14:textId="77777777" w:rsidR="00234841" w:rsidRDefault="00234841" w:rsidP="00D17253">
            <w:pPr>
              <w:pStyle w:val="TAL"/>
              <w:rPr>
                <w:rFonts w:cs="Arial"/>
                <w:szCs w:val="18"/>
                <w:lang w:val="en-US"/>
              </w:rPr>
            </w:pPr>
            <w:r>
              <w:rPr>
                <w:rFonts w:cs="Arial"/>
                <w:szCs w:val="18"/>
                <w:lang w:val="en-US"/>
              </w:rPr>
              <w:t>NF Type as defined in 3gpp TS 29.510.</w:t>
            </w:r>
          </w:p>
        </w:tc>
      </w:tr>
      <w:tr w:rsidR="00234841" w14:paraId="598EDCE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778C522" w14:textId="77777777" w:rsidR="00234841" w:rsidRDefault="00234841" w:rsidP="00D17253">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1F2F94BA" w14:textId="77777777" w:rsidR="00234841" w:rsidRDefault="00234841" w:rsidP="00D17253">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7F696235" w14:textId="77777777" w:rsidR="00234841" w:rsidRDefault="00234841" w:rsidP="00D17253">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08E985C4" w14:textId="77777777" w:rsidR="00234841" w:rsidRDefault="00234841" w:rsidP="00D17253">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01BD6315" w14:textId="77777777" w:rsidR="00234841" w:rsidRDefault="00234841" w:rsidP="00D17253">
            <w:pPr>
              <w:pStyle w:val="TAL"/>
              <w:rPr>
                <w:lang w:val="en-US"/>
              </w:rPr>
            </w:pPr>
            <w:r>
              <w:rPr>
                <w:lang w:eastAsia="zh-CN"/>
              </w:rPr>
              <w:t>Instance ID of the NF as defined in</w:t>
            </w:r>
            <w:r w:rsidRPr="0043383A">
              <w:t xml:space="preserve"> 3GPP TS 29.</w:t>
            </w:r>
            <w:r>
              <w:t>571.</w:t>
            </w:r>
          </w:p>
        </w:tc>
      </w:tr>
    </w:tbl>
    <w:p w14:paraId="58BDF75E" w14:textId="77777777" w:rsidR="00234841" w:rsidRDefault="00234841" w:rsidP="00234841">
      <w:pPr>
        <w:rPr>
          <w:lang w:eastAsia="zh-CN"/>
        </w:rPr>
      </w:pPr>
    </w:p>
    <w:p w14:paraId="0AC7B362" w14:textId="77777777" w:rsidR="00234841" w:rsidRPr="00B06F7A" w:rsidRDefault="00234841" w:rsidP="00234841">
      <w:pPr>
        <w:pStyle w:val="Heading4"/>
      </w:pPr>
      <w:bookmarkStart w:id="3109" w:name="_Toc27585498"/>
      <w:bookmarkStart w:id="3110" w:name="_Toc36457504"/>
      <w:bookmarkStart w:id="3111" w:name="_Toc45028421"/>
      <w:bookmarkStart w:id="3112" w:name="_Toc67682020"/>
      <w:bookmarkStart w:id="3113" w:name="_Toc90562483"/>
      <w:bookmarkStart w:id="3114" w:name="_Toc106616761"/>
      <w:bookmarkStart w:id="3115" w:name="_Toc122101463"/>
      <w:r>
        <w:t>5.4.2</w:t>
      </w:r>
      <w:r w:rsidRPr="00B06F7A">
        <w:t>.</w:t>
      </w:r>
      <w:r>
        <w:t>42</w:t>
      </w:r>
      <w:r w:rsidRPr="00B06F7A">
        <w:tab/>
      </w:r>
      <w:bookmarkStart w:id="3116" w:name="_Hlk98941743"/>
      <w:bookmarkEnd w:id="3109"/>
      <w:bookmarkEnd w:id="3110"/>
      <w:bookmarkEnd w:id="3111"/>
      <w:bookmarkEnd w:id="3112"/>
      <w:bookmarkEnd w:id="3113"/>
      <w:r w:rsidRPr="00B06F7A">
        <w:t>Type: EeSubscription</w:t>
      </w:r>
      <w:r>
        <w:t>Ext</w:t>
      </w:r>
      <w:bookmarkEnd w:id="3114"/>
      <w:bookmarkEnd w:id="3115"/>
    </w:p>
    <w:p w14:paraId="2A396F19" w14:textId="77777777" w:rsidR="00234841" w:rsidRDefault="00234841" w:rsidP="00434F1A">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234841" w:rsidRPr="00FD48E5" w14:paraId="3EC55C41" w14:textId="77777777" w:rsidTr="00D1725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867EA45" w14:textId="77777777" w:rsidR="00234841" w:rsidRDefault="00234841" w:rsidP="00D17253">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35140" w14:textId="77777777" w:rsidR="00234841" w:rsidRDefault="00234841" w:rsidP="00D17253">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0EB94" w14:textId="77777777" w:rsidR="00234841" w:rsidRDefault="00234841" w:rsidP="00D17253">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B7A52C0" w14:textId="77777777" w:rsidR="00234841" w:rsidRDefault="00234841" w:rsidP="00D17253">
            <w:pPr>
              <w:pStyle w:val="TAH"/>
              <w:rPr>
                <w:rFonts w:cs="Arial"/>
                <w:szCs w:val="18"/>
              </w:rPr>
            </w:pPr>
            <w:r>
              <w:rPr>
                <w:rFonts w:cs="Arial"/>
                <w:szCs w:val="18"/>
              </w:rPr>
              <w:t>Applicability</w:t>
            </w:r>
          </w:p>
        </w:tc>
      </w:tr>
      <w:tr w:rsidR="00234841" w:rsidRPr="00FD48E5" w14:paraId="3836D431" w14:textId="77777777" w:rsidTr="00D17253">
        <w:trPr>
          <w:jc w:val="center"/>
        </w:trPr>
        <w:tc>
          <w:tcPr>
            <w:tcW w:w="2127" w:type="dxa"/>
            <w:tcBorders>
              <w:top w:val="single" w:sz="4" w:space="0" w:color="auto"/>
              <w:left w:val="single" w:sz="4" w:space="0" w:color="auto"/>
              <w:bottom w:val="single" w:sz="4" w:space="0" w:color="auto"/>
              <w:right w:val="single" w:sz="4" w:space="0" w:color="auto"/>
            </w:tcBorders>
          </w:tcPr>
          <w:p w14:paraId="3470EE8C" w14:textId="77777777" w:rsidR="00234841" w:rsidRDefault="00234841" w:rsidP="00D17253">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6B7C4EE4" w14:textId="77777777" w:rsidR="00234841" w:rsidRDefault="00234841" w:rsidP="00D17253">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1AEB7F76" w14:textId="77777777" w:rsidR="00234841" w:rsidRDefault="00234841" w:rsidP="00D17253">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57858471" w14:textId="77777777" w:rsidR="00234841" w:rsidRPr="001769FF" w:rsidRDefault="00234841" w:rsidP="00D17253">
            <w:pPr>
              <w:pStyle w:val="TAL"/>
            </w:pPr>
          </w:p>
        </w:tc>
      </w:tr>
      <w:tr w:rsidR="00234841" w:rsidRPr="00FD48E5" w14:paraId="55F38BFC" w14:textId="77777777" w:rsidTr="00D17253">
        <w:trPr>
          <w:jc w:val="center"/>
        </w:trPr>
        <w:tc>
          <w:tcPr>
            <w:tcW w:w="2127" w:type="dxa"/>
            <w:tcBorders>
              <w:top w:val="single" w:sz="4" w:space="0" w:color="auto"/>
              <w:left w:val="single" w:sz="4" w:space="0" w:color="auto"/>
              <w:bottom w:val="single" w:sz="4" w:space="0" w:color="auto"/>
              <w:right w:val="single" w:sz="4" w:space="0" w:color="auto"/>
            </w:tcBorders>
          </w:tcPr>
          <w:p w14:paraId="2A774048" w14:textId="77777777" w:rsidR="00234841" w:rsidRDefault="00234841" w:rsidP="00D17253">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BE9D3E3" w14:textId="77777777" w:rsidR="00234841" w:rsidRDefault="00234841" w:rsidP="00D1725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4727B1E" w14:textId="77777777" w:rsidR="00234841" w:rsidRDefault="00234841" w:rsidP="00D17253">
            <w:pPr>
              <w:pStyle w:val="TAL"/>
            </w:pPr>
          </w:p>
        </w:tc>
        <w:tc>
          <w:tcPr>
            <w:tcW w:w="2480" w:type="dxa"/>
            <w:tcBorders>
              <w:top w:val="single" w:sz="4" w:space="0" w:color="auto"/>
              <w:left w:val="single" w:sz="4" w:space="0" w:color="auto"/>
              <w:bottom w:val="single" w:sz="4" w:space="0" w:color="auto"/>
              <w:right w:val="single" w:sz="4" w:space="0" w:color="auto"/>
            </w:tcBorders>
          </w:tcPr>
          <w:p w14:paraId="06E9E49A" w14:textId="77777777" w:rsidR="00234841" w:rsidRPr="001769FF" w:rsidRDefault="00234841" w:rsidP="00D17253">
            <w:pPr>
              <w:pStyle w:val="TAL"/>
            </w:pPr>
            <w:r>
              <w:t>EeSubscriptionExt</w:t>
            </w:r>
          </w:p>
        </w:tc>
      </w:tr>
    </w:tbl>
    <w:p w14:paraId="7B4E2A8B" w14:textId="77777777" w:rsidR="00234841" w:rsidRDefault="00234841" w:rsidP="00234841"/>
    <w:p w14:paraId="00C31B33" w14:textId="77777777" w:rsidR="00234841" w:rsidRPr="00C91C15" w:rsidRDefault="00234841" w:rsidP="00234841">
      <w:pPr>
        <w:pStyle w:val="Heading4"/>
      </w:pPr>
      <w:bookmarkStart w:id="3117" w:name="_Toc106616762"/>
      <w:bookmarkStart w:id="3118" w:name="_Toc122101464"/>
      <w:r w:rsidRPr="00C91C15">
        <w:lastRenderedPageBreak/>
        <w:t>5.4.2.</w:t>
      </w:r>
      <w:r>
        <w:t>43</w:t>
      </w:r>
      <w:r w:rsidRPr="00C91C15">
        <w:tab/>
        <w:t xml:space="preserve">Type: </w:t>
      </w:r>
      <w:r>
        <w:t>AdditionalEeSubsInfo</w:t>
      </w:r>
      <w:bookmarkEnd w:id="3117"/>
      <w:bookmarkEnd w:id="3118"/>
    </w:p>
    <w:p w14:paraId="57F71B03" w14:textId="77777777" w:rsidR="00234841" w:rsidRDefault="00234841" w:rsidP="00434F1A">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4841" w:rsidRPr="00B06F7A" w14:paraId="5B11987A"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DD437BB" w14:textId="77777777" w:rsidR="00234841" w:rsidRPr="00B06F7A" w:rsidRDefault="00234841" w:rsidP="00D17253">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16AC69F" w14:textId="77777777" w:rsidR="00234841" w:rsidRPr="00B06F7A" w:rsidRDefault="00234841" w:rsidP="00D1725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27264" w14:textId="77777777" w:rsidR="00234841" w:rsidRPr="00B06F7A" w:rsidRDefault="00234841" w:rsidP="00D1725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FB3BC0" w14:textId="77777777" w:rsidR="00234841" w:rsidRPr="00B06F7A" w:rsidRDefault="00234841" w:rsidP="00D17253">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FEAEC" w14:textId="77777777" w:rsidR="00234841" w:rsidRPr="00B06F7A" w:rsidRDefault="00234841" w:rsidP="00D17253">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2B544617" w14:textId="77777777" w:rsidR="00234841" w:rsidRPr="00B06F7A" w:rsidRDefault="00234841" w:rsidP="00D17253">
            <w:pPr>
              <w:pStyle w:val="TAH"/>
              <w:rPr>
                <w:rFonts w:cs="Arial"/>
                <w:szCs w:val="18"/>
              </w:rPr>
            </w:pPr>
            <w:r w:rsidRPr="00B06F7A">
              <w:rPr>
                <w:rFonts w:cs="Arial"/>
                <w:szCs w:val="18"/>
              </w:rPr>
              <w:t>Applicability</w:t>
            </w:r>
          </w:p>
        </w:tc>
      </w:tr>
      <w:tr w:rsidR="00234841" w:rsidRPr="00B06F7A" w14:paraId="692AF468"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tcPr>
          <w:p w14:paraId="4D135C08" w14:textId="77777777" w:rsidR="00234841" w:rsidRDefault="00234841" w:rsidP="00D17253">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7ABE8554" w14:textId="77777777" w:rsidR="00234841" w:rsidRPr="00B06F7A" w:rsidRDefault="00234841" w:rsidP="00D17253">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7A0DF354" w14:textId="77777777" w:rsidR="00234841" w:rsidRPr="00B06F7A"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3CDBA0" w14:textId="77777777" w:rsidR="00234841" w:rsidRPr="00B06F7A" w:rsidRDefault="00234841" w:rsidP="00D17253">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2DC23137" w14:textId="77777777" w:rsidR="00234841" w:rsidRPr="00B06F7A" w:rsidRDefault="00234841" w:rsidP="00D17253">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0DE6C547" w14:textId="77777777" w:rsidR="00234841" w:rsidRPr="00B06F7A" w:rsidRDefault="00234841" w:rsidP="00D17253">
            <w:pPr>
              <w:pStyle w:val="TAL"/>
              <w:rPr>
                <w:rFonts w:cs="Arial"/>
                <w:szCs w:val="18"/>
              </w:rPr>
            </w:pPr>
            <w:r>
              <w:rPr>
                <w:rFonts w:cs="Arial"/>
                <w:szCs w:val="18"/>
              </w:rPr>
              <w:t>EeSubscriptionExt</w:t>
            </w:r>
          </w:p>
        </w:tc>
      </w:tr>
      <w:tr w:rsidR="00234841" w:rsidRPr="00B06F7A" w14:paraId="25FEF032"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tcPr>
          <w:p w14:paraId="2FEF1BCA" w14:textId="77777777" w:rsidR="00234841" w:rsidRPr="008F31BB" w:rsidRDefault="00234841" w:rsidP="00D17253">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309DE57" w14:textId="77777777" w:rsidR="00234841" w:rsidRPr="008F31BB" w:rsidRDefault="00234841" w:rsidP="00D17253">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2CA36DCC" w14:textId="77777777" w:rsidR="00234841"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B7FBD0" w14:textId="77777777" w:rsidR="00234841" w:rsidRDefault="00234841" w:rsidP="00D17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4416BA" w14:textId="77777777" w:rsidR="00234841" w:rsidRPr="008F31BB" w:rsidRDefault="00234841" w:rsidP="00D17253">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C28D84D" w14:textId="77777777" w:rsidR="00234841" w:rsidRPr="00B06F7A" w:rsidRDefault="00234841" w:rsidP="00D17253">
            <w:pPr>
              <w:pStyle w:val="TAL"/>
              <w:rPr>
                <w:rFonts w:cs="Arial"/>
                <w:szCs w:val="18"/>
              </w:rPr>
            </w:pPr>
            <w:r>
              <w:rPr>
                <w:rFonts w:cs="Arial"/>
                <w:szCs w:val="18"/>
              </w:rPr>
              <w:t>EeSubscriptionExt</w:t>
            </w:r>
          </w:p>
        </w:tc>
      </w:tr>
      <w:tr w:rsidR="00234841" w:rsidRPr="00B06F7A" w14:paraId="1655208E"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tcPr>
          <w:p w14:paraId="4051690F" w14:textId="77777777" w:rsidR="00234841" w:rsidRPr="008F31BB" w:rsidRDefault="00234841" w:rsidP="00D17253">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E383573" w14:textId="77777777" w:rsidR="00234841" w:rsidRPr="008F31BB" w:rsidRDefault="00234841" w:rsidP="00D17253">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D673DD1" w14:textId="77777777" w:rsidR="00234841"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BB47E1" w14:textId="77777777" w:rsidR="00234841" w:rsidRDefault="00234841" w:rsidP="00D17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C14B1E" w14:textId="77777777" w:rsidR="00234841" w:rsidRPr="008F31BB" w:rsidRDefault="00234841" w:rsidP="00D17253">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2D6BA992" w14:textId="77777777" w:rsidR="00234841" w:rsidRPr="00B06F7A" w:rsidRDefault="00234841" w:rsidP="00D17253">
            <w:pPr>
              <w:pStyle w:val="TAL"/>
              <w:rPr>
                <w:rFonts w:cs="Arial"/>
                <w:szCs w:val="18"/>
              </w:rPr>
            </w:pPr>
            <w:r>
              <w:rPr>
                <w:rFonts w:cs="Arial"/>
                <w:szCs w:val="18"/>
              </w:rPr>
              <w:t>EeSubscriptionExt</w:t>
            </w:r>
          </w:p>
        </w:tc>
      </w:tr>
      <w:bookmarkEnd w:id="3116"/>
    </w:tbl>
    <w:p w14:paraId="5ACEAB3F" w14:textId="77777777" w:rsidR="00234841" w:rsidRPr="00125286" w:rsidRDefault="00234841" w:rsidP="00234841">
      <w:pPr>
        <w:rPr>
          <w:lang w:eastAsia="zh-CN"/>
        </w:rPr>
      </w:pPr>
    </w:p>
    <w:p w14:paraId="458C6A8D" w14:textId="77777777" w:rsidR="00234841" w:rsidRPr="00533C32" w:rsidRDefault="00234841" w:rsidP="00434F1A">
      <w:pPr>
        <w:pStyle w:val="Heading3"/>
      </w:pPr>
      <w:bookmarkStart w:id="3119" w:name="_Toc20127182"/>
      <w:bookmarkStart w:id="3120" w:name="_Toc27589173"/>
      <w:bookmarkStart w:id="3121" w:name="_Toc36459979"/>
      <w:bookmarkStart w:id="3122" w:name="_Toc45029575"/>
      <w:bookmarkStart w:id="3123" w:name="_Toc56520862"/>
      <w:bookmarkStart w:id="3124" w:name="_Toc90587212"/>
      <w:bookmarkStart w:id="3125" w:name="_Toc106616763"/>
      <w:bookmarkStart w:id="3126" w:name="_Toc122101465"/>
      <w:r w:rsidRPr="00533C32">
        <w:t>5.4.3</w:t>
      </w:r>
      <w:r w:rsidRPr="00533C32">
        <w:tab/>
        <w:t>Simple data types and enumerations</w:t>
      </w:r>
      <w:bookmarkEnd w:id="3119"/>
      <w:bookmarkEnd w:id="3120"/>
      <w:bookmarkEnd w:id="3121"/>
      <w:bookmarkEnd w:id="3122"/>
      <w:bookmarkEnd w:id="3123"/>
      <w:bookmarkEnd w:id="3124"/>
      <w:bookmarkEnd w:id="3125"/>
      <w:bookmarkEnd w:id="3126"/>
    </w:p>
    <w:p w14:paraId="36E074D2" w14:textId="77777777" w:rsidR="00234841" w:rsidRPr="00533C32" w:rsidRDefault="00234841" w:rsidP="00234841">
      <w:pPr>
        <w:pStyle w:val="Heading4"/>
      </w:pPr>
      <w:bookmarkStart w:id="3127" w:name="_Toc20127183"/>
      <w:bookmarkStart w:id="3128" w:name="_Toc27589174"/>
      <w:bookmarkStart w:id="3129" w:name="_Toc36459980"/>
      <w:bookmarkStart w:id="3130" w:name="_Toc45029576"/>
      <w:bookmarkStart w:id="3131" w:name="_Toc56520863"/>
      <w:bookmarkStart w:id="3132" w:name="_Toc90587213"/>
      <w:bookmarkStart w:id="3133" w:name="_Toc106616764"/>
      <w:bookmarkStart w:id="3134" w:name="_Toc122101466"/>
      <w:r w:rsidRPr="00533C32">
        <w:t>5.4.3.1</w:t>
      </w:r>
      <w:r w:rsidRPr="00533C32">
        <w:tab/>
        <w:t>Introduction</w:t>
      </w:r>
      <w:bookmarkEnd w:id="3127"/>
      <w:bookmarkEnd w:id="3128"/>
      <w:bookmarkEnd w:id="3129"/>
      <w:bookmarkEnd w:id="3130"/>
      <w:bookmarkEnd w:id="3131"/>
      <w:bookmarkEnd w:id="3132"/>
      <w:bookmarkEnd w:id="3133"/>
      <w:bookmarkEnd w:id="3134"/>
    </w:p>
    <w:p w14:paraId="5BEE6EB5" w14:textId="77777777" w:rsidR="00234841" w:rsidRPr="00533C32" w:rsidRDefault="00234841" w:rsidP="00234841">
      <w:r w:rsidRPr="00533C32">
        <w:t>This clause defines simple data types and enumerations that can be referenced from data structures defined in the previous clauses.</w:t>
      </w:r>
    </w:p>
    <w:p w14:paraId="651A0E76" w14:textId="77777777" w:rsidR="00234841" w:rsidRPr="00533C32" w:rsidRDefault="00234841" w:rsidP="00234841">
      <w:pPr>
        <w:pStyle w:val="Heading4"/>
      </w:pPr>
      <w:bookmarkStart w:id="3135" w:name="_Toc20127184"/>
      <w:bookmarkStart w:id="3136" w:name="_Toc27589175"/>
      <w:bookmarkStart w:id="3137" w:name="_Toc36459981"/>
      <w:bookmarkStart w:id="3138" w:name="_Toc45029577"/>
      <w:bookmarkStart w:id="3139" w:name="_Toc56520864"/>
      <w:bookmarkStart w:id="3140" w:name="_Toc90587214"/>
      <w:bookmarkStart w:id="3141" w:name="_Toc106616765"/>
      <w:bookmarkStart w:id="3142" w:name="_Toc122101467"/>
      <w:r w:rsidRPr="00533C32">
        <w:t>5.4.3.2</w:t>
      </w:r>
      <w:r w:rsidRPr="00533C32">
        <w:tab/>
        <w:t>Simple data types</w:t>
      </w:r>
      <w:bookmarkEnd w:id="3135"/>
      <w:bookmarkEnd w:id="3136"/>
      <w:bookmarkEnd w:id="3137"/>
      <w:bookmarkEnd w:id="3138"/>
      <w:bookmarkEnd w:id="3139"/>
      <w:bookmarkEnd w:id="3140"/>
      <w:bookmarkEnd w:id="3141"/>
      <w:bookmarkEnd w:id="3142"/>
    </w:p>
    <w:p w14:paraId="33A9B69C" w14:textId="77777777" w:rsidR="00234841" w:rsidRPr="00533C32" w:rsidRDefault="00234841" w:rsidP="00234841">
      <w:r w:rsidRPr="00533C32">
        <w:t>The simple data types defined in table 5.4.3.2-1 shall be supported.</w:t>
      </w:r>
    </w:p>
    <w:p w14:paraId="10CF4E2D" w14:textId="77777777" w:rsidR="00234841" w:rsidRPr="00533C32" w:rsidRDefault="00234841" w:rsidP="00434F1A">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234841" w:rsidRPr="009C5B90" w14:paraId="4D670D99" w14:textId="77777777" w:rsidTr="00D172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F6BD1B" w14:textId="77777777" w:rsidR="00234841" w:rsidRPr="009C5B90" w:rsidRDefault="00234841" w:rsidP="00D17253">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C1ADD1" w14:textId="77777777" w:rsidR="00234841" w:rsidRPr="009C5B90" w:rsidRDefault="00234841" w:rsidP="00D17253">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78361240" w14:textId="77777777" w:rsidR="00234841" w:rsidRPr="009C5B90" w:rsidRDefault="00234841" w:rsidP="00D17253">
            <w:pPr>
              <w:pStyle w:val="TAH"/>
              <w:rPr>
                <w:lang w:val="en-US"/>
              </w:rPr>
            </w:pPr>
            <w:r w:rsidRPr="009C5B90">
              <w:rPr>
                <w:lang w:val="en-US"/>
              </w:rPr>
              <w:t>Description</w:t>
            </w:r>
          </w:p>
        </w:tc>
      </w:tr>
      <w:tr w:rsidR="00234841" w:rsidRPr="009C5B90" w14:paraId="0EA589EE" w14:textId="77777777" w:rsidTr="00D172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81733D" w14:textId="77777777" w:rsidR="00234841" w:rsidRPr="009C5B90" w:rsidRDefault="00234841" w:rsidP="00D17253">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2E97AB" w14:textId="77777777" w:rsidR="00234841" w:rsidRPr="009C5B90" w:rsidRDefault="00234841" w:rsidP="00D17253">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607D50EA" w14:textId="77777777" w:rsidR="00234841" w:rsidRPr="009C5B90" w:rsidRDefault="00234841" w:rsidP="00D17253">
            <w:pPr>
              <w:pStyle w:val="TAL"/>
              <w:rPr>
                <w:lang w:eastAsia="zh-CN"/>
              </w:rPr>
            </w:pPr>
            <w:r w:rsidRPr="009C5B90">
              <w:rPr>
                <w:lang w:val="en-US"/>
              </w:rPr>
              <w:t xml:space="preserve">String identifying </w:t>
            </w:r>
            <w:r w:rsidRPr="009C5B90">
              <w:rPr>
                <w:lang w:eastAsia="zh-CN"/>
              </w:rPr>
              <w:t>an external Group of UEs or any UE.</w:t>
            </w:r>
          </w:p>
          <w:p w14:paraId="4295FA06" w14:textId="77777777" w:rsidR="00234841" w:rsidRPr="009C5B90" w:rsidRDefault="00234841" w:rsidP="00D17253">
            <w:pPr>
              <w:pStyle w:val="TAL"/>
              <w:rPr>
                <w:lang w:eastAsia="zh-CN"/>
              </w:rPr>
            </w:pPr>
            <w:r w:rsidRPr="009C5B90">
              <w:rPr>
                <w:lang w:eastAsia="zh-CN"/>
              </w:rPr>
              <w:tab/>
            </w:r>
            <w:r w:rsidRPr="009C5B90">
              <w:t>P</w:t>
            </w:r>
            <w:r w:rsidRPr="009C5B90">
              <w:rPr>
                <w:lang w:eastAsia="zh-CN"/>
              </w:rPr>
              <w:t>attern: '^(extgroupid-[^@]+@[^@]+|anyUE)$'</w:t>
            </w:r>
          </w:p>
        </w:tc>
      </w:tr>
      <w:tr w:rsidR="00234841" w:rsidRPr="009C5B90" w14:paraId="6B67FFA0" w14:textId="77777777" w:rsidTr="00D172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A92974" w14:textId="77777777" w:rsidR="00234841" w:rsidRPr="009C5B90" w:rsidRDefault="00234841" w:rsidP="00D17253">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A8379C" w14:textId="77777777" w:rsidR="00234841" w:rsidRPr="009C5B90" w:rsidRDefault="00234841" w:rsidP="00D17253">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2B6A27E0" w14:textId="77777777" w:rsidR="00234841" w:rsidRPr="009C5B90" w:rsidRDefault="00234841" w:rsidP="00D17253">
            <w:pPr>
              <w:pStyle w:val="TAL"/>
              <w:rPr>
                <w:lang w:val="en-US"/>
              </w:rPr>
            </w:pPr>
            <w:r w:rsidRPr="009C5B90">
              <w:rPr>
                <w:lang w:val="en-US"/>
              </w:rPr>
              <w:t>String identifying a PLMN ID or an SNPN ID.</w:t>
            </w:r>
          </w:p>
          <w:p w14:paraId="22888BCD" w14:textId="77777777" w:rsidR="00234841" w:rsidRPr="009C5B90" w:rsidRDefault="00234841" w:rsidP="00D17253">
            <w:pPr>
              <w:pStyle w:val="TAL"/>
              <w:rPr>
                <w:lang w:val="en-US"/>
              </w:rPr>
            </w:pPr>
            <w:r w:rsidRPr="009C5B90">
              <w:rPr>
                <w:lang w:val="en-US"/>
              </w:rPr>
              <w:tab/>
              <w:t>Pattern: '^[0-9]{5,6}(-[A-Fa-f0-9]{11})?$'</w:t>
            </w:r>
          </w:p>
        </w:tc>
      </w:tr>
    </w:tbl>
    <w:p w14:paraId="0FC69A42" w14:textId="77777777" w:rsidR="00234841" w:rsidRPr="00533C32" w:rsidRDefault="00234841" w:rsidP="00234841"/>
    <w:p w14:paraId="511896A4" w14:textId="77777777" w:rsidR="00234841" w:rsidRPr="00533C32" w:rsidRDefault="00234841" w:rsidP="00234841">
      <w:pPr>
        <w:pStyle w:val="Heading4"/>
      </w:pPr>
      <w:bookmarkStart w:id="3143" w:name="_Toc20127185"/>
      <w:bookmarkStart w:id="3144" w:name="_Toc27589176"/>
      <w:bookmarkStart w:id="3145" w:name="_Toc36459982"/>
      <w:bookmarkStart w:id="3146" w:name="_Toc45029578"/>
      <w:bookmarkStart w:id="3147" w:name="_Toc56520865"/>
      <w:bookmarkStart w:id="3148" w:name="_Toc90587215"/>
      <w:bookmarkStart w:id="3149" w:name="_Toc106616766"/>
      <w:bookmarkStart w:id="3150" w:name="_Toc122101468"/>
      <w:r w:rsidRPr="00533C32">
        <w:t>5.4.3.3</w:t>
      </w:r>
      <w:r w:rsidRPr="00533C32">
        <w:tab/>
        <w:t xml:space="preserve">Enumeration: </w:t>
      </w:r>
      <w:r w:rsidRPr="00533C32">
        <w:rPr>
          <w:lang w:eastAsia="zh-CN"/>
        </w:rPr>
        <w:t>AuthMethod</w:t>
      </w:r>
      <w:bookmarkEnd w:id="3143"/>
      <w:bookmarkEnd w:id="3144"/>
      <w:bookmarkEnd w:id="3145"/>
      <w:bookmarkEnd w:id="3146"/>
      <w:bookmarkEnd w:id="3147"/>
      <w:bookmarkEnd w:id="3148"/>
      <w:bookmarkEnd w:id="3149"/>
      <w:bookmarkEnd w:id="3150"/>
    </w:p>
    <w:p w14:paraId="3757E20D" w14:textId="77777777" w:rsidR="00234841" w:rsidRPr="00533C32" w:rsidRDefault="00234841" w:rsidP="00434F1A">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234841" w:rsidRPr="009C5B90" w14:paraId="0BBE4359"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87E9B5"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1DAE8E" w14:textId="77777777" w:rsidR="00234841" w:rsidRPr="009C5B90" w:rsidRDefault="00234841" w:rsidP="00D17253">
            <w:pPr>
              <w:pStyle w:val="TAH"/>
              <w:rPr>
                <w:lang w:val="en-US"/>
              </w:rPr>
            </w:pPr>
            <w:r w:rsidRPr="009C5B90">
              <w:rPr>
                <w:lang w:val="en-US"/>
              </w:rPr>
              <w:t>Description</w:t>
            </w:r>
          </w:p>
        </w:tc>
      </w:tr>
      <w:tr w:rsidR="00234841" w:rsidRPr="009C5B90" w14:paraId="7C252262"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2A64EE" w14:textId="77777777" w:rsidR="00234841" w:rsidRPr="009C5B90" w:rsidRDefault="00234841" w:rsidP="00D17253">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ECFC1" w14:textId="77777777" w:rsidR="00234841" w:rsidRPr="009C5B90" w:rsidRDefault="00234841" w:rsidP="00D17253">
            <w:pPr>
              <w:pStyle w:val="TAL"/>
              <w:rPr>
                <w:lang w:val="en-US"/>
              </w:rPr>
            </w:pPr>
            <w:r w:rsidRPr="009C5B90">
              <w:rPr>
                <w:lang w:val="en-US"/>
              </w:rPr>
              <w:t>5G AKA</w:t>
            </w:r>
          </w:p>
        </w:tc>
      </w:tr>
      <w:tr w:rsidR="00234841" w:rsidRPr="009C5B90" w14:paraId="665CD85D"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A512CC" w14:textId="77777777" w:rsidR="00234841" w:rsidRPr="009C5B90" w:rsidRDefault="00234841" w:rsidP="00D17253">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EE610" w14:textId="77777777" w:rsidR="00234841" w:rsidRPr="009C5B90" w:rsidRDefault="00234841" w:rsidP="00D17253">
            <w:pPr>
              <w:pStyle w:val="TAL"/>
              <w:rPr>
                <w:lang w:val="en-US"/>
              </w:rPr>
            </w:pPr>
            <w:r w:rsidRPr="009C5B90">
              <w:rPr>
                <w:lang w:val="en-US"/>
              </w:rPr>
              <w:t>EAP AKA'</w:t>
            </w:r>
          </w:p>
        </w:tc>
      </w:tr>
      <w:tr w:rsidR="00234841" w:rsidRPr="009C5B90" w14:paraId="02ED84DD"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E55ED9" w14:textId="77777777" w:rsidR="00234841" w:rsidRPr="009C5B90" w:rsidRDefault="00234841" w:rsidP="00D17253">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4765D" w14:textId="77777777" w:rsidR="00234841" w:rsidRPr="009C5B90" w:rsidRDefault="00234841" w:rsidP="00D17253">
            <w:pPr>
              <w:pStyle w:val="TAL"/>
              <w:rPr>
                <w:lang w:val="en-US"/>
              </w:rPr>
            </w:pPr>
            <w:r w:rsidRPr="009C5B90">
              <w:rPr>
                <w:lang w:val="en-US"/>
              </w:rPr>
              <w:t>EAP TLS</w:t>
            </w:r>
          </w:p>
        </w:tc>
      </w:tr>
      <w:tr w:rsidR="00234841" w:rsidRPr="009C5B90" w14:paraId="3E553AA5"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EB2CD" w14:textId="77777777" w:rsidR="00234841" w:rsidRPr="009C5B90" w:rsidRDefault="00234841" w:rsidP="00D17253">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E5C3B" w14:textId="77777777" w:rsidR="00234841" w:rsidRPr="009C5B90" w:rsidRDefault="00234841" w:rsidP="00D17253">
            <w:pPr>
              <w:pStyle w:val="TAL"/>
              <w:rPr>
                <w:lang w:val="en-US"/>
              </w:rPr>
            </w:pPr>
            <w:r>
              <w:rPr>
                <w:lang w:val="en-US"/>
              </w:rPr>
              <w:t>EAP TTLS</w:t>
            </w:r>
          </w:p>
        </w:tc>
      </w:tr>
      <w:tr w:rsidR="00234841" w:rsidRPr="009C5B90" w14:paraId="02424D75"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7A567" w14:textId="77777777" w:rsidR="00234841" w:rsidRPr="009C5B90" w:rsidRDefault="00234841" w:rsidP="00D17253">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15BFA" w14:textId="77777777" w:rsidR="00234841" w:rsidRPr="009C5B90" w:rsidRDefault="00234841" w:rsidP="00D17253">
            <w:pPr>
              <w:pStyle w:val="TAL"/>
              <w:rPr>
                <w:lang w:val="en-US"/>
              </w:rPr>
            </w:pPr>
            <w:r>
              <w:rPr>
                <w:lang w:val="en-US"/>
              </w:rPr>
              <w:t>No specific EAP method type is signalled.</w:t>
            </w:r>
          </w:p>
        </w:tc>
      </w:tr>
    </w:tbl>
    <w:p w14:paraId="44A2277E" w14:textId="77777777" w:rsidR="00234841" w:rsidRPr="00533C32" w:rsidRDefault="00234841" w:rsidP="00234841">
      <w:pPr>
        <w:rPr>
          <w:lang w:val="en-US" w:eastAsia="zh-CN"/>
        </w:rPr>
      </w:pPr>
    </w:p>
    <w:p w14:paraId="1BD1EA24" w14:textId="77777777" w:rsidR="00234841" w:rsidRPr="00533C32" w:rsidRDefault="00234841" w:rsidP="00234841">
      <w:pPr>
        <w:pStyle w:val="Heading4"/>
      </w:pPr>
      <w:bookmarkStart w:id="3151" w:name="_Toc20127186"/>
      <w:bookmarkStart w:id="3152" w:name="_Toc27589177"/>
      <w:bookmarkStart w:id="3153" w:name="_Toc36459983"/>
      <w:bookmarkStart w:id="3154" w:name="_Toc45029579"/>
      <w:bookmarkStart w:id="3155" w:name="_Toc56520866"/>
      <w:bookmarkStart w:id="3156" w:name="_Toc90587216"/>
      <w:bookmarkStart w:id="3157" w:name="_Toc106616767"/>
      <w:bookmarkStart w:id="3158" w:name="_Toc122101469"/>
      <w:r w:rsidRPr="00533C32">
        <w:lastRenderedPageBreak/>
        <w:t>5.4.3.4</w:t>
      </w:r>
      <w:r w:rsidRPr="00533C32">
        <w:tab/>
        <w:t>Enumeration: DataSetName</w:t>
      </w:r>
      <w:bookmarkEnd w:id="3151"/>
      <w:bookmarkEnd w:id="3152"/>
      <w:bookmarkEnd w:id="3153"/>
      <w:bookmarkEnd w:id="3154"/>
      <w:bookmarkEnd w:id="3155"/>
      <w:bookmarkEnd w:id="3156"/>
      <w:bookmarkEnd w:id="3157"/>
      <w:bookmarkEnd w:id="3158"/>
    </w:p>
    <w:p w14:paraId="5F1017A1" w14:textId="77777777" w:rsidR="00234841" w:rsidRPr="00533C32" w:rsidRDefault="00234841" w:rsidP="00434F1A">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234841" w:rsidRPr="009C5B90" w14:paraId="50A67877"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67704E"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4C1AA2" w14:textId="77777777" w:rsidR="00234841" w:rsidRPr="009C5B90" w:rsidRDefault="00234841" w:rsidP="00D17253">
            <w:pPr>
              <w:pStyle w:val="TAH"/>
              <w:rPr>
                <w:lang w:val="en-US"/>
              </w:rPr>
            </w:pPr>
            <w:r w:rsidRPr="009C5B90">
              <w:rPr>
                <w:lang w:val="en-US"/>
              </w:rPr>
              <w:t>Description</w:t>
            </w:r>
          </w:p>
        </w:tc>
      </w:tr>
      <w:tr w:rsidR="00234841" w:rsidRPr="009C5B90" w14:paraId="3D95BA1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684F3D" w14:textId="77777777" w:rsidR="00234841" w:rsidRPr="009C5B90" w:rsidRDefault="00234841" w:rsidP="00D17253">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4A11D" w14:textId="77777777" w:rsidR="00234841" w:rsidRPr="009C5B90" w:rsidRDefault="00234841" w:rsidP="00D17253">
            <w:pPr>
              <w:pStyle w:val="TAL"/>
              <w:rPr>
                <w:lang w:val="en-US"/>
              </w:rPr>
            </w:pPr>
            <w:r w:rsidRPr="009C5B90">
              <w:rPr>
                <w:lang w:val="en-US"/>
              </w:rPr>
              <w:t>Access and Mobility Subscription Data</w:t>
            </w:r>
          </w:p>
        </w:tc>
      </w:tr>
      <w:tr w:rsidR="00234841" w:rsidRPr="009C5B90" w14:paraId="5EDD7578"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0D50E" w14:textId="77777777" w:rsidR="00234841" w:rsidRPr="009C5B90" w:rsidRDefault="00234841" w:rsidP="00D17253">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A459E" w14:textId="77777777" w:rsidR="00234841" w:rsidRPr="009C5B90" w:rsidRDefault="00234841" w:rsidP="00D17253">
            <w:pPr>
              <w:pStyle w:val="TAL"/>
              <w:rPr>
                <w:lang w:val="en-US"/>
              </w:rPr>
            </w:pPr>
            <w:r w:rsidRPr="009C5B90">
              <w:rPr>
                <w:lang w:val="en-US"/>
              </w:rPr>
              <w:t>SMF Selection Subscription Data</w:t>
            </w:r>
          </w:p>
        </w:tc>
      </w:tr>
      <w:tr w:rsidR="00234841" w:rsidRPr="009C5B90" w14:paraId="2B667EC9"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F069D6" w14:textId="77777777" w:rsidR="00234841" w:rsidRPr="009C5B90" w:rsidRDefault="00234841" w:rsidP="00D17253">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93080" w14:textId="77777777" w:rsidR="00234841" w:rsidRPr="009C5B90" w:rsidRDefault="00234841" w:rsidP="00D17253">
            <w:pPr>
              <w:pStyle w:val="TAL"/>
              <w:rPr>
                <w:lang w:val="en-US"/>
              </w:rPr>
            </w:pPr>
            <w:r w:rsidRPr="009C5B90">
              <w:rPr>
                <w:lang w:val="en-US"/>
              </w:rPr>
              <w:t>SMS Subscription Data</w:t>
            </w:r>
          </w:p>
        </w:tc>
      </w:tr>
      <w:tr w:rsidR="00234841" w:rsidRPr="009C5B90" w14:paraId="1C897EBD"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1AA828" w14:textId="77777777" w:rsidR="00234841" w:rsidRPr="009C5B90" w:rsidRDefault="00234841" w:rsidP="00D17253">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1D6C8" w14:textId="77777777" w:rsidR="00234841" w:rsidRPr="009C5B90" w:rsidRDefault="00234841" w:rsidP="00D17253">
            <w:pPr>
              <w:pStyle w:val="TAL"/>
              <w:rPr>
                <w:lang w:val="en-US"/>
              </w:rPr>
            </w:pPr>
            <w:r w:rsidRPr="009C5B90">
              <w:rPr>
                <w:lang w:val="en-US"/>
              </w:rPr>
              <w:t>Session Management Subscription Data</w:t>
            </w:r>
          </w:p>
        </w:tc>
      </w:tr>
      <w:tr w:rsidR="00234841" w:rsidRPr="009C5B90" w14:paraId="5CC70606"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FE875" w14:textId="77777777" w:rsidR="00234841" w:rsidRPr="009C5B90" w:rsidRDefault="00234841" w:rsidP="00D17253">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15BB81" w14:textId="77777777" w:rsidR="00234841" w:rsidRPr="009C5B90" w:rsidRDefault="00234841" w:rsidP="00D17253">
            <w:pPr>
              <w:pStyle w:val="TAL"/>
              <w:rPr>
                <w:lang w:val="en-US"/>
              </w:rPr>
            </w:pPr>
            <w:r w:rsidRPr="009C5B90">
              <w:rPr>
                <w:lang w:val="en-US"/>
              </w:rPr>
              <w:t>Trace Data</w:t>
            </w:r>
          </w:p>
        </w:tc>
      </w:tr>
      <w:tr w:rsidR="00234841" w:rsidRPr="009C5B90" w14:paraId="10799882"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3EFCEE" w14:textId="77777777" w:rsidR="00234841" w:rsidRPr="009C5B90" w:rsidRDefault="00234841" w:rsidP="00D17253">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A1B64" w14:textId="77777777" w:rsidR="00234841" w:rsidRPr="009C5B90" w:rsidRDefault="00234841" w:rsidP="00D17253">
            <w:pPr>
              <w:pStyle w:val="TAL"/>
              <w:rPr>
                <w:lang w:val="en-US"/>
              </w:rPr>
            </w:pPr>
            <w:r w:rsidRPr="009C5B90">
              <w:rPr>
                <w:lang w:val="en-US"/>
              </w:rPr>
              <w:t>SMS Management Subscription Data</w:t>
            </w:r>
          </w:p>
        </w:tc>
      </w:tr>
      <w:tr w:rsidR="00234841" w:rsidRPr="009C5B90" w14:paraId="2AA71B2D"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C6A27" w14:textId="77777777" w:rsidR="00234841" w:rsidRPr="009C5B90" w:rsidRDefault="00234841" w:rsidP="00D17253">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E1131D" w14:textId="77777777" w:rsidR="00234841" w:rsidRPr="009C5B90" w:rsidRDefault="00234841" w:rsidP="00D17253">
            <w:pPr>
              <w:pStyle w:val="TAL"/>
              <w:rPr>
                <w:lang w:val="en-US"/>
              </w:rPr>
            </w:pPr>
            <w:r w:rsidRPr="009C5B90">
              <w:t>LCS Privacy Subscription Data</w:t>
            </w:r>
          </w:p>
        </w:tc>
      </w:tr>
      <w:tr w:rsidR="00234841" w:rsidRPr="009C5B90" w14:paraId="708B3F5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CA4671" w14:textId="77777777" w:rsidR="00234841" w:rsidRPr="009C5B90" w:rsidRDefault="00234841" w:rsidP="00D17253">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D46A0" w14:textId="77777777" w:rsidR="00234841" w:rsidRPr="009C5B90" w:rsidRDefault="00234841" w:rsidP="00D17253">
            <w:pPr>
              <w:pStyle w:val="TAL"/>
            </w:pPr>
            <w:r w:rsidRPr="009C5B90">
              <w:t>LCS Mobile Originated Subscription Data</w:t>
            </w:r>
          </w:p>
        </w:tc>
      </w:tr>
      <w:tr w:rsidR="00234841" w:rsidRPr="009C5B90" w14:paraId="53976633"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09D6EE" w14:textId="77777777" w:rsidR="00234841" w:rsidRPr="009C5B90" w:rsidRDefault="00234841" w:rsidP="00D17253">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738B5" w14:textId="77777777" w:rsidR="00234841" w:rsidRPr="009C5B90" w:rsidRDefault="00234841" w:rsidP="00D17253">
            <w:pPr>
              <w:pStyle w:val="TAL"/>
            </w:pPr>
            <w:r w:rsidRPr="009C5B90">
              <w:rPr>
                <w:lang w:eastAsia="zh-CN"/>
              </w:rPr>
              <w:t>LCS Broadcast Assistance Subscription Data</w:t>
            </w:r>
          </w:p>
        </w:tc>
      </w:tr>
      <w:tr w:rsidR="00234841" w:rsidRPr="009C5B90" w14:paraId="77AF8F42"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88279" w14:textId="77777777" w:rsidR="00234841" w:rsidRPr="009C5B90" w:rsidRDefault="00234841" w:rsidP="00D17253">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254E3" w14:textId="77777777" w:rsidR="00234841" w:rsidRPr="009C5B90" w:rsidRDefault="00234841" w:rsidP="00D17253">
            <w:pPr>
              <w:pStyle w:val="TAL"/>
            </w:pPr>
            <w:r w:rsidRPr="009C5B90">
              <w:rPr>
                <w:rFonts w:hint="eastAsia"/>
                <w:lang w:eastAsia="zh-CN"/>
              </w:rPr>
              <w:t>V</w:t>
            </w:r>
            <w:r w:rsidRPr="009C5B90">
              <w:rPr>
                <w:lang w:eastAsia="zh-CN"/>
              </w:rPr>
              <w:t xml:space="preserve">2X </w:t>
            </w:r>
            <w:r w:rsidRPr="009C5B90">
              <w:t>Subscription Data</w:t>
            </w:r>
          </w:p>
        </w:tc>
      </w:tr>
      <w:tr w:rsidR="00234841" w:rsidRPr="009C5B90" w14:paraId="08D65A8C"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7CE7D" w14:textId="77777777" w:rsidR="00234841" w:rsidRPr="009C5B90" w:rsidRDefault="00234841" w:rsidP="00D17253">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596076" w14:textId="77777777" w:rsidR="00234841" w:rsidRPr="009C5B90" w:rsidRDefault="00234841" w:rsidP="00D17253">
            <w:pPr>
              <w:pStyle w:val="TAL"/>
              <w:rPr>
                <w:lang w:eastAsia="zh-CN"/>
              </w:rPr>
            </w:pPr>
            <w:r w:rsidRPr="009C5B90">
              <w:t>ProSe service Subscription Data</w:t>
            </w:r>
          </w:p>
        </w:tc>
      </w:tr>
      <w:tr w:rsidR="00234841" w:rsidRPr="009C5B90" w14:paraId="5E0278D0"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C71DF" w14:textId="77777777" w:rsidR="00234841" w:rsidRPr="009C5B90" w:rsidRDefault="00234841" w:rsidP="00D17253">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936A7" w14:textId="77777777" w:rsidR="00234841" w:rsidRPr="009C5B90" w:rsidRDefault="00234841" w:rsidP="00D17253">
            <w:pPr>
              <w:pStyle w:val="TAL"/>
            </w:pPr>
            <w:r w:rsidRPr="009C5B90">
              <w:t>Operator Determined Barring Subscription Data</w:t>
            </w:r>
          </w:p>
        </w:tc>
      </w:tr>
      <w:tr w:rsidR="00234841" w:rsidRPr="009C5B90" w14:paraId="018D74BC"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E19CBB" w14:textId="77777777" w:rsidR="00234841" w:rsidRPr="009C5B90" w:rsidRDefault="00234841" w:rsidP="00D17253">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66B41" w14:textId="77777777" w:rsidR="00234841" w:rsidRPr="009C5B90" w:rsidRDefault="00234841" w:rsidP="00D17253">
            <w:pPr>
              <w:pStyle w:val="TAL"/>
            </w:pPr>
            <w:r w:rsidRPr="009C5B90">
              <w:t>Event Exposure Profile Data</w:t>
            </w:r>
          </w:p>
        </w:tc>
      </w:tr>
      <w:tr w:rsidR="00234841" w:rsidRPr="009C5B90" w14:paraId="283C02B5"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3F4CA" w14:textId="77777777" w:rsidR="00234841" w:rsidRPr="009C5B90" w:rsidRDefault="00234841" w:rsidP="00D17253">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2AE78" w14:textId="77777777" w:rsidR="00234841" w:rsidRPr="009C5B90" w:rsidRDefault="00234841" w:rsidP="00D17253">
            <w:pPr>
              <w:pStyle w:val="TAL"/>
            </w:pPr>
            <w:r w:rsidRPr="009C5B90">
              <w:t>Parameter Provisioning Profile Data</w:t>
            </w:r>
          </w:p>
        </w:tc>
      </w:tr>
      <w:tr w:rsidR="00234841" w:rsidRPr="009C5B90" w14:paraId="1FADE218"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0921A" w14:textId="77777777" w:rsidR="00234841" w:rsidRPr="009C5B90" w:rsidRDefault="00234841" w:rsidP="00D17253">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1B9B3" w14:textId="77777777" w:rsidR="00234841" w:rsidRPr="009C5B90" w:rsidRDefault="00234841" w:rsidP="00D17253">
            <w:pPr>
              <w:pStyle w:val="TAL"/>
            </w:pPr>
            <w:r w:rsidRPr="009C5B90">
              <w:t>NIDD Authorization Data</w:t>
            </w:r>
          </w:p>
        </w:tc>
      </w:tr>
      <w:tr w:rsidR="00234841" w:rsidRPr="009C5B90" w14:paraId="68E7058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772EE" w14:textId="77777777" w:rsidR="00234841" w:rsidRPr="009C5B90" w:rsidRDefault="00234841" w:rsidP="00D17253">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107DA" w14:textId="77777777" w:rsidR="00234841" w:rsidRPr="009C5B90" w:rsidRDefault="00234841" w:rsidP="00D17253">
            <w:pPr>
              <w:pStyle w:val="TAL"/>
            </w:pPr>
            <w:r>
              <w:t>User Consent</w:t>
            </w:r>
            <w:r w:rsidRPr="00B43370">
              <w:t xml:space="preserve"> Data</w:t>
            </w:r>
          </w:p>
        </w:tc>
      </w:tr>
      <w:tr w:rsidR="00234841" w:rsidRPr="009C5B90" w14:paraId="3CE6B764"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C8D0D" w14:textId="77777777" w:rsidR="00234841" w:rsidRDefault="00234841" w:rsidP="00D17253">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BE040" w14:textId="77777777" w:rsidR="00234841" w:rsidRDefault="00234841" w:rsidP="00D17253">
            <w:pPr>
              <w:pStyle w:val="TAL"/>
            </w:pPr>
            <w:r>
              <w:rPr>
                <w:lang w:eastAsia="zh-CN"/>
              </w:rPr>
              <w:t>5MBS</w:t>
            </w:r>
            <w:r w:rsidRPr="00B43370">
              <w:rPr>
                <w:lang w:eastAsia="zh-CN"/>
              </w:rPr>
              <w:t xml:space="preserve"> </w:t>
            </w:r>
            <w:r w:rsidRPr="00B43370">
              <w:t>Subscription Data</w:t>
            </w:r>
          </w:p>
        </w:tc>
      </w:tr>
    </w:tbl>
    <w:p w14:paraId="7A165463" w14:textId="77777777" w:rsidR="00234841" w:rsidRPr="00533C32" w:rsidRDefault="00234841" w:rsidP="00234841"/>
    <w:p w14:paraId="45B04ABB" w14:textId="77777777" w:rsidR="00234841" w:rsidRPr="00533C32" w:rsidRDefault="00234841" w:rsidP="00234841">
      <w:pPr>
        <w:pStyle w:val="Heading4"/>
        <w:rPr>
          <w:lang w:eastAsia="zh-CN"/>
        </w:rPr>
      </w:pPr>
      <w:bookmarkStart w:id="3159" w:name="_Toc20127187"/>
      <w:bookmarkStart w:id="3160" w:name="_Toc27589178"/>
      <w:bookmarkStart w:id="3161" w:name="_Toc36459984"/>
      <w:bookmarkStart w:id="3162" w:name="_Toc45029580"/>
      <w:bookmarkStart w:id="3163" w:name="_Toc56520867"/>
      <w:bookmarkStart w:id="3164" w:name="_Toc90587217"/>
      <w:bookmarkStart w:id="3165" w:name="_Toc106616768"/>
      <w:bookmarkStart w:id="3166" w:name="_Toc122101470"/>
      <w:r w:rsidRPr="00533C32">
        <w:t>5.4.3.</w:t>
      </w:r>
      <w:r w:rsidRPr="00533C32">
        <w:rPr>
          <w:lang w:eastAsia="zh-CN"/>
        </w:rPr>
        <w:t>5</w:t>
      </w:r>
      <w:r w:rsidRPr="00533C32">
        <w:tab/>
      </w:r>
      <w:r w:rsidRPr="00533C32">
        <w:rPr>
          <w:lang w:eastAsia="zh-CN"/>
        </w:rPr>
        <w:t>Void</w:t>
      </w:r>
      <w:bookmarkEnd w:id="3159"/>
      <w:bookmarkEnd w:id="3160"/>
      <w:bookmarkEnd w:id="3161"/>
      <w:bookmarkEnd w:id="3162"/>
      <w:bookmarkEnd w:id="3163"/>
      <w:bookmarkEnd w:id="3164"/>
      <w:bookmarkEnd w:id="3165"/>
      <w:bookmarkEnd w:id="3166"/>
    </w:p>
    <w:p w14:paraId="172FD003" w14:textId="77777777" w:rsidR="00234841" w:rsidRPr="00533C32" w:rsidRDefault="00234841" w:rsidP="00234841">
      <w:pPr>
        <w:rPr>
          <w:lang w:val="en-US" w:eastAsia="zh-CN"/>
        </w:rPr>
      </w:pPr>
    </w:p>
    <w:p w14:paraId="204BC208" w14:textId="77777777" w:rsidR="00234841" w:rsidRPr="00533C32" w:rsidRDefault="00234841" w:rsidP="00234841">
      <w:pPr>
        <w:pStyle w:val="Heading4"/>
      </w:pPr>
      <w:bookmarkStart w:id="3167" w:name="_Toc20127188"/>
      <w:bookmarkStart w:id="3168" w:name="_Toc27589179"/>
      <w:bookmarkStart w:id="3169" w:name="_Toc36459985"/>
      <w:bookmarkStart w:id="3170" w:name="_Toc45029581"/>
      <w:bookmarkStart w:id="3171" w:name="_Toc56520868"/>
      <w:bookmarkStart w:id="3172" w:name="_Toc90587218"/>
      <w:bookmarkStart w:id="3173" w:name="_Toc106616769"/>
      <w:bookmarkStart w:id="3174" w:name="_Toc122101471"/>
      <w:r w:rsidRPr="00533C32">
        <w:t>5.4.3.</w:t>
      </w:r>
      <w:r w:rsidRPr="00533C32">
        <w:rPr>
          <w:lang w:eastAsia="zh-CN"/>
        </w:rPr>
        <w:t>6</w:t>
      </w:r>
      <w:r w:rsidRPr="00533C32">
        <w:tab/>
        <w:t>Enumeration: ContextDataSetName</w:t>
      </w:r>
      <w:bookmarkEnd w:id="3167"/>
      <w:bookmarkEnd w:id="3168"/>
      <w:bookmarkEnd w:id="3169"/>
      <w:bookmarkEnd w:id="3170"/>
      <w:bookmarkEnd w:id="3171"/>
      <w:bookmarkEnd w:id="3172"/>
      <w:bookmarkEnd w:id="3173"/>
      <w:bookmarkEnd w:id="3174"/>
    </w:p>
    <w:p w14:paraId="155F7690" w14:textId="77777777" w:rsidR="00234841" w:rsidRPr="00533C32" w:rsidRDefault="00234841" w:rsidP="00434F1A">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234841" w:rsidRPr="009C5B90" w14:paraId="1D596989"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43AFF"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680374" w14:textId="77777777" w:rsidR="00234841" w:rsidRPr="009C5B90" w:rsidRDefault="00234841" w:rsidP="00D17253">
            <w:pPr>
              <w:pStyle w:val="TAH"/>
              <w:rPr>
                <w:lang w:val="en-US"/>
              </w:rPr>
            </w:pPr>
            <w:r w:rsidRPr="009C5B90">
              <w:rPr>
                <w:lang w:val="en-US"/>
              </w:rPr>
              <w:t>Description</w:t>
            </w:r>
          </w:p>
        </w:tc>
      </w:tr>
      <w:tr w:rsidR="00234841" w:rsidRPr="009C5B90" w14:paraId="3B5B3F89"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271EF" w14:textId="77777777" w:rsidR="00234841" w:rsidRPr="009C5B90" w:rsidRDefault="00234841" w:rsidP="00D17253">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49840A" w14:textId="77777777" w:rsidR="00234841" w:rsidRPr="009C5B90" w:rsidRDefault="00234841" w:rsidP="00D17253">
            <w:pPr>
              <w:pStyle w:val="TAL"/>
              <w:rPr>
                <w:lang w:val="en-US"/>
              </w:rPr>
            </w:pPr>
            <w:r w:rsidRPr="009C5B90">
              <w:rPr>
                <w:lang w:val="en-US"/>
              </w:rPr>
              <w:t>AMF 3GPP Access Registration</w:t>
            </w:r>
          </w:p>
        </w:tc>
      </w:tr>
      <w:tr w:rsidR="00234841" w:rsidRPr="009C5B90" w14:paraId="74C5013F"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A144AF" w14:textId="77777777" w:rsidR="00234841" w:rsidRPr="009C5B90" w:rsidRDefault="00234841" w:rsidP="00D17253">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D4C636" w14:textId="77777777" w:rsidR="00234841" w:rsidRPr="009C5B90" w:rsidRDefault="00234841" w:rsidP="00D17253">
            <w:pPr>
              <w:pStyle w:val="TAL"/>
              <w:rPr>
                <w:lang w:val="en-US"/>
              </w:rPr>
            </w:pPr>
            <w:r w:rsidRPr="009C5B90">
              <w:rPr>
                <w:lang w:val="en-US"/>
              </w:rPr>
              <w:t>SMF Non 3GPP Access Registration</w:t>
            </w:r>
          </w:p>
        </w:tc>
      </w:tr>
      <w:tr w:rsidR="00234841" w:rsidRPr="009C5B90" w14:paraId="657C2C34"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CDC2DA" w14:textId="77777777" w:rsidR="00234841" w:rsidRPr="009C5B90" w:rsidRDefault="00234841" w:rsidP="00D17253">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8ED81" w14:textId="77777777" w:rsidR="00234841" w:rsidRPr="009C5B90" w:rsidRDefault="00234841" w:rsidP="00D17253">
            <w:pPr>
              <w:pStyle w:val="TAL"/>
              <w:rPr>
                <w:lang w:val="en-US"/>
              </w:rPr>
            </w:pPr>
            <w:r w:rsidRPr="009C5B90">
              <w:rPr>
                <w:lang w:val="en-US"/>
              </w:rPr>
              <w:t>SDM Subscriptions</w:t>
            </w:r>
          </w:p>
        </w:tc>
      </w:tr>
      <w:tr w:rsidR="00234841" w:rsidRPr="009C5B90" w14:paraId="389447B4"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B8A586" w14:textId="77777777" w:rsidR="00234841" w:rsidRPr="009C5B90" w:rsidRDefault="00234841" w:rsidP="00D17253">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2EF54" w14:textId="77777777" w:rsidR="00234841" w:rsidRPr="009C5B90" w:rsidRDefault="00234841" w:rsidP="00D17253">
            <w:pPr>
              <w:pStyle w:val="TAL"/>
              <w:rPr>
                <w:lang w:val="en-US"/>
              </w:rPr>
            </w:pPr>
            <w:r w:rsidRPr="009C5B90">
              <w:rPr>
                <w:lang w:val="en-US"/>
              </w:rPr>
              <w:t>EE Subscriptions</w:t>
            </w:r>
          </w:p>
        </w:tc>
      </w:tr>
      <w:tr w:rsidR="00234841" w:rsidRPr="009C5B90" w14:paraId="4CFCD023"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8F843B" w14:textId="77777777" w:rsidR="00234841" w:rsidRPr="009C5B90" w:rsidRDefault="00234841" w:rsidP="00D17253">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D09BFB" w14:textId="77777777" w:rsidR="00234841" w:rsidRPr="009C5B90" w:rsidRDefault="00234841" w:rsidP="00D17253">
            <w:pPr>
              <w:pStyle w:val="TAL"/>
              <w:rPr>
                <w:lang w:val="en-US"/>
              </w:rPr>
            </w:pPr>
            <w:r w:rsidRPr="009C5B90">
              <w:rPr>
                <w:lang w:val="en-US"/>
              </w:rPr>
              <w:t>SMSF 3GPP Access Registration</w:t>
            </w:r>
          </w:p>
        </w:tc>
      </w:tr>
      <w:tr w:rsidR="00234841" w:rsidRPr="009C5B90" w14:paraId="0E021518"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C9B465" w14:textId="77777777" w:rsidR="00234841" w:rsidRPr="009C5B90" w:rsidRDefault="00234841" w:rsidP="00D17253">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A4CD2" w14:textId="77777777" w:rsidR="00234841" w:rsidRPr="009C5B90" w:rsidRDefault="00234841" w:rsidP="00D17253">
            <w:pPr>
              <w:pStyle w:val="TAL"/>
              <w:rPr>
                <w:lang w:val="en-US"/>
              </w:rPr>
            </w:pPr>
            <w:r w:rsidRPr="009C5B90">
              <w:rPr>
                <w:lang w:val="en-US"/>
              </w:rPr>
              <w:t>SMSF Non 3GPP Access Registration</w:t>
            </w:r>
          </w:p>
        </w:tc>
      </w:tr>
      <w:tr w:rsidR="00234841" w:rsidRPr="009C5B90" w14:paraId="227693B0"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FF66A" w14:textId="77777777" w:rsidR="00234841" w:rsidRPr="009C5B90" w:rsidRDefault="00234841" w:rsidP="00D17253">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CF8EF" w14:textId="77777777" w:rsidR="00234841" w:rsidRPr="009C5B90" w:rsidRDefault="00234841" w:rsidP="00D17253">
            <w:pPr>
              <w:pStyle w:val="TAL"/>
              <w:rPr>
                <w:lang w:val="en-US"/>
              </w:rPr>
            </w:pPr>
            <w:r w:rsidRPr="009C5B90">
              <w:rPr>
                <w:lang w:val="en-US"/>
              </w:rPr>
              <w:t>UDR Subscriptions</w:t>
            </w:r>
          </w:p>
        </w:tc>
      </w:tr>
      <w:tr w:rsidR="00234841" w:rsidRPr="009C5B90" w14:paraId="4001E7F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0C8205" w14:textId="77777777" w:rsidR="00234841" w:rsidRPr="009C5B90" w:rsidRDefault="00234841" w:rsidP="00D17253">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4C90E" w14:textId="77777777" w:rsidR="00234841" w:rsidRPr="009C5B90" w:rsidRDefault="00234841" w:rsidP="00D17253">
            <w:pPr>
              <w:pStyle w:val="TAL"/>
              <w:rPr>
                <w:lang w:val="en-US"/>
              </w:rPr>
            </w:pPr>
            <w:r w:rsidRPr="009C5B90">
              <w:rPr>
                <w:lang w:val="en-US"/>
              </w:rPr>
              <w:t>SMF Registrations</w:t>
            </w:r>
          </w:p>
        </w:tc>
      </w:tr>
      <w:tr w:rsidR="00234841" w:rsidRPr="009C5B90" w14:paraId="55C0800A"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CCC51" w14:textId="77777777" w:rsidR="00234841" w:rsidRPr="009C5B90" w:rsidRDefault="00234841" w:rsidP="00D17253">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7143E" w14:textId="77777777" w:rsidR="00234841" w:rsidRPr="009C5B90" w:rsidRDefault="00234841" w:rsidP="00D17253">
            <w:pPr>
              <w:pStyle w:val="TAL"/>
              <w:rPr>
                <w:lang w:val="en-US"/>
              </w:rPr>
            </w:pPr>
            <w:r w:rsidRPr="009C5B90">
              <w:rPr>
                <w:lang w:val="en-US"/>
              </w:rPr>
              <w:t>IP-SM-GW Registration</w:t>
            </w:r>
          </w:p>
        </w:tc>
      </w:tr>
      <w:tr w:rsidR="00234841" w:rsidRPr="009C5B90" w14:paraId="4751ED7E"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CE097" w14:textId="77777777" w:rsidR="00234841" w:rsidRPr="009C5B90" w:rsidRDefault="00234841" w:rsidP="00D17253">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0DC59" w14:textId="77777777" w:rsidR="00234841" w:rsidRPr="009C5B90" w:rsidRDefault="00234841" w:rsidP="00D17253">
            <w:pPr>
              <w:pStyle w:val="TAL"/>
              <w:rPr>
                <w:lang w:val="en-US"/>
              </w:rPr>
            </w:pPr>
            <w:r>
              <w:rPr>
                <w:lang w:val="en-US"/>
              </w:rPr>
              <w:t>Roaming Information</w:t>
            </w:r>
          </w:p>
        </w:tc>
      </w:tr>
      <w:tr w:rsidR="00234841" w:rsidRPr="009C5B90" w14:paraId="2256FA23"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0C63A" w14:textId="77777777" w:rsidR="00234841" w:rsidRPr="009C5B90" w:rsidRDefault="00234841" w:rsidP="00D17253">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17589" w14:textId="77777777" w:rsidR="00234841" w:rsidRPr="009C5B90" w:rsidRDefault="00234841" w:rsidP="00D17253">
            <w:pPr>
              <w:pStyle w:val="TAL"/>
              <w:rPr>
                <w:lang w:val="en-US"/>
              </w:rPr>
            </w:pPr>
            <w:r>
              <w:rPr>
                <w:lang w:val="en-US"/>
              </w:rPr>
              <w:t>PEI information</w:t>
            </w:r>
          </w:p>
        </w:tc>
      </w:tr>
    </w:tbl>
    <w:p w14:paraId="7DC6E3CF" w14:textId="77777777" w:rsidR="00234841" w:rsidRPr="00533C32" w:rsidRDefault="00234841" w:rsidP="00234841">
      <w:pPr>
        <w:rPr>
          <w:lang w:eastAsia="zh-CN"/>
        </w:rPr>
      </w:pPr>
    </w:p>
    <w:p w14:paraId="521E66E5" w14:textId="77777777" w:rsidR="00234841" w:rsidRPr="00533C32" w:rsidRDefault="00234841" w:rsidP="00234841">
      <w:pPr>
        <w:pStyle w:val="Heading4"/>
      </w:pPr>
      <w:bookmarkStart w:id="3175" w:name="_Toc20127189"/>
      <w:bookmarkStart w:id="3176" w:name="_Toc27589180"/>
      <w:bookmarkStart w:id="3177" w:name="_Toc36459986"/>
      <w:bookmarkStart w:id="3178" w:name="_Toc45029582"/>
      <w:bookmarkStart w:id="3179" w:name="_Toc56520869"/>
      <w:bookmarkStart w:id="3180" w:name="_Toc90587219"/>
      <w:bookmarkStart w:id="3181" w:name="_Toc106616770"/>
      <w:bookmarkStart w:id="3182" w:name="_Toc122101472"/>
      <w:r w:rsidRPr="00533C32">
        <w:lastRenderedPageBreak/>
        <w:t>5.4.3.</w:t>
      </w:r>
      <w:r w:rsidRPr="00533C32">
        <w:rPr>
          <w:lang w:eastAsia="zh-CN"/>
        </w:rPr>
        <w:t>7</w:t>
      </w:r>
      <w:r w:rsidRPr="00533C32">
        <w:tab/>
        <w:t xml:space="preserve">Enumeration: </w:t>
      </w:r>
      <w:r w:rsidRPr="00533C32">
        <w:rPr>
          <w:lang w:eastAsia="zh-CN"/>
        </w:rPr>
        <w:t>SqnScheme</w:t>
      </w:r>
      <w:bookmarkEnd w:id="3175"/>
      <w:bookmarkEnd w:id="3176"/>
      <w:bookmarkEnd w:id="3177"/>
      <w:bookmarkEnd w:id="3178"/>
      <w:bookmarkEnd w:id="3179"/>
      <w:bookmarkEnd w:id="3180"/>
      <w:bookmarkEnd w:id="3181"/>
      <w:bookmarkEnd w:id="3182"/>
    </w:p>
    <w:p w14:paraId="735E5234" w14:textId="77777777" w:rsidR="00234841" w:rsidRPr="00533C32" w:rsidRDefault="00234841" w:rsidP="00434F1A">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234841" w:rsidRPr="009C5B90" w14:paraId="69599CA0"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848E21"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4D3791" w14:textId="77777777" w:rsidR="00234841" w:rsidRPr="009C5B90" w:rsidRDefault="00234841" w:rsidP="00D17253">
            <w:pPr>
              <w:pStyle w:val="TAH"/>
              <w:rPr>
                <w:lang w:val="en-US"/>
              </w:rPr>
            </w:pPr>
            <w:r w:rsidRPr="009C5B90">
              <w:rPr>
                <w:lang w:val="en-US"/>
              </w:rPr>
              <w:t>Description</w:t>
            </w:r>
          </w:p>
        </w:tc>
      </w:tr>
      <w:tr w:rsidR="00234841" w:rsidRPr="009C5B90" w14:paraId="748FD071"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A9625" w14:textId="77777777" w:rsidR="00234841" w:rsidRPr="009C5B90" w:rsidRDefault="00234841" w:rsidP="00D17253">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ED21F" w14:textId="77777777" w:rsidR="00234841" w:rsidRPr="009C5B90" w:rsidRDefault="00234841" w:rsidP="00D17253">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234841" w:rsidRPr="009C5B90" w14:paraId="2DBD2CF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3C6F71" w14:textId="77777777" w:rsidR="00234841" w:rsidRPr="009C5B90" w:rsidRDefault="00234841" w:rsidP="00D17253">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C2D93" w14:textId="77777777" w:rsidR="00234841" w:rsidRPr="009C5B90" w:rsidRDefault="00234841" w:rsidP="00D17253">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234841" w:rsidRPr="009C5B90" w14:paraId="31B65AEC"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736516" w14:textId="77777777" w:rsidR="00234841" w:rsidRPr="009C5B90" w:rsidRDefault="00234841" w:rsidP="00D17253">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9D6E8" w14:textId="77777777" w:rsidR="00234841" w:rsidRPr="009C5B90" w:rsidRDefault="00234841" w:rsidP="00D17253">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234841" w:rsidRPr="009C5B90" w14:paraId="71C025F6" w14:textId="77777777" w:rsidTr="00D17253">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CAE501" w14:textId="77777777" w:rsidR="00234841" w:rsidRPr="009C5B90" w:rsidRDefault="00234841" w:rsidP="00D17253">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737D3CF5" w14:textId="77777777" w:rsidR="00234841" w:rsidRPr="00533C32" w:rsidRDefault="00234841" w:rsidP="00234841">
      <w:pPr>
        <w:rPr>
          <w:lang w:val="en-US" w:eastAsia="zh-CN"/>
        </w:rPr>
      </w:pPr>
    </w:p>
    <w:p w14:paraId="2698871B" w14:textId="77777777" w:rsidR="00234841" w:rsidRPr="00533C32" w:rsidRDefault="00234841" w:rsidP="00234841">
      <w:pPr>
        <w:pStyle w:val="Heading4"/>
      </w:pPr>
      <w:bookmarkStart w:id="3183" w:name="_Toc20127190"/>
      <w:bookmarkStart w:id="3184" w:name="_Toc27589181"/>
      <w:bookmarkStart w:id="3185" w:name="_Toc36459987"/>
      <w:bookmarkStart w:id="3186" w:name="_Toc45029583"/>
      <w:bookmarkStart w:id="3187" w:name="_Toc56520870"/>
      <w:bookmarkStart w:id="3188" w:name="_Toc90587220"/>
      <w:bookmarkStart w:id="3189" w:name="_Toc106616771"/>
      <w:bookmarkStart w:id="3190" w:name="_Toc122101473"/>
      <w:r w:rsidRPr="00533C32">
        <w:t>5.4.3.</w:t>
      </w:r>
      <w:r w:rsidRPr="00533C32">
        <w:rPr>
          <w:lang w:eastAsia="zh-CN"/>
        </w:rPr>
        <w:t>8</w:t>
      </w:r>
      <w:r w:rsidRPr="00533C32">
        <w:tab/>
        <w:t xml:space="preserve">Enumeration: </w:t>
      </w:r>
      <w:r w:rsidRPr="00533C32">
        <w:rPr>
          <w:lang w:eastAsia="zh-CN"/>
        </w:rPr>
        <w:t>Sign</w:t>
      </w:r>
      <w:bookmarkEnd w:id="3183"/>
      <w:bookmarkEnd w:id="3184"/>
      <w:bookmarkEnd w:id="3185"/>
      <w:bookmarkEnd w:id="3186"/>
      <w:bookmarkEnd w:id="3187"/>
      <w:bookmarkEnd w:id="3188"/>
      <w:bookmarkEnd w:id="3189"/>
      <w:bookmarkEnd w:id="3190"/>
    </w:p>
    <w:p w14:paraId="4483D347" w14:textId="77777777" w:rsidR="00234841" w:rsidRPr="00533C32" w:rsidRDefault="00234841" w:rsidP="00434F1A">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234841" w:rsidRPr="009C5B90" w14:paraId="54B9CF5B"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4D14AD"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1EE811" w14:textId="77777777" w:rsidR="00234841" w:rsidRPr="009C5B90" w:rsidRDefault="00234841" w:rsidP="00D17253">
            <w:pPr>
              <w:pStyle w:val="TAH"/>
              <w:rPr>
                <w:lang w:val="en-US"/>
              </w:rPr>
            </w:pPr>
            <w:r w:rsidRPr="009C5B90">
              <w:rPr>
                <w:lang w:val="en-US"/>
              </w:rPr>
              <w:t>Description</w:t>
            </w:r>
          </w:p>
        </w:tc>
      </w:tr>
      <w:tr w:rsidR="00234841" w:rsidRPr="009C5B90" w14:paraId="66B42C0F"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4C792" w14:textId="77777777" w:rsidR="00234841" w:rsidRPr="009C5B90" w:rsidRDefault="00234841" w:rsidP="00D17253">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9335D" w14:textId="77777777" w:rsidR="00234841" w:rsidRPr="009C5B90" w:rsidRDefault="00234841" w:rsidP="00D17253">
            <w:pPr>
              <w:pStyle w:val="TAL"/>
              <w:rPr>
                <w:lang w:val="en-US"/>
              </w:rPr>
            </w:pPr>
          </w:p>
        </w:tc>
      </w:tr>
      <w:tr w:rsidR="00234841" w:rsidRPr="009C5B90" w14:paraId="6116EBC6"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0B1AE9" w14:textId="77777777" w:rsidR="00234841" w:rsidRPr="009C5B90" w:rsidRDefault="00234841" w:rsidP="00D17253">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41FDB" w14:textId="77777777" w:rsidR="00234841" w:rsidRPr="009C5B90" w:rsidRDefault="00234841" w:rsidP="00D17253">
            <w:pPr>
              <w:pStyle w:val="TAL"/>
              <w:rPr>
                <w:lang w:val="en-US"/>
              </w:rPr>
            </w:pPr>
          </w:p>
        </w:tc>
      </w:tr>
    </w:tbl>
    <w:p w14:paraId="475FF541" w14:textId="77777777" w:rsidR="00234841" w:rsidRPr="00533C32" w:rsidRDefault="00234841" w:rsidP="00234841">
      <w:pPr>
        <w:rPr>
          <w:lang w:eastAsia="zh-CN"/>
        </w:rPr>
      </w:pPr>
    </w:p>
    <w:p w14:paraId="47508EC9" w14:textId="77777777" w:rsidR="00234841" w:rsidRPr="00533C32" w:rsidRDefault="00234841" w:rsidP="00234841">
      <w:pPr>
        <w:pStyle w:val="Heading4"/>
      </w:pPr>
      <w:bookmarkStart w:id="3191" w:name="_Toc20127191"/>
      <w:bookmarkStart w:id="3192" w:name="_Toc27589182"/>
      <w:bookmarkStart w:id="3193" w:name="_Toc36459988"/>
      <w:bookmarkStart w:id="3194" w:name="_Toc45029584"/>
      <w:bookmarkStart w:id="3195" w:name="_Toc56520871"/>
      <w:bookmarkStart w:id="3196" w:name="_Toc90587221"/>
      <w:bookmarkStart w:id="3197" w:name="_Toc106616772"/>
      <w:bookmarkStart w:id="3198" w:name="_Toc122101474"/>
      <w:r w:rsidRPr="00533C32">
        <w:t>5.4.3.</w:t>
      </w:r>
      <w:r w:rsidRPr="00533C32">
        <w:rPr>
          <w:lang w:eastAsia="zh-CN"/>
        </w:rPr>
        <w:t>9</w:t>
      </w:r>
      <w:r w:rsidRPr="00533C32">
        <w:tab/>
        <w:t>Enumeration: UeUpdateStatus</w:t>
      </w:r>
      <w:bookmarkEnd w:id="3191"/>
      <w:bookmarkEnd w:id="3192"/>
      <w:bookmarkEnd w:id="3193"/>
      <w:bookmarkEnd w:id="3194"/>
      <w:bookmarkEnd w:id="3195"/>
      <w:bookmarkEnd w:id="3196"/>
      <w:bookmarkEnd w:id="3197"/>
      <w:bookmarkEnd w:id="3198"/>
    </w:p>
    <w:p w14:paraId="78829C7E" w14:textId="77777777" w:rsidR="00234841" w:rsidRPr="00533C32" w:rsidRDefault="00234841" w:rsidP="00434F1A">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234841" w:rsidRPr="009C5B90" w14:paraId="17EAEACE"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BA880E"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026BB6" w14:textId="77777777" w:rsidR="00234841" w:rsidRPr="009C5B90" w:rsidRDefault="00234841" w:rsidP="00D17253">
            <w:pPr>
              <w:pStyle w:val="TAH"/>
              <w:rPr>
                <w:lang w:val="en-US"/>
              </w:rPr>
            </w:pPr>
            <w:r w:rsidRPr="009C5B90">
              <w:rPr>
                <w:lang w:val="en-US"/>
              </w:rPr>
              <w:t>Description</w:t>
            </w:r>
          </w:p>
        </w:tc>
      </w:tr>
      <w:tr w:rsidR="00234841" w:rsidRPr="009C5B90" w14:paraId="0DB257D8"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3E9177" w14:textId="77777777" w:rsidR="00234841" w:rsidRPr="009C5B90" w:rsidRDefault="00234841" w:rsidP="00D17253">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F57A6" w14:textId="77777777" w:rsidR="00234841" w:rsidRPr="009C5B90" w:rsidRDefault="00234841" w:rsidP="00D17253">
            <w:pPr>
              <w:pStyle w:val="TAL"/>
              <w:rPr>
                <w:lang w:val="en-US"/>
              </w:rPr>
            </w:pPr>
            <w:r w:rsidRPr="009C5B90">
              <w:rPr>
                <w:lang w:val="en-US"/>
              </w:rPr>
              <w:t>SOR data update / UPU data update / NSSAI update / CAG update has not been sent to the AMF e.g. because no AMF was registered at provisioning time</w:t>
            </w:r>
          </w:p>
        </w:tc>
      </w:tr>
      <w:tr w:rsidR="00234841" w:rsidRPr="009C5B90" w14:paraId="2CEBFE31"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0B976" w14:textId="77777777" w:rsidR="00234841" w:rsidRPr="009C5B90" w:rsidRDefault="00234841" w:rsidP="00D17253">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79BFE" w14:textId="77777777" w:rsidR="00234841" w:rsidRPr="009C5B90" w:rsidRDefault="00234841" w:rsidP="00D17253">
            <w:pPr>
              <w:pStyle w:val="TAL"/>
              <w:rPr>
                <w:lang w:val="en-US" w:eastAsia="zh-CN"/>
              </w:rPr>
            </w:pPr>
            <w:r w:rsidRPr="009C5B90">
              <w:rPr>
                <w:lang w:val="en-US"/>
              </w:rPr>
              <w:t>SOR data update / UPU data update has been sent to the AMF; Acknowledgement was not requested</w:t>
            </w:r>
          </w:p>
          <w:p w14:paraId="4D68149F" w14:textId="77777777" w:rsidR="00234841" w:rsidRPr="009C5B90" w:rsidRDefault="00234841" w:rsidP="00D17253">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234841" w:rsidRPr="009C5B90" w14:paraId="77A12F1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3685A" w14:textId="77777777" w:rsidR="00234841" w:rsidRPr="009C5B90" w:rsidRDefault="00234841" w:rsidP="00D17253">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73AA1" w14:textId="77777777" w:rsidR="00234841" w:rsidRPr="009C5B90" w:rsidRDefault="00234841" w:rsidP="00D17253">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234841" w:rsidRPr="009C5B90" w14:paraId="7FCAC128"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988840" w14:textId="77777777" w:rsidR="00234841" w:rsidRPr="009C5B90" w:rsidRDefault="00234841" w:rsidP="00D17253">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00C0A" w14:textId="77777777" w:rsidR="00234841" w:rsidRPr="009C5B90" w:rsidRDefault="00234841" w:rsidP="00D17253">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234841" w:rsidRPr="009C5B90" w14:paraId="742AEE55"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12075" w14:textId="77777777" w:rsidR="00234841" w:rsidRPr="009C5B90" w:rsidRDefault="00234841" w:rsidP="00D17253">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E4F9" w14:textId="77777777" w:rsidR="00234841" w:rsidRPr="009C5B90" w:rsidRDefault="00234841" w:rsidP="00D17253">
            <w:pPr>
              <w:pStyle w:val="TAL"/>
              <w:rPr>
                <w:lang w:val="en-US"/>
              </w:rPr>
            </w:pPr>
            <w:r w:rsidRPr="009C5B90">
              <w:rPr>
                <w:lang w:val="en-US"/>
              </w:rPr>
              <w:t>SOR data update / UPU data update has been sent to the AMF, but could not be forwarded to the UE due to the UE not being reachable.</w:t>
            </w:r>
          </w:p>
        </w:tc>
      </w:tr>
    </w:tbl>
    <w:p w14:paraId="2E0636D4" w14:textId="77777777" w:rsidR="00234841" w:rsidRDefault="00234841" w:rsidP="00234841">
      <w:pPr>
        <w:rPr>
          <w:lang w:eastAsia="zh-CN"/>
        </w:rPr>
      </w:pPr>
    </w:p>
    <w:p w14:paraId="3F7237E9" w14:textId="77777777" w:rsidR="00234841" w:rsidRDefault="00234841" w:rsidP="00234841">
      <w:pPr>
        <w:pStyle w:val="Heading4"/>
      </w:pPr>
      <w:bookmarkStart w:id="3199" w:name="_Toc67689320"/>
      <w:bookmarkStart w:id="3200" w:name="_Toc56520210"/>
      <w:bookmarkStart w:id="3201" w:name="_Toc90587222"/>
      <w:bookmarkStart w:id="3202" w:name="_Toc106616773"/>
      <w:bookmarkStart w:id="3203" w:name="_Toc122101475"/>
      <w:r>
        <w:lastRenderedPageBreak/>
        <w:t>5.4.3.10</w:t>
      </w:r>
      <w:r>
        <w:tab/>
        <w:t xml:space="preserve">Enumeration: </w:t>
      </w:r>
      <w:bookmarkEnd w:id="3199"/>
      <w:bookmarkEnd w:id="3200"/>
      <w:r>
        <w:t>PpDataType</w:t>
      </w:r>
      <w:bookmarkEnd w:id="3201"/>
      <w:bookmarkEnd w:id="3202"/>
      <w:bookmarkEnd w:id="3203"/>
    </w:p>
    <w:p w14:paraId="1BD7B7C5" w14:textId="77777777" w:rsidR="00234841" w:rsidRDefault="00234841" w:rsidP="00434F1A">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234841" w:rsidRPr="009C5B90" w14:paraId="3E7C9423" w14:textId="77777777" w:rsidTr="00D17253">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B1B70A" w14:textId="77777777" w:rsidR="00234841" w:rsidRPr="009C5B90" w:rsidRDefault="00234841" w:rsidP="00D17253">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C7D67E" w14:textId="77777777" w:rsidR="00234841" w:rsidRPr="009C5B90" w:rsidRDefault="00234841" w:rsidP="00D17253">
            <w:pPr>
              <w:pStyle w:val="TAH"/>
              <w:rPr>
                <w:lang w:val="en-US"/>
              </w:rPr>
            </w:pPr>
            <w:r w:rsidRPr="009C5B90">
              <w:rPr>
                <w:lang w:val="en-US"/>
              </w:rPr>
              <w:t>Description</w:t>
            </w:r>
          </w:p>
        </w:tc>
      </w:tr>
      <w:tr w:rsidR="00234841" w:rsidRPr="009C5B90" w14:paraId="758C2B71"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BDFED" w14:textId="77777777" w:rsidR="00234841" w:rsidRPr="009C5B90" w:rsidRDefault="00234841" w:rsidP="00D17253">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A5F71" w14:textId="77777777" w:rsidR="00234841" w:rsidRPr="009C5B90" w:rsidRDefault="00234841" w:rsidP="00D17253">
            <w:pPr>
              <w:pStyle w:val="TAL"/>
              <w:rPr>
                <w:lang w:val="en-US"/>
              </w:rPr>
            </w:pPr>
            <w:r w:rsidRPr="009C5B90">
              <w:rPr>
                <w:rFonts w:cs="Arial"/>
                <w:szCs w:val="18"/>
              </w:rPr>
              <w:t>Communication Characteristics</w:t>
            </w:r>
            <w:r w:rsidRPr="009C5B90">
              <w:rPr>
                <w:lang w:val="en-US"/>
              </w:rPr>
              <w:t xml:space="preserve"> Parameters</w:t>
            </w:r>
          </w:p>
        </w:tc>
      </w:tr>
      <w:tr w:rsidR="00234841" w:rsidRPr="009C5B90" w14:paraId="66100F20"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6B9380" w14:textId="77777777" w:rsidR="00234841" w:rsidRPr="009C5B90" w:rsidRDefault="00234841" w:rsidP="00D17253">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65C4F" w14:textId="77777777" w:rsidR="00234841" w:rsidRPr="009C5B90" w:rsidRDefault="00234841" w:rsidP="00D17253">
            <w:pPr>
              <w:pStyle w:val="TAL"/>
              <w:rPr>
                <w:lang w:val="en-US"/>
              </w:rPr>
            </w:pPr>
            <w:r w:rsidRPr="009C5B90">
              <w:rPr>
                <w:rFonts w:cs="Arial"/>
                <w:szCs w:val="18"/>
              </w:rPr>
              <w:t>Expected UE Behaviour Parameters</w:t>
            </w:r>
          </w:p>
        </w:tc>
      </w:tr>
      <w:tr w:rsidR="00234841" w:rsidRPr="009C5B90" w14:paraId="1A2B8601"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2122F5" w14:textId="77777777" w:rsidR="00234841" w:rsidRPr="009C5B90" w:rsidRDefault="00234841" w:rsidP="00D17253">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6CCCC" w14:textId="77777777" w:rsidR="00234841" w:rsidRPr="009C5B90" w:rsidRDefault="00234841" w:rsidP="00D17253">
            <w:pPr>
              <w:pStyle w:val="TAL"/>
              <w:rPr>
                <w:lang w:val="en-US"/>
              </w:rPr>
            </w:pPr>
            <w:r w:rsidRPr="009C5B90">
              <w:rPr>
                <w:rFonts w:cs="Arial"/>
                <w:szCs w:val="18"/>
              </w:rPr>
              <w:t>Enhanced Coverage Restriction Parameters</w:t>
            </w:r>
          </w:p>
        </w:tc>
      </w:tr>
      <w:tr w:rsidR="00234841" w:rsidRPr="009C5B90" w14:paraId="76C59612"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C08A51" w14:textId="77777777" w:rsidR="00234841" w:rsidRPr="009C5B90" w:rsidRDefault="00234841" w:rsidP="00D17253">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6F082" w14:textId="77777777" w:rsidR="00234841" w:rsidRPr="009C5B90" w:rsidRDefault="00234841" w:rsidP="00D17253">
            <w:pPr>
              <w:pStyle w:val="TAL"/>
              <w:rPr>
                <w:lang w:val="en-US"/>
              </w:rPr>
            </w:pPr>
            <w:r w:rsidRPr="009C5B90">
              <w:rPr>
                <w:rFonts w:cs="Arial"/>
                <w:szCs w:val="18"/>
              </w:rPr>
              <w:t>ACS Information</w:t>
            </w:r>
          </w:p>
        </w:tc>
      </w:tr>
      <w:tr w:rsidR="00234841" w:rsidRPr="009C5B90" w14:paraId="3A3BEE9D"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B31A5" w14:textId="77777777" w:rsidR="00234841" w:rsidRPr="009C5B90" w:rsidRDefault="00234841" w:rsidP="00D17253">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C3938" w14:textId="77777777" w:rsidR="00234841" w:rsidRPr="009C5B90" w:rsidRDefault="00234841" w:rsidP="00D17253">
            <w:pPr>
              <w:pStyle w:val="TAL"/>
              <w:rPr>
                <w:lang w:val="en-US"/>
              </w:rPr>
            </w:pPr>
            <w:r w:rsidRPr="009C5B90">
              <w:rPr>
                <w:lang w:val="en-US"/>
              </w:rPr>
              <w:t>Trace Data</w:t>
            </w:r>
          </w:p>
        </w:tc>
      </w:tr>
      <w:tr w:rsidR="00234841" w:rsidRPr="009C5B90" w14:paraId="29E39727"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3DCBA3" w14:textId="77777777" w:rsidR="00234841" w:rsidRPr="009C5B90" w:rsidRDefault="00234841" w:rsidP="00D17253">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9F472" w14:textId="77777777" w:rsidR="00234841" w:rsidRPr="009C5B90" w:rsidRDefault="00234841" w:rsidP="00D17253">
            <w:pPr>
              <w:pStyle w:val="TAL"/>
              <w:rPr>
                <w:lang w:val="en-US"/>
              </w:rPr>
            </w:pPr>
            <w:r w:rsidRPr="009C5B90">
              <w:rPr>
                <w:rFonts w:cs="Arial"/>
                <w:szCs w:val="18"/>
              </w:rPr>
              <w:t>Session Transfer Number for SRVCC</w:t>
            </w:r>
          </w:p>
        </w:tc>
      </w:tr>
      <w:tr w:rsidR="00234841" w:rsidRPr="009C5B90" w14:paraId="08BD2E6B"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A6F90" w14:textId="77777777" w:rsidR="00234841" w:rsidRPr="009C5B90" w:rsidRDefault="00234841" w:rsidP="00D17253">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6AA39" w14:textId="77777777" w:rsidR="00234841" w:rsidRPr="009C5B90" w:rsidRDefault="00234841" w:rsidP="00D17253">
            <w:pPr>
              <w:pStyle w:val="TAL"/>
              <w:rPr>
                <w:lang w:val="en-US"/>
              </w:rPr>
            </w:pPr>
            <w:r w:rsidRPr="009C5B90">
              <w:rPr>
                <w:rFonts w:cs="Arial"/>
                <w:szCs w:val="18"/>
              </w:rPr>
              <w:t>LCS Privacy Parameters</w:t>
            </w:r>
          </w:p>
        </w:tc>
      </w:tr>
      <w:tr w:rsidR="00234841" w:rsidRPr="009C5B90" w14:paraId="77AD419F"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AA6CF3" w14:textId="77777777" w:rsidR="00234841" w:rsidRPr="009C5B90" w:rsidRDefault="00234841" w:rsidP="00D17253">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29B52" w14:textId="77777777" w:rsidR="00234841" w:rsidRPr="009C5B90" w:rsidRDefault="00234841" w:rsidP="00D17253">
            <w:pPr>
              <w:pStyle w:val="TAL"/>
            </w:pPr>
            <w:r w:rsidRPr="009C5B90">
              <w:rPr>
                <w:rFonts w:cs="Arial"/>
                <w:szCs w:val="18"/>
              </w:rPr>
              <w:t>Steering of Roaming information to be conveyed to a UE</w:t>
            </w:r>
          </w:p>
        </w:tc>
      </w:tr>
    </w:tbl>
    <w:p w14:paraId="4CBB70BD" w14:textId="77777777" w:rsidR="00234841" w:rsidRPr="00533C32" w:rsidRDefault="00234841" w:rsidP="00234841">
      <w:pPr>
        <w:rPr>
          <w:lang w:eastAsia="zh-CN"/>
        </w:rPr>
      </w:pPr>
    </w:p>
    <w:p w14:paraId="4DE0E5CA" w14:textId="77777777" w:rsidR="00234841" w:rsidRPr="00533C32" w:rsidRDefault="00234841" w:rsidP="00434F1A">
      <w:pPr>
        <w:pStyle w:val="Heading3"/>
      </w:pPr>
      <w:bookmarkStart w:id="3204" w:name="_Toc20127192"/>
      <w:bookmarkStart w:id="3205" w:name="_Toc27589183"/>
      <w:bookmarkStart w:id="3206" w:name="_Toc36459989"/>
      <w:bookmarkStart w:id="3207" w:name="_Toc45029585"/>
      <w:bookmarkStart w:id="3208" w:name="_Toc56520872"/>
      <w:bookmarkStart w:id="3209" w:name="_Toc90587223"/>
      <w:bookmarkStart w:id="3210" w:name="_Toc106616774"/>
      <w:bookmarkStart w:id="3211" w:name="_Toc122101476"/>
      <w:r w:rsidRPr="00533C32">
        <w:t>5.4.4</w:t>
      </w:r>
      <w:r w:rsidRPr="00533C32">
        <w:tab/>
        <w:t>Binary data</w:t>
      </w:r>
      <w:bookmarkEnd w:id="3204"/>
      <w:bookmarkEnd w:id="3205"/>
      <w:bookmarkEnd w:id="3206"/>
      <w:bookmarkEnd w:id="3207"/>
      <w:bookmarkEnd w:id="3208"/>
      <w:bookmarkEnd w:id="3209"/>
      <w:bookmarkEnd w:id="3210"/>
      <w:bookmarkEnd w:id="3211"/>
    </w:p>
    <w:p w14:paraId="47DC5C23" w14:textId="77777777" w:rsidR="00234841" w:rsidRPr="00533C32" w:rsidRDefault="00234841" w:rsidP="00234841">
      <w:pPr>
        <w:rPr>
          <w:lang w:eastAsia="zh-CN"/>
        </w:rPr>
      </w:pPr>
      <w:r w:rsidRPr="00533C32">
        <w:rPr>
          <w:lang w:eastAsia="zh-CN"/>
        </w:rPr>
        <w:t>N/A</w:t>
      </w:r>
    </w:p>
    <w:p w14:paraId="6BC777D0" w14:textId="77777777" w:rsidR="00234841" w:rsidRPr="00533C32" w:rsidRDefault="00234841" w:rsidP="00434F1A">
      <w:pPr>
        <w:pStyle w:val="Heading2"/>
        <w:rPr>
          <w:lang w:eastAsia="zh-CN"/>
        </w:rPr>
      </w:pPr>
      <w:bookmarkStart w:id="3212" w:name="_Toc20127193"/>
      <w:bookmarkStart w:id="3213" w:name="_Toc27589184"/>
      <w:bookmarkStart w:id="3214" w:name="_Toc36459990"/>
      <w:bookmarkStart w:id="3215" w:name="_Toc45029586"/>
      <w:bookmarkStart w:id="3216" w:name="_Toc56520873"/>
      <w:bookmarkStart w:id="3217" w:name="_Toc90587224"/>
      <w:bookmarkStart w:id="3218" w:name="_Toc106616775"/>
      <w:bookmarkStart w:id="3219" w:name="_Toc122101477"/>
      <w:r w:rsidRPr="00533C32">
        <w:rPr>
          <w:lang w:eastAsia="zh-CN"/>
        </w:rPr>
        <w:t>5.5</w:t>
      </w:r>
      <w:r w:rsidRPr="00533C32">
        <w:rPr>
          <w:lang w:eastAsia="zh-CN"/>
        </w:rPr>
        <w:tab/>
        <w:t>Error handling</w:t>
      </w:r>
      <w:bookmarkEnd w:id="3212"/>
      <w:bookmarkEnd w:id="3213"/>
      <w:bookmarkEnd w:id="3214"/>
      <w:bookmarkEnd w:id="3215"/>
      <w:bookmarkEnd w:id="3216"/>
      <w:bookmarkEnd w:id="3217"/>
      <w:bookmarkEnd w:id="3218"/>
      <w:bookmarkEnd w:id="3219"/>
    </w:p>
    <w:p w14:paraId="5E4C633E" w14:textId="77777777" w:rsidR="00234841" w:rsidRPr="00533C32" w:rsidRDefault="00234841" w:rsidP="0023484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38824F4" w14:textId="77777777" w:rsidR="00234841" w:rsidRPr="00533C32" w:rsidRDefault="00234841" w:rsidP="00434F1A">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34841" w:rsidRPr="009C5B90" w14:paraId="2FE2954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FE7FE8" w14:textId="77777777" w:rsidR="00234841" w:rsidRPr="009C5B90" w:rsidRDefault="00234841" w:rsidP="00D17253">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267DA3E6" w14:textId="77777777" w:rsidR="00234841" w:rsidRPr="009C5B90" w:rsidRDefault="00234841" w:rsidP="00D17253">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D05865F" w14:textId="77777777" w:rsidR="00234841" w:rsidRPr="009C5B90" w:rsidRDefault="00234841" w:rsidP="00D17253">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1800BFDC" w14:textId="77777777" w:rsidR="00234841" w:rsidRPr="009C5B90" w:rsidRDefault="00234841" w:rsidP="00D17253">
            <w:pPr>
              <w:pStyle w:val="TAL"/>
              <w:rPr>
                <w:b/>
                <w:lang w:val="en-US"/>
              </w:rPr>
            </w:pPr>
            <w:r w:rsidRPr="009C5B90">
              <w:rPr>
                <w:b/>
                <w:lang w:val="en-US"/>
              </w:rPr>
              <w:t>Response</w:t>
            </w:r>
          </w:p>
          <w:p w14:paraId="6FCD0A20" w14:textId="77777777" w:rsidR="00234841" w:rsidRPr="009C5B90" w:rsidRDefault="00234841" w:rsidP="00D17253">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80A581A" w14:textId="77777777" w:rsidR="00234841" w:rsidRPr="009C5B90" w:rsidRDefault="00234841" w:rsidP="00D17253">
            <w:pPr>
              <w:pStyle w:val="TAL"/>
              <w:rPr>
                <w:b/>
                <w:lang w:val="en-US"/>
              </w:rPr>
            </w:pPr>
            <w:r w:rsidRPr="009C5B90">
              <w:rPr>
                <w:b/>
                <w:lang w:val="en-US"/>
              </w:rPr>
              <w:t>Description</w:t>
            </w:r>
          </w:p>
        </w:tc>
      </w:tr>
      <w:tr w:rsidR="00234841" w:rsidRPr="009C5B90" w14:paraId="088F4C0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8537E8"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BE8FD4"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8A09BF9"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48C5EED" w14:textId="77777777" w:rsidR="00234841" w:rsidRPr="009C5B90" w:rsidRDefault="00234841" w:rsidP="00D17253">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682257CD" w14:textId="77777777" w:rsidR="00234841" w:rsidRPr="009C5B90" w:rsidRDefault="00234841" w:rsidP="00D17253">
            <w:pPr>
              <w:pStyle w:val="TAL"/>
              <w:rPr>
                <w:lang w:val="en-US" w:eastAsia="zh-CN"/>
              </w:rPr>
            </w:pPr>
            <w:r w:rsidRPr="009C5B90">
              <w:rPr>
                <w:lang w:val="en-US" w:eastAsia="zh-CN"/>
              </w:rPr>
              <w:t>For unsuccessful status codes, the UDR may provide detailed information.</w:t>
            </w:r>
          </w:p>
        </w:tc>
      </w:tr>
      <w:tr w:rsidR="00234841" w:rsidRPr="009C5B90" w14:paraId="3E28C7DC"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64B2B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3D88115F" w14:textId="77777777" w:rsidR="00234841" w:rsidRDefault="00234841" w:rsidP="00234841">
      <w:pPr>
        <w:rPr>
          <w:lang w:eastAsia="zh-CN"/>
        </w:rPr>
      </w:pPr>
    </w:p>
    <w:p w14:paraId="280F4A2C" w14:textId="77777777" w:rsidR="00234841" w:rsidRPr="00533C32" w:rsidRDefault="00234841" w:rsidP="0023484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6D9D3999" w14:textId="77777777" w:rsidR="00234841" w:rsidRPr="00533C32" w:rsidRDefault="00234841" w:rsidP="00434F1A">
      <w:pPr>
        <w:pStyle w:val="Heading2"/>
      </w:pPr>
      <w:bookmarkStart w:id="3220" w:name="_Toc20127194"/>
      <w:bookmarkStart w:id="3221" w:name="_Toc27589185"/>
      <w:bookmarkStart w:id="3222" w:name="_Toc36459991"/>
      <w:bookmarkStart w:id="3223" w:name="_Toc45029587"/>
      <w:bookmarkStart w:id="3224" w:name="_Toc56520874"/>
      <w:bookmarkStart w:id="3225" w:name="_Toc90587225"/>
      <w:bookmarkStart w:id="3226" w:name="_Toc106616776"/>
      <w:bookmarkStart w:id="3227" w:name="_Toc122101478"/>
      <w:r w:rsidRPr="00533C32">
        <w:rPr>
          <w:lang w:eastAsia="zh-CN"/>
        </w:rPr>
        <w:t>5.6</w:t>
      </w:r>
      <w:r w:rsidRPr="00533C32">
        <w:rPr>
          <w:lang w:eastAsia="zh-CN"/>
        </w:rPr>
        <w:tab/>
        <w:t>Feature negotiation</w:t>
      </w:r>
      <w:bookmarkEnd w:id="3220"/>
      <w:bookmarkEnd w:id="3221"/>
      <w:bookmarkEnd w:id="3222"/>
      <w:bookmarkEnd w:id="3223"/>
      <w:bookmarkEnd w:id="3224"/>
      <w:bookmarkEnd w:id="3225"/>
      <w:bookmarkEnd w:id="3226"/>
      <w:bookmarkEnd w:id="3227"/>
    </w:p>
    <w:p w14:paraId="43B78497" w14:textId="77777777" w:rsidR="00234841" w:rsidRPr="00533C32" w:rsidRDefault="00234841" w:rsidP="0023484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2665ECF" w14:textId="77777777" w:rsidR="00234841" w:rsidRPr="00533C32" w:rsidRDefault="00234841" w:rsidP="00234841">
      <w:pPr>
        <w:pStyle w:val="Heading8"/>
      </w:pPr>
      <w:bookmarkStart w:id="3228" w:name="_Toc20127195"/>
      <w:bookmarkStart w:id="3229" w:name="_Toc27589186"/>
      <w:bookmarkStart w:id="3230" w:name="_Toc36459992"/>
      <w:bookmarkStart w:id="3231" w:name="_Toc45029588"/>
      <w:bookmarkStart w:id="3232" w:name="_Toc56520875"/>
      <w:bookmarkStart w:id="3233" w:name="_Toc90587226"/>
      <w:bookmarkStart w:id="3234" w:name="_Toc106616777"/>
      <w:bookmarkStart w:id="3235" w:name="_Toc122101479"/>
      <w:r w:rsidRPr="00533C32">
        <w:lastRenderedPageBreak/>
        <w:t>Annex A (normative):</w:t>
      </w:r>
      <w:r w:rsidRPr="00533C32">
        <w:br/>
        <w:t>OpenAPI specification</w:t>
      </w:r>
      <w:bookmarkEnd w:id="3228"/>
      <w:bookmarkEnd w:id="3229"/>
      <w:bookmarkEnd w:id="3230"/>
      <w:bookmarkEnd w:id="3231"/>
      <w:bookmarkEnd w:id="3232"/>
      <w:bookmarkEnd w:id="3233"/>
      <w:bookmarkEnd w:id="3234"/>
      <w:bookmarkEnd w:id="3235"/>
    </w:p>
    <w:p w14:paraId="5C500FC0" w14:textId="77777777" w:rsidR="00234841" w:rsidRPr="00533C32" w:rsidRDefault="00234841" w:rsidP="00234841">
      <w:pPr>
        <w:pStyle w:val="Heading1"/>
      </w:pPr>
      <w:bookmarkStart w:id="3236" w:name="_Toc20127196"/>
      <w:bookmarkStart w:id="3237" w:name="_Toc27589187"/>
      <w:bookmarkStart w:id="3238" w:name="_Toc36459993"/>
      <w:bookmarkStart w:id="3239" w:name="_Toc45029589"/>
      <w:bookmarkStart w:id="3240" w:name="_Toc56520876"/>
      <w:bookmarkStart w:id="3241" w:name="_Toc90587227"/>
      <w:bookmarkStart w:id="3242" w:name="_Toc106616778"/>
      <w:bookmarkStart w:id="3243" w:name="_Toc122101480"/>
      <w:r w:rsidRPr="00533C32">
        <w:t>A.1</w:t>
      </w:r>
      <w:r w:rsidRPr="00533C32">
        <w:tab/>
        <w:t>General</w:t>
      </w:r>
      <w:bookmarkEnd w:id="3236"/>
      <w:bookmarkEnd w:id="3237"/>
      <w:bookmarkEnd w:id="3238"/>
      <w:bookmarkEnd w:id="3239"/>
      <w:bookmarkEnd w:id="3240"/>
      <w:bookmarkEnd w:id="3241"/>
      <w:bookmarkEnd w:id="3242"/>
      <w:bookmarkEnd w:id="3243"/>
    </w:p>
    <w:p w14:paraId="06792FF7" w14:textId="77777777" w:rsidR="00234841" w:rsidRPr="00533C32" w:rsidRDefault="00234841" w:rsidP="0023484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7231C9D4" w14:textId="77777777" w:rsidR="00234841" w:rsidRPr="00533C32" w:rsidRDefault="00234841" w:rsidP="00234841">
      <w:r w:rsidRPr="00533C32">
        <w:t>This Annex takes precedence when being discrepant to other parts of the specification with respect to the encoding of information elements and methods within the API(s).</w:t>
      </w:r>
    </w:p>
    <w:p w14:paraId="7B18C592" w14:textId="77777777" w:rsidR="00234841" w:rsidRPr="00533C32" w:rsidRDefault="00234841" w:rsidP="0023484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0060601D" w14:textId="77777777" w:rsidR="00234841" w:rsidRDefault="00234841" w:rsidP="00234841">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0C53E592" w14:textId="77777777" w:rsidR="00234841" w:rsidRPr="00533C32" w:rsidRDefault="00234841" w:rsidP="00234841">
      <w:pPr>
        <w:pStyle w:val="Heading1"/>
      </w:pPr>
      <w:bookmarkStart w:id="3244" w:name="_Toc20127197"/>
      <w:bookmarkStart w:id="3245" w:name="_Toc27589188"/>
      <w:bookmarkStart w:id="3246" w:name="_Toc36459994"/>
      <w:bookmarkStart w:id="3247" w:name="_Toc45029590"/>
      <w:bookmarkStart w:id="3248" w:name="_Toc56520877"/>
      <w:bookmarkStart w:id="3249" w:name="_Toc90587228"/>
      <w:bookmarkStart w:id="3250" w:name="_Toc106616779"/>
      <w:bookmarkStart w:id="3251" w:name="_Toc122101481"/>
      <w:r w:rsidRPr="00533C32">
        <w:t>A.2</w:t>
      </w:r>
      <w:r w:rsidRPr="00533C32">
        <w:tab/>
        <w:t>Nudr_DataRepository API for Subscription Data</w:t>
      </w:r>
      <w:bookmarkEnd w:id="3244"/>
      <w:bookmarkEnd w:id="3245"/>
      <w:bookmarkEnd w:id="3246"/>
      <w:bookmarkEnd w:id="3247"/>
      <w:bookmarkEnd w:id="3248"/>
      <w:bookmarkEnd w:id="3249"/>
      <w:bookmarkEnd w:id="3250"/>
      <w:bookmarkEnd w:id="3251"/>
    </w:p>
    <w:p w14:paraId="099ACBE4" w14:textId="77777777" w:rsidR="00234841" w:rsidRPr="00533C32" w:rsidRDefault="00234841" w:rsidP="00234841">
      <w:pPr>
        <w:rPr>
          <w:lang w:eastAsia="zh-CN"/>
        </w:rPr>
      </w:pPr>
      <w:bookmarkStart w:id="3252" w:name="historyclause"/>
      <w:r w:rsidRPr="00533C32">
        <w:t>For the purpose of referencing entities in the Open API file defined in this Annex, it shall be assumed that this Open API file is contained in a physical file named "TS29505_Subscription_Data.yaml".</w:t>
      </w:r>
    </w:p>
    <w:p w14:paraId="128C8E03" w14:textId="77777777" w:rsidR="00234841" w:rsidRPr="00533C32" w:rsidRDefault="00234841" w:rsidP="00234841">
      <w:pPr>
        <w:pStyle w:val="PL"/>
        <w:rPr>
          <w:lang w:eastAsia="zh-CN"/>
        </w:rPr>
      </w:pPr>
    </w:p>
    <w:p w14:paraId="3530C968" w14:textId="77777777" w:rsidR="00234841" w:rsidRPr="00533C32" w:rsidRDefault="00234841" w:rsidP="00234841">
      <w:pPr>
        <w:pStyle w:val="PL"/>
      </w:pPr>
      <w:r w:rsidRPr="00533C32">
        <w:t>openapi: 3.0.0</w:t>
      </w:r>
    </w:p>
    <w:p w14:paraId="2BAB7632" w14:textId="77777777" w:rsidR="00234841" w:rsidRPr="00533C32" w:rsidRDefault="00234841" w:rsidP="00234841">
      <w:pPr>
        <w:pStyle w:val="PL"/>
        <w:rPr>
          <w:lang w:eastAsia="zh-CN"/>
        </w:rPr>
      </w:pPr>
      <w:r w:rsidRPr="00533C32">
        <w:t>info:</w:t>
      </w:r>
    </w:p>
    <w:p w14:paraId="6BE226B7" w14:textId="77777777" w:rsidR="00234841" w:rsidRPr="00533C32" w:rsidRDefault="00234841" w:rsidP="00234841">
      <w:pPr>
        <w:pStyle w:val="PL"/>
        <w:rPr>
          <w:lang w:eastAsia="zh-CN"/>
        </w:rPr>
      </w:pPr>
      <w:r w:rsidRPr="00533C32">
        <w:t xml:space="preserve">  version: '-'</w:t>
      </w:r>
    </w:p>
    <w:p w14:paraId="5DF4306B" w14:textId="77777777" w:rsidR="00234841" w:rsidRPr="00533C32" w:rsidRDefault="00234841" w:rsidP="0023484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7BF24F1C" w14:textId="77777777" w:rsidR="00234841" w:rsidRPr="00533C32" w:rsidRDefault="00234841" w:rsidP="00234841">
      <w:pPr>
        <w:pStyle w:val="PL"/>
        <w:rPr>
          <w:lang w:eastAsia="zh-CN"/>
        </w:rPr>
      </w:pPr>
      <w:r w:rsidRPr="00533C32">
        <w:t xml:space="preserve">  description: |</w:t>
      </w:r>
    </w:p>
    <w:p w14:paraId="19D1E800" w14:textId="77777777" w:rsidR="00234841" w:rsidRPr="00533C32" w:rsidRDefault="00234841" w:rsidP="0023484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24BE012C" w14:textId="77777777" w:rsidR="00234841" w:rsidRPr="00533C32" w:rsidRDefault="00234841" w:rsidP="00234841">
      <w:pPr>
        <w:pStyle w:val="PL"/>
        <w:rPr>
          <w:lang w:eastAsia="zh-CN"/>
        </w:rPr>
      </w:pPr>
      <w:r w:rsidRPr="00533C32">
        <w:t xml:space="preserve">    The API version is defined in 3GPP TS 29.504</w:t>
      </w:r>
      <w:r w:rsidRPr="00533C32">
        <w:rPr>
          <w:lang w:eastAsia="zh-CN"/>
        </w:rPr>
        <w:t>.</w:t>
      </w:r>
      <w:r>
        <w:rPr>
          <w:lang w:eastAsia="zh-CN"/>
        </w:rPr>
        <w:t xml:space="preserve">  </w:t>
      </w:r>
    </w:p>
    <w:p w14:paraId="283FBF2A" w14:textId="77777777" w:rsidR="00234841" w:rsidRPr="00533C32" w:rsidRDefault="00234841" w:rsidP="00234841">
      <w:pPr>
        <w:pStyle w:val="PL"/>
        <w:rPr>
          <w:lang w:eastAsia="zh-CN"/>
        </w:rPr>
      </w:pPr>
      <w:r w:rsidRPr="00533C32">
        <w:t xml:space="preserve">    © 20</w:t>
      </w:r>
      <w:r>
        <w:rPr>
          <w:rFonts w:hint="eastAsia"/>
          <w:lang w:eastAsia="zh-CN"/>
        </w:rPr>
        <w:t>2</w:t>
      </w:r>
      <w:r>
        <w:rPr>
          <w:lang w:eastAsia="zh-CN"/>
        </w:rPr>
        <w:t>2</w:t>
      </w:r>
      <w:r w:rsidRPr="00533C32">
        <w:t>, 3GPP Organizational Partners (ARIB, ATIS, CCSA, ETSI, TSDSI, TTA, TTC).</w:t>
      </w:r>
      <w:r>
        <w:t xml:space="preserve">  </w:t>
      </w:r>
    </w:p>
    <w:p w14:paraId="3095815B" w14:textId="77777777" w:rsidR="00234841" w:rsidRPr="00533C32" w:rsidRDefault="00234841" w:rsidP="00234841">
      <w:pPr>
        <w:pStyle w:val="PL"/>
        <w:rPr>
          <w:lang w:eastAsia="zh-CN"/>
        </w:rPr>
      </w:pPr>
      <w:r w:rsidRPr="00533C32">
        <w:t xml:space="preserve">    All rights reserved.</w:t>
      </w:r>
    </w:p>
    <w:p w14:paraId="72904464" w14:textId="77777777" w:rsidR="00234841" w:rsidRPr="00533C32" w:rsidRDefault="00234841" w:rsidP="00234841">
      <w:pPr>
        <w:pStyle w:val="PL"/>
        <w:rPr>
          <w:lang w:eastAsia="zh-CN"/>
        </w:rPr>
      </w:pPr>
    </w:p>
    <w:p w14:paraId="239CA358" w14:textId="77777777" w:rsidR="00234841" w:rsidRPr="00533C32" w:rsidRDefault="00234841" w:rsidP="00234841">
      <w:pPr>
        <w:pStyle w:val="PL"/>
      </w:pPr>
      <w:r w:rsidRPr="00533C32">
        <w:t>externalDocs:</w:t>
      </w:r>
    </w:p>
    <w:p w14:paraId="4B3339EA" w14:textId="695E3030" w:rsidR="00234841" w:rsidRPr="00533C32" w:rsidRDefault="00234841" w:rsidP="00234841">
      <w:pPr>
        <w:pStyle w:val="PL"/>
      </w:pPr>
      <w:r w:rsidRPr="00533C32">
        <w:t xml:space="preserve">  description: 3GPP TS 29.505 V1</w:t>
      </w:r>
      <w:r>
        <w:rPr>
          <w:rFonts w:hint="eastAsia"/>
          <w:lang w:eastAsia="zh-CN"/>
        </w:rPr>
        <w:t>7</w:t>
      </w:r>
      <w:r w:rsidRPr="00533C32">
        <w:t>.</w:t>
      </w:r>
      <w:r w:rsidR="00746605">
        <w:rPr>
          <w:rFonts w:hint="eastAsia"/>
          <w:lang w:eastAsia="zh-CN"/>
        </w:rPr>
        <w:t>9</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0741A2C6" w14:textId="77777777" w:rsidR="00234841" w:rsidRPr="00533C32" w:rsidRDefault="00234841" w:rsidP="00234841">
      <w:pPr>
        <w:pStyle w:val="PL"/>
        <w:rPr>
          <w:lang w:eastAsia="zh-CN"/>
        </w:rPr>
      </w:pPr>
      <w:r w:rsidRPr="00533C32">
        <w:t xml:space="preserve">  url: 'http</w:t>
      </w:r>
      <w:r>
        <w:t>s</w:t>
      </w:r>
      <w:r w:rsidRPr="00533C32">
        <w:t>://www.3gpp.org/ftp/Specs/archive/29_series/29.505/'</w:t>
      </w:r>
    </w:p>
    <w:p w14:paraId="7C0E3475" w14:textId="77777777" w:rsidR="00234841" w:rsidRPr="00533C32" w:rsidRDefault="00234841" w:rsidP="00234841">
      <w:pPr>
        <w:pStyle w:val="PL"/>
        <w:rPr>
          <w:lang w:eastAsia="zh-CN"/>
        </w:rPr>
      </w:pPr>
    </w:p>
    <w:p w14:paraId="47FF64FD" w14:textId="77777777" w:rsidR="00234841" w:rsidRPr="00533C32" w:rsidRDefault="00234841" w:rsidP="00234841">
      <w:pPr>
        <w:pStyle w:val="PL"/>
      </w:pPr>
      <w:r w:rsidRPr="00533C32">
        <w:t>paths:</w:t>
      </w:r>
    </w:p>
    <w:p w14:paraId="2BD21ABF" w14:textId="77777777" w:rsidR="00234841" w:rsidRPr="00533C32" w:rsidRDefault="00234841" w:rsidP="00234841">
      <w:pPr>
        <w:pStyle w:val="PL"/>
      </w:pPr>
    </w:p>
    <w:p w14:paraId="3658ED40" w14:textId="77777777" w:rsidR="00234841" w:rsidRPr="00533C32" w:rsidRDefault="00234841" w:rsidP="00234841">
      <w:pPr>
        <w:pStyle w:val="PL"/>
      </w:pPr>
      <w:r w:rsidRPr="00533C32">
        <w:t xml:space="preserve">  /subscription-data/{ueId}/authentication-data</w:t>
      </w:r>
      <w:r w:rsidRPr="00533C32">
        <w:rPr>
          <w:lang w:eastAsia="zh-CN"/>
        </w:rPr>
        <w:t>/authentication-subscription</w:t>
      </w:r>
      <w:r w:rsidRPr="00533C32">
        <w:t>:</w:t>
      </w:r>
    </w:p>
    <w:p w14:paraId="0C927E41" w14:textId="77777777" w:rsidR="00234841" w:rsidRPr="00533C32" w:rsidRDefault="00234841" w:rsidP="00234841">
      <w:pPr>
        <w:pStyle w:val="PL"/>
      </w:pPr>
      <w:r w:rsidRPr="00533C32">
        <w:lastRenderedPageBreak/>
        <w:t xml:space="preserve">    get:</w:t>
      </w:r>
    </w:p>
    <w:p w14:paraId="6B023A75" w14:textId="77777777" w:rsidR="00234841" w:rsidRPr="00533C32" w:rsidRDefault="00234841" w:rsidP="00234841">
      <w:pPr>
        <w:pStyle w:val="PL"/>
      </w:pPr>
      <w:r w:rsidRPr="00533C32">
        <w:t xml:space="preserve">      summary: Retrieves the authentication </w:t>
      </w:r>
      <w:r w:rsidRPr="00533C32">
        <w:rPr>
          <w:lang w:eastAsia="zh-CN"/>
        </w:rPr>
        <w:t xml:space="preserve">subscription </w:t>
      </w:r>
      <w:r w:rsidRPr="00533C32">
        <w:t>data of a UE</w:t>
      </w:r>
    </w:p>
    <w:p w14:paraId="4F899935" w14:textId="77777777" w:rsidR="00234841" w:rsidRPr="00533C32" w:rsidRDefault="00234841" w:rsidP="00234841">
      <w:pPr>
        <w:pStyle w:val="PL"/>
      </w:pPr>
      <w:r w:rsidRPr="00533C32">
        <w:t xml:space="preserve">      operationId: QueryAuth</w:t>
      </w:r>
      <w:r w:rsidRPr="00533C32">
        <w:rPr>
          <w:lang w:eastAsia="zh-CN"/>
        </w:rPr>
        <w:t>Subs</w:t>
      </w:r>
      <w:r w:rsidRPr="00533C32">
        <w:t>Data</w:t>
      </w:r>
    </w:p>
    <w:p w14:paraId="6CC76616" w14:textId="77777777" w:rsidR="00234841" w:rsidRPr="00533C32" w:rsidRDefault="00234841" w:rsidP="00234841">
      <w:pPr>
        <w:pStyle w:val="PL"/>
      </w:pPr>
      <w:r w:rsidRPr="00533C32">
        <w:t xml:space="preserve">      tags:</w:t>
      </w:r>
    </w:p>
    <w:p w14:paraId="38A4400C" w14:textId="77777777" w:rsidR="00234841" w:rsidRPr="00533C32" w:rsidRDefault="00234841" w:rsidP="00234841">
      <w:pPr>
        <w:pStyle w:val="PL"/>
      </w:pPr>
      <w:r w:rsidRPr="00533C32">
        <w:t xml:space="preserve">        - Authentication Data (Document)</w:t>
      </w:r>
    </w:p>
    <w:p w14:paraId="1039CF20" w14:textId="77777777" w:rsidR="00234841" w:rsidRDefault="00234841" w:rsidP="00234841">
      <w:pPr>
        <w:pStyle w:val="PL"/>
      </w:pPr>
      <w:r>
        <w:t xml:space="preserve">      security:</w:t>
      </w:r>
    </w:p>
    <w:p w14:paraId="14CBAC09" w14:textId="77777777" w:rsidR="00234841" w:rsidRDefault="00234841" w:rsidP="00234841">
      <w:pPr>
        <w:pStyle w:val="PL"/>
      </w:pPr>
      <w:r>
        <w:t xml:space="preserve">        - {}</w:t>
      </w:r>
    </w:p>
    <w:p w14:paraId="64938B97" w14:textId="77777777" w:rsidR="00234841" w:rsidRDefault="00234841" w:rsidP="00234841">
      <w:pPr>
        <w:pStyle w:val="PL"/>
      </w:pPr>
      <w:r>
        <w:t xml:space="preserve">        - oAuth2ClientCredentials:</w:t>
      </w:r>
    </w:p>
    <w:p w14:paraId="0B5F1426" w14:textId="77777777" w:rsidR="00234841" w:rsidRDefault="00234841" w:rsidP="00234841">
      <w:pPr>
        <w:pStyle w:val="PL"/>
      </w:pPr>
      <w:r>
        <w:t xml:space="preserve">          - nudr-dr</w:t>
      </w:r>
    </w:p>
    <w:p w14:paraId="5994A5AF" w14:textId="77777777" w:rsidR="00234841" w:rsidRDefault="00234841" w:rsidP="00234841">
      <w:pPr>
        <w:pStyle w:val="PL"/>
      </w:pPr>
      <w:r>
        <w:t xml:space="preserve">        - oAuth2ClientCredentials:</w:t>
      </w:r>
    </w:p>
    <w:p w14:paraId="36A50709" w14:textId="77777777" w:rsidR="00234841" w:rsidRDefault="00234841" w:rsidP="00234841">
      <w:pPr>
        <w:pStyle w:val="PL"/>
      </w:pPr>
      <w:r>
        <w:t xml:space="preserve">          - nudr-dr</w:t>
      </w:r>
    </w:p>
    <w:p w14:paraId="740BC3A7" w14:textId="77777777" w:rsidR="00234841" w:rsidRPr="00533C32" w:rsidRDefault="00234841" w:rsidP="00234841">
      <w:pPr>
        <w:pStyle w:val="PL"/>
      </w:pPr>
      <w:r>
        <w:t xml:space="preserve">          - nudr-dr:subscription-data:authentication-subscription:read</w:t>
      </w:r>
    </w:p>
    <w:p w14:paraId="025DC047" w14:textId="77777777" w:rsidR="00234841" w:rsidRPr="00533C32" w:rsidRDefault="00234841" w:rsidP="00234841">
      <w:pPr>
        <w:pStyle w:val="PL"/>
      </w:pPr>
      <w:r w:rsidRPr="00533C32">
        <w:t xml:space="preserve">      parameters:</w:t>
      </w:r>
    </w:p>
    <w:p w14:paraId="61A618C4" w14:textId="77777777" w:rsidR="00234841" w:rsidRPr="00533C32" w:rsidRDefault="00234841" w:rsidP="00234841">
      <w:pPr>
        <w:pStyle w:val="PL"/>
      </w:pPr>
      <w:r w:rsidRPr="00533C32">
        <w:t xml:space="preserve">        - name: ueId</w:t>
      </w:r>
    </w:p>
    <w:p w14:paraId="3C110128" w14:textId="77777777" w:rsidR="00234841" w:rsidRPr="00533C32" w:rsidRDefault="00234841" w:rsidP="00234841">
      <w:pPr>
        <w:pStyle w:val="PL"/>
      </w:pPr>
      <w:r w:rsidRPr="00533C32">
        <w:t xml:space="preserve">          in: path</w:t>
      </w:r>
    </w:p>
    <w:p w14:paraId="73661FDD" w14:textId="77777777" w:rsidR="00234841" w:rsidRPr="00533C32" w:rsidRDefault="00234841" w:rsidP="00234841">
      <w:pPr>
        <w:pStyle w:val="PL"/>
      </w:pPr>
      <w:r w:rsidRPr="00533C32">
        <w:t xml:space="preserve">          description: UE id</w:t>
      </w:r>
    </w:p>
    <w:p w14:paraId="2FE1544D" w14:textId="77777777" w:rsidR="00234841" w:rsidRPr="00533C32" w:rsidRDefault="00234841" w:rsidP="00234841">
      <w:pPr>
        <w:pStyle w:val="PL"/>
      </w:pPr>
      <w:r w:rsidRPr="00533C32">
        <w:t xml:space="preserve">          required: true</w:t>
      </w:r>
    </w:p>
    <w:p w14:paraId="726BE0EA" w14:textId="77777777" w:rsidR="00234841" w:rsidRPr="00533C32" w:rsidRDefault="00234841" w:rsidP="00234841">
      <w:pPr>
        <w:pStyle w:val="PL"/>
      </w:pPr>
      <w:r w:rsidRPr="00533C32">
        <w:t xml:space="preserve">          schema:</w:t>
      </w:r>
    </w:p>
    <w:p w14:paraId="2FA07422"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39941165" w14:textId="77777777" w:rsidR="00234841" w:rsidRPr="00533C32" w:rsidRDefault="00234841" w:rsidP="00234841">
      <w:pPr>
        <w:pStyle w:val="PL"/>
      </w:pPr>
      <w:r w:rsidRPr="00533C32">
        <w:t xml:space="preserve">        - name: supported-features</w:t>
      </w:r>
    </w:p>
    <w:p w14:paraId="006C2FC1" w14:textId="77777777" w:rsidR="00234841" w:rsidRPr="00533C32" w:rsidRDefault="00234841" w:rsidP="00234841">
      <w:pPr>
        <w:pStyle w:val="PL"/>
      </w:pPr>
      <w:r w:rsidRPr="00533C32">
        <w:t xml:space="preserve">          in: query</w:t>
      </w:r>
    </w:p>
    <w:p w14:paraId="5170AD58" w14:textId="77777777" w:rsidR="00234841" w:rsidRPr="00533C32" w:rsidRDefault="00234841" w:rsidP="00234841">
      <w:pPr>
        <w:pStyle w:val="PL"/>
      </w:pPr>
      <w:r w:rsidRPr="00533C32">
        <w:t xml:space="preserve">          description: Supported Features</w:t>
      </w:r>
    </w:p>
    <w:p w14:paraId="6AB6E594" w14:textId="77777777" w:rsidR="00234841" w:rsidRPr="00533C32" w:rsidRDefault="00234841" w:rsidP="00234841">
      <w:pPr>
        <w:pStyle w:val="PL"/>
      </w:pPr>
      <w:r w:rsidRPr="00533C32">
        <w:t xml:space="preserve">          schema:</w:t>
      </w:r>
    </w:p>
    <w:p w14:paraId="0592578E" w14:textId="77777777" w:rsidR="00234841" w:rsidRPr="00533C32" w:rsidRDefault="00234841" w:rsidP="00234841">
      <w:pPr>
        <w:pStyle w:val="PL"/>
        <w:rPr>
          <w:lang w:eastAsia="zh-CN"/>
        </w:rPr>
      </w:pPr>
      <w:r w:rsidRPr="00533C32">
        <w:t xml:space="preserve">             $ref: 'TS29571_CommonData.yaml#/components/schemas/SupportedFeatures'</w:t>
      </w:r>
    </w:p>
    <w:p w14:paraId="5A358E91" w14:textId="77777777" w:rsidR="00234841" w:rsidRPr="00533C32" w:rsidRDefault="00234841" w:rsidP="00234841">
      <w:pPr>
        <w:pStyle w:val="PL"/>
      </w:pPr>
      <w:r w:rsidRPr="00533C32">
        <w:t xml:space="preserve">      responses:</w:t>
      </w:r>
    </w:p>
    <w:p w14:paraId="53AB426B" w14:textId="77777777" w:rsidR="00234841" w:rsidRPr="00533C32" w:rsidRDefault="00234841" w:rsidP="00234841">
      <w:pPr>
        <w:pStyle w:val="PL"/>
      </w:pPr>
      <w:r w:rsidRPr="00533C32">
        <w:t xml:space="preserve">        '200':</w:t>
      </w:r>
    </w:p>
    <w:p w14:paraId="6C1FD25E" w14:textId="77777777" w:rsidR="00234841" w:rsidRPr="00533C32" w:rsidRDefault="00234841" w:rsidP="00234841">
      <w:pPr>
        <w:pStyle w:val="PL"/>
      </w:pPr>
      <w:r w:rsidRPr="00533C32">
        <w:t xml:space="preserve">          description: Expected response to a valid request</w:t>
      </w:r>
    </w:p>
    <w:p w14:paraId="1BD655A3" w14:textId="77777777" w:rsidR="00234841" w:rsidRPr="00533C32" w:rsidRDefault="00234841" w:rsidP="00234841">
      <w:pPr>
        <w:pStyle w:val="PL"/>
      </w:pPr>
      <w:r w:rsidRPr="00533C32">
        <w:t xml:space="preserve">          content:</w:t>
      </w:r>
    </w:p>
    <w:p w14:paraId="08A020DD" w14:textId="77777777" w:rsidR="00234841" w:rsidRPr="00533C32" w:rsidRDefault="00234841" w:rsidP="00234841">
      <w:pPr>
        <w:pStyle w:val="PL"/>
      </w:pPr>
      <w:r w:rsidRPr="00533C32">
        <w:t xml:space="preserve">            application/json:</w:t>
      </w:r>
    </w:p>
    <w:p w14:paraId="02197F2D" w14:textId="77777777" w:rsidR="00234841" w:rsidRPr="00533C32" w:rsidRDefault="00234841" w:rsidP="00234841">
      <w:pPr>
        <w:pStyle w:val="PL"/>
      </w:pPr>
      <w:r w:rsidRPr="00533C32">
        <w:t xml:space="preserve">              schema:</w:t>
      </w:r>
    </w:p>
    <w:p w14:paraId="2730A05D" w14:textId="77777777" w:rsidR="00234841" w:rsidRPr="00533C32" w:rsidRDefault="00234841" w:rsidP="00234841">
      <w:pPr>
        <w:pStyle w:val="PL"/>
      </w:pPr>
      <w:r w:rsidRPr="00533C32">
        <w:t xml:space="preserve">                $ref: '#/components/schemas/Authentication</w:t>
      </w:r>
      <w:r w:rsidRPr="00533C32">
        <w:rPr>
          <w:lang w:eastAsia="zh-CN"/>
        </w:rPr>
        <w:t>Subscription</w:t>
      </w:r>
      <w:r w:rsidRPr="00533C32">
        <w:t>'</w:t>
      </w:r>
    </w:p>
    <w:p w14:paraId="0F84E06A" w14:textId="77777777" w:rsidR="00234841" w:rsidRDefault="00234841" w:rsidP="00234841">
      <w:pPr>
        <w:pStyle w:val="PL"/>
        <w:rPr>
          <w:lang w:eastAsia="zh-CN"/>
        </w:rPr>
      </w:pPr>
      <w:r w:rsidRPr="00533C32">
        <w:t xml:space="preserve">        default:</w:t>
      </w:r>
    </w:p>
    <w:p w14:paraId="77A1F7B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BA8B33F" w14:textId="77777777" w:rsidR="00234841" w:rsidRPr="00533C32" w:rsidRDefault="00234841" w:rsidP="00234841">
      <w:pPr>
        <w:pStyle w:val="PL"/>
        <w:rPr>
          <w:lang w:eastAsia="zh-CN"/>
        </w:rPr>
      </w:pPr>
    </w:p>
    <w:p w14:paraId="31F13F4B" w14:textId="77777777" w:rsidR="00234841" w:rsidRPr="00533C32" w:rsidRDefault="00234841" w:rsidP="00234841">
      <w:pPr>
        <w:pStyle w:val="PL"/>
      </w:pPr>
      <w:r w:rsidRPr="00533C32">
        <w:t xml:space="preserve">    patch:</w:t>
      </w:r>
    </w:p>
    <w:p w14:paraId="0F15FE0F" w14:textId="77777777" w:rsidR="00234841" w:rsidRPr="00533C32" w:rsidRDefault="00234841" w:rsidP="00234841">
      <w:pPr>
        <w:pStyle w:val="PL"/>
      </w:pPr>
      <w:r w:rsidRPr="00533C32">
        <w:t xml:space="preserve">      summary: modify the authentication</w:t>
      </w:r>
      <w:r w:rsidRPr="00533C32">
        <w:rPr>
          <w:lang w:eastAsia="zh-CN"/>
        </w:rPr>
        <w:t xml:space="preserve"> subscription</w:t>
      </w:r>
      <w:r w:rsidRPr="00533C32">
        <w:t xml:space="preserve"> data of a UE</w:t>
      </w:r>
    </w:p>
    <w:p w14:paraId="59C048CF" w14:textId="77777777" w:rsidR="00234841" w:rsidRPr="00533C32" w:rsidRDefault="00234841" w:rsidP="00234841">
      <w:pPr>
        <w:pStyle w:val="PL"/>
        <w:rPr>
          <w:lang w:eastAsia="zh-CN"/>
        </w:rPr>
      </w:pPr>
      <w:r w:rsidRPr="00533C32">
        <w:t xml:space="preserve">      operationId: ModifyAuth</w:t>
      </w:r>
      <w:r w:rsidRPr="00533C32">
        <w:rPr>
          <w:lang w:eastAsia="zh-CN"/>
        </w:rPr>
        <w:t>enticationSubscription</w:t>
      </w:r>
    </w:p>
    <w:p w14:paraId="40B6125A" w14:textId="77777777" w:rsidR="00234841" w:rsidRPr="00533C32" w:rsidRDefault="00234841" w:rsidP="00234841">
      <w:pPr>
        <w:pStyle w:val="PL"/>
      </w:pPr>
      <w:r w:rsidRPr="00533C32">
        <w:t xml:space="preserve">      tags:</w:t>
      </w:r>
    </w:p>
    <w:p w14:paraId="23EAE8C7" w14:textId="77777777" w:rsidR="00234841" w:rsidRPr="00533C32" w:rsidRDefault="00234841" w:rsidP="00234841">
      <w:pPr>
        <w:pStyle w:val="PL"/>
      </w:pPr>
      <w:r w:rsidRPr="00533C32">
        <w:t xml:space="preserve">        - Authentication </w:t>
      </w:r>
      <w:r w:rsidRPr="00533C32">
        <w:rPr>
          <w:lang w:eastAsia="zh-CN"/>
        </w:rPr>
        <w:t>Subscription</w:t>
      </w:r>
      <w:r w:rsidRPr="00533C32">
        <w:t xml:space="preserve"> (Document)</w:t>
      </w:r>
    </w:p>
    <w:p w14:paraId="05F0EB38" w14:textId="77777777" w:rsidR="00234841" w:rsidRDefault="00234841" w:rsidP="00234841">
      <w:pPr>
        <w:pStyle w:val="PL"/>
      </w:pPr>
      <w:r>
        <w:t xml:space="preserve">      security:</w:t>
      </w:r>
    </w:p>
    <w:p w14:paraId="067C7D6B" w14:textId="77777777" w:rsidR="00234841" w:rsidRDefault="00234841" w:rsidP="00234841">
      <w:pPr>
        <w:pStyle w:val="PL"/>
      </w:pPr>
      <w:r>
        <w:t xml:space="preserve">        - {}</w:t>
      </w:r>
    </w:p>
    <w:p w14:paraId="70E41C94" w14:textId="77777777" w:rsidR="00234841" w:rsidRDefault="00234841" w:rsidP="00234841">
      <w:pPr>
        <w:pStyle w:val="PL"/>
      </w:pPr>
      <w:r>
        <w:t xml:space="preserve">        - oAuth2ClientCredentials:</w:t>
      </w:r>
    </w:p>
    <w:p w14:paraId="7A294822" w14:textId="77777777" w:rsidR="00234841" w:rsidRDefault="00234841" w:rsidP="00234841">
      <w:pPr>
        <w:pStyle w:val="PL"/>
      </w:pPr>
      <w:r>
        <w:t xml:space="preserve">          - nudr-dr</w:t>
      </w:r>
    </w:p>
    <w:p w14:paraId="1CC12F9F" w14:textId="77777777" w:rsidR="00234841" w:rsidRDefault="00234841" w:rsidP="00234841">
      <w:pPr>
        <w:pStyle w:val="PL"/>
      </w:pPr>
      <w:r>
        <w:t xml:space="preserve">        - oAuth2ClientCredentials:</w:t>
      </w:r>
    </w:p>
    <w:p w14:paraId="3A4CB690" w14:textId="77777777" w:rsidR="00234841" w:rsidRDefault="00234841" w:rsidP="00234841">
      <w:pPr>
        <w:pStyle w:val="PL"/>
      </w:pPr>
      <w:r>
        <w:t xml:space="preserve">          - nudr-dr</w:t>
      </w:r>
    </w:p>
    <w:p w14:paraId="2C0476F3" w14:textId="77777777" w:rsidR="00234841" w:rsidRPr="00533C32" w:rsidRDefault="00234841" w:rsidP="00234841">
      <w:pPr>
        <w:pStyle w:val="PL"/>
      </w:pPr>
      <w:r>
        <w:t xml:space="preserve">          - nudr-dr:subscription-data:authentication-subscription:modify</w:t>
      </w:r>
    </w:p>
    <w:p w14:paraId="42540A70" w14:textId="77777777" w:rsidR="00234841" w:rsidRPr="00533C32" w:rsidRDefault="00234841" w:rsidP="00234841">
      <w:pPr>
        <w:pStyle w:val="PL"/>
      </w:pPr>
      <w:r w:rsidRPr="00533C32">
        <w:lastRenderedPageBreak/>
        <w:t xml:space="preserve">      parameters:</w:t>
      </w:r>
    </w:p>
    <w:p w14:paraId="2D215370" w14:textId="77777777" w:rsidR="00234841" w:rsidRPr="00533C32" w:rsidRDefault="00234841" w:rsidP="00234841">
      <w:pPr>
        <w:pStyle w:val="PL"/>
      </w:pPr>
      <w:r w:rsidRPr="00533C32">
        <w:t xml:space="preserve">        - name: ueId</w:t>
      </w:r>
    </w:p>
    <w:p w14:paraId="728AC6FA" w14:textId="77777777" w:rsidR="00234841" w:rsidRPr="00533C32" w:rsidRDefault="00234841" w:rsidP="00234841">
      <w:pPr>
        <w:pStyle w:val="PL"/>
      </w:pPr>
      <w:r w:rsidRPr="00533C32">
        <w:t xml:space="preserve">          in: path</w:t>
      </w:r>
    </w:p>
    <w:p w14:paraId="5100561C" w14:textId="77777777" w:rsidR="00234841" w:rsidRPr="00533C32" w:rsidRDefault="00234841" w:rsidP="00234841">
      <w:pPr>
        <w:pStyle w:val="PL"/>
      </w:pPr>
      <w:r w:rsidRPr="00533C32">
        <w:t xml:space="preserve">          description: UE id</w:t>
      </w:r>
    </w:p>
    <w:p w14:paraId="14F46297" w14:textId="77777777" w:rsidR="00234841" w:rsidRPr="00533C32" w:rsidRDefault="00234841" w:rsidP="00234841">
      <w:pPr>
        <w:pStyle w:val="PL"/>
      </w:pPr>
      <w:r w:rsidRPr="00533C32">
        <w:t xml:space="preserve">          required: true</w:t>
      </w:r>
    </w:p>
    <w:p w14:paraId="7E76FC57" w14:textId="77777777" w:rsidR="00234841" w:rsidRPr="00533C32" w:rsidRDefault="00234841" w:rsidP="00234841">
      <w:pPr>
        <w:pStyle w:val="PL"/>
      </w:pPr>
      <w:r w:rsidRPr="00533C32">
        <w:t xml:space="preserve">          schema:</w:t>
      </w:r>
    </w:p>
    <w:p w14:paraId="35BB8C5E" w14:textId="77777777" w:rsidR="00234841" w:rsidRDefault="00234841" w:rsidP="00234841">
      <w:pPr>
        <w:pStyle w:val="PL"/>
        <w:rPr>
          <w:lang w:eastAsia="zh-CN"/>
        </w:rPr>
      </w:pPr>
      <w:r w:rsidRPr="00533C32">
        <w:t xml:space="preserve">            $ref: 'TS29571_CommonData.yaml#/components/schemas/</w:t>
      </w:r>
      <w:r>
        <w:t>Supi</w:t>
      </w:r>
      <w:r w:rsidRPr="00533C32">
        <w:t>'</w:t>
      </w:r>
    </w:p>
    <w:p w14:paraId="7704C83D" w14:textId="77777777" w:rsidR="00234841" w:rsidRPr="002857AD" w:rsidRDefault="00234841" w:rsidP="00234841">
      <w:pPr>
        <w:pStyle w:val="PL"/>
      </w:pPr>
      <w:r w:rsidRPr="002857AD">
        <w:t xml:space="preserve">        - name: supported-features</w:t>
      </w:r>
    </w:p>
    <w:p w14:paraId="0D82C10D" w14:textId="77777777" w:rsidR="00234841" w:rsidRPr="002857AD" w:rsidRDefault="00234841" w:rsidP="00234841">
      <w:pPr>
        <w:pStyle w:val="PL"/>
      </w:pPr>
      <w:r w:rsidRPr="002857AD">
        <w:t xml:space="preserve">          in: query</w:t>
      </w:r>
    </w:p>
    <w:p w14:paraId="6C34D0FC" w14:textId="77777777" w:rsidR="00234841" w:rsidRPr="002857AD" w:rsidRDefault="00234841" w:rsidP="00234841">
      <w:pPr>
        <w:pStyle w:val="PL"/>
      </w:pPr>
      <w:r w:rsidRPr="002857AD">
        <w:t xml:space="preserve">          description: Features required to be supported by the target NF</w:t>
      </w:r>
    </w:p>
    <w:p w14:paraId="41423567" w14:textId="77777777" w:rsidR="00234841" w:rsidRPr="002857AD" w:rsidRDefault="00234841" w:rsidP="00234841">
      <w:pPr>
        <w:pStyle w:val="PL"/>
      </w:pPr>
      <w:r w:rsidRPr="002857AD">
        <w:t xml:space="preserve">          schema:</w:t>
      </w:r>
    </w:p>
    <w:p w14:paraId="240792F3" w14:textId="77777777" w:rsidR="00234841" w:rsidRPr="00533C32" w:rsidRDefault="00234841" w:rsidP="00234841">
      <w:pPr>
        <w:pStyle w:val="PL"/>
        <w:rPr>
          <w:lang w:eastAsia="zh-CN"/>
        </w:rPr>
      </w:pPr>
      <w:r w:rsidRPr="002857AD">
        <w:t xml:space="preserve">            $ref: 'TS29571_CommonData.yaml#/components/schemas/SupportedFeatures'</w:t>
      </w:r>
    </w:p>
    <w:p w14:paraId="519D48A5" w14:textId="77777777" w:rsidR="00234841" w:rsidRPr="00533C32" w:rsidRDefault="00234841" w:rsidP="00234841">
      <w:pPr>
        <w:pStyle w:val="PL"/>
      </w:pPr>
      <w:r w:rsidRPr="00533C32">
        <w:t xml:space="preserve">      requestBody:</w:t>
      </w:r>
    </w:p>
    <w:p w14:paraId="19F8D004" w14:textId="77777777" w:rsidR="00234841" w:rsidRPr="00533C32" w:rsidRDefault="00234841" w:rsidP="00234841">
      <w:pPr>
        <w:pStyle w:val="PL"/>
      </w:pPr>
      <w:r w:rsidRPr="00533C32">
        <w:t xml:space="preserve">        content:</w:t>
      </w:r>
    </w:p>
    <w:p w14:paraId="7950D668" w14:textId="77777777" w:rsidR="00234841" w:rsidRPr="00533C32" w:rsidRDefault="00234841" w:rsidP="00234841">
      <w:pPr>
        <w:pStyle w:val="PL"/>
      </w:pPr>
      <w:r w:rsidRPr="00533C32">
        <w:t xml:space="preserve">          application/json-patch+json:</w:t>
      </w:r>
    </w:p>
    <w:p w14:paraId="2D3E5363" w14:textId="77777777" w:rsidR="00234841" w:rsidRPr="00533C32" w:rsidRDefault="00234841" w:rsidP="00234841">
      <w:pPr>
        <w:pStyle w:val="PL"/>
      </w:pPr>
      <w:r w:rsidRPr="00533C32">
        <w:t xml:space="preserve">            schema:</w:t>
      </w:r>
    </w:p>
    <w:p w14:paraId="4B11BD54" w14:textId="77777777" w:rsidR="00234841" w:rsidRPr="00533C32" w:rsidRDefault="00234841" w:rsidP="00234841">
      <w:pPr>
        <w:pStyle w:val="PL"/>
      </w:pPr>
      <w:r w:rsidRPr="00533C32">
        <w:t xml:space="preserve">              type: array</w:t>
      </w:r>
    </w:p>
    <w:p w14:paraId="02991A7C" w14:textId="77777777" w:rsidR="00234841" w:rsidRPr="00533C32" w:rsidRDefault="00234841" w:rsidP="00234841">
      <w:pPr>
        <w:pStyle w:val="PL"/>
      </w:pPr>
      <w:r w:rsidRPr="00533C32">
        <w:t xml:space="preserve">              items:</w:t>
      </w:r>
    </w:p>
    <w:p w14:paraId="4699A7CA" w14:textId="77777777" w:rsidR="00234841" w:rsidRPr="00533C32" w:rsidRDefault="00234841" w:rsidP="00234841">
      <w:pPr>
        <w:pStyle w:val="PL"/>
      </w:pPr>
      <w:r w:rsidRPr="00533C32">
        <w:t xml:space="preserve">                $ref: 'TS29571_CommonData.yaml#/components/schemas/PatchItem'</w:t>
      </w:r>
    </w:p>
    <w:p w14:paraId="0FC6D8B0" w14:textId="77777777" w:rsidR="00234841" w:rsidRPr="00533C32" w:rsidRDefault="00234841" w:rsidP="00234841">
      <w:pPr>
        <w:pStyle w:val="PL"/>
      </w:pPr>
      <w:r w:rsidRPr="00533C32">
        <w:t xml:space="preserve">        required: true</w:t>
      </w:r>
    </w:p>
    <w:p w14:paraId="5A739C6C" w14:textId="77777777" w:rsidR="00234841" w:rsidRPr="00533C32" w:rsidRDefault="00234841" w:rsidP="00234841">
      <w:pPr>
        <w:pStyle w:val="PL"/>
      </w:pPr>
      <w:r w:rsidRPr="00533C32">
        <w:t xml:space="preserve">      responses:</w:t>
      </w:r>
    </w:p>
    <w:p w14:paraId="2044B5D3" w14:textId="77777777" w:rsidR="00234841" w:rsidRPr="00533C32" w:rsidRDefault="00234841" w:rsidP="00234841">
      <w:pPr>
        <w:pStyle w:val="PL"/>
      </w:pPr>
      <w:r w:rsidRPr="00533C32">
        <w:t xml:space="preserve">        '204':</w:t>
      </w:r>
    </w:p>
    <w:p w14:paraId="07002A49" w14:textId="77777777" w:rsidR="00234841" w:rsidRPr="00533C32" w:rsidRDefault="00234841" w:rsidP="00234841">
      <w:pPr>
        <w:pStyle w:val="PL"/>
      </w:pPr>
      <w:r w:rsidRPr="00533C32">
        <w:t xml:space="preserve">          description: Expected response to a valid request</w:t>
      </w:r>
    </w:p>
    <w:p w14:paraId="2C62E2B3" w14:textId="77777777" w:rsidR="00234841" w:rsidRPr="00533C32" w:rsidRDefault="00234841" w:rsidP="00234841">
      <w:pPr>
        <w:pStyle w:val="PL"/>
      </w:pPr>
      <w:r w:rsidRPr="00533C32">
        <w:t xml:space="preserve">        '403':</w:t>
      </w:r>
    </w:p>
    <w:p w14:paraId="689FBEFF" w14:textId="77777777" w:rsidR="00234841" w:rsidRPr="00533C32" w:rsidRDefault="00234841" w:rsidP="00234841">
      <w:pPr>
        <w:pStyle w:val="PL"/>
      </w:pPr>
      <w:r w:rsidRPr="00533C32">
        <w:t xml:space="preserve">          description: modification is rejected</w:t>
      </w:r>
    </w:p>
    <w:p w14:paraId="536F31E6" w14:textId="77777777" w:rsidR="00234841" w:rsidRPr="00533C32" w:rsidRDefault="00234841" w:rsidP="00234841">
      <w:pPr>
        <w:pStyle w:val="PL"/>
      </w:pPr>
      <w:r w:rsidRPr="00533C32">
        <w:t xml:space="preserve">          content:</w:t>
      </w:r>
    </w:p>
    <w:p w14:paraId="6BDA28A8" w14:textId="77777777" w:rsidR="00234841" w:rsidRPr="00533C32" w:rsidRDefault="00234841" w:rsidP="00234841">
      <w:pPr>
        <w:pStyle w:val="PL"/>
      </w:pPr>
      <w:r w:rsidRPr="00533C32">
        <w:t xml:space="preserve">            application/problem+json:</w:t>
      </w:r>
    </w:p>
    <w:p w14:paraId="2B56A8A6" w14:textId="77777777" w:rsidR="00234841" w:rsidRPr="00533C32" w:rsidRDefault="00234841" w:rsidP="00234841">
      <w:pPr>
        <w:pStyle w:val="PL"/>
      </w:pPr>
      <w:r w:rsidRPr="00533C32">
        <w:t xml:space="preserve">              schema:</w:t>
      </w:r>
    </w:p>
    <w:p w14:paraId="3690A645" w14:textId="77777777" w:rsidR="00234841" w:rsidRPr="00533C32" w:rsidRDefault="00234841" w:rsidP="00234841">
      <w:pPr>
        <w:pStyle w:val="PL"/>
      </w:pPr>
      <w:r w:rsidRPr="00533C32">
        <w:t xml:space="preserve">                $ref: 'TS29571_CommonData.yaml#/components/schemas/ProblemDetails'</w:t>
      </w:r>
    </w:p>
    <w:p w14:paraId="66478738" w14:textId="77777777" w:rsidR="00234841" w:rsidRDefault="00234841" w:rsidP="00234841">
      <w:pPr>
        <w:pStyle w:val="PL"/>
        <w:rPr>
          <w:lang w:eastAsia="zh-CN"/>
        </w:rPr>
      </w:pPr>
      <w:r>
        <w:rPr>
          <w:rFonts w:hint="eastAsia"/>
          <w:lang w:eastAsia="zh-CN"/>
        </w:rPr>
        <w:t xml:space="preserve">        '200':</w:t>
      </w:r>
    </w:p>
    <w:p w14:paraId="611B6D99" w14:textId="77777777" w:rsidR="00234841" w:rsidRPr="000B71E3" w:rsidRDefault="00234841" w:rsidP="00234841">
      <w:pPr>
        <w:pStyle w:val="PL"/>
      </w:pPr>
      <w:r w:rsidRPr="000B71E3">
        <w:t xml:space="preserve">          description: Expected response to a valid request</w:t>
      </w:r>
    </w:p>
    <w:p w14:paraId="744862E4" w14:textId="77777777" w:rsidR="00234841" w:rsidRPr="000B71E3" w:rsidRDefault="00234841" w:rsidP="00234841">
      <w:pPr>
        <w:pStyle w:val="PL"/>
      </w:pPr>
      <w:r w:rsidRPr="000B71E3">
        <w:t xml:space="preserve">          content:</w:t>
      </w:r>
    </w:p>
    <w:p w14:paraId="1806BCA4" w14:textId="77777777" w:rsidR="00234841" w:rsidRPr="000B71E3" w:rsidRDefault="00234841" w:rsidP="00234841">
      <w:pPr>
        <w:pStyle w:val="PL"/>
      </w:pPr>
      <w:r w:rsidRPr="000B71E3">
        <w:t xml:space="preserve">            application/json:</w:t>
      </w:r>
    </w:p>
    <w:p w14:paraId="557FA423" w14:textId="77777777" w:rsidR="00234841" w:rsidRPr="000B71E3" w:rsidRDefault="00234841" w:rsidP="00234841">
      <w:pPr>
        <w:pStyle w:val="PL"/>
      </w:pPr>
      <w:r w:rsidRPr="000B71E3">
        <w:t xml:space="preserve">              schema:</w:t>
      </w:r>
    </w:p>
    <w:p w14:paraId="1CC8B446"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5AB8A7F0" w14:textId="77777777" w:rsidR="00234841" w:rsidRDefault="00234841" w:rsidP="00234841">
      <w:pPr>
        <w:pStyle w:val="PL"/>
        <w:rPr>
          <w:lang w:eastAsia="zh-CN"/>
        </w:rPr>
      </w:pPr>
      <w:r w:rsidRPr="00533C32">
        <w:t xml:space="preserve">        default:</w:t>
      </w:r>
    </w:p>
    <w:p w14:paraId="790F791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1A5CF42" w14:textId="77777777" w:rsidR="00234841" w:rsidRPr="00533C32" w:rsidRDefault="00234841" w:rsidP="00234841">
      <w:pPr>
        <w:pStyle w:val="PL"/>
        <w:rPr>
          <w:lang w:eastAsia="zh-CN"/>
        </w:rPr>
      </w:pPr>
    </w:p>
    <w:p w14:paraId="310CF7B6" w14:textId="77777777" w:rsidR="00234841" w:rsidRPr="00533C32" w:rsidRDefault="00234841" w:rsidP="00234841">
      <w:pPr>
        <w:pStyle w:val="PL"/>
        <w:rPr>
          <w:lang w:eastAsia="zh-CN"/>
        </w:rPr>
      </w:pPr>
      <w:r w:rsidRPr="00533C32">
        <w:rPr>
          <w:lang w:eastAsia="zh-CN"/>
        </w:rPr>
        <w:t xml:space="preserve">  /subscription-data/{ueId}/authentication-data/authentication-status:</w:t>
      </w:r>
    </w:p>
    <w:p w14:paraId="5987C7B3" w14:textId="77777777" w:rsidR="00234841" w:rsidRPr="00533C32" w:rsidRDefault="00234841" w:rsidP="00234841">
      <w:pPr>
        <w:pStyle w:val="PL"/>
      </w:pPr>
      <w:r w:rsidRPr="00533C32">
        <w:t xml:space="preserve">    put:</w:t>
      </w:r>
    </w:p>
    <w:p w14:paraId="4904FBEA" w14:textId="77777777" w:rsidR="00234841" w:rsidRPr="00533C32" w:rsidRDefault="00234841" w:rsidP="00234841">
      <w:pPr>
        <w:pStyle w:val="PL"/>
      </w:pPr>
      <w:r w:rsidRPr="00533C32">
        <w:t xml:space="preserve">      summary: To store the Authentication Status data of a UE</w:t>
      </w:r>
    </w:p>
    <w:p w14:paraId="5F410A56" w14:textId="77777777" w:rsidR="00234841" w:rsidRPr="00533C32" w:rsidRDefault="00234841" w:rsidP="00234841">
      <w:pPr>
        <w:pStyle w:val="PL"/>
      </w:pPr>
      <w:r w:rsidRPr="00533C32">
        <w:t xml:space="preserve">      operationId: CreateAuthenticationStatus</w:t>
      </w:r>
    </w:p>
    <w:p w14:paraId="5D366646" w14:textId="77777777" w:rsidR="00234841" w:rsidRPr="00533C32" w:rsidRDefault="00234841" w:rsidP="00234841">
      <w:pPr>
        <w:pStyle w:val="PL"/>
      </w:pPr>
      <w:r w:rsidRPr="00533C32">
        <w:t xml:space="preserve">      tags:</w:t>
      </w:r>
    </w:p>
    <w:p w14:paraId="0AFE6DE4" w14:textId="77777777" w:rsidR="00234841" w:rsidRDefault="00234841" w:rsidP="00234841">
      <w:pPr>
        <w:pStyle w:val="PL"/>
        <w:rPr>
          <w:lang w:eastAsia="zh-CN"/>
        </w:rPr>
      </w:pPr>
      <w:r w:rsidRPr="00533C32">
        <w:t xml:space="preserve">        - Authentication Status (Document)</w:t>
      </w:r>
    </w:p>
    <w:p w14:paraId="5DCA6ADD" w14:textId="77777777" w:rsidR="00234841" w:rsidRDefault="00234841" w:rsidP="00234841">
      <w:pPr>
        <w:pStyle w:val="PL"/>
      </w:pPr>
      <w:r>
        <w:t xml:space="preserve">      security:</w:t>
      </w:r>
    </w:p>
    <w:p w14:paraId="3972927A" w14:textId="77777777" w:rsidR="00234841" w:rsidRDefault="00234841" w:rsidP="00234841">
      <w:pPr>
        <w:pStyle w:val="PL"/>
      </w:pPr>
      <w:r>
        <w:t xml:space="preserve">        - {}</w:t>
      </w:r>
    </w:p>
    <w:p w14:paraId="7B6A2543" w14:textId="77777777" w:rsidR="00234841" w:rsidRDefault="00234841" w:rsidP="00234841">
      <w:pPr>
        <w:pStyle w:val="PL"/>
      </w:pPr>
      <w:r>
        <w:lastRenderedPageBreak/>
        <w:t xml:space="preserve">        - oAuth2ClientCredentials:</w:t>
      </w:r>
    </w:p>
    <w:p w14:paraId="32247E77" w14:textId="77777777" w:rsidR="00234841" w:rsidRDefault="00234841" w:rsidP="00234841">
      <w:pPr>
        <w:pStyle w:val="PL"/>
      </w:pPr>
      <w:r>
        <w:t xml:space="preserve">          - nudr-dr</w:t>
      </w:r>
    </w:p>
    <w:p w14:paraId="3D147046" w14:textId="77777777" w:rsidR="00234841" w:rsidRDefault="00234841" w:rsidP="00234841">
      <w:pPr>
        <w:pStyle w:val="PL"/>
      </w:pPr>
      <w:r>
        <w:t xml:space="preserve">        - oAuth2ClientCredentials:</w:t>
      </w:r>
    </w:p>
    <w:p w14:paraId="54240D7D" w14:textId="77777777" w:rsidR="00234841" w:rsidRDefault="00234841" w:rsidP="00234841">
      <w:pPr>
        <w:pStyle w:val="PL"/>
      </w:pPr>
      <w:r>
        <w:t xml:space="preserve">          - nudr-dr</w:t>
      </w:r>
    </w:p>
    <w:p w14:paraId="06264902" w14:textId="77777777" w:rsidR="00234841" w:rsidRPr="00455CE6" w:rsidRDefault="00234841" w:rsidP="00234841">
      <w:pPr>
        <w:pStyle w:val="PL"/>
        <w:rPr>
          <w:lang w:eastAsia="zh-CN"/>
        </w:rPr>
      </w:pPr>
      <w:r>
        <w:t xml:space="preserve">          - nudr-dr:subscription-data</w:t>
      </w:r>
    </w:p>
    <w:p w14:paraId="05CB87FB" w14:textId="77777777" w:rsidR="00234841" w:rsidRPr="00533C32" w:rsidRDefault="00234841" w:rsidP="00234841">
      <w:pPr>
        <w:pStyle w:val="PL"/>
      </w:pPr>
      <w:r w:rsidRPr="00533C32">
        <w:t xml:space="preserve">      parameters:</w:t>
      </w:r>
    </w:p>
    <w:p w14:paraId="6C2C48C6" w14:textId="77777777" w:rsidR="00234841" w:rsidRPr="00533C32" w:rsidRDefault="00234841" w:rsidP="00234841">
      <w:pPr>
        <w:pStyle w:val="PL"/>
      </w:pPr>
      <w:r w:rsidRPr="00533C32">
        <w:t xml:space="preserve">        - name: ueId</w:t>
      </w:r>
    </w:p>
    <w:p w14:paraId="79F0D4A7" w14:textId="77777777" w:rsidR="00234841" w:rsidRPr="00533C32" w:rsidRDefault="00234841" w:rsidP="00234841">
      <w:pPr>
        <w:pStyle w:val="PL"/>
      </w:pPr>
      <w:r w:rsidRPr="00533C32">
        <w:t xml:space="preserve">          in: path</w:t>
      </w:r>
    </w:p>
    <w:p w14:paraId="271B0D45" w14:textId="77777777" w:rsidR="00234841" w:rsidRPr="00533C32" w:rsidRDefault="00234841" w:rsidP="00234841">
      <w:pPr>
        <w:pStyle w:val="PL"/>
      </w:pPr>
      <w:r w:rsidRPr="00533C32">
        <w:t xml:space="preserve">          description: UE id</w:t>
      </w:r>
    </w:p>
    <w:p w14:paraId="53D8DA9F" w14:textId="77777777" w:rsidR="00234841" w:rsidRPr="00533C32" w:rsidRDefault="00234841" w:rsidP="00234841">
      <w:pPr>
        <w:pStyle w:val="PL"/>
      </w:pPr>
      <w:r w:rsidRPr="00533C32">
        <w:t xml:space="preserve">          required: true</w:t>
      </w:r>
    </w:p>
    <w:p w14:paraId="4147D556" w14:textId="77777777" w:rsidR="00234841" w:rsidRPr="00533C32" w:rsidRDefault="00234841" w:rsidP="00234841">
      <w:pPr>
        <w:pStyle w:val="PL"/>
      </w:pPr>
      <w:r w:rsidRPr="00533C32">
        <w:t xml:space="preserve">          schema:</w:t>
      </w:r>
    </w:p>
    <w:p w14:paraId="7BD01A55" w14:textId="77777777" w:rsidR="00234841" w:rsidRPr="00533C32" w:rsidRDefault="00234841" w:rsidP="0023484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98F23C4" w14:textId="77777777" w:rsidR="00234841" w:rsidRPr="00533C32" w:rsidRDefault="00234841" w:rsidP="00234841">
      <w:pPr>
        <w:pStyle w:val="PL"/>
      </w:pPr>
      <w:r w:rsidRPr="00533C32">
        <w:t xml:space="preserve">      requestBody:</w:t>
      </w:r>
    </w:p>
    <w:p w14:paraId="035BFDD5" w14:textId="77777777" w:rsidR="00234841" w:rsidRPr="00533C32" w:rsidRDefault="00234841" w:rsidP="00234841">
      <w:pPr>
        <w:pStyle w:val="PL"/>
      </w:pPr>
      <w:r w:rsidRPr="00533C32">
        <w:t xml:space="preserve">        content:</w:t>
      </w:r>
    </w:p>
    <w:p w14:paraId="7B258FF2" w14:textId="77777777" w:rsidR="00234841" w:rsidRPr="00533C32" w:rsidRDefault="00234841" w:rsidP="00234841">
      <w:pPr>
        <w:pStyle w:val="PL"/>
      </w:pPr>
      <w:r w:rsidRPr="00533C32">
        <w:t xml:space="preserve">          application/json:</w:t>
      </w:r>
    </w:p>
    <w:p w14:paraId="6B102043" w14:textId="77777777" w:rsidR="00234841" w:rsidRPr="00533C32" w:rsidRDefault="00234841" w:rsidP="00234841">
      <w:pPr>
        <w:pStyle w:val="PL"/>
      </w:pPr>
      <w:r w:rsidRPr="00533C32">
        <w:t xml:space="preserve">            schema:</w:t>
      </w:r>
    </w:p>
    <w:p w14:paraId="64B2932A" w14:textId="77777777" w:rsidR="00234841" w:rsidRPr="00533C32" w:rsidRDefault="00234841" w:rsidP="00434F1A">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1C49098" w14:textId="77777777" w:rsidR="00234841" w:rsidRPr="00533C32" w:rsidRDefault="00234841" w:rsidP="00234841">
      <w:pPr>
        <w:pStyle w:val="PL"/>
      </w:pPr>
      <w:r>
        <w:t xml:space="preserve">        </w:t>
      </w:r>
      <w:r w:rsidRPr="003722F2">
        <w:t>required: true</w:t>
      </w:r>
    </w:p>
    <w:p w14:paraId="5CEBE4FE" w14:textId="77777777" w:rsidR="00234841" w:rsidRPr="00533C32" w:rsidRDefault="00234841" w:rsidP="00234841">
      <w:pPr>
        <w:pStyle w:val="PL"/>
      </w:pPr>
      <w:r w:rsidRPr="00533C32">
        <w:t xml:space="preserve">      responses:</w:t>
      </w:r>
    </w:p>
    <w:p w14:paraId="60BCD2F1" w14:textId="77777777" w:rsidR="00234841" w:rsidRPr="00533C32" w:rsidRDefault="00234841" w:rsidP="00234841">
      <w:pPr>
        <w:pStyle w:val="PL"/>
      </w:pPr>
      <w:r w:rsidRPr="00533C32">
        <w:t xml:space="preserve">        '204':</w:t>
      </w:r>
    </w:p>
    <w:p w14:paraId="46F54C41" w14:textId="77777777" w:rsidR="00234841" w:rsidRPr="00533C32" w:rsidRDefault="00234841" w:rsidP="00234841">
      <w:pPr>
        <w:pStyle w:val="PL"/>
      </w:pPr>
      <w:r w:rsidRPr="00533C32">
        <w:t xml:space="preserve">          description: Upon success, an empty response body shall be returned</w:t>
      </w:r>
    </w:p>
    <w:p w14:paraId="4B7B383F" w14:textId="77777777" w:rsidR="00234841" w:rsidRDefault="00234841" w:rsidP="00234841">
      <w:pPr>
        <w:pStyle w:val="PL"/>
        <w:rPr>
          <w:lang w:eastAsia="zh-CN"/>
        </w:rPr>
      </w:pPr>
      <w:r w:rsidRPr="00533C32">
        <w:t xml:space="preserve">        default:</w:t>
      </w:r>
    </w:p>
    <w:p w14:paraId="5129B289"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7B30FF4" w14:textId="77777777" w:rsidR="00234841" w:rsidRPr="00533C32" w:rsidRDefault="00234841" w:rsidP="00234841">
      <w:pPr>
        <w:pStyle w:val="PL"/>
      </w:pPr>
    </w:p>
    <w:p w14:paraId="3B77E9D8" w14:textId="77777777" w:rsidR="00234841" w:rsidRPr="00533C32" w:rsidRDefault="00234841" w:rsidP="00234841">
      <w:pPr>
        <w:pStyle w:val="PL"/>
      </w:pPr>
      <w:r w:rsidRPr="00533C32">
        <w:t xml:space="preserve">    get:</w:t>
      </w:r>
    </w:p>
    <w:p w14:paraId="0252D405" w14:textId="77777777" w:rsidR="00234841" w:rsidRPr="00533C32" w:rsidRDefault="00234841" w:rsidP="00234841">
      <w:pPr>
        <w:pStyle w:val="PL"/>
      </w:pPr>
      <w:r w:rsidRPr="00533C32">
        <w:t xml:space="preserve">      summary: Retrieves the Authentication Status of a UE</w:t>
      </w:r>
    </w:p>
    <w:p w14:paraId="3E9C8168" w14:textId="77777777" w:rsidR="00234841" w:rsidRPr="00533C32" w:rsidRDefault="00234841" w:rsidP="00234841">
      <w:pPr>
        <w:pStyle w:val="PL"/>
      </w:pPr>
      <w:r w:rsidRPr="00533C32">
        <w:t xml:space="preserve">      operationId: QueryAuthenticationStatus</w:t>
      </w:r>
    </w:p>
    <w:p w14:paraId="151D5877" w14:textId="77777777" w:rsidR="00234841" w:rsidRPr="00533C32" w:rsidRDefault="00234841" w:rsidP="00234841">
      <w:pPr>
        <w:pStyle w:val="PL"/>
      </w:pPr>
      <w:r w:rsidRPr="00533C32">
        <w:t xml:space="preserve">      tags:</w:t>
      </w:r>
    </w:p>
    <w:p w14:paraId="21D78401" w14:textId="77777777" w:rsidR="00234841" w:rsidRDefault="00234841" w:rsidP="00234841">
      <w:pPr>
        <w:pStyle w:val="PL"/>
        <w:rPr>
          <w:lang w:eastAsia="zh-CN"/>
        </w:rPr>
      </w:pPr>
      <w:r w:rsidRPr="00533C32">
        <w:t xml:space="preserve">        - AuthEvent (Document)</w:t>
      </w:r>
    </w:p>
    <w:p w14:paraId="63EFEBBC" w14:textId="77777777" w:rsidR="00234841" w:rsidRDefault="00234841" w:rsidP="00234841">
      <w:pPr>
        <w:pStyle w:val="PL"/>
      </w:pPr>
      <w:r>
        <w:t xml:space="preserve">      security:</w:t>
      </w:r>
    </w:p>
    <w:p w14:paraId="06336F2E" w14:textId="77777777" w:rsidR="00234841" w:rsidRDefault="00234841" w:rsidP="00234841">
      <w:pPr>
        <w:pStyle w:val="PL"/>
      </w:pPr>
      <w:r>
        <w:t xml:space="preserve">        - {}</w:t>
      </w:r>
    </w:p>
    <w:p w14:paraId="7E3CF00E" w14:textId="77777777" w:rsidR="00234841" w:rsidRDefault="00234841" w:rsidP="00234841">
      <w:pPr>
        <w:pStyle w:val="PL"/>
      </w:pPr>
      <w:r>
        <w:t xml:space="preserve">        - oAuth2ClientCredentials:</w:t>
      </w:r>
    </w:p>
    <w:p w14:paraId="02D239B5" w14:textId="77777777" w:rsidR="00234841" w:rsidRDefault="00234841" w:rsidP="00234841">
      <w:pPr>
        <w:pStyle w:val="PL"/>
      </w:pPr>
      <w:r>
        <w:t xml:space="preserve">          - nudr-dr</w:t>
      </w:r>
    </w:p>
    <w:p w14:paraId="55FC8887" w14:textId="77777777" w:rsidR="00234841" w:rsidRDefault="00234841" w:rsidP="00234841">
      <w:pPr>
        <w:pStyle w:val="PL"/>
      </w:pPr>
      <w:r>
        <w:t xml:space="preserve">        - oAuth2ClientCredentials:</w:t>
      </w:r>
    </w:p>
    <w:p w14:paraId="540E9097" w14:textId="77777777" w:rsidR="00234841" w:rsidRDefault="00234841" w:rsidP="00234841">
      <w:pPr>
        <w:pStyle w:val="PL"/>
      </w:pPr>
      <w:r>
        <w:t xml:space="preserve">          - nudr-dr</w:t>
      </w:r>
    </w:p>
    <w:p w14:paraId="4DCDD0C3" w14:textId="77777777" w:rsidR="00234841" w:rsidRPr="00455CE6" w:rsidRDefault="00234841" w:rsidP="00234841">
      <w:pPr>
        <w:pStyle w:val="PL"/>
        <w:rPr>
          <w:lang w:eastAsia="zh-CN"/>
        </w:rPr>
      </w:pPr>
      <w:r>
        <w:t xml:space="preserve">          - nudr-dr:subscription-data</w:t>
      </w:r>
    </w:p>
    <w:p w14:paraId="6BCEB5DC" w14:textId="77777777" w:rsidR="00234841" w:rsidRPr="00533C32" w:rsidRDefault="00234841" w:rsidP="00234841">
      <w:pPr>
        <w:pStyle w:val="PL"/>
      </w:pPr>
      <w:r w:rsidRPr="00533C32">
        <w:t xml:space="preserve">      parameters:</w:t>
      </w:r>
    </w:p>
    <w:p w14:paraId="74239DC6" w14:textId="77777777" w:rsidR="00234841" w:rsidRPr="00533C32" w:rsidRDefault="00234841" w:rsidP="00234841">
      <w:pPr>
        <w:pStyle w:val="PL"/>
      </w:pPr>
      <w:r w:rsidRPr="00533C32">
        <w:t xml:space="preserve">        - name: ueId</w:t>
      </w:r>
    </w:p>
    <w:p w14:paraId="1568A1A7" w14:textId="77777777" w:rsidR="00234841" w:rsidRPr="00533C32" w:rsidRDefault="00234841" w:rsidP="00234841">
      <w:pPr>
        <w:pStyle w:val="PL"/>
      </w:pPr>
      <w:r w:rsidRPr="00533C32">
        <w:t xml:space="preserve">          in: path</w:t>
      </w:r>
    </w:p>
    <w:p w14:paraId="6A0E4CB9" w14:textId="77777777" w:rsidR="00234841" w:rsidRPr="00533C32" w:rsidRDefault="00234841" w:rsidP="00234841">
      <w:pPr>
        <w:pStyle w:val="PL"/>
      </w:pPr>
      <w:r w:rsidRPr="00533C32">
        <w:t xml:space="preserve">          description: UE id</w:t>
      </w:r>
    </w:p>
    <w:p w14:paraId="41A232DE" w14:textId="77777777" w:rsidR="00234841" w:rsidRPr="00533C32" w:rsidRDefault="00234841" w:rsidP="00234841">
      <w:pPr>
        <w:pStyle w:val="PL"/>
      </w:pPr>
      <w:r w:rsidRPr="00533C32">
        <w:t xml:space="preserve">          required: true</w:t>
      </w:r>
    </w:p>
    <w:p w14:paraId="06864A70" w14:textId="77777777" w:rsidR="00234841" w:rsidRPr="00533C32" w:rsidRDefault="00234841" w:rsidP="00234841">
      <w:pPr>
        <w:pStyle w:val="PL"/>
      </w:pPr>
      <w:r w:rsidRPr="00533C32">
        <w:t xml:space="preserve">          schema:</w:t>
      </w:r>
    </w:p>
    <w:p w14:paraId="68E271B8"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5231812D" w14:textId="77777777" w:rsidR="00234841" w:rsidRPr="00533C32" w:rsidRDefault="00234841" w:rsidP="00234841">
      <w:pPr>
        <w:pStyle w:val="PL"/>
        <w:rPr>
          <w:lang w:eastAsia="zh-CN"/>
        </w:rPr>
      </w:pPr>
      <w:r w:rsidRPr="00533C32">
        <w:rPr>
          <w:lang w:eastAsia="zh-CN"/>
        </w:rPr>
        <w:t xml:space="preserve">        - name: fields</w:t>
      </w:r>
    </w:p>
    <w:p w14:paraId="50357350" w14:textId="77777777" w:rsidR="00234841" w:rsidRPr="00533C32" w:rsidRDefault="00234841" w:rsidP="00234841">
      <w:pPr>
        <w:pStyle w:val="PL"/>
        <w:rPr>
          <w:lang w:eastAsia="zh-CN"/>
        </w:rPr>
      </w:pPr>
      <w:r w:rsidRPr="00533C32">
        <w:rPr>
          <w:lang w:eastAsia="zh-CN"/>
        </w:rPr>
        <w:t xml:space="preserve">          in: query</w:t>
      </w:r>
    </w:p>
    <w:p w14:paraId="2D95A758" w14:textId="77777777" w:rsidR="00234841" w:rsidRPr="00533C32" w:rsidRDefault="00234841" w:rsidP="00234841">
      <w:pPr>
        <w:pStyle w:val="PL"/>
        <w:rPr>
          <w:lang w:eastAsia="zh-CN"/>
        </w:rPr>
      </w:pPr>
      <w:r w:rsidRPr="00533C32">
        <w:rPr>
          <w:lang w:eastAsia="zh-CN"/>
        </w:rPr>
        <w:t xml:space="preserve">          description: attributes to be retrieved</w:t>
      </w:r>
    </w:p>
    <w:p w14:paraId="6141A84B" w14:textId="77777777" w:rsidR="00234841" w:rsidRPr="00533C32" w:rsidRDefault="00234841" w:rsidP="00234841">
      <w:pPr>
        <w:pStyle w:val="PL"/>
        <w:rPr>
          <w:lang w:eastAsia="zh-CN"/>
        </w:rPr>
      </w:pPr>
      <w:r w:rsidRPr="00533C32">
        <w:rPr>
          <w:lang w:eastAsia="zh-CN"/>
        </w:rPr>
        <w:lastRenderedPageBreak/>
        <w:t xml:space="preserve">          required: false</w:t>
      </w:r>
    </w:p>
    <w:p w14:paraId="2EE23078" w14:textId="77777777" w:rsidR="00234841" w:rsidRPr="00533C32" w:rsidRDefault="00234841" w:rsidP="00234841">
      <w:pPr>
        <w:pStyle w:val="PL"/>
        <w:rPr>
          <w:lang w:eastAsia="zh-CN"/>
        </w:rPr>
      </w:pPr>
      <w:r w:rsidRPr="00533C32">
        <w:rPr>
          <w:lang w:eastAsia="zh-CN"/>
        </w:rPr>
        <w:t xml:space="preserve">          schema:</w:t>
      </w:r>
    </w:p>
    <w:p w14:paraId="366A42A9" w14:textId="77777777" w:rsidR="00234841" w:rsidRPr="00533C32" w:rsidRDefault="00234841" w:rsidP="00234841">
      <w:pPr>
        <w:pStyle w:val="PL"/>
        <w:rPr>
          <w:lang w:eastAsia="zh-CN"/>
        </w:rPr>
      </w:pPr>
      <w:r w:rsidRPr="00533C32">
        <w:rPr>
          <w:lang w:eastAsia="zh-CN"/>
        </w:rPr>
        <w:t xml:space="preserve">            type: array</w:t>
      </w:r>
    </w:p>
    <w:p w14:paraId="258C29C8" w14:textId="77777777" w:rsidR="00234841" w:rsidRPr="00533C32" w:rsidRDefault="00234841" w:rsidP="00234841">
      <w:pPr>
        <w:pStyle w:val="PL"/>
        <w:rPr>
          <w:lang w:eastAsia="zh-CN"/>
        </w:rPr>
      </w:pPr>
      <w:r w:rsidRPr="00533C32">
        <w:rPr>
          <w:lang w:eastAsia="zh-CN"/>
        </w:rPr>
        <w:t xml:space="preserve">            items:</w:t>
      </w:r>
    </w:p>
    <w:p w14:paraId="0D2BB613" w14:textId="77777777" w:rsidR="00234841" w:rsidRPr="00533C32" w:rsidRDefault="00234841" w:rsidP="00234841">
      <w:pPr>
        <w:pStyle w:val="PL"/>
        <w:rPr>
          <w:lang w:eastAsia="zh-CN"/>
        </w:rPr>
      </w:pPr>
      <w:r w:rsidRPr="00533C32">
        <w:rPr>
          <w:lang w:eastAsia="zh-CN"/>
        </w:rPr>
        <w:t xml:space="preserve">              type: string</w:t>
      </w:r>
    </w:p>
    <w:p w14:paraId="60F4B744" w14:textId="77777777" w:rsidR="00234841" w:rsidRPr="00533C32" w:rsidRDefault="00234841" w:rsidP="00234841">
      <w:pPr>
        <w:pStyle w:val="PL"/>
      </w:pPr>
      <w:r w:rsidRPr="00533C32">
        <w:t xml:space="preserve">            minItems: 1</w:t>
      </w:r>
    </w:p>
    <w:p w14:paraId="272786AB" w14:textId="77777777" w:rsidR="00234841" w:rsidRPr="00533C32" w:rsidRDefault="00234841" w:rsidP="00234841">
      <w:pPr>
        <w:pStyle w:val="PL"/>
      </w:pPr>
      <w:r w:rsidRPr="00533C32">
        <w:t xml:space="preserve">          style: form</w:t>
      </w:r>
    </w:p>
    <w:p w14:paraId="3266153B" w14:textId="77777777" w:rsidR="00234841" w:rsidRPr="00533C32" w:rsidRDefault="00234841" w:rsidP="00234841">
      <w:pPr>
        <w:pStyle w:val="PL"/>
        <w:rPr>
          <w:lang w:eastAsia="zh-CN"/>
        </w:rPr>
      </w:pPr>
      <w:r w:rsidRPr="00533C32">
        <w:t xml:space="preserve">          explode: false</w:t>
      </w:r>
    </w:p>
    <w:p w14:paraId="11493A60" w14:textId="77777777" w:rsidR="00234841" w:rsidRPr="00533C32" w:rsidRDefault="00234841" w:rsidP="00234841">
      <w:pPr>
        <w:pStyle w:val="PL"/>
      </w:pPr>
      <w:r w:rsidRPr="00533C32">
        <w:t xml:space="preserve">        - name: supported</w:t>
      </w:r>
      <w:r w:rsidRPr="00533C32">
        <w:rPr>
          <w:lang w:eastAsia="zh-CN"/>
        </w:rPr>
        <w:t>-f</w:t>
      </w:r>
      <w:r w:rsidRPr="00533C32">
        <w:t>eatures</w:t>
      </w:r>
    </w:p>
    <w:p w14:paraId="4151225B" w14:textId="77777777" w:rsidR="00234841" w:rsidRPr="00533C32" w:rsidRDefault="00234841" w:rsidP="00234841">
      <w:pPr>
        <w:pStyle w:val="PL"/>
      </w:pPr>
      <w:r w:rsidRPr="00533C32">
        <w:t xml:space="preserve">          description: Supported Features</w:t>
      </w:r>
    </w:p>
    <w:p w14:paraId="609FE0B6" w14:textId="77777777" w:rsidR="00234841" w:rsidRPr="00533C32" w:rsidRDefault="00234841" w:rsidP="00234841">
      <w:pPr>
        <w:pStyle w:val="PL"/>
      </w:pPr>
      <w:r w:rsidRPr="00533C32">
        <w:t xml:space="preserve">          in: query</w:t>
      </w:r>
    </w:p>
    <w:p w14:paraId="707C9648" w14:textId="77777777" w:rsidR="00234841" w:rsidRPr="00533C32" w:rsidRDefault="00234841" w:rsidP="00234841">
      <w:pPr>
        <w:pStyle w:val="PL"/>
      </w:pPr>
      <w:r w:rsidRPr="00533C32">
        <w:t xml:space="preserve">          schema:</w:t>
      </w:r>
    </w:p>
    <w:p w14:paraId="769E4522" w14:textId="77777777" w:rsidR="00234841" w:rsidRPr="00533C32" w:rsidRDefault="00234841" w:rsidP="00234841">
      <w:pPr>
        <w:pStyle w:val="PL"/>
        <w:rPr>
          <w:lang w:eastAsia="zh-CN"/>
        </w:rPr>
      </w:pPr>
      <w:r w:rsidRPr="00533C32">
        <w:t xml:space="preserve">             $ref: 'TS29571_CommonData.yaml#/components/schemas/SupportedFeatures'</w:t>
      </w:r>
    </w:p>
    <w:p w14:paraId="30CF28A8" w14:textId="77777777" w:rsidR="00234841" w:rsidRPr="00533C32" w:rsidRDefault="00234841" w:rsidP="00234841">
      <w:pPr>
        <w:pStyle w:val="PL"/>
      </w:pPr>
      <w:r w:rsidRPr="00533C32">
        <w:t xml:space="preserve">      responses:</w:t>
      </w:r>
    </w:p>
    <w:p w14:paraId="16577FE3" w14:textId="77777777" w:rsidR="00234841" w:rsidRPr="00533C32" w:rsidRDefault="00234841" w:rsidP="00234841">
      <w:pPr>
        <w:pStyle w:val="PL"/>
      </w:pPr>
      <w:r w:rsidRPr="00533C32">
        <w:t xml:space="preserve">        '200':</w:t>
      </w:r>
    </w:p>
    <w:p w14:paraId="35D1EC8D" w14:textId="77777777" w:rsidR="00234841" w:rsidRPr="00533C32" w:rsidRDefault="00234841" w:rsidP="00234841">
      <w:pPr>
        <w:pStyle w:val="PL"/>
      </w:pPr>
      <w:r w:rsidRPr="00533C32">
        <w:t xml:space="preserve">          description: Expected response to a valid request</w:t>
      </w:r>
    </w:p>
    <w:p w14:paraId="516CA2D5" w14:textId="77777777" w:rsidR="00234841" w:rsidRPr="00533C32" w:rsidRDefault="00234841" w:rsidP="00234841">
      <w:pPr>
        <w:pStyle w:val="PL"/>
      </w:pPr>
      <w:r w:rsidRPr="00533C32">
        <w:t xml:space="preserve">          content:</w:t>
      </w:r>
    </w:p>
    <w:p w14:paraId="4FAF9567" w14:textId="77777777" w:rsidR="00234841" w:rsidRPr="00533C32" w:rsidRDefault="00234841" w:rsidP="00234841">
      <w:pPr>
        <w:pStyle w:val="PL"/>
      </w:pPr>
      <w:r w:rsidRPr="00533C32">
        <w:t xml:space="preserve">            application/json:</w:t>
      </w:r>
    </w:p>
    <w:p w14:paraId="1E0369F6" w14:textId="77777777" w:rsidR="00234841" w:rsidRPr="00533C32" w:rsidRDefault="00234841" w:rsidP="00234841">
      <w:pPr>
        <w:pStyle w:val="PL"/>
      </w:pPr>
      <w:r w:rsidRPr="00533C32">
        <w:t xml:space="preserve">              schema:</w:t>
      </w:r>
    </w:p>
    <w:p w14:paraId="0404B82B" w14:textId="77777777" w:rsidR="00234841" w:rsidRPr="00533C32" w:rsidRDefault="00234841" w:rsidP="00234841">
      <w:pPr>
        <w:pStyle w:val="PL"/>
      </w:pPr>
      <w:r w:rsidRPr="00533C32">
        <w:t xml:space="preserve">                $ref: 'TS29503_Nudm_</w:t>
      </w:r>
      <w:r w:rsidRPr="00533C32">
        <w:rPr>
          <w:lang w:eastAsia="zh-CN"/>
        </w:rPr>
        <w:t>UEAU</w:t>
      </w:r>
      <w:r w:rsidRPr="00533C32">
        <w:t>.yaml#/components/schemas/AuthEvent'</w:t>
      </w:r>
    </w:p>
    <w:p w14:paraId="441A0D22" w14:textId="77777777" w:rsidR="00234841" w:rsidRDefault="00234841" w:rsidP="00234841">
      <w:pPr>
        <w:pStyle w:val="PL"/>
        <w:rPr>
          <w:lang w:eastAsia="zh-CN"/>
        </w:rPr>
      </w:pPr>
      <w:r w:rsidRPr="00533C32">
        <w:t xml:space="preserve">        default:</w:t>
      </w:r>
    </w:p>
    <w:p w14:paraId="36769E1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F9B3F1A" w14:textId="77777777" w:rsidR="00234841" w:rsidRDefault="00234841" w:rsidP="00234841">
      <w:pPr>
        <w:pStyle w:val="PL"/>
        <w:rPr>
          <w:lang w:eastAsia="zh-CN"/>
        </w:rPr>
      </w:pPr>
    </w:p>
    <w:p w14:paraId="01D0C07C" w14:textId="77777777" w:rsidR="00234841" w:rsidRPr="00533C32" w:rsidRDefault="00234841" w:rsidP="00234841">
      <w:pPr>
        <w:pStyle w:val="PL"/>
      </w:pPr>
      <w:r w:rsidRPr="00533C32">
        <w:t xml:space="preserve">    delete:</w:t>
      </w:r>
    </w:p>
    <w:p w14:paraId="40750839" w14:textId="77777777" w:rsidR="00234841" w:rsidRPr="00533C32" w:rsidRDefault="00234841" w:rsidP="00234841">
      <w:pPr>
        <w:pStyle w:val="PL"/>
      </w:pPr>
      <w:r w:rsidRPr="00533C32">
        <w:t xml:space="preserve">      summary: To remove </w:t>
      </w:r>
      <w:r>
        <w:t>the Authentication Status of a UE</w:t>
      </w:r>
    </w:p>
    <w:p w14:paraId="64C94EDF" w14:textId="77777777" w:rsidR="00234841" w:rsidRPr="00533C32" w:rsidRDefault="00234841" w:rsidP="00234841">
      <w:pPr>
        <w:pStyle w:val="PL"/>
      </w:pPr>
      <w:r w:rsidRPr="00533C32">
        <w:t xml:space="preserve">      operationId: Delete</w:t>
      </w:r>
      <w:r>
        <w:t>AuthenticationStatus</w:t>
      </w:r>
    </w:p>
    <w:p w14:paraId="19E39B87" w14:textId="77777777" w:rsidR="00234841" w:rsidRPr="00533C32" w:rsidRDefault="00234841" w:rsidP="00234841">
      <w:pPr>
        <w:pStyle w:val="PL"/>
      </w:pPr>
      <w:r w:rsidRPr="00533C32">
        <w:t xml:space="preserve">      tags:</w:t>
      </w:r>
    </w:p>
    <w:p w14:paraId="4BD24DB4" w14:textId="77777777" w:rsidR="00234841" w:rsidRDefault="00234841" w:rsidP="00234841">
      <w:pPr>
        <w:pStyle w:val="PL"/>
        <w:rPr>
          <w:lang w:eastAsia="zh-CN"/>
        </w:rPr>
      </w:pPr>
      <w:r w:rsidRPr="00533C32">
        <w:t xml:space="preserve">        - </w:t>
      </w:r>
      <w:r>
        <w:t>AuthEvent</w:t>
      </w:r>
      <w:r w:rsidRPr="00533C32">
        <w:t xml:space="preserve"> (Document)</w:t>
      </w:r>
    </w:p>
    <w:p w14:paraId="5DFBCD0D" w14:textId="77777777" w:rsidR="00234841" w:rsidRDefault="00234841" w:rsidP="00234841">
      <w:pPr>
        <w:pStyle w:val="PL"/>
      </w:pPr>
      <w:r>
        <w:t xml:space="preserve">      security:</w:t>
      </w:r>
    </w:p>
    <w:p w14:paraId="1FF663AF" w14:textId="77777777" w:rsidR="00234841" w:rsidRDefault="00234841" w:rsidP="00234841">
      <w:pPr>
        <w:pStyle w:val="PL"/>
      </w:pPr>
      <w:r>
        <w:t xml:space="preserve">        - {}</w:t>
      </w:r>
    </w:p>
    <w:p w14:paraId="4A5B02FF" w14:textId="77777777" w:rsidR="00234841" w:rsidRDefault="00234841" w:rsidP="00234841">
      <w:pPr>
        <w:pStyle w:val="PL"/>
      </w:pPr>
      <w:r>
        <w:t xml:space="preserve">        - oAuth2ClientCredentials:</w:t>
      </w:r>
    </w:p>
    <w:p w14:paraId="208EC2FC" w14:textId="77777777" w:rsidR="00234841" w:rsidRDefault="00234841" w:rsidP="00234841">
      <w:pPr>
        <w:pStyle w:val="PL"/>
      </w:pPr>
      <w:r>
        <w:t xml:space="preserve">          - nudr-dr</w:t>
      </w:r>
    </w:p>
    <w:p w14:paraId="1FDB08ED" w14:textId="77777777" w:rsidR="00234841" w:rsidRDefault="00234841" w:rsidP="00234841">
      <w:pPr>
        <w:pStyle w:val="PL"/>
      </w:pPr>
      <w:r>
        <w:t xml:space="preserve">        - oAuth2ClientCredentials:</w:t>
      </w:r>
    </w:p>
    <w:p w14:paraId="30F23B99" w14:textId="77777777" w:rsidR="00234841" w:rsidRDefault="00234841" w:rsidP="00234841">
      <w:pPr>
        <w:pStyle w:val="PL"/>
      </w:pPr>
      <w:r>
        <w:t xml:space="preserve">          - nudr-dr</w:t>
      </w:r>
    </w:p>
    <w:p w14:paraId="57E52BB5" w14:textId="77777777" w:rsidR="00234841" w:rsidRPr="00455CE6" w:rsidRDefault="00234841" w:rsidP="00234841">
      <w:pPr>
        <w:pStyle w:val="PL"/>
        <w:rPr>
          <w:lang w:eastAsia="zh-CN"/>
        </w:rPr>
      </w:pPr>
      <w:r>
        <w:t xml:space="preserve">          - nudr-dr:subscription-data</w:t>
      </w:r>
    </w:p>
    <w:p w14:paraId="0DCA9167" w14:textId="77777777" w:rsidR="00234841" w:rsidRPr="00533C32" w:rsidRDefault="00234841" w:rsidP="00234841">
      <w:pPr>
        <w:pStyle w:val="PL"/>
      </w:pPr>
      <w:r w:rsidRPr="00533C32">
        <w:t xml:space="preserve">      parameters:</w:t>
      </w:r>
    </w:p>
    <w:p w14:paraId="2F38DD4F" w14:textId="77777777" w:rsidR="00234841" w:rsidRPr="00533C32" w:rsidRDefault="00234841" w:rsidP="00234841">
      <w:pPr>
        <w:pStyle w:val="PL"/>
      </w:pPr>
      <w:r w:rsidRPr="00533C32">
        <w:t xml:space="preserve">        - name: ueId</w:t>
      </w:r>
    </w:p>
    <w:p w14:paraId="338EDEB7" w14:textId="77777777" w:rsidR="00234841" w:rsidRPr="00533C32" w:rsidRDefault="00234841" w:rsidP="00234841">
      <w:pPr>
        <w:pStyle w:val="PL"/>
      </w:pPr>
      <w:r w:rsidRPr="00533C32">
        <w:t xml:space="preserve">          in: path</w:t>
      </w:r>
    </w:p>
    <w:p w14:paraId="0B02E31B" w14:textId="77777777" w:rsidR="00234841" w:rsidRPr="00533C32" w:rsidRDefault="00234841" w:rsidP="00234841">
      <w:pPr>
        <w:pStyle w:val="PL"/>
      </w:pPr>
      <w:r w:rsidRPr="00533C32">
        <w:t xml:space="preserve">          description: UE id</w:t>
      </w:r>
    </w:p>
    <w:p w14:paraId="08CF475F" w14:textId="77777777" w:rsidR="00234841" w:rsidRPr="00533C32" w:rsidRDefault="00234841" w:rsidP="00234841">
      <w:pPr>
        <w:pStyle w:val="PL"/>
      </w:pPr>
      <w:r w:rsidRPr="00533C32">
        <w:t xml:space="preserve">          required: true</w:t>
      </w:r>
    </w:p>
    <w:p w14:paraId="12F1C2B5" w14:textId="77777777" w:rsidR="00234841" w:rsidRPr="00533C32" w:rsidRDefault="00234841" w:rsidP="00234841">
      <w:pPr>
        <w:pStyle w:val="PL"/>
      </w:pPr>
      <w:r w:rsidRPr="00533C32">
        <w:t xml:space="preserve">          schema:</w:t>
      </w:r>
    </w:p>
    <w:p w14:paraId="5FC76043" w14:textId="77777777" w:rsidR="00234841" w:rsidRPr="00533C32" w:rsidRDefault="00234841" w:rsidP="00234841">
      <w:pPr>
        <w:pStyle w:val="PL"/>
      </w:pPr>
      <w:r w:rsidRPr="00533C32">
        <w:t xml:space="preserve">            $ref: 'TS29571_CommonData.yaml#/components/schemas/</w:t>
      </w:r>
      <w:r>
        <w:t>Supi</w:t>
      </w:r>
      <w:r w:rsidRPr="00533C32">
        <w:t>'</w:t>
      </w:r>
    </w:p>
    <w:p w14:paraId="7EC4C141" w14:textId="77777777" w:rsidR="00234841" w:rsidRPr="00533C32" w:rsidRDefault="00234841" w:rsidP="00234841">
      <w:pPr>
        <w:pStyle w:val="PL"/>
      </w:pPr>
      <w:r w:rsidRPr="00533C32">
        <w:t xml:space="preserve">      responses:</w:t>
      </w:r>
    </w:p>
    <w:p w14:paraId="5D36CF6D" w14:textId="77777777" w:rsidR="00234841" w:rsidRPr="00533C32" w:rsidRDefault="00234841" w:rsidP="00234841">
      <w:pPr>
        <w:pStyle w:val="PL"/>
      </w:pPr>
      <w:r w:rsidRPr="00533C32">
        <w:t xml:space="preserve">        '204':</w:t>
      </w:r>
    </w:p>
    <w:p w14:paraId="1AC06955" w14:textId="77777777" w:rsidR="00234841" w:rsidRPr="00533C32" w:rsidRDefault="00234841" w:rsidP="00234841">
      <w:pPr>
        <w:pStyle w:val="PL"/>
      </w:pPr>
      <w:r w:rsidRPr="00533C32">
        <w:t xml:space="preserve">          description: Upon success, an empty response body shall be returned.</w:t>
      </w:r>
    </w:p>
    <w:p w14:paraId="6295A876" w14:textId="77777777" w:rsidR="00234841" w:rsidRDefault="00234841" w:rsidP="00234841">
      <w:pPr>
        <w:pStyle w:val="PL"/>
        <w:rPr>
          <w:lang w:eastAsia="zh-CN"/>
        </w:rPr>
      </w:pPr>
      <w:r w:rsidRPr="00533C32">
        <w:t xml:space="preserve">        default:</w:t>
      </w:r>
    </w:p>
    <w:p w14:paraId="226C94C1" w14:textId="77777777" w:rsidR="00234841" w:rsidRPr="00533C32" w:rsidRDefault="00234841" w:rsidP="00234841">
      <w:pPr>
        <w:pStyle w:val="PL"/>
        <w:rPr>
          <w:lang w:eastAsia="zh-CN"/>
        </w:rPr>
      </w:pPr>
      <w:r w:rsidRPr="002E5CBA">
        <w:lastRenderedPageBreak/>
        <w:t xml:space="preserve">          </w:t>
      </w:r>
      <w:r w:rsidRPr="001F14B1">
        <w:t>$ref: 'TS29571_CommonDat</w:t>
      </w:r>
      <w:r>
        <w:t>a.yaml#/components/responses/default</w:t>
      </w:r>
      <w:r w:rsidRPr="001F14B1">
        <w:t>'</w:t>
      </w:r>
    </w:p>
    <w:p w14:paraId="3A937A71" w14:textId="77777777" w:rsidR="00234841" w:rsidRDefault="00234841" w:rsidP="00234841">
      <w:pPr>
        <w:pStyle w:val="PL"/>
        <w:rPr>
          <w:lang w:eastAsia="zh-CN"/>
        </w:rPr>
      </w:pPr>
    </w:p>
    <w:p w14:paraId="46CD2215" w14:textId="77777777" w:rsidR="00234841" w:rsidRPr="00533C32" w:rsidRDefault="00234841" w:rsidP="0023484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46A16216" w14:textId="77777777" w:rsidR="00234841" w:rsidRPr="00533C32" w:rsidRDefault="00234841" w:rsidP="00234841">
      <w:pPr>
        <w:pStyle w:val="PL"/>
      </w:pPr>
      <w:r w:rsidRPr="00533C32">
        <w:t xml:space="preserve">    put:</w:t>
      </w:r>
    </w:p>
    <w:p w14:paraId="383CB365" w14:textId="77777777" w:rsidR="00234841" w:rsidRPr="00533C32" w:rsidRDefault="00234841" w:rsidP="00234841">
      <w:pPr>
        <w:pStyle w:val="PL"/>
      </w:pPr>
      <w:r w:rsidRPr="00533C32">
        <w:t xml:space="preserve">      summary: To store the </w:t>
      </w:r>
      <w:r>
        <w:t xml:space="preserve">individual </w:t>
      </w:r>
      <w:r w:rsidRPr="00533C32">
        <w:t>Authentication Status data of a UE</w:t>
      </w:r>
    </w:p>
    <w:p w14:paraId="0BBAF586" w14:textId="77777777" w:rsidR="00234841" w:rsidRPr="00533C32" w:rsidRDefault="00234841" w:rsidP="00234841">
      <w:pPr>
        <w:pStyle w:val="PL"/>
      </w:pPr>
      <w:r w:rsidRPr="00533C32">
        <w:t xml:space="preserve">      operationId: Create</w:t>
      </w:r>
      <w:r>
        <w:t>Individual</w:t>
      </w:r>
      <w:r w:rsidRPr="00533C32">
        <w:t>AuthenticationStatus</w:t>
      </w:r>
    </w:p>
    <w:p w14:paraId="1E69C244" w14:textId="77777777" w:rsidR="00234841" w:rsidRPr="00533C32" w:rsidRDefault="00234841" w:rsidP="00234841">
      <w:pPr>
        <w:pStyle w:val="PL"/>
      </w:pPr>
      <w:r w:rsidRPr="00533C32">
        <w:t xml:space="preserve">      tags:</w:t>
      </w:r>
    </w:p>
    <w:p w14:paraId="5A4E611A" w14:textId="77777777" w:rsidR="00234841" w:rsidRDefault="00234841" w:rsidP="00234841">
      <w:pPr>
        <w:pStyle w:val="PL"/>
        <w:rPr>
          <w:lang w:eastAsia="zh-CN"/>
        </w:rPr>
      </w:pPr>
      <w:r w:rsidRPr="00533C32">
        <w:t xml:space="preserve">        - </w:t>
      </w:r>
      <w:r>
        <w:t xml:space="preserve">Individual </w:t>
      </w:r>
      <w:r w:rsidRPr="00533C32">
        <w:t>Authentication Status (Document)</w:t>
      </w:r>
    </w:p>
    <w:p w14:paraId="0BEFF758" w14:textId="77777777" w:rsidR="00234841" w:rsidRDefault="00234841" w:rsidP="00234841">
      <w:pPr>
        <w:pStyle w:val="PL"/>
      </w:pPr>
      <w:r>
        <w:t xml:space="preserve">      security:</w:t>
      </w:r>
    </w:p>
    <w:p w14:paraId="0FF096BB" w14:textId="77777777" w:rsidR="00234841" w:rsidRDefault="00234841" w:rsidP="00234841">
      <w:pPr>
        <w:pStyle w:val="PL"/>
      </w:pPr>
      <w:r>
        <w:t xml:space="preserve">        - {}</w:t>
      </w:r>
    </w:p>
    <w:p w14:paraId="1BD33A69" w14:textId="77777777" w:rsidR="00234841" w:rsidRDefault="00234841" w:rsidP="00234841">
      <w:pPr>
        <w:pStyle w:val="PL"/>
      </w:pPr>
      <w:r>
        <w:t xml:space="preserve">        - oAuth2ClientCredentials:</w:t>
      </w:r>
    </w:p>
    <w:p w14:paraId="117483A6" w14:textId="77777777" w:rsidR="00234841" w:rsidRDefault="00234841" w:rsidP="00234841">
      <w:pPr>
        <w:pStyle w:val="PL"/>
      </w:pPr>
      <w:r>
        <w:t xml:space="preserve">          - nudr-dr</w:t>
      </w:r>
    </w:p>
    <w:p w14:paraId="3DEB1EF1" w14:textId="77777777" w:rsidR="00234841" w:rsidRDefault="00234841" w:rsidP="00234841">
      <w:pPr>
        <w:pStyle w:val="PL"/>
      </w:pPr>
      <w:r>
        <w:t xml:space="preserve">        - oAuth2ClientCredentials:</w:t>
      </w:r>
    </w:p>
    <w:p w14:paraId="000EE0C4" w14:textId="77777777" w:rsidR="00234841" w:rsidRDefault="00234841" w:rsidP="00234841">
      <w:pPr>
        <w:pStyle w:val="PL"/>
      </w:pPr>
      <w:r>
        <w:t xml:space="preserve">          - nudr-dr</w:t>
      </w:r>
    </w:p>
    <w:p w14:paraId="55D1712E" w14:textId="77777777" w:rsidR="00234841" w:rsidRPr="00455CE6" w:rsidRDefault="00234841" w:rsidP="00234841">
      <w:pPr>
        <w:pStyle w:val="PL"/>
        <w:rPr>
          <w:lang w:eastAsia="zh-CN"/>
        </w:rPr>
      </w:pPr>
      <w:r>
        <w:t xml:space="preserve">          - nudr-dr:subscription-data</w:t>
      </w:r>
    </w:p>
    <w:p w14:paraId="5EEFD178" w14:textId="77777777" w:rsidR="00234841" w:rsidRPr="00533C32" w:rsidRDefault="00234841" w:rsidP="00234841">
      <w:pPr>
        <w:pStyle w:val="PL"/>
      </w:pPr>
      <w:r w:rsidRPr="00533C32">
        <w:t xml:space="preserve">      parameters:</w:t>
      </w:r>
    </w:p>
    <w:p w14:paraId="3143D551" w14:textId="77777777" w:rsidR="00234841" w:rsidRPr="00533C32" w:rsidRDefault="00234841" w:rsidP="00234841">
      <w:pPr>
        <w:pStyle w:val="PL"/>
      </w:pPr>
      <w:r w:rsidRPr="00533C32">
        <w:t xml:space="preserve">        - name: ueId</w:t>
      </w:r>
    </w:p>
    <w:p w14:paraId="125B4D69" w14:textId="77777777" w:rsidR="00234841" w:rsidRPr="00533C32" w:rsidRDefault="00234841" w:rsidP="00234841">
      <w:pPr>
        <w:pStyle w:val="PL"/>
      </w:pPr>
      <w:r w:rsidRPr="00533C32">
        <w:t xml:space="preserve">          in: path</w:t>
      </w:r>
    </w:p>
    <w:p w14:paraId="53B56579" w14:textId="77777777" w:rsidR="00234841" w:rsidRPr="00533C32" w:rsidRDefault="00234841" w:rsidP="00234841">
      <w:pPr>
        <w:pStyle w:val="PL"/>
      </w:pPr>
      <w:r w:rsidRPr="00533C32">
        <w:t xml:space="preserve">          description: UE id</w:t>
      </w:r>
    </w:p>
    <w:p w14:paraId="7102B2DD" w14:textId="77777777" w:rsidR="00234841" w:rsidRPr="00533C32" w:rsidRDefault="00234841" w:rsidP="00234841">
      <w:pPr>
        <w:pStyle w:val="PL"/>
      </w:pPr>
      <w:r w:rsidRPr="00533C32">
        <w:t xml:space="preserve">          required: true</w:t>
      </w:r>
    </w:p>
    <w:p w14:paraId="0F94B54F" w14:textId="77777777" w:rsidR="00234841" w:rsidRPr="00533C32" w:rsidRDefault="00234841" w:rsidP="00234841">
      <w:pPr>
        <w:pStyle w:val="PL"/>
      </w:pPr>
      <w:r w:rsidRPr="00533C32">
        <w:t xml:space="preserve">          schema:</w:t>
      </w:r>
    </w:p>
    <w:p w14:paraId="56FC5643" w14:textId="77777777" w:rsidR="00234841" w:rsidRDefault="00234841" w:rsidP="0023484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9863BE2" w14:textId="77777777" w:rsidR="00234841" w:rsidRPr="006A7EE2" w:rsidRDefault="00234841" w:rsidP="00234841">
      <w:pPr>
        <w:pStyle w:val="PL"/>
      </w:pPr>
      <w:r w:rsidRPr="006A7EE2">
        <w:t xml:space="preserve">        - name: </w:t>
      </w:r>
      <w:r>
        <w:t>servingNetworkName</w:t>
      </w:r>
    </w:p>
    <w:p w14:paraId="1DB40407" w14:textId="77777777" w:rsidR="00234841" w:rsidRPr="006A7EE2" w:rsidRDefault="00234841" w:rsidP="00234841">
      <w:pPr>
        <w:pStyle w:val="PL"/>
      </w:pPr>
      <w:r w:rsidRPr="006A7EE2">
        <w:t xml:space="preserve">          in: path</w:t>
      </w:r>
    </w:p>
    <w:p w14:paraId="1E0B397E" w14:textId="77777777" w:rsidR="00234841" w:rsidRPr="006A7EE2" w:rsidRDefault="00234841" w:rsidP="00234841">
      <w:pPr>
        <w:pStyle w:val="PL"/>
      </w:pPr>
      <w:r w:rsidRPr="006A7EE2">
        <w:t xml:space="preserve">          description: </w:t>
      </w:r>
      <w:r>
        <w:t>Serving Network Name</w:t>
      </w:r>
    </w:p>
    <w:p w14:paraId="2FA94C0C" w14:textId="77777777" w:rsidR="00234841" w:rsidRPr="006A7EE2" w:rsidRDefault="00234841" w:rsidP="00234841">
      <w:pPr>
        <w:pStyle w:val="PL"/>
      </w:pPr>
      <w:r w:rsidRPr="006A7EE2">
        <w:t xml:space="preserve">          required: true</w:t>
      </w:r>
    </w:p>
    <w:p w14:paraId="0CD747D2" w14:textId="77777777" w:rsidR="00234841" w:rsidRDefault="00234841" w:rsidP="00234841">
      <w:pPr>
        <w:pStyle w:val="PL"/>
      </w:pPr>
      <w:r w:rsidRPr="006A7EE2">
        <w:t xml:space="preserve">          schema:</w:t>
      </w:r>
    </w:p>
    <w:p w14:paraId="39EB0680" w14:textId="77777777" w:rsidR="00234841" w:rsidRPr="00533C32" w:rsidRDefault="00234841" w:rsidP="0023484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086533B8" w14:textId="77777777" w:rsidR="00234841" w:rsidRPr="00533C32" w:rsidRDefault="00234841" w:rsidP="00234841">
      <w:pPr>
        <w:pStyle w:val="PL"/>
      </w:pPr>
      <w:r w:rsidRPr="00533C32">
        <w:t xml:space="preserve">      requestBody:</w:t>
      </w:r>
    </w:p>
    <w:p w14:paraId="2D7DDDCE" w14:textId="77777777" w:rsidR="00234841" w:rsidRPr="00533C32" w:rsidRDefault="00234841" w:rsidP="00234841">
      <w:pPr>
        <w:pStyle w:val="PL"/>
      </w:pPr>
      <w:r w:rsidRPr="00533C32">
        <w:t xml:space="preserve">        content:</w:t>
      </w:r>
    </w:p>
    <w:p w14:paraId="50B2F802" w14:textId="77777777" w:rsidR="00234841" w:rsidRPr="00533C32" w:rsidRDefault="00234841" w:rsidP="00234841">
      <w:pPr>
        <w:pStyle w:val="PL"/>
      </w:pPr>
      <w:r w:rsidRPr="00533C32">
        <w:t xml:space="preserve">          application/json:</w:t>
      </w:r>
    </w:p>
    <w:p w14:paraId="7CE14C33" w14:textId="77777777" w:rsidR="00234841" w:rsidRPr="00533C32" w:rsidRDefault="00234841" w:rsidP="00234841">
      <w:pPr>
        <w:pStyle w:val="PL"/>
      </w:pPr>
      <w:r w:rsidRPr="00533C32">
        <w:t xml:space="preserve">            schema:</w:t>
      </w:r>
    </w:p>
    <w:p w14:paraId="6A353ACF" w14:textId="77777777" w:rsidR="00234841" w:rsidRPr="00533C32" w:rsidRDefault="00234841" w:rsidP="00434F1A">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171E01D3" w14:textId="77777777" w:rsidR="00234841" w:rsidRPr="00533C32" w:rsidRDefault="00234841" w:rsidP="00234841">
      <w:pPr>
        <w:pStyle w:val="PL"/>
      </w:pPr>
      <w:r>
        <w:t xml:space="preserve">        </w:t>
      </w:r>
      <w:r w:rsidRPr="003722F2">
        <w:t>required: true</w:t>
      </w:r>
    </w:p>
    <w:p w14:paraId="7538C155" w14:textId="77777777" w:rsidR="00234841" w:rsidRPr="00533C32" w:rsidRDefault="00234841" w:rsidP="00234841">
      <w:pPr>
        <w:pStyle w:val="PL"/>
      </w:pPr>
      <w:r w:rsidRPr="00533C32">
        <w:t xml:space="preserve">      responses:</w:t>
      </w:r>
    </w:p>
    <w:p w14:paraId="1D5DD73D" w14:textId="77777777" w:rsidR="00234841" w:rsidRPr="00533C32" w:rsidRDefault="00234841" w:rsidP="00234841">
      <w:pPr>
        <w:pStyle w:val="PL"/>
      </w:pPr>
      <w:r w:rsidRPr="00533C32">
        <w:t xml:space="preserve">        '204':</w:t>
      </w:r>
    </w:p>
    <w:p w14:paraId="3416EE4B" w14:textId="77777777" w:rsidR="00234841" w:rsidRPr="00533C32" w:rsidRDefault="00234841" w:rsidP="00234841">
      <w:pPr>
        <w:pStyle w:val="PL"/>
      </w:pPr>
      <w:r w:rsidRPr="00533C32">
        <w:t xml:space="preserve">          description: Upon success, an empty response body shall be returned</w:t>
      </w:r>
    </w:p>
    <w:p w14:paraId="6EC07063" w14:textId="77777777" w:rsidR="00234841" w:rsidRDefault="00234841" w:rsidP="00234841">
      <w:pPr>
        <w:pStyle w:val="PL"/>
        <w:rPr>
          <w:lang w:eastAsia="zh-CN"/>
        </w:rPr>
      </w:pPr>
      <w:r w:rsidRPr="00533C32">
        <w:t xml:space="preserve">        default:</w:t>
      </w:r>
    </w:p>
    <w:p w14:paraId="67A4683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93E251A" w14:textId="77777777" w:rsidR="00234841" w:rsidRPr="00533C32" w:rsidRDefault="00234841" w:rsidP="00234841">
      <w:pPr>
        <w:pStyle w:val="PL"/>
        <w:rPr>
          <w:lang w:eastAsia="zh-CN"/>
        </w:rPr>
      </w:pPr>
    </w:p>
    <w:p w14:paraId="50220F3E" w14:textId="77777777" w:rsidR="00234841" w:rsidRPr="00533C32" w:rsidRDefault="00234841" w:rsidP="00234841">
      <w:pPr>
        <w:pStyle w:val="PL"/>
      </w:pPr>
      <w:r w:rsidRPr="00533C32">
        <w:t xml:space="preserve">    get:</w:t>
      </w:r>
    </w:p>
    <w:p w14:paraId="45AF8B39" w14:textId="77777777" w:rsidR="00234841" w:rsidRPr="00533C32" w:rsidRDefault="00234841" w:rsidP="00234841">
      <w:pPr>
        <w:pStyle w:val="PL"/>
      </w:pPr>
      <w:r w:rsidRPr="00533C32">
        <w:t xml:space="preserve">      summary: Retrieves the </w:t>
      </w:r>
      <w:r>
        <w:t xml:space="preserve">Individual </w:t>
      </w:r>
      <w:r w:rsidRPr="00533C32">
        <w:t>Authentication Status of a UE</w:t>
      </w:r>
    </w:p>
    <w:p w14:paraId="7A7CF168" w14:textId="77777777" w:rsidR="00234841" w:rsidRPr="00533C32" w:rsidRDefault="00234841" w:rsidP="00234841">
      <w:pPr>
        <w:pStyle w:val="PL"/>
      </w:pPr>
      <w:r w:rsidRPr="00533C32">
        <w:t xml:space="preserve">      operationId: Query</w:t>
      </w:r>
      <w:r>
        <w:t>Individual</w:t>
      </w:r>
      <w:r w:rsidRPr="00533C32">
        <w:t>AuthenticationStatus</w:t>
      </w:r>
    </w:p>
    <w:p w14:paraId="26460B9C" w14:textId="77777777" w:rsidR="00234841" w:rsidRPr="00533C32" w:rsidRDefault="00234841" w:rsidP="00234841">
      <w:pPr>
        <w:pStyle w:val="PL"/>
      </w:pPr>
      <w:r w:rsidRPr="00533C32">
        <w:t xml:space="preserve">      tags:</w:t>
      </w:r>
    </w:p>
    <w:p w14:paraId="683817A4" w14:textId="77777777" w:rsidR="00234841" w:rsidRDefault="00234841" w:rsidP="00234841">
      <w:pPr>
        <w:pStyle w:val="PL"/>
        <w:rPr>
          <w:lang w:eastAsia="zh-CN"/>
        </w:rPr>
      </w:pPr>
      <w:r w:rsidRPr="00533C32">
        <w:t xml:space="preserve">        - </w:t>
      </w:r>
      <w:r>
        <w:t xml:space="preserve">Individual </w:t>
      </w:r>
      <w:r w:rsidRPr="00533C32">
        <w:t>AuthEvent (Document)</w:t>
      </w:r>
    </w:p>
    <w:p w14:paraId="4AEFE2B7" w14:textId="77777777" w:rsidR="00234841" w:rsidRDefault="00234841" w:rsidP="00234841">
      <w:pPr>
        <w:pStyle w:val="PL"/>
      </w:pPr>
      <w:r>
        <w:t xml:space="preserve">      security:</w:t>
      </w:r>
    </w:p>
    <w:p w14:paraId="6FD97526" w14:textId="77777777" w:rsidR="00234841" w:rsidRDefault="00234841" w:rsidP="00234841">
      <w:pPr>
        <w:pStyle w:val="PL"/>
      </w:pPr>
      <w:r>
        <w:lastRenderedPageBreak/>
        <w:t xml:space="preserve">        - {}</w:t>
      </w:r>
    </w:p>
    <w:p w14:paraId="04701783" w14:textId="77777777" w:rsidR="00234841" w:rsidRDefault="00234841" w:rsidP="00234841">
      <w:pPr>
        <w:pStyle w:val="PL"/>
      </w:pPr>
      <w:r>
        <w:t xml:space="preserve">        - oAuth2ClientCredentials:</w:t>
      </w:r>
    </w:p>
    <w:p w14:paraId="5B42B4DC" w14:textId="77777777" w:rsidR="00234841" w:rsidRDefault="00234841" w:rsidP="00234841">
      <w:pPr>
        <w:pStyle w:val="PL"/>
      </w:pPr>
      <w:r>
        <w:t xml:space="preserve">          - nudr-dr</w:t>
      </w:r>
    </w:p>
    <w:p w14:paraId="29214593" w14:textId="77777777" w:rsidR="00234841" w:rsidRDefault="00234841" w:rsidP="00234841">
      <w:pPr>
        <w:pStyle w:val="PL"/>
      </w:pPr>
      <w:r>
        <w:t xml:space="preserve">        - oAuth2ClientCredentials:</w:t>
      </w:r>
    </w:p>
    <w:p w14:paraId="7C76D038" w14:textId="77777777" w:rsidR="00234841" w:rsidRDefault="00234841" w:rsidP="00234841">
      <w:pPr>
        <w:pStyle w:val="PL"/>
      </w:pPr>
      <w:r>
        <w:t xml:space="preserve">          - nudr-dr</w:t>
      </w:r>
    </w:p>
    <w:p w14:paraId="751F00E8" w14:textId="77777777" w:rsidR="00234841" w:rsidRPr="00455CE6" w:rsidRDefault="00234841" w:rsidP="00234841">
      <w:pPr>
        <w:pStyle w:val="PL"/>
        <w:rPr>
          <w:lang w:eastAsia="zh-CN"/>
        </w:rPr>
      </w:pPr>
      <w:r>
        <w:t xml:space="preserve">          - nudr-dr:subscription-data</w:t>
      </w:r>
    </w:p>
    <w:p w14:paraId="4172BB31" w14:textId="77777777" w:rsidR="00234841" w:rsidRPr="00533C32" w:rsidRDefault="00234841" w:rsidP="00234841">
      <w:pPr>
        <w:pStyle w:val="PL"/>
      </w:pPr>
      <w:r w:rsidRPr="00533C32">
        <w:t xml:space="preserve">      parameters:</w:t>
      </w:r>
    </w:p>
    <w:p w14:paraId="69842AD4" w14:textId="77777777" w:rsidR="00234841" w:rsidRPr="00533C32" w:rsidRDefault="00234841" w:rsidP="00234841">
      <w:pPr>
        <w:pStyle w:val="PL"/>
      </w:pPr>
      <w:r w:rsidRPr="00533C32">
        <w:t xml:space="preserve">        - name: ueId</w:t>
      </w:r>
    </w:p>
    <w:p w14:paraId="0E6BF3AA" w14:textId="77777777" w:rsidR="00234841" w:rsidRPr="00533C32" w:rsidRDefault="00234841" w:rsidP="00234841">
      <w:pPr>
        <w:pStyle w:val="PL"/>
      </w:pPr>
      <w:r w:rsidRPr="00533C32">
        <w:t xml:space="preserve">          in: path</w:t>
      </w:r>
    </w:p>
    <w:p w14:paraId="5E6F82C5" w14:textId="77777777" w:rsidR="00234841" w:rsidRPr="00533C32" w:rsidRDefault="00234841" w:rsidP="00234841">
      <w:pPr>
        <w:pStyle w:val="PL"/>
      </w:pPr>
      <w:r w:rsidRPr="00533C32">
        <w:t xml:space="preserve">          description: UE id</w:t>
      </w:r>
    </w:p>
    <w:p w14:paraId="76F89A60" w14:textId="77777777" w:rsidR="00234841" w:rsidRPr="00533C32" w:rsidRDefault="00234841" w:rsidP="00234841">
      <w:pPr>
        <w:pStyle w:val="PL"/>
      </w:pPr>
      <w:r w:rsidRPr="00533C32">
        <w:t xml:space="preserve">          required: true</w:t>
      </w:r>
    </w:p>
    <w:p w14:paraId="3A475AC6" w14:textId="77777777" w:rsidR="00234841" w:rsidRPr="00533C32" w:rsidRDefault="00234841" w:rsidP="00234841">
      <w:pPr>
        <w:pStyle w:val="PL"/>
      </w:pPr>
      <w:r w:rsidRPr="00533C32">
        <w:t xml:space="preserve">          schema:</w:t>
      </w:r>
    </w:p>
    <w:p w14:paraId="5E72282F" w14:textId="77777777" w:rsidR="00234841" w:rsidRDefault="00234841" w:rsidP="00234841">
      <w:pPr>
        <w:pStyle w:val="PL"/>
      </w:pPr>
      <w:r w:rsidRPr="00533C32">
        <w:t xml:space="preserve">            $ref: 'TS29571_CommonData.yaml#/components/schemas/</w:t>
      </w:r>
      <w:r>
        <w:t>Supi</w:t>
      </w:r>
      <w:r w:rsidRPr="00533C32">
        <w:t>'</w:t>
      </w:r>
    </w:p>
    <w:p w14:paraId="5C7C6D23" w14:textId="77777777" w:rsidR="00234841" w:rsidRPr="006A7EE2" w:rsidRDefault="00234841" w:rsidP="00234841">
      <w:pPr>
        <w:pStyle w:val="PL"/>
      </w:pPr>
      <w:r w:rsidRPr="006A7EE2">
        <w:t xml:space="preserve">        - name: </w:t>
      </w:r>
      <w:r>
        <w:t>servingNetworkName</w:t>
      </w:r>
    </w:p>
    <w:p w14:paraId="2C73BE4B" w14:textId="77777777" w:rsidR="00234841" w:rsidRPr="006A7EE2" w:rsidRDefault="00234841" w:rsidP="00234841">
      <w:pPr>
        <w:pStyle w:val="PL"/>
      </w:pPr>
      <w:r w:rsidRPr="006A7EE2">
        <w:t xml:space="preserve">          in: path</w:t>
      </w:r>
    </w:p>
    <w:p w14:paraId="6F581045" w14:textId="77777777" w:rsidR="00234841" w:rsidRPr="006A7EE2" w:rsidRDefault="00234841" w:rsidP="00234841">
      <w:pPr>
        <w:pStyle w:val="PL"/>
      </w:pPr>
      <w:r w:rsidRPr="006A7EE2">
        <w:t xml:space="preserve">          description: </w:t>
      </w:r>
      <w:r>
        <w:t>Serving Network Name</w:t>
      </w:r>
    </w:p>
    <w:p w14:paraId="20751CC8" w14:textId="77777777" w:rsidR="00234841" w:rsidRPr="006A7EE2" w:rsidRDefault="00234841" w:rsidP="00234841">
      <w:pPr>
        <w:pStyle w:val="PL"/>
      </w:pPr>
      <w:r w:rsidRPr="006A7EE2">
        <w:t xml:space="preserve">          required: true</w:t>
      </w:r>
    </w:p>
    <w:p w14:paraId="47DDE5EB" w14:textId="77777777" w:rsidR="00234841" w:rsidRDefault="00234841" w:rsidP="00234841">
      <w:pPr>
        <w:pStyle w:val="PL"/>
      </w:pPr>
      <w:r w:rsidRPr="006A7EE2">
        <w:t xml:space="preserve">          schema:</w:t>
      </w:r>
    </w:p>
    <w:p w14:paraId="26CA4A3B" w14:textId="77777777" w:rsidR="00234841" w:rsidRPr="00533C32" w:rsidRDefault="00234841" w:rsidP="0023484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398E7574" w14:textId="77777777" w:rsidR="00234841" w:rsidRPr="00533C32" w:rsidRDefault="00234841" w:rsidP="00234841">
      <w:pPr>
        <w:pStyle w:val="PL"/>
        <w:rPr>
          <w:lang w:eastAsia="zh-CN"/>
        </w:rPr>
      </w:pPr>
      <w:r w:rsidRPr="00533C32">
        <w:rPr>
          <w:lang w:eastAsia="zh-CN"/>
        </w:rPr>
        <w:t xml:space="preserve">        - name: fields</w:t>
      </w:r>
    </w:p>
    <w:p w14:paraId="293CA993" w14:textId="77777777" w:rsidR="00234841" w:rsidRPr="00533C32" w:rsidRDefault="00234841" w:rsidP="00234841">
      <w:pPr>
        <w:pStyle w:val="PL"/>
        <w:rPr>
          <w:lang w:eastAsia="zh-CN"/>
        </w:rPr>
      </w:pPr>
      <w:r w:rsidRPr="00533C32">
        <w:rPr>
          <w:lang w:eastAsia="zh-CN"/>
        </w:rPr>
        <w:t xml:space="preserve">          in: query</w:t>
      </w:r>
    </w:p>
    <w:p w14:paraId="17423C5B" w14:textId="77777777" w:rsidR="00234841" w:rsidRPr="00533C32" w:rsidRDefault="00234841" w:rsidP="00234841">
      <w:pPr>
        <w:pStyle w:val="PL"/>
        <w:rPr>
          <w:lang w:eastAsia="zh-CN"/>
        </w:rPr>
      </w:pPr>
      <w:r w:rsidRPr="00533C32">
        <w:rPr>
          <w:lang w:eastAsia="zh-CN"/>
        </w:rPr>
        <w:t xml:space="preserve">          description: attributes to be retrieved</w:t>
      </w:r>
    </w:p>
    <w:p w14:paraId="63121B44" w14:textId="77777777" w:rsidR="00234841" w:rsidRPr="00533C32" w:rsidRDefault="00234841" w:rsidP="00234841">
      <w:pPr>
        <w:pStyle w:val="PL"/>
        <w:rPr>
          <w:lang w:eastAsia="zh-CN"/>
        </w:rPr>
      </w:pPr>
      <w:r w:rsidRPr="00533C32">
        <w:rPr>
          <w:lang w:eastAsia="zh-CN"/>
        </w:rPr>
        <w:t xml:space="preserve">          required: false</w:t>
      </w:r>
    </w:p>
    <w:p w14:paraId="48ACDFFC" w14:textId="77777777" w:rsidR="00234841" w:rsidRPr="00533C32" w:rsidRDefault="00234841" w:rsidP="00234841">
      <w:pPr>
        <w:pStyle w:val="PL"/>
        <w:rPr>
          <w:lang w:eastAsia="zh-CN"/>
        </w:rPr>
      </w:pPr>
      <w:r w:rsidRPr="00533C32">
        <w:rPr>
          <w:lang w:eastAsia="zh-CN"/>
        </w:rPr>
        <w:t xml:space="preserve">          schema:</w:t>
      </w:r>
    </w:p>
    <w:p w14:paraId="2B19B00C" w14:textId="77777777" w:rsidR="00234841" w:rsidRPr="00533C32" w:rsidRDefault="00234841" w:rsidP="00234841">
      <w:pPr>
        <w:pStyle w:val="PL"/>
        <w:rPr>
          <w:lang w:eastAsia="zh-CN"/>
        </w:rPr>
      </w:pPr>
      <w:r w:rsidRPr="00533C32">
        <w:rPr>
          <w:lang w:eastAsia="zh-CN"/>
        </w:rPr>
        <w:t xml:space="preserve">            type: array</w:t>
      </w:r>
    </w:p>
    <w:p w14:paraId="13838C9C" w14:textId="77777777" w:rsidR="00234841" w:rsidRPr="00533C32" w:rsidRDefault="00234841" w:rsidP="00234841">
      <w:pPr>
        <w:pStyle w:val="PL"/>
        <w:rPr>
          <w:lang w:eastAsia="zh-CN"/>
        </w:rPr>
      </w:pPr>
      <w:r w:rsidRPr="00533C32">
        <w:rPr>
          <w:lang w:eastAsia="zh-CN"/>
        </w:rPr>
        <w:t xml:space="preserve">            items:</w:t>
      </w:r>
    </w:p>
    <w:p w14:paraId="38B604C1" w14:textId="77777777" w:rsidR="00234841" w:rsidRPr="00533C32" w:rsidRDefault="00234841" w:rsidP="00234841">
      <w:pPr>
        <w:pStyle w:val="PL"/>
        <w:rPr>
          <w:lang w:eastAsia="zh-CN"/>
        </w:rPr>
      </w:pPr>
      <w:r w:rsidRPr="00533C32">
        <w:rPr>
          <w:lang w:eastAsia="zh-CN"/>
        </w:rPr>
        <w:t xml:space="preserve">              type: string</w:t>
      </w:r>
    </w:p>
    <w:p w14:paraId="39E12FEA" w14:textId="77777777" w:rsidR="00234841" w:rsidRPr="00533C32" w:rsidRDefault="00234841" w:rsidP="00234841">
      <w:pPr>
        <w:pStyle w:val="PL"/>
      </w:pPr>
      <w:r w:rsidRPr="00533C32">
        <w:t xml:space="preserve">            minItems: 1</w:t>
      </w:r>
    </w:p>
    <w:p w14:paraId="0EF7E8A5" w14:textId="77777777" w:rsidR="00234841" w:rsidRPr="00533C32" w:rsidRDefault="00234841" w:rsidP="00234841">
      <w:pPr>
        <w:pStyle w:val="PL"/>
      </w:pPr>
      <w:r w:rsidRPr="00533C32">
        <w:t xml:space="preserve">          style: form</w:t>
      </w:r>
    </w:p>
    <w:p w14:paraId="57A4C41A" w14:textId="77777777" w:rsidR="00234841" w:rsidRPr="00533C32" w:rsidRDefault="00234841" w:rsidP="00234841">
      <w:pPr>
        <w:pStyle w:val="PL"/>
        <w:rPr>
          <w:lang w:eastAsia="zh-CN"/>
        </w:rPr>
      </w:pPr>
      <w:r w:rsidRPr="00533C32">
        <w:t xml:space="preserve">          explode: false</w:t>
      </w:r>
    </w:p>
    <w:p w14:paraId="67040231" w14:textId="77777777" w:rsidR="00234841" w:rsidRPr="00533C32" w:rsidRDefault="00234841" w:rsidP="00234841">
      <w:pPr>
        <w:pStyle w:val="PL"/>
      </w:pPr>
      <w:r w:rsidRPr="00533C32">
        <w:t xml:space="preserve">        - name: supported</w:t>
      </w:r>
      <w:r w:rsidRPr="00533C32">
        <w:rPr>
          <w:lang w:eastAsia="zh-CN"/>
        </w:rPr>
        <w:t>-f</w:t>
      </w:r>
      <w:r w:rsidRPr="00533C32">
        <w:t>eatures</w:t>
      </w:r>
    </w:p>
    <w:p w14:paraId="1FD50F75" w14:textId="77777777" w:rsidR="00234841" w:rsidRPr="00533C32" w:rsidRDefault="00234841" w:rsidP="00234841">
      <w:pPr>
        <w:pStyle w:val="PL"/>
      </w:pPr>
      <w:r w:rsidRPr="00533C32">
        <w:t xml:space="preserve">          description: Supported Features</w:t>
      </w:r>
    </w:p>
    <w:p w14:paraId="4BBEC66F" w14:textId="77777777" w:rsidR="00234841" w:rsidRPr="00533C32" w:rsidRDefault="00234841" w:rsidP="00234841">
      <w:pPr>
        <w:pStyle w:val="PL"/>
      </w:pPr>
      <w:r w:rsidRPr="00533C32">
        <w:t xml:space="preserve">          in: query</w:t>
      </w:r>
    </w:p>
    <w:p w14:paraId="70CF5C60" w14:textId="77777777" w:rsidR="00234841" w:rsidRPr="00533C32" w:rsidRDefault="00234841" w:rsidP="00234841">
      <w:pPr>
        <w:pStyle w:val="PL"/>
      </w:pPr>
      <w:r w:rsidRPr="00533C32">
        <w:t xml:space="preserve">          schema:</w:t>
      </w:r>
    </w:p>
    <w:p w14:paraId="5E17B6B9" w14:textId="77777777" w:rsidR="00234841" w:rsidRDefault="00234841" w:rsidP="00234841">
      <w:pPr>
        <w:pStyle w:val="PL"/>
      </w:pPr>
      <w:r w:rsidRPr="00533C32">
        <w:t xml:space="preserve">             $ref: 'TS29571_CommonData.yaml#/components/schemas/SupportedFeatures'</w:t>
      </w:r>
    </w:p>
    <w:p w14:paraId="4EC9CE1E" w14:textId="77777777" w:rsidR="00234841" w:rsidRPr="00533C32" w:rsidRDefault="00234841" w:rsidP="00234841">
      <w:pPr>
        <w:pStyle w:val="PL"/>
      </w:pPr>
      <w:r w:rsidRPr="00533C32">
        <w:t xml:space="preserve">      responses:</w:t>
      </w:r>
    </w:p>
    <w:p w14:paraId="2EF538DB" w14:textId="77777777" w:rsidR="00234841" w:rsidRPr="00533C32" w:rsidRDefault="00234841" w:rsidP="00234841">
      <w:pPr>
        <w:pStyle w:val="PL"/>
      </w:pPr>
      <w:r w:rsidRPr="00533C32">
        <w:t xml:space="preserve">        '200':</w:t>
      </w:r>
    </w:p>
    <w:p w14:paraId="1092E8E0" w14:textId="77777777" w:rsidR="00234841" w:rsidRPr="00533C32" w:rsidRDefault="00234841" w:rsidP="00234841">
      <w:pPr>
        <w:pStyle w:val="PL"/>
      </w:pPr>
      <w:r w:rsidRPr="00533C32">
        <w:t xml:space="preserve">          description: Expected response to a valid request</w:t>
      </w:r>
    </w:p>
    <w:p w14:paraId="6EFC9F81" w14:textId="77777777" w:rsidR="00234841" w:rsidRPr="00533C32" w:rsidRDefault="00234841" w:rsidP="00234841">
      <w:pPr>
        <w:pStyle w:val="PL"/>
      </w:pPr>
      <w:r w:rsidRPr="00533C32">
        <w:t xml:space="preserve">          content:</w:t>
      </w:r>
    </w:p>
    <w:p w14:paraId="6C8018AA" w14:textId="77777777" w:rsidR="00234841" w:rsidRPr="00533C32" w:rsidRDefault="00234841" w:rsidP="00234841">
      <w:pPr>
        <w:pStyle w:val="PL"/>
      </w:pPr>
      <w:r w:rsidRPr="00533C32">
        <w:t xml:space="preserve">            application/json:</w:t>
      </w:r>
    </w:p>
    <w:p w14:paraId="093F14E4" w14:textId="77777777" w:rsidR="00234841" w:rsidRPr="00533C32" w:rsidRDefault="00234841" w:rsidP="00234841">
      <w:pPr>
        <w:pStyle w:val="PL"/>
      </w:pPr>
      <w:r w:rsidRPr="00533C32">
        <w:t xml:space="preserve">              schema:</w:t>
      </w:r>
    </w:p>
    <w:p w14:paraId="54112E4B" w14:textId="77777777" w:rsidR="00234841" w:rsidRPr="00533C32" w:rsidRDefault="00234841" w:rsidP="00234841">
      <w:pPr>
        <w:pStyle w:val="PL"/>
      </w:pPr>
      <w:r w:rsidRPr="00533C32">
        <w:t xml:space="preserve">                $ref: 'TS29503_Nudm_</w:t>
      </w:r>
      <w:r w:rsidRPr="00533C32">
        <w:rPr>
          <w:lang w:eastAsia="zh-CN"/>
        </w:rPr>
        <w:t>UEAU</w:t>
      </w:r>
      <w:r w:rsidRPr="00533C32">
        <w:t>.yaml#/components/schemas/AuthEvent'</w:t>
      </w:r>
    </w:p>
    <w:p w14:paraId="3229C751" w14:textId="77777777" w:rsidR="00234841" w:rsidRDefault="00234841" w:rsidP="00234841">
      <w:pPr>
        <w:pStyle w:val="PL"/>
        <w:rPr>
          <w:lang w:eastAsia="zh-CN"/>
        </w:rPr>
      </w:pPr>
      <w:r w:rsidRPr="00533C32">
        <w:t xml:space="preserve">        default:</w:t>
      </w:r>
    </w:p>
    <w:p w14:paraId="07D040A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B4BF791" w14:textId="77777777" w:rsidR="00234841" w:rsidRPr="00533C32" w:rsidRDefault="00234841" w:rsidP="00234841">
      <w:pPr>
        <w:pStyle w:val="PL"/>
      </w:pPr>
    </w:p>
    <w:p w14:paraId="0C654D6C" w14:textId="77777777" w:rsidR="00234841" w:rsidRPr="00533C32" w:rsidRDefault="00234841" w:rsidP="00234841">
      <w:pPr>
        <w:pStyle w:val="PL"/>
      </w:pPr>
      <w:r w:rsidRPr="00533C32">
        <w:t xml:space="preserve">    delete:</w:t>
      </w:r>
    </w:p>
    <w:p w14:paraId="2557D03F" w14:textId="77777777" w:rsidR="00234841" w:rsidRPr="00533C32" w:rsidRDefault="00234841" w:rsidP="00234841">
      <w:pPr>
        <w:pStyle w:val="PL"/>
      </w:pPr>
      <w:r w:rsidRPr="00533C32">
        <w:lastRenderedPageBreak/>
        <w:t xml:space="preserve">      summary: To remove </w:t>
      </w:r>
      <w:r>
        <w:t>the Individual Authentication Status of a UE</w:t>
      </w:r>
    </w:p>
    <w:p w14:paraId="34DCDA94" w14:textId="77777777" w:rsidR="00234841" w:rsidRPr="00533C32" w:rsidRDefault="00234841" w:rsidP="00234841">
      <w:pPr>
        <w:pStyle w:val="PL"/>
      </w:pPr>
      <w:r w:rsidRPr="00533C32">
        <w:t xml:space="preserve">      operationId: Delete</w:t>
      </w:r>
      <w:r>
        <w:t>IndividualAuthenticationStatus</w:t>
      </w:r>
    </w:p>
    <w:p w14:paraId="17BA2381" w14:textId="77777777" w:rsidR="00234841" w:rsidRPr="00533C32" w:rsidRDefault="00234841" w:rsidP="00234841">
      <w:pPr>
        <w:pStyle w:val="PL"/>
      </w:pPr>
      <w:r w:rsidRPr="00533C32">
        <w:t xml:space="preserve">      tags:</w:t>
      </w:r>
    </w:p>
    <w:p w14:paraId="5AF0C721" w14:textId="77777777" w:rsidR="00234841" w:rsidRDefault="00234841" w:rsidP="00234841">
      <w:pPr>
        <w:pStyle w:val="PL"/>
        <w:rPr>
          <w:lang w:eastAsia="zh-CN"/>
        </w:rPr>
      </w:pPr>
      <w:r w:rsidRPr="00533C32">
        <w:t xml:space="preserve">        - </w:t>
      </w:r>
      <w:r>
        <w:t>Individual AuthEvent</w:t>
      </w:r>
      <w:r w:rsidRPr="00533C32">
        <w:t xml:space="preserve"> (Document)</w:t>
      </w:r>
    </w:p>
    <w:p w14:paraId="621430D3" w14:textId="77777777" w:rsidR="00234841" w:rsidRDefault="00234841" w:rsidP="00234841">
      <w:pPr>
        <w:pStyle w:val="PL"/>
      </w:pPr>
      <w:r>
        <w:t xml:space="preserve">      security:</w:t>
      </w:r>
    </w:p>
    <w:p w14:paraId="3BA207D0" w14:textId="77777777" w:rsidR="00234841" w:rsidRDefault="00234841" w:rsidP="00234841">
      <w:pPr>
        <w:pStyle w:val="PL"/>
      </w:pPr>
      <w:r>
        <w:t xml:space="preserve">        - {}</w:t>
      </w:r>
    </w:p>
    <w:p w14:paraId="52128563" w14:textId="77777777" w:rsidR="00234841" w:rsidRDefault="00234841" w:rsidP="00234841">
      <w:pPr>
        <w:pStyle w:val="PL"/>
      </w:pPr>
      <w:r>
        <w:t xml:space="preserve">        - oAuth2ClientCredentials:</w:t>
      </w:r>
    </w:p>
    <w:p w14:paraId="2B94041A" w14:textId="77777777" w:rsidR="00234841" w:rsidRDefault="00234841" w:rsidP="00234841">
      <w:pPr>
        <w:pStyle w:val="PL"/>
      </w:pPr>
      <w:r>
        <w:t xml:space="preserve">          - nudr-dr</w:t>
      </w:r>
    </w:p>
    <w:p w14:paraId="686E2AD1" w14:textId="77777777" w:rsidR="00234841" w:rsidRDefault="00234841" w:rsidP="00234841">
      <w:pPr>
        <w:pStyle w:val="PL"/>
      </w:pPr>
      <w:r>
        <w:t xml:space="preserve">        - oAuth2ClientCredentials:</w:t>
      </w:r>
    </w:p>
    <w:p w14:paraId="656D77CE" w14:textId="77777777" w:rsidR="00234841" w:rsidRDefault="00234841" w:rsidP="00234841">
      <w:pPr>
        <w:pStyle w:val="PL"/>
      </w:pPr>
      <w:r>
        <w:t xml:space="preserve">          - nudr-dr</w:t>
      </w:r>
    </w:p>
    <w:p w14:paraId="3399F88C" w14:textId="77777777" w:rsidR="00234841" w:rsidRPr="00533C32" w:rsidRDefault="00234841" w:rsidP="00234841">
      <w:pPr>
        <w:pStyle w:val="PL"/>
        <w:rPr>
          <w:lang w:eastAsia="zh-CN"/>
        </w:rPr>
      </w:pPr>
      <w:r>
        <w:t xml:space="preserve">          - nudr-dr:subscription-data</w:t>
      </w:r>
    </w:p>
    <w:p w14:paraId="34E0DD1D" w14:textId="77777777" w:rsidR="00234841" w:rsidRPr="00533C32" w:rsidRDefault="00234841" w:rsidP="00234841">
      <w:pPr>
        <w:pStyle w:val="PL"/>
      </w:pPr>
      <w:r w:rsidRPr="00533C32">
        <w:t xml:space="preserve">      parameters:</w:t>
      </w:r>
    </w:p>
    <w:p w14:paraId="318F7B9A" w14:textId="77777777" w:rsidR="00234841" w:rsidRPr="00533C32" w:rsidRDefault="00234841" w:rsidP="00234841">
      <w:pPr>
        <w:pStyle w:val="PL"/>
      </w:pPr>
      <w:r w:rsidRPr="00533C32">
        <w:t xml:space="preserve">        - name: ueId</w:t>
      </w:r>
    </w:p>
    <w:p w14:paraId="68858328" w14:textId="77777777" w:rsidR="00234841" w:rsidRPr="00533C32" w:rsidRDefault="00234841" w:rsidP="00234841">
      <w:pPr>
        <w:pStyle w:val="PL"/>
      </w:pPr>
      <w:r w:rsidRPr="00533C32">
        <w:t xml:space="preserve">          in: path</w:t>
      </w:r>
    </w:p>
    <w:p w14:paraId="650588EB" w14:textId="77777777" w:rsidR="00234841" w:rsidRPr="00533C32" w:rsidRDefault="00234841" w:rsidP="00234841">
      <w:pPr>
        <w:pStyle w:val="PL"/>
      </w:pPr>
      <w:r w:rsidRPr="00533C32">
        <w:t xml:space="preserve">          description: UE id</w:t>
      </w:r>
    </w:p>
    <w:p w14:paraId="20629516" w14:textId="77777777" w:rsidR="00234841" w:rsidRPr="00533C32" w:rsidRDefault="00234841" w:rsidP="00234841">
      <w:pPr>
        <w:pStyle w:val="PL"/>
      </w:pPr>
      <w:r w:rsidRPr="00533C32">
        <w:t xml:space="preserve">          required: true</w:t>
      </w:r>
    </w:p>
    <w:p w14:paraId="00FE2E2F" w14:textId="77777777" w:rsidR="00234841" w:rsidRPr="00533C32" w:rsidRDefault="00234841" w:rsidP="00234841">
      <w:pPr>
        <w:pStyle w:val="PL"/>
      </w:pPr>
      <w:r w:rsidRPr="00533C32">
        <w:t xml:space="preserve">          schema:</w:t>
      </w:r>
    </w:p>
    <w:p w14:paraId="323E759A" w14:textId="77777777" w:rsidR="00234841" w:rsidRDefault="00234841" w:rsidP="00234841">
      <w:pPr>
        <w:pStyle w:val="PL"/>
      </w:pPr>
      <w:r w:rsidRPr="00533C32">
        <w:t xml:space="preserve">            $ref: 'TS29571_CommonData.yaml#/components/schemas/</w:t>
      </w:r>
      <w:r>
        <w:t>Supi</w:t>
      </w:r>
      <w:r w:rsidRPr="00533C32">
        <w:t>'</w:t>
      </w:r>
    </w:p>
    <w:p w14:paraId="21325516" w14:textId="77777777" w:rsidR="00234841" w:rsidRPr="006A7EE2" w:rsidRDefault="00234841" w:rsidP="00234841">
      <w:pPr>
        <w:pStyle w:val="PL"/>
      </w:pPr>
      <w:r w:rsidRPr="006A7EE2">
        <w:t xml:space="preserve">        - name: </w:t>
      </w:r>
      <w:r>
        <w:t>servingNetworkName</w:t>
      </w:r>
    </w:p>
    <w:p w14:paraId="22F6FE8E" w14:textId="77777777" w:rsidR="00234841" w:rsidRPr="006A7EE2" w:rsidRDefault="00234841" w:rsidP="00234841">
      <w:pPr>
        <w:pStyle w:val="PL"/>
      </w:pPr>
      <w:r w:rsidRPr="006A7EE2">
        <w:t xml:space="preserve">          in: path</w:t>
      </w:r>
    </w:p>
    <w:p w14:paraId="78904957" w14:textId="77777777" w:rsidR="00234841" w:rsidRPr="006A7EE2" w:rsidRDefault="00234841" w:rsidP="00234841">
      <w:pPr>
        <w:pStyle w:val="PL"/>
      </w:pPr>
      <w:r w:rsidRPr="006A7EE2">
        <w:t xml:space="preserve">          description: </w:t>
      </w:r>
      <w:r>
        <w:t>Serving Network Name</w:t>
      </w:r>
    </w:p>
    <w:p w14:paraId="525A7631" w14:textId="77777777" w:rsidR="00234841" w:rsidRPr="006A7EE2" w:rsidRDefault="00234841" w:rsidP="00234841">
      <w:pPr>
        <w:pStyle w:val="PL"/>
      </w:pPr>
      <w:r w:rsidRPr="006A7EE2">
        <w:t xml:space="preserve">          required: true</w:t>
      </w:r>
    </w:p>
    <w:p w14:paraId="73752777" w14:textId="77777777" w:rsidR="00234841" w:rsidRDefault="00234841" w:rsidP="00234841">
      <w:pPr>
        <w:pStyle w:val="PL"/>
      </w:pPr>
      <w:r w:rsidRPr="006A7EE2">
        <w:t xml:space="preserve">          schema:</w:t>
      </w:r>
    </w:p>
    <w:p w14:paraId="7077EF1F" w14:textId="77777777" w:rsidR="00234841" w:rsidRPr="00533C32" w:rsidRDefault="00234841" w:rsidP="0023484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41D71DF" w14:textId="77777777" w:rsidR="00234841" w:rsidRPr="00533C32" w:rsidRDefault="00234841" w:rsidP="00234841">
      <w:pPr>
        <w:pStyle w:val="PL"/>
      </w:pPr>
      <w:r w:rsidRPr="00533C32">
        <w:t xml:space="preserve">      responses:</w:t>
      </w:r>
    </w:p>
    <w:p w14:paraId="38A64A5C" w14:textId="77777777" w:rsidR="00234841" w:rsidRPr="00533C32" w:rsidRDefault="00234841" w:rsidP="00234841">
      <w:pPr>
        <w:pStyle w:val="PL"/>
      </w:pPr>
      <w:r w:rsidRPr="00533C32">
        <w:t xml:space="preserve">        '204':</w:t>
      </w:r>
    </w:p>
    <w:p w14:paraId="5E7F76CC" w14:textId="77777777" w:rsidR="00234841" w:rsidRPr="00533C32" w:rsidRDefault="00234841" w:rsidP="00234841">
      <w:pPr>
        <w:pStyle w:val="PL"/>
      </w:pPr>
      <w:r w:rsidRPr="00533C32">
        <w:t xml:space="preserve">          description: Upon success, an empty response body shall be returned.</w:t>
      </w:r>
    </w:p>
    <w:p w14:paraId="5AFD65F8" w14:textId="77777777" w:rsidR="00234841" w:rsidRDefault="00234841" w:rsidP="00234841">
      <w:pPr>
        <w:pStyle w:val="PL"/>
        <w:rPr>
          <w:lang w:eastAsia="zh-CN"/>
        </w:rPr>
      </w:pPr>
      <w:r w:rsidRPr="00533C32">
        <w:t xml:space="preserve">        default:</w:t>
      </w:r>
    </w:p>
    <w:p w14:paraId="463DD09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C77B6C6" w14:textId="77777777" w:rsidR="00234841" w:rsidRPr="00533C32" w:rsidRDefault="00234841" w:rsidP="00234841">
      <w:pPr>
        <w:pStyle w:val="PL"/>
        <w:rPr>
          <w:lang w:eastAsia="zh-CN"/>
        </w:rPr>
      </w:pPr>
    </w:p>
    <w:p w14:paraId="27ABB12F" w14:textId="77777777" w:rsidR="00234841" w:rsidRPr="00533C32" w:rsidRDefault="00234841" w:rsidP="00234841">
      <w:pPr>
        <w:pStyle w:val="PL"/>
      </w:pPr>
      <w:r w:rsidRPr="00533C32">
        <w:t xml:space="preserve">  /subscription-data/{ueId}/</w:t>
      </w:r>
      <w:r w:rsidRPr="00533C32">
        <w:rPr>
          <w:kern w:val="2"/>
        </w:rPr>
        <w:t>ue-update-confirmation-data/sor-data:</w:t>
      </w:r>
    </w:p>
    <w:p w14:paraId="00B91718" w14:textId="77777777" w:rsidR="00234841" w:rsidRPr="00533C32" w:rsidRDefault="00234841" w:rsidP="00234841">
      <w:pPr>
        <w:pStyle w:val="PL"/>
      </w:pPr>
      <w:r w:rsidRPr="00533C32">
        <w:t xml:space="preserve">    put:</w:t>
      </w:r>
    </w:p>
    <w:p w14:paraId="57B79DFA" w14:textId="77777777" w:rsidR="00234841" w:rsidRPr="00533C32" w:rsidRDefault="00234841" w:rsidP="00234841">
      <w:pPr>
        <w:pStyle w:val="PL"/>
      </w:pPr>
      <w:r w:rsidRPr="00533C32">
        <w:t xml:space="preserve">      summary: To store the SoR acknowledgement information of a UE</w:t>
      </w:r>
      <w:r>
        <w:t xml:space="preserve"> and ME support of SOR CMCI</w:t>
      </w:r>
    </w:p>
    <w:p w14:paraId="3A346ABF" w14:textId="77777777" w:rsidR="00234841" w:rsidRPr="00533C32" w:rsidRDefault="00234841" w:rsidP="00234841">
      <w:pPr>
        <w:pStyle w:val="PL"/>
      </w:pPr>
      <w:r w:rsidRPr="00533C32">
        <w:t xml:space="preserve">      operationId: CreateAuthenticationSoR</w:t>
      </w:r>
    </w:p>
    <w:p w14:paraId="07EFE80C" w14:textId="77777777" w:rsidR="00234841" w:rsidRPr="00533C32" w:rsidRDefault="00234841" w:rsidP="00234841">
      <w:pPr>
        <w:pStyle w:val="PL"/>
      </w:pPr>
      <w:r w:rsidRPr="00533C32">
        <w:t xml:space="preserve">      tags:</w:t>
      </w:r>
    </w:p>
    <w:p w14:paraId="19A5D2DA" w14:textId="77777777" w:rsidR="00234841" w:rsidRDefault="00234841" w:rsidP="00234841">
      <w:pPr>
        <w:pStyle w:val="PL"/>
        <w:rPr>
          <w:lang w:eastAsia="zh-CN"/>
        </w:rPr>
      </w:pPr>
      <w:r w:rsidRPr="00533C32">
        <w:t xml:space="preserve">        - Authentication SoR (Document)</w:t>
      </w:r>
    </w:p>
    <w:p w14:paraId="0996BB68" w14:textId="77777777" w:rsidR="00234841" w:rsidRDefault="00234841" w:rsidP="00234841">
      <w:pPr>
        <w:pStyle w:val="PL"/>
      </w:pPr>
      <w:r>
        <w:t xml:space="preserve">      security:</w:t>
      </w:r>
    </w:p>
    <w:p w14:paraId="76A03FD2" w14:textId="77777777" w:rsidR="00234841" w:rsidRDefault="00234841" w:rsidP="00234841">
      <w:pPr>
        <w:pStyle w:val="PL"/>
      </w:pPr>
      <w:r>
        <w:t xml:space="preserve">        - {}</w:t>
      </w:r>
    </w:p>
    <w:p w14:paraId="7CBD6095" w14:textId="77777777" w:rsidR="00234841" w:rsidRDefault="00234841" w:rsidP="00234841">
      <w:pPr>
        <w:pStyle w:val="PL"/>
      </w:pPr>
      <w:r>
        <w:t xml:space="preserve">        - oAuth2ClientCredentials:</w:t>
      </w:r>
    </w:p>
    <w:p w14:paraId="082F39BB" w14:textId="77777777" w:rsidR="00234841" w:rsidRDefault="00234841" w:rsidP="00234841">
      <w:pPr>
        <w:pStyle w:val="PL"/>
      </w:pPr>
      <w:r>
        <w:t xml:space="preserve">          - nudr-dr</w:t>
      </w:r>
    </w:p>
    <w:p w14:paraId="16C66951" w14:textId="77777777" w:rsidR="00234841" w:rsidRDefault="00234841" w:rsidP="00234841">
      <w:pPr>
        <w:pStyle w:val="PL"/>
      </w:pPr>
      <w:r>
        <w:t xml:space="preserve">        - oAuth2ClientCredentials:</w:t>
      </w:r>
    </w:p>
    <w:p w14:paraId="54C30C9C" w14:textId="77777777" w:rsidR="00234841" w:rsidRDefault="00234841" w:rsidP="00234841">
      <w:pPr>
        <w:pStyle w:val="PL"/>
      </w:pPr>
      <w:r>
        <w:t xml:space="preserve">          - nudr-dr</w:t>
      </w:r>
    </w:p>
    <w:p w14:paraId="59C7A1C0" w14:textId="77777777" w:rsidR="00234841" w:rsidRPr="00533C32" w:rsidRDefault="00234841" w:rsidP="00234841">
      <w:pPr>
        <w:pStyle w:val="PL"/>
        <w:rPr>
          <w:lang w:eastAsia="zh-CN"/>
        </w:rPr>
      </w:pPr>
      <w:r>
        <w:t xml:space="preserve">          - nudr-dr:subscription-data</w:t>
      </w:r>
    </w:p>
    <w:p w14:paraId="5A951DDD" w14:textId="77777777" w:rsidR="00234841" w:rsidRPr="00533C32" w:rsidRDefault="00234841" w:rsidP="00234841">
      <w:pPr>
        <w:pStyle w:val="PL"/>
      </w:pPr>
      <w:r w:rsidRPr="00533C32">
        <w:t xml:space="preserve">      parameters:</w:t>
      </w:r>
    </w:p>
    <w:p w14:paraId="25A77C55" w14:textId="77777777" w:rsidR="00234841" w:rsidRPr="00533C32" w:rsidRDefault="00234841" w:rsidP="00234841">
      <w:pPr>
        <w:pStyle w:val="PL"/>
      </w:pPr>
      <w:r w:rsidRPr="00533C32">
        <w:t xml:space="preserve">        - name: ueId</w:t>
      </w:r>
    </w:p>
    <w:p w14:paraId="25598293" w14:textId="77777777" w:rsidR="00234841" w:rsidRPr="00533C32" w:rsidRDefault="00234841" w:rsidP="00234841">
      <w:pPr>
        <w:pStyle w:val="PL"/>
      </w:pPr>
      <w:r w:rsidRPr="00533C32">
        <w:t xml:space="preserve">          in: path</w:t>
      </w:r>
    </w:p>
    <w:p w14:paraId="75F315FE" w14:textId="77777777" w:rsidR="00234841" w:rsidRPr="00533C32" w:rsidRDefault="00234841" w:rsidP="00234841">
      <w:pPr>
        <w:pStyle w:val="PL"/>
      </w:pPr>
      <w:r w:rsidRPr="00533C32">
        <w:lastRenderedPageBreak/>
        <w:t xml:space="preserve">          description: UE id</w:t>
      </w:r>
    </w:p>
    <w:p w14:paraId="099FB440" w14:textId="77777777" w:rsidR="00234841" w:rsidRPr="00533C32" w:rsidRDefault="00234841" w:rsidP="00234841">
      <w:pPr>
        <w:pStyle w:val="PL"/>
      </w:pPr>
      <w:r w:rsidRPr="00533C32">
        <w:t xml:space="preserve">          required: true</w:t>
      </w:r>
    </w:p>
    <w:p w14:paraId="4ED2C235" w14:textId="77777777" w:rsidR="00234841" w:rsidRPr="00533C32" w:rsidRDefault="00234841" w:rsidP="00234841">
      <w:pPr>
        <w:pStyle w:val="PL"/>
      </w:pPr>
      <w:r w:rsidRPr="00533C32">
        <w:t xml:space="preserve">          schema:</w:t>
      </w:r>
    </w:p>
    <w:p w14:paraId="0671459F"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42889A7C"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0D9B69F5" w14:textId="77777777" w:rsidR="00234841" w:rsidRPr="00533C32" w:rsidRDefault="00234841" w:rsidP="00234841">
      <w:pPr>
        <w:pStyle w:val="PL"/>
      </w:pPr>
      <w:r w:rsidRPr="00533C32">
        <w:t xml:space="preserve">          in: query</w:t>
      </w:r>
    </w:p>
    <w:p w14:paraId="1E3C867E" w14:textId="77777777" w:rsidR="00234841" w:rsidRPr="00533C32" w:rsidRDefault="00234841" w:rsidP="00234841">
      <w:pPr>
        <w:pStyle w:val="PL"/>
      </w:pPr>
      <w:r w:rsidRPr="00533C32">
        <w:t xml:space="preserve">          description: Supported Features</w:t>
      </w:r>
    </w:p>
    <w:p w14:paraId="130042E1" w14:textId="77777777" w:rsidR="00234841" w:rsidRPr="00533C32" w:rsidRDefault="00234841" w:rsidP="00234841">
      <w:pPr>
        <w:pStyle w:val="PL"/>
      </w:pPr>
      <w:r w:rsidRPr="00533C32">
        <w:t xml:space="preserve">          schema:</w:t>
      </w:r>
    </w:p>
    <w:p w14:paraId="0C126092" w14:textId="77777777" w:rsidR="00234841" w:rsidRPr="00533C32" w:rsidRDefault="00234841" w:rsidP="00234841">
      <w:pPr>
        <w:pStyle w:val="PL"/>
        <w:rPr>
          <w:lang w:eastAsia="zh-CN"/>
        </w:rPr>
      </w:pPr>
      <w:r w:rsidRPr="00533C32">
        <w:t xml:space="preserve">             $ref: 'TS29571_CommonData.yaml#/components/schemas/SupportedFeatures'</w:t>
      </w:r>
    </w:p>
    <w:p w14:paraId="380F88AC" w14:textId="77777777" w:rsidR="00234841" w:rsidRPr="00533C32" w:rsidRDefault="00234841" w:rsidP="00234841">
      <w:pPr>
        <w:pStyle w:val="PL"/>
      </w:pPr>
      <w:r w:rsidRPr="00533C32">
        <w:t xml:space="preserve">      requestBody:</w:t>
      </w:r>
    </w:p>
    <w:p w14:paraId="46FAFAD6" w14:textId="77777777" w:rsidR="00234841" w:rsidRPr="00533C32" w:rsidRDefault="00234841" w:rsidP="00234841">
      <w:pPr>
        <w:pStyle w:val="PL"/>
      </w:pPr>
      <w:r w:rsidRPr="00533C32">
        <w:t xml:space="preserve">        content:</w:t>
      </w:r>
    </w:p>
    <w:p w14:paraId="2575C11B" w14:textId="77777777" w:rsidR="00234841" w:rsidRPr="00533C32" w:rsidRDefault="00234841" w:rsidP="00234841">
      <w:pPr>
        <w:pStyle w:val="PL"/>
      </w:pPr>
      <w:r w:rsidRPr="00533C32">
        <w:t xml:space="preserve">          application/json:</w:t>
      </w:r>
    </w:p>
    <w:p w14:paraId="317DE8B9" w14:textId="77777777" w:rsidR="00234841" w:rsidRPr="00533C32" w:rsidRDefault="00234841" w:rsidP="00234841">
      <w:pPr>
        <w:pStyle w:val="PL"/>
      </w:pPr>
      <w:r w:rsidRPr="00533C32">
        <w:t xml:space="preserve">            schema:</w:t>
      </w:r>
    </w:p>
    <w:p w14:paraId="4655D8B9" w14:textId="77777777" w:rsidR="00234841" w:rsidRPr="00533C32" w:rsidRDefault="00234841" w:rsidP="00434F1A">
      <w:pPr>
        <w:pStyle w:val="PL"/>
        <w:outlineLvl w:val="0"/>
      </w:pPr>
      <w:r w:rsidRPr="00533C32">
        <w:t xml:space="preserve">              $ref: '#/components/schemas/</w:t>
      </w:r>
      <w:r w:rsidRPr="00533C32">
        <w:rPr>
          <w:rFonts w:eastAsia="SimSun"/>
          <w:lang w:eastAsia="zh-CN"/>
        </w:rPr>
        <w:t>SorData</w:t>
      </w:r>
      <w:r w:rsidRPr="00533C32">
        <w:t>'</w:t>
      </w:r>
    </w:p>
    <w:p w14:paraId="6668110A" w14:textId="77777777" w:rsidR="00234841" w:rsidRPr="00533C32" w:rsidRDefault="00234841" w:rsidP="00234841">
      <w:pPr>
        <w:pStyle w:val="PL"/>
      </w:pPr>
      <w:r>
        <w:t xml:space="preserve">        </w:t>
      </w:r>
      <w:r w:rsidRPr="003722F2">
        <w:t>required: true</w:t>
      </w:r>
    </w:p>
    <w:p w14:paraId="416292AF" w14:textId="77777777" w:rsidR="00234841" w:rsidRPr="00533C32" w:rsidRDefault="00234841" w:rsidP="00234841">
      <w:pPr>
        <w:pStyle w:val="PL"/>
      </w:pPr>
      <w:r w:rsidRPr="00533C32">
        <w:t xml:space="preserve">      responses:</w:t>
      </w:r>
    </w:p>
    <w:p w14:paraId="7DA22C8C" w14:textId="77777777" w:rsidR="00234841" w:rsidRPr="00533C32" w:rsidRDefault="00234841" w:rsidP="00234841">
      <w:pPr>
        <w:pStyle w:val="PL"/>
      </w:pPr>
      <w:r w:rsidRPr="00533C32">
        <w:t xml:space="preserve">        '204':</w:t>
      </w:r>
    </w:p>
    <w:p w14:paraId="5193E30E" w14:textId="77777777" w:rsidR="00234841" w:rsidRPr="00533C32" w:rsidRDefault="00234841" w:rsidP="00234841">
      <w:pPr>
        <w:pStyle w:val="PL"/>
      </w:pPr>
      <w:r w:rsidRPr="00533C32">
        <w:t xml:space="preserve">          description: Expected response to a valid request</w:t>
      </w:r>
    </w:p>
    <w:p w14:paraId="317A7504" w14:textId="77777777" w:rsidR="00234841" w:rsidRDefault="00234841" w:rsidP="00234841">
      <w:pPr>
        <w:pStyle w:val="PL"/>
        <w:rPr>
          <w:lang w:eastAsia="zh-CN"/>
        </w:rPr>
      </w:pPr>
      <w:r w:rsidRPr="00533C32">
        <w:t xml:space="preserve">        default:</w:t>
      </w:r>
    </w:p>
    <w:p w14:paraId="41E7E7A1"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78ADE8C5" w14:textId="77777777" w:rsidR="00234841" w:rsidRPr="00533C32" w:rsidRDefault="00234841" w:rsidP="00234841">
      <w:pPr>
        <w:pStyle w:val="PL"/>
        <w:rPr>
          <w:lang w:eastAsia="zh-CN"/>
        </w:rPr>
      </w:pPr>
    </w:p>
    <w:p w14:paraId="42C7D33D" w14:textId="77777777" w:rsidR="00234841" w:rsidRPr="00533C32" w:rsidRDefault="00234841" w:rsidP="00234841">
      <w:pPr>
        <w:pStyle w:val="PL"/>
      </w:pPr>
      <w:r w:rsidRPr="00533C32">
        <w:t xml:space="preserve">    get:</w:t>
      </w:r>
    </w:p>
    <w:p w14:paraId="06FFA6CD" w14:textId="77777777" w:rsidR="00234841" w:rsidRPr="00533C32" w:rsidRDefault="00234841" w:rsidP="00234841">
      <w:pPr>
        <w:pStyle w:val="PL"/>
      </w:pPr>
      <w:r w:rsidRPr="00533C32">
        <w:t xml:space="preserve">      summary: Retrieves the SoR acknowledgement information of a UE</w:t>
      </w:r>
      <w:r>
        <w:t xml:space="preserve"> and ME support of SOR CMCI</w:t>
      </w:r>
    </w:p>
    <w:p w14:paraId="18AEBF92" w14:textId="77777777" w:rsidR="00234841" w:rsidRPr="00533C32" w:rsidRDefault="00234841" w:rsidP="00234841">
      <w:pPr>
        <w:pStyle w:val="PL"/>
      </w:pPr>
      <w:r w:rsidRPr="00533C32">
        <w:t xml:space="preserve">      operationId: QueryAuthSoR</w:t>
      </w:r>
    </w:p>
    <w:p w14:paraId="02F80741" w14:textId="77777777" w:rsidR="00234841" w:rsidRPr="00533C32" w:rsidRDefault="00234841" w:rsidP="00234841">
      <w:pPr>
        <w:pStyle w:val="PL"/>
      </w:pPr>
      <w:r w:rsidRPr="00533C32">
        <w:t xml:space="preserve">      tags:</w:t>
      </w:r>
    </w:p>
    <w:p w14:paraId="003AF979" w14:textId="77777777" w:rsidR="00234841" w:rsidRDefault="00234841" w:rsidP="00234841">
      <w:pPr>
        <w:pStyle w:val="PL"/>
        <w:rPr>
          <w:lang w:eastAsia="zh-CN"/>
        </w:rPr>
      </w:pPr>
      <w:r w:rsidRPr="00533C32">
        <w:t xml:space="preserve">        - Authentication SoR (Document)</w:t>
      </w:r>
    </w:p>
    <w:p w14:paraId="7181348E" w14:textId="77777777" w:rsidR="00234841" w:rsidRDefault="00234841" w:rsidP="00234841">
      <w:pPr>
        <w:pStyle w:val="PL"/>
      </w:pPr>
      <w:r>
        <w:t xml:space="preserve">      security:</w:t>
      </w:r>
    </w:p>
    <w:p w14:paraId="04CA12C3" w14:textId="77777777" w:rsidR="00234841" w:rsidRDefault="00234841" w:rsidP="00234841">
      <w:pPr>
        <w:pStyle w:val="PL"/>
      </w:pPr>
      <w:r>
        <w:t xml:space="preserve">        - {}</w:t>
      </w:r>
    </w:p>
    <w:p w14:paraId="573E6AC7" w14:textId="77777777" w:rsidR="00234841" w:rsidRDefault="00234841" w:rsidP="00234841">
      <w:pPr>
        <w:pStyle w:val="PL"/>
      </w:pPr>
      <w:r>
        <w:t xml:space="preserve">        - oAuth2ClientCredentials:</w:t>
      </w:r>
    </w:p>
    <w:p w14:paraId="10932704" w14:textId="77777777" w:rsidR="00234841" w:rsidRDefault="00234841" w:rsidP="00234841">
      <w:pPr>
        <w:pStyle w:val="PL"/>
      </w:pPr>
      <w:r>
        <w:t xml:space="preserve">          - nudr-dr</w:t>
      </w:r>
    </w:p>
    <w:p w14:paraId="784C8C4E" w14:textId="77777777" w:rsidR="00234841" w:rsidRDefault="00234841" w:rsidP="00234841">
      <w:pPr>
        <w:pStyle w:val="PL"/>
      </w:pPr>
      <w:r>
        <w:t xml:space="preserve">        - oAuth2ClientCredentials:</w:t>
      </w:r>
    </w:p>
    <w:p w14:paraId="2BAF93F5" w14:textId="77777777" w:rsidR="00234841" w:rsidRDefault="00234841" w:rsidP="00234841">
      <w:pPr>
        <w:pStyle w:val="PL"/>
      </w:pPr>
      <w:r>
        <w:t xml:space="preserve">          - nudr-dr</w:t>
      </w:r>
    </w:p>
    <w:p w14:paraId="09CBEF28" w14:textId="77777777" w:rsidR="00234841" w:rsidRPr="00533C32" w:rsidRDefault="00234841" w:rsidP="00234841">
      <w:pPr>
        <w:pStyle w:val="PL"/>
        <w:rPr>
          <w:lang w:eastAsia="zh-CN"/>
        </w:rPr>
      </w:pPr>
      <w:r>
        <w:t xml:space="preserve">          - nudr-dr:subscription-data</w:t>
      </w:r>
    </w:p>
    <w:p w14:paraId="6FA27A24" w14:textId="77777777" w:rsidR="00234841" w:rsidRPr="00533C32" w:rsidRDefault="00234841" w:rsidP="00234841">
      <w:pPr>
        <w:pStyle w:val="PL"/>
      </w:pPr>
      <w:r w:rsidRPr="00533C32">
        <w:t xml:space="preserve">      parameters:</w:t>
      </w:r>
    </w:p>
    <w:p w14:paraId="4734A227" w14:textId="77777777" w:rsidR="00234841" w:rsidRPr="00533C32" w:rsidRDefault="00234841" w:rsidP="00234841">
      <w:pPr>
        <w:pStyle w:val="PL"/>
      </w:pPr>
      <w:r w:rsidRPr="00533C32">
        <w:t xml:space="preserve">        - name: ueId</w:t>
      </w:r>
    </w:p>
    <w:p w14:paraId="493D7B5F" w14:textId="77777777" w:rsidR="00234841" w:rsidRPr="00533C32" w:rsidRDefault="00234841" w:rsidP="00234841">
      <w:pPr>
        <w:pStyle w:val="PL"/>
      </w:pPr>
      <w:r w:rsidRPr="00533C32">
        <w:t xml:space="preserve">          in: path</w:t>
      </w:r>
    </w:p>
    <w:p w14:paraId="56B2D71C" w14:textId="77777777" w:rsidR="00234841" w:rsidRPr="00533C32" w:rsidRDefault="00234841" w:rsidP="00234841">
      <w:pPr>
        <w:pStyle w:val="PL"/>
      </w:pPr>
      <w:r w:rsidRPr="00533C32">
        <w:t xml:space="preserve">          description: UE id</w:t>
      </w:r>
    </w:p>
    <w:p w14:paraId="25F320B8" w14:textId="77777777" w:rsidR="00234841" w:rsidRPr="00533C32" w:rsidRDefault="00234841" w:rsidP="00234841">
      <w:pPr>
        <w:pStyle w:val="PL"/>
      </w:pPr>
      <w:r w:rsidRPr="00533C32">
        <w:t xml:space="preserve">          required: true</w:t>
      </w:r>
    </w:p>
    <w:p w14:paraId="7B3AFA9F" w14:textId="77777777" w:rsidR="00234841" w:rsidRPr="00533C32" w:rsidRDefault="00234841" w:rsidP="00234841">
      <w:pPr>
        <w:pStyle w:val="PL"/>
      </w:pPr>
      <w:r w:rsidRPr="00533C32">
        <w:t xml:space="preserve">          schema:</w:t>
      </w:r>
    </w:p>
    <w:p w14:paraId="20ADA66A"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40D605B4" w14:textId="77777777" w:rsidR="00234841" w:rsidRPr="00533C32" w:rsidRDefault="00234841" w:rsidP="00234841">
      <w:pPr>
        <w:pStyle w:val="PL"/>
      </w:pPr>
      <w:r w:rsidRPr="00533C32">
        <w:t xml:space="preserve">        - name: supported</w:t>
      </w:r>
      <w:r>
        <w:t>-f</w:t>
      </w:r>
      <w:r w:rsidRPr="00533C32">
        <w:t>eatures</w:t>
      </w:r>
    </w:p>
    <w:p w14:paraId="6DA59205" w14:textId="77777777" w:rsidR="00234841" w:rsidRPr="00533C32" w:rsidRDefault="00234841" w:rsidP="00234841">
      <w:pPr>
        <w:pStyle w:val="PL"/>
      </w:pPr>
      <w:r w:rsidRPr="00533C32">
        <w:t xml:space="preserve">          in: query</w:t>
      </w:r>
    </w:p>
    <w:p w14:paraId="03DFBC89" w14:textId="77777777" w:rsidR="00234841" w:rsidRPr="00533C32" w:rsidRDefault="00234841" w:rsidP="00234841">
      <w:pPr>
        <w:pStyle w:val="PL"/>
      </w:pPr>
      <w:r w:rsidRPr="00533C32">
        <w:t xml:space="preserve">          description: Supported Features</w:t>
      </w:r>
    </w:p>
    <w:p w14:paraId="39508AD8" w14:textId="77777777" w:rsidR="00234841" w:rsidRPr="00533C32" w:rsidRDefault="00234841" w:rsidP="00234841">
      <w:pPr>
        <w:pStyle w:val="PL"/>
      </w:pPr>
      <w:r w:rsidRPr="00533C32">
        <w:t xml:space="preserve">          schema:</w:t>
      </w:r>
    </w:p>
    <w:p w14:paraId="61EB4759" w14:textId="77777777" w:rsidR="00234841" w:rsidRPr="00533C32" w:rsidRDefault="00234841" w:rsidP="00234841">
      <w:pPr>
        <w:pStyle w:val="PL"/>
        <w:rPr>
          <w:lang w:eastAsia="zh-CN"/>
        </w:rPr>
      </w:pPr>
      <w:r w:rsidRPr="00533C32">
        <w:t xml:space="preserve">             $ref: 'TS29571_CommonData.yaml#/components/schemas/SupportedFeatures'</w:t>
      </w:r>
    </w:p>
    <w:p w14:paraId="1A1D1B18" w14:textId="77777777" w:rsidR="00234841" w:rsidRPr="00533C32" w:rsidRDefault="00234841" w:rsidP="00234841">
      <w:pPr>
        <w:pStyle w:val="PL"/>
      </w:pPr>
      <w:r w:rsidRPr="00533C32">
        <w:t xml:space="preserve">      responses:</w:t>
      </w:r>
    </w:p>
    <w:p w14:paraId="69A52190" w14:textId="77777777" w:rsidR="00234841" w:rsidRPr="00533C32" w:rsidRDefault="00234841" w:rsidP="00234841">
      <w:pPr>
        <w:pStyle w:val="PL"/>
      </w:pPr>
      <w:r w:rsidRPr="00533C32">
        <w:lastRenderedPageBreak/>
        <w:t xml:space="preserve">        '200':</w:t>
      </w:r>
    </w:p>
    <w:p w14:paraId="7F0573D7" w14:textId="77777777" w:rsidR="00234841" w:rsidRPr="00533C32" w:rsidRDefault="00234841" w:rsidP="00234841">
      <w:pPr>
        <w:pStyle w:val="PL"/>
      </w:pPr>
      <w:r w:rsidRPr="00533C32">
        <w:t xml:space="preserve">          description: Expected response to a valid request</w:t>
      </w:r>
    </w:p>
    <w:p w14:paraId="0F39F9D7" w14:textId="77777777" w:rsidR="00234841" w:rsidRPr="00533C32" w:rsidRDefault="00234841" w:rsidP="00234841">
      <w:pPr>
        <w:pStyle w:val="PL"/>
      </w:pPr>
      <w:r w:rsidRPr="00533C32">
        <w:t xml:space="preserve">          content:</w:t>
      </w:r>
    </w:p>
    <w:p w14:paraId="3E3274F6" w14:textId="77777777" w:rsidR="00234841" w:rsidRPr="00533C32" w:rsidRDefault="00234841" w:rsidP="00234841">
      <w:pPr>
        <w:pStyle w:val="PL"/>
      </w:pPr>
      <w:r w:rsidRPr="00533C32">
        <w:t xml:space="preserve">            application/json:</w:t>
      </w:r>
    </w:p>
    <w:p w14:paraId="30BDE2A0" w14:textId="77777777" w:rsidR="00234841" w:rsidRPr="00533C32" w:rsidRDefault="00234841" w:rsidP="00234841">
      <w:pPr>
        <w:pStyle w:val="PL"/>
      </w:pPr>
      <w:r w:rsidRPr="00533C32">
        <w:t xml:space="preserve">              schema:</w:t>
      </w:r>
    </w:p>
    <w:p w14:paraId="7FABE51E" w14:textId="77777777" w:rsidR="00234841" w:rsidRPr="00533C32" w:rsidRDefault="00234841" w:rsidP="00234841">
      <w:pPr>
        <w:pStyle w:val="PL"/>
      </w:pPr>
      <w:r w:rsidRPr="00533C32">
        <w:t xml:space="preserve">                $ref: '#/components/schemas/</w:t>
      </w:r>
      <w:r w:rsidRPr="00533C32">
        <w:rPr>
          <w:rFonts w:eastAsia="SimSun"/>
          <w:lang w:eastAsia="zh-CN"/>
        </w:rPr>
        <w:t>SorData</w:t>
      </w:r>
      <w:r w:rsidRPr="00533C32">
        <w:t>'</w:t>
      </w:r>
    </w:p>
    <w:p w14:paraId="0081BDAB" w14:textId="77777777" w:rsidR="00234841" w:rsidRDefault="00234841" w:rsidP="00234841">
      <w:pPr>
        <w:pStyle w:val="PL"/>
        <w:rPr>
          <w:lang w:eastAsia="zh-CN"/>
        </w:rPr>
      </w:pPr>
      <w:r w:rsidRPr="00533C32">
        <w:t xml:space="preserve">        default:</w:t>
      </w:r>
    </w:p>
    <w:p w14:paraId="0C55EFB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7D9E17F" w14:textId="77777777" w:rsidR="00234841" w:rsidRDefault="00234841" w:rsidP="00234841">
      <w:pPr>
        <w:pStyle w:val="PL"/>
        <w:rPr>
          <w:lang w:eastAsia="zh-CN"/>
        </w:rPr>
      </w:pPr>
    </w:p>
    <w:p w14:paraId="5CACBC4F" w14:textId="77777777" w:rsidR="00234841" w:rsidRDefault="00234841" w:rsidP="00234841">
      <w:pPr>
        <w:pStyle w:val="PL"/>
      </w:pPr>
      <w:r>
        <w:t xml:space="preserve">    patch:</w:t>
      </w:r>
    </w:p>
    <w:p w14:paraId="69C10BE5" w14:textId="77777777" w:rsidR="00234841" w:rsidRDefault="00234841" w:rsidP="00234841">
      <w:pPr>
        <w:pStyle w:val="PL"/>
        <w:rPr>
          <w:lang w:eastAsia="zh-CN"/>
        </w:rPr>
      </w:pPr>
      <w:r>
        <w:t xml:space="preserve">      summary: Updates the ME support of SOR CMCI information of a UE</w:t>
      </w:r>
    </w:p>
    <w:p w14:paraId="2DF2514B" w14:textId="77777777" w:rsidR="00234841" w:rsidRDefault="00234841" w:rsidP="00234841">
      <w:pPr>
        <w:pStyle w:val="PL"/>
      </w:pPr>
      <w:r>
        <w:t xml:space="preserve">      operationId: UpdateAuthenticationSoR</w:t>
      </w:r>
    </w:p>
    <w:p w14:paraId="442582D0" w14:textId="77777777" w:rsidR="00234841" w:rsidRDefault="00234841" w:rsidP="00234841">
      <w:pPr>
        <w:pStyle w:val="PL"/>
      </w:pPr>
      <w:r>
        <w:t xml:space="preserve">      tags:</w:t>
      </w:r>
    </w:p>
    <w:p w14:paraId="6E1833DC" w14:textId="77777777" w:rsidR="00234841" w:rsidRDefault="00234841" w:rsidP="00234841">
      <w:pPr>
        <w:pStyle w:val="PL"/>
        <w:rPr>
          <w:lang w:eastAsia="zh-CN"/>
        </w:rPr>
      </w:pPr>
      <w:r>
        <w:t xml:space="preserve">        - Authentication SoR (Document)</w:t>
      </w:r>
    </w:p>
    <w:p w14:paraId="318A7802" w14:textId="77777777" w:rsidR="00234841" w:rsidRDefault="00234841" w:rsidP="00234841">
      <w:pPr>
        <w:pStyle w:val="PL"/>
      </w:pPr>
      <w:r>
        <w:t xml:space="preserve">      security:</w:t>
      </w:r>
    </w:p>
    <w:p w14:paraId="282AAC96" w14:textId="77777777" w:rsidR="00234841" w:rsidRDefault="00234841" w:rsidP="00234841">
      <w:pPr>
        <w:pStyle w:val="PL"/>
      </w:pPr>
      <w:r>
        <w:t xml:space="preserve">        - {}</w:t>
      </w:r>
    </w:p>
    <w:p w14:paraId="082BB164" w14:textId="77777777" w:rsidR="00234841" w:rsidRDefault="00234841" w:rsidP="00234841">
      <w:pPr>
        <w:pStyle w:val="PL"/>
      </w:pPr>
      <w:r>
        <w:t xml:space="preserve">        - oAuth2ClientCredentials:</w:t>
      </w:r>
    </w:p>
    <w:p w14:paraId="0F40F3F7" w14:textId="77777777" w:rsidR="00234841" w:rsidRDefault="00234841" w:rsidP="00234841">
      <w:pPr>
        <w:pStyle w:val="PL"/>
      </w:pPr>
      <w:r>
        <w:t xml:space="preserve">          - nudr-dr</w:t>
      </w:r>
    </w:p>
    <w:p w14:paraId="49DC0BC5" w14:textId="77777777" w:rsidR="00234841" w:rsidRDefault="00234841" w:rsidP="00234841">
      <w:pPr>
        <w:pStyle w:val="PL"/>
      </w:pPr>
      <w:r>
        <w:t xml:space="preserve">        - oAuth2ClientCredentials:</w:t>
      </w:r>
    </w:p>
    <w:p w14:paraId="19BC5185" w14:textId="77777777" w:rsidR="00234841" w:rsidRDefault="00234841" w:rsidP="00234841">
      <w:pPr>
        <w:pStyle w:val="PL"/>
      </w:pPr>
      <w:r>
        <w:t xml:space="preserve">          - nudr-dr</w:t>
      </w:r>
    </w:p>
    <w:p w14:paraId="689023B2" w14:textId="77777777" w:rsidR="00234841" w:rsidRDefault="00234841" w:rsidP="00234841">
      <w:pPr>
        <w:pStyle w:val="PL"/>
        <w:rPr>
          <w:lang w:eastAsia="zh-CN"/>
        </w:rPr>
      </w:pPr>
      <w:r>
        <w:t xml:space="preserve">          - nudr-dr:subscription-data</w:t>
      </w:r>
    </w:p>
    <w:p w14:paraId="7CB64F55" w14:textId="77777777" w:rsidR="00234841" w:rsidRDefault="00234841" w:rsidP="00234841">
      <w:pPr>
        <w:pStyle w:val="PL"/>
      </w:pPr>
      <w:r>
        <w:t xml:space="preserve">      parameters:</w:t>
      </w:r>
    </w:p>
    <w:p w14:paraId="790E70C1" w14:textId="77777777" w:rsidR="00234841" w:rsidRDefault="00234841" w:rsidP="00234841">
      <w:pPr>
        <w:pStyle w:val="PL"/>
      </w:pPr>
      <w:r>
        <w:t xml:space="preserve">        - name: ueId</w:t>
      </w:r>
    </w:p>
    <w:p w14:paraId="3A088623" w14:textId="77777777" w:rsidR="00234841" w:rsidRDefault="00234841" w:rsidP="00234841">
      <w:pPr>
        <w:pStyle w:val="PL"/>
      </w:pPr>
      <w:r>
        <w:t xml:space="preserve">          in: path</w:t>
      </w:r>
    </w:p>
    <w:p w14:paraId="740EC773" w14:textId="77777777" w:rsidR="00234841" w:rsidRDefault="00234841" w:rsidP="00234841">
      <w:pPr>
        <w:pStyle w:val="PL"/>
      </w:pPr>
      <w:r>
        <w:t xml:space="preserve">          required: true</w:t>
      </w:r>
    </w:p>
    <w:p w14:paraId="760685B4" w14:textId="77777777" w:rsidR="00234841" w:rsidRDefault="00234841" w:rsidP="00234841">
      <w:pPr>
        <w:pStyle w:val="PL"/>
      </w:pPr>
      <w:r>
        <w:t xml:space="preserve">          schema:</w:t>
      </w:r>
    </w:p>
    <w:p w14:paraId="73443F33" w14:textId="77777777" w:rsidR="00234841" w:rsidRDefault="00234841" w:rsidP="00234841">
      <w:pPr>
        <w:pStyle w:val="PL"/>
      </w:pPr>
      <w:r>
        <w:t xml:space="preserve">            $ref: 'TS29571_CommonData.yaml#/components/schemas/VarUeId'</w:t>
      </w:r>
    </w:p>
    <w:p w14:paraId="1C398EA0" w14:textId="77777777" w:rsidR="00234841" w:rsidRDefault="00234841" w:rsidP="00234841">
      <w:pPr>
        <w:pStyle w:val="PL"/>
      </w:pPr>
      <w:r>
        <w:t xml:space="preserve">        - name: supported-features</w:t>
      </w:r>
    </w:p>
    <w:p w14:paraId="672156C8" w14:textId="77777777" w:rsidR="00234841" w:rsidRDefault="00234841" w:rsidP="00234841">
      <w:pPr>
        <w:pStyle w:val="PL"/>
      </w:pPr>
      <w:r>
        <w:t xml:space="preserve">          in: query</w:t>
      </w:r>
    </w:p>
    <w:p w14:paraId="050B1B83" w14:textId="77777777" w:rsidR="00234841" w:rsidRDefault="00234841" w:rsidP="00234841">
      <w:pPr>
        <w:pStyle w:val="PL"/>
      </w:pPr>
      <w:r>
        <w:t xml:space="preserve">          description: Features required to be supported by the target NF</w:t>
      </w:r>
    </w:p>
    <w:p w14:paraId="162B36CD" w14:textId="77777777" w:rsidR="00234841" w:rsidRDefault="00234841" w:rsidP="00234841">
      <w:pPr>
        <w:pStyle w:val="PL"/>
      </w:pPr>
      <w:r>
        <w:t xml:space="preserve">          schema:</w:t>
      </w:r>
    </w:p>
    <w:p w14:paraId="12E21185" w14:textId="77777777" w:rsidR="00234841" w:rsidRDefault="00234841" w:rsidP="00234841">
      <w:pPr>
        <w:pStyle w:val="PL"/>
        <w:rPr>
          <w:lang w:eastAsia="zh-CN"/>
        </w:rPr>
      </w:pPr>
      <w:r>
        <w:t xml:space="preserve">            $ref: 'TS29571_CommonData.yaml#/components/schemas/SupportedFeatures'</w:t>
      </w:r>
    </w:p>
    <w:p w14:paraId="05C6D3E4" w14:textId="77777777" w:rsidR="00234841" w:rsidRDefault="00234841" w:rsidP="00234841">
      <w:pPr>
        <w:pStyle w:val="PL"/>
        <w:rPr>
          <w:lang w:eastAsia="zh-CN"/>
        </w:rPr>
      </w:pPr>
      <w:r>
        <w:t xml:space="preserve">      requestBody:</w:t>
      </w:r>
    </w:p>
    <w:p w14:paraId="37BB8AA0" w14:textId="77777777" w:rsidR="00234841" w:rsidRDefault="00234841" w:rsidP="00234841">
      <w:pPr>
        <w:pStyle w:val="PL"/>
      </w:pPr>
      <w:r>
        <w:t xml:space="preserve">        content:</w:t>
      </w:r>
    </w:p>
    <w:p w14:paraId="30C1E9D4" w14:textId="77777777" w:rsidR="00234841" w:rsidRDefault="00234841" w:rsidP="00234841">
      <w:pPr>
        <w:pStyle w:val="PL"/>
      </w:pPr>
      <w:r>
        <w:t xml:space="preserve">          application/json-patch+json:</w:t>
      </w:r>
    </w:p>
    <w:p w14:paraId="1A342B5B" w14:textId="77777777" w:rsidR="00234841" w:rsidRDefault="00234841" w:rsidP="00234841">
      <w:pPr>
        <w:pStyle w:val="PL"/>
      </w:pPr>
      <w:r>
        <w:t xml:space="preserve">            schema:</w:t>
      </w:r>
    </w:p>
    <w:p w14:paraId="5E700485" w14:textId="77777777" w:rsidR="00234841" w:rsidRDefault="00234841" w:rsidP="00234841">
      <w:pPr>
        <w:pStyle w:val="PL"/>
      </w:pPr>
      <w:r>
        <w:t xml:space="preserve">              type: array</w:t>
      </w:r>
    </w:p>
    <w:p w14:paraId="0A6A4094" w14:textId="77777777" w:rsidR="00234841" w:rsidRDefault="00234841" w:rsidP="00234841">
      <w:pPr>
        <w:pStyle w:val="PL"/>
      </w:pPr>
      <w:r>
        <w:t xml:space="preserve">              items:</w:t>
      </w:r>
    </w:p>
    <w:p w14:paraId="293C3493" w14:textId="77777777" w:rsidR="00234841" w:rsidRDefault="00234841" w:rsidP="00234841">
      <w:pPr>
        <w:pStyle w:val="PL"/>
      </w:pPr>
      <w:r>
        <w:t xml:space="preserve">                $ref: 'TS29571_CommonData.yaml#/components/schemas/PatchItem'</w:t>
      </w:r>
    </w:p>
    <w:p w14:paraId="05B9B7D5" w14:textId="77777777" w:rsidR="00234841" w:rsidRDefault="00234841" w:rsidP="00234841">
      <w:pPr>
        <w:pStyle w:val="PL"/>
      </w:pPr>
      <w:r>
        <w:t xml:space="preserve">        required: true</w:t>
      </w:r>
    </w:p>
    <w:p w14:paraId="40CE2458" w14:textId="77777777" w:rsidR="00234841" w:rsidRDefault="00234841" w:rsidP="00234841">
      <w:pPr>
        <w:pStyle w:val="PL"/>
      </w:pPr>
      <w:r>
        <w:t xml:space="preserve">      responses:</w:t>
      </w:r>
    </w:p>
    <w:p w14:paraId="3F552620" w14:textId="77777777" w:rsidR="00234841" w:rsidRDefault="00234841" w:rsidP="00234841">
      <w:pPr>
        <w:pStyle w:val="PL"/>
      </w:pPr>
      <w:r>
        <w:t xml:space="preserve">        '204':</w:t>
      </w:r>
    </w:p>
    <w:p w14:paraId="40A47184" w14:textId="77777777" w:rsidR="00234841" w:rsidRDefault="00234841" w:rsidP="00234841">
      <w:pPr>
        <w:pStyle w:val="PL"/>
      </w:pPr>
      <w:r>
        <w:t xml:space="preserve">          description: Expected response to a valid request</w:t>
      </w:r>
    </w:p>
    <w:p w14:paraId="7FA3B143" w14:textId="77777777" w:rsidR="00234841" w:rsidRDefault="00234841" w:rsidP="00234841">
      <w:pPr>
        <w:pStyle w:val="PL"/>
        <w:rPr>
          <w:lang w:eastAsia="zh-CN"/>
        </w:rPr>
      </w:pPr>
      <w:r>
        <w:rPr>
          <w:lang w:eastAsia="zh-CN"/>
        </w:rPr>
        <w:t xml:space="preserve">        '200':</w:t>
      </w:r>
    </w:p>
    <w:p w14:paraId="45D44F26" w14:textId="77777777" w:rsidR="00234841" w:rsidRDefault="00234841" w:rsidP="00234841">
      <w:pPr>
        <w:pStyle w:val="PL"/>
      </w:pPr>
      <w:r>
        <w:t xml:space="preserve">          description: Expected response to a valid request</w:t>
      </w:r>
    </w:p>
    <w:p w14:paraId="7CED4FB9" w14:textId="77777777" w:rsidR="00234841" w:rsidRDefault="00234841" w:rsidP="00234841">
      <w:pPr>
        <w:pStyle w:val="PL"/>
      </w:pPr>
      <w:r>
        <w:t xml:space="preserve">          content:</w:t>
      </w:r>
    </w:p>
    <w:p w14:paraId="37187421" w14:textId="77777777" w:rsidR="00234841" w:rsidRDefault="00234841" w:rsidP="00234841">
      <w:pPr>
        <w:pStyle w:val="PL"/>
      </w:pPr>
      <w:r>
        <w:lastRenderedPageBreak/>
        <w:t xml:space="preserve">            application/json:</w:t>
      </w:r>
    </w:p>
    <w:p w14:paraId="402BDCA5" w14:textId="77777777" w:rsidR="00234841" w:rsidRDefault="00234841" w:rsidP="00234841">
      <w:pPr>
        <w:pStyle w:val="PL"/>
      </w:pPr>
      <w:r>
        <w:t xml:space="preserve">              schema:</w:t>
      </w:r>
    </w:p>
    <w:p w14:paraId="6DBC8ACB" w14:textId="77777777" w:rsidR="00234841" w:rsidRDefault="00234841" w:rsidP="00234841">
      <w:pPr>
        <w:pStyle w:val="PL"/>
        <w:rPr>
          <w:lang w:eastAsia="zh-CN"/>
        </w:rPr>
      </w:pPr>
      <w:r>
        <w:t xml:space="preserve">                $ref: 'TS29571_CommonData.yaml#/components/schemas/</w:t>
      </w:r>
      <w:r>
        <w:rPr>
          <w:lang w:eastAsia="zh-CN"/>
        </w:rPr>
        <w:t>PatchResult</w:t>
      </w:r>
      <w:r>
        <w:t>'</w:t>
      </w:r>
    </w:p>
    <w:p w14:paraId="75257A50" w14:textId="77777777" w:rsidR="00234841" w:rsidRDefault="00234841" w:rsidP="00234841">
      <w:pPr>
        <w:pStyle w:val="PL"/>
      </w:pPr>
      <w:r>
        <w:t xml:space="preserve">        '403':</w:t>
      </w:r>
    </w:p>
    <w:p w14:paraId="39D256E8" w14:textId="77777777" w:rsidR="00234841" w:rsidRDefault="00234841" w:rsidP="00234841">
      <w:pPr>
        <w:pStyle w:val="PL"/>
      </w:pPr>
      <w:r>
        <w:t xml:space="preserve">          description: modification is rejected</w:t>
      </w:r>
    </w:p>
    <w:p w14:paraId="555CE842" w14:textId="77777777" w:rsidR="00234841" w:rsidRDefault="00234841" w:rsidP="00234841">
      <w:pPr>
        <w:pStyle w:val="PL"/>
      </w:pPr>
      <w:r>
        <w:t xml:space="preserve">          content:</w:t>
      </w:r>
    </w:p>
    <w:p w14:paraId="68470DFB" w14:textId="77777777" w:rsidR="00234841" w:rsidRDefault="00234841" w:rsidP="00234841">
      <w:pPr>
        <w:pStyle w:val="PL"/>
      </w:pPr>
      <w:r>
        <w:t xml:space="preserve">            application/problem+json:</w:t>
      </w:r>
    </w:p>
    <w:p w14:paraId="08F04681" w14:textId="77777777" w:rsidR="00234841" w:rsidRDefault="00234841" w:rsidP="00234841">
      <w:pPr>
        <w:pStyle w:val="PL"/>
      </w:pPr>
      <w:r>
        <w:t xml:space="preserve">              schema:</w:t>
      </w:r>
    </w:p>
    <w:p w14:paraId="04CD810F" w14:textId="77777777" w:rsidR="00234841" w:rsidRDefault="00234841" w:rsidP="00234841">
      <w:pPr>
        <w:pStyle w:val="PL"/>
      </w:pPr>
      <w:r>
        <w:t xml:space="preserve">                $ref: 'TS29571_CommonData.yaml#/components/schemas/ProblemDetails'</w:t>
      </w:r>
    </w:p>
    <w:p w14:paraId="5ADCC6C8" w14:textId="77777777" w:rsidR="00234841" w:rsidRDefault="00234841" w:rsidP="00234841">
      <w:pPr>
        <w:pStyle w:val="PL"/>
        <w:rPr>
          <w:lang w:eastAsia="zh-CN"/>
        </w:rPr>
      </w:pPr>
      <w:r>
        <w:t xml:space="preserve">        default:</w:t>
      </w:r>
    </w:p>
    <w:p w14:paraId="62C2D88C" w14:textId="77777777" w:rsidR="00234841" w:rsidRDefault="00234841" w:rsidP="00234841">
      <w:pPr>
        <w:pStyle w:val="PL"/>
        <w:rPr>
          <w:lang w:eastAsia="zh-CN"/>
        </w:rPr>
      </w:pPr>
      <w:r>
        <w:t xml:space="preserve">          $ref: 'TS29571_CommonData.yaml#/components/responses/default'</w:t>
      </w:r>
    </w:p>
    <w:p w14:paraId="67FA504B" w14:textId="77777777" w:rsidR="00234841" w:rsidRPr="00533C32" w:rsidRDefault="00234841" w:rsidP="00234841">
      <w:pPr>
        <w:pStyle w:val="PL"/>
        <w:rPr>
          <w:lang w:eastAsia="zh-CN"/>
        </w:rPr>
      </w:pPr>
    </w:p>
    <w:p w14:paraId="08E73A7F" w14:textId="77777777" w:rsidR="00234841" w:rsidRPr="00533C32" w:rsidRDefault="00234841" w:rsidP="00234841">
      <w:pPr>
        <w:pStyle w:val="PL"/>
      </w:pPr>
      <w:r w:rsidRPr="00533C32">
        <w:t xml:space="preserve">  /subscription-data/{ueId}/</w:t>
      </w:r>
      <w:r w:rsidRPr="00533C32">
        <w:rPr>
          <w:kern w:val="2"/>
        </w:rPr>
        <w:t>ue-update-confirmation-data/upu-data:</w:t>
      </w:r>
    </w:p>
    <w:p w14:paraId="29BBC72C" w14:textId="77777777" w:rsidR="00234841" w:rsidRPr="00533C32" w:rsidRDefault="00234841" w:rsidP="00234841">
      <w:pPr>
        <w:pStyle w:val="PL"/>
      </w:pPr>
      <w:r w:rsidRPr="00533C32">
        <w:t xml:space="preserve">    put:</w:t>
      </w:r>
    </w:p>
    <w:p w14:paraId="23D49CD5" w14:textId="77777777" w:rsidR="00234841" w:rsidRPr="00533C32" w:rsidRDefault="00234841" w:rsidP="00234841">
      <w:pPr>
        <w:pStyle w:val="PL"/>
      </w:pPr>
      <w:r w:rsidRPr="00533C32">
        <w:t xml:space="preserve">      summary: To store the UPU acknowledgement information of a UE</w:t>
      </w:r>
    </w:p>
    <w:p w14:paraId="2E91538C" w14:textId="77777777" w:rsidR="00234841" w:rsidRPr="00533C32" w:rsidRDefault="00234841" w:rsidP="00234841">
      <w:pPr>
        <w:pStyle w:val="PL"/>
      </w:pPr>
      <w:r w:rsidRPr="00533C32">
        <w:t xml:space="preserve">      operationId: CreateAuthenticationUPU</w:t>
      </w:r>
    </w:p>
    <w:p w14:paraId="183EF63B" w14:textId="77777777" w:rsidR="00234841" w:rsidRPr="00533C32" w:rsidRDefault="00234841" w:rsidP="00234841">
      <w:pPr>
        <w:pStyle w:val="PL"/>
      </w:pPr>
      <w:r w:rsidRPr="00533C32">
        <w:t xml:space="preserve">      tags:</w:t>
      </w:r>
    </w:p>
    <w:p w14:paraId="4278FD24" w14:textId="77777777" w:rsidR="00234841" w:rsidRDefault="00234841" w:rsidP="00234841">
      <w:pPr>
        <w:pStyle w:val="PL"/>
        <w:rPr>
          <w:lang w:eastAsia="zh-CN"/>
        </w:rPr>
      </w:pPr>
      <w:r w:rsidRPr="00533C32">
        <w:t xml:space="preserve">        - Authentication UPU (Document)</w:t>
      </w:r>
    </w:p>
    <w:p w14:paraId="36942166" w14:textId="77777777" w:rsidR="00234841" w:rsidRDefault="00234841" w:rsidP="00234841">
      <w:pPr>
        <w:pStyle w:val="PL"/>
      </w:pPr>
      <w:r>
        <w:t xml:space="preserve">      security:</w:t>
      </w:r>
    </w:p>
    <w:p w14:paraId="6BD21F4B" w14:textId="77777777" w:rsidR="00234841" w:rsidRDefault="00234841" w:rsidP="00234841">
      <w:pPr>
        <w:pStyle w:val="PL"/>
      </w:pPr>
      <w:r>
        <w:t xml:space="preserve">        - {}</w:t>
      </w:r>
    </w:p>
    <w:p w14:paraId="770766E5" w14:textId="77777777" w:rsidR="00234841" w:rsidRDefault="00234841" w:rsidP="00234841">
      <w:pPr>
        <w:pStyle w:val="PL"/>
      </w:pPr>
      <w:r>
        <w:t xml:space="preserve">        - oAuth2ClientCredentials:</w:t>
      </w:r>
    </w:p>
    <w:p w14:paraId="720359B2" w14:textId="77777777" w:rsidR="00234841" w:rsidRDefault="00234841" w:rsidP="00234841">
      <w:pPr>
        <w:pStyle w:val="PL"/>
      </w:pPr>
      <w:r>
        <w:t xml:space="preserve">          - nudr-dr</w:t>
      </w:r>
    </w:p>
    <w:p w14:paraId="05950145" w14:textId="77777777" w:rsidR="00234841" w:rsidRDefault="00234841" w:rsidP="00234841">
      <w:pPr>
        <w:pStyle w:val="PL"/>
      </w:pPr>
      <w:r>
        <w:t xml:space="preserve">        - oAuth2ClientCredentials:</w:t>
      </w:r>
    </w:p>
    <w:p w14:paraId="405E746E" w14:textId="77777777" w:rsidR="00234841" w:rsidRDefault="00234841" w:rsidP="00234841">
      <w:pPr>
        <w:pStyle w:val="PL"/>
      </w:pPr>
      <w:r>
        <w:t xml:space="preserve">          - nudr-dr</w:t>
      </w:r>
    </w:p>
    <w:p w14:paraId="02A57AEE" w14:textId="77777777" w:rsidR="00234841" w:rsidRPr="00533C32" w:rsidRDefault="00234841" w:rsidP="00234841">
      <w:pPr>
        <w:pStyle w:val="PL"/>
        <w:rPr>
          <w:lang w:eastAsia="zh-CN"/>
        </w:rPr>
      </w:pPr>
      <w:r>
        <w:t xml:space="preserve">          - nudr-dr:subscription-data</w:t>
      </w:r>
    </w:p>
    <w:p w14:paraId="21699D35" w14:textId="77777777" w:rsidR="00234841" w:rsidRPr="00533C32" w:rsidRDefault="00234841" w:rsidP="00234841">
      <w:pPr>
        <w:pStyle w:val="PL"/>
      </w:pPr>
      <w:r w:rsidRPr="00533C32">
        <w:t xml:space="preserve">      parameters:</w:t>
      </w:r>
    </w:p>
    <w:p w14:paraId="6BC0BC31" w14:textId="77777777" w:rsidR="00234841" w:rsidRPr="00533C32" w:rsidRDefault="00234841" w:rsidP="00234841">
      <w:pPr>
        <w:pStyle w:val="PL"/>
      </w:pPr>
      <w:r w:rsidRPr="00533C32">
        <w:t xml:space="preserve">        - name: ueId</w:t>
      </w:r>
    </w:p>
    <w:p w14:paraId="5C008EA6" w14:textId="77777777" w:rsidR="00234841" w:rsidRPr="00533C32" w:rsidRDefault="00234841" w:rsidP="00234841">
      <w:pPr>
        <w:pStyle w:val="PL"/>
      </w:pPr>
      <w:r w:rsidRPr="00533C32">
        <w:t xml:space="preserve">          in: path</w:t>
      </w:r>
    </w:p>
    <w:p w14:paraId="1C6D510C" w14:textId="77777777" w:rsidR="00234841" w:rsidRPr="00533C32" w:rsidRDefault="00234841" w:rsidP="00234841">
      <w:pPr>
        <w:pStyle w:val="PL"/>
      </w:pPr>
      <w:r w:rsidRPr="00533C32">
        <w:t xml:space="preserve">          description: UE id</w:t>
      </w:r>
    </w:p>
    <w:p w14:paraId="28CAEB90" w14:textId="77777777" w:rsidR="00234841" w:rsidRPr="00533C32" w:rsidRDefault="00234841" w:rsidP="00234841">
      <w:pPr>
        <w:pStyle w:val="PL"/>
      </w:pPr>
      <w:r w:rsidRPr="00533C32">
        <w:t xml:space="preserve">          required: true</w:t>
      </w:r>
    </w:p>
    <w:p w14:paraId="0BBBC19E" w14:textId="77777777" w:rsidR="00234841" w:rsidRPr="00533C32" w:rsidRDefault="00234841" w:rsidP="00234841">
      <w:pPr>
        <w:pStyle w:val="PL"/>
      </w:pPr>
      <w:r w:rsidRPr="00533C32">
        <w:t xml:space="preserve">          schema:</w:t>
      </w:r>
    </w:p>
    <w:p w14:paraId="3CFF76C2"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2F7BB856"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385B7623" w14:textId="77777777" w:rsidR="00234841" w:rsidRPr="00533C32" w:rsidRDefault="00234841" w:rsidP="00234841">
      <w:pPr>
        <w:pStyle w:val="PL"/>
      </w:pPr>
      <w:r w:rsidRPr="00533C32">
        <w:t xml:space="preserve">          in: query</w:t>
      </w:r>
    </w:p>
    <w:p w14:paraId="27CFEDB7" w14:textId="77777777" w:rsidR="00234841" w:rsidRPr="00533C32" w:rsidRDefault="00234841" w:rsidP="00234841">
      <w:pPr>
        <w:pStyle w:val="PL"/>
      </w:pPr>
      <w:r w:rsidRPr="00533C32">
        <w:t xml:space="preserve">          description: Supported Features</w:t>
      </w:r>
    </w:p>
    <w:p w14:paraId="6EDF4684" w14:textId="77777777" w:rsidR="00234841" w:rsidRPr="00533C32" w:rsidRDefault="00234841" w:rsidP="00234841">
      <w:pPr>
        <w:pStyle w:val="PL"/>
      </w:pPr>
      <w:r w:rsidRPr="00533C32">
        <w:t xml:space="preserve">          schema:</w:t>
      </w:r>
    </w:p>
    <w:p w14:paraId="06A12946" w14:textId="77777777" w:rsidR="00234841" w:rsidRPr="00533C32" w:rsidRDefault="00234841" w:rsidP="00234841">
      <w:pPr>
        <w:pStyle w:val="PL"/>
        <w:rPr>
          <w:lang w:eastAsia="zh-CN"/>
        </w:rPr>
      </w:pPr>
      <w:r w:rsidRPr="00533C32">
        <w:t xml:space="preserve">             $ref: 'TS29571_CommonData.yaml#/components/schemas/SupportedFeatures'</w:t>
      </w:r>
    </w:p>
    <w:p w14:paraId="6FB90485" w14:textId="77777777" w:rsidR="00234841" w:rsidRPr="00533C32" w:rsidRDefault="00234841" w:rsidP="00234841">
      <w:pPr>
        <w:pStyle w:val="PL"/>
      </w:pPr>
      <w:r w:rsidRPr="00533C32">
        <w:t xml:space="preserve">      requestBody:</w:t>
      </w:r>
    </w:p>
    <w:p w14:paraId="27EF54F5" w14:textId="77777777" w:rsidR="00234841" w:rsidRPr="00533C32" w:rsidRDefault="00234841" w:rsidP="00234841">
      <w:pPr>
        <w:pStyle w:val="PL"/>
      </w:pPr>
      <w:r w:rsidRPr="00533C32">
        <w:t xml:space="preserve">        content:</w:t>
      </w:r>
    </w:p>
    <w:p w14:paraId="239B118C" w14:textId="77777777" w:rsidR="00234841" w:rsidRPr="00533C32" w:rsidRDefault="00234841" w:rsidP="00234841">
      <w:pPr>
        <w:pStyle w:val="PL"/>
      </w:pPr>
      <w:r w:rsidRPr="00533C32">
        <w:t xml:space="preserve">          application/json:</w:t>
      </w:r>
    </w:p>
    <w:p w14:paraId="0EFCF9D6" w14:textId="77777777" w:rsidR="00234841" w:rsidRPr="00533C32" w:rsidRDefault="00234841" w:rsidP="00234841">
      <w:pPr>
        <w:pStyle w:val="PL"/>
      </w:pPr>
      <w:r w:rsidRPr="00533C32">
        <w:t xml:space="preserve">            schema:</w:t>
      </w:r>
    </w:p>
    <w:p w14:paraId="1A092F48" w14:textId="77777777" w:rsidR="00234841" w:rsidRPr="00533C32" w:rsidRDefault="00234841" w:rsidP="00434F1A">
      <w:pPr>
        <w:pStyle w:val="PL"/>
        <w:outlineLvl w:val="0"/>
      </w:pPr>
      <w:r w:rsidRPr="00533C32">
        <w:t xml:space="preserve">              $ref: '#/components/schemas/Upu</w:t>
      </w:r>
      <w:r w:rsidRPr="00533C32">
        <w:rPr>
          <w:rFonts w:eastAsia="SimSun"/>
          <w:lang w:eastAsia="zh-CN"/>
        </w:rPr>
        <w:t>Data</w:t>
      </w:r>
      <w:r w:rsidRPr="00533C32">
        <w:t>'</w:t>
      </w:r>
    </w:p>
    <w:p w14:paraId="6D679AE5" w14:textId="77777777" w:rsidR="00234841" w:rsidRPr="00533C32" w:rsidRDefault="00234841" w:rsidP="00234841">
      <w:pPr>
        <w:pStyle w:val="PL"/>
      </w:pPr>
      <w:r>
        <w:t xml:space="preserve">        </w:t>
      </w:r>
      <w:r w:rsidRPr="003722F2">
        <w:t>required: true</w:t>
      </w:r>
    </w:p>
    <w:p w14:paraId="3AAE36CE" w14:textId="77777777" w:rsidR="00234841" w:rsidRPr="00533C32" w:rsidRDefault="00234841" w:rsidP="00234841">
      <w:pPr>
        <w:pStyle w:val="PL"/>
      </w:pPr>
      <w:r w:rsidRPr="00533C32">
        <w:t xml:space="preserve">      responses:</w:t>
      </w:r>
    </w:p>
    <w:p w14:paraId="4879612A" w14:textId="77777777" w:rsidR="00234841" w:rsidRPr="00533C32" w:rsidRDefault="00234841" w:rsidP="00234841">
      <w:pPr>
        <w:pStyle w:val="PL"/>
      </w:pPr>
      <w:r w:rsidRPr="00533C32">
        <w:t xml:space="preserve">        '204':</w:t>
      </w:r>
    </w:p>
    <w:p w14:paraId="73916A69" w14:textId="77777777" w:rsidR="00234841" w:rsidRPr="00533C32" w:rsidRDefault="00234841" w:rsidP="00234841">
      <w:pPr>
        <w:pStyle w:val="PL"/>
      </w:pPr>
      <w:r w:rsidRPr="00533C32">
        <w:t xml:space="preserve">          description: Expected response to a valid request</w:t>
      </w:r>
    </w:p>
    <w:p w14:paraId="2CAC3C66" w14:textId="77777777" w:rsidR="00234841" w:rsidRDefault="00234841" w:rsidP="00234841">
      <w:pPr>
        <w:pStyle w:val="PL"/>
        <w:rPr>
          <w:lang w:eastAsia="zh-CN"/>
        </w:rPr>
      </w:pPr>
      <w:r w:rsidRPr="00533C32">
        <w:lastRenderedPageBreak/>
        <w:t xml:space="preserve">        default:</w:t>
      </w:r>
    </w:p>
    <w:p w14:paraId="6695F17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15C5478" w14:textId="77777777" w:rsidR="00234841" w:rsidRPr="00533C32" w:rsidRDefault="00234841" w:rsidP="00234841">
      <w:pPr>
        <w:pStyle w:val="PL"/>
        <w:rPr>
          <w:lang w:eastAsia="zh-CN"/>
        </w:rPr>
      </w:pPr>
    </w:p>
    <w:p w14:paraId="6E213FF4" w14:textId="77777777" w:rsidR="00234841" w:rsidRPr="00533C32" w:rsidRDefault="00234841" w:rsidP="00234841">
      <w:pPr>
        <w:pStyle w:val="PL"/>
      </w:pPr>
      <w:r w:rsidRPr="00533C32">
        <w:t xml:space="preserve">    get:</w:t>
      </w:r>
    </w:p>
    <w:p w14:paraId="0C9F74F8" w14:textId="77777777" w:rsidR="00234841" w:rsidRPr="00533C32" w:rsidRDefault="00234841" w:rsidP="00234841">
      <w:pPr>
        <w:pStyle w:val="PL"/>
      </w:pPr>
      <w:r w:rsidRPr="00533C32">
        <w:t xml:space="preserve">      summary: Retrieves the UPU acknowledgement information of a UE</w:t>
      </w:r>
    </w:p>
    <w:p w14:paraId="5C571559" w14:textId="77777777" w:rsidR="00234841" w:rsidRPr="00533C32" w:rsidRDefault="00234841" w:rsidP="00234841">
      <w:pPr>
        <w:pStyle w:val="PL"/>
      </w:pPr>
      <w:r w:rsidRPr="00533C32">
        <w:t xml:space="preserve">      operationId: QueryAuthUPU</w:t>
      </w:r>
    </w:p>
    <w:p w14:paraId="13DAED92" w14:textId="77777777" w:rsidR="00234841" w:rsidRPr="00533C32" w:rsidRDefault="00234841" w:rsidP="00234841">
      <w:pPr>
        <w:pStyle w:val="PL"/>
      </w:pPr>
      <w:r w:rsidRPr="00533C32">
        <w:t xml:space="preserve">      tags:</w:t>
      </w:r>
    </w:p>
    <w:p w14:paraId="50D8C5A4" w14:textId="77777777" w:rsidR="00234841" w:rsidRDefault="00234841" w:rsidP="00234841">
      <w:pPr>
        <w:pStyle w:val="PL"/>
        <w:rPr>
          <w:lang w:eastAsia="zh-CN"/>
        </w:rPr>
      </w:pPr>
      <w:r w:rsidRPr="00533C32">
        <w:t xml:space="preserve">        - Authentication UPU (Document)</w:t>
      </w:r>
    </w:p>
    <w:p w14:paraId="272308FC" w14:textId="77777777" w:rsidR="00234841" w:rsidRDefault="00234841" w:rsidP="00234841">
      <w:pPr>
        <w:pStyle w:val="PL"/>
      </w:pPr>
      <w:r>
        <w:t xml:space="preserve">      security:</w:t>
      </w:r>
    </w:p>
    <w:p w14:paraId="061C6E50" w14:textId="77777777" w:rsidR="00234841" w:rsidRDefault="00234841" w:rsidP="00234841">
      <w:pPr>
        <w:pStyle w:val="PL"/>
      </w:pPr>
      <w:r>
        <w:t xml:space="preserve">        - {}</w:t>
      </w:r>
    </w:p>
    <w:p w14:paraId="0BC0A079" w14:textId="77777777" w:rsidR="00234841" w:rsidRDefault="00234841" w:rsidP="00234841">
      <w:pPr>
        <w:pStyle w:val="PL"/>
      </w:pPr>
      <w:r>
        <w:t xml:space="preserve">        - oAuth2ClientCredentials:</w:t>
      </w:r>
    </w:p>
    <w:p w14:paraId="77D8F847" w14:textId="77777777" w:rsidR="00234841" w:rsidRDefault="00234841" w:rsidP="00234841">
      <w:pPr>
        <w:pStyle w:val="PL"/>
      </w:pPr>
      <w:r>
        <w:t xml:space="preserve">          - nudr-dr</w:t>
      </w:r>
    </w:p>
    <w:p w14:paraId="59B9B015" w14:textId="77777777" w:rsidR="00234841" w:rsidRDefault="00234841" w:rsidP="00234841">
      <w:pPr>
        <w:pStyle w:val="PL"/>
      </w:pPr>
      <w:r>
        <w:t xml:space="preserve">        - oAuth2ClientCredentials:</w:t>
      </w:r>
    </w:p>
    <w:p w14:paraId="43A4EBDF" w14:textId="77777777" w:rsidR="00234841" w:rsidRDefault="00234841" w:rsidP="00234841">
      <w:pPr>
        <w:pStyle w:val="PL"/>
      </w:pPr>
      <w:r>
        <w:t xml:space="preserve">          - nudr-dr</w:t>
      </w:r>
    </w:p>
    <w:p w14:paraId="28F9A67A" w14:textId="77777777" w:rsidR="00234841" w:rsidRPr="00533C32" w:rsidRDefault="00234841" w:rsidP="00234841">
      <w:pPr>
        <w:pStyle w:val="PL"/>
        <w:rPr>
          <w:lang w:eastAsia="zh-CN"/>
        </w:rPr>
      </w:pPr>
      <w:r>
        <w:t xml:space="preserve">          - nudr-dr:subscription-data</w:t>
      </w:r>
    </w:p>
    <w:p w14:paraId="0C744F58" w14:textId="77777777" w:rsidR="00234841" w:rsidRPr="00533C32" w:rsidRDefault="00234841" w:rsidP="00234841">
      <w:pPr>
        <w:pStyle w:val="PL"/>
      </w:pPr>
      <w:r w:rsidRPr="00533C32">
        <w:t xml:space="preserve">      parameters:</w:t>
      </w:r>
    </w:p>
    <w:p w14:paraId="65149F36" w14:textId="77777777" w:rsidR="00234841" w:rsidRPr="00533C32" w:rsidRDefault="00234841" w:rsidP="00234841">
      <w:pPr>
        <w:pStyle w:val="PL"/>
      </w:pPr>
      <w:r w:rsidRPr="00533C32">
        <w:t xml:space="preserve">        - name: ueId</w:t>
      </w:r>
    </w:p>
    <w:p w14:paraId="632CB5F4" w14:textId="77777777" w:rsidR="00234841" w:rsidRPr="00533C32" w:rsidRDefault="00234841" w:rsidP="00234841">
      <w:pPr>
        <w:pStyle w:val="PL"/>
      </w:pPr>
      <w:r w:rsidRPr="00533C32">
        <w:t xml:space="preserve">          in: path</w:t>
      </w:r>
    </w:p>
    <w:p w14:paraId="454D3B97" w14:textId="77777777" w:rsidR="00234841" w:rsidRPr="00533C32" w:rsidRDefault="00234841" w:rsidP="00234841">
      <w:pPr>
        <w:pStyle w:val="PL"/>
      </w:pPr>
      <w:r w:rsidRPr="00533C32">
        <w:t xml:space="preserve">          description: UE id</w:t>
      </w:r>
    </w:p>
    <w:p w14:paraId="3EF3E38D" w14:textId="77777777" w:rsidR="00234841" w:rsidRPr="00533C32" w:rsidRDefault="00234841" w:rsidP="00234841">
      <w:pPr>
        <w:pStyle w:val="PL"/>
      </w:pPr>
      <w:r w:rsidRPr="00533C32">
        <w:t xml:space="preserve">          required: true</w:t>
      </w:r>
    </w:p>
    <w:p w14:paraId="2D6D6DF1" w14:textId="77777777" w:rsidR="00234841" w:rsidRPr="00533C32" w:rsidRDefault="00234841" w:rsidP="00234841">
      <w:pPr>
        <w:pStyle w:val="PL"/>
      </w:pPr>
      <w:r w:rsidRPr="00533C32">
        <w:t xml:space="preserve">          schema:</w:t>
      </w:r>
    </w:p>
    <w:p w14:paraId="5A1F8899"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06C82B74" w14:textId="77777777" w:rsidR="00234841" w:rsidRPr="00533C32" w:rsidRDefault="00234841" w:rsidP="00234841">
      <w:pPr>
        <w:pStyle w:val="PL"/>
      </w:pPr>
      <w:r w:rsidRPr="00533C32">
        <w:t xml:space="preserve">        - name: supported</w:t>
      </w:r>
      <w:r>
        <w:t>-f</w:t>
      </w:r>
      <w:r w:rsidRPr="00533C32">
        <w:t>eatures</w:t>
      </w:r>
    </w:p>
    <w:p w14:paraId="4837BAC3" w14:textId="77777777" w:rsidR="00234841" w:rsidRPr="00533C32" w:rsidRDefault="00234841" w:rsidP="00234841">
      <w:pPr>
        <w:pStyle w:val="PL"/>
      </w:pPr>
      <w:r w:rsidRPr="00533C32">
        <w:t xml:space="preserve">          in: query</w:t>
      </w:r>
    </w:p>
    <w:p w14:paraId="1D049878" w14:textId="77777777" w:rsidR="00234841" w:rsidRPr="00533C32" w:rsidRDefault="00234841" w:rsidP="00234841">
      <w:pPr>
        <w:pStyle w:val="PL"/>
      </w:pPr>
      <w:r w:rsidRPr="00533C32">
        <w:t xml:space="preserve">          description: Supported Features</w:t>
      </w:r>
    </w:p>
    <w:p w14:paraId="5459EDF6" w14:textId="77777777" w:rsidR="00234841" w:rsidRPr="00533C32" w:rsidRDefault="00234841" w:rsidP="00234841">
      <w:pPr>
        <w:pStyle w:val="PL"/>
      </w:pPr>
      <w:r w:rsidRPr="00533C32">
        <w:t xml:space="preserve">          schema:</w:t>
      </w:r>
    </w:p>
    <w:p w14:paraId="190AE351" w14:textId="77777777" w:rsidR="00234841" w:rsidRPr="00533C32" w:rsidRDefault="00234841" w:rsidP="00234841">
      <w:pPr>
        <w:pStyle w:val="PL"/>
        <w:rPr>
          <w:lang w:eastAsia="zh-CN"/>
        </w:rPr>
      </w:pPr>
      <w:r w:rsidRPr="00533C32">
        <w:t xml:space="preserve">             $ref: 'TS29571_CommonData.yaml#/components/schemas/SupportedFeatures'</w:t>
      </w:r>
    </w:p>
    <w:p w14:paraId="51BF51F2" w14:textId="77777777" w:rsidR="00234841" w:rsidRPr="00533C32" w:rsidRDefault="00234841" w:rsidP="00234841">
      <w:pPr>
        <w:pStyle w:val="PL"/>
      </w:pPr>
      <w:r w:rsidRPr="00533C32">
        <w:t xml:space="preserve">      responses:</w:t>
      </w:r>
    </w:p>
    <w:p w14:paraId="33B7A19B" w14:textId="77777777" w:rsidR="00234841" w:rsidRPr="00533C32" w:rsidRDefault="00234841" w:rsidP="00234841">
      <w:pPr>
        <w:pStyle w:val="PL"/>
      </w:pPr>
      <w:r w:rsidRPr="00533C32">
        <w:t xml:space="preserve">        '200':</w:t>
      </w:r>
    </w:p>
    <w:p w14:paraId="26BF9858" w14:textId="77777777" w:rsidR="00234841" w:rsidRPr="00533C32" w:rsidRDefault="00234841" w:rsidP="00234841">
      <w:pPr>
        <w:pStyle w:val="PL"/>
      </w:pPr>
      <w:r w:rsidRPr="00533C32">
        <w:t xml:space="preserve">          description: Expected response to a valid request</w:t>
      </w:r>
    </w:p>
    <w:p w14:paraId="1F442410" w14:textId="77777777" w:rsidR="00234841" w:rsidRPr="00533C32" w:rsidRDefault="00234841" w:rsidP="00234841">
      <w:pPr>
        <w:pStyle w:val="PL"/>
      </w:pPr>
      <w:r w:rsidRPr="00533C32">
        <w:t xml:space="preserve">          content:</w:t>
      </w:r>
    </w:p>
    <w:p w14:paraId="14284737" w14:textId="77777777" w:rsidR="00234841" w:rsidRPr="00533C32" w:rsidRDefault="00234841" w:rsidP="00234841">
      <w:pPr>
        <w:pStyle w:val="PL"/>
      </w:pPr>
      <w:r w:rsidRPr="00533C32">
        <w:t xml:space="preserve">            application/json:</w:t>
      </w:r>
    </w:p>
    <w:p w14:paraId="6840D4CE" w14:textId="77777777" w:rsidR="00234841" w:rsidRPr="00533C32" w:rsidRDefault="00234841" w:rsidP="00234841">
      <w:pPr>
        <w:pStyle w:val="PL"/>
      </w:pPr>
      <w:r w:rsidRPr="00533C32">
        <w:t xml:space="preserve">              schema:</w:t>
      </w:r>
    </w:p>
    <w:p w14:paraId="1A30DC26" w14:textId="77777777" w:rsidR="00234841" w:rsidRPr="00533C32" w:rsidRDefault="00234841" w:rsidP="00234841">
      <w:pPr>
        <w:pStyle w:val="PL"/>
      </w:pPr>
      <w:r w:rsidRPr="00533C32">
        <w:t xml:space="preserve">                $ref: '#/components/schemas/Upu</w:t>
      </w:r>
      <w:r w:rsidRPr="00533C32">
        <w:rPr>
          <w:rFonts w:eastAsia="SimSun"/>
          <w:lang w:eastAsia="zh-CN"/>
        </w:rPr>
        <w:t>Data</w:t>
      </w:r>
      <w:r w:rsidRPr="00533C32">
        <w:t>'</w:t>
      </w:r>
    </w:p>
    <w:p w14:paraId="5F7A5433" w14:textId="77777777" w:rsidR="00234841" w:rsidRDefault="00234841" w:rsidP="00234841">
      <w:pPr>
        <w:pStyle w:val="PL"/>
        <w:rPr>
          <w:lang w:eastAsia="zh-CN"/>
        </w:rPr>
      </w:pPr>
      <w:r w:rsidRPr="00533C32">
        <w:t xml:space="preserve">        default:</w:t>
      </w:r>
    </w:p>
    <w:p w14:paraId="72FD23C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452A823" w14:textId="77777777" w:rsidR="00234841" w:rsidRPr="00533C32" w:rsidRDefault="00234841" w:rsidP="00234841">
      <w:pPr>
        <w:pStyle w:val="PL"/>
        <w:rPr>
          <w:lang w:eastAsia="zh-CN"/>
        </w:rPr>
      </w:pPr>
    </w:p>
    <w:p w14:paraId="220949EB" w14:textId="77777777" w:rsidR="00234841" w:rsidRPr="00533C32" w:rsidRDefault="00234841" w:rsidP="00234841">
      <w:pPr>
        <w:pStyle w:val="PL"/>
      </w:pPr>
      <w:r w:rsidRPr="00533C32">
        <w:t xml:space="preserve">  /subscription-data/{ueId}/</w:t>
      </w:r>
      <w:r w:rsidRPr="00533C32">
        <w:rPr>
          <w:kern w:val="2"/>
        </w:rPr>
        <w:t>ue-update-confirmation-data/subscribed-snssais:</w:t>
      </w:r>
    </w:p>
    <w:p w14:paraId="596571F2" w14:textId="77777777" w:rsidR="00234841" w:rsidRPr="00533C32" w:rsidRDefault="00234841" w:rsidP="00234841">
      <w:pPr>
        <w:pStyle w:val="PL"/>
      </w:pPr>
      <w:r w:rsidRPr="00533C32">
        <w:t xml:space="preserve">    put:</w:t>
      </w:r>
    </w:p>
    <w:p w14:paraId="23D125E3" w14:textId="77777777" w:rsidR="00234841" w:rsidRPr="00533C32" w:rsidRDefault="00234841" w:rsidP="00234841">
      <w:pPr>
        <w:pStyle w:val="PL"/>
      </w:pPr>
      <w:r w:rsidRPr="00533C32">
        <w:t xml:space="preserve">      summary: To store the NSSAI update acknowledgement information of a UE</w:t>
      </w:r>
    </w:p>
    <w:p w14:paraId="29A72831" w14:textId="77777777" w:rsidR="00234841" w:rsidRPr="00533C32" w:rsidRDefault="00234841" w:rsidP="00234841">
      <w:pPr>
        <w:pStyle w:val="PL"/>
      </w:pPr>
      <w:r w:rsidRPr="00533C32">
        <w:t xml:space="preserve">      operationId: </w:t>
      </w:r>
      <w:r w:rsidRPr="00375E43">
        <w:t>CreateOrUpdateNssaiAck</w:t>
      </w:r>
    </w:p>
    <w:p w14:paraId="0CBDB885" w14:textId="77777777" w:rsidR="00234841" w:rsidRPr="00533C32" w:rsidRDefault="00234841" w:rsidP="00234841">
      <w:pPr>
        <w:pStyle w:val="PL"/>
      </w:pPr>
      <w:r w:rsidRPr="00533C32">
        <w:t xml:space="preserve">      tags:</w:t>
      </w:r>
    </w:p>
    <w:p w14:paraId="655C7C30" w14:textId="77777777" w:rsidR="00234841" w:rsidRDefault="00234841" w:rsidP="00234841">
      <w:pPr>
        <w:pStyle w:val="PL"/>
        <w:rPr>
          <w:lang w:eastAsia="zh-CN"/>
        </w:rPr>
      </w:pPr>
      <w:r w:rsidRPr="00533C32">
        <w:t xml:space="preserve">        - NSSAI update ack (Document)</w:t>
      </w:r>
    </w:p>
    <w:p w14:paraId="28152E48" w14:textId="77777777" w:rsidR="00234841" w:rsidRDefault="00234841" w:rsidP="00234841">
      <w:pPr>
        <w:pStyle w:val="PL"/>
      </w:pPr>
      <w:r>
        <w:t xml:space="preserve">      security:</w:t>
      </w:r>
    </w:p>
    <w:p w14:paraId="4F9D48C3" w14:textId="77777777" w:rsidR="00234841" w:rsidRDefault="00234841" w:rsidP="00234841">
      <w:pPr>
        <w:pStyle w:val="PL"/>
      </w:pPr>
      <w:r>
        <w:t xml:space="preserve">        - {}</w:t>
      </w:r>
    </w:p>
    <w:p w14:paraId="5FFD3B0D" w14:textId="77777777" w:rsidR="00234841" w:rsidRDefault="00234841" w:rsidP="00234841">
      <w:pPr>
        <w:pStyle w:val="PL"/>
      </w:pPr>
      <w:r>
        <w:t xml:space="preserve">        - oAuth2ClientCredentials:</w:t>
      </w:r>
    </w:p>
    <w:p w14:paraId="10CF563D" w14:textId="77777777" w:rsidR="00234841" w:rsidRDefault="00234841" w:rsidP="00234841">
      <w:pPr>
        <w:pStyle w:val="PL"/>
      </w:pPr>
      <w:r>
        <w:lastRenderedPageBreak/>
        <w:t xml:space="preserve">          - nudr-dr</w:t>
      </w:r>
    </w:p>
    <w:p w14:paraId="7D2C26F1" w14:textId="77777777" w:rsidR="00234841" w:rsidRDefault="00234841" w:rsidP="00234841">
      <w:pPr>
        <w:pStyle w:val="PL"/>
      </w:pPr>
      <w:r>
        <w:t xml:space="preserve">        - oAuth2ClientCredentials:</w:t>
      </w:r>
    </w:p>
    <w:p w14:paraId="21DEE204" w14:textId="77777777" w:rsidR="00234841" w:rsidRDefault="00234841" w:rsidP="00234841">
      <w:pPr>
        <w:pStyle w:val="PL"/>
      </w:pPr>
      <w:r>
        <w:t xml:space="preserve">          - nudr-dr</w:t>
      </w:r>
    </w:p>
    <w:p w14:paraId="7E916DAB" w14:textId="77777777" w:rsidR="00234841" w:rsidRPr="00533C32" w:rsidRDefault="00234841" w:rsidP="00234841">
      <w:pPr>
        <w:pStyle w:val="PL"/>
        <w:rPr>
          <w:lang w:eastAsia="zh-CN"/>
        </w:rPr>
      </w:pPr>
      <w:r>
        <w:t xml:space="preserve">          - nudr-dr:subscription-data</w:t>
      </w:r>
    </w:p>
    <w:p w14:paraId="2C293E7F" w14:textId="77777777" w:rsidR="00234841" w:rsidRPr="00533C32" w:rsidRDefault="00234841" w:rsidP="00234841">
      <w:pPr>
        <w:pStyle w:val="PL"/>
      </w:pPr>
      <w:r w:rsidRPr="00533C32">
        <w:t xml:space="preserve">      parameters:</w:t>
      </w:r>
    </w:p>
    <w:p w14:paraId="454F4DE7" w14:textId="77777777" w:rsidR="00234841" w:rsidRPr="00533C32" w:rsidRDefault="00234841" w:rsidP="00234841">
      <w:pPr>
        <w:pStyle w:val="PL"/>
      </w:pPr>
      <w:r w:rsidRPr="00533C32">
        <w:t xml:space="preserve">        - name: ueId</w:t>
      </w:r>
    </w:p>
    <w:p w14:paraId="0E6C6080" w14:textId="77777777" w:rsidR="00234841" w:rsidRPr="00533C32" w:rsidRDefault="00234841" w:rsidP="00234841">
      <w:pPr>
        <w:pStyle w:val="PL"/>
      </w:pPr>
      <w:r w:rsidRPr="00533C32">
        <w:t xml:space="preserve">          in: path</w:t>
      </w:r>
    </w:p>
    <w:p w14:paraId="6EBED036" w14:textId="77777777" w:rsidR="00234841" w:rsidRPr="00533C32" w:rsidRDefault="00234841" w:rsidP="00234841">
      <w:pPr>
        <w:pStyle w:val="PL"/>
      </w:pPr>
      <w:r w:rsidRPr="00533C32">
        <w:t xml:space="preserve">          description: UE id</w:t>
      </w:r>
    </w:p>
    <w:p w14:paraId="29468CEC" w14:textId="77777777" w:rsidR="00234841" w:rsidRPr="00533C32" w:rsidRDefault="00234841" w:rsidP="00234841">
      <w:pPr>
        <w:pStyle w:val="PL"/>
      </w:pPr>
      <w:r w:rsidRPr="00533C32">
        <w:t xml:space="preserve">          required: true</w:t>
      </w:r>
    </w:p>
    <w:p w14:paraId="12990364" w14:textId="77777777" w:rsidR="00234841" w:rsidRPr="00533C32" w:rsidRDefault="00234841" w:rsidP="00234841">
      <w:pPr>
        <w:pStyle w:val="PL"/>
      </w:pPr>
      <w:r w:rsidRPr="00533C32">
        <w:t xml:space="preserve">          schema:</w:t>
      </w:r>
    </w:p>
    <w:p w14:paraId="1323DC03"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61BC19E8"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083AC9AD" w14:textId="77777777" w:rsidR="00234841" w:rsidRPr="00533C32" w:rsidRDefault="00234841" w:rsidP="00234841">
      <w:pPr>
        <w:pStyle w:val="PL"/>
      </w:pPr>
      <w:r w:rsidRPr="00533C32">
        <w:t xml:space="preserve">          in: query</w:t>
      </w:r>
    </w:p>
    <w:p w14:paraId="5257B701" w14:textId="77777777" w:rsidR="00234841" w:rsidRPr="00533C32" w:rsidRDefault="00234841" w:rsidP="00234841">
      <w:pPr>
        <w:pStyle w:val="PL"/>
      </w:pPr>
      <w:r w:rsidRPr="00533C32">
        <w:t xml:space="preserve">          description: Supported Features</w:t>
      </w:r>
    </w:p>
    <w:p w14:paraId="0A14944F" w14:textId="77777777" w:rsidR="00234841" w:rsidRPr="00533C32" w:rsidRDefault="00234841" w:rsidP="00234841">
      <w:pPr>
        <w:pStyle w:val="PL"/>
      </w:pPr>
      <w:r w:rsidRPr="00533C32">
        <w:t xml:space="preserve">          schema:</w:t>
      </w:r>
    </w:p>
    <w:p w14:paraId="528A403D" w14:textId="77777777" w:rsidR="00234841" w:rsidRPr="00533C32" w:rsidRDefault="00234841" w:rsidP="00234841">
      <w:pPr>
        <w:pStyle w:val="PL"/>
        <w:rPr>
          <w:lang w:eastAsia="zh-CN"/>
        </w:rPr>
      </w:pPr>
      <w:r w:rsidRPr="00533C32">
        <w:t xml:space="preserve">             $ref: 'TS29571_CommonData.yaml#/components/schemas/SupportedFeatures'</w:t>
      </w:r>
    </w:p>
    <w:p w14:paraId="1CCF3E14" w14:textId="77777777" w:rsidR="00234841" w:rsidRPr="00533C32" w:rsidRDefault="00234841" w:rsidP="00234841">
      <w:pPr>
        <w:pStyle w:val="PL"/>
      </w:pPr>
      <w:r w:rsidRPr="00533C32">
        <w:t xml:space="preserve">      requestBody:</w:t>
      </w:r>
    </w:p>
    <w:p w14:paraId="558D378B" w14:textId="77777777" w:rsidR="00234841" w:rsidRPr="00533C32" w:rsidRDefault="00234841" w:rsidP="00234841">
      <w:pPr>
        <w:pStyle w:val="PL"/>
      </w:pPr>
      <w:r w:rsidRPr="00533C32">
        <w:t xml:space="preserve">        content:</w:t>
      </w:r>
    </w:p>
    <w:p w14:paraId="2598A4C4" w14:textId="77777777" w:rsidR="00234841" w:rsidRPr="00533C32" w:rsidRDefault="00234841" w:rsidP="00234841">
      <w:pPr>
        <w:pStyle w:val="PL"/>
      </w:pPr>
      <w:r w:rsidRPr="00533C32">
        <w:t xml:space="preserve">          application/json:</w:t>
      </w:r>
    </w:p>
    <w:p w14:paraId="6BF5C1CD" w14:textId="77777777" w:rsidR="00234841" w:rsidRPr="00533C32" w:rsidRDefault="00234841" w:rsidP="00234841">
      <w:pPr>
        <w:pStyle w:val="PL"/>
      </w:pPr>
      <w:r w:rsidRPr="00533C32">
        <w:t xml:space="preserve">            schema:</w:t>
      </w:r>
    </w:p>
    <w:p w14:paraId="4E18C411" w14:textId="77777777" w:rsidR="00234841" w:rsidRPr="00533C32" w:rsidRDefault="00234841" w:rsidP="00434F1A">
      <w:pPr>
        <w:pStyle w:val="PL"/>
        <w:outlineLvl w:val="0"/>
      </w:pPr>
      <w:r w:rsidRPr="00533C32">
        <w:t xml:space="preserve">              $ref: '#/components/schemas/NssaiAckData'</w:t>
      </w:r>
    </w:p>
    <w:p w14:paraId="27269DEA" w14:textId="77777777" w:rsidR="00234841" w:rsidRPr="00533C32" w:rsidRDefault="00234841" w:rsidP="00234841">
      <w:pPr>
        <w:pStyle w:val="PL"/>
      </w:pPr>
      <w:r>
        <w:t xml:space="preserve">        </w:t>
      </w:r>
      <w:r w:rsidRPr="003722F2">
        <w:t>required: true</w:t>
      </w:r>
    </w:p>
    <w:p w14:paraId="0F84D667" w14:textId="77777777" w:rsidR="00234841" w:rsidRPr="00533C32" w:rsidRDefault="00234841" w:rsidP="00234841">
      <w:pPr>
        <w:pStyle w:val="PL"/>
      </w:pPr>
      <w:r w:rsidRPr="00533C32">
        <w:t xml:space="preserve">      responses:</w:t>
      </w:r>
    </w:p>
    <w:p w14:paraId="7621F053" w14:textId="77777777" w:rsidR="00234841" w:rsidRPr="00533C32" w:rsidRDefault="00234841" w:rsidP="00234841">
      <w:pPr>
        <w:pStyle w:val="PL"/>
      </w:pPr>
      <w:r w:rsidRPr="00533C32">
        <w:t xml:space="preserve">        '204':</w:t>
      </w:r>
    </w:p>
    <w:p w14:paraId="0F0DA83A" w14:textId="77777777" w:rsidR="00234841" w:rsidRPr="00533C32" w:rsidRDefault="00234841" w:rsidP="00234841">
      <w:pPr>
        <w:pStyle w:val="PL"/>
      </w:pPr>
      <w:r w:rsidRPr="00533C32">
        <w:t xml:space="preserve">          description: Expected response to a valid request</w:t>
      </w:r>
    </w:p>
    <w:p w14:paraId="19FB6727" w14:textId="77777777" w:rsidR="00234841" w:rsidRDefault="00234841" w:rsidP="00234841">
      <w:pPr>
        <w:pStyle w:val="PL"/>
        <w:rPr>
          <w:lang w:eastAsia="zh-CN"/>
        </w:rPr>
      </w:pPr>
      <w:r w:rsidRPr="00533C32">
        <w:t xml:space="preserve">        default:</w:t>
      </w:r>
    </w:p>
    <w:p w14:paraId="5CB111D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0065AAC" w14:textId="77777777" w:rsidR="00234841" w:rsidRPr="00533C32" w:rsidRDefault="00234841" w:rsidP="00234841">
      <w:pPr>
        <w:pStyle w:val="PL"/>
        <w:rPr>
          <w:lang w:eastAsia="zh-CN"/>
        </w:rPr>
      </w:pPr>
    </w:p>
    <w:p w14:paraId="5ED12BBC" w14:textId="77777777" w:rsidR="00234841" w:rsidRPr="00533C32" w:rsidRDefault="00234841" w:rsidP="00234841">
      <w:pPr>
        <w:pStyle w:val="PL"/>
      </w:pPr>
      <w:r w:rsidRPr="00533C32">
        <w:t xml:space="preserve">    get:</w:t>
      </w:r>
    </w:p>
    <w:p w14:paraId="1987AE6E" w14:textId="77777777" w:rsidR="00234841" w:rsidRPr="00533C32" w:rsidRDefault="00234841" w:rsidP="00234841">
      <w:pPr>
        <w:pStyle w:val="PL"/>
      </w:pPr>
      <w:r w:rsidRPr="00533C32">
        <w:t xml:space="preserve">      summary: Retrieves the UPU acknowledgement information of a UE</w:t>
      </w:r>
    </w:p>
    <w:p w14:paraId="053B715B" w14:textId="77777777" w:rsidR="00234841" w:rsidRPr="00533C32" w:rsidRDefault="00234841" w:rsidP="00234841">
      <w:pPr>
        <w:pStyle w:val="PL"/>
      </w:pPr>
      <w:r w:rsidRPr="00533C32">
        <w:t xml:space="preserve">      operationId: QueryNssaiAck</w:t>
      </w:r>
    </w:p>
    <w:p w14:paraId="547856CC" w14:textId="77777777" w:rsidR="00234841" w:rsidRPr="00533C32" w:rsidRDefault="00234841" w:rsidP="00234841">
      <w:pPr>
        <w:pStyle w:val="PL"/>
      </w:pPr>
      <w:r w:rsidRPr="00533C32">
        <w:t xml:space="preserve">      tags:</w:t>
      </w:r>
    </w:p>
    <w:p w14:paraId="27A6A66E" w14:textId="77777777" w:rsidR="00234841" w:rsidRDefault="00234841" w:rsidP="00234841">
      <w:pPr>
        <w:pStyle w:val="PL"/>
        <w:rPr>
          <w:lang w:eastAsia="zh-CN"/>
        </w:rPr>
      </w:pPr>
      <w:r w:rsidRPr="00533C32">
        <w:t xml:space="preserve">        - NSSAI ACK (Document)</w:t>
      </w:r>
    </w:p>
    <w:p w14:paraId="3F4B8707" w14:textId="77777777" w:rsidR="00234841" w:rsidRDefault="00234841" w:rsidP="00234841">
      <w:pPr>
        <w:pStyle w:val="PL"/>
      </w:pPr>
      <w:r>
        <w:t xml:space="preserve">      security:</w:t>
      </w:r>
    </w:p>
    <w:p w14:paraId="4F87F2CE" w14:textId="77777777" w:rsidR="00234841" w:rsidRDefault="00234841" w:rsidP="00234841">
      <w:pPr>
        <w:pStyle w:val="PL"/>
      </w:pPr>
      <w:r>
        <w:t xml:space="preserve">        - {}</w:t>
      </w:r>
    </w:p>
    <w:p w14:paraId="2D7AABD1" w14:textId="77777777" w:rsidR="00234841" w:rsidRDefault="00234841" w:rsidP="00234841">
      <w:pPr>
        <w:pStyle w:val="PL"/>
      </w:pPr>
      <w:r>
        <w:t xml:space="preserve">        - oAuth2ClientCredentials:</w:t>
      </w:r>
    </w:p>
    <w:p w14:paraId="561E48BE" w14:textId="77777777" w:rsidR="00234841" w:rsidRDefault="00234841" w:rsidP="00234841">
      <w:pPr>
        <w:pStyle w:val="PL"/>
      </w:pPr>
      <w:r>
        <w:t xml:space="preserve">          - nudr-dr</w:t>
      </w:r>
    </w:p>
    <w:p w14:paraId="62D9765D" w14:textId="77777777" w:rsidR="00234841" w:rsidRDefault="00234841" w:rsidP="00234841">
      <w:pPr>
        <w:pStyle w:val="PL"/>
      </w:pPr>
      <w:r>
        <w:t xml:space="preserve">        - oAuth2ClientCredentials:</w:t>
      </w:r>
    </w:p>
    <w:p w14:paraId="4B9EC9B7" w14:textId="77777777" w:rsidR="00234841" w:rsidRDefault="00234841" w:rsidP="00234841">
      <w:pPr>
        <w:pStyle w:val="PL"/>
      </w:pPr>
      <w:r>
        <w:t xml:space="preserve">          - nudr-dr</w:t>
      </w:r>
    </w:p>
    <w:p w14:paraId="25AD5BF5" w14:textId="77777777" w:rsidR="00234841" w:rsidRPr="00533C32" w:rsidRDefault="00234841" w:rsidP="00234841">
      <w:pPr>
        <w:pStyle w:val="PL"/>
        <w:rPr>
          <w:lang w:eastAsia="zh-CN"/>
        </w:rPr>
      </w:pPr>
      <w:r>
        <w:t xml:space="preserve">          - nudr-dr:subscription-data</w:t>
      </w:r>
    </w:p>
    <w:p w14:paraId="06AD7DC1" w14:textId="77777777" w:rsidR="00234841" w:rsidRPr="00533C32" w:rsidRDefault="00234841" w:rsidP="00234841">
      <w:pPr>
        <w:pStyle w:val="PL"/>
      </w:pPr>
      <w:r w:rsidRPr="00533C32">
        <w:t xml:space="preserve">      parameters:</w:t>
      </w:r>
    </w:p>
    <w:p w14:paraId="48BE0DFC" w14:textId="77777777" w:rsidR="00234841" w:rsidRPr="00533C32" w:rsidRDefault="00234841" w:rsidP="00234841">
      <w:pPr>
        <w:pStyle w:val="PL"/>
      </w:pPr>
      <w:r w:rsidRPr="00533C32">
        <w:t xml:space="preserve">        - name: ueId</w:t>
      </w:r>
    </w:p>
    <w:p w14:paraId="3E2B5137" w14:textId="77777777" w:rsidR="00234841" w:rsidRPr="00533C32" w:rsidRDefault="00234841" w:rsidP="00234841">
      <w:pPr>
        <w:pStyle w:val="PL"/>
      </w:pPr>
      <w:r w:rsidRPr="00533C32">
        <w:t xml:space="preserve">          in: path</w:t>
      </w:r>
    </w:p>
    <w:p w14:paraId="1ED78E90" w14:textId="77777777" w:rsidR="00234841" w:rsidRPr="00533C32" w:rsidRDefault="00234841" w:rsidP="00234841">
      <w:pPr>
        <w:pStyle w:val="PL"/>
      </w:pPr>
      <w:r w:rsidRPr="00533C32">
        <w:t xml:space="preserve">          description: UE id</w:t>
      </w:r>
    </w:p>
    <w:p w14:paraId="4E84ED26" w14:textId="77777777" w:rsidR="00234841" w:rsidRPr="00533C32" w:rsidRDefault="00234841" w:rsidP="00234841">
      <w:pPr>
        <w:pStyle w:val="PL"/>
      </w:pPr>
      <w:r w:rsidRPr="00533C32">
        <w:t xml:space="preserve">          required: true</w:t>
      </w:r>
    </w:p>
    <w:p w14:paraId="5C8AA58B" w14:textId="77777777" w:rsidR="00234841" w:rsidRPr="00533C32" w:rsidRDefault="00234841" w:rsidP="00234841">
      <w:pPr>
        <w:pStyle w:val="PL"/>
      </w:pPr>
      <w:r w:rsidRPr="00533C32">
        <w:t xml:space="preserve">          schema:</w:t>
      </w:r>
    </w:p>
    <w:p w14:paraId="4DFD9E10" w14:textId="77777777" w:rsidR="00234841" w:rsidRPr="00533C32" w:rsidRDefault="00234841" w:rsidP="00234841">
      <w:pPr>
        <w:pStyle w:val="PL"/>
        <w:rPr>
          <w:lang w:eastAsia="zh-CN"/>
        </w:rPr>
      </w:pPr>
      <w:r w:rsidRPr="00533C32">
        <w:lastRenderedPageBreak/>
        <w:t xml:space="preserve">            $ref: 'TS29571_CommonData.yaml#/components/schemas/</w:t>
      </w:r>
      <w:r>
        <w:t>Supi</w:t>
      </w:r>
      <w:r w:rsidRPr="00533C32">
        <w:t>'</w:t>
      </w:r>
    </w:p>
    <w:p w14:paraId="15A59A1E" w14:textId="77777777" w:rsidR="00234841" w:rsidRPr="00533C32" w:rsidRDefault="00234841" w:rsidP="00234841">
      <w:pPr>
        <w:pStyle w:val="PL"/>
      </w:pPr>
      <w:r w:rsidRPr="00533C32">
        <w:t xml:space="preserve">        - name: supported</w:t>
      </w:r>
      <w:r>
        <w:t>-f</w:t>
      </w:r>
      <w:r w:rsidRPr="00533C32">
        <w:t>eatures</w:t>
      </w:r>
    </w:p>
    <w:p w14:paraId="0D161D42" w14:textId="77777777" w:rsidR="00234841" w:rsidRPr="00533C32" w:rsidRDefault="00234841" w:rsidP="00234841">
      <w:pPr>
        <w:pStyle w:val="PL"/>
      </w:pPr>
      <w:r w:rsidRPr="00533C32">
        <w:t xml:space="preserve">          in: query</w:t>
      </w:r>
    </w:p>
    <w:p w14:paraId="246D34D6" w14:textId="77777777" w:rsidR="00234841" w:rsidRPr="00533C32" w:rsidRDefault="00234841" w:rsidP="00234841">
      <w:pPr>
        <w:pStyle w:val="PL"/>
      </w:pPr>
      <w:r w:rsidRPr="00533C32">
        <w:t xml:space="preserve">          description: Supported Features</w:t>
      </w:r>
    </w:p>
    <w:p w14:paraId="0C90B0A4" w14:textId="77777777" w:rsidR="00234841" w:rsidRPr="00533C32" w:rsidRDefault="00234841" w:rsidP="00234841">
      <w:pPr>
        <w:pStyle w:val="PL"/>
      </w:pPr>
      <w:r w:rsidRPr="00533C32">
        <w:t xml:space="preserve">          schema:</w:t>
      </w:r>
    </w:p>
    <w:p w14:paraId="25D52E37" w14:textId="77777777" w:rsidR="00234841" w:rsidRPr="00533C32" w:rsidRDefault="00234841" w:rsidP="00234841">
      <w:pPr>
        <w:pStyle w:val="PL"/>
        <w:rPr>
          <w:lang w:eastAsia="zh-CN"/>
        </w:rPr>
      </w:pPr>
      <w:r w:rsidRPr="00533C32">
        <w:t xml:space="preserve">             $ref: 'TS29571_CommonData.yaml#/components/schemas/SupportedFeatures'</w:t>
      </w:r>
    </w:p>
    <w:p w14:paraId="7E5AB504" w14:textId="77777777" w:rsidR="00234841" w:rsidRPr="00533C32" w:rsidRDefault="00234841" w:rsidP="00234841">
      <w:pPr>
        <w:pStyle w:val="PL"/>
      </w:pPr>
      <w:r w:rsidRPr="00533C32">
        <w:t xml:space="preserve">      responses:</w:t>
      </w:r>
    </w:p>
    <w:p w14:paraId="78DF4DC4" w14:textId="77777777" w:rsidR="00234841" w:rsidRPr="00533C32" w:rsidRDefault="00234841" w:rsidP="00234841">
      <w:pPr>
        <w:pStyle w:val="PL"/>
      </w:pPr>
      <w:r w:rsidRPr="00533C32">
        <w:t xml:space="preserve">        '200':</w:t>
      </w:r>
    </w:p>
    <w:p w14:paraId="29B74706" w14:textId="77777777" w:rsidR="00234841" w:rsidRPr="00533C32" w:rsidRDefault="00234841" w:rsidP="00234841">
      <w:pPr>
        <w:pStyle w:val="PL"/>
      </w:pPr>
      <w:r w:rsidRPr="00533C32">
        <w:t xml:space="preserve">          description: Expected response to a valid request</w:t>
      </w:r>
    </w:p>
    <w:p w14:paraId="772C7D87" w14:textId="77777777" w:rsidR="00234841" w:rsidRPr="00533C32" w:rsidRDefault="00234841" w:rsidP="00234841">
      <w:pPr>
        <w:pStyle w:val="PL"/>
      </w:pPr>
      <w:r w:rsidRPr="00533C32">
        <w:t xml:space="preserve">          content:</w:t>
      </w:r>
    </w:p>
    <w:p w14:paraId="00D8A7C5" w14:textId="77777777" w:rsidR="00234841" w:rsidRPr="00533C32" w:rsidRDefault="00234841" w:rsidP="00234841">
      <w:pPr>
        <w:pStyle w:val="PL"/>
      </w:pPr>
      <w:r w:rsidRPr="00533C32">
        <w:t xml:space="preserve">            application/json:</w:t>
      </w:r>
    </w:p>
    <w:p w14:paraId="12A8F0A2" w14:textId="77777777" w:rsidR="00234841" w:rsidRPr="00533C32" w:rsidRDefault="00234841" w:rsidP="00234841">
      <w:pPr>
        <w:pStyle w:val="PL"/>
      </w:pPr>
      <w:r w:rsidRPr="00533C32">
        <w:t xml:space="preserve">              schema:</w:t>
      </w:r>
    </w:p>
    <w:p w14:paraId="762435F0" w14:textId="77777777" w:rsidR="00234841" w:rsidRPr="00533C32" w:rsidRDefault="00234841" w:rsidP="00234841">
      <w:pPr>
        <w:pStyle w:val="PL"/>
      </w:pPr>
      <w:r w:rsidRPr="00533C32">
        <w:t xml:space="preserve">                $ref: '#/components/schemas/NssaiAckData'</w:t>
      </w:r>
    </w:p>
    <w:p w14:paraId="663641A4" w14:textId="77777777" w:rsidR="00234841" w:rsidRDefault="00234841" w:rsidP="00234841">
      <w:pPr>
        <w:pStyle w:val="PL"/>
        <w:rPr>
          <w:lang w:eastAsia="zh-CN"/>
        </w:rPr>
      </w:pPr>
      <w:r w:rsidRPr="00533C32">
        <w:t xml:space="preserve">        default:</w:t>
      </w:r>
    </w:p>
    <w:p w14:paraId="4A81262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7A10CB1" w14:textId="77777777" w:rsidR="00234841" w:rsidRPr="00533C32" w:rsidRDefault="00234841" w:rsidP="00234841">
      <w:pPr>
        <w:pStyle w:val="PL"/>
        <w:rPr>
          <w:lang w:eastAsia="zh-CN"/>
        </w:rPr>
      </w:pPr>
    </w:p>
    <w:p w14:paraId="5870C56E" w14:textId="77777777" w:rsidR="00234841" w:rsidRPr="00533C32" w:rsidRDefault="00234841" w:rsidP="00234841">
      <w:pPr>
        <w:pStyle w:val="PL"/>
        <w:rPr>
          <w:kern w:val="2"/>
        </w:rPr>
      </w:pPr>
      <w:r w:rsidRPr="00533C32">
        <w:t xml:space="preserve">  /subscription-data/{ueId}/</w:t>
      </w:r>
      <w:r w:rsidRPr="00533C32">
        <w:rPr>
          <w:kern w:val="2"/>
        </w:rPr>
        <w:t>ue-update-confirmation-data/subscribed-cag:</w:t>
      </w:r>
    </w:p>
    <w:p w14:paraId="7952F2B6" w14:textId="77777777" w:rsidR="00234841" w:rsidRPr="00533C32" w:rsidRDefault="00234841" w:rsidP="00234841">
      <w:pPr>
        <w:pStyle w:val="PL"/>
      </w:pPr>
      <w:r w:rsidRPr="00533C32">
        <w:t xml:space="preserve">    put:</w:t>
      </w:r>
    </w:p>
    <w:p w14:paraId="7E362394" w14:textId="77777777" w:rsidR="00234841" w:rsidRPr="00533C32" w:rsidRDefault="00234841" w:rsidP="00234841">
      <w:pPr>
        <w:pStyle w:val="PL"/>
      </w:pPr>
      <w:r w:rsidRPr="00533C32">
        <w:t xml:space="preserve">      summary: To store the CAG update acknowledgement information of a UE</w:t>
      </w:r>
    </w:p>
    <w:p w14:paraId="7DFFE185" w14:textId="77777777" w:rsidR="00234841" w:rsidRPr="00533C32" w:rsidRDefault="00234841" w:rsidP="00234841">
      <w:pPr>
        <w:pStyle w:val="PL"/>
      </w:pPr>
      <w:r w:rsidRPr="00533C32">
        <w:t xml:space="preserve">      operationId: CreateCagUpdateAck</w:t>
      </w:r>
    </w:p>
    <w:p w14:paraId="5C7B95CA" w14:textId="77777777" w:rsidR="00234841" w:rsidRPr="00533C32" w:rsidRDefault="00234841" w:rsidP="00234841">
      <w:pPr>
        <w:pStyle w:val="PL"/>
      </w:pPr>
      <w:r w:rsidRPr="00533C32">
        <w:t xml:space="preserve">      tags:</w:t>
      </w:r>
    </w:p>
    <w:p w14:paraId="0C2E4492" w14:textId="77777777" w:rsidR="00234841" w:rsidRDefault="00234841" w:rsidP="00234841">
      <w:pPr>
        <w:pStyle w:val="PL"/>
        <w:rPr>
          <w:lang w:eastAsia="zh-CN"/>
        </w:rPr>
      </w:pPr>
      <w:r w:rsidRPr="00533C32">
        <w:t xml:space="preserve">        - CAG update ack (Document)</w:t>
      </w:r>
    </w:p>
    <w:p w14:paraId="660954E0" w14:textId="77777777" w:rsidR="00234841" w:rsidRDefault="00234841" w:rsidP="00234841">
      <w:pPr>
        <w:pStyle w:val="PL"/>
      </w:pPr>
      <w:r>
        <w:t xml:space="preserve">      security:</w:t>
      </w:r>
    </w:p>
    <w:p w14:paraId="0F0A0C4A" w14:textId="77777777" w:rsidR="00234841" w:rsidRDefault="00234841" w:rsidP="00234841">
      <w:pPr>
        <w:pStyle w:val="PL"/>
      </w:pPr>
      <w:r>
        <w:t xml:space="preserve">        - {}</w:t>
      </w:r>
    </w:p>
    <w:p w14:paraId="0F86307A" w14:textId="77777777" w:rsidR="00234841" w:rsidRDefault="00234841" w:rsidP="00234841">
      <w:pPr>
        <w:pStyle w:val="PL"/>
      </w:pPr>
      <w:r>
        <w:t xml:space="preserve">        - oAuth2ClientCredentials:</w:t>
      </w:r>
    </w:p>
    <w:p w14:paraId="29FE77A3" w14:textId="77777777" w:rsidR="00234841" w:rsidRDefault="00234841" w:rsidP="00234841">
      <w:pPr>
        <w:pStyle w:val="PL"/>
      </w:pPr>
      <w:r>
        <w:t xml:space="preserve">          - nudr-dr</w:t>
      </w:r>
    </w:p>
    <w:p w14:paraId="22406E5A" w14:textId="77777777" w:rsidR="00234841" w:rsidRDefault="00234841" w:rsidP="00234841">
      <w:pPr>
        <w:pStyle w:val="PL"/>
      </w:pPr>
      <w:r>
        <w:t xml:space="preserve">        - oAuth2ClientCredentials:</w:t>
      </w:r>
    </w:p>
    <w:p w14:paraId="1CD626C6" w14:textId="77777777" w:rsidR="00234841" w:rsidRDefault="00234841" w:rsidP="00234841">
      <w:pPr>
        <w:pStyle w:val="PL"/>
      </w:pPr>
      <w:r>
        <w:t xml:space="preserve">          - nudr-dr</w:t>
      </w:r>
    </w:p>
    <w:p w14:paraId="5E9A369F" w14:textId="77777777" w:rsidR="00234841" w:rsidRPr="00533C32" w:rsidRDefault="00234841" w:rsidP="00234841">
      <w:pPr>
        <w:pStyle w:val="PL"/>
        <w:rPr>
          <w:lang w:eastAsia="zh-CN"/>
        </w:rPr>
      </w:pPr>
      <w:r>
        <w:t xml:space="preserve">          - nudr-dr:subscription-data</w:t>
      </w:r>
    </w:p>
    <w:p w14:paraId="5D2E508B" w14:textId="77777777" w:rsidR="00234841" w:rsidRPr="00533C32" w:rsidRDefault="00234841" w:rsidP="00234841">
      <w:pPr>
        <w:pStyle w:val="PL"/>
      </w:pPr>
      <w:r w:rsidRPr="00533C32">
        <w:t xml:space="preserve">      parameters:</w:t>
      </w:r>
    </w:p>
    <w:p w14:paraId="54D4DC15" w14:textId="77777777" w:rsidR="00234841" w:rsidRPr="00533C32" w:rsidRDefault="00234841" w:rsidP="00234841">
      <w:pPr>
        <w:pStyle w:val="PL"/>
      </w:pPr>
      <w:r w:rsidRPr="00533C32">
        <w:t xml:space="preserve">        - name: ueId</w:t>
      </w:r>
    </w:p>
    <w:p w14:paraId="050BE793" w14:textId="77777777" w:rsidR="00234841" w:rsidRPr="00533C32" w:rsidRDefault="00234841" w:rsidP="00234841">
      <w:pPr>
        <w:pStyle w:val="PL"/>
      </w:pPr>
      <w:r w:rsidRPr="00533C32">
        <w:t xml:space="preserve">          in: path</w:t>
      </w:r>
    </w:p>
    <w:p w14:paraId="34BFB2FE" w14:textId="77777777" w:rsidR="00234841" w:rsidRPr="00533C32" w:rsidRDefault="00234841" w:rsidP="00234841">
      <w:pPr>
        <w:pStyle w:val="PL"/>
      </w:pPr>
      <w:r w:rsidRPr="00533C32">
        <w:t xml:space="preserve">          description: UE id</w:t>
      </w:r>
    </w:p>
    <w:p w14:paraId="394283C7" w14:textId="77777777" w:rsidR="00234841" w:rsidRPr="00533C32" w:rsidRDefault="00234841" w:rsidP="00234841">
      <w:pPr>
        <w:pStyle w:val="PL"/>
      </w:pPr>
      <w:r w:rsidRPr="00533C32">
        <w:t xml:space="preserve">          required: true</w:t>
      </w:r>
    </w:p>
    <w:p w14:paraId="47C64A66" w14:textId="77777777" w:rsidR="00234841" w:rsidRPr="00533C32" w:rsidRDefault="00234841" w:rsidP="00234841">
      <w:pPr>
        <w:pStyle w:val="PL"/>
      </w:pPr>
      <w:r w:rsidRPr="00533C32">
        <w:t xml:space="preserve">          schema:</w:t>
      </w:r>
    </w:p>
    <w:p w14:paraId="1D21147B"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191B7BF7"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4E6F7EEF" w14:textId="77777777" w:rsidR="00234841" w:rsidRPr="00533C32" w:rsidRDefault="00234841" w:rsidP="00234841">
      <w:pPr>
        <w:pStyle w:val="PL"/>
      </w:pPr>
      <w:r w:rsidRPr="00533C32">
        <w:t xml:space="preserve">          in: query</w:t>
      </w:r>
    </w:p>
    <w:p w14:paraId="26656640" w14:textId="77777777" w:rsidR="00234841" w:rsidRPr="00533C32" w:rsidRDefault="00234841" w:rsidP="00234841">
      <w:pPr>
        <w:pStyle w:val="PL"/>
      </w:pPr>
      <w:r w:rsidRPr="00533C32">
        <w:t xml:space="preserve">          description: Supported Features</w:t>
      </w:r>
    </w:p>
    <w:p w14:paraId="1B106D69" w14:textId="77777777" w:rsidR="00234841" w:rsidRPr="00533C32" w:rsidRDefault="00234841" w:rsidP="00234841">
      <w:pPr>
        <w:pStyle w:val="PL"/>
      </w:pPr>
      <w:r w:rsidRPr="00533C32">
        <w:t xml:space="preserve">          schema:</w:t>
      </w:r>
    </w:p>
    <w:p w14:paraId="6042058C" w14:textId="77777777" w:rsidR="00234841" w:rsidRPr="00533C32" w:rsidRDefault="00234841" w:rsidP="00234841">
      <w:pPr>
        <w:pStyle w:val="PL"/>
        <w:rPr>
          <w:lang w:eastAsia="zh-CN"/>
        </w:rPr>
      </w:pPr>
      <w:r w:rsidRPr="00533C32">
        <w:t xml:space="preserve">             $ref: 'TS29571_CommonData.yaml#/components/schemas/SupportedFeatures'</w:t>
      </w:r>
    </w:p>
    <w:p w14:paraId="5FDBB2BC" w14:textId="77777777" w:rsidR="00234841" w:rsidRPr="00533C32" w:rsidRDefault="00234841" w:rsidP="00234841">
      <w:pPr>
        <w:pStyle w:val="PL"/>
      </w:pPr>
      <w:r w:rsidRPr="00533C32">
        <w:t xml:space="preserve">      requestBody:</w:t>
      </w:r>
    </w:p>
    <w:p w14:paraId="0A64BF33" w14:textId="77777777" w:rsidR="00234841" w:rsidRPr="00533C32" w:rsidRDefault="00234841" w:rsidP="00234841">
      <w:pPr>
        <w:pStyle w:val="PL"/>
      </w:pPr>
      <w:r w:rsidRPr="00533C32">
        <w:t xml:space="preserve">        content:</w:t>
      </w:r>
    </w:p>
    <w:p w14:paraId="5607C664" w14:textId="77777777" w:rsidR="00234841" w:rsidRPr="00533C32" w:rsidRDefault="00234841" w:rsidP="00234841">
      <w:pPr>
        <w:pStyle w:val="PL"/>
      </w:pPr>
      <w:r w:rsidRPr="00533C32">
        <w:t xml:space="preserve">          application/json:</w:t>
      </w:r>
    </w:p>
    <w:p w14:paraId="0352D362" w14:textId="77777777" w:rsidR="00234841" w:rsidRPr="00533C32" w:rsidRDefault="00234841" w:rsidP="00234841">
      <w:pPr>
        <w:pStyle w:val="PL"/>
      </w:pPr>
      <w:r w:rsidRPr="00533C32">
        <w:t xml:space="preserve">            schema:</w:t>
      </w:r>
    </w:p>
    <w:p w14:paraId="1B83FD0B" w14:textId="77777777" w:rsidR="00234841" w:rsidRPr="00533C32" w:rsidRDefault="00234841" w:rsidP="00434F1A">
      <w:pPr>
        <w:pStyle w:val="PL"/>
        <w:outlineLvl w:val="0"/>
      </w:pPr>
      <w:r w:rsidRPr="00533C32">
        <w:t xml:space="preserve">              $ref: '#/components/schemas/CagAckData'</w:t>
      </w:r>
    </w:p>
    <w:p w14:paraId="318F4972" w14:textId="77777777" w:rsidR="00234841" w:rsidRPr="00533C32" w:rsidRDefault="00234841" w:rsidP="00234841">
      <w:pPr>
        <w:pStyle w:val="PL"/>
      </w:pPr>
      <w:r>
        <w:lastRenderedPageBreak/>
        <w:t xml:space="preserve">        </w:t>
      </w:r>
      <w:r w:rsidRPr="003722F2">
        <w:t>required: true</w:t>
      </w:r>
    </w:p>
    <w:p w14:paraId="6101589A" w14:textId="77777777" w:rsidR="00234841" w:rsidRPr="00533C32" w:rsidRDefault="00234841" w:rsidP="00234841">
      <w:pPr>
        <w:pStyle w:val="PL"/>
      </w:pPr>
      <w:r w:rsidRPr="00533C32">
        <w:t xml:space="preserve">      responses:</w:t>
      </w:r>
    </w:p>
    <w:p w14:paraId="0BB10303" w14:textId="77777777" w:rsidR="00234841" w:rsidRPr="00533C32" w:rsidRDefault="00234841" w:rsidP="00234841">
      <w:pPr>
        <w:pStyle w:val="PL"/>
      </w:pPr>
      <w:r w:rsidRPr="00533C32">
        <w:t xml:space="preserve">        '204':</w:t>
      </w:r>
    </w:p>
    <w:p w14:paraId="20CD2F42" w14:textId="77777777" w:rsidR="00234841" w:rsidRPr="00533C32" w:rsidRDefault="00234841" w:rsidP="00234841">
      <w:pPr>
        <w:pStyle w:val="PL"/>
      </w:pPr>
      <w:r w:rsidRPr="00533C32">
        <w:t xml:space="preserve">          description: Expected response to a valid request</w:t>
      </w:r>
    </w:p>
    <w:p w14:paraId="7A9AAE0C" w14:textId="77777777" w:rsidR="00234841" w:rsidRDefault="00234841" w:rsidP="00234841">
      <w:pPr>
        <w:pStyle w:val="PL"/>
        <w:rPr>
          <w:lang w:eastAsia="zh-CN"/>
        </w:rPr>
      </w:pPr>
      <w:r w:rsidRPr="00533C32">
        <w:t xml:space="preserve">        default:</w:t>
      </w:r>
    </w:p>
    <w:p w14:paraId="1B13EF9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6DBE0DA" w14:textId="77777777" w:rsidR="00234841" w:rsidRPr="00533C32" w:rsidRDefault="00234841" w:rsidP="00234841">
      <w:pPr>
        <w:pStyle w:val="PL"/>
        <w:rPr>
          <w:lang w:eastAsia="zh-CN"/>
        </w:rPr>
      </w:pPr>
    </w:p>
    <w:p w14:paraId="1C4DF958" w14:textId="77777777" w:rsidR="00234841" w:rsidRPr="00533C32" w:rsidRDefault="00234841" w:rsidP="00234841">
      <w:pPr>
        <w:pStyle w:val="PL"/>
      </w:pPr>
      <w:r w:rsidRPr="00533C32">
        <w:t xml:space="preserve">    get:</w:t>
      </w:r>
    </w:p>
    <w:p w14:paraId="766358E4" w14:textId="77777777" w:rsidR="00234841" w:rsidRPr="00533C32" w:rsidRDefault="00234841" w:rsidP="00234841">
      <w:pPr>
        <w:pStyle w:val="PL"/>
      </w:pPr>
      <w:r w:rsidRPr="00533C32">
        <w:t xml:space="preserve">      summary: Retrieves the CAG acknowledgement information of a UE</w:t>
      </w:r>
    </w:p>
    <w:p w14:paraId="5C561E4F" w14:textId="77777777" w:rsidR="00234841" w:rsidRPr="00533C32" w:rsidRDefault="00234841" w:rsidP="00234841">
      <w:pPr>
        <w:pStyle w:val="PL"/>
      </w:pPr>
      <w:r w:rsidRPr="00533C32">
        <w:t xml:space="preserve">      operationId: QueryCagAck</w:t>
      </w:r>
    </w:p>
    <w:p w14:paraId="6ED5A3B9" w14:textId="77777777" w:rsidR="00234841" w:rsidRPr="00533C32" w:rsidRDefault="00234841" w:rsidP="00234841">
      <w:pPr>
        <w:pStyle w:val="PL"/>
      </w:pPr>
      <w:r w:rsidRPr="00533C32">
        <w:t xml:space="preserve">      tags:</w:t>
      </w:r>
    </w:p>
    <w:p w14:paraId="14F6E70C" w14:textId="77777777" w:rsidR="00234841" w:rsidRDefault="00234841" w:rsidP="00234841">
      <w:pPr>
        <w:pStyle w:val="PL"/>
        <w:rPr>
          <w:lang w:eastAsia="zh-CN"/>
        </w:rPr>
      </w:pPr>
      <w:r w:rsidRPr="00533C32">
        <w:t xml:space="preserve">        - CAG ACK (Document)</w:t>
      </w:r>
    </w:p>
    <w:p w14:paraId="5F0A6E21" w14:textId="77777777" w:rsidR="00234841" w:rsidRDefault="00234841" w:rsidP="00234841">
      <w:pPr>
        <w:pStyle w:val="PL"/>
      </w:pPr>
      <w:r>
        <w:t xml:space="preserve">      security:</w:t>
      </w:r>
    </w:p>
    <w:p w14:paraId="2E2FDFBA" w14:textId="77777777" w:rsidR="00234841" w:rsidRDefault="00234841" w:rsidP="00234841">
      <w:pPr>
        <w:pStyle w:val="PL"/>
      </w:pPr>
      <w:r>
        <w:t xml:space="preserve">        - {}</w:t>
      </w:r>
    </w:p>
    <w:p w14:paraId="7DA6A015" w14:textId="77777777" w:rsidR="00234841" w:rsidRDefault="00234841" w:rsidP="00234841">
      <w:pPr>
        <w:pStyle w:val="PL"/>
      </w:pPr>
      <w:r>
        <w:t xml:space="preserve">        - oAuth2ClientCredentials:</w:t>
      </w:r>
    </w:p>
    <w:p w14:paraId="7C584AB3" w14:textId="77777777" w:rsidR="00234841" w:rsidRDefault="00234841" w:rsidP="00234841">
      <w:pPr>
        <w:pStyle w:val="PL"/>
      </w:pPr>
      <w:r>
        <w:t xml:space="preserve">          - nudr-dr</w:t>
      </w:r>
    </w:p>
    <w:p w14:paraId="6236A5A5" w14:textId="77777777" w:rsidR="00234841" w:rsidRDefault="00234841" w:rsidP="00234841">
      <w:pPr>
        <w:pStyle w:val="PL"/>
      </w:pPr>
      <w:r>
        <w:t xml:space="preserve">        - oAuth2ClientCredentials:</w:t>
      </w:r>
    </w:p>
    <w:p w14:paraId="657D8514" w14:textId="77777777" w:rsidR="00234841" w:rsidRDefault="00234841" w:rsidP="00234841">
      <w:pPr>
        <w:pStyle w:val="PL"/>
      </w:pPr>
      <w:r>
        <w:t xml:space="preserve">          - nudr-dr</w:t>
      </w:r>
    </w:p>
    <w:p w14:paraId="1B673DD0" w14:textId="77777777" w:rsidR="00234841" w:rsidRPr="00533C32" w:rsidRDefault="00234841" w:rsidP="00234841">
      <w:pPr>
        <w:pStyle w:val="PL"/>
        <w:rPr>
          <w:lang w:eastAsia="zh-CN"/>
        </w:rPr>
      </w:pPr>
      <w:r>
        <w:t xml:space="preserve">          - nudr-dr:subscription-data</w:t>
      </w:r>
    </w:p>
    <w:p w14:paraId="62BB1D77" w14:textId="77777777" w:rsidR="00234841" w:rsidRPr="00533C32" w:rsidRDefault="00234841" w:rsidP="00234841">
      <w:pPr>
        <w:pStyle w:val="PL"/>
      </w:pPr>
      <w:r w:rsidRPr="00533C32">
        <w:t xml:space="preserve">      parameters:</w:t>
      </w:r>
    </w:p>
    <w:p w14:paraId="3F665451" w14:textId="77777777" w:rsidR="00234841" w:rsidRPr="00533C32" w:rsidRDefault="00234841" w:rsidP="00234841">
      <w:pPr>
        <w:pStyle w:val="PL"/>
      </w:pPr>
      <w:r w:rsidRPr="00533C32">
        <w:t xml:space="preserve">        - name: ueId</w:t>
      </w:r>
    </w:p>
    <w:p w14:paraId="53BD8B74" w14:textId="77777777" w:rsidR="00234841" w:rsidRPr="00533C32" w:rsidRDefault="00234841" w:rsidP="00234841">
      <w:pPr>
        <w:pStyle w:val="PL"/>
      </w:pPr>
      <w:r w:rsidRPr="00533C32">
        <w:t xml:space="preserve">          in: path</w:t>
      </w:r>
    </w:p>
    <w:p w14:paraId="299BCDCA" w14:textId="77777777" w:rsidR="00234841" w:rsidRPr="00533C32" w:rsidRDefault="00234841" w:rsidP="00234841">
      <w:pPr>
        <w:pStyle w:val="PL"/>
      </w:pPr>
      <w:r w:rsidRPr="00533C32">
        <w:t xml:space="preserve">          description: UE id</w:t>
      </w:r>
    </w:p>
    <w:p w14:paraId="59328065" w14:textId="77777777" w:rsidR="00234841" w:rsidRPr="00533C32" w:rsidRDefault="00234841" w:rsidP="00234841">
      <w:pPr>
        <w:pStyle w:val="PL"/>
      </w:pPr>
      <w:r w:rsidRPr="00533C32">
        <w:t xml:space="preserve">          required: true</w:t>
      </w:r>
    </w:p>
    <w:p w14:paraId="01747D82" w14:textId="77777777" w:rsidR="00234841" w:rsidRPr="00533C32" w:rsidRDefault="00234841" w:rsidP="00234841">
      <w:pPr>
        <w:pStyle w:val="PL"/>
      </w:pPr>
      <w:r w:rsidRPr="00533C32">
        <w:t xml:space="preserve">          schema:</w:t>
      </w:r>
    </w:p>
    <w:p w14:paraId="6CFF9D65"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25461C3D" w14:textId="77777777" w:rsidR="00234841" w:rsidRPr="00533C32" w:rsidRDefault="00234841" w:rsidP="00234841">
      <w:pPr>
        <w:pStyle w:val="PL"/>
      </w:pPr>
      <w:r w:rsidRPr="00533C32">
        <w:t xml:space="preserve">        - name: supported-features</w:t>
      </w:r>
    </w:p>
    <w:p w14:paraId="0DB6086F" w14:textId="77777777" w:rsidR="00234841" w:rsidRPr="00533C32" w:rsidRDefault="00234841" w:rsidP="00234841">
      <w:pPr>
        <w:pStyle w:val="PL"/>
      </w:pPr>
      <w:r w:rsidRPr="00533C32">
        <w:t xml:space="preserve">          in: query</w:t>
      </w:r>
    </w:p>
    <w:p w14:paraId="1B6E4D9D" w14:textId="77777777" w:rsidR="00234841" w:rsidRPr="00533C32" w:rsidRDefault="00234841" w:rsidP="00234841">
      <w:pPr>
        <w:pStyle w:val="PL"/>
      </w:pPr>
      <w:r w:rsidRPr="00533C32">
        <w:t xml:space="preserve">          description: Supported Features</w:t>
      </w:r>
    </w:p>
    <w:p w14:paraId="71A437DB" w14:textId="77777777" w:rsidR="00234841" w:rsidRPr="00533C32" w:rsidRDefault="00234841" w:rsidP="00234841">
      <w:pPr>
        <w:pStyle w:val="PL"/>
      </w:pPr>
      <w:r w:rsidRPr="00533C32">
        <w:t xml:space="preserve">          schema:</w:t>
      </w:r>
    </w:p>
    <w:p w14:paraId="43FFB2C3" w14:textId="77777777" w:rsidR="00234841" w:rsidRPr="00533C32" w:rsidRDefault="00234841" w:rsidP="00234841">
      <w:pPr>
        <w:pStyle w:val="PL"/>
        <w:rPr>
          <w:lang w:eastAsia="zh-CN"/>
        </w:rPr>
      </w:pPr>
      <w:r w:rsidRPr="00533C32">
        <w:t xml:space="preserve">             $ref: 'TS29571_CommonData.yaml#/components/schemas/SupportedFeatures'</w:t>
      </w:r>
    </w:p>
    <w:p w14:paraId="4379B363" w14:textId="77777777" w:rsidR="00234841" w:rsidRPr="00533C32" w:rsidRDefault="00234841" w:rsidP="00234841">
      <w:pPr>
        <w:pStyle w:val="PL"/>
      </w:pPr>
      <w:r w:rsidRPr="00533C32">
        <w:t xml:space="preserve">      responses:</w:t>
      </w:r>
    </w:p>
    <w:p w14:paraId="2EE3C0EC" w14:textId="77777777" w:rsidR="00234841" w:rsidRPr="00533C32" w:rsidRDefault="00234841" w:rsidP="00234841">
      <w:pPr>
        <w:pStyle w:val="PL"/>
      </w:pPr>
      <w:r w:rsidRPr="00533C32">
        <w:t xml:space="preserve">        '200':</w:t>
      </w:r>
    </w:p>
    <w:p w14:paraId="726CDD0C" w14:textId="77777777" w:rsidR="00234841" w:rsidRPr="00533C32" w:rsidRDefault="00234841" w:rsidP="00234841">
      <w:pPr>
        <w:pStyle w:val="PL"/>
      </w:pPr>
      <w:r w:rsidRPr="00533C32">
        <w:t xml:space="preserve">          description: Expected response to a valid request</w:t>
      </w:r>
    </w:p>
    <w:p w14:paraId="556901DB" w14:textId="77777777" w:rsidR="00234841" w:rsidRPr="00533C32" w:rsidRDefault="00234841" w:rsidP="00234841">
      <w:pPr>
        <w:pStyle w:val="PL"/>
      </w:pPr>
      <w:r w:rsidRPr="00533C32">
        <w:t xml:space="preserve">          content:</w:t>
      </w:r>
    </w:p>
    <w:p w14:paraId="387908FF" w14:textId="77777777" w:rsidR="00234841" w:rsidRPr="00533C32" w:rsidRDefault="00234841" w:rsidP="00234841">
      <w:pPr>
        <w:pStyle w:val="PL"/>
      </w:pPr>
      <w:r w:rsidRPr="00533C32">
        <w:t xml:space="preserve">            application/json:</w:t>
      </w:r>
    </w:p>
    <w:p w14:paraId="165B01B2" w14:textId="77777777" w:rsidR="00234841" w:rsidRPr="00533C32" w:rsidRDefault="00234841" w:rsidP="00234841">
      <w:pPr>
        <w:pStyle w:val="PL"/>
      </w:pPr>
      <w:r w:rsidRPr="00533C32">
        <w:t xml:space="preserve">              schema:</w:t>
      </w:r>
    </w:p>
    <w:p w14:paraId="3C5CC216" w14:textId="77777777" w:rsidR="00234841" w:rsidRPr="00533C32" w:rsidRDefault="00234841" w:rsidP="00234841">
      <w:pPr>
        <w:pStyle w:val="PL"/>
      </w:pPr>
      <w:r w:rsidRPr="00533C32">
        <w:t xml:space="preserve">                $ref: '#/components/schemas/CagAckData'</w:t>
      </w:r>
    </w:p>
    <w:p w14:paraId="4D8E9737" w14:textId="77777777" w:rsidR="00234841" w:rsidRDefault="00234841" w:rsidP="00234841">
      <w:pPr>
        <w:pStyle w:val="PL"/>
        <w:rPr>
          <w:lang w:eastAsia="zh-CN"/>
        </w:rPr>
      </w:pPr>
      <w:r w:rsidRPr="00533C32">
        <w:t xml:space="preserve">        default:</w:t>
      </w:r>
    </w:p>
    <w:p w14:paraId="724BEEEC"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619BAAF" w14:textId="77777777" w:rsidR="00234841" w:rsidRPr="00533C32" w:rsidRDefault="00234841" w:rsidP="00234841">
      <w:pPr>
        <w:pStyle w:val="PL"/>
        <w:rPr>
          <w:lang w:eastAsia="zh-CN"/>
        </w:rPr>
      </w:pPr>
    </w:p>
    <w:p w14:paraId="041BBB99" w14:textId="77777777" w:rsidR="00234841" w:rsidRPr="00533C32" w:rsidRDefault="00234841" w:rsidP="00234841">
      <w:pPr>
        <w:pStyle w:val="PL"/>
      </w:pPr>
      <w:r w:rsidRPr="00533C32">
        <w:t xml:space="preserve">  /subscription-data/{ueId}/{servingPlmnId}/provisioned-data:</w:t>
      </w:r>
    </w:p>
    <w:p w14:paraId="36F87EE6" w14:textId="77777777" w:rsidR="00234841" w:rsidRPr="00533C32" w:rsidRDefault="00234841" w:rsidP="00234841">
      <w:pPr>
        <w:pStyle w:val="PL"/>
      </w:pPr>
      <w:r w:rsidRPr="00533C32">
        <w:t xml:space="preserve">    get:</w:t>
      </w:r>
    </w:p>
    <w:p w14:paraId="76291EBC" w14:textId="77777777" w:rsidR="00234841" w:rsidRPr="00533C32" w:rsidRDefault="00234841" w:rsidP="00234841">
      <w:pPr>
        <w:pStyle w:val="PL"/>
      </w:pPr>
      <w:r w:rsidRPr="00533C32">
        <w:t xml:space="preserve">      summary: Retrieve multiple provisioned data sets of a UE</w:t>
      </w:r>
    </w:p>
    <w:p w14:paraId="228D02B1" w14:textId="77777777" w:rsidR="00234841" w:rsidRPr="00533C32" w:rsidRDefault="00234841" w:rsidP="00234841">
      <w:pPr>
        <w:pStyle w:val="PL"/>
      </w:pPr>
      <w:r w:rsidRPr="00533C32">
        <w:t xml:space="preserve">      operationId: QueryProvisionedData</w:t>
      </w:r>
    </w:p>
    <w:p w14:paraId="16AD0576" w14:textId="77777777" w:rsidR="00234841" w:rsidRPr="00533C32" w:rsidRDefault="00234841" w:rsidP="00234841">
      <w:pPr>
        <w:pStyle w:val="PL"/>
      </w:pPr>
      <w:r w:rsidRPr="00533C32">
        <w:t xml:space="preserve">      tags:</w:t>
      </w:r>
    </w:p>
    <w:p w14:paraId="06B74C73" w14:textId="77777777" w:rsidR="00234841" w:rsidRDefault="00234841" w:rsidP="00234841">
      <w:pPr>
        <w:pStyle w:val="PL"/>
        <w:rPr>
          <w:lang w:eastAsia="zh-CN"/>
        </w:rPr>
      </w:pPr>
      <w:r w:rsidRPr="00533C32">
        <w:lastRenderedPageBreak/>
        <w:t xml:space="preserve">        - Provisioned Data (Document)</w:t>
      </w:r>
    </w:p>
    <w:p w14:paraId="40FC7D51" w14:textId="77777777" w:rsidR="00234841" w:rsidRDefault="00234841" w:rsidP="00234841">
      <w:pPr>
        <w:pStyle w:val="PL"/>
      </w:pPr>
      <w:r>
        <w:t xml:space="preserve">      security:</w:t>
      </w:r>
    </w:p>
    <w:p w14:paraId="31606657" w14:textId="77777777" w:rsidR="00234841" w:rsidRDefault="00234841" w:rsidP="00234841">
      <w:pPr>
        <w:pStyle w:val="PL"/>
      </w:pPr>
      <w:r>
        <w:t xml:space="preserve">        - {}</w:t>
      </w:r>
    </w:p>
    <w:p w14:paraId="5A42F03F" w14:textId="77777777" w:rsidR="00234841" w:rsidRDefault="00234841" w:rsidP="00234841">
      <w:pPr>
        <w:pStyle w:val="PL"/>
      </w:pPr>
      <w:r>
        <w:t xml:space="preserve">        - oAuth2ClientCredentials:</w:t>
      </w:r>
    </w:p>
    <w:p w14:paraId="55077627" w14:textId="77777777" w:rsidR="00234841" w:rsidRDefault="00234841" w:rsidP="00234841">
      <w:pPr>
        <w:pStyle w:val="PL"/>
      </w:pPr>
      <w:r>
        <w:t xml:space="preserve">          - nudr-dr</w:t>
      </w:r>
    </w:p>
    <w:p w14:paraId="1A4CAB22" w14:textId="77777777" w:rsidR="00234841" w:rsidRDefault="00234841" w:rsidP="00234841">
      <w:pPr>
        <w:pStyle w:val="PL"/>
      </w:pPr>
      <w:r>
        <w:t xml:space="preserve">        - oAuth2ClientCredentials:</w:t>
      </w:r>
    </w:p>
    <w:p w14:paraId="0A4DFF96" w14:textId="77777777" w:rsidR="00234841" w:rsidRDefault="00234841" w:rsidP="00234841">
      <w:pPr>
        <w:pStyle w:val="PL"/>
      </w:pPr>
      <w:r>
        <w:t xml:space="preserve">          - nudr-dr</w:t>
      </w:r>
    </w:p>
    <w:p w14:paraId="6D52D4DD" w14:textId="77777777" w:rsidR="00234841" w:rsidRPr="00533C32" w:rsidRDefault="00234841" w:rsidP="00234841">
      <w:pPr>
        <w:pStyle w:val="PL"/>
        <w:rPr>
          <w:lang w:eastAsia="zh-CN"/>
        </w:rPr>
      </w:pPr>
      <w:r>
        <w:t xml:space="preserve">          - nudr-dr:subscription-data</w:t>
      </w:r>
    </w:p>
    <w:p w14:paraId="1DBD050B" w14:textId="77777777" w:rsidR="00234841" w:rsidRPr="00533C32" w:rsidRDefault="00234841" w:rsidP="00234841">
      <w:pPr>
        <w:pStyle w:val="PL"/>
      </w:pPr>
      <w:r w:rsidRPr="00533C32">
        <w:t xml:space="preserve">      parameters:</w:t>
      </w:r>
    </w:p>
    <w:p w14:paraId="77773A0E" w14:textId="77777777" w:rsidR="00234841" w:rsidRPr="00533C32" w:rsidRDefault="00234841" w:rsidP="00234841">
      <w:pPr>
        <w:pStyle w:val="PL"/>
      </w:pPr>
      <w:r w:rsidRPr="00533C32">
        <w:t xml:space="preserve">        - name: ueId</w:t>
      </w:r>
    </w:p>
    <w:p w14:paraId="33FB1ABB" w14:textId="77777777" w:rsidR="00234841" w:rsidRPr="00533C32" w:rsidRDefault="00234841" w:rsidP="00234841">
      <w:pPr>
        <w:pStyle w:val="PL"/>
      </w:pPr>
      <w:r w:rsidRPr="00533C32">
        <w:t xml:space="preserve">          in: path</w:t>
      </w:r>
    </w:p>
    <w:p w14:paraId="433D4449" w14:textId="77777777" w:rsidR="00234841" w:rsidRPr="00533C32" w:rsidRDefault="00234841" w:rsidP="00234841">
      <w:pPr>
        <w:pStyle w:val="PL"/>
      </w:pPr>
      <w:r w:rsidRPr="00533C32">
        <w:t xml:space="preserve">          description: UE id</w:t>
      </w:r>
    </w:p>
    <w:p w14:paraId="207181E2" w14:textId="77777777" w:rsidR="00234841" w:rsidRPr="00533C32" w:rsidRDefault="00234841" w:rsidP="00234841">
      <w:pPr>
        <w:pStyle w:val="PL"/>
      </w:pPr>
      <w:r w:rsidRPr="00533C32">
        <w:t xml:space="preserve">          required: true</w:t>
      </w:r>
    </w:p>
    <w:p w14:paraId="3D907B04" w14:textId="77777777" w:rsidR="00234841" w:rsidRPr="00533C32" w:rsidRDefault="00234841" w:rsidP="00234841">
      <w:pPr>
        <w:pStyle w:val="PL"/>
      </w:pPr>
      <w:r w:rsidRPr="00533C32">
        <w:t xml:space="preserve">          schema:</w:t>
      </w:r>
    </w:p>
    <w:p w14:paraId="6ACC1FF8" w14:textId="77777777" w:rsidR="00234841" w:rsidRPr="00533C32" w:rsidRDefault="00234841" w:rsidP="00234841">
      <w:pPr>
        <w:pStyle w:val="PL"/>
      </w:pPr>
      <w:r w:rsidRPr="00533C32">
        <w:t xml:space="preserve">            $ref: 'TS29571_CommonData.yaml#/components/schemas/VarUeId'</w:t>
      </w:r>
    </w:p>
    <w:p w14:paraId="33F34CEE" w14:textId="77777777" w:rsidR="00234841" w:rsidRPr="00533C32" w:rsidRDefault="00234841" w:rsidP="00234841">
      <w:pPr>
        <w:pStyle w:val="PL"/>
      </w:pPr>
      <w:r w:rsidRPr="00533C32">
        <w:t xml:space="preserve">        - name: servingPlmnId</w:t>
      </w:r>
    </w:p>
    <w:p w14:paraId="17DB063A" w14:textId="77777777" w:rsidR="00234841" w:rsidRPr="00533C32" w:rsidRDefault="00234841" w:rsidP="00234841">
      <w:pPr>
        <w:pStyle w:val="PL"/>
      </w:pPr>
      <w:r w:rsidRPr="00533C32">
        <w:t xml:space="preserve">          in: path</w:t>
      </w:r>
    </w:p>
    <w:p w14:paraId="488AA8A6" w14:textId="77777777" w:rsidR="00234841" w:rsidRPr="00533C32" w:rsidRDefault="00234841" w:rsidP="00234841">
      <w:pPr>
        <w:pStyle w:val="PL"/>
      </w:pPr>
      <w:r w:rsidRPr="00533C32">
        <w:t xml:space="preserve">          description: PLMN ID</w:t>
      </w:r>
    </w:p>
    <w:p w14:paraId="0A74D062" w14:textId="77777777" w:rsidR="00234841" w:rsidRPr="00533C32" w:rsidRDefault="00234841" w:rsidP="00234841">
      <w:pPr>
        <w:pStyle w:val="PL"/>
      </w:pPr>
      <w:r w:rsidRPr="00533C32">
        <w:t xml:space="preserve">          required: true</w:t>
      </w:r>
    </w:p>
    <w:p w14:paraId="3E6AFE8B" w14:textId="77777777" w:rsidR="00234841" w:rsidRPr="00533C32" w:rsidRDefault="00234841" w:rsidP="00234841">
      <w:pPr>
        <w:pStyle w:val="PL"/>
      </w:pPr>
      <w:r w:rsidRPr="00533C32">
        <w:t xml:space="preserve">          schema:</w:t>
      </w:r>
    </w:p>
    <w:p w14:paraId="29B3E427" w14:textId="77777777" w:rsidR="00234841" w:rsidRPr="00533C32" w:rsidRDefault="00234841" w:rsidP="00234841">
      <w:pPr>
        <w:pStyle w:val="PL"/>
      </w:pPr>
      <w:r w:rsidRPr="00533C32">
        <w:t xml:space="preserve">            $ref: '#/components/schemas/VarPlmnId'</w:t>
      </w:r>
    </w:p>
    <w:p w14:paraId="754474D8" w14:textId="77777777" w:rsidR="00234841" w:rsidRPr="00533C32" w:rsidRDefault="00234841" w:rsidP="00234841">
      <w:pPr>
        <w:pStyle w:val="PL"/>
      </w:pPr>
      <w:r w:rsidRPr="00533C32">
        <w:t xml:space="preserve">        - name: dataset-names</w:t>
      </w:r>
    </w:p>
    <w:p w14:paraId="5E438A03" w14:textId="77777777" w:rsidR="00234841" w:rsidRPr="00533C32" w:rsidRDefault="00234841" w:rsidP="00234841">
      <w:pPr>
        <w:pStyle w:val="PL"/>
      </w:pPr>
      <w:r w:rsidRPr="00533C32">
        <w:t xml:space="preserve">          in: query</w:t>
      </w:r>
    </w:p>
    <w:p w14:paraId="6012858E" w14:textId="77777777" w:rsidR="00234841" w:rsidRPr="00533C32" w:rsidRDefault="00234841" w:rsidP="00234841">
      <w:pPr>
        <w:pStyle w:val="PL"/>
        <w:rPr>
          <w:lang w:eastAsia="zh-CN"/>
        </w:rPr>
      </w:pPr>
      <w:r w:rsidRPr="00533C32">
        <w:t xml:space="preserve">          description: List of dataset names</w:t>
      </w:r>
    </w:p>
    <w:p w14:paraId="419A8B14" w14:textId="77777777" w:rsidR="00234841" w:rsidRPr="00533C32" w:rsidRDefault="00234841" w:rsidP="00234841">
      <w:pPr>
        <w:pStyle w:val="PL"/>
      </w:pPr>
      <w:r w:rsidRPr="00533C32">
        <w:t xml:space="preserve">          style: form</w:t>
      </w:r>
    </w:p>
    <w:p w14:paraId="60D646B8" w14:textId="77777777" w:rsidR="00234841" w:rsidRPr="00533C32" w:rsidRDefault="00234841" w:rsidP="00234841">
      <w:pPr>
        <w:pStyle w:val="PL"/>
        <w:rPr>
          <w:lang w:eastAsia="zh-CN"/>
        </w:rPr>
      </w:pPr>
      <w:r w:rsidRPr="00533C32">
        <w:t xml:space="preserve">          explode: false</w:t>
      </w:r>
    </w:p>
    <w:p w14:paraId="1763F37D" w14:textId="77777777" w:rsidR="00234841" w:rsidRPr="00533C32" w:rsidRDefault="00234841" w:rsidP="00234841">
      <w:pPr>
        <w:pStyle w:val="PL"/>
      </w:pPr>
      <w:r w:rsidRPr="00533C32">
        <w:t xml:space="preserve">          schema:</w:t>
      </w:r>
    </w:p>
    <w:p w14:paraId="7080B270" w14:textId="77777777" w:rsidR="00234841" w:rsidRPr="00533C32" w:rsidRDefault="00234841" w:rsidP="00234841">
      <w:pPr>
        <w:pStyle w:val="PL"/>
      </w:pPr>
      <w:r w:rsidRPr="00533C32">
        <w:t xml:space="preserve">            $ref: '#/components/schemas/DatasetNames'</w:t>
      </w:r>
    </w:p>
    <w:p w14:paraId="144A5D17" w14:textId="77777777" w:rsidR="00234841" w:rsidRPr="00533C32" w:rsidRDefault="00234841" w:rsidP="00234841">
      <w:pPr>
        <w:pStyle w:val="PL"/>
      </w:pPr>
      <w:r w:rsidRPr="00533C32">
        <w:t xml:space="preserve">      responses:</w:t>
      </w:r>
    </w:p>
    <w:p w14:paraId="03E1EC23" w14:textId="77777777" w:rsidR="00234841" w:rsidRPr="00533C32" w:rsidRDefault="00234841" w:rsidP="00234841">
      <w:pPr>
        <w:pStyle w:val="PL"/>
      </w:pPr>
      <w:r w:rsidRPr="00533C32">
        <w:t xml:space="preserve">        '200':</w:t>
      </w:r>
    </w:p>
    <w:p w14:paraId="0D2CB7B6" w14:textId="77777777" w:rsidR="00234841" w:rsidRPr="00533C32" w:rsidRDefault="00234841" w:rsidP="00234841">
      <w:pPr>
        <w:pStyle w:val="PL"/>
      </w:pPr>
      <w:r w:rsidRPr="00533C32">
        <w:t xml:space="preserve">          description: Expected response to a valid request</w:t>
      </w:r>
    </w:p>
    <w:p w14:paraId="07906F0D" w14:textId="77777777" w:rsidR="00234841" w:rsidRPr="00533C32" w:rsidRDefault="00234841" w:rsidP="00234841">
      <w:pPr>
        <w:pStyle w:val="PL"/>
      </w:pPr>
      <w:r w:rsidRPr="00533C32">
        <w:t xml:space="preserve">          content:</w:t>
      </w:r>
    </w:p>
    <w:p w14:paraId="4B010676" w14:textId="77777777" w:rsidR="00234841" w:rsidRPr="00533C32" w:rsidRDefault="00234841" w:rsidP="00234841">
      <w:pPr>
        <w:pStyle w:val="PL"/>
      </w:pPr>
      <w:r w:rsidRPr="00533C32">
        <w:t xml:space="preserve">            application/json:</w:t>
      </w:r>
    </w:p>
    <w:p w14:paraId="0161B450" w14:textId="77777777" w:rsidR="00234841" w:rsidRPr="00533C32" w:rsidRDefault="00234841" w:rsidP="00234841">
      <w:pPr>
        <w:pStyle w:val="PL"/>
      </w:pPr>
      <w:r w:rsidRPr="00533C32">
        <w:t xml:space="preserve">              schema:</w:t>
      </w:r>
    </w:p>
    <w:p w14:paraId="1C4F1391" w14:textId="77777777" w:rsidR="00234841" w:rsidRPr="00533C32" w:rsidRDefault="00234841" w:rsidP="00234841">
      <w:pPr>
        <w:pStyle w:val="PL"/>
      </w:pPr>
      <w:r w:rsidRPr="00533C32">
        <w:t xml:space="preserve">                $ref: '#/components/schemas/ProvisionedDataSets'</w:t>
      </w:r>
    </w:p>
    <w:p w14:paraId="20AE657D" w14:textId="77777777" w:rsidR="00234841" w:rsidRDefault="00234841" w:rsidP="00234841">
      <w:pPr>
        <w:pStyle w:val="PL"/>
        <w:rPr>
          <w:lang w:eastAsia="zh-CN"/>
        </w:rPr>
      </w:pPr>
      <w:r w:rsidRPr="00533C32">
        <w:t xml:space="preserve">        default:</w:t>
      </w:r>
    </w:p>
    <w:p w14:paraId="5D783A2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85B9BCE" w14:textId="77777777" w:rsidR="00234841" w:rsidRPr="00533C32" w:rsidRDefault="00234841" w:rsidP="00234841">
      <w:pPr>
        <w:pStyle w:val="PL"/>
      </w:pPr>
    </w:p>
    <w:p w14:paraId="1D7527D2" w14:textId="77777777" w:rsidR="00234841" w:rsidRPr="00533C32" w:rsidRDefault="00234841" w:rsidP="00234841">
      <w:pPr>
        <w:pStyle w:val="PL"/>
      </w:pPr>
      <w:r w:rsidRPr="00533C32">
        <w:t xml:space="preserve">  /subscription-data/{ueId}/{servingPlmnId}/provisioned-data/am-data:</w:t>
      </w:r>
    </w:p>
    <w:p w14:paraId="3285720A" w14:textId="77777777" w:rsidR="00234841" w:rsidRPr="00533C32" w:rsidRDefault="00234841" w:rsidP="00234841">
      <w:pPr>
        <w:pStyle w:val="PL"/>
      </w:pPr>
      <w:r w:rsidRPr="00533C32">
        <w:t xml:space="preserve">    get:</w:t>
      </w:r>
    </w:p>
    <w:p w14:paraId="4474BFCD" w14:textId="77777777" w:rsidR="00234841" w:rsidRPr="00533C32" w:rsidRDefault="00234841" w:rsidP="00234841">
      <w:pPr>
        <w:pStyle w:val="PL"/>
      </w:pPr>
      <w:r w:rsidRPr="00533C32">
        <w:t xml:space="preserve">      summary: Retrieves the access and mobility subscription data of a UE</w:t>
      </w:r>
    </w:p>
    <w:p w14:paraId="4DEEF0F7" w14:textId="77777777" w:rsidR="00234841" w:rsidRPr="00533C32" w:rsidRDefault="00234841" w:rsidP="00234841">
      <w:pPr>
        <w:pStyle w:val="PL"/>
      </w:pPr>
      <w:r w:rsidRPr="00533C32">
        <w:t xml:space="preserve">      operationId: QueryAmData</w:t>
      </w:r>
    </w:p>
    <w:p w14:paraId="629F173C" w14:textId="77777777" w:rsidR="00234841" w:rsidRPr="00533C32" w:rsidRDefault="00234841" w:rsidP="00234841">
      <w:pPr>
        <w:pStyle w:val="PL"/>
      </w:pPr>
      <w:r w:rsidRPr="00533C32">
        <w:t xml:space="preserve">      tags:</w:t>
      </w:r>
    </w:p>
    <w:p w14:paraId="0C4B3B08" w14:textId="77777777" w:rsidR="00234841" w:rsidRDefault="00234841" w:rsidP="00234841">
      <w:pPr>
        <w:pStyle w:val="PL"/>
        <w:rPr>
          <w:lang w:eastAsia="zh-CN"/>
        </w:rPr>
      </w:pPr>
      <w:r w:rsidRPr="00533C32">
        <w:t xml:space="preserve">        - Access And Mobility Subscription Data (Document)</w:t>
      </w:r>
    </w:p>
    <w:p w14:paraId="3D245A67" w14:textId="77777777" w:rsidR="00234841" w:rsidRDefault="00234841" w:rsidP="00234841">
      <w:pPr>
        <w:pStyle w:val="PL"/>
      </w:pPr>
      <w:r>
        <w:t xml:space="preserve">      security:</w:t>
      </w:r>
    </w:p>
    <w:p w14:paraId="36ACF99C" w14:textId="77777777" w:rsidR="00234841" w:rsidRDefault="00234841" w:rsidP="00234841">
      <w:pPr>
        <w:pStyle w:val="PL"/>
      </w:pPr>
      <w:r>
        <w:t xml:space="preserve">        - {}</w:t>
      </w:r>
    </w:p>
    <w:p w14:paraId="24F0A77F" w14:textId="77777777" w:rsidR="00234841" w:rsidRDefault="00234841" w:rsidP="00234841">
      <w:pPr>
        <w:pStyle w:val="PL"/>
      </w:pPr>
      <w:r>
        <w:lastRenderedPageBreak/>
        <w:t xml:space="preserve">        - oAuth2ClientCredentials:</w:t>
      </w:r>
    </w:p>
    <w:p w14:paraId="3F56741A" w14:textId="77777777" w:rsidR="00234841" w:rsidRDefault="00234841" w:rsidP="00234841">
      <w:pPr>
        <w:pStyle w:val="PL"/>
      </w:pPr>
      <w:r>
        <w:t xml:space="preserve">          - nudr-dr</w:t>
      </w:r>
    </w:p>
    <w:p w14:paraId="72B0CF6D" w14:textId="77777777" w:rsidR="00234841" w:rsidRDefault="00234841" w:rsidP="00234841">
      <w:pPr>
        <w:pStyle w:val="PL"/>
      </w:pPr>
      <w:r>
        <w:t xml:space="preserve">        - oAuth2ClientCredentials:</w:t>
      </w:r>
    </w:p>
    <w:p w14:paraId="04127B77" w14:textId="77777777" w:rsidR="00234841" w:rsidRDefault="00234841" w:rsidP="00234841">
      <w:pPr>
        <w:pStyle w:val="PL"/>
      </w:pPr>
      <w:r>
        <w:t xml:space="preserve">          - nudr-dr</w:t>
      </w:r>
    </w:p>
    <w:p w14:paraId="5417493D" w14:textId="77777777" w:rsidR="00234841" w:rsidRPr="00533C32" w:rsidRDefault="00234841" w:rsidP="00234841">
      <w:pPr>
        <w:pStyle w:val="PL"/>
        <w:rPr>
          <w:lang w:eastAsia="zh-CN"/>
        </w:rPr>
      </w:pPr>
      <w:r>
        <w:t xml:space="preserve">          - nudr-dr:subscription-data</w:t>
      </w:r>
    </w:p>
    <w:p w14:paraId="1C618E2A" w14:textId="77777777" w:rsidR="00234841" w:rsidRPr="00533C32" w:rsidRDefault="00234841" w:rsidP="00234841">
      <w:pPr>
        <w:pStyle w:val="PL"/>
      </w:pPr>
      <w:r w:rsidRPr="00533C32">
        <w:t xml:space="preserve">      parameters:</w:t>
      </w:r>
    </w:p>
    <w:p w14:paraId="6597B566" w14:textId="77777777" w:rsidR="00234841" w:rsidRPr="00533C32" w:rsidRDefault="00234841" w:rsidP="00234841">
      <w:pPr>
        <w:pStyle w:val="PL"/>
      </w:pPr>
      <w:r w:rsidRPr="00533C32">
        <w:t xml:space="preserve">        - name: ueId</w:t>
      </w:r>
    </w:p>
    <w:p w14:paraId="08170996" w14:textId="77777777" w:rsidR="00234841" w:rsidRPr="00533C32" w:rsidRDefault="00234841" w:rsidP="00234841">
      <w:pPr>
        <w:pStyle w:val="PL"/>
      </w:pPr>
      <w:r w:rsidRPr="00533C32">
        <w:t xml:space="preserve">          in: path</w:t>
      </w:r>
    </w:p>
    <w:p w14:paraId="76D778CF" w14:textId="77777777" w:rsidR="00234841" w:rsidRPr="00533C32" w:rsidRDefault="00234841" w:rsidP="00234841">
      <w:pPr>
        <w:pStyle w:val="PL"/>
      </w:pPr>
      <w:r w:rsidRPr="00533C32">
        <w:t xml:space="preserve">          description: UE id</w:t>
      </w:r>
    </w:p>
    <w:p w14:paraId="43429BAE" w14:textId="77777777" w:rsidR="00234841" w:rsidRPr="00533C32" w:rsidRDefault="00234841" w:rsidP="00234841">
      <w:pPr>
        <w:pStyle w:val="PL"/>
      </w:pPr>
      <w:r w:rsidRPr="00533C32">
        <w:t xml:space="preserve">          required: true</w:t>
      </w:r>
    </w:p>
    <w:p w14:paraId="6D5B2D10" w14:textId="77777777" w:rsidR="00234841" w:rsidRPr="00533C32" w:rsidRDefault="00234841" w:rsidP="00234841">
      <w:pPr>
        <w:pStyle w:val="PL"/>
      </w:pPr>
      <w:r w:rsidRPr="00533C32">
        <w:t xml:space="preserve">          schema:</w:t>
      </w:r>
    </w:p>
    <w:p w14:paraId="5DDCAA42" w14:textId="77777777" w:rsidR="00234841" w:rsidRPr="00533C32" w:rsidRDefault="00234841" w:rsidP="00234841">
      <w:pPr>
        <w:pStyle w:val="PL"/>
      </w:pPr>
      <w:r w:rsidRPr="00533C32">
        <w:t xml:space="preserve">            $ref: 'TS29571_CommonData.yaml#/components/schemas/VarUeId'</w:t>
      </w:r>
    </w:p>
    <w:p w14:paraId="757C9218" w14:textId="77777777" w:rsidR="00234841" w:rsidRPr="00533C32" w:rsidRDefault="00234841" w:rsidP="00234841">
      <w:pPr>
        <w:pStyle w:val="PL"/>
      </w:pPr>
      <w:r w:rsidRPr="00533C32">
        <w:t xml:space="preserve">        - name: servingPlmnId</w:t>
      </w:r>
    </w:p>
    <w:p w14:paraId="46FDA70B" w14:textId="77777777" w:rsidR="00234841" w:rsidRPr="00533C32" w:rsidRDefault="00234841" w:rsidP="00234841">
      <w:pPr>
        <w:pStyle w:val="PL"/>
      </w:pPr>
      <w:r w:rsidRPr="00533C32">
        <w:t xml:space="preserve">          in: path</w:t>
      </w:r>
    </w:p>
    <w:p w14:paraId="0BFE2272" w14:textId="77777777" w:rsidR="00234841" w:rsidRPr="00533C32" w:rsidRDefault="00234841" w:rsidP="00234841">
      <w:pPr>
        <w:pStyle w:val="PL"/>
      </w:pPr>
      <w:r w:rsidRPr="00533C32">
        <w:t xml:space="preserve">          description: PLMN ID</w:t>
      </w:r>
    </w:p>
    <w:p w14:paraId="2F7C33E6" w14:textId="77777777" w:rsidR="00234841" w:rsidRPr="00533C32" w:rsidRDefault="00234841" w:rsidP="00234841">
      <w:pPr>
        <w:pStyle w:val="PL"/>
      </w:pPr>
      <w:r w:rsidRPr="00533C32">
        <w:t xml:space="preserve">          required: true</w:t>
      </w:r>
    </w:p>
    <w:p w14:paraId="4ADFD925" w14:textId="77777777" w:rsidR="00234841" w:rsidRPr="00533C32" w:rsidRDefault="00234841" w:rsidP="00234841">
      <w:pPr>
        <w:pStyle w:val="PL"/>
      </w:pPr>
      <w:r w:rsidRPr="00533C32">
        <w:t xml:space="preserve">          schema:</w:t>
      </w:r>
    </w:p>
    <w:p w14:paraId="089A2B13" w14:textId="77777777" w:rsidR="00234841" w:rsidRPr="00533C32" w:rsidRDefault="00234841" w:rsidP="00234841">
      <w:pPr>
        <w:pStyle w:val="PL"/>
        <w:rPr>
          <w:lang w:eastAsia="zh-CN"/>
        </w:rPr>
      </w:pPr>
      <w:r w:rsidRPr="00533C32">
        <w:t xml:space="preserve">            $ref: '#/components/schemas/VarPlmnId'</w:t>
      </w:r>
    </w:p>
    <w:p w14:paraId="1D732815" w14:textId="77777777" w:rsidR="00234841" w:rsidRPr="00533C32" w:rsidRDefault="00234841" w:rsidP="00234841">
      <w:pPr>
        <w:pStyle w:val="PL"/>
        <w:rPr>
          <w:lang w:eastAsia="zh-CN"/>
        </w:rPr>
      </w:pPr>
      <w:r w:rsidRPr="00533C32">
        <w:rPr>
          <w:lang w:eastAsia="zh-CN"/>
        </w:rPr>
        <w:t xml:space="preserve">        - name: fields</w:t>
      </w:r>
    </w:p>
    <w:p w14:paraId="65D57F99" w14:textId="77777777" w:rsidR="00234841" w:rsidRPr="00533C32" w:rsidRDefault="00234841" w:rsidP="00234841">
      <w:pPr>
        <w:pStyle w:val="PL"/>
        <w:rPr>
          <w:lang w:eastAsia="zh-CN"/>
        </w:rPr>
      </w:pPr>
      <w:r w:rsidRPr="00533C32">
        <w:rPr>
          <w:lang w:eastAsia="zh-CN"/>
        </w:rPr>
        <w:t xml:space="preserve">          in: query</w:t>
      </w:r>
    </w:p>
    <w:p w14:paraId="4A8D05D8" w14:textId="77777777" w:rsidR="00234841" w:rsidRPr="00533C32" w:rsidRDefault="00234841" w:rsidP="00234841">
      <w:pPr>
        <w:pStyle w:val="PL"/>
        <w:rPr>
          <w:lang w:eastAsia="zh-CN"/>
        </w:rPr>
      </w:pPr>
      <w:r w:rsidRPr="00533C32">
        <w:rPr>
          <w:lang w:eastAsia="zh-CN"/>
        </w:rPr>
        <w:t xml:space="preserve">          description: attributes to be retrieved</w:t>
      </w:r>
    </w:p>
    <w:p w14:paraId="1F261393" w14:textId="77777777" w:rsidR="00234841" w:rsidRPr="00533C32" w:rsidRDefault="00234841" w:rsidP="00234841">
      <w:pPr>
        <w:pStyle w:val="PL"/>
        <w:rPr>
          <w:lang w:eastAsia="zh-CN"/>
        </w:rPr>
      </w:pPr>
      <w:r w:rsidRPr="00533C32">
        <w:rPr>
          <w:lang w:eastAsia="zh-CN"/>
        </w:rPr>
        <w:t xml:space="preserve">          required: false</w:t>
      </w:r>
    </w:p>
    <w:p w14:paraId="12C9BBA8" w14:textId="77777777" w:rsidR="00234841" w:rsidRPr="00533C32" w:rsidRDefault="00234841" w:rsidP="00234841">
      <w:pPr>
        <w:pStyle w:val="PL"/>
        <w:rPr>
          <w:lang w:eastAsia="zh-CN"/>
        </w:rPr>
      </w:pPr>
      <w:r w:rsidRPr="00533C32">
        <w:rPr>
          <w:lang w:eastAsia="zh-CN"/>
        </w:rPr>
        <w:t xml:space="preserve">          schema:</w:t>
      </w:r>
    </w:p>
    <w:p w14:paraId="6030D9EC" w14:textId="77777777" w:rsidR="00234841" w:rsidRPr="00533C32" w:rsidRDefault="00234841" w:rsidP="00234841">
      <w:pPr>
        <w:pStyle w:val="PL"/>
        <w:rPr>
          <w:lang w:eastAsia="zh-CN"/>
        </w:rPr>
      </w:pPr>
      <w:r w:rsidRPr="00533C32">
        <w:rPr>
          <w:lang w:eastAsia="zh-CN"/>
        </w:rPr>
        <w:t xml:space="preserve">            type: array</w:t>
      </w:r>
    </w:p>
    <w:p w14:paraId="4D250DEC" w14:textId="77777777" w:rsidR="00234841" w:rsidRPr="00533C32" w:rsidRDefault="00234841" w:rsidP="00234841">
      <w:pPr>
        <w:pStyle w:val="PL"/>
        <w:rPr>
          <w:lang w:eastAsia="zh-CN"/>
        </w:rPr>
      </w:pPr>
      <w:r w:rsidRPr="00533C32">
        <w:rPr>
          <w:lang w:eastAsia="zh-CN"/>
        </w:rPr>
        <w:t xml:space="preserve">            items:</w:t>
      </w:r>
    </w:p>
    <w:p w14:paraId="2193F2C0" w14:textId="77777777" w:rsidR="00234841" w:rsidRPr="00533C32" w:rsidRDefault="00234841" w:rsidP="00234841">
      <w:pPr>
        <w:pStyle w:val="PL"/>
        <w:rPr>
          <w:lang w:eastAsia="zh-CN"/>
        </w:rPr>
      </w:pPr>
      <w:r w:rsidRPr="00533C32">
        <w:rPr>
          <w:lang w:eastAsia="zh-CN"/>
        </w:rPr>
        <w:t xml:space="preserve">              type: string</w:t>
      </w:r>
    </w:p>
    <w:p w14:paraId="43D46553" w14:textId="77777777" w:rsidR="00234841" w:rsidRPr="00533C32" w:rsidRDefault="00234841" w:rsidP="00234841">
      <w:pPr>
        <w:pStyle w:val="PL"/>
        <w:rPr>
          <w:lang w:eastAsia="zh-CN"/>
        </w:rPr>
      </w:pPr>
      <w:r w:rsidRPr="00533C32">
        <w:rPr>
          <w:lang w:eastAsia="zh-CN"/>
        </w:rPr>
        <w:t xml:space="preserve">            minItems: 1</w:t>
      </w:r>
    </w:p>
    <w:p w14:paraId="463FF61F" w14:textId="77777777" w:rsidR="00234841" w:rsidRPr="00533C32" w:rsidRDefault="00234841" w:rsidP="00234841">
      <w:pPr>
        <w:pStyle w:val="PL"/>
      </w:pPr>
      <w:r w:rsidRPr="00533C32">
        <w:t xml:space="preserve">          style: form</w:t>
      </w:r>
    </w:p>
    <w:p w14:paraId="1ED1DC5B" w14:textId="77777777" w:rsidR="00234841" w:rsidRPr="00533C32" w:rsidRDefault="00234841" w:rsidP="00234841">
      <w:pPr>
        <w:pStyle w:val="PL"/>
        <w:rPr>
          <w:lang w:eastAsia="zh-CN"/>
        </w:rPr>
      </w:pPr>
      <w:r w:rsidRPr="00533C32">
        <w:t xml:space="preserve">          explode: false</w:t>
      </w:r>
    </w:p>
    <w:p w14:paraId="73FF4168" w14:textId="77777777" w:rsidR="00234841" w:rsidRPr="00533C32" w:rsidRDefault="00234841" w:rsidP="00234841">
      <w:pPr>
        <w:pStyle w:val="PL"/>
      </w:pPr>
      <w:r w:rsidRPr="00533C32">
        <w:t xml:space="preserve">        - name: supported-features</w:t>
      </w:r>
    </w:p>
    <w:p w14:paraId="227D3562" w14:textId="77777777" w:rsidR="00234841" w:rsidRPr="00533C32" w:rsidRDefault="00234841" w:rsidP="00234841">
      <w:pPr>
        <w:pStyle w:val="PL"/>
      </w:pPr>
      <w:r w:rsidRPr="00533C32">
        <w:t xml:space="preserve">          in: query</w:t>
      </w:r>
    </w:p>
    <w:p w14:paraId="3875BB28" w14:textId="77777777" w:rsidR="00234841" w:rsidRPr="00533C32" w:rsidRDefault="00234841" w:rsidP="00234841">
      <w:pPr>
        <w:pStyle w:val="PL"/>
      </w:pPr>
      <w:r w:rsidRPr="00533C32">
        <w:t xml:space="preserve">          description: Supported Features</w:t>
      </w:r>
    </w:p>
    <w:p w14:paraId="1799BD1C" w14:textId="77777777" w:rsidR="00234841" w:rsidRPr="00533C32" w:rsidRDefault="00234841" w:rsidP="00234841">
      <w:pPr>
        <w:pStyle w:val="PL"/>
      </w:pPr>
      <w:r w:rsidRPr="00533C32">
        <w:t xml:space="preserve">          schema:</w:t>
      </w:r>
    </w:p>
    <w:p w14:paraId="7FF88AE6" w14:textId="77777777" w:rsidR="00234841" w:rsidRPr="00533C32" w:rsidRDefault="00234841" w:rsidP="00234841">
      <w:pPr>
        <w:pStyle w:val="PL"/>
        <w:rPr>
          <w:lang w:eastAsia="zh-CN"/>
        </w:rPr>
      </w:pPr>
      <w:r w:rsidRPr="00533C32">
        <w:t xml:space="preserve">             $ref: 'TS29571_CommonData.yaml#/components/schemas/SupportedFeatures'</w:t>
      </w:r>
    </w:p>
    <w:p w14:paraId="7CF58E70" w14:textId="77777777" w:rsidR="00234841" w:rsidRPr="00533C32" w:rsidRDefault="00234841" w:rsidP="00234841">
      <w:pPr>
        <w:pStyle w:val="PL"/>
      </w:pPr>
      <w:r w:rsidRPr="00533C32">
        <w:t xml:space="preserve">        - name: If-None-Match</w:t>
      </w:r>
    </w:p>
    <w:p w14:paraId="73666CAC" w14:textId="77777777" w:rsidR="00234841" w:rsidRPr="00533C32" w:rsidRDefault="00234841" w:rsidP="00234841">
      <w:pPr>
        <w:pStyle w:val="PL"/>
      </w:pPr>
      <w:r w:rsidRPr="00533C32">
        <w:t xml:space="preserve">          in: header</w:t>
      </w:r>
    </w:p>
    <w:p w14:paraId="3B640AC8" w14:textId="77777777" w:rsidR="00234841" w:rsidRPr="00533C32" w:rsidRDefault="00234841" w:rsidP="00234841">
      <w:pPr>
        <w:pStyle w:val="PL"/>
      </w:pPr>
      <w:r w:rsidRPr="00533C32">
        <w:t xml:space="preserve">          description: Validator for conditional requests, as described in RFC 7232, 3.2</w:t>
      </w:r>
    </w:p>
    <w:p w14:paraId="07FE5DB9" w14:textId="77777777" w:rsidR="00234841" w:rsidRPr="00533C32" w:rsidRDefault="00234841" w:rsidP="00234841">
      <w:pPr>
        <w:pStyle w:val="PL"/>
      </w:pPr>
      <w:r w:rsidRPr="00533C32">
        <w:t xml:space="preserve">          schema:</w:t>
      </w:r>
    </w:p>
    <w:p w14:paraId="445E2520" w14:textId="77777777" w:rsidR="00234841" w:rsidRPr="00533C32" w:rsidRDefault="00234841" w:rsidP="00234841">
      <w:pPr>
        <w:pStyle w:val="PL"/>
      </w:pPr>
      <w:r w:rsidRPr="00533C32">
        <w:t xml:space="preserve">            type: string</w:t>
      </w:r>
    </w:p>
    <w:p w14:paraId="6AC308D3" w14:textId="77777777" w:rsidR="00234841" w:rsidRPr="00533C32" w:rsidRDefault="00234841" w:rsidP="00234841">
      <w:pPr>
        <w:pStyle w:val="PL"/>
      </w:pPr>
      <w:r w:rsidRPr="00533C32">
        <w:t xml:space="preserve">        - name: If-Modified-Since</w:t>
      </w:r>
    </w:p>
    <w:p w14:paraId="57367C70" w14:textId="77777777" w:rsidR="00234841" w:rsidRPr="00533C32" w:rsidRDefault="00234841" w:rsidP="00234841">
      <w:pPr>
        <w:pStyle w:val="PL"/>
      </w:pPr>
      <w:r w:rsidRPr="00533C32">
        <w:t xml:space="preserve">          in: header</w:t>
      </w:r>
    </w:p>
    <w:p w14:paraId="6050C335" w14:textId="77777777" w:rsidR="00234841" w:rsidRPr="00533C32" w:rsidRDefault="00234841" w:rsidP="00234841">
      <w:pPr>
        <w:pStyle w:val="PL"/>
      </w:pPr>
      <w:r w:rsidRPr="00533C32">
        <w:t xml:space="preserve">          description: Validator for conditional requests, as described in RFC 7232, 3.3</w:t>
      </w:r>
    </w:p>
    <w:p w14:paraId="155D9F06" w14:textId="77777777" w:rsidR="00234841" w:rsidRPr="00533C32" w:rsidRDefault="00234841" w:rsidP="00234841">
      <w:pPr>
        <w:pStyle w:val="PL"/>
      </w:pPr>
      <w:r w:rsidRPr="00533C32">
        <w:t xml:space="preserve">          schema:</w:t>
      </w:r>
    </w:p>
    <w:p w14:paraId="43AA69B1" w14:textId="77777777" w:rsidR="00234841" w:rsidRPr="00533C32" w:rsidRDefault="00234841" w:rsidP="00234841">
      <w:pPr>
        <w:pStyle w:val="PL"/>
        <w:rPr>
          <w:lang w:eastAsia="zh-CN"/>
        </w:rPr>
      </w:pPr>
      <w:r w:rsidRPr="00533C32">
        <w:t xml:space="preserve">            type: string</w:t>
      </w:r>
    </w:p>
    <w:p w14:paraId="7BA59432" w14:textId="77777777" w:rsidR="00234841" w:rsidRPr="00533C32" w:rsidRDefault="00234841" w:rsidP="00234841">
      <w:pPr>
        <w:pStyle w:val="PL"/>
      </w:pPr>
      <w:r w:rsidRPr="00533C32">
        <w:t xml:space="preserve">      responses:</w:t>
      </w:r>
    </w:p>
    <w:p w14:paraId="1A334DC2" w14:textId="77777777" w:rsidR="00234841" w:rsidRPr="00533C32" w:rsidRDefault="00234841" w:rsidP="00234841">
      <w:pPr>
        <w:pStyle w:val="PL"/>
      </w:pPr>
      <w:r w:rsidRPr="00533C32">
        <w:t xml:space="preserve">        '200':</w:t>
      </w:r>
    </w:p>
    <w:p w14:paraId="3D3ACE3D" w14:textId="77777777" w:rsidR="00234841" w:rsidRPr="00533C32" w:rsidRDefault="00234841" w:rsidP="00234841">
      <w:pPr>
        <w:pStyle w:val="PL"/>
      </w:pPr>
      <w:r w:rsidRPr="00533C32">
        <w:lastRenderedPageBreak/>
        <w:t xml:space="preserve">          description: Expected response to a valid request</w:t>
      </w:r>
    </w:p>
    <w:p w14:paraId="1406CDEF" w14:textId="77777777" w:rsidR="00234841" w:rsidRPr="00533C32" w:rsidRDefault="00234841" w:rsidP="00234841">
      <w:pPr>
        <w:pStyle w:val="PL"/>
      </w:pPr>
      <w:r w:rsidRPr="00533C32">
        <w:t xml:space="preserve">          content:</w:t>
      </w:r>
    </w:p>
    <w:p w14:paraId="64170025" w14:textId="77777777" w:rsidR="00234841" w:rsidRPr="00533C32" w:rsidRDefault="00234841" w:rsidP="00234841">
      <w:pPr>
        <w:pStyle w:val="PL"/>
      </w:pPr>
      <w:r w:rsidRPr="00533C32">
        <w:t xml:space="preserve">            application/json:</w:t>
      </w:r>
    </w:p>
    <w:p w14:paraId="616D7FBA" w14:textId="77777777" w:rsidR="00234841" w:rsidRPr="00533C32" w:rsidRDefault="00234841" w:rsidP="00234841">
      <w:pPr>
        <w:pStyle w:val="PL"/>
      </w:pPr>
      <w:r w:rsidRPr="00533C32">
        <w:t xml:space="preserve">              schema:</w:t>
      </w:r>
    </w:p>
    <w:p w14:paraId="40C9FF2D" w14:textId="77777777" w:rsidR="00234841" w:rsidRPr="00533C32" w:rsidRDefault="00234841" w:rsidP="00234841">
      <w:pPr>
        <w:pStyle w:val="PL"/>
        <w:rPr>
          <w:lang w:eastAsia="zh-CN"/>
        </w:rPr>
      </w:pPr>
      <w:r w:rsidRPr="00533C32">
        <w:t xml:space="preserve">                $ref: '#/components/schemas/AccessAndMobilitySubscriptionData'</w:t>
      </w:r>
    </w:p>
    <w:p w14:paraId="204F3DD0" w14:textId="77777777" w:rsidR="00234841" w:rsidRPr="00533C32" w:rsidRDefault="00234841" w:rsidP="00234841">
      <w:pPr>
        <w:pStyle w:val="PL"/>
      </w:pPr>
      <w:r w:rsidRPr="00533C32">
        <w:t xml:space="preserve">          headers:</w:t>
      </w:r>
    </w:p>
    <w:p w14:paraId="1B030D96" w14:textId="77777777" w:rsidR="00234841" w:rsidRPr="00533C32" w:rsidRDefault="00234841" w:rsidP="00234841">
      <w:pPr>
        <w:pStyle w:val="PL"/>
      </w:pPr>
      <w:r w:rsidRPr="00533C32">
        <w:t xml:space="preserve">            Cache-Control:</w:t>
      </w:r>
    </w:p>
    <w:p w14:paraId="5F2CEFBC" w14:textId="77777777" w:rsidR="00234841" w:rsidRPr="00533C32" w:rsidRDefault="00234841" w:rsidP="00234841">
      <w:pPr>
        <w:pStyle w:val="PL"/>
      </w:pPr>
      <w:r w:rsidRPr="00533C32">
        <w:t xml:space="preserve">              description: Cache-Control containing max-age, as described in RFC 7234, 5.2</w:t>
      </w:r>
    </w:p>
    <w:p w14:paraId="59F5DAA2" w14:textId="77777777" w:rsidR="00234841" w:rsidRPr="00533C32" w:rsidRDefault="00234841" w:rsidP="00234841">
      <w:pPr>
        <w:pStyle w:val="PL"/>
      </w:pPr>
      <w:r w:rsidRPr="00533C32">
        <w:t xml:space="preserve">              schema:</w:t>
      </w:r>
    </w:p>
    <w:p w14:paraId="47D162CD" w14:textId="77777777" w:rsidR="00234841" w:rsidRPr="00533C32" w:rsidRDefault="00234841" w:rsidP="00234841">
      <w:pPr>
        <w:pStyle w:val="PL"/>
      </w:pPr>
      <w:r w:rsidRPr="00533C32">
        <w:t xml:space="preserve">                type: string</w:t>
      </w:r>
    </w:p>
    <w:p w14:paraId="46C8262B" w14:textId="77777777" w:rsidR="00234841" w:rsidRPr="00533C32" w:rsidRDefault="00234841" w:rsidP="00234841">
      <w:pPr>
        <w:pStyle w:val="PL"/>
      </w:pPr>
      <w:r w:rsidRPr="00533C32">
        <w:t xml:space="preserve">            ETag:</w:t>
      </w:r>
    </w:p>
    <w:p w14:paraId="076D1558" w14:textId="77777777" w:rsidR="00234841" w:rsidRPr="00533C32" w:rsidRDefault="00234841" w:rsidP="00234841">
      <w:pPr>
        <w:pStyle w:val="PL"/>
      </w:pPr>
      <w:r w:rsidRPr="00533C32">
        <w:t xml:space="preserve">              description: Entity Tag, containing a strong validator, as described in RFC 7232, 2.3</w:t>
      </w:r>
    </w:p>
    <w:p w14:paraId="7ED87CA6" w14:textId="77777777" w:rsidR="00234841" w:rsidRPr="00533C32" w:rsidRDefault="00234841" w:rsidP="00234841">
      <w:pPr>
        <w:pStyle w:val="PL"/>
      </w:pPr>
      <w:r w:rsidRPr="00533C32">
        <w:t xml:space="preserve">              schema:</w:t>
      </w:r>
    </w:p>
    <w:p w14:paraId="5232E889" w14:textId="77777777" w:rsidR="00234841" w:rsidRPr="00533C32" w:rsidRDefault="00234841" w:rsidP="00234841">
      <w:pPr>
        <w:pStyle w:val="PL"/>
      </w:pPr>
      <w:r w:rsidRPr="00533C32">
        <w:t xml:space="preserve">                type: string</w:t>
      </w:r>
    </w:p>
    <w:p w14:paraId="060FAFE8" w14:textId="77777777" w:rsidR="00234841" w:rsidRPr="00533C32" w:rsidRDefault="00234841" w:rsidP="00234841">
      <w:pPr>
        <w:pStyle w:val="PL"/>
      </w:pPr>
      <w:r w:rsidRPr="00533C32">
        <w:t xml:space="preserve">            Last-Modified:</w:t>
      </w:r>
    </w:p>
    <w:p w14:paraId="22DC0C7C" w14:textId="77777777" w:rsidR="00234841" w:rsidRPr="00533C32" w:rsidRDefault="00234841" w:rsidP="00234841">
      <w:pPr>
        <w:pStyle w:val="PL"/>
      </w:pPr>
      <w:r w:rsidRPr="00533C32">
        <w:t xml:space="preserve">              description: Timestamp for last modification of the resource, as described in RFC 7232, 2.2</w:t>
      </w:r>
    </w:p>
    <w:p w14:paraId="6ED7A32C" w14:textId="77777777" w:rsidR="00234841" w:rsidRPr="00533C32" w:rsidRDefault="00234841" w:rsidP="00234841">
      <w:pPr>
        <w:pStyle w:val="PL"/>
      </w:pPr>
      <w:r w:rsidRPr="00533C32">
        <w:t xml:space="preserve">              schema:</w:t>
      </w:r>
    </w:p>
    <w:p w14:paraId="619BBCAD" w14:textId="77777777" w:rsidR="00234841" w:rsidRPr="00533C32" w:rsidRDefault="00234841" w:rsidP="00234841">
      <w:pPr>
        <w:pStyle w:val="PL"/>
        <w:rPr>
          <w:lang w:eastAsia="zh-CN"/>
        </w:rPr>
      </w:pPr>
      <w:r w:rsidRPr="00533C32">
        <w:t xml:space="preserve">                type: string</w:t>
      </w:r>
    </w:p>
    <w:p w14:paraId="2EA2360E" w14:textId="77777777" w:rsidR="00234841" w:rsidRDefault="00234841" w:rsidP="00234841">
      <w:pPr>
        <w:pStyle w:val="PL"/>
        <w:rPr>
          <w:lang w:eastAsia="zh-CN"/>
        </w:rPr>
      </w:pPr>
      <w:r w:rsidRPr="00533C32">
        <w:t xml:space="preserve">        default:</w:t>
      </w:r>
    </w:p>
    <w:p w14:paraId="20007E9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E046574" w14:textId="77777777" w:rsidR="00234841" w:rsidRPr="00533C32" w:rsidRDefault="00234841" w:rsidP="00234841">
      <w:pPr>
        <w:pStyle w:val="PL"/>
      </w:pPr>
    </w:p>
    <w:p w14:paraId="19B4F8BF" w14:textId="77777777" w:rsidR="00234841" w:rsidRPr="00533C32" w:rsidRDefault="00234841" w:rsidP="00234841">
      <w:pPr>
        <w:pStyle w:val="PL"/>
      </w:pPr>
      <w:r w:rsidRPr="00533C32">
        <w:t xml:space="preserve">  /subscription-data/{ueId}/{servingPlmnId}/provisioned-data/smf-selection-subscription-data:</w:t>
      </w:r>
    </w:p>
    <w:p w14:paraId="4EB7768D" w14:textId="77777777" w:rsidR="00234841" w:rsidRPr="00533C32" w:rsidRDefault="00234841" w:rsidP="00234841">
      <w:pPr>
        <w:pStyle w:val="PL"/>
      </w:pPr>
      <w:r w:rsidRPr="00533C32">
        <w:t xml:space="preserve">    get:</w:t>
      </w:r>
    </w:p>
    <w:p w14:paraId="6F4BDDC8" w14:textId="77777777" w:rsidR="00234841" w:rsidRPr="00533C32" w:rsidRDefault="00234841" w:rsidP="00234841">
      <w:pPr>
        <w:pStyle w:val="PL"/>
      </w:pPr>
      <w:r w:rsidRPr="00533C32">
        <w:t xml:space="preserve">      summary: Retrieves the SMF selection subscription data of a UE</w:t>
      </w:r>
    </w:p>
    <w:p w14:paraId="4C882456" w14:textId="77777777" w:rsidR="00234841" w:rsidRPr="00533C32" w:rsidRDefault="00234841" w:rsidP="00234841">
      <w:pPr>
        <w:pStyle w:val="PL"/>
      </w:pPr>
      <w:r w:rsidRPr="00533C32">
        <w:t xml:space="preserve">      operationId: QuerySmfSelectData</w:t>
      </w:r>
    </w:p>
    <w:p w14:paraId="1DE6D9A0" w14:textId="77777777" w:rsidR="00234841" w:rsidRPr="00533C32" w:rsidRDefault="00234841" w:rsidP="00234841">
      <w:pPr>
        <w:pStyle w:val="PL"/>
      </w:pPr>
      <w:r w:rsidRPr="00533C32">
        <w:t xml:space="preserve">      tags:</w:t>
      </w:r>
    </w:p>
    <w:p w14:paraId="3C37958F" w14:textId="77777777" w:rsidR="00234841" w:rsidRDefault="00234841" w:rsidP="00234841">
      <w:pPr>
        <w:pStyle w:val="PL"/>
        <w:rPr>
          <w:lang w:eastAsia="zh-CN"/>
        </w:rPr>
      </w:pPr>
      <w:r w:rsidRPr="00533C32">
        <w:t xml:space="preserve">        - SMF Selection Subscription Data (Document)</w:t>
      </w:r>
    </w:p>
    <w:p w14:paraId="3B715EE6" w14:textId="77777777" w:rsidR="00234841" w:rsidRDefault="00234841" w:rsidP="00234841">
      <w:pPr>
        <w:pStyle w:val="PL"/>
      </w:pPr>
      <w:r>
        <w:t xml:space="preserve">      security:</w:t>
      </w:r>
    </w:p>
    <w:p w14:paraId="07527021" w14:textId="77777777" w:rsidR="00234841" w:rsidRDefault="00234841" w:rsidP="00234841">
      <w:pPr>
        <w:pStyle w:val="PL"/>
      </w:pPr>
      <w:r>
        <w:t xml:space="preserve">        - {}</w:t>
      </w:r>
    </w:p>
    <w:p w14:paraId="00A45BE9" w14:textId="77777777" w:rsidR="00234841" w:rsidRDefault="00234841" w:rsidP="00234841">
      <w:pPr>
        <w:pStyle w:val="PL"/>
      </w:pPr>
      <w:r>
        <w:t xml:space="preserve">        - oAuth2ClientCredentials:</w:t>
      </w:r>
    </w:p>
    <w:p w14:paraId="3C66BCC8" w14:textId="77777777" w:rsidR="00234841" w:rsidRDefault="00234841" w:rsidP="00234841">
      <w:pPr>
        <w:pStyle w:val="PL"/>
      </w:pPr>
      <w:r>
        <w:t xml:space="preserve">          - nudr-dr</w:t>
      </w:r>
    </w:p>
    <w:p w14:paraId="4C6514E8" w14:textId="77777777" w:rsidR="00234841" w:rsidRDefault="00234841" w:rsidP="00234841">
      <w:pPr>
        <w:pStyle w:val="PL"/>
      </w:pPr>
      <w:r>
        <w:t xml:space="preserve">        - oAuth2ClientCredentials:</w:t>
      </w:r>
    </w:p>
    <w:p w14:paraId="5CDFDBD3" w14:textId="77777777" w:rsidR="00234841" w:rsidRDefault="00234841" w:rsidP="00234841">
      <w:pPr>
        <w:pStyle w:val="PL"/>
      </w:pPr>
      <w:r>
        <w:t xml:space="preserve">          - nudr-dr</w:t>
      </w:r>
    </w:p>
    <w:p w14:paraId="13011BCD" w14:textId="77777777" w:rsidR="00234841" w:rsidRPr="00533C32" w:rsidRDefault="00234841" w:rsidP="00234841">
      <w:pPr>
        <w:pStyle w:val="PL"/>
        <w:rPr>
          <w:lang w:eastAsia="zh-CN"/>
        </w:rPr>
      </w:pPr>
      <w:r>
        <w:t xml:space="preserve">          - nudr-dr:subscription-data</w:t>
      </w:r>
    </w:p>
    <w:p w14:paraId="2C943B66" w14:textId="77777777" w:rsidR="00234841" w:rsidRPr="00533C32" w:rsidRDefault="00234841" w:rsidP="00234841">
      <w:pPr>
        <w:pStyle w:val="PL"/>
      </w:pPr>
      <w:r w:rsidRPr="00533C32">
        <w:t xml:space="preserve">      parameters:</w:t>
      </w:r>
    </w:p>
    <w:p w14:paraId="4DB78D2C" w14:textId="77777777" w:rsidR="00234841" w:rsidRPr="00533C32" w:rsidRDefault="00234841" w:rsidP="00234841">
      <w:pPr>
        <w:pStyle w:val="PL"/>
      </w:pPr>
      <w:r w:rsidRPr="00533C32">
        <w:t xml:space="preserve">        - name: ueId</w:t>
      </w:r>
    </w:p>
    <w:p w14:paraId="15AFB804" w14:textId="77777777" w:rsidR="00234841" w:rsidRPr="00533C32" w:rsidRDefault="00234841" w:rsidP="00234841">
      <w:pPr>
        <w:pStyle w:val="PL"/>
      </w:pPr>
      <w:r w:rsidRPr="00533C32">
        <w:t xml:space="preserve">          in: path</w:t>
      </w:r>
    </w:p>
    <w:p w14:paraId="11331B91" w14:textId="77777777" w:rsidR="00234841" w:rsidRPr="00533C32" w:rsidRDefault="00234841" w:rsidP="00234841">
      <w:pPr>
        <w:pStyle w:val="PL"/>
      </w:pPr>
      <w:r w:rsidRPr="00533C32">
        <w:t xml:space="preserve">          description: UE id</w:t>
      </w:r>
    </w:p>
    <w:p w14:paraId="70B5404C" w14:textId="77777777" w:rsidR="00234841" w:rsidRPr="00533C32" w:rsidRDefault="00234841" w:rsidP="00234841">
      <w:pPr>
        <w:pStyle w:val="PL"/>
      </w:pPr>
      <w:r w:rsidRPr="00533C32">
        <w:t xml:space="preserve">          required: true</w:t>
      </w:r>
    </w:p>
    <w:p w14:paraId="74708D68" w14:textId="77777777" w:rsidR="00234841" w:rsidRPr="00533C32" w:rsidRDefault="00234841" w:rsidP="00234841">
      <w:pPr>
        <w:pStyle w:val="PL"/>
      </w:pPr>
      <w:r w:rsidRPr="00533C32">
        <w:t xml:space="preserve">          schema:</w:t>
      </w:r>
    </w:p>
    <w:p w14:paraId="1CEDBAE8" w14:textId="77777777" w:rsidR="00234841" w:rsidRPr="00533C32" w:rsidRDefault="00234841" w:rsidP="00234841">
      <w:pPr>
        <w:pStyle w:val="PL"/>
      </w:pPr>
      <w:r w:rsidRPr="00533C32">
        <w:t xml:space="preserve">            $ref: 'TS29571_CommonData.yaml#/components/schemas/VarUeId'</w:t>
      </w:r>
    </w:p>
    <w:p w14:paraId="67280DF3" w14:textId="77777777" w:rsidR="00234841" w:rsidRPr="00533C32" w:rsidRDefault="00234841" w:rsidP="00234841">
      <w:pPr>
        <w:pStyle w:val="PL"/>
      </w:pPr>
      <w:r w:rsidRPr="00533C32">
        <w:t xml:space="preserve">        - name: servingPlmnId</w:t>
      </w:r>
    </w:p>
    <w:p w14:paraId="06AC21E9" w14:textId="77777777" w:rsidR="00234841" w:rsidRPr="00533C32" w:rsidRDefault="00234841" w:rsidP="00234841">
      <w:pPr>
        <w:pStyle w:val="PL"/>
      </w:pPr>
      <w:r w:rsidRPr="00533C32">
        <w:t xml:space="preserve">          in: path</w:t>
      </w:r>
    </w:p>
    <w:p w14:paraId="149D9A13" w14:textId="77777777" w:rsidR="00234841" w:rsidRPr="00533C32" w:rsidRDefault="00234841" w:rsidP="00234841">
      <w:pPr>
        <w:pStyle w:val="PL"/>
      </w:pPr>
      <w:r w:rsidRPr="00533C32">
        <w:t xml:space="preserve">          description: PLMN ID</w:t>
      </w:r>
    </w:p>
    <w:p w14:paraId="7D2C87BE" w14:textId="77777777" w:rsidR="00234841" w:rsidRPr="00533C32" w:rsidRDefault="00234841" w:rsidP="00234841">
      <w:pPr>
        <w:pStyle w:val="PL"/>
      </w:pPr>
      <w:r w:rsidRPr="00533C32">
        <w:t xml:space="preserve">          required: true</w:t>
      </w:r>
    </w:p>
    <w:p w14:paraId="306070BF" w14:textId="77777777" w:rsidR="00234841" w:rsidRPr="00533C32" w:rsidRDefault="00234841" w:rsidP="00234841">
      <w:pPr>
        <w:pStyle w:val="PL"/>
      </w:pPr>
      <w:r w:rsidRPr="00533C32">
        <w:lastRenderedPageBreak/>
        <w:t xml:space="preserve">          schema:</w:t>
      </w:r>
    </w:p>
    <w:p w14:paraId="7ED21870" w14:textId="77777777" w:rsidR="00234841" w:rsidRPr="00533C32" w:rsidRDefault="00234841" w:rsidP="00234841">
      <w:pPr>
        <w:pStyle w:val="PL"/>
        <w:rPr>
          <w:lang w:eastAsia="zh-CN"/>
        </w:rPr>
      </w:pPr>
      <w:r w:rsidRPr="00533C32">
        <w:t xml:space="preserve">            $ref: '#/components/schemas/VarPlmnId'</w:t>
      </w:r>
    </w:p>
    <w:p w14:paraId="5D0084B6" w14:textId="77777777" w:rsidR="00234841" w:rsidRPr="00533C32" w:rsidRDefault="00234841" w:rsidP="00234841">
      <w:pPr>
        <w:pStyle w:val="PL"/>
        <w:rPr>
          <w:lang w:eastAsia="zh-CN"/>
        </w:rPr>
      </w:pPr>
      <w:r w:rsidRPr="00533C32">
        <w:rPr>
          <w:lang w:eastAsia="zh-CN"/>
        </w:rPr>
        <w:t xml:space="preserve">        - name: fields</w:t>
      </w:r>
    </w:p>
    <w:p w14:paraId="77F0160D" w14:textId="77777777" w:rsidR="00234841" w:rsidRPr="00533C32" w:rsidRDefault="00234841" w:rsidP="00234841">
      <w:pPr>
        <w:pStyle w:val="PL"/>
        <w:rPr>
          <w:lang w:eastAsia="zh-CN"/>
        </w:rPr>
      </w:pPr>
      <w:r w:rsidRPr="00533C32">
        <w:rPr>
          <w:lang w:eastAsia="zh-CN"/>
        </w:rPr>
        <w:t xml:space="preserve">          in: query</w:t>
      </w:r>
    </w:p>
    <w:p w14:paraId="508AEC0E" w14:textId="77777777" w:rsidR="00234841" w:rsidRPr="00533C32" w:rsidRDefault="00234841" w:rsidP="00234841">
      <w:pPr>
        <w:pStyle w:val="PL"/>
        <w:rPr>
          <w:lang w:eastAsia="zh-CN"/>
        </w:rPr>
      </w:pPr>
      <w:r w:rsidRPr="00533C32">
        <w:rPr>
          <w:lang w:eastAsia="zh-CN"/>
        </w:rPr>
        <w:t xml:space="preserve">          description: attributes to be retrieved</w:t>
      </w:r>
    </w:p>
    <w:p w14:paraId="7C8EAE52" w14:textId="77777777" w:rsidR="00234841" w:rsidRPr="00533C32" w:rsidRDefault="00234841" w:rsidP="00234841">
      <w:pPr>
        <w:pStyle w:val="PL"/>
        <w:rPr>
          <w:lang w:eastAsia="zh-CN"/>
        </w:rPr>
      </w:pPr>
      <w:r w:rsidRPr="00533C32">
        <w:rPr>
          <w:lang w:eastAsia="zh-CN"/>
        </w:rPr>
        <w:t xml:space="preserve">          required: false</w:t>
      </w:r>
    </w:p>
    <w:p w14:paraId="08C28CCF" w14:textId="77777777" w:rsidR="00234841" w:rsidRPr="00533C32" w:rsidRDefault="00234841" w:rsidP="00234841">
      <w:pPr>
        <w:pStyle w:val="PL"/>
        <w:rPr>
          <w:lang w:eastAsia="zh-CN"/>
        </w:rPr>
      </w:pPr>
      <w:r w:rsidRPr="00533C32">
        <w:rPr>
          <w:lang w:eastAsia="zh-CN"/>
        </w:rPr>
        <w:t xml:space="preserve">          schema:</w:t>
      </w:r>
    </w:p>
    <w:p w14:paraId="2AA08EFB" w14:textId="77777777" w:rsidR="00234841" w:rsidRPr="00533C32" w:rsidRDefault="00234841" w:rsidP="00234841">
      <w:pPr>
        <w:pStyle w:val="PL"/>
        <w:rPr>
          <w:lang w:eastAsia="zh-CN"/>
        </w:rPr>
      </w:pPr>
      <w:r w:rsidRPr="00533C32">
        <w:rPr>
          <w:lang w:eastAsia="zh-CN"/>
        </w:rPr>
        <w:t xml:space="preserve">            type: array</w:t>
      </w:r>
    </w:p>
    <w:p w14:paraId="6C9A0C59" w14:textId="77777777" w:rsidR="00234841" w:rsidRPr="00533C32" w:rsidRDefault="00234841" w:rsidP="00234841">
      <w:pPr>
        <w:pStyle w:val="PL"/>
        <w:rPr>
          <w:lang w:eastAsia="zh-CN"/>
        </w:rPr>
      </w:pPr>
      <w:r w:rsidRPr="00533C32">
        <w:rPr>
          <w:lang w:eastAsia="zh-CN"/>
        </w:rPr>
        <w:t xml:space="preserve">            items:</w:t>
      </w:r>
    </w:p>
    <w:p w14:paraId="6CD89203" w14:textId="77777777" w:rsidR="00234841" w:rsidRPr="00533C32" w:rsidRDefault="00234841" w:rsidP="00234841">
      <w:pPr>
        <w:pStyle w:val="PL"/>
        <w:rPr>
          <w:lang w:eastAsia="zh-CN"/>
        </w:rPr>
      </w:pPr>
      <w:r w:rsidRPr="00533C32">
        <w:rPr>
          <w:lang w:eastAsia="zh-CN"/>
        </w:rPr>
        <w:t xml:space="preserve">              type: string</w:t>
      </w:r>
    </w:p>
    <w:p w14:paraId="4B667BA5" w14:textId="77777777" w:rsidR="00234841" w:rsidRPr="00533C32" w:rsidRDefault="00234841" w:rsidP="00234841">
      <w:pPr>
        <w:pStyle w:val="PL"/>
        <w:rPr>
          <w:lang w:eastAsia="zh-CN"/>
        </w:rPr>
      </w:pPr>
      <w:r w:rsidRPr="00533C32">
        <w:rPr>
          <w:lang w:eastAsia="zh-CN"/>
        </w:rPr>
        <w:t xml:space="preserve">            minItems: 1</w:t>
      </w:r>
    </w:p>
    <w:p w14:paraId="35A23AD7" w14:textId="77777777" w:rsidR="00234841" w:rsidRPr="00533C32" w:rsidRDefault="00234841" w:rsidP="00234841">
      <w:pPr>
        <w:pStyle w:val="PL"/>
      </w:pPr>
      <w:r w:rsidRPr="00533C32">
        <w:t xml:space="preserve">          style: form</w:t>
      </w:r>
    </w:p>
    <w:p w14:paraId="2BB8120A" w14:textId="77777777" w:rsidR="00234841" w:rsidRPr="00533C32" w:rsidRDefault="00234841" w:rsidP="00234841">
      <w:pPr>
        <w:pStyle w:val="PL"/>
        <w:rPr>
          <w:lang w:eastAsia="zh-CN"/>
        </w:rPr>
      </w:pPr>
      <w:r w:rsidRPr="00533C32">
        <w:t xml:space="preserve">          explode: false</w:t>
      </w:r>
    </w:p>
    <w:p w14:paraId="4F98CB7F" w14:textId="77777777" w:rsidR="00234841" w:rsidRPr="00533C32" w:rsidRDefault="00234841" w:rsidP="00234841">
      <w:pPr>
        <w:pStyle w:val="PL"/>
      </w:pPr>
      <w:r w:rsidRPr="00533C32">
        <w:t xml:space="preserve">        - name: supported-features</w:t>
      </w:r>
    </w:p>
    <w:p w14:paraId="33C39404" w14:textId="77777777" w:rsidR="00234841" w:rsidRPr="00533C32" w:rsidRDefault="00234841" w:rsidP="00234841">
      <w:pPr>
        <w:pStyle w:val="PL"/>
      </w:pPr>
      <w:r w:rsidRPr="00533C32">
        <w:t xml:space="preserve">          in: query</w:t>
      </w:r>
    </w:p>
    <w:p w14:paraId="71121EDD" w14:textId="77777777" w:rsidR="00234841" w:rsidRPr="00533C32" w:rsidRDefault="00234841" w:rsidP="00234841">
      <w:pPr>
        <w:pStyle w:val="PL"/>
      </w:pPr>
      <w:r w:rsidRPr="00533C32">
        <w:t xml:space="preserve">          description: Supported Features</w:t>
      </w:r>
    </w:p>
    <w:p w14:paraId="5F36F414" w14:textId="77777777" w:rsidR="00234841" w:rsidRPr="00533C32" w:rsidRDefault="00234841" w:rsidP="00234841">
      <w:pPr>
        <w:pStyle w:val="PL"/>
      </w:pPr>
      <w:r w:rsidRPr="00533C32">
        <w:t xml:space="preserve">          schema:</w:t>
      </w:r>
    </w:p>
    <w:p w14:paraId="5A3E7D67" w14:textId="77777777" w:rsidR="00234841" w:rsidRPr="00533C32" w:rsidRDefault="00234841" w:rsidP="00234841">
      <w:pPr>
        <w:pStyle w:val="PL"/>
        <w:rPr>
          <w:lang w:eastAsia="zh-CN"/>
        </w:rPr>
      </w:pPr>
      <w:r w:rsidRPr="00533C32">
        <w:t xml:space="preserve">             $ref: 'TS29571_CommonData.yaml#/components/schemas/SupportedFeatures'</w:t>
      </w:r>
    </w:p>
    <w:p w14:paraId="2A5DC5F7" w14:textId="77777777" w:rsidR="00234841" w:rsidRPr="00533C32" w:rsidRDefault="00234841" w:rsidP="00234841">
      <w:pPr>
        <w:pStyle w:val="PL"/>
      </w:pPr>
      <w:r w:rsidRPr="00533C32">
        <w:t xml:space="preserve">        - name: If-None-Match</w:t>
      </w:r>
    </w:p>
    <w:p w14:paraId="6A805DA2" w14:textId="77777777" w:rsidR="00234841" w:rsidRPr="00533C32" w:rsidRDefault="00234841" w:rsidP="00234841">
      <w:pPr>
        <w:pStyle w:val="PL"/>
      </w:pPr>
      <w:r w:rsidRPr="00533C32">
        <w:t xml:space="preserve">          in: header</w:t>
      </w:r>
    </w:p>
    <w:p w14:paraId="599505F0" w14:textId="77777777" w:rsidR="00234841" w:rsidRPr="00533C32" w:rsidRDefault="00234841" w:rsidP="00234841">
      <w:pPr>
        <w:pStyle w:val="PL"/>
      </w:pPr>
      <w:r w:rsidRPr="00533C32">
        <w:t xml:space="preserve">          description: Validator for conditional requests, as described in RFC 7232, 3.2</w:t>
      </w:r>
    </w:p>
    <w:p w14:paraId="4511AC37" w14:textId="77777777" w:rsidR="00234841" w:rsidRPr="00533C32" w:rsidRDefault="00234841" w:rsidP="00234841">
      <w:pPr>
        <w:pStyle w:val="PL"/>
      </w:pPr>
      <w:r w:rsidRPr="00533C32">
        <w:t xml:space="preserve">          schema:</w:t>
      </w:r>
    </w:p>
    <w:p w14:paraId="5208A6A0" w14:textId="77777777" w:rsidR="00234841" w:rsidRPr="00533C32" w:rsidRDefault="00234841" w:rsidP="00234841">
      <w:pPr>
        <w:pStyle w:val="PL"/>
      </w:pPr>
      <w:r w:rsidRPr="00533C32">
        <w:t xml:space="preserve">            type: string</w:t>
      </w:r>
    </w:p>
    <w:p w14:paraId="30ED3080" w14:textId="77777777" w:rsidR="00234841" w:rsidRPr="00533C32" w:rsidRDefault="00234841" w:rsidP="00234841">
      <w:pPr>
        <w:pStyle w:val="PL"/>
      </w:pPr>
      <w:r w:rsidRPr="00533C32">
        <w:t xml:space="preserve">        - name: If-Modified-Since</w:t>
      </w:r>
    </w:p>
    <w:p w14:paraId="166A7951" w14:textId="77777777" w:rsidR="00234841" w:rsidRPr="00533C32" w:rsidRDefault="00234841" w:rsidP="00234841">
      <w:pPr>
        <w:pStyle w:val="PL"/>
      </w:pPr>
      <w:r w:rsidRPr="00533C32">
        <w:t xml:space="preserve">          in: header</w:t>
      </w:r>
    </w:p>
    <w:p w14:paraId="0DBCD199" w14:textId="77777777" w:rsidR="00234841" w:rsidRPr="00533C32" w:rsidRDefault="00234841" w:rsidP="00234841">
      <w:pPr>
        <w:pStyle w:val="PL"/>
      </w:pPr>
      <w:r w:rsidRPr="00533C32">
        <w:t xml:space="preserve">          description: Validator for conditional requests, as described in RFC 7232, 3.3</w:t>
      </w:r>
    </w:p>
    <w:p w14:paraId="1FC1A4C3" w14:textId="77777777" w:rsidR="00234841" w:rsidRPr="00533C32" w:rsidRDefault="00234841" w:rsidP="00234841">
      <w:pPr>
        <w:pStyle w:val="PL"/>
      </w:pPr>
      <w:r w:rsidRPr="00533C32">
        <w:t xml:space="preserve">          schema:</w:t>
      </w:r>
    </w:p>
    <w:p w14:paraId="62DA9FEF" w14:textId="77777777" w:rsidR="00234841" w:rsidRPr="00533C32" w:rsidRDefault="00234841" w:rsidP="00234841">
      <w:pPr>
        <w:pStyle w:val="PL"/>
        <w:rPr>
          <w:lang w:eastAsia="zh-CN"/>
        </w:rPr>
      </w:pPr>
      <w:r w:rsidRPr="00533C32">
        <w:t xml:space="preserve">            type: string</w:t>
      </w:r>
    </w:p>
    <w:p w14:paraId="78367E85" w14:textId="77777777" w:rsidR="00234841" w:rsidRPr="00533C32" w:rsidRDefault="00234841" w:rsidP="00234841">
      <w:pPr>
        <w:pStyle w:val="PL"/>
      </w:pPr>
      <w:r w:rsidRPr="00533C32">
        <w:t xml:space="preserve">      responses:</w:t>
      </w:r>
    </w:p>
    <w:p w14:paraId="5DA0A754" w14:textId="77777777" w:rsidR="00234841" w:rsidRPr="00533C32" w:rsidRDefault="00234841" w:rsidP="00234841">
      <w:pPr>
        <w:pStyle w:val="PL"/>
      </w:pPr>
      <w:r w:rsidRPr="00533C32">
        <w:t xml:space="preserve">        '200':</w:t>
      </w:r>
    </w:p>
    <w:p w14:paraId="77403AD2" w14:textId="77777777" w:rsidR="00234841" w:rsidRPr="00533C32" w:rsidRDefault="00234841" w:rsidP="00234841">
      <w:pPr>
        <w:pStyle w:val="PL"/>
      </w:pPr>
      <w:r w:rsidRPr="00533C32">
        <w:t xml:space="preserve">          description: Expected response to a valid request</w:t>
      </w:r>
    </w:p>
    <w:p w14:paraId="761D8D69" w14:textId="77777777" w:rsidR="00234841" w:rsidRPr="00533C32" w:rsidRDefault="00234841" w:rsidP="00234841">
      <w:pPr>
        <w:pStyle w:val="PL"/>
      </w:pPr>
      <w:r w:rsidRPr="00533C32">
        <w:t xml:space="preserve">          content:</w:t>
      </w:r>
    </w:p>
    <w:p w14:paraId="66C6F08D" w14:textId="77777777" w:rsidR="00234841" w:rsidRPr="00533C32" w:rsidRDefault="00234841" w:rsidP="00234841">
      <w:pPr>
        <w:pStyle w:val="PL"/>
      </w:pPr>
      <w:r w:rsidRPr="00533C32">
        <w:t xml:space="preserve">            application/json:</w:t>
      </w:r>
    </w:p>
    <w:p w14:paraId="7907315A" w14:textId="77777777" w:rsidR="00234841" w:rsidRPr="00533C32" w:rsidRDefault="00234841" w:rsidP="00234841">
      <w:pPr>
        <w:pStyle w:val="PL"/>
      </w:pPr>
      <w:r w:rsidRPr="00533C32">
        <w:t xml:space="preserve">              schema:</w:t>
      </w:r>
    </w:p>
    <w:p w14:paraId="23FD4B9F" w14:textId="77777777" w:rsidR="00234841" w:rsidRPr="00533C32" w:rsidRDefault="00234841" w:rsidP="00234841">
      <w:pPr>
        <w:pStyle w:val="PL"/>
        <w:rPr>
          <w:lang w:eastAsia="zh-CN"/>
        </w:rPr>
      </w:pPr>
      <w:r w:rsidRPr="00533C32">
        <w:t xml:space="preserve">                $ref: '#/components/schemas/SmfSelectionSubscriptionData'</w:t>
      </w:r>
    </w:p>
    <w:p w14:paraId="474AEB67" w14:textId="77777777" w:rsidR="00234841" w:rsidRPr="00533C32" w:rsidRDefault="00234841" w:rsidP="00234841">
      <w:pPr>
        <w:pStyle w:val="PL"/>
      </w:pPr>
      <w:r w:rsidRPr="00533C32">
        <w:t xml:space="preserve">          headers:</w:t>
      </w:r>
    </w:p>
    <w:p w14:paraId="2035A3B0" w14:textId="77777777" w:rsidR="00234841" w:rsidRPr="00533C32" w:rsidRDefault="00234841" w:rsidP="00234841">
      <w:pPr>
        <w:pStyle w:val="PL"/>
      </w:pPr>
      <w:r w:rsidRPr="00533C32">
        <w:t xml:space="preserve">            Cache-Control:</w:t>
      </w:r>
    </w:p>
    <w:p w14:paraId="44D5658A" w14:textId="77777777" w:rsidR="00234841" w:rsidRPr="00533C32" w:rsidRDefault="00234841" w:rsidP="00234841">
      <w:pPr>
        <w:pStyle w:val="PL"/>
      </w:pPr>
      <w:r w:rsidRPr="00533C32">
        <w:t xml:space="preserve">              description: Cache-Control containing max-age, as described in RFC 7234, 5.2</w:t>
      </w:r>
    </w:p>
    <w:p w14:paraId="49A5275D" w14:textId="77777777" w:rsidR="00234841" w:rsidRPr="00533C32" w:rsidRDefault="00234841" w:rsidP="00234841">
      <w:pPr>
        <w:pStyle w:val="PL"/>
      </w:pPr>
      <w:r w:rsidRPr="00533C32">
        <w:t xml:space="preserve">              schema:</w:t>
      </w:r>
    </w:p>
    <w:p w14:paraId="5FE3F885" w14:textId="77777777" w:rsidR="00234841" w:rsidRPr="00533C32" w:rsidRDefault="00234841" w:rsidP="00234841">
      <w:pPr>
        <w:pStyle w:val="PL"/>
      </w:pPr>
      <w:r w:rsidRPr="00533C32">
        <w:t xml:space="preserve">                type: string</w:t>
      </w:r>
    </w:p>
    <w:p w14:paraId="47C1E912" w14:textId="77777777" w:rsidR="00234841" w:rsidRPr="00533C32" w:rsidRDefault="00234841" w:rsidP="00234841">
      <w:pPr>
        <w:pStyle w:val="PL"/>
      </w:pPr>
      <w:r w:rsidRPr="00533C32">
        <w:t xml:space="preserve">            ETag:</w:t>
      </w:r>
    </w:p>
    <w:p w14:paraId="751740CF" w14:textId="77777777" w:rsidR="00234841" w:rsidRPr="00533C32" w:rsidRDefault="00234841" w:rsidP="00234841">
      <w:pPr>
        <w:pStyle w:val="PL"/>
      </w:pPr>
      <w:r w:rsidRPr="00533C32">
        <w:t xml:space="preserve">              description: Entity Tag, containing a strong validator, as described in RFC 7232, 2.3</w:t>
      </w:r>
    </w:p>
    <w:p w14:paraId="181E4D46" w14:textId="77777777" w:rsidR="00234841" w:rsidRPr="00533C32" w:rsidRDefault="00234841" w:rsidP="00234841">
      <w:pPr>
        <w:pStyle w:val="PL"/>
      </w:pPr>
      <w:r w:rsidRPr="00533C32">
        <w:t xml:space="preserve">              schema:</w:t>
      </w:r>
    </w:p>
    <w:p w14:paraId="5D872482" w14:textId="77777777" w:rsidR="00234841" w:rsidRPr="00533C32" w:rsidRDefault="00234841" w:rsidP="00234841">
      <w:pPr>
        <w:pStyle w:val="PL"/>
      </w:pPr>
      <w:r w:rsidRPr="00533C32">
        <w:t xml:space="preserve">                type: string</w:t>
      </w:r>
    </w:p>
    <w:p w14:paraId="24908444" w14:textId="77777777" w:rsidR="00234841" w:rsidRPr="00533C32" w:rsidRDefault="00234841" w:rsidP="00234841">
      <w:pPr>
        <w:pStyle w:val="PL"/>
      </w:pPr>
      <w:r w:rsidRPr="00533C32">
        <w:t xml:space="preserve">            Last-Modified:</w:t>
      </w:r>
    </w:p>
    <w:p w14:paraId="572EF3E7" w14:textId="77777777" w:rsidR="00234841" w:rsidRPr="00533C32" w:rsidRDefault="00234841" w:rsidP="00234841">
      <w:pPr>
        <w:pStyle w:val="PL"/>
      </w:pPr>
      <w:r w:rsidRPr="00533C32">
        <w:lastRenderedPageBreak/>
        <w:t xml:space="preserve">              description: Timestamp for last modification of the resource, as described in RFC 7232, 2.2</w:t>
      </w:r>
    </w:p>
    <w:p w14:paraId="3F4FBE88" w14:textId="77777777" w:rsidR="00234841" w:rsidRPr="00533C32" w:rsidRDefault="00234841" w:rsidP="00234841">
      <w:pPr>
        <w:pStyle w:val="PL"/>
      </w:pPr>
      <w:r w:rsidRPr="00533C32">
        <w:t xml:space="preserve">              schema:</w:t>
      </w:r>
    </w:p>
    <w:p w14:paraId="714D4A89" w14:textId="77777777" w:rsidR="00234841" w:rsidRPr="00533C32" w:rsidRDefault="00234841" w:rsidP="00234841">
      <w:pPr>
        <w:pStyle w:val="PL"/>
        <w:rPr>
          <w:lang w:eastAsia="zh-CN"/>
        </w:rPr>
      </w:pPr>
      <w:r w:rsidRPr="00533C32">
        <w:t xml:space="preserve">                type: string</w:t>
      </w:r>
    </w:p>
    <w:p w14:paraId="3D314F86" w14:textId="77777777" w:rsidR="00234841" w:rsidRDefault="00234841" w:rsidP="00234841">
      <w:pPr>
        <w:pStyle w:val="PL"/>
        <w:rPr>
          <w:lang w:eastAsia="zh-CN"/>
        </w:rPr>
      </w:pPr>
      <w:r w:rsidRPr="00533C32">
        <w:t xml:space="preserve">        default:</w:t>
      </w:r>
    </w:p>
    <w:p w14:paraId="27C494E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B9252B7" w14:textId="77777777" w:rsidR="00234841" w:rsidRPr="00533C32" w:rsidRDefault="00234841" w:rsidP="00234841">
      <w:pPr>
        <w:pStyle w:val="PL"/>
      </w:pPr>
    </w:p>
    <w:p w14:paraId="777C11AA" w14:textId="77777777" w:rsidR="00234841" w:rsidRPr="00533C32" w:rsidRDefault="00234841" w:rsidP="00234841">
      <w:pPr>
        <w:pStyle w:val="PL"/>
      </w:pPr>
      <w:r w:rsidRPr="00533C32">
        <w:t xml:space="preserve">  /subscription-data/{</w:t>
      </w:r>
      <w:r w:rsidRPr="00533C32">
        <w:rPr>
          <w:lang w:eastAsia="zh-CN"/>
        </w:rPr>
        <w:t>ueId</w:t>
      </w:r>
      <w:r w:rsidRPr="00533C32">
        <w:t>}/{servingPlmnId}/provisioned-data/sm-data:</w:t>
      </w:r>
    </w:p>
    <w:p w14:paraId="6DBEA921" w14:textId="77777777" w:rsidR="00234841" w:rsidRPr="00533C32" w:rsidRDefault="00234841" w:rsidP="00234841">
      <w:pPr>
        <w:pStyle w:val="PL"/>
      </w:pPr>
      <w:r w:rsidRPr="00533C32">
        <w:t xml:space="preserve">    get:</w:t>
      </w:r>
    </w:p>
    <w:p w14:paraId="466B594A" w14:textId="77777777" w:rsidR="00234841" w:rsidRPr="00533C32" w:rsidRDefault="00234841" w:rsidP="00234841">
      <w:pPr>
        <w:pStyle w:val="PL"/>
      </w:pPr>
      <w:r w:rsidRPr="00533C32">
        <w:t xml:space="preserve">      summary: Retrieves the Session Management subscription data of a UE</w:t>
      </w:r>
    </w:p>
    <w:p w14:paraId="1F4D40EE" w14:textId="77777777" w:rsidR="00234841" w:rsidRPr="00533C32" w:rsidRDefault="00234841" w:rsidP="00234841">
      <w:pPr>
        <w:pStyle w:val="PL"/>
      </w:pPr>
      <w:r w:rsidRPr="00533C32">
        <w:t xml:space="preserve">      operationId: QuerySmData</w:t>
      </w:r>
    </w:p>
    <w:p w14:paraId="71C0A427" w14:textId="77777777" w:rsidR="00234841" w:rsidRPr="00533C32" w:rsidRDefault="00234841" w:rsidP="00234841">
      <w:pPr>
        <w:pStyle w:val="PL"/>
      </w:pPr>
      <w:r w:rsidRPr="00533C32">
        <w:t xml:space="preserve">      tags:</w:t>
      </w:r>
    </w:p>
    <w:p w14:paraId="06666721" w14:textId="77777777" w:rsidR="00234841" w:rsidRDefault="00234841" w:rsidP="00234841">
      <w:pPr>
        <w:pStyle w:val="PL"/>
        <w:rPr>
          <w:lang w:eastAsia="zh-CN"/>
        </w:rPr>
      </w:pPr>
      <w:r w:rsidRPr="00533C32">
        <w:t xml:space="preserve">        - Session Management Subscription Data</w:t>
      </w:r>
    </w:p>
    <w:p w14:paraId="218F1350" w14:textId="77777777" w:rsidR="00234841" w:rsidRDefault="00234841" w:rsidP="00234841">
      <w:pPr>
        <w:pStyle w:val="PL"/>
      </w:pPr>
      <w:r>
        <w:t xml:space="preserve">      security:</w:t>
      </w:r>
    </w:p>
    <w:p w14:paraId="08E4B1FE" w14:textId="77777777" w:rsidR="00234841" w:rsidRDefault="00234841" w:rsidP="00234841">
      <w:pPr>
        <w:pStyle w:val="PL"/>
      </w:pPr>
      <w:r>
        <w:t xml:space="preserve">        - {}</w:t>
      </w:r>
    </w:p>
    <w:p w14:paraId="488D0D27" w14:textId="77777777" w:rsidR="00234841" w:rsidRDefault="00234841" w:rsidP="00234841">
      <w:pPr>
        <w:pStyle w:val="PL"/>
      </w:pPr>
      <w:r>
        <w:t xml:space="preserve">        - oAuth2ClientCredentials:</w:t>
      </w:r>
    </w:p>
    <w:p w14:paraId="663E6DA1" w14:textId="77777777" w:rsidR="00234841" w:rsidRDefault="00234841" w:rsidP="00234841">
      <w:pPr>
        <w:pStyle w:val="PL"/>
      </w:pPr>
      <w:r>
        <w:t xml:space="preserve">          - nudr-dr</w:t>
      </w:r>
    </w:p>
    <w:p w14:paraId="040098E0" w14:textId="77777777" w:rsidR="00234841" w:rsidRDefault="00234841" w:rsidP="00234841">
      <w:pPr>
        <w:pStyle w:val="PL"/>
      </w:pPr>
      <w:r>
        <w:t xml:space="preserve">        - oAuth2ClientCredentials:</w:t>
      </w:r>
    </w:p>
    <w:p w14:paraId="25F5859F" w14:textId="77777777" w:rsidR="00234841" w:rsidRDefault="00234841" w:rsidP="00234841">
      <w:pPr>
        <w:pStyle w:val="PL"/>
      </w:pPr>
      <w:r>
        <w:t xml:space="preserve">          - nudr-dr</w:t>
      </w:r>
    </w:p>
    <w:p w14:paraId="5713D9BC" w14:textId="77777777" w:rsidR="00234841" w:rsidRPr="00533C32" w:rsidRDefault="00234841" w:rsidP="00234841">
      <w:pPr>
        <w:pStyle w:val="PL"/>
        <w:rPr>
          <w:lang w:eastAsia="zh-CN"/>
        </w:rPr>
      </w:pPr>
      <w:r>
        <w:t xml:space="preserve">          - nudr-dr:subscription-data</w:t>
      </w:r>
    </w:p>
    <w:p w14:paraId="2F94EB3F" w14:textId="77777777" w:rsidR="00234841" w:rsidRPr="00533C32" w:rsidRDefault="00234841" w:rsidP="00234841">
      <w:pPr>
        <w:pStyle w:val="PL"/>
      </w:pPr>
      <w:r w:rsidRPr="00533C32">
        <w:t xml:space="preserve">      parameters:</w:t>
      </w:r>
    </w:p>
    <w:p w14:paraId="7F11A394" w14:textId="77777777" w:rsidR="00234841" w:rsidRPr="00533C32" w:rsidRDefault="00234841" w:rsidP="00234841">
      <w:pPr>
        <w:pStyle w:val="PL"/>
      </w:pPr>
      <w:r w:rsidRPr="00533C32">
        <w:t xml:space="preserve">        - name: ueId</w:t>
      </w:r>
    </w:p>
    <w:p w14:paraId="62BD60D8" w14:textId="77777777" w:rsidR="00234841" w:rsidRPr="00533C32" w:rsidRDefault="00234841" w:rsidP="00234841">
      <w:pPr>
        <w:pStyle w:val="PL"/>
      </w:pPr>
      <w:r w:rsidRPr="00533C32">
        <w:t xml:space="preserve">          in: path</w:t>
      </w:r>
    </w:p>
    <w:p w14:paraId="163936E2" w14:textId="77777777" w:rsidR="00234841" w:rsidRPr="00533C32" w:rsidRDefault="00234841" w:rsidP="00234841">
      <w:pPr>
        <w:pStyle w:val="PL"/>
      </w:pPr>
      <w:r w:rsidRPr="00533C32">
        <w:t xml:space="preserve">          description: UE id</w:t>
      </w:r>
    </w:p>
    <w:p w14:paraId="2BFB2B9C" w14:textId="77777777" w:rsidR="00234841" w:rsidRPr="00533C32" w:rsidRDefault="00234841" w:rsidP="00234841">
      <w:pPr>
        <w:pStyle w:val="PL"/>
      </w:pPr>
      <w:r w:rsidRPr="00533C32">
        <w:t xml:space="preserve">          required: true</w:t>
      </w:r>
    </w:p>
    <w:p w14:paraId="5DC4B94A" w14:textId="77777777" w:rsidR="00234841" w:rsidRPr="00533C32" w:rsidRDefault="00234841" w:rsidP="00234841">
      <w:pPr>
        <w:pStyle w:val="PL"/>
      </w:pPr>
      <w:r w:rsidRPr="00533C32">
        <w:t xml:space="preserve">          schema:</w:t>
      </w:r>
    </w:p>
    <w:p w14:paraId="5F053FDF" w14:textId="77777777" w:rsidR="00234841" w:rsidRPr="00533C32" w:rsidRDefault="00234841" w:rsidP="00234841">
      <w:pPr>
        <w:pStyle w:val="PL"/>
      </w:pPr>
      <w:r w:rsidRPr="00533C32">
        <w:t xml:space="preserve">            $ref: 'TS29571_CommonData.yaml#/components/schemas/VarUeId'</w:t>
      </w:r>
    </w:p>
    <w:p w14:paraId="67702EBE" w14:textId="77777777" w:rsidR="00234841" w:rsidRPr="00533C32" w:rsidRDefault="00234841" w:rsidP="00234841">
      <w:pPr>
        <w:pStyle w:val="PL"/>
      </w:pPr>
      <w:r w:rsidRPr="00533C32">
        <w:t xml:space="preserve">        - name: servingPlmnId</w:t>
      </w:r>
    </w:p>
    <w:p w14:paraId="55BE1BF8" w14:textId="77777777" w:rsidR="00234841" w:rsidRPr="00533C32" w:rsidRDefault="00234841" w:rsidP="00234841">
      <w:pPr>
        <w:pStyle w:val="PL"/>
      </w:pPr>
      <w:r w:rsidRPr="00533C32">
        <w:t xml:space="preserve">          in: path</w:t>
      </w:r>
    </w:p>
    <w:p w14:paraId="7943D6FA" w14:textId="77777777" w:rsidR="00234841" w:rsidRPr="00533C32" w:rsidRDefault="00234841" w:rsidP="00234841">
      <w:pPr>
        <w:pStyle w:val="PL"/>
      </w:pPr>
      <w:r w:rsidRPr="00533C32">
        <w:t xml:space="preserve">          description: PLMN ID</w:t>
      </w:r>
    </w:p>
    <w:p w14:paraId="3A9B2583" w14:textId="77777777" w:rsidR="00234841" w:rsidRPr="00533C32" w:rsidRDefault="00234841" w:rsidP="00234841">
      <w:pPr>
        <w:pStyle w:val="PL"/>
      </w:pPr>
      <w:r w:rsidRPr="00533C32">
        <w:t xml:space="preserve">          required: true</w:t>
      </w:r>
    </w:p>
    <w:p w14:paraId="6CFAF39F" w14:textId="77777777" w:rsidR="00234841" w:rsidRPr="00533C32" w:rsidRDefault="00234841" w:rsidP="00234841">
      <w:pPr>
        <w:pStyle w:val="PL"/>
      </w:pPr>
      <w:r w:rsidRPr="00533C32">
        <w:t xml:space="preserve">          schema:</w:t>
      </w:r>
    </w:p>
    <w:p w14:paraId="7260FD37" w14:textId="77777777" w:rsidR="00234841" w:rsidRPr="00533C32" w:rsidRDefault="00234841" w:rsidP="00234841">
      <w:pPr>
        <w:pStyle w:val="PL"/>
      </w:pPr>
      <w:r w:rsidRPr="00533C32">
        <w:t xml:space="preserve">            $ref: '#/components/schemas/VarPlmnId'</w:t>
      </w:r>
    </w:p>
    <w:p w14:paraId="0DDF1AE6" w14:textId="77777777" w:rsidR="00234841" w:rsidRPr="00533C32" w:rsidRDefault="00234841" w:rsidP="00234841">
      <w:pPr>
        <w:pStyle w:val="PL"/>
      </w:pPr>
      <w:r w:rsidRPr="00533C32">
        <w:t xml:space="preserve">        - name: single-nssai</w:t>
      </w:r>
    </w:p>
    <w:p w14:paraId="43179D08" w14:textId="77777777" w:rsidR="00234841" w:rsidRPr="00533C32" w:rsidRDefault="00234841" w:rsidP="00234841">
      <w:pPr>
        <w:pStyle w:val="PL"/>
        <w:rPr>
          <w:lang w:eastAsia="zh-CN"/>
        </w:rPr>
      </w:pPr>
      <w:r w:rsidRPr="00533C32">
        <w:t xml:space="preserve">          in: query</w:t>
      </w:r>
    </w:p>
    <w:p w14:paraId="7BF00D93" w14:textId="77777777" w:rsidR="00234841" w:rsidRPr="00533C32" w:rsidRDefault="00234841" w:rsidP="00234841">
      <w:pPr>
        <w:pStyle w:val="PL"/>
      </w:pPr>
      <w:r w:rsidRPr="00533C32">
        <w:t xml:space="preserve">          content:</w:t>
      </w:r>
    </w:p>
    <w:p w14:paraId="4345C028" w14:textId="77777777" w:rsidR="00234841" w:rsidRPr="00533C32" w:rsidRDefault="00234841" w:rsidP="00234841">
      <w:pPr>
        <w:pStyle w:val="PL"/>
      </w:pPr>
      <w:r w:rsidRPr="00533C32">
        <w:t xml:space="preserve">            application/json:</w:t>
      </w:r>
    </w:p>
    <w:p w14:paraId="65E98CD4" w14:textId="77777777" w:rsidR="00234841" w:rsidRPr="00533C32" w:rsidRDefault="00234841" w:rsidP="00234841">
      <w:pPr>
        <w:pStyle w:val="PL"/>
        <w:rPr>
          <w:lang w:eastAsia="zh-CN"/>
        </w:rPr>
      </w:pPr>
      <w:r w:rsidRPr="00533C32">
        <w:t xml:space="preserve">              schema:</w:t>
      </w:r>
    </w:p>
    <w:p w14:paraId="4BCC9A19"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$ref: '#/components/schemas/VarSnssai'</w:t>
      </w:r>
    </w:p>
    <w:p w14:paraId="03409F4E" w14:textId="77777777" w:rsidR="00234841" w:rsidRPr="00533C32" w:rsidRDefault="00234841" w:rsidP="00234841">
      <w:pPr>
        <w:pStyle w:val="PL"/>
      </w:pPr>
      <w:r w:rsidRPr="00533C32">
        <w:t xml:space="preserve">          description: single NSSAI</w:t>
      </w:r>
    </w:p>
    <w:p w14:paraId="612C2E3A" w14:textId="77777777" w:rsidR="00234841" w:rsidRPr="00533C32" w:rsidRDefault="00234841" w:rsidP="00234841">
      <w:pPr>
        <w:pStyle w:val="PL"/>
      </w:pPr>
      <w:r w:rsidRPr="00533C32">
        <w:t xml:space="preserve">          required: false</w:t>
      </w:r>
    </w:p>
    <w:p w14:paraId="76F65E6E" w14:textId="77777777" w:rsidR="00234841" w:rsidRPr="00533C32" w:rsidRDefault="00234841" w:rsidP="00234841">
      <w:pPr>
        <w:pStyle w:val="PL"/>
      </w:pPr>
      <w:r w:rsidRPr="00533C32">
        <w:t xml:space="preserve">        - name: dnn</w:t>
      </w:r>
    </w:p>
    <w:p w14:paraId="6491A05D" w14:textId="77777777" w:rsidR="00234841" w:rsidRPr="00533C32" w:rsidRDefault="00234841" w:rsidP="00234841">
      <w:pPr>
        <w:pStyle w:val="PL"/>
      </w:pPr>
      <w:r w:rsidRPr="00533C32">
        <w:t xml:space="preserve">          in: query</w:t>
      </w:r>
    </w:p>
    <w:p w14:paraId="41C1FA1C" w14:textId="77777777" w:rsidR="00234841" w:rsidRPr="00533C32" w:rsidRDefault="00234841" w:rsidP="00234841">
      <w:pPr>
        <w:pStyle w:val="PL"/>
      </w:pPr>
      <w:r w:rsidRPr="00533C32">
        <w:t xml:space="preserve">          description: DNN</w:t>
      </w:r>
    </w:p>
    <w:p w14:paraId="49A4D458" w14:textId="77777777" w:rsidR="00234841" w:rsidRPr="00533C32" w:rsidRDefault="00234841" w:rsidP="00234841">
      <w:pPr>
        <w:pStyle w:val="PL"/>
      </w:pPr>
      <w:r w:rsidRPr="00533C32">
        <w:t xml:space="preserve">          required: false</w:t>
      </w:r>
    </w:p>
    <w:p w14:paraId="53731B72" w14:textId="77777777" w:rsidR="00234841" w:rsidRPr="00533C32" w:rsidRDefault="00234841" w:rsidP="00234841">
      <w:pPr>
        <w:pStyle w:val="PL"/>
      </w:pPr>
      <w:r w:rsidRPr="00533C32">
        <w:t xml:space="preserve">          schema:</w:t>
      </w:r>
    </w:p>
    <w:p w14:paraId="01F0B856" w14:textId="77777777" w:rsidR="00234841" w:rsidRPr="00533C32" w:rsidRDefault="00234841" w:rsidP="00234841">
      <w:pPr>
        <w:pStyle w:val="PL"/>
        <w:rPr>
          <w:lang w:eastAsia="zh-CN"/>
        </w:rPr>
      </w:pPr>
      <w:r w:rsidRPr="00533C32">
        <w:lastRenderedPageBreak/>
        <w:t xml:space="preserve">            $ref: '#/components/schemas/Dnn'</w:t>
      </w:r>
    </w:p>
    <w:p w14:paraId="0ADC7F81" w14:textId="77777777" w:rsidR="00234841" w:rsidRPr="00533C32" w:rsidRDefault="00234841" w:rsidP="00234841">
      <w:pPr>
        <w:pStyle w:val="PL"/>
        <w:rPr>
          <w:lang w:eastAsia="zh-CN"/>
        </w:rPr>
      </w:pPr>
      <w:r w:rsidRPr="00533C32">
        <w:rPr>
          <w:lang w:eastAsia="zh-CN"/>
        </w:rPr>
        <w:t xml:space="preserve">        - name: fields</w:t>
      </w:r>
    </w:p>
    <w:p w14:paraId="48143D8C" w14:textId="77777777" w:rsidR="00234841" w:rsidRPr="00533C32" w:rsidRDefault="00234841" w:rsidP="00234841">
      <w:pPr>
        <w:pStyle w:val="PL"/>
        <w:rPr>
          <w:lang w:eastAsia="zh-CN"/>
        </w:rPr>
      </w:pPr>
      <w:r w:rsidRPr="00533C32">
        <w:rPr>
          <w:lang w:eastAsia="zh-CN"/>
        </w:rPr>
        <w:t xml:space="preserve">          in: query</w:t>
      </w:r>
    </w:p>
    <w:p w14:paraId="4B8A11D8" w14:textId="77777777" w:rsidR="00234841" w:rsidRPr="00533C32" w:rsidRDefault="00234841" w:rsidP="00234841">
      <w:pPr>
        <w:pStyle w:val="PL"/>
        <w:rPr>
          <w:lang w:eastAsia="zh-CN"/>
        </w:rPr>
      </w:pPr>
      <w:r w:rsidRPr="00533C32">
        <w:rPr>
          <w:lang w:eastAsia="zh-CN"/>
        </w:rPr>
        <w:t xml:space="preserve">          description: attributes to be retrieved</w:t>
      </w:r>
    </w:p>
    <w:p w14:paraId="0ADB6EE7" w14:textId="77777777" w:rsidR="00234841" w:rsidRPr="00533C32" w:rsidRDefault="00234841" w:rsidP="00234841">
      <w:pPr>
        <w:pStyle w:val="PL"/>
        <w:rPr>
          <w:lang w:eastAsia="zh-CN"/>
        </w:rPr>
      </w:pPr>
      <w:r w:rsidRPr="00533C32">
        <w:rPr>
          <w:lang w:eastAsia="zh-CN"/>
        </w:rPr>
        <w:t xml:space="preserve">          required: false</w:t>
      </w:r>
    </w:p>
    <w:p w14:paraId="1F3A48D2" w14:textId="77777777" w:rsidR="00234841" w:rsidRPr="00533C32" w:rsidRDefault="00234841" w:rsidP="00234841">
      <w:pPr>
        <w:pStyle w:val="PL"/>
        <w:rPr>
          <w:lang w:eastAsia="zh-CN"/>
        </w:rPr>
      </w:pPr>
      <w:r w:rsidRPr="00533C32">
        <w:rPr>
          <w:lang w:eastAsia="zh-CN"/>
        </w:rPr>
        <w:t xml:space="preserve">          schema:</w:t>
      </w:r>
    </w:p>
    <w:p w14:paraId="1A085CE9" w14:textId="77777777" w:rsidR="00234841" w:rsidRPr="00533C32" w:rsidRDefault="00234841" w:rsidP="00234841">
      <w:pPr>
        <w:pStyle w:val="PL"/>
        <w:rPr>
          <w:lang w:eastAsia="zh-CN"/>
        </w:rPr>
      </w:pPr>
      <w:r w:rsidRPr="00533C32">
        <w:rPr>
          <w:lang w:eastAsia="zh-CN"/>
        </w:rPr>
        <w:t xml:space="preserve">            type: array</w:t>
      </w:r>
    </w:p>
    <w:p w14:paraId="4DE10819" w14:textId="77777777" w:rsidR="00234841" w:rsidRPr="00533C32" w:rsidRDefault="00234841" w:rsidP="00234841">
      <w:pPr>
        <w:pStyle w:val="PL"/>
        <w:rPr>
          <w:lang w:eastAsia="zh-CN"/>
        </w:rPr>
      </w:pPr>
      <w:r w:rsidRPr="00533C32">
        <w:rPr>
          <w:lang w:eastAsia="zh-CN"/>
        </w:rPr>
        <w:t xml:space="preserve">            items:</w:t>
      </w:r>
    </w:p>
    <w:p w14:paraId="4D007C6D" w14:textId="77777777" w:rsidR="00234841" w:rsidRPr="00533C32" w:rsidRDefault="00234841" w:rsidP="00234841">
      <w:pPr>
        <w:pStyle w:val="PL"/>
        <w:rPr>
          <w:lang w:eastAsia="zh-CN"/>
        </w:rPr>
      </w:pPr>
      <w:r w:rsidRPr="00533C32">
        <w:rPr>
          <w:lang w:eastAsia="zh-CN"/>
        </w:rPr>
        <w:t xml:space="preserve">              type: string</w:t>
      </w:r>
    </w:p>
    <w:p w14:paraId="26B2372B" w14:textId="77777777" w:rsidR="00234841" w:rsidRPr="00533C32" w:rsidRDefault="00234841" w:rsidP="00234841">
      <w:pPr>
        <w:pStyle w:val="PL"/>
        <w:rPr>
          <w:lang w:eastAsia="zh-CN"/>
        </w:rPr>
      </w:pPr>
      <w:r w:rsidRPr="00533C32">
        <w:rPr>
          <w:lang w:eastAsia="zh-CN"/>
        </w:rPr>
        <w:t xml:space="preserve">            minItems: 1</w:t>
      </w:r>
    </w:p>
    <w:p w14:paraId="1DFB30BC" w14:textId="77777777" w:rsidR="00234841" w:rsidRPr="00533C32" w:rsidRDefault="00234841" w:rsidP="00234841">
      <w:pPr>
        <w:pStyle w:val="PL"/>
      </w:pPr>
      <w:r w:rsidRPr="00533C32">
        <w:t xml:space="preserve">          style: form</w:t>
      </w:r>
    </w:p>
    <w:p w14:paraId="4889540B" w14:textId="77777777" w:rsidR="00234841" w:rsidRPr="00533C32" w:rsidRDefault="00234841" w:rsidP="00234841">
      <w:pPr>
        <w:pStyle w:val="PL"/>
        <w:rPr>
          <w:lang w:eastAsia="zh-CN"/>
        </w:rPr>
      </w:pPr>
      <w:r w:rsidRPr="00533C32">
        <w:t xml:space="preserve">          explode: false</w:t>
      </w:r>
    </w:p>
    <w:p w14:paraId="576A093B" w14:textId="77777777" w:rsidR="00234841" w:rsidRPr="00533C32" w:rsidRDefault="00234841" w:rsidP="00234841">
      <w:pPr>
        <w:pStyle w:val="PL"/>
      </w:pPr>
      <w:r w:rsidRPr="00533C32">
        <w:t xml:space="preserve">        - name: supported-features</w:t>
      </w:r>
    </w:p>
    <w:p w14:paraId="19F0F11B" w14:textId="77777777" w:rsidR="00234841" w:rsidRPr="00533C32" w:rsidRDefault="00234841" w:rsidP="00234841">
      <w:pPr>
        <w:pStyle w:val="PL"/>
      </w:pPr>
      <w:r w:rsidRPr="00533C32">
        <w:t xml:space="preserve">          in: query</w:t>
      </w:r>
    </w:p>
    <w:p w14:paraId="4B5E5606" w14:textId="77777777" w:rsidR="00234841" w:rsidRPr="00533C32" w:rsidRDefault="00234841" w:rsidP="00234841">
      <w:pPr>
        <w:pStyle w:val="PL"/>
      </w:pPr>
      <w:r w:rsidRPr="00533C32">
        <w:t xml:space="preserve">          description: Supported Features</w:t>
      </w:r>
    </w:p>
    <w:p w14:paraId="7D170D60" w14:textId="77777777" w:rsidR="00234841" w:rsidRPr="00533C32" w:rsidRDefault="00234841" w:rsidP="00234841">
      <w:pPr>
        <w:pStyle w:val="PL"/>
      </w:pPr>
      <w:r w:rsidRPr="00533C32">
        <w:t xml:space="preserve">          schema:</w:t>
      </w:r>
    </w:p>
    <w:p w14:paraId="78691CF9" w14:textId="77777777" w:rsidR="00234841" w:rsidRPr="00533C32" w:rsidRDefault="00234841" w:rsidP="00234841">
      <w:pPr>
        <w:pStyle w:val="PL"/>
        <w:rPr>
          <w:lang w:eastAsia="zh-CN"/>
        </w:rPr>
      </w:pPr>
      <w:r w:rsidRPr="00533C32">
        <w:t xml:space="preserve">             $ref: 'TS29571_CommonData.yaml#/components/schemas/SupportedFeatures'</w:t>
      </w:r>
    </w:p>
    <w:p w14:paraId="73897B75" w14:textId="77777777" w:rsidR="00234841" w:rsidRPr="00533C32" w:rsidRDefault="00234841" w:rsidP="00234841">
      <w:pPr>
        <w:pStyle w:val="PL"/>
      </w:pPr>
      <w:r w:rsidRPr="00533C32">
        <w:t xml:space="preserve">        - name: If-None-Match</w:t>
      </w:r>
    </w:p>
    <w:p w14:paraId="7C523335" w14:textId="77777777" w:rsidR="00234841" w:rsidRPr="00533C32" w:rsidRDefault="00234841" w:rsidP="00234841">
      <w:pPr>
        <w:pStyle w:val="PL"/>
      </w:pPr>
      <w:r w:rsidRPr="00533C32">
        <w:t xml:space="preserve">          in: header</w:t>
      </w:r>
    </w:p>
    <w:p w14:paraId="78837442" w14:textId="77777777" w:rsidR="00234841" w:rsidRPr="00533C32" w:rsidRDefault="00234841" w:rsidP="00234841">
      <w:pPr>
        <w:pStyle w:val="PL"/>
      </w:pPr>
      <w:r w:rsidRPr="00533C32">
        <w:t xml:space="preserve">          description: Validator for conditional requests, as described in RFC 7232, 3.2</w:t>
      </w:r>
    </w:p>
    <w:p w14:paraId="660FF97E" w14:textId="77777777" w:rsidR="00234841" w:rsidRPr="00533C32" w:rsidRDefault="00234841" w:rsidP="00234841">
      <w:pPr>
        <w:pStyle w:val="PL"/>
      </w:pPr>
      <w:r w:rsidRPr="00533C32">
        <w:t xml:space="preserve">          schema:</w:t>
      </w:r>
    </w:p>
    <w:p w14:paraId="0DE337CF" w14:textId="77777777" w:rsidR="00234841" w:rsidRPr="00533C32" w:rsidRDefault="00234841" w:rsidP="00234841">
      <w:pPr>
        <w:pStyle w:val="PL"/>
      </w:pPr>
      <w:r w:rsidRPr="00533C32">
        <w:t xml:space="preserve">            type: string</w:t>
      </w:r>
    </w:p>
    <w:p w14:paraId="60E0BC4A" w14:textId="77777777" w:rsidR="00234841" w:rsidRPr="00533C32" w:rsidRDefault="00234841" w:rsidP="00234841">
      <w:pPr>
        <w:pStyle w:val="PL"/>
      </w:pPr>
      <w:r w:rsidRPr="00533C32">
        <w:t xml:space="preserve">        - name: If-Modified-Since</w:t>
      </w:r>
    </w:p>
    <w:p w14:paraId="28A456A6" w14:textId="77777777" w:rsidR="00234841" w:rsidRPr="00533C32" w:rsidRDefault="00234841" w:rsidP="00234841">
      <w:pPr>
        <w:pStyle w:val="PL"/>
      </w:pPr>
      <w:r w:rsidRPr="00533C32">
        <w:t xml:space="preserve">          in: header</w:t>
      </w:r>
    </w:p>
    <w:p w14:paraId="439CEA22" w14:textId="77777777" w:rsidR="00234841" w:rsidRPr="00533C32" w:rsidRDefault="00234841" w:rsidP="00234841">
      <w:pPr>
        <w:pStyle w:val="PL"/>
      </w:pPr>
      <w:r w:rsidRPr="00533C32">
        <w:t xml:space="preserve">          description: Validator for conditional requests, as described in RFC 7232, 3.3</w:t>
      </w:r>
    </w:p>
    <w:p w14:paraId="75CEED4B" w14:textId="77777777" w:rsidR="00234841" w:rsidRPr="00533C32" w:rsidRDefault="00234841" w:rsidP="00234841">
      <w:pPr>
        <w:pStyle w:val="PL"/>
      </w:pPr>
      <w:r w:rsidRPr="00533C32">
        <w:t xml:space="preserve">          schema:</w:t>
      </w:r>
    </w:p>
    <w:p w14:paraId="1E72595F" w14:textId="77777777" w:rsidR="00234841" w:rsidRPr="00533C32" w:rsidRDefault="00234841" w:rsidP="00234841">
      <w:pPr>
        <w:pStyle w:val="PL"/>
        <w:rPr>
          <w:lang w:eastAsia="zh-CN"/>
        </w:rPr>
      </w:pPr>
      <w:r w:rsidRPr="00533C32">
        <w:t xml:space="preserve">            type: string</w:t>
      </w:r>
    </w:p>
    <w:p w14:paraId="23DB668F" w14:textId="77777777" w:rsidR="00234841" w:rsidRPr="00533C32" w:rsidRDefault="00234841" w:rsidP="00234841">
      <w:pPr>
        <w:pStyle w:val="PL"/>
      </w:pPr>
      <w:r w:rsidRPr="00533C32">
        <w:t xml:space="preserve">      responses:</w:t>
      </w:r>
    </w:p>
    <w:p w14:paraId="32FA35A5" w14:textId="77777777" w:rsidR="00234841" w:rsidRPr="00533C32" w:rsidRDefault="00234841" w:rsidP="00234841">
      <w:pPr>
        <w:pStyle w:val="PL"/>
      </w:pPr>
      <w:r w:rsidRPr="00533C32">
        <w:t xml:space="preserve">        '200':</w:t>
      </w:r>
    </w:p>
    <w:p w14:paraId="43E8CF89" w14:textId="77777777" w:rsidR="00234841" w:rsidRPr="00533C32" w:rsidRDefault="00234841" w:rsidP="00234841">
      <w:pPr>
        <w:pStyle w:val="PL"/>
      </w:pPr>
      <w:r w:rsidRPr="00533C32">
        <w:t xml:space="preserve">          description: Expected response to a valid request</w:t>
      </w:r>
    </w:p>
    <w:p w14:paraId="556E9761" w14:textId="77777777" w:rsidR="00234841" w:rsidRPr="00533C32" w:rsidRDefault="00234841" w:rsidP="00234841">
      <w:pPr>
        <w:pStyle w:val="PL"/>
      </w:pPr>
      <w:r w:rsidRPr="00533C32">
        <w:t xml:space="preserve">          content:</w:t>
      </w:r>
    </w:p>
    <w:p w14:paraId="0EB25190" w14:textId="77777777" w:rsidR="00234841" w:rsidRPr="00533C32" w:rsidRDefault="00234841" w:rsidP="00234841">
      <w:pPr>
        <w:pStyle w:val="PL"/>
      </w:pPr>
      <w:r w:rsidRPr="00533C32">
        <w:t xml:space="preserve">            application/json:</w:t>
      </w:r>
    </w:p>
    <w:p w14:paraId="69EFB54F" w14:textId="77777777" w:rsidR="00234841" w:rsidRPr="00533C32" w:rsidRDefault="00234841" w:rsidP="00234841">
      <w:pPr>
        <w:pStyle w:val="PL"/>
        <w:rPr>
          <w:lang w:eastAsia="zh-CN"/>
        </w:rPr>
      </w:pPr>
      <w:r w:rsidRPr="00533C32">
        <w:t xml:space="preserve">              schema:</w:t>
      </w:r>
    </w:p>
    <w:p w14:paraId="2C0B9A27" w14:textId="77777777" w:rsidR="00234841" w:rsidRPr="00533C32" w:rsidRDefault="00234841" w:rsidP="00234841">
      <w:pPr>
        <w:pStyle w:val="PL"/>
        <w:rPr>
          <w:lang w:eastAsia="zh-CN"/>
        </w:rPr>
      </w:pPr>
      <w:r w:rsidRPr="00533C32">
        <w:t xml:space="preserve">                $ref: '#/components/schemas/S</w:t>
      </w:r>
      <w:r>
        <w:t>m</w:t>
      </w:r>
      <w:r w:rsidRPr="00533C32">
        <w:t>SubsData'</w:t>
      </w:r>
    </w:p>
    <w:p w14:paraId="542586B6" w14:textId="77777777" w:rsidR="00234841" w:rsidRPr="00533C32" w:rsidRDefault="00234841" w:rsidP="00234841">
      <w:pPr>
        <w:pStyle w:val="PL"/>
      </w:pPr>
      <w:r w:rsidRPr="00533C32">
        <w:t xml:space="preserve">          headers:</w:t>
      </w:r>
    </w:p>
    <w:p w14:paraId="3EADC4F7" w14:textId="77777777" w:rsidR="00234841" w:rsidRPr="00533C32" w:rsidRDefault="00234841" w:rsidP="00234841">
      <w:pPr>
        <w:pStyle w:val="PL"/>
      </w:pPr>
      <w:r w:rsidRPr="00533C32">
        <w:t xml:space="preserve">            Cache-Control:</w:t>
      </w:r>
    </w:p>
    <w:p w14:paraId="2B6A1132" w14:textId="77777777" w:rsidR="00234841" w:rsidRPr="00533C32" w:rsidRDefault="00234841" w:rsidP="00234841">
      <w:pPr>
        <w:pStyle w:val="PL"/>
      </w:pPr>
      <w:r w:rsidRPr="00533C32">
        <w:t xml:space="preserve">              description: Cache-Control containing max-age, as described in RFC 7234, 5.2</w:t>
      </w:r>
    </w:p>
    <w:p w14:paraId="1F22805C" w14:textId="77777777" w:rsidR="00234841" w:rsidRPr="00533C32" w:rsidRDefault="00234841" w:rsidP="00234841">
      <w:pPr>
        <w:pStyle w:val="PL"/>
      </w:pPr>
      <w:r w:rsidRPr="00533C32">
        <w:t xml:space="preserve">              schema:</w:t>
      </w:r>
    </w:p>
    <w:p w14:paraId="09A3110F" w14:textId="77777777" w:rsidR="00234841" w:rsidRPr="00533C32" w:rsidRDefault="00234841" w:rsidP="00234841">
      <w:pPr>
        <w:pStyle w:val="PL"/>
      </w:pPr>
      <w:r w:rsidRPr="00533C32">
        <w:t xml:space="preserve">                type: string</w:t>
      </w:r>
    </w:p>
    <w:p w14:paraId="4FD21270" w14:textId="77777777" w:rsidR="00234841" w:rsidRPr="00533C32" w:rsidRDefault="00234841" w:rsidP="00234841">
      <w:pPr>
        <w:pStyle w:val="PL"/>
      </w:pPr>
      <w:r w:rsidRPr="00533C32">
        <w:t xml:space="preserve">            ETag:</w:t>
      </w:r>
    </w:p>
    <w:p w14:paraId="491A300C" w14:textId="77777777" w:rsidR="00234841" w:rsidRPr="00533C32" w:rsidRDefault="00234841" w:rsidP="00234841">
      <w:pPr>
        <w:pStyle w:val="PL"/>
      </w:pPr>
      <w:r w:rsidRPr="00533C32">
        <w:t xml:space="preserve">              description: Entity Tag, containing a strong validator, as described in RFC 7232, 2.3</w:t>
      </w:r>
    </w:p>
    <w:p w14:paraId="0CB222A4" w14:textId="77777777" w:rsidR="00234841" w:rsidRPr="00533C32" w:rsidRDefault="00234841" w:rsidP="00234841">
      <w:pPr>
        <w:pStyle w:val="PL"/>
      </w:pPr>
      <w:r w:rsidRPr="00533C32">
        <w:t xml:space="preserve">              schema:</w:t>
      </w:r>
    </w:p>
    <w:p w14:paraId="28E79EBC" w14:textId="77777777" w:rsidR="00234841" w:rsidRPr="00533C32" w:rsidRDefault="00234841" w:rsidP="00234841">
      <w:pPr>
        <w:pStyle w:val="PL"/>
      </w:pPr>
      <w:r w:rsidRPr="00533C32">
        <w:t xml:space="preserve">                type: string</w:t>
      </w:r>
    </w:p>
    <w:p w14:paraId="58C14BC4" w14:textId="77777777" w:rsidR="00234841" w:rsidRPr="00533C32" w:rsidRDefault="00234841" w:rsidP="00234841">
      <w:pPr>
        <w:pStyle w:val="PL"/>
      </w:pPr>
      <w:r w:rsidRPr="00533C32">
        <w:t xml:space="preserve">            Last-Modified:</w:t>
      </w:r>
    </w:p>
    <w:p w14:paraId="0A848442" w14:textId="77777777" w:rsidR="00234841" w:rsidRPr="00533C32" w:rsidRDefault="00234841" w:rsidP="00234841">
      <w:pPr>
        <w:pStyle w:val="PL"/>
      </w:pPr>
      <w:r w:rsidRPr="00533C32">
        <w:t xml:space="preserve">              description: Timestamp for last modification of the resource, as described in RFC 7232, 2.2</w:t>
      </w:r>
    </w:p>
    <w:p w14:paraId="18D29A97" w14:textId="77777777" w:rsidR="00234841" w:rsidRPr="00533C32" w:rsidRDefault="00234841" w:rsidP="00234841">
      <w:pPr>
        <w:pStyle w:val="PL"/>
      </w:pPr>
      <w:r w:rsidRPr="00533C32">
        <w:lastRenderedPageBreak/>
        <w:t xml:space="preserve">              schema:</w:t>
      </w:r>
    </w:p>
    <w:p w14:paraId="628158B0" w14:textId="77777777" w:rsidR="00234841" w:rsidRPr="00533C32" w:rsidRDefault="00234841" w:rsidP="00234841">
      <w:pPr>
        <w:pStyle w:val="PL"/>
        <w:rPr>
          <w:lang w:eastAsia="zh-CN"/>
        </w:rPr>
      </w:pPr>
      <w:r w:rsidRPr="00533C32">
        <w:t xml:space="preserve">                type: string</w:t>
      </w:r>
    </w:p>
    <w:p w14:paraId="17343CDE" w14:textId="77777777" w:rsidR="00234841" w:rsidRDefault="00234841" w:rsidP="00234841">
      <w:pPr>
        <w:pStyle w:val="PL"/>
        <w:rPr>
          <w:lang w:eastAsia="zh-CN"/>
        </w:rPr>
      </w:pPr>
      <w:r w:rsidRPr="00533C32">
        <w:t xml:space="preserve">        default:</w:t>
      </w:r>
    </w:p>
    <w:p w14:paraId="4A0FDDD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DBDC4F0" w14:textId="77777777" w:rsidR="00234841" w:rsidRPr="00533C32" w:rsidRDefault="00234841" w:rsidP="00234841">
      <w:pPr>
        <w:pStyle w:val="PL"/>
      </w:pPr>
    </w:p>
    <w:p w14:paraId="54390A7F" w14:textId="77777777" w:rsidR="00234841" w:rsidRPr="00533C32" w:rsidRDefault="00234841" w:rsidP="00234841">
      <w:pPr>
        <w:pStyle w:val="PL"/>
      </w:pPr>
      <w:r w:rsidRPr="00533C32">
        <w:t xml:space="preserve">  /subscription-data/{ueId}/context-data/amf-3gpp-access:</w:t>
      </w:r>
    </w:p>
    <w:p w14:paraId="2B5485C7" w14:textId="77777777" w:rsidR="00234841" w:rsidRPr="00533C32" w:rsidRDefault="00234841" w:rsidP="00234841">
      <w:pPr>
        <w:pStyle w:val="PL"/>
      </w:pPr>
      <w:r w:rsidRPr="00533C32">
        <w:t xml:space="preserve">    get:</w:t>
      </w:r>
    </w:p>
    <w:p w14:paraId="649CDC63" w14:textId="77777777" w:rsidR="00234841" w:rsidRPr="00533C32" w:rsidRDefault="00234841" w:rsidP="00234841">
      <w:pPr>
        <w:pStyle w:val="PL"/>
      </w:pPr>
      <w:r w:rsidRPr="00533C32">
        <w:t xml:space="preserve">      summary: Retrieves the AMF context data of a UE using 3gpp access</w:t>
      </w:r>
    </w:p>
    <w:p w14:paraId="70BFAB89" w14:textId="77777777" w:rsidR="00234841" w:rsidRPr="00533C32" w:rsidRDefault="00234841" w:rsidP="00234841">
      <w:pPr>
        <w:pStyle w:val="PL"/>
      </w:pPr>
      <w:r w:rsidRPr="00533C32">
        <w:t xml:space="preserve">      operationId: QueryAmfContext3gpp</w:t>
      </w:r>
    </w:p>
    <w:p w14:paraId="0424A45A" w14:textId="77777777" w:rsidR="00234841" w:rsidRPr="00533C32" w:rsidRDefault="00234841" w:rsidP="00234841">
      <w:pPr>
        <w:pStyle w:val="PL"/>
      </w:pPr>
      <w:r w:rsidRPr="00533C32">
        <w:t xml:space="preserve">      tags:</w:t>
      </w:r>
    </w:p>
    <w:p w14:paraId="0CC1D4A9" w14:textId="77777777" w:rsidR="00234841" w:rsidRDefault="00234841" w:rsidP="00234841">
      <w:pPr>
        <w:pStyle w:val="PL"/>
        <w:rPr>
          <w:lang w:eastAsia="zh-CN"/>
        </w:rPr>
      </w:pPr>
      <w:r w:rsidRPr="00533C32">
        <w:t xml:space="preserve">        - AMF 3GPP Access Registration (Document)</w:t>
      </w:r>
    </w:p>
    <w:p w14:paraId="03080135" w14:textId="77777777" w:rsidR="00234841" w:rsidRDefault="00234841" w:rsidP="00234841">
      <w:pPr>
        <w:pStyle w:val="PL"/>
      </w:pPr>
      <w:r>
        <w:t xml:space="preserve">      security:</w:t>
      </w:r>
    </w:p>
    <w:p w14:paraId="65230F5D" w14:textId="77777777" w:rsidR="00234841" w:rsidRDefault="00234841" w:rsidP="00234841">
      <w:pPr>
        <w:pStyle w:val="PL"/>
      </w:pPr>
      <w:r>
        <w:t xml:space="preserve">        - {}</w:t>
      </w:r>
    </w:p>
    <w:p w14:paraId="0D115D13" w14:textId="77777777" w:rsidR="00234841" w:rsidRDefault="00234841" w:rsidP="00234841">
      <w:pPr>
        <w:pStyle w:val="PL"/>
      </w:pPr>
      <w:r>
        <w:t xml:space="preserve">        - oAuth2ClientCredentials:</w:t>
      </w:r>
    </w:p>
    <w:p w14:paraId="6E2C56CD" w14:textId="77777777" w:rsidR="00234841" w:rsidRDefault="00234841" w:rsidP="00234841">
      <w:pPr>
        <w:pStyle w:val="PL"/>
      </w:pPr>
      <w:r>
        <w:t xml:space="preserve">          - nudr-dr</w:t>
      </w:r>
    </w:p>
    <w:p w14:paraId="360AD974" w14:textId="77777777" w:rsidR="00234841" w:rsidRDefault="00234841" w:rsidP="00234841">
      <w:pPr>
        <w:pStyle w:val="PL"/>
      </w:pPr>
      <w:r>
        <w:t xml:space="preserve">        - oAuth2ClientCredentials:</w:t>
      </w:r>
    </w:p>
    <w:p w14:paraId="59450F08" w14:textId="77777777" w:rsidR="00234841" w:rsidRDefault="00234841" w:rsidP="00234841">
      <w:pPr>
        <w:pStyle w:val="PL"/>
      </w:pPr>
      <w:r>
        <w:t xml:space="preserve">          - nudr-dr</w:t>
      </w:r>
    </w:p>
    <w:p w14:paraId="495E8238" w14:textId="77777777" w:rsidR="00234841" w:rsidRPr="00533C32" w:rsidRDefault="00234841" w:rsidP="00234841">
      <w:pPr>
        <w:pStyle w:val="PL"/>
        <w:rPr>
          <w:lang w:eastAsia="zh-CN"/>
        </w:rPr>
      </w:pPr>
      <w:r>
        <w:t xml:space="preserve">          - nudr-dr:subscription-data</w:t>
      </w:r>
    </w:p>
    <w:p w14:paraId="49B66FCA" w14:textId="77777777" w:rsidR="00234841" w:rsidRPr="00533C32" w:rsidRDefault="00234841" w:rsidP="00234841">
      <w:pPr>
        <w:pStyle w:val="PL"/>
      </w:pPr>
      <w:r w:rsidRPr="00533C32">
        <w:t xml:space="preserve">      parameters:</w:t>
      </w:r>
    </w:p>
    <w:p w14:paraId="76EB833A" w14:textId="77777777" w:rsidR="00234841" w:rsidRPr="00533C32" w:rsidRDefault="00234841" w:rsidP="00234841">
      <w:pPr>
        <w:pStyle w:val="PL"/>
      </w:pPr>
      <w:r w:rsidRPr="00533C32">
        <w:t xml:space="preserve">        - name: ueId</w:t>
      </w:r>
    </w:p>
    <w:p w14:paraId="44164906" w14:textId="77777777" w:rsidR="00234841" w:rsidRPr="00533C32" w:rsidRDefault="00234841" w:rsidP="00234841">
      <w:pPr>
        <w:pStyle w:val="PL"/>
      </w:pPr>
      <w:r w:rsidRPr="00533C32">
        <w:t xml:space="preserve">          in: path</w:t>
      </w:r>
    </w:p>
    <w:p w14:paraId="25FC35E3" w14:textId="77777777" w:rsidR="00234841" w:rsidRPr="00533C32" w:rsidRDefault="00234841" w:rsidP="00234841">
      <w:pPr>
        <w:pStyle w:val="PL"/>
      </w:pPr>
      <w:r w:rsidRPr="00533C32">
        <w:t xml:space="preserve">          description: UE id</w:t>
      </w:r>
    </w:p>
    <w:p w14:paraId="57ABFC9C" w14:textId="77777777" w:rsidR="00234841" w:rsidRPr="00533C32" w:rsidRDefault="00234841" w:rsidP="00234841">
      <w:pPr>
        <w:pStyle w:val="PL"/>
      </w:pPr>
      <w:r w:rsidRPr="00533C32">
        <w:t xml:space="preserve">          required: true</w:t>
      </w:r>
    </w:p>
    <w:p w14:paraId="7C06E0E2" w14:textId="77777777" w:rsidR="00234841" w:rsidRPr="00533C32" w:rsidRDefault="00234841" w:rsidP="00234841">
      <w:pPr>
        <w:pStyle w:val="PL"/>
      </w:pPr>
      <w:r w:rsidRPr="00533C32">
        <w:t xml:space="preserve">          schema:</w:t>
      </w:r>
    </w:p>
    <w:p w14:paraId="2EEE33BE" w14:textId="77777777" w:rsidR="00234841" w:rsidRPr="00533C32" w:rsidRDefault="00234841" w:rsidP="00234841">
      <w:pPr>
        <w:pStyle w:val="PL"/>
        <w:rPr>
          <w:lang w:eastAsia="zh-CN"/>
        </w:rPr>
      </w:pPr>
      <w:r w:rsidRPr="00533C32">
        <w:t xml:space="preserve">            $ref: 'TS29571_CommonData.yaml#/components/schemas/VarUeId'</w:t>
      </w:r>
    </w:p>
    <w:p w14:paraId="0343BA66" w14:textId="77777777" w:rsidR="00234841" w:rsidRPr="00533C32" w:rsidRDefault="00234841" w:rsidP="00234841">
      <w:pPr>
        <w:pStyle w:val="PL"/>
        <w:rPr>
          <w:lang w:eastAsia="zh-CN"/>
        </w:rPr>
      </w:pPr>
      <w:r w:rsidRPr="00533C32">
        <w:rPr>
          <w:lang w:eastAsia="zh-CN"/>
        </w:rPr>
        <w:t xml:space="preserve">        - name: fields</w:t>
      </w:r>
    </w:p>
    <w:p w14:paraId="58527B46" w14:textId="77777777" w:rsidR="00234841" w:rsidRPr="00533C32" w:rsidRDefault="00234841" w:rsidP="00234841">
      <w:pPr>
        <w:pStyle w:val="PL"/>
        <w:rPr>
          <w:lang w:eastAsia="zh-CN"/>
        </w:rPr>
      </w:pPr>
      <w:r w:rsidRPr="00533C32">
        <w:rPr>
          <w:lang w:eastAsia="zh-CN"/>
        </w:rPr>
        <w:t xml:space="preserve">          in: query</w:t>
      </w:r>
    </w:p>
    <w:p w14:paraId="6F500A51" w14:textId="77777777" w:rsidR="00234841" w:rsidRPr="00533C32" w:rsidRDefault="00234841" w:rsidP="00234841">
      <w:pPr>
        <w:pStyle w:val="PL"/>
        <w:rPr>
          <w:lang w:eastAsia="zh-CN"/>
        </w:rPr>
      </w:pPr>
      <w:r w:rsidRPr="00533C32">
        <w:rPr>
          <w:lang w:eastAsia="zh-CN"/>
        </w:rPr>
        <w:t xml:space="preserve">          description: attributes to be retrieved</w:t>
      </w:r>
    </w:p>
    <w:p w14:paraId="6CA8A6C1" w14:textId="77777777" w:rsidR="00234841" w:rsidRPr="00533C32" w:rsidRDefault="00234841" w:rsidP="00234841">
      <w:pPr>
        <w:pStyle w:val="PL"/>
        <w:rPr>
          <w:lang w:eastAsia="zh-CN"/>
        </w:rPr>
      </w:pPr>
      <w:r w:rsidRPr="00533C32">
        <w:rPr>
          <w:lang w:eastAsia="zh-CN"/>
        </w:rPr>
        <w:t xml:space="preserve">          required: false</w:t>
      </w:r>
    </w:p>
    <w:p w14:paraId="1D123885" w14:textId="77777777" w:rsidR="00234841" w:rsidRPr="00533C32" w:rsidRDefault="00234841" w:rsidP="00234841">
      <w:pPr>
        <w:pStyle w:val="PL"/>
        <w:rPr>
          <w:lang w:eastAsia="zh-CN"/>
        </w:rPr>
      </w:pPr>
      <w:r w:rsidRPr="00533C32">
        <w:rPr>
          <w:lang w:eastAsia="zh-CN"/>
        </w:rPr>
        <w:t xml:space="preserve">          schema:</w:t>
      </w:r>
    </w:p>
    <w:p w14:paraId="5F0F0A46" w14:textId="77777777" w:rsidR="00234841" w:rsidRPr="00533C32" w:rsidRDefault="00234841" w:rsidP="00234841">
      <w:pPr>
        <w:pStyle w:val="PL"/>
        <w:rPr>
          <w:lang w:eastAsia="zh-CN"/>
        </w:rPr>
      </w:pPr>
      <w:r w:rsidRPr="00533C32">
        <w:rPr>
          <w:lang w:eastAsia="zh-CN"/>
        </w:rPr>
        <w:t xml:space="preserve">            type: array</w:t>
      </w:r>
    </w:p>
    <w:p w14:paraId="5F0A15F7" w14:textId="77777777" w:rsidR="00234841" w:rsidRPr="00533C32" w:rsidRDefault="00234841" w:rsidP="00234841">
      <w:pPr>
        <w:pStyle w:val="PL"/>
        <w:rPr>
          <w:lang w:eastAsia="zh-CN"/>
        </w:rPr>
      </w:pPr>
      <w:r w:rsidRPr="00533C32">
        <w:rPr>
          <w:lang w:eastAsia="zh-CN"/>
        </w:rPr>
        <w:t xml:space="preserve">            items:</w:t>
      </w:r>
    </w:p>
    <w:p w14:paraId="20F98C35" w14:textId="77777777" w:rsidR="00234841" w:rsidRPr="00533C32" w:rsidRDefault="00234841" w:rsidP="00234841">
      <w:pPr>
        <w:pStyle w:val="PL"/>
        <w:rPr>
          <w:lang w:eastAsia="zh-CN"/>
        </w:rPr>
      </w:pPr>
      <w:r w:rsidRPr="00533C32">
        <w:rPr>
          <w:lang w:eastAsia="zh-CN"/>
        </w:rPr>
        <w:t xml:space="preserve">              type: string</w:t>
      </w:r>
    </w:p>
    <w:p w14:paraId="2084A12D" w14:textId="77777777" w:rsidR="00234841" w:rsidRPr="00533C32" w:rsidRDefault="00234841" w:rsidP="00234841">
      <w:pPr>
        <w:pStyle w:val="PL"/>
        <w:rPr>
          <w:lang w:eastAsia="zh-CN"/>
        </w:rPr>
      </w:pPr>
      <w:r w:rsidRPr="00533C32">
        <w:rPr>
          <w:lang w:eastAsia="zh-CN"/>
        </w:rPr>
        <w:t xml:space="preserve">            minItems: 1</w:t>
      </w:r>
    </w:p>
    <w:p w14:paraId="1B27FF9C" w14:textId="77777777" w:rsidR="00234841" w:rsidRPr="00533C32" w:rsidRDefault="00234841" w:rsidP="00234841">
      <w:pPr>
        <w:pStyle w:val="PL"/>
      </w:pPr>
      <w:r w:rsidRPr="00533C32">
        <w:t xml:space="preserve">          style: form</w:t>
      </w:r>
    </w:p>
    <w:p w14:paraId="6885C95A" w14:textId="77777777" w:rsidR="00234841" w:rsidRPr="00533C32" w:rsidRDefault="00234841" w:rsidP="00234841">
      <w:pPr>
        <w:pStyle w:val="PL"/>
        <w:rPr>
          <w:lang w:eastAsia="zh-CN"/>
        </w:rPr>
      </w:pPr>
      <w:r w:rsidRPr="00533C32">
        <w:t xml:space="preserve">          explode: false</w:t>
      </w:r>
    </w:p>
    <w:p w14:paraId="6F8A7F0C" w14:textId="77777777" w:rsidR="00234841" w:rsidRPr="00533C32" w:rsidRDefault="00234841" w:rsidP="00234841">
      <w:pPr>
        <w:pStyle w:val="PL"/>
      </w:pPr>
      <w:r w:rsidRPr="00533C32">
        <w:t xml:space="preserve">        - name: supported-features</w:t>
      </w:r>
    </w:p>
    <w:p w14:paraId="2F38EB24" w14:textId="77777777" w:rsidR="00234841" w:rsidRPr="00533C32" w:rsidRDefault="00234841" w:rsidP="00234841">
      <w:pPr>
        <w:pStyle w:val="PL"/>
      </w:pPr>
      <w:r w:rsidRPr="00533C32">
        <w:t xml:space="preserve">          in: query</w:t>
      </w:r>
    </w:p>
    <w:p w14:paraId="35A1A09E" w14:textId="77777777" w:rsidR="00234841" w:rsidRPr="00533C32" w:rsidRDefault="00234841" w:rsidP="00234841">
      <w:pPr>
        <w:pStyle w:val="PL"/>
      </w:pPr>
      <w:r w:rsidRPr="00533C32">
        <w:t xml:space="preserve">          description: Supported Features</w:t>
      </w:r>
    </w:p>
    <w:p w14:paraId="149B8D64" w14:textId="77777777" w:rsidR="00234841" w:rsidRPr="00533C32" w:rsidRDefault="00234841" w:rsidP="00234841">
      <w:pPr>
        <w:pStyle w:val="PL"/>
      </w:pPr>
      <w:r w:rsidRPr="00533C32">
        <w:t xml:space="preserve">          schema:</w:t>
      </w:r>
    </w:p>
    <w:p w14:paraId="2E8BED73" w14:textId="77777777" w:rsidR="00234841" w:rsidRPr="00533C32" w:rsidRDefault="00234841" w:rsidP="00234841">
      <w:pPr>
        <w:pStyle w:val="PL"/>
        <w:rPr>
          <w:lang w:eastAsia="zh-CN"/>
        </w:rPr>
      </w:pPr>
      <w:r w:rsidRPr="00533C32">
        <w:t xml:space="preserve">             $ref: 'TS29571_CommonData.yaml#/components/schemas/SupportedFeatures'</w:t>
      </w:r>
    </w:p>
    <w:p w14:paraId="4921307D" w14:textId="77777777" w:rsidR="00234841" w:rsidRPr="00533C32" w:rsidRDefault="00234841" w:rsidP="00234841">
      <w:pPr>
        <w:pStyle w:val="PL"/>
      </w:pPr>
      <w:r w:rsidRPr="00533C32">
        <w:t xml:space="preserve">      responses:</w:t>
      </w:r>
    </w:p>
    <w:p w14:paraId="194E11D7" w14:textId="77777777" w:rsidR="00234841" w:rsidRPr="00533C32" w:rsidRDefault="00234841" w:rsidP="00234841">
      <w:pPr>
        <w:pStyle w:val="PL"/>
      </w:pPr>
      <w:r w:rsidRPr="00533C32">
        <w:t xml:space="preserve">        '200':</w:t>
      </w:r>
    </w:p>
    <w:p w14:paraId="630F2431" w14:textId="77777777" w:rsidR="00234841" w:rsidRPr="00533C32" w:rsidRDefault="00234841" w:rsidP="00234841">
      <w:pPr>
        <w:pStyle w:val="PL"/>
      </w:pPr>
      <w:r w:rsidRPr="00533C32">
        <w:t xml:space="preserve">          description: Expected response to a valid request</w:t>
      </w:r>
    </w:p>
    <w:p w14:paraId="56EC69C1" w14:textId="77777777" w:rsidR="00234841" w:rsidRPr="00533C32" w:rsidRDefault="00234841" w:rsidP="00234841">
      <w:pPr>
        <w:pStyle w:val="PL"/>
      </w:pPr>
      <w:r w:rsidRPr="00533C32">
        <w:t xml:space="preserve">          content:</w:t>
      </w:r>
    </w:p>
    <w:p w14:paraId="46A1F7EA" w14:textId="77777777" w:rsidR="00234841" w:rsidRPr="00533C32" w:rsidRDefault="00234841" w:rsidP="00234841">
      <w:pPr>
        <w:pStyle w:val="PL"/>
      </w:pPr>
      <w:r w:rsidRPr="00533C32">
        <w:t xml:space="preserve">            application/json:</w:t>
      </w:r>
    </w:p>
    <w:p w14:paraId="4EB0ADF0" w14:textId="77777777" w:rsidR="00234841" w:rsidRPr="00533C32" w:rsidRDefault="00234841" w:rsidP="00234841">
      <w:pPr>
        <w:pStyle w:val="PL"/>
      </w:pPr>
      <w:r w:rsidRPr="00533C32">
        <w:lastRenderedPageBreak/>
        <w:t xml:space="preserve">              schema:</w:t>
      </w:r>
    </w:p>
    <w:p w14:paraId="6B0DB989" w14:textId="77777777" w:rsidR="00234841" w:rsidRPr="00533C32" w:rsidRDefault="00234841" w:rsidP="00234841">
      <w:pPr>
        <w:pStyle w:val="PL"/>
      </w:pPr>
      <w:r w:rsidRPr="00533C32">
        <w:t xml:space="preserve">                $ref: '#/components/schemas/Amf3GppAccessRegistration'</w:t>
      </w:r>
    </w:p>
    <w:p w14:paraId="0893A573" w14:textId="77777777" w:rsidR="00234841" w:rsidRDefault="00234841" w:rsidP="00234841">
      <w:pPr>
        <w:pStyle w:val="PL"/>
        <w:rPr>
          <w:lang w:eastAsia="zh-CN"/>
        </w:rPr>
      </w:pPr>
      <w:r w:rsidRPr="00533C32">
        <w:t xml:space="preserve">        default:</w:t>
      </w:r>
    </w:p>
    <w:p w14:paraId="233ED6D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CC3BF95" w14:textId="77777777" w:rsidR="00234841" w:rsidRPr="00533C32" w:rsidRDefault="00234841" w:rsidP="00234841">
      <w:pPr>
        <w:pStyle w:val="PL"/>
        <w:rPr>
          <w:lang w:eastAsia="zh-CN"/>
        </w:rPr>
      </w:pPr>
    </w:p>
    <w:p w14:paraId="3C997EB0" w14:textId="77777777" w:rsidR="00234841" w:rsidRPr="00533C32" w:rsidRDefault="00234841" w:rsidP="00234841">
      <w:pPr>
        <w:pStyle w:val="PL"/>
      </w:pPr>
      <w:r w:rsidRPr="00533C32">
        <w:t xml:space="preserve">    put:</w:t>
      </w:r>
    </w:p>
    <w:p w14:paraId="679DEB52" w14:textId="77777777" w:rsidR="00234841" w:rsidRPr="00533C32" w:rsidRDefault="00234841" w:rsidP="00234841">
      <w:pPr>
        <w:pStyle w:val="PL"/>
      </w:pPr>
      <w:r w:rsidRPr="00533C32">
        <w:t xml:space="preserve">      summary: To store the AMF context data of a UE using 3gpp access in the UDR</w:t>
      </w:r>
    </w:p>
    <w:p w14:paraId="30598A46" w14:textId="77777777" w:rsidR="00234841" w:rsidRPr="00533C32" w:rsidRDefault="00234841" w:rsidP="00234841">
      <w:pPr>
        <w:pStyle w:val="PL"/>
      </w:pPr>
      <w:r w:rsidRPr="00533C32">
        <w:t xml:space="preserve">      operationId: CreateAmfContext3gpp</w:t>
      </w:r>
    </w:p>
    <w:p w14:paraId="761A5EF7" w14:textId="77777777" w:rsidR="00234841" w:rsidRPr="00533C32" w:rsidRDefault="00234841" w:rsidP="00234841">
      <w:pPr>
        <w:pStyle w:val="PL"/>
      </w:pPr>
      <w:r w:rsidRPr="00533C32">
        <w:t xml:space="preserve">      tags:</w:t>
      </w:r>
    </w:p>
    <w:p w14:paraId="6CBA2B21" w14:textId="77777777" w:rsidR="00234841" w:rsidRDefault="00234841" w:rsidP="00234841">
      <w:pPr>
        <w:pStyle w:val="PL"/>
        <w:rPr>
          <w:lang w:eastAsia="zh-CN"/>
        </w:rPr>
      </w:pPr>
      <w:r w:rsidRPr="00533C32">
        <w:t xml:space="preserve">        - AMF 3GPP Access Registration (Document)</w:t>
      </w:r>
    </w:p>
    <w:p w14:paraId="3D158581" w14:textId="77777777" w:rsidR="00234841" w:rsidRDefault="00234841" w:rsidP="00234841">
      <w:pPr>
        <w:pStyle w:val="PL"/>
      </w:pPr>
      <w:r>
        <w:t xml:space="preserve">      security:</w:t>
      </w:r>
    </w:p>
    <w:p w14:paraId="7DAF6AB8" w14:textId="77777777" w:rsidR="00234841" w:rsidRDefault="00234841" w:rsidP="00234841">
      <w:pPr>
        <w:pStyle w:val="PL"/>
      </w:pPr>
      <w:r>
        <w:t xml:space="preserve">        - {}</w:t>
      </w:r>
    </w:p>
    <w:p w14:paraId="4D9E1246" w14:textId="77777777" w:rsidR="00234841" w:rsidRDefault="00234841" w:rsidP="00234841">
      <w:pPr>
        <w:pStyle w:val="PL"/>
      </w:pPr>
      <w:r>
        <w:t xml:space="preserve">        - oAuth2ClientCredentials:</w:t>
      </w:r>
    </w:p>
    <w:p w14:paraId="442FE3F7" w14:textId="77777777" w:rsidR="00234841" w:rsidRDefault="00234841" w:rsidP="00234841">
      <w:pPr>
        <w:pStyle w:val="PL"/>
        <w:rPr>
          <w:lang w:eastAsia="zh-CN"/>
        </w:rPr>
      </w:pPr>
      <w:r>
        <w:t xml:space="preserve">          - nudr-dr</w:t>
      </w:r>
    </w:p>
    <w:p w14:paraId="7C496114" w14:textId="77777777" w:rsidR="00234841" w:rsidRDefault="00234841" w:rsidP="00234841">
      <w:pPr>
        <w:pStyle w:val="PL"/>
      </w:pPr>
      <w:r>
        <w:t xml:space="preserve">        - oAuth2ClientCredentials:</w:t>
      </w:r>
    </w:p>
    <w:p w14:paraId="261E411E" w14:textId="77777777" w:rsidR="00234841" w:rsidRDefault="00234841" w:rsidP="00234841">
      <w:pPr>
        <w:pStyle w:val="PL"/>
      </w:pPr>
      <w:r>
        <w:t xml:space="preserve">          - nudr-dr</w:t>
      </w:r>
    </w:p>
    <w:p w14:paraId="71B4D152" w14:textId="77777777" w:rsidR="00234841" w:rsidRDefault="00234841" w:rsidP="00234841">
      <w:pPr>
        <w:pStyle w:val="PL"/>
        <w:rPr>
          <w:lang w:eastAsia="zh-CN"/>
        </w:rPr>
      </w:pPr>
      <w:r>
        <w:t xml:space="preserve">          - nudr-dr:subscription-data</w:t>
      </w:r>
    </w:p>
    <w:p w14:paraId="40CF242F" w14:textId="77777777" w:rsidR="00234841" w:rsidRDefault="00234841" w:rsidP="00234841">
      <w:pPr>
        <w:pStyle w:val="PL"/>
      </w:pPr>
      <w:r>
        <w:t xml:space="preserve">        - oAuth2ClientCredentials:</w:t>
      </w:r>
    </w:p>
    <w:p w14:paraId="65AC0067" w14:textId="77777777" w:rsidR="00234841" w:rsidRDefault="00234841" w:rsidP="00234841">
      <w:pPr>
        <w:pStyle w:val="PL"/>
      </w:pPr>
      <w:r>
        <w:t xml:space="preserve">          - nudr-dr</w:t>
      </w:r>
    </w:p>
    <w:p w14:paraId="12986DC0" w14:textId="77777777" w:rsidR="00234841" w:rsidRDefault="00234841" w:rsidP="00234841">
      <w:pPr>
        <w:pStyle w:val="PL"/>
        <w:rPr>
          <w:lang w:eastAsia="zh-CN"/>
        </w:rPr>
      </w:pPr>
      <w:r>
        <w:t xml:space="preserve">          - nudr-dr:subscription-data:registrations:write</w:t>
      </w:r>
    </w:p>
    <w:p w14:paraId="7CB71BAA" w14:textId="77777777" w:rsidR="00234841" w:rsidRPr="00533C32" w:rsidRDefault="00234841" w:rsidP="00234841">
      <w:pPr>
        <w:pStyle w:val="PL"/>
      </w:pPr>
      <w:r w:rsidRPr="00533C32">
        <w:t xml:space="preserve">      parameters:</w:t>
      </w:r>
    </w:p>
    <w:p w14:paraId="17AD3C73" w14:textId="77777777" w:rsidR="00234841" w:rsidRPr="00533C32" w:rsidRDefault="00234841" w:rsidP="00234841">
      <w:pPr>
        <w:pStyle w:val="PL"/>
      </w:pPr>
      <w:r w:rsidRPr="00533C32">
        <w:t xml:space="preserve">        - name: ueId</w:t>
      </w:r>
    </w:p>
    <w:p w14:paraId="6BF4CCA2" w14:textId="77777777" w:rsidR="00234841" w:rsidRPr="00533C32" w:rsidRDefault="00234841" w:rsidP="00234841">
      <w:pPr>
        <w:pStyle w:val="PL"/>
      </w:pPr>
      <w:r w:rsidRPr="00533C32">
        <w:t xml:space="preserve">          in: path</w:t>
      </w:r>
    </w:p>
    <w:p w14:paraId="295B6049" w14:textId="77777777" w:rsidR="00234841" w:rsidRPr="00533C32" w:rsidRDefault="00234841" w:rsidP="00234841">
      <w:pPr>
        <w:pStyle w:val="PL"/>
      </w:pPr>
      <w:r w:rsidRPr="00533C32">
        <w:t xml:space="preserve">          description: UE id</w:t>
      </w:r>
    </w:p>
    <w:p w14:paraId="318986B2" w14:textId="77777777" w:rsidR="00234841" w:rsidRPr="00533C32" w:rsidRDefault="00234841" w:rsidP="00234841">
      <w:pPr>
        <w:pStyle w:val="PL"/>
      </w:pPr>
      <w:r w:rsidRPr="00533C32">
        <w:t xml:space="preserve">          required: true</w:t>
      </w:r>
    </w:p>
    <w:p w14:paraId="04011AA8" w14:textId="77777777" w:rsidR="00234841" w:rsidRPr="00533C32" w:rsidRDefault="00234841" w:rsidP="00234841">
      <w:pPr>
        <w:pStyle w:val="PL"/>
      </w:pPr>
      <w:r w:rsidRPr="00533C32">
        <w:t xml:space="preserve">          schema:</w:t>
      </w:r>
    </w:p>
    <w:p w14:paraId="39685727" w14:textId="77777777" w:rsidR="00234841" w:rsidRPr="00533C32" w:rsidRDefault="00234841" w:rsidP="00234841">
      <w:pPr>
        <w:pStyle w:val="PL"/>
      </w:pPr>
      <w:r w:rsidRPr="00533C32">
        <w:t xml:space="preserve">            $ref: 'TS29571_CommonData.yaml#/components/schemas/VarUeId'</w:t>
      </w:r>
    </w:p>
    <w:p w14:paraId="72E44EE1" w14:textId="77777777" w:rsidR="00234841" w:rsidRPr="00533C32" w:rsidRDefault="00234841" w:rsidP="00234841">
      <w:pPr>
        <w:pStyle w:val="PL"/>
      </w:pPr>
      <w:r w:rsidRPr="00533C32">
        <w:t xml:space="preserve">      requestBody:</w:t>
      </w:r>
    </w:p>
    <w:p w14:paraId="3BB2F42A" w14:textId="77777777" w:rsidR="00234841" w:rsidRPr="00533C32" w:rsidRDefault="00234841" w:rsidP="00234841">
      <w:pPr>
        <w:pStyle w:val="PL"/>
      </w:pPr>
      <w:r w:rsidRPr="00533C32">
        <w:t xml:space="preserve">        content:</w:t>
      </w:r>
    </w:p>
    <w:p w14:paraId="5B4DD4C9" w14:textId="77777777" w:rsidR="00234841" w:rsidRPr="00533C32" w:rsidRDefault="00234841" w:rsidP="00234841">
      <w:pPr>
        <w:pStyle w:val="PL"/>
      </w:pPr>
      <w:r w:rsidRPr="00533C32">
        <w:t xml:space="preserve">          application/json:</w:t>
      </w:r>
    </w:p>
    <w:p w14:paraId="53E90194" w14:textId="77777777" w:rsidR="00234841" w:rsidRPr="00533C32" w:rsidRDefault="00234841" w:rsidP="00234841">
      <w:pPr>
        <w:pStyle w:val="PL"/>
      </w:pPr>
      <w:r w:rsidRPr="00533C32">
        <w:t xml:space="preserve">            schema:</w:t>
      </w:r>
    </w:p>
    <w:p w14:paraId="2CEE6D73" w14:textId="77777777" w:rsidR="00234841" w:rsidRPr="00533C32" w:rsidRDefault="00234841" w:rsidP="00434F1A">
      <w:pPr>
        <w:pStyle w:val="PL"/>
        <w:outlineLvl w:val="0"/>
      </w:pPr>
      <w:r w:rsidRPr="00533C32">
        <w:t xml:space="preserve">              $ref: '#/components/schemas/Amf3GppAccessRegistration'</w:t>
      </w:r>
    </w:p>
    <w:p w14:paraId="51E990B8" w14:textId="77777777" w:rsidR="00234841" w:rsidRPr="00533C32" w:rsidRDefault="00234841" w:rsidP="00234841">
      <w:pPr>
        <w:pStyle w:val="PL"/>
      </w:pPr>
      <w:r>
        <w:t xml:space="preserve">        </w:t>
      </w:r>
      <w:r w:rsidRPr="003722F2">
        <w:t>required: true</w:t>
      </w:r>
    </w:p>
    <w:p w14:paraId="0861C8AD" w14:textId="77777777" w:rsidR="00234841" w:rsidRPr="00533C32" w:rsidRDefault="00234841" w:rsidP="00234841">
      <w:pPr>
        <w:pStyle w:val="PL"/>
      </w:pPr>
      <w:r w:rsidRPr="00533C32">
        <w:t xml:space="preserve">      responses:</w:t>
      </w:r>
    </w:p>
    <w:p w14:paraId="2A5C428E" w14:textId="77777777" w:rsidR="00234841" w:rsidRPr="00533C32" w:rsidRDefault="00234841" w:rsidP="00234841">
      <w:pPr>
        <w:pStyle w:val="PL"/>
      </w:pPr>
      <w:r w:rsidRPr="00533C32">
        <w:t xml:space="preserve">        '204':</w:t>
      </w:r>
    </w:p>
    <w:p w14:paraId="307213C9" w14:textId="77777777" w:rsidR="00234841" w:rsidRPr="00533C32" w:rsidRDefault="00234841" w:rsidP="00234841">
      <w:pPr>
        <w:pStyle w:val="PL"/>
      </w:pPr>
      <w:r w:rsidRPr="00533C32">
        <w:t xml:space="preserve">          description: Upon success, an empty response body shall be returned</w:t>
      </w:r>
    </w:p>
    <w:p w14:paraId="236DC376" w14:textId="77777777" w:rsidR="00234841" w:rsidRPr="000B71E3" w:rsidRDefault="00234841" w:rsidP="00234841">
      <w:pPr>
        <w:pStyle w:val="PL"/>
      </w:pPr>
      <w:r w:rsidRPr="000B71E3">
        <w:t xml:space="preserve">        '20</w:t>
      </w:r>
      <w:r>
        <w:t>1</w:t>
      </w:r>
      <w:r w:rsidRPr="000B71E3">
        <w:t>':</w:t>
      </w:r>
    </w:p>
    <w:p w14:paraId="44F05D9C" w14:textId="77777777" w:rsidR="00234841" w:rsidRPr="000B71E3" w:rsidRDefault="00234841" w:rsidP="00234841">
      <w:pPr>
        <w:pStyle w:val="PL"/>
      </w:pPr>
      <w:r w:rsidRPr="000B71E3">
        <w:t xml:space="preserve">          description: </w:t>
      </w:r>
      <w:r>
        <w:t>Created</w:t>
      </w:r>
    </w:p>
    <w:p w14:paraId="5443F80C" w14:textId="77777777" w:rsidR="00234841" w:rsidRPr="000B71E3" w:rsidRDefault="00234841" w:rsidP="00234841">
      <w:pPr>
        <w:pStyle w:val="PL"/>
      </w:pPr>
      <w:r w:rsidRPr="000B71E3">
        <w:t xml:space="preserve">          content:</w:t>
      </w:r>
    </w:p>
    <w:p w14:paraId="4E8FBE0C" w14:textId="77777777" w:rsidR="00234841" w:rsidRPr="000B71E3" w:rsidRDefault="00234841" w:rsidP="00234841">
      <w:pPr>
        <w:pStyle w:val="PL"/>
      </w:pPr>
      <w:r w:rsidRPr="000B71E3">
        <w:t xml:space="preserve">            application/json:</w:t>
      </w:r>
    </w:p>
    <w:p w14:paraId="7B7ABC74" w14:textId="77777777" w:rsidR="00234841" w:rsidRPr="000B71E3" w:rsidRDefault="00234841" w:rsidP="00234841">
      <w:pPr>
        <w:pStyle w:val="PL"/>
      </w:pPr>
      <w:r w:rsidRPr="000B71E3">
        <w:t xml:space="preserve">              schema:</w:t>
      </w:r>
    </w:p>
    <w:p w14:paraId="2E9CB623" w14:textId="77777777" w:rsidR="00234841" w:rsidRPr="000B71E3" w:rsidRDefault="00234841" w:rsidP="00234841">
      <w:pPr>
        <w:pStyle w:val="PL"/>
      </w:pPr>
      <w:r w:rsidRPr="000B71E3">
        <w:t xml:space="preserve">                $ref: '#/components/schemas/</w:t>
      </w:r>
      <w:r w:rsidRPr="00025B11">
        <w:t>Amf3GppAccessRegistration</w:t>
      </w:r>
      <w:r w:rsidRPr="000B71E3">
        <w:t>'</w:t>
      </w:r>
    </w:p>
    <w:p w14:paraId="4D042A44" w14:textId="77777777" w:rsidR="00234841" w:rsidRDefault="00234841" w:rsidP="00234841">
      <w:pPr>
        <w:pStyle w:val="PL"/>
      </w:pPr>
      <w:r>
        <w:t xml:space="preserve">          headers:</w:t>
      </w:r>
    </w:p>
    <w:p w14:paraId="33D64C78" w14:textId="77777777" w:rsidR="00234841" w:rsidRDefault="00234841" w:rsidP="00234841">
      <w:pPr>
        <w:pStyle w:val="PL"/>
      </w:pPr>
      <w:r>
        <w:t xml:space="preserve">            Location:</w:t>
      </w:r>
    </w:p>
    <w:p w14:paraId="3F40624C" w14:textId="77777777" w:rsidR="00234841" w:rsidRDefault="00234841" w:rsidP="0023484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2407DB1F" w14:textId="77777777" w:rsidR="00234841" w:rsidRDefault="00234841" w:rsidP="00234841">
      <w:pPr>
        <w:pStyle w:val="PL"/>
      </w:pPr>
      <w:r>
        <w:lastRenderedPageBreak/>
        <w:t xml:space="preserve">              required: true</w:t>
      </w:r>
    </w:p>
    <w:p w14:paraId="5C6E021C" w14:textId="77777777" w:rsidR="00234841" w:rsidRDefault="00234841" w:rsidP="00234841">
      <w:pPr>
        <w:pStyle w:val="PL"/>
      </w:pPr>
      <w:r>
        <w:t xml:space="preserve">              schema:</w:t>
      </w:r>
    </w:p>
    <w:p w14:paraId="0353E1D0" w14:textId="77777777" w:rsidR="00234841" w:rsidRPr="002857AD" w:rsidRDefault="00234841" w:rsidP="00234841">
      <w:pPr>
        <w:pStyle w:val="PL"/>
      </w:pPr>
      <w:r>
        <w:t xml:space="preserve">                type: string</w:t>
      </w:r>
    </w:p>
    <w:p w14:paraId="440AA2C8" w14:textId="77777777" w:rsidR="00234841" w:rsidRDefault="00234841" w:rsidP="00234841">
      <w:pPr>
        <w:pStyle w:val="PL"/>
        <w:rPr>
          <w:lang w:eastAsia="zh-CN"/>
        </w:rPr>
      </w:pPr>
      <w:r w:rsidRPr="00533C32">
        <w:t xml:space="preserve">        default:</w:t>
      </w:r>
    </w:p>
    <w:p w14:paraId="6713B1A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993C3E3" w14:textId="77777777" w:rsidR="00234841" w:rsidRPr="00533C32" w:rsidRDefault="00234841" w:rsidP="00234841">
      <w:pPr>
        <w:pStyle w:val="PL"/>
        <w:rPr>
          <w:lang w:eastAsia="zh-CN"/>
        </w:rPr>
      </w:pPr>
    </w:p>
    <w:p w14:paraId="34CEC258" w14:textId="77777777" w:rsidR="00234841" w:rsidRPr="00533C32" w:rsidRDefault="00234841" w:rsidP="00234841">
      <w:pPr>
        <w:pStyle w:val="PL"/>
      </w:pPr>
      <w:r w:rsidRPr="00533C32">
        <w:t xml:space="preserve">    patch:</w:t>
      </w:r>
    </w:p>
    <w:p w14:paraId="7B026C94" w14:textId="77777777" w:rsidR="00234841" w:rsidRPr="00533C32" w:rsidRDefault="00234841" w:rsidP="00234841">
      <w:pPr>
        <w:pStyle w:val="PL"/>
      </w:pPr>
      <w:r w:rsidRPr="00533C32">
        <w:t xml:space="preserve">      summary: To modify the AMF context data of a UE using 3gpp access in the UDR</w:t>
      </w:r>
    </w:p>
    <w:p w14:paraId="270C55F7" w14:textId="77777777" w:rsidR="00234841" w:rsidRPr="00533C32" w:rsidRDefault="00234841" w:rsidP="00234841">
      <w:pPr>
        <w:pStyle w:val="PL"/>
      </w:pPr>
      <w:r w:rsidRPr="00533C32">
        <w:t xml:space="preserve">      operationId: AmfContext3gpp</w:t>
      </w:r>
    </w:p>
    <w:p w14:paraId="1F4AA34C" w14:textId="77777777" w:rsidR="00234841" w:rsidRPr="00533C32" w:rsidRDefault="00234841" w:rsidP="00234841">
      <w:pPr>
        <w:pStyle w:val="PL"/>
      </w:pPr>
      <w:r w:rsidRPr="00533C32">
        <w:t xml:space="preserve">      tags:</w:t>
      </w:r>
    </w:p>
    <w:p w14:paraId="0D6767CA" w14:textId="77777777" w:rsidR="00234841" w:rsidRDefault="00234841" w:rsidP="00234841">
      <w:pPr>
        <w:pStyle w:val="PL"/>
        <w:rPr>
          <w:lang w:eastAsia="zh-CN"/>
        </w:rPr>
      </w:pPr>
      <w:r w:rsidRPr="00533C32">
        <w:t xml:space="preserve">        - AMF 3GPP Access Registration (Document)</w:t>
      </w:r>
    </w:p>
    <w:p w14:paraId="5305674E" w14:textId="77777777" w:rsidR="00234841" w:rsidRDefault="00234841" w:rsidP="00234841">
      <w:pPr>
        <w:pStyle w:val="PL"/>
      </w:pPr>
      <w:r>
        <w:t xml:space="preserve">      security:</w:t>
      </w:r>
    </w:p>
    <w:p w14:paraId="1158FAA6" w14:textId="77777777" w:rsidR="00234841" w:rsidRDefault="00234841" w:rsidP="00234841">
      <w:pPr>
        <w:pStyle w:val="PL"/>
      </w:pPr>
      <w:r>
        <w:t xml:space="preserve">        - {}</w:t>
      </w:r>
    </w:p>
    <w:p w14:paraId="1D946795" w14:textId="77777777" w:rsidR="00234841" w:rsidRDefault="00234841" w:rsidP="00234841">
      <w:pPr>
        <w:pStyle w:val="PL"/>
      </w:pPr>
      <w:r>
        <w:t xml:space="preserve">        - oAuth2ClientCredentials:</w:t>
      </w:r>
    </w:p>
    <w:p w14:paraId="61567839" w14:textId="77777777" w:rsidR="00234841" w:rsidRDefault="00234841" w:rsidP="00234841">
      <w:pPr>
        <w:pStyle w:val="PL"/>
      </w:pPr>
      <w:r>
        <w:t xml:space="preserve">          - nudr-dr</w:t>
      </w:r>
    </w:p>
    <w:p w14:paraId="4D4F0C48" w14:textId="77777777" w:rsidR="00234841" w:rsidRDefault="00234841" w:rsidP="00234841">
      <w:pPr>
        <w:pStyle w:val="PL"/>
      </w:pPr>
      <w:r>
        <w:t xml:space="preserve">        - oAuth2ClientCredentials:</w:t>
      </w:r>
    </w:p>
    <w:p w14:paraId="6C96FD5F" w14:textId="77777777" w:rsidR="00234841" w:rsidRDefault="00234841" w:rsidP="00234841">
      <w:pPr>
        <w:pStyle w:val="PL"/>
      </w:pPr>
      <w:r>
        <w:t xml:space="preserve">          - nudr-dr</w:t>
      </w:r>
    </w:p>
    <w:p w14:paraId="77830FD5" w14:textId="77777777" w:rsidR="00234841" w:rsidRDefault="00234841" w:rsidP="00234841">
      <w:pPr>
        <w:pStyle w:val="PL"/>
        <w:rPr>
          <w:lang w:eastAsia="zh-CN"/>
        </w:rPr>
      </w:pPr>
      <w:r>
        <w:t xml:space="preserve">          - nudr-dr:subscription-data</w:t>
      </w:r>
    </w:p>
    <w:p w14:paraId="7A0354FD" w14:textId="77777777" w:rsidR="00234841" w:rsidRDefault="00234841" w:rsidP="00234841">
      <w:pPr>
        <w:pStyle w:val="PL"/>
      </w:pPr>
      <w:r>
        <w:t xml:space="preserve">        - oAuth2ClientCredentials:</w:t>
      </w:r>
    </w:p>
    <w:p w14:paraId="6CE05C6D" w14:textId="77777777" w:rsidR="00234841" w:rsidRDefault="00234841" w:rsidP="00234841">
      <w:pPr>
        <w:pStyle w:val="PL"/>
      </w:pPr>
      <w:r>
        <w:t xml:space="preserve">          - nudr-dr</w:t>
      </w:r>
    </w:p>
    <w:p w14:paraId="7646BECD" w14:textId="77777777" w:rsidR="00234841" w:rsidRDefault="00234841" w:rsidP="00234841">
      <w:pPr>
        <w:pStyle w:val="PL"/>
        <w:rPr>
          <w:lang w:eastAsia="zh-CN"/>
        </w:rPr>
      </w:pPr>
      <w:r>
        <w:t xml:space="preserve">          - nudr-dr:subscription-data:registrations:write</w:t>
      </w:r>
    </w:p>
    <w:p w14:paraId="1312AC65" w14:textId="77777777" w:rsidR="00234841" w:rsidRPr="00533C32" w:rsidRDefault="00234841" w:rsidP="00234841">
      <w:pPr>
        <w:pStyle w:val="PL"/>
      </w:pPr>
      <w:r w:rsidRPr="00533C32">
        <w:t xml:space="preserve">      parameters:</w:t>
      </w:r>
    </w:p>
    <w:p w14:paraId="4E6C6426" w14:textId="77777777" w:rsidR="00234841" w:rsidRPr="00533C32" w:rsidRDefault="00234841" w:rsidP="00234841">
      <w:pPr>
        <w:pStyle w:val="PL"/>
      </w:pPr>
      <w:r w:rsidRPr="00533C32">
        <w:t xml:space="preserve">        - name: ueId</w:t>
      </w:r>
    </w:p>
    <w:p w14:paraId="2F4AEE42" w14:textId="77777777" w:rsidR="00234841" w:rsidRPr="00533C32" w:rsidRDefault="00234841" w:rsidP="00234841">
      <w:pPr>
        <w:pStyle w:val="PL"/>
      </w:pPr>
      <w:r w:rsidRPr="00533C32">
        <w:t xml:space="preserve">          in: path</w:t>
      </w:r>
    </w:p>
    <w:p w14:paraId="68A31564" w14:textId="77777777" w:rsidR="00234841" w:rsidRPr="00533C32" w:rsidRDefault="00234841" w:rsidP="00234841">
      <w:pPr>
        <w:pStyle w:val="PL"/>
      </w:pPr>
      <w:r w:rsidRPr="00533C32">
        <w:t xml:space="preserve">          description: UE id</w:t>
      </w:r>
    </w:p>
    <w:p w14:paraId="53789F1A" w14:textId="77777777" w:rsidR="00234841" w:rsidRPr="00533C32" w:rsidRDefault="00234841" w:rsidP="00234841">
      <w:pPr>
        <w:pStyle w:val="PL"/>
      </w:pPr>
      <w:r w:rsidRPr="00533C32">
        <w:t xml:space="preserve">          required: true</w:t>
      </w:r>
    </w:p>
    <w:p w14:paraId="557C995C" w14:textId="77777777" w:rsidR="00234841" w:rsidRPr="00533C32" w:rsidRDefault="00234841" w:rsidP="00234841">
      <w:pPr>
        <w:pStyle w:val="PL"/>
      </w:pPr>
      <w:r w:rsidRPr="00533C32">
        <w:t xml:space="preserve">          schema:</w:t>
      </w:r>
    </w:p>
    <w:p w14:paraId="2814545C" w14:textId="77777777" w:rsidR="00234841" w:rsidRDefault="00234841" w:rsidP="00234841">
      <w:pPr>
        <w:pStyle w:val="PL"/>
        <w:rPr>
          <w:lang w:eastAsia="zh-CN"/>
        </w:rPr>
      </w:pPr>
      <w:r w:rsidRPr="00533C32">
        <w:t xml:space="preserve">            $ref: 'TS29571_CommonData.yaml#/components/schemas/VarUeId'</w:t>
      </w:r>
    </w:p>
    <w:p w14:paraId="2EF52384" w14:textId="77777777" w:rsidR="00234841" w:rsidRPr="002857AD" w:rsidRDefault="00234841" w:rsidP="00234841">
      <w:pPr>
        <w:pStyle w:val="PL"/>
      </w:pPr>
      <w:r w:rsidRPr="002857AD">
        <w:t xml:space="preserve">        - name: supported-features</w:t>
      </w:r>
    </w:p>
    <w:p w14:paraId="0D604D7B" w14:textId="77777777" w:rsidR="00234841" w:rsidRPr="002857AD" w:rsidRDefault="00234841" w:rsidP="00234841">
      <w:pPr>
        <w:pStyle w:val="PL"/>
      </w:pPr>
      <w:r w:rsidRPr="002857AD">
        <w:t xml:space="preserve">          in: query</w:t>
      </w:r>
    </w:p>
    <w:p w14:paraId="428928F2" w14:textId="77777777" w:rsidR="00234841" w:rsidRPr="002857AD" w:rsidRDefault="00234841" w:rsidP="00234841">
      <w:pPr>
        <w:pStyle w:val="PL"/>
      </w:pPr>
      <w:r w:rsidRPr="002857AD">
        <w:t xml:space="preserve">          description: Features required to be supported by the target NF</w:t>
      </w:r>
    </w:p>
    <w:p w14:paraId="22F4ADC6" w14:textId="77777777" w:rsidR="00234841" w:rsidRPr="002857AD" w:rsidRDefault="00234841" w:rsidP="00234841">
      <w:pPr>
        <w:pStyle w:val="PL"/>
      </w:pPr>
      <w:r w:rsidRPr="002857AD">
        <w:t xml:space="preserve">          schema:</w:t>
      </w:r>
    </w:p>
    <w:p w14:paraId="1FBB40F3" w14:textId="77777777" w:rsidR="00234841" w:rsidRPr="00533C32" w:rsidRDefault="00234841" w:rsidP="00234841">
      <w:pPr>
        <w:pStyle w:val="PL"/>
        <w:rPr>
          <w:lang w:eastAsia="zh-CN"/>
        </w:rPr>
      </w:pPr>
      <w:r w:rsidRPr="002857AD">
        <w:t xml:space="preserve">            $ref: 'TS29571_CommonData.yaml#/components/schemas/SupportedFeatures'</w:t>
      </w:r>
    </w:p>
    <w:p w14:paraId="6DB770B5" w14:textId="77777777" w:rsidR="00234841" w:rsidRPr="00533C32" w:rsidRDefault="00234841" w:rsidP="00234841">
      <w:pPr>
        <w:pStyle w:val="PL"/>
      </w:pPr>
      <w:r w:rsidRPr="00533C32">
        <w:t xml:space="preserve">      requestBody:</w:t>
      </w:r>
    </w:p>
    <w:p w14:paraId="316BC611" w14:textId="77777777" w:rsidR="00234841" w:rsidRPr="00533C32" w:rsidRDefault="00234841" w:rsidP="00234841">
      <w:pPr>
        <w:pStyle w:val="PL"/>
      </w:pPr>
      <w:r w:rsidRPr="00533C32">
        <w:t xml:space="preserve">        content:</w:t>
      </w:r>
    </w:p>
    <w:p w14:paraId="0E9A4CD3" w14:textId="77777777" w:rsidR="00234841" w:rsidRPr="00533C32" w:rsidRDefault="00234841" w:rsidP="00234841">
      <w:pPr>
        <w:pStyle w:val="PL"/>
      </w:pPr>
      <w:r w:rsidRPr="00533C32">
        <w:t xml:space="preserve">          application/json-patch+json:</w:t>
      </w:r>
    </w:p>
    <w:p w14:paraId="5081FB8A" w14:textId="77777777" w:rsidR="00234841" w:rsidRPr="00533C32" w:rsidRDefault="00234841" w:rsidP="00234841">
      <w:pPr>
        <w:pStyle w:val="PL"/>
      </w:pPr>
      <w:r w:rsidRPr="00533C32">
        <w:t xml:space="preserve">            schema:</w:t>
      </w:r>
    </w:p>
    <w:p w14:paraId="259BC283" w14:textId="77777777" w:rsidR="00234841" w:rsidRPr="00533C32" w:rsidRDefault="00234841" w:rsidP="00234841">
      <w:pPr>
        <w:pStyle w:val="PL"/>
      </w:pPr>
      <w:r w:rsidRPr="00533C32">
        <w:t xml:space="preserve">              type: array</w:t>
      </w:r>
    </w:p>
    <w:p w14:paraId="6381EC36" w14:textId="77777777" w:rsidR="00234841" w:rsidRPr="00533C32" w:rsidRDefault="00234841" w:rsidP="00234841">
      <w:pPr>
        <w:pStyle w:val="PL"/>
      </w:pPr>
      <w:r w:rsidRPr="00533C32">
        <w:t xml:space="preserve">              items:</w:t>
      </w:r>
    </w:p>
    <w:p w14:paraId="0A4FBE8B" w14:textId="77777777" w:rsidR="00234841" w:rsidRPr="00533C32" w:rsidRDefault="00234841" w:rsidP="00234841">
      <w:pPr>
        <w:pStyle w:val="PL"/>
      </w:pPr>
      <w:r w:rsidRPr="00533C32">
        <w:t xml:space="preserve">                $ref: 'TS29571_CommonData.yaml#/components/schemas/PatchItem'</w:t>
      </w:r>
    </w:p>
    <w:p w14:paraId="304D95B1" w14:textId="77777777" w:rsidR="00234841" w:rsidRPr="00533C32" w:rsidRDefault="00234841" w:rsidP="00234841">
      <w:pPr>
        <w:pStyle w:val="PL"/>
      </w:pPr>
      <w:r w:rsidRPr="00533C32">
        <w:t xml:space="preserve">        required: true</w:t>
      </w:r>
    </w:p>
    <w:p w14:paraId="2B746DCF" w14:textId="77777777" w:rsidR="00234841" w:rsidRPr="00533C32" w:rsidRDefault="00234841" w:rsidP="00234841">
      <w:pPr>
        <w:pStyle w:val="PL"/>
      </w:pPr>
      <w:r w:rsidRPr="00533C32">
        <w:t xml:space="preserve">      responses:</w:t>
      </w:r>
    </w:p>
    <w:p w14:paraId="2CA5751E" w14:textId="77777777" w:rsidR="00234841" w:rsidRPr="00533C32" w:rsidRDefault="00234841" w:rsidP="00234841">
      <w:pPr>
        <w:pStyle w:val="PL"/>
      </w:pPr>
      <w:r w:rsidRPr="00533C32">
        <w:t xml:space="preserve">        '204':</w:t>
      </w:r>
    </w:p>
    <w:p w14:paraId="628ACE59" w14:textId="77777777" w:rsidR="00234841" w:rsidRPr="00533C32" w:rsidRDefault="00234841" w:rsidP="00234841">
      <w:pPr>
        <w:pStyle w:val="PL"/>
      </w:pPr>
      <w:r w:rsidRPr="00533C32">
        <w:t xml:space="preserve">          description: Expected response to a valid request</w:t>
      </w:r>
    </w:p>
    <w:p w14:paraId="021B0CFE" w14:textId="77777777" w:rsidR="00234841" w:rsidRDefault="00234841" w:rsidP="00234841">
      <w:pPr>
        <w:pStyle w:val="PL"/>
        <w:rPr>
          <w:lang w:eastAsia="zh-CN"/>
        </w:rPr>
      </w:pPr>
      <w:r>
        <w:rPr>
          <w:rFonts w:hint="eastAsia"/>
          <w:lang w:eastAsia="zh-CN"/>
        </w:rPr>
        <w:t xml:space="preserve">        '200':</w:t>
      </w:r>
    </w:p>
    <w:p w14:paraId="62CE2BE3" w14:textId="77777777" w:rsidR="00234841" w:rsidRPr="000B71E3" w:rsidRDefault="00234841" w:rsidP="00234841">
      <w:pPr>
        <w:pStyle w:val="PL"/>
      </w:pPr>
      <w:r w:rsidRPr="000B71E3">
        <w:t xml:space="preserve">          description: Expected response to a valid request</w:t>
      </w:r>
    </w:p>
    <w:p w14:paraId="1A76857A" w14:textId="77777777" w:rsidR="00234841" w:rsidRPr="000B71E3" w:rsidRDefault="00234841" w:rsidP="00234841">
      <w:pPr>
        <w:pStyle w:val="PL"/>
      </w:pPr>
      <w:r w:rsidRPr="000B71E3">
        <w:lastRenderedPageBreak/>
        <w:t xml:space="preserve">          content:</w:t>
      </w:r>
    </w:p>
    <w:p w14:paraId="4FEB53EA" w14:textId="77777777" w:rsidR="00234841" w:rsidRPr="000B71E3" w:rsidRDefault="00234841" w:rsidP="00234841">
      <w:pPr>
        <w:pStyle w:val="PL"/>
      </w:pPr>
      <w:r w:rsidRPr="000B71E3">
        <w:t xml:space="preserve">            application/json:</w:t>
      </w:r>
    </w:p>
    <w:p w14:paraId="11FF1380" w14:textId="77777777" w:rsidR="00234841" w:rsidRPr="000B71E3" w:rsidRDefault="00234841" w:rsidP="00234841">
      <w:pPr>
        <w:pStyle w:val="PL"/>
      </w:pPr>
      <w:r w:rsidRPr="000B71E3">
        <w:t xml:space="preserve">              schema:</w:t>
      </w:r>
    </w:p>
    <w:p w14:paraId="019BC0AA"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4F3ADED9" w14:textId="77777777" w:rsidR="00234841" w:rsidRPr="00533C32" w:rsidRDefault="00234841" w:rsidP="00234841">
      <w:pPr>
        <w:pStyle w:val="PL"/>
      </w:pPr>
      <w:r w:rsidRPr="00533C32">
        <w:t xml:space="preserve">        '403':</w:t>
      </w:r>
    </w:p>
    <w:p w14:paraId="2084014D" w14:textId="77777777" w:rsidR="00234841" w:rsidRPr="00533C32" w:rsidRDefault="00234841" w:rsidP="00234841">
      <w:pPr>
        <w:pStyle w:val="PL"/>
      </w:pPr>
      <w:r w:rsidRPr="00533C32">
        <w:t xml:space="preserve">          description: modification is rejected</w:t>
      </w:r>
    </w:p>
    <w:p w14:paraId="0332BD72" w14:textId="77777777" w:rsidR="00234841" w:rsidRPr="00533C32" w:rsidRDefault="00234841" w:rsidP="00234841">
      <w:pPr>
        <w:pStyle w:val="PL"/>
      </w:pPr>
      <w:r w:rsidRPr="00533C32">
        <w:t xml:space="preserve">          content:</w:t>
      </w:r>
    </w:p>
    <w:p w14:paraId="4C9A630E" w14:textId="77777777" w:rsidR="00234841" w:rsidRPr="00533C32" w:rsidRDefault="00234841" w:rsidP="00234841">
      <w:pPr>
        <w:pStyle w:val="PL"/>
      </w:pPr>
      <w:r w:rsidRPr="00533C32">
        <w:t xml:space="preserve">            application/problem+json:</w:t>
      </w:r>
    </w:p>
    <w:p w14:paraId="59D6E31C" w14:textId="77777777" w:rsidR="00234841" w:rsidRPr="00533C32" w:rsidRDefault="00234841" w:rsidP="00234841">
      <w:pPr>
        <w:pStyle w:val="PL"/>
      </w:pPr>
      <w:r w:rsidRPr="00533C32">
        <w:t xml:space="preserve">              schema:</w:t>
      </w:r>
    </w:p>
    <w:p w14:paraId="23D37D8B" w14:textId="77777777" w:rsidR="00234841" w:rsidRPr="00533C32" w:rsidRDefault="00234841" w:rsidP="00234841">
      <w:pPr>
        <w:pStyle w:val="PL"/>
      </w:pPr>
      <w:r w:rsidRPr="00533C32">
        <w:t xml:space="preserve">                $ref: 'TS29571_CommonData.yaml#/components/schemas/ProblemDetails'</w:t>
      </w:r>
    </w:p>
    <w:p w14:paraId="03840535" w14:textId="77777777" w:rsidR="00234841" w:rsidRDefault="00234841" w:rsidP="00234841">
      <w:pPr>
        <w:pStyle w:val="PL"/>
        <w:rPr>
          <w:lang w:eastAsia="zh-CN"/>
        </w:rPr>
      </w:pPr>
      <w:r w:rsidRPr="00533C32">
        <w:t xml:space="preserve">        default:</w:t>
      </w:r>
    </w:p>
    <w:p w14:paraId="7AC86F3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65F43DB" w14:textId="77777777" w:rsidR="00234841" w:rsidRPr="00533C32" w:rsidRDefault="00234841" w:rsidP="00234841">
      <w:pPr>
        <w:pStyle w:val="PL"/>
      </w:pPr>
    </w:p>
    <w:p w14:paraId="3FBB0F49" w14:textId="77777777" w:rsidR="00234841" w:rsidRPr="00533C32" w:rsidRDefault="00234841" w:rsidP="00234841">
      <w:pPr>
        <w:pStyle w:val="PL"/>
      </w:pPr>
      <w:r w:rsidRPr="00533C32">
        <w:t xml:space="preserve">  /subscription-data/{ueId}/context-data/amf-non-3gpp-access:</w:t>
      </w:r>
    </w:p>
    <w:p w14:paraId="06463E90" w14:textId="77777777" w:rsidR="00234841" w:rsidRPr="00533C32" w:rsidRDefault="00234841" w:rsidP="00234841">
      <w:pPr>
        <w:pStyle w:val="PL"/>
      </w:pPr>
      <w:r w:rsidRPr="00533C32">
        <w:t xml:space="preserve">    get:</w:t>
      </w:r>
    </w:p>
    <w:p w14:paraId="4FDAC206" w14:textId="77777777" w:rsidR="00234841" w:rsidRPr="00533C32" w:rsidRDefault="00234841" w:rsidP="00234841">
      <w:pPr>
        <w:pStyle w:val="PL"/>
      </w:pPr>
      <w:r w:rsidRPr="00533C32">
        <w:t xml:space="preserve">      summary: Retrieves the AMF context data of a UE using non-3gpp access</w:t>
      </w:r>
    </w:p>
    <w:p w14:paraId="1652445D" w14:textId="77777777" w:rsidR="00234841" w:rsidRPr="00533C32" w:rsidRDefault="00234841" w:rsidP="00234841">
      <w:pPr>
        <w:pStyle w:val="PL"/>
      </w:pPr>
      <w:r w:rsidRPr="00533C32">
        <w:t xml:space="preserve">      operationId: QueryAmfContextNon3gpp</w:t>
      </w:r>
    </w:p>
    <w:p w14:paraId="6D1551A4" w14:textId="77777777" w:rsidR="00234841" w:rsidRPr="00533C32" w:rsidRDefault="00234841" w:rsidP="00234841">
      <w:pPr>
        <w:pStyle w:val="PL"/>
      </w:pPr>
      <w:r w:rsidRPr="00533C32">
        <w:t xml:space="preserve">      tags:</w:t>
      </w:r>
    </w:p>
    <w:p w14:paraId="65E9E0B6" w14:textId="77777777" w:rsidR="00234841" w:rsidRDefault="00234841" w:rsidP="00234841">
      <w:pPr>
        <w:pStyle w:val="PL"/>
        <w:rPr>
          <w:lang w:eastAsia="zh-CN"/>
        </w:rPr>
      </w:pPr>
      <w:r w:rsidRPr="00533C32">
        <w:t xml:space="preserve">        - AMF Non-3GPP Access Registration (Document)</w:t>
      </w:r>
    </w:p>
    <w:p w14:paraId="585E81C1" w14:textId="77777777" w:rsidR="00234841" w:rsidRDefault="00234841" w:rsidP="00234841">
      <w:pPr>
        <w:pStyle w:val="PL"/>
      </w:pPr>
      <w:r>
        <w:t xml:space="preserve">      security:</w:t>
      </w:r>
    </w:p>
    <w:p w14:paraId="3CA4A893" w14:textId="77777777" w:rsidR="00234841" w:rsidRDefault="00234841" w:rsidP="00234841">
      <w:pPr>
        <w:pStyle w:val="PL"/>
      </w:pPr>
      <w:r>
        <w:t xml:space="preserve">        - {}</w:t>
      </w:r>
    </w:p>
    <w:p w14:paraId="13E3D29E" w14:textId="77777777" w:rsidR="00234841" w:rsidRDefault="00234841" w:rsidP="00234841">
      <w:pPr>
        <w:pStyle w:val="PL"/>
      </w:pPr>
      <w:r>
        <w:t xml:space="preserve">        - oAuth2ClientCredentials:</w:t>
      </w:r>
    </w:p>
    <w:p w14:paraId="2613A841" w14:textId="77777777" w:rsidR="00234841" w:rsidRDefault="00234841" w:rsidP="00234841">
      <w:pPr>
        <w:pStyle w:val="PL"/>
      </w:pPr>
      <w:r>
        <w:t xml:space="preserve">          - nudr-dr</w:t>
      </w:r>
    </w:p>
    <w:p w14:paraId="5B2A8992" w14:textId="77777777" w:rsidR="00234841" w:rsidRDefault="00234841" w:rsidP="00234841">
      <w:pPr>
        <w:pStyle w:val="PL"/>
      </w:pPr>
      <w:r>
        <w:t xml:space="preserve">        - oAuth2ClientCredentials:</w:t>
      </w:r>
    </w:p>
    <w:p w14:paraId="09EC9C94" w14:textId="77777777" w:rsidR="00234841" w:rsidRDefault="00234841" w:rsidP="00234841">
      <w:pPr>
        <w:pStyle w:val="PL"/>
      </w:pPr>
      <w:r>
        <w:t xml:space="preserve">          - nudr-dr</w:t>
      </w:r>
    </w:p>
    <w:p w14:paraId="553F9AE1" w14:textId="77777777" w:rsidR="00234841" w:rsidRPr="00533C32" w:rsidRDefault="00234841" w:rsidP="00234841">
      <w:pPr>
        <w:pStyle w:val="PL"/>
        <w:rPr>
          <w:lang w:eastAsia="zh-CN"/>
        </w:rPr>
      </w:pPr>
      <w:r>
        <w:t xml:space="preserve">          - nudr-dr:subscription-data</w:t>
      </w:r>
    </w:p>
    <w:p w14:paraId="04257DA9" w14:textId="77777777" w:rsidR="00234841" w:rsidRPr="00533C32" w:rsidRDefault="00234841" w:rsidP="00234841">
      <w:pPr>
        <w:pStyle w:val="PL"/>
      </w:pPr>
      <w:r w:rsidRPr="00533C32">
        <w:t xml:space="preserve">      parameters:</w:t>
      </w:r>
    </w:p>
    <w:p w14:paraId="2D5280A8" w14:textId="77777777" w:rsidR="00234841" w:rsidRPr="00533C32" w:rsidRDefault="00234841" w:rsidP="00234841">
      <w:pPr>
        <w:pStyle w:val="PL"/>
      </w:pPr>
      <w:r w:rsidRPr="00533C32">
        <w:t xml:space="preserve">        - name: ueId</w:t>
      </w:r>
    </w:p>
    <w:p w14:paraId="511E72B7" w14:textId="77777777" w:rsidR="00234841" w:rsidRPr="00533C32" w:rsidRDefault="00234841" w:rsidP="00234841">
      <w:pPr>
        <w:pStyle w:val="PL"/>
      </w:pPr>
      <w:r w:rsidRPr="00533C32">
        <w:t xml:space="preserve">          in: path</w:t>
      </w:r>
    </w:p>
    <w:p w14:paraId="1823AD7A" w14:textId="77777777" w:rsidR="00234841" w:rsidRPr="00533C32" w:rsidRDefault="00234841" w:rsidP="00234841">
      <w:pPr>
        <w:pStyle w:val="PL"/>
      </w:pPr>
      <w:r w:rsidRPr="00533C32">
        <w:t xml:space="preserve">          description: UE id</w:t>
      </w:r>
    </w:p>
    <w:p w14:paraId="2BC2D060" w14:textId="77777777" w:rsidR="00234841" w:rsidRPr="00533C32" w:rsidRDefault="00234841" w:rsidP="00234841">
      <w:pPr>
        <w:pStyle w:val="PL"/>
      </w:pPr>
      <w:r w:rsidRPr="00533C32">
        <w:t xml:space="preserve">          required: true</w:t>
      </w:r>
    </w:p>
    <w:p w14:paraId="6BC0CF69" w14:textId="77777777" w:rsidR="00234841" w:rsidRPr="00533C32" w:rsidRDefault="00234841" w:rsidP="00234841">
      <w:pPr>
        <w:pStyle w:val="PL"/>
      </w:pPr>
      <w:r w:rsidRPr="00533C32">
        <w:t xml:space="preserve">          schema:</w:t>
      </w:r>
    </w:p>
    <w:p w14:paraId="5EE1D57F" w14:textId="77777777" w:rsidR="00234841" w:rsidRPr="00533C32" w:rsidRDefault="00234841" w:rsidP="00234841">
      <w:pPr>
        <w:pStyle w:val="PL"/>
        <w:rPr>
          <w:lang w:eastAsia="zh-CN"/>
        </w:rPr>
      </w:pPr>
      <w:r w:rsidRPr="00533C32">
        <w:t xml:space="preserve">            $ref: 'TS29571_CommonData.yaml#/components/schemas/VarUeId'</w:t>
      </w:r>
    </w:p>
    <w:p w14:paraId="18C847C6" w14:textId="77777777" w:rsidR="00234841" w:rsidRPr="00533C32" w:rsidRDefault="00234841" w:rsidP="00234841">
      <w:pPr>
        <w:pStyle w:val="PL"/>
        <w:rPr>
          <w:lang w:eastAsia="zh-CN"/>
        </w:rPr>
      </w:pPr>
      <w:r w:rsidRPr="00533C32">
        <w:rPr>
          <w:lang w:eastAsia="zh-CN"/>
        </w:rPr>
        <w:t xml:space="preserve">        - name: fields</w:t>
      </w:r>
    </w:p>
    <w:p w14:paraId="56763A37" w14:textId="77777777" w:rsidR="00234841" w:rsidRPr="00533C32" w:rsidRDefault="00234841" w:rsidP="00234841">
      <w:pPr>
        <w:pStyle w:val="PL"/>
        <w:rPr>
          <w:lang w:eastAsia="zh-CN"/>
        </w:rPr>
      </w:pPr>
      <w:r w:rsidRPr="00533C32">
        <w:rPr>
          <w:lang w:eastAsia="zh-CN"/>
        </w:rPr>
        <w:t xml:space="preserve">          in: query</w:t>
      </w:r>
    </w:p>
    <w:p w14:paraId="10A42E2B" w14:textId="77777777" w:rsidR="00234841" w:rsidRPr="00533C32" w:rsidRDefault="00234841" w:rsidP="00234841">
      <w:pPr>
        <w:pStyle w:val="PL"/>
        <w:rPr>
          <w:lang w:eastAsia="zh-CN"/>
        </w:rPr>
      </w:pPr>
      <w:r w:rsidRPr="00533C32">
        <w:rPr>
          <w:lang w:eastAsia="zh-CN"/>
        </w:rPr>
        <w:t xml:space="preserve">          description: attributes to be retrieved</w:t>
      </w:r>
    </w:p>
    <w:p w14:paraId="058BE777" w14:textId="77777777" w:rsidR="00234841" w:rsidRPr="00533C32" w:rsidRDefault="00234841" w:rsidP="00234841">
      <w:pPr>
        <w:pStyle w:val="PL"/>
        <w:rPr>
          <w:lang w:eastAsia="zh-CN"/>
        </w:rPr>
      </w:pPr>
      <w:r w:rsidRPr="00533C32">
        <w:rPr>
          <w:lang w:eastAsia="zh-CN"/>
        </w:rPr>
        <w:t xml:space="preserve">          required: false</w:t>
      </w:r>
    </w:p>
    <w:p w14:paraId="633B6A6A" w14:textId="77777777" w:rsidR="00234841" w:rsidRPr="00533C32" w:rsidRDefault="00234841" w:rsidP="00234841">
      <w:pPr>
        <w:pStyle w:val="PL"/>
        <w:rPr>
          <w:lang w:eastAsia="zh-CN"/>
        </w:rPr>
      </w:pPr>
      <w:r w:rsidRPr="00533C32">
        <w:rPr>
          <w:lang w:eastAsia="zh-CN"/>
        </w:rPr>
        <w:t xml:space="preserve">          schema:</w:t>
      </w:r>
    </w:p>
    <w:p w14:paraId="796E4875" w14:textId="77777777" w:rsidR="00234841" w:rsidRPr="00533C32" w:rsidRDefault="00234841" w:rsidP="00234841">
      <w:pPr>
        <w:pStyle w:val="PL"/>
        <w:rPr>
          <w:lang w:eastAsia="zh-CN"/>
        </w:rPr>
      </w:pPr>
      <w:r w:rsidRPr="00533C32">
        <w:rPr>
          <w:lang w:eastAsia="zh-CN"/>
        </w:rPr>
        <w:t xml:space="preserve">            type: array</w:t>
      </w:r>
    </w:p>
    <w:p w14:paraId="16DEBC8C" w14:textId="77777777" w:rsidR="00234841" w:rsidRPr="00533C32" w:rsidRDefault="00234841" w:rsidP="00234841">
      <w:pPr>
        <w:pStyle w:val="PL"/>
        <w:rPr>
          <w:lang w:eastAsia="zh-CN"/>
        </w:rPr>
      </w:pPr>
      <w:r w:rsidRPr="00533C32">
        <w:rPr>
          <w:lang w:eastAsia="zh-CN"/>
        </w:rPr>
        <w:t xml:space="preserve">            items:</w:t>
      </w:r>
    </w:p>
    <w:p w14:paraId="79F40D10" w14:textId="77777777" w:rsidR="00234841" w:rsidRPr="00533C32" w:rsidRDefault="00234841" w:rsidP="00234841">
      <w:pPr>
        <w:pStyle w:val="PL"/>
        <w:rPr>
          <w:lang w:eastAsia="zh-CN"/>
        </w:rPr>
      </w:pPr>
      <w:r w:rsidRPr="00533C32">
        <w:rPr>
          <w:lang w:eastAsia="zh-CN"/>
        </w:rPr>
        <w:t xml:space="preserve">              type: string</w:t>
      </w:r>
    </w:p>
    <w:p w14:paraId="22A62696" w14:textId="77777777" w:rsidR="00234841" w:rsidRPr="00533C32" w:rsidRDefault="00234841" w:rsidP="00234841">
      <w:pPr>
        <w:pStyle w:val="PL"/>
        <w:rPr>
          <w:lang w:eastAsia="zh-CN"/>
        </w:rPr>
      </w:pPr>
      <w:r w:rsidRPr="00533C32">
        <w:rPr>
          <w:lang w:eastAsia="zh-CN"/>
        </w:rPr>
        <w:t xml:space="preserve">            minItems: 1</w:t>
      </w:r>
    </w:p>
    <w:p w14:paraId="5B230110" w14:textId="77777777" w:rsidR="00234841" w:rsidRPr="00533C32" w:rsidRDefault="00234841" w:rsidP="00234841">
      <w:pPr>
        <w:pStyle w:val="PL"/>
      </w:pPr>
      <w:r w:rsidRPr="00533C32">
        <w:t xml:space="preserve">          style: form</w:t>
      </w:r>
    </w:p>
    <w:p w14:paraId="68ECA1F8" w14:textId="77777777" w:rsidR="00234841" w:rsidRPr="00533C32" w:rsidRDefault="00234841" w:rsidP="00234841">
      <w:pPr>
        <w:pStyle w:val="PL"/>
        <w:rPr>
          <w:lang w:eastAsia="zh-CN"/>
        </w:rPr>
      </w:pPr>
      <w:r w:rsidRPr="00533C32">
        <w:t xml:space="preserve">          explode: false</w:t>
      </w:r>
    </w:p>
    <w:p w14:paraId="590E9B28" w14:textId="77777777" w:rsidR="00234841" w:rsidRPr="00533C32" w:rsidRDefault="00234841" w:rsidP="00234841">
      <w:pPr>
        <w:pStyle w:val="PL"/>
      </w:pPr>
      <w:r w:rsidRPr="00533C32">
        <w:t xml:space="preserve">        - name: supported-features</w:t>
      </w:r>
    </w:p>
    <w:p w14:paraId="2063353C" w14:textId="77777777" w:rsidR="00234841" w:rsidRPr="00533C32" w:rsidRDefault="00234841" w:rsidP="00234841">
      <w:pPr>
        <w:pStyle w:val="PL"/>
      </w:pPr>
      <w:r w:rsidRPr="00533C32">
        <w:t xml:space="preserve">          in: query</w:t>
      </w:r>
    </w:p>
    <w:p w14:paraId="18FE0143" w14:textId="77777777" w:rsidR="00234841" w:rsidRPr="00533C32" w:rsidRDefault="00234841" w:rsidP="00234841">
      <w:pPr>
        <w:pStyle w:val="PL"/>
      </w:pPr>
      <w:r w:rsidRPr="00533C32">
        <w:lastRenderedPageBreak/>
        <w:t xml:space="preserve">          description: Supported Features</w:t>
      </w:r>
    </w:p>
    <w:p w14:paraId="63831F3C" w14:textId="77777777" w:rsidR="00234841" w:rsidRPr="00533C32" w:rsidRDefault="00234841" w:rsidP="00234841">
      <w:pPr>
        <w:pStyle w:val="PL"/>
      </w:pPr>
      <w:r w:rsidRPr="00533C32">
        <w:t xml:space="preserve">          schema:</w:t>
      </w:r>
    </w:p>
    <w:p w14:paraId="38522DF8" w14:textId="77777777" w:rsidR="00234841" w:rsidRPr="00533C32" w:rsidRDefault="00234841" w:rsidP="00234841">
      <w:pPr>
        <w:pStyle w:val="PL"/>
        <w:rPr>
          <w:lang w:eastAsia="zh-CN"/>
        </w:rPr>
      </w:pPr>
      <w:r w:rsidRPr="00533C32">
        <w:t xml:space="preserve">             $ref: 'TS29571_CommonData.yaml#/components/schemas/SupportedFeatures'</w:t>
      </w:r>
    </w:p>
    <w:p w14:paraId="43BA4F85" w14:textId="77777777" w:rsidR="00234841" w:rsidRPr="00533C32" w:rsidRDefault="00234841" w:rsidP="00234841">
      <w:pPr>
        <w:pStyle w:val="PL"/>
      </w:pPr>
      <w:r w:rsidRPr="00533C32">
        <w:t xml:space="preserve">      responses:</w:t>
      </w:r>
    </w:p>
    <w:p w14:paraId="5D8985A5" w14:textId="77777777" w:rsidR="00234841" w:rsidRPr="00533C32" w:rsidRDefault="00234841" w:rsidP="00234841">
      <w:pPr>
        <w:pStyle w:val="PL"/>
      </w:pPr>
      <w:r w:rsidRPr="00533C32">
        <w:t xml:space="preserve">        '200':</w:t>
      </w:r>
    </w:p>
    <w:p w14:paraId="7FD8ED18" w14:textId="77777777" w:rsidR="00234841" w:rsidRPr="00533C32" w:rsidRDefault="00234841" w:rsidP="00234841">
      <w:pPr>
        <w:pStyle w:val="PL"/>
      </w:pPr>
      <w:r w:rsidRPr="00533C32">
        <w:t xml:space="preserve">          description: Expected response to a valid request</w:t>
      </w:r>
    </w:p>
    <w:p w14:paraId="400CAFF9" w14:textId="77777777" w:rsidR="00234841" w:rsidRPr="00533C32" w:rsidRDefault="00234841" w:rsidP="00234841">
      <w:pPr>
        <w:pStyle w:val="PL"/>
      </w:pPr>
      <w:r w:rsidRPr="00533C32">
        <w:t xml:space="preserve">          content:</w:t>
      </w:r>
    </w:p>
    <w:p w14:paraId="41C7BFD8" w14:textId="77777777" w:rsidR="00234841" w:rsidRPr="00533C32" w:rsidRDefault="00234841" w:rsidP="00234841">
      <w:pPr>
        <w:pStyle w:val="PL"/>
      </w:pPr>
      <w:r w:rsidRPr="00533C32">
        <w:t xml:space="preserve">            application/json:</w:t>
      </w:r>
    </w:p>
    <w:p w14:paraId="271799E3" w14:textId="77777777" w:rsidR="00234841" w:rsidRPr="00533C32" w:rsidRDefault="00234841" w:rsidP="00234841">
      <w:pPr>
        <w:pStyle w:val="PL"/>
      </w:pPr>
      <w:r w:rsidRPr="00533C32">
        <w:t xml:space="preserve">              schema:</w:t>
      </w:r>
    </w:p>
    <w:p w14:paraId="4F7759D4" w14:textId="77777777" w:rsidR="00234841" w:rsidRPr="00533C32" w:rsidRDefault="00234841" w:rsidP="00234841">
      <w:pPr>
        <w:pStyle w:val="PL"/>
      </w:pPr>
      <w:r w:rsidRPr="00533C32">
        <w:t xml:space="preserve">                $ref: '#/components/schemas/AmfNon3GppAccessRegistration'</w:t>
      </w:r>
    </w:p>
    <w:p w14:paraId="30BDF4FB" w14:textId="77777777" w:rsidR="00234841" w:rsidRDefault="00234841" w:rsidP="00234841">
      <w:pPr>
        <w:pStyle w:val="PL"/>
        <w:rPr>
          <w:lang w:eastAsia="zh-CN"/>
        </w:rPr>
      </w:pPr>
      <w:r w:rsidRPr="00533C32">
        <w:t xml:space="preserve">        default:</w:t>
      </w:r>
    </w:p>
    <w:p w14:paraId="026C084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586E730" w14:textId="77777777" w:rsidR="00234841" w:rsidRPr="00533C32" w:rsidRDefault="00234841" w:rsidP="00234841">
      <w:pPr>
        <w:pStyle w:val="PL"/>
        <w:rPr>
          <w:lang w:eastAsia="zh-CN"/>
        </w:rPr>
      </w:pPr>
    </w:p>
    <w:p w14:paraId="235FC9EC" w14:textId="77777777" w:rsidR="00234841" w:rsidRPr="00533C32" w:rsidRDefault="00234841" w:rsidP="00234841">
      <w:pPr>
        <w:pStyle w:val="PL"/>
      </w:pPr>
      <w:r w:rsidRPr="00533C32">
        <w:t xml:space="preserve">    put:</w:t>
      </w:r>
    </w:p>
    <w:p w14:paraId="2CD23705" w14:textId="77777777" w:rsidR="00234841" w:rsidRPr="00533C32" w:rsidRDefault="00234841" w:rsidP="00234841">
      <w:pPr>
        <w:pStyle w:val="PL"/>
      </w:pPr>
      <w:r w:rsidRPr="00533C32">
        <w:t xml:space="preserve">      summary: To store the AMF context data of a UE using non-3gpp access in the UDR</w:t>
      </w:r>
    </w:p>
    <w:p w14:paraId="179592AC" w14:textId="77777777" w:rsidR="00234841" w:rsidRPr="00533C32" w:rsidRDefault="00234841" w:rsidP="00234841">
      <w:pPr>
        <w:pStyle w:val="PL"/>
      </w:pPr>
      <w:r w:rsidRPr="00533C32">
        <w:t xml:space="preserve">      operationId: CreateAmfContextNon3gpp</w:t>
      </w:r>
    </w:p>
    <w:p w14:paraId="60289621" w14:textId="77777777" w:rsidR="00234841" w:rsidRPr="00533C32" w:rsidRDefault="00234841" w:rsidP="00234841">
      <w:pPr>
        <w:pStyle w:val="PL"/>
      </w:pPr>
      <w:r w:rsidRPr="00533C32">
        <w:t xml:space="preserve">      tags:</w:t>
      </w:r>
    </w:p>
    <w:p w14:paraId="101456AE" w14:textId="77777777" w:rsidR="00234841" w:rsidRDefault="00234841" w:rsidP="00234841">
      <w:pPr>
        <w:pStyle w:val="PL"/>
        <w:rPr>
          <w:lang w:eastAsia="zh-CN"/>
        </w:rPr>
      </w:pPr>
      <w:r w:rsidRPr="00533C32">
        <w:t xml:space="preserve">        - AMF Non-3GPP Access Registration (Document)</w:t>
      </w:r>
    </w:p>
    <w:p w14:paraId="774E158B" w14:textId="77777777" w:rsidR="00234841" w:rsidRDefault="00234841" w:rsidP="00234841">
      <w:pPr>
        <w:pStyle w:val="PL"/>
      </w:pPr>
      <w:r>
        <w:t xml:space="preserve">      security:</w:t>
      </w:r>
    </w:p>
    <w:p w14:paraId="099D6884" w14:textId="77777777" w:rsidR="00234841" w:rsidRDefault="00234841" w:rsidP="00234841">
      <w:pPr>
        <w:pStyle w:val="PL"/>
      </w:pPr>
      <w:r>
        <w:t xml:space="preserve">        - {}</w:t>
      </w:r>
    </w:p>
    <w:p w14:paraId="76BF3C88" w14:textId="77777777" w:rsidR="00234841" w:rsidRDefault="00234841" w:rsidP="00234841">
      <w:pPr>
        <w:pStyle w:val="PL"/>
      </w:pPr>
      <w:r>
        <w:t xml:space="preserve">        - oAuth2ClientCredentials:</w:t>
      </w:r>
    </w:p>
    <w:p w14:paraId="21823088" w14:textId="77777777" w:rsidR="00234841" w:rsidRDefault="00234841" w:rsidP="00234841">
      <w:pPr>
        <w:pStyle w:val="PL"/>
      </w:pPr>
      <w:r>
        <w:t xml:space="preserve">          - nudr-dr</w:t>
      </w:r>
    </w:p>
    <w:p w14:paraId="1A8CA674" w14:textId="77777777" w:rsidR="00234841" w:rsidRDefault="00234841" w:rsidP="00234841">
      <w:pPr>
        <w:pStyle w:val="PL"/>
      </w:pPr>
      <w:r>
        <w:t xml:space="preserve">        - oAuth2ClientCredentials:</w:t>
      </w:r>
    </w:p>
    <w:p w14:paraId="20DA69D6" w14:textId="77777777" w:rsidR="00234841" w:rsidRDefault="00234841" w:rsidP="00234841">
      <w:pPr>
        <w:pStyle w:val="PL"/>
      </w:pPr>
      <w:r>
        <w:t xml:space="preserve">          - nudr-dr</w:t>
      </w:r>
    </w:p>
    <w:p w14:paraId="761B0B55" w14:textId="77777777" w:rsidR="00234841" w:rsidRDefault="00234841" w:rsidP="00234841">
      <w:pPr>
        <w:pStyle w:val="PL"/>
        <w:rPr>
          <w:lang w:eastAsia="zh-CN"/>
        </w:rPr>
      </w:pPr>
      <w:r>
        <w:t xml:space="preserve">          - nudr-dr:subscription-data</w:t>
      </w:r>
    </w:p>
    <w:p w14:paraId="068EBEDB" w14:textId="77777777" w:rsidR="00234841" w:rsidRDefault="00234841" w:rsidP="00234841">
      <w:pPr>
        <w:pStyle w:val="PL"/>
      </w:pPr>
      <w:r>
        <w:t xml:space="preserve">        - oAuth2ClientCredentials:</w:t>
      </w:r>
    </w:p>
    <w:p w14:paraId="2D3C9E84" w14:textId="77777777" w:rsidR="00234841" w:rsidRDefault="00234841" w:rsidP="00234841">
      <w:pPr>
        <w:pStyle w:val="PL"/>
      </w:pPr>
      <w:r>
        <w:t xml:space="preserve">          - nudr-dr</w:t>
      </w:r>
    </w:p>
    <w:p w14:paraId="099A0852" w14:textId="77777777" w:rsidR="00234841" w:rsidRDefault="00234841" w:rsidP="00234841">
      <w:pPr>
        <w:pStyle w:val="PL"/>
        <w:rPr>
          <w:lang w:eastAsia="zh-CN"/>
        </w:rPr>
      </w:pPr>
      <w:r>
        <w:t xml:space="preserve">          - nudr-dr:subscription-data:registrations:write</w:t>
      </w:r>
    </w:p>
    <w:p w14:paraId="753DE782" w14:textId="77777777" w:rsidR="00234841" w:rsidRPr="00533C32" w:rsidRDefault="00234841" w:rsidP="00234841">
      <w:pPr>
        <w:pStyle w:val="PL"/>
      </w:pPr>
      <w:r w:rsidRPr="00533C32">
        <w:t xml:space="preserve">      parameters:</w:t>
      </w:r>
    </w:p>
    <w:p w14:paraId="62E76F7E" w14:textId="77777777" w:rsidR="00234841" w:rsidRPr="00533C32" w:rsidRDefault="00234841" w:rsidP="00234841">
      <w:pPr>
        <w:pStyle w:val="PL"/>
      </w:pPr>
      <w:r w:rsidRPr="00533C32">
        <w:t xml:space="preserve">        - name: ueId</w:t>
      </w:r>
    </w:p>
    <w:p w14:paraId="63AD2BFC" w14:textId="77777777" w:rsidR="00234841" w:rsidRPr="00533C32" w:rsidRDefault="00234841" w:rsidP="00234841">
      <w:pPr>
        <w:pStyle w:val="PL"/>
      </w:pPr>
      <w:r w:rsidRPr="00533C32">
        <w:t xml:space="preserve">          in: path</w:t>
      </w:r>
    </w:p>
    <w:p w14:paraId="057D3C04" w14:textId="77777777" w:rsidR="00234841" w:rsidRPr="00533C32" w:rsidRDefault="00234841" w:rsidP="00234841">
      <w:pPr>
        <w:pStyle w:val="PL"/>
      </w:pPr>
      <w:r w:rsidRPr="00533C32">
        <w:t xml:space="preserve">          description: UE id</w:t>
      </w:r>
    </w:p>
    <w:p w14:paraId="30741449" w14:textId="77777777" w:rsidR="00234841" w:rsidRPr="00533C32" w:rsidRDefault="00234841" w:rsidP="00234841">
      <w:pPr>
        <w:pStyle w:val="PL"/>
      </w:pPr>
      <w:r w:rsidRPr="00533C32">
        <w:t xml:space="preserve">          required: true</w:t>
      </w:r>
    </w:p>
    <w:p w14:paraId="703AFC26" w14:textId="77777777" w:rsidR="00234841" w:rsidRPr="00533C32" w:rsidRDefault="00234841" w:rsidP="00234841">
      <w:pPr>
        <w:pStyle w:val="PL"/>
      </w:pPr>
      <w:r w:rsidRPr="00533C32">
        <w:t xml:space="preserve">          schema:</w:t>
      </w:r>
    </w:p>
    <w:p w14:paraId="21E83086" w14:textId="77777777" w:rsidR="00234841" w:rsidRPr="00533C32" w:rsidRDefault="00234841" w:rsidP="00234841">
      <w:pPr>
        <w:pStyle w:val="PL"/>
      </w:pPr>
      <w:r w:rsidRPr="00533C32">
        <w:t xml:space="preserve">            $ref: 'TS29571_CommonData.yaml#/components/schemas/VarUeId'</w:t>
      </w:r>
    </w:p>
    <w:p w14:paraId="639A3BC0" w14:textId="77777777" w:rsidR="00234841" w:rsidRPr="00533C32" w:rsidRDefault="00234841" w:rsidP="00234841">
      <w:pPr>
        <w:pStyle w:val="PL"/>
      </w:pPr>
      <w:r w:rsidRPr="00533C32">
        <w:t xml:space="preserve">      requestBody:</w:t>
      </w:r>
    </w:p>
    <w:p w14:paraId="2EF321FF" w14:textId="77777777" w:rsidR="00234841" w:rsidRPr="00533C32" w:rsidRDefault="00234841" w:rsidP="00234841">
      <w:pPr>
        <w:pStyle w:val="PL"/>
      </w:pPr>
      <w:r w:rsidRPr="00533C32">
        <w:t xml:space="preserve">        content:</w:t>
      </w:r>
    </w:p>
    <w:p w14:paraId="406C0708" w14:textId="77777777" w:rsidR="00234841" w:rsidRPr="00533C32" w:rsidRDefault="00234841" w:rsidP="00234841">
      <w:pPr>
        <w:pStyle w:val="PL"/>
      </w:pPr>
      <w:r w:rsidRPr="00533C32">
        <w:t xml:space="preserve">          application/json:</w:t>
      </w:r>
    </w:p>
    <w:p w14:paraId="0B569E1E" w14:textId="77777777" w:rsidR="00234841" w:rsidRPr="00533C32" w:rsidRDefault="00234841" w:rsidP="00234841">
      <w:pPr>
        <w:pStyle w:val="PL"/>
      </w:pPr>
      <w:r w:rsidRPr="00533C32">
        <w:t xml:space="preserve">            schema:</w:t>
      </w:r>
    </w:p>
    <w:p w14:paraId="14FCA112" w14:textId="77777777" w:rsidR="00234841" w:rsidRPr="00533C32" w:rsidRDefault="00234841" w:rsidP="00434F1A">
      <w:pPr>
        <w:pStyle w:val="PL"/>
        <w:outlineLvl w:val="0"/>
      </w:pPr>
      <w:r w:rsidRPr="00533C32">
        <w:t xml:space="preserve">              $ref: '#/components/schemas/AmfNon3GppAccessRegistration'</w:t>
      </w:r>
    </w:p>
    <w:p w14:paraId="3ABBDD8C" w14:textId="77777777" w:rsidR="00234841" w:rsidRPr="00533C32" w:rsidRDefault="00234841" w:rsidP="00234841">
      <w:pPr>
        <w:pStyle w:val="PL"/>
      </w:pPr>
      <w:r>
        <w:t xml:space="preserve">        </w:t>
      </w:r>
      <w:r w:rsidRPr="003722F2">
        <w:t>required: true</w:t>
      </w:r>
    </w:p>
    <w:p w14:paraId="542F0B91" w14:textId="77777777" w:rsidR="00234841" w:rsidRPr="00533C32" w:rsidRDefault="00234841" w:rsidP="00234841">
      <w:pPr>
        <w:pStyle w:val="PL"/>
      </w:pPr>
      <w:r w:rsidRPr="00533C32">
        <w:t xml:space="preserve">      responses:</w:t>
      </w:r>
    </w:p>
    <w:p w14:paraId="2BDB8CFF" w14:textId="77777777" w:rsidR="00234841" w:rsidRPr="00533C32" w:rsidRDefault="00234841" w:rsidP="00234841">
      <w:pPr>
        <w:pStyle w:val="PL"/>
      </w:pPr>
      <w:r w:rsidRPr="00533C32">
        <w:t xml:space="preserve">        '204':</w:t>
      </w:r>
    </w:p>
    <w:p w14:paraId="20BCEBE1" w14:textId="77777777" w:rsidR="00234841" w:rsidRPr="00533C32" w:rsidRDefault="00234841" w:rsidP="00234841">
      <w:pPr>
        <w:pStyle w:val="PL"/>
      </w:pPr>
      <w:r w:rsidRPr="00533C32">
        <w:t xml:space="preserve">          description: Upon success, an empty response body shall be returned</w:t>
      </w:r>
    </w:p>
    <w:p w14:paraId="0AB1D708" w14:textId="77777777" w:rsidR="00234841" w:rsidRPr="000B71E3" w:rsidRDefault="00234841" w:rsidP="00234841">
      <w:pPr>
        <w:pStyle w:val="PL"/>
      </w:pPr>
      <w:r w:rsidRPr="000B71E3">
        <w:t xml:space="preserve">        '20</w:t>
      </w:r>
      <w:r>
        <w:t>1</w:t>
      </w:r>
      <w:r w:rsidRPr="000B71E3">
        <w:t>':</w:t>
      </w:r>
    </w:p>
    <w:p w14:paraId="6392FB89" w14:textId="77777777" w:rsidR="00234841" w:rsidRPr="000B71E3" w:rsidRDefault="00234841" w:rsidP="00234841">
      <w:pPr>
        <w:pStyle w:val="PL"/>
      </w:pPr>
      <w:r w:rsidRPr="000B71E3">
        <w:t xml:space="preserve">          description: </w:t>
      </w:r>
      <w:r>
        <w:t>Created</w:t>
      </w:r>
    </w:p>
    <w:p w14:paraId="18C8A85D" w14:textId="77777777" w:rsidR="00234841" w:rsidRPr="000B71E3" w:rsidRDefault="00234841" w:rsidP="00234841">
      <w:pPr>
        <w:pStyle w:val="PL"/>
      </w:pPr>
      <w:r w:rsidRPr="000B71E3">
        <w:lastRenderedPageBreak/>
        <w:t xml:space="preserve">          content:</w:t>
      </w:r>
    </w:p>
    <w:p w14:paraId="64EFB958" w14:textId="77777777" w:rsidR="00234841" w:rsidRPr="000B71E3" w:rsidRDefault="00234841" w:rsidP="00234841">
      <w:pPr>
        <w:pStyle w:val="PL"/>
      </w:pPr>
      <w:r w:rsidRPr="000B71E3">
        <w:t xml:space="preserve">            application/json:</w:t>
      </w:r>
    </w:p>
    <w:p w14:paraId="5BA662B2" w14:textId="77777777" w:rsidR="00234841" w:rsidRPr="000B71E3" w:rsidRDefault="00234841" w:rsidP="00234841">
      <w:pPr>
        <w:pStyle w:val="PL"/>
      </w:pPr>
      <w:r w:rsidRPr="000B71E3">
        <w:t xml:space="preserve">              schema:</w:t>
      </w:r>
    </w:p>
    <w:p w14:paraId="19253EED" w14:textId="77777777" w:rsidR="00234841" w:rsidRPr="000B71E3" w:rsidRDefault="00234841" w:rsidP="00234841">
      <w:pPr>
        <w:pStyle w:val="PL"/>
      </w:pPr>
      <w:r w:rsidRPr="000B71E3">
        <w:t xml:space="preserve">                $ref: '#/components/schemas/</w:t>
      </w:r>
      <w:r w:rsidRPr="00025B11">
        <w:t>Amf3GppAccessRegistration</w:t>
      </w:r>
      <w:r w:rsidRPr="000B71E3">
        <w:t>'</w:t>
      </w:r>
    </w:p>
    <w:p w14:paraId="44EBD207" w14:textId="77777777" w:rsidR="00234841" w:rsidRDefault="00234841" w:rsidP="00234841">
      <w:pPr>
        <w:pStyle w:val="PL"/>
      </w:pPr>
      <w:r>
        <w:t xml:space="preserve">          headers:</w:t>
      </w:r>
    </w:p>
    <w:p w14:paraId="25E53EC5" w14:textId="77777777" w:rsidR="00234841" w:rsidRDefault="00234841" w:rsidP="00234841">
      <w:pPr>
        <w:pStyle w:val="PL"/>
      </w:pPr>
      <w:r>
        <w:t xml:space="preserve">            Location:</w:t>
      </w:r>
    </w:p>
    <w:p w14:paraId="66A5D871" w14:textId="77777777" w:rsidR="00234841" w:rsidRDefault="00234841" w:rsidP="0023484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036D4ED5" w14:textId="77777777" w:rsidR="00234841" w:rsidRDefault="00234841" w:rsidP="00234841">
      <w:pPr>
        <w:pStyle w:val="PL"/>
      </w:pPr>
      <w:r>
        <w:t xml:space="preserve">              required: true</w:t>
      </w:r>
    </w:p>
    <w:p w14:paraId="1375E473" w14:textId="77777777" w:rsidR="00234841" w:rsidRDefault="00234841" w:rsidP="00234841">
      <w:pPr>
        <w:pStyle w:val="PL"/>
      </w:pPr>
      <w:r>
        <w:t xml:space="preserve">              schema:</w:t>
      </w:r>
    </w:p>
    <w:p w14:paraId="2CC9C38E" w14:textId="77777777" w:rsidR="00234841" w:rsidRPr="002857AD" w:rsidRDefault="00234841" w:rsidP="00234841">
      <w:pPr>
        <w:pStyle w:val="PL"/>
      </w:pPr>
      <w:r>
        <w:t xml:space="preserve">                type: string</w:t>
      </w:r>
    </w:p>
    <w:p w14:paraId="535FE5C4" w14:textId="77777777" w:rsidR="00234841" w:rsidRDefault="00234841" w:rsidP="00234841">
      <w:pPr>
        <w:pStyle w:val="PL"/>
        <w:rPr>
          <w:lang w:eastAsia="zh-CN"/>
        </w:rPr>
      </w:pPr>
      <w:r w:rsidRPr="00533C32">
        <w:t xml:space="preserve">        default:</w:t>
      </w:r>
    </w:p>
    <w:p w14:paraId="20FE7F79"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E6D14AE" w14:textId="77777777" w:rsidR="00234841" w:rsidRPr="00533C32" w:rsidRDefault="00234841" w:rsidP="00234841">
      <w:pPr>
        <w:pStyle w:val="PL"/>
        <w:rPr>
          <w:lang w:eastAsia="zh-CN"/>
        </w:rPr>
      </w:pPr>
    </w:p>
    <w:p w14:paraId="19BF3B3E" w14:textId="77777777" w:rsidR="00234841" w:rsidRPr="00533C32" w:rsidRDefault="00234841" w:rsidP="00234841">
      <w:pPr>
        <w:pStyle w:val="PL"/>
      </w:pPr>
      <w:r w:rsidRPr="00533C32">
        <w:t xml:space="preserve">    patch:</w:t>
      </w:r>
    </w:p>
    <w:p w14:paraId="58507FCE" w14:textId="77777777" w:rsidR="00234841" w:rsidRPr="00533C32" w:rsidRDefault="00234841" w:rsidP="00234841">
      <w:pPr>
        <w:pStyle w:val="PL"/>
      </w:pPr>
      <w:r w:rsidRPr="00533C32">
        <w:t xml:space="preserve">      summary: To modify the AMF context data of a UE using non 3gpp access in the UDR</w:t>
      </w:r>
    </w:p>
    <w:p w14:paraId="2343EA37" w14:textId="77777777" w:rsidR="00234841" w:rsidRPr="00533C32" w:rsidRDefault="00234841" w:rsidP="00234841">
      <w:pPr>
        <w:pStyle w:val="PL"/>
      </w:pPr>
      <w:r w:rsidRPr="00533C32">
        <w:t xml:space="preserve">      operationId: AmfContextNon3gpp</w:t>
      </w:r>
    </w:p>
    <w:p w14:paraId="7F7CF46D" w14:textId="77777777" w:rsidR="00234841" w:rsidRPr="00533C32" w:rsidRDefault="00234841" w:rsidP="00234841">
      <w:pPr>
        <w:pStyle w:val="PL"/>
      </w:pPr>
      <w:r w:rsidRPr="00533C32">
        <w:t xml:space="preserve">      tags:</w:t>
      </w:r>
    </w:p>
    <w:p w14:paraId="77B9FF7E" w14:textId="77777777" w:rsidR="00234841" w:rsidRDefault="00234841" w:rsidP="00234841">
      <w:pPr>
        <w:pStyle w:val="PL"/>
        <w:rPr>
          <w:lang w:eastAsia="zh-CN"/>
        </w:rPr>
      </w:pPr>
      <w:r w:rsidRPr="00533C32">
        <w:t xml:space="preserve">        - AMF Non-3GPP Access Registration (Document)</w:t>
      </w:r>
    </w:p>
    <w:p w14:paraId="358B7564" w14:textId="77777777" w:rsidR="00234841" w:rsidRDefault="00234841" w:rsidP="00234841">
      <w:pPr>
        <w:pStyle w:val="PL"/>
      </w:pPr>
      <w:r>
        <w:t xml:space="preserve">      security:</w:t>
      </w:r>
    </w:p>
    <w:p w14:paraId="42235778" w14:textId="77777777" w:rsidR="00234841" w:rsidRDefault="00234841" w:rsidP="00234841">
      <w:pPr>
        <w:pStyle w:val="PL"/>
      </w:pPr>
      <w:r>
        <w:t xml:space="preserve">        - {}</w:t>
      </w:r>
    </w:p>
    <w:p w14:paraId="60DF5DC6" w14:textId="77777777" w:rsidR="00234841" w:rsidRDefault="00234841" w:rsidP="00234841">
      <w:pPr>
        <w:pStyle w:val="PL"/>
      </w:pPr>
      <w:r>
        <w:t xml:space="preserve">        - oAuth2ClientCredentials:</w:t>
      </w:r>
    </w:p>
    <w:p w14:paraId="741D6432" w14:textId="77777777" w:rsidR="00234841" w:rsidRDefault="00234841" w:rsidP="00234841">
      <w:pPr>
        <w:pStyle w:val="PL"/>
      </w:pPr>
      <w:r>
        <w:t xml:space="preserve">          - nudr-dr</w:t>
      </w:r>
    </w:p>
    <w:p w14:paraId="2699C841" w14:textId="77777777" w:rsidR="00234841" w:rsidRDefault="00234841" w:rsidP="00234841">
      <w:pPr>
        <w:pStyle w:val="PL"/>
      </w:pPr>
      <w:r>
        <w:t xml:space="preserve">        - oAuth2ClientCredentials:</w:t>
      </w:r>
    </w:p>
    <w:p w14:paraId="74A42347" w14:textId="77777777" w:rsidR="00234841" w:rsidRDefault="00234841" w:rsidP="00234841">
      <w:pPr>
        <w:pStyle w:val="PL"/>
      </w:pPr>
      <w:r>
        <w:t xml:space="preserve">          - nudr-dr</w:t>
      </w:r>
    </w:p>
    <w:p w14:paraId="57EA4770" w14:textId="77777777" w:rsidR="00234841" w:rsidRDefault="00234841" w:rsidP="00234841">
      <w:pPr>
        <w:pStyle w:val="PL"/>
        <w:rPr>
          <w:lang w:eastAsia="zh-CN"/>
        </w:rPr>
      </w:pPr>
      <w:r>
        <w:t xml:space="preserve">          - nudr-dr:subscription-data</w:t>
      </w:r>
    </w:p>
    <w:p w14:paraId="51C37C36" w14:textId="77777777" w:rsidR="00234841" w:rsidRDefault="00234841" w:rsidP="00234841">
      <w:pPr>
        <w:pStyle w:val="PL"/>
      </w:pPr>
      <w:r>
        <w:t xml:space="preserve">        - oAuth2ClientCredentials:</w:t>
      </w:r>
    </w:p>
    <w:p w14:paraId="53810C5E" w14:textId="77777777" w:rsidR="00234841" w:rsidRDefault="00234841" w:rsidP="00234841">
      <w:pPr>
        <w:pStyle w:val="PL"/>
      </w:pPr>
      <w:r>
        <w:t xml:space="preserve">          - nudr-dr</w:t>
      </w:r>
    </w:p>
    <w:p w14:paraId="18C44971" w14:textId="77777777" w:rsidR="00234841" w:rsidRDefault="00234841" w:rsidP="00234841">
      <w:pPr>
        <w:pStyle w:val="PL"/>
        <w:rPr>
          <w:lang w:eastAsia="zh-CN"/>
        </w:rPr>
      </w:pPr>
      <w:r>
        <w:t xml:space="preserve">          - nudr-dr:subscription-data:registrations:write</w:t>
      </w:r>
    </w:p>
    <w:p w14:paraId="3D423EFB" w14:textId="77777777" w:rsidR="00234841" w:rsidRPr="00533C32" w:rsidRDefault="00234841" w:rsidP="00234841">
      <w:pPr>
        <w:pStyle w:val="PL"/>
      </w:pPr>
      <w:r w:rsidRPr="00533C32">
        <w:t xml:space="preserve">      parameters:</w:t>
      </w:r>
    </w:p>
    <w:p w14:paraId="3176EF3D" w14:textId="77777777" w:rsidR="00234841" w:rsidRPr="00533C32" w:rsidRDefault="00234841" w:rsidP="00234841">
      <w:pPr>
        <w:pStyle w:val="PL"/>
      </w:pPr>
      <w:r w:rsidRPr="00533C32">
        <w:t xml:space="preserve">        - name: ueId</w:t>
      </w:r>
    </w:p>
    <w:p w14:paraId="3AC4B8A6" w14:textId="77777777" w:rsidR="00234841" w:rsidRPr="00533C32" w:rsidRDefault="00234841" w:rsidP="00234841">
      <w:pPr>
        <w:pStyle w:val="PL"/>
      </w:pPr>
      <w:r w:rsidRPr="00533C32">
        <w:t xml:space="preserve">          in: path</w:t>
      </w:r>
    </w:p>
    <w:p w14:paraId="27EC88B4" w14:textId="77777777" w:rsidR="00234841" w:rsidRPr="00533C32" w:rsidRDefault="00234841" w:rsidP="00234841">
      <w:pPr>
        <w:pStyle w:val="PL"/>
      </w:pPr>
      <w:r w:rsidRPr="00533C32">
        <w:t xml:space="preserve">          description: UE id</w:t>
      </w:r>
    </w:p>
    <w:p w14:paraId="38453769" w14:textId="77777777" w:rsidR="00234841" w:rsidRPr="00533C32" w:rsidRDefault="00234841" w:rsidP="00234841">
      <w:pPr>
        <w:pStyle w:val="PL"/>
      </w:pPr>
      <w:r w:rsidRPr="00533C32">
        <w:t xml:space="preserve">          required: true</w:t>
      </w:r>
    </w:p>
    <w:p w14:paraId="526B7EB3" w14:textId="77777777" w:rsidR="00234841" w:rsidRPr="00533C32" w:rsidRDefault="00234841" w:rsidP="00234841">
      <w:pPr>
        <w:pStyle w:val="PL"/>
      </w:pPr>
      <w:r w:rsidRPr="00533C32">
        <w:t xml:space="preserve">          schema:</w:t>
      </w:r>
    </w:p>
    <w:p w14:paraId="00E884C7" w14:textId="77777777" w:rsidR="00234841" w:rsidRDefault="00234841" w:rsidP="00234841">
      <w:pPr>
        <w:pStyle w:val="PL"/>
        <w:rPr>
          <w:lang w:eastAsia="zh-CN"/>
        </w:rPr>
      </w:pPr>
      <w:r w:rsidRPr="00533C32">
        <w:t xml:space="preserve">            $ref: 'TS29571_CommonData.yaml#/components/schemas/VarUeId'</w:t>
      </w:r>
    </w:p>
    <w:p w14:paraId="733A8169" w14:textId="77777777" w:rsidR="00234841" w:rsidRPr="002857AD" w:rsidRDefault="00234841" w:rsidP="00234841">
      <w:pPr>
        <w:pStyle w:val="PL"/>
      </w:pPr>
      <w:r w:rsidRPr="002857AD">
        <w:t xml:space="preserve">        - name: supported-features</w:t>
      </w:r>
    </w:p>
    <w:p w14:paraId="26837F0D" w14:textId="77777777" w:rsidR="00234841" w:rsidRPr="002857AD" w:rsidRDefault="00234841" w:rsidP="00234841">
      <w:pPr>
        <w:pStyle w:val="PL"/>
      </w:pPr>
      <w:r w:rsidRPr="002857AD">
        <w:t xml:space="preserve">          in: query</w:t>
      </w:r>
    </w:p>
    <w:p w14:paraId="1DADD5F0" w14:textId="77777777" w:rsidR="00234841" w:rsidRPr="002857AD" w:rsidRDefault="00234841" w:rsidP="00234841">
      <w:pPr>
        <w:pStyle w:val="PL"/>
      </w:pPr>
      <w:r w:rsidRPr="002857AD">
        <w:t xml:space="preserve">          description: Features required to be supported by the target NF</w:t>
      </w:r>
    </w:p>
    <w:p w14:paraId="30F52537" w14:textId="77777777" w:rsidR="00234841" w:rsidRPr="002857AD" w:rsidRDefault="00234841" w:rsidP="00234841">
      <w:pPr>
        <w:pStyle w:val="PL"/>
      </w:pPr>
      <w:r w:rsidRPr="002857AD">
        <w:t xml:space="preserve">          schema:</w:t>
      </w:r>
    </w:p>
    <w:p w14:paraId="47A17E54" w14:textId="77777777" w:rsidR="00234841" w:rsidRPr="00533C32" w:rsidRDefault="00234841" w:rsidP="00234841">
      <w:pPr>
        <w:pStyle w:val="PL"/>
        <w:rPr>
          <w:lang w:eastAsia="zh-CN"/>
        </w:rPr>
      </w:pPr>
      <w:r w:rsidRPr="002857AD">
        <w:t xml:space="preserve">            $ref: 'TS29571_CommonData.yaml#/components/schemas/SupportedFeatures'</w:t>
      </w:r>
    </w:p>
    <w:p w14:paraId="19784412" w14:textId="77777777" w:rsidR="00234841" w:rsidRPr="00533C32" w:rsidRDefault="00234841" w:rsidP="00234841">
      <w:pPr>
        <w:pStyle w:val="PL"/>
      </w:pPr>
      <w:r w:rsidRPr="00533C32">
        <w:t xml:space="preserve">      requestBody:</w:t>
      </w:r>
    </w:p>
    <w:p w14:paraId="35D81B11" w14:textId="77777777" w:rsidR="00234841" w:rsidRPr="00533C32" w:rsidRDefault="00234841" w:rsidP="00234841">
      <w:pPr>
        <w:pStyle w:val="PL"/>
      </w:pPr>
      <w:r w:rsidRPr="00533C32">
        <w:t xml:space="preserve">        content:</w:t>
      </w:r>
    </w:p>
    <w:p w14:paraId="3E931B51" w14:textId="77777777" w:rsidR="00234841" w:rsidRPr="00533C32" w:rsidRDefault="00234841" w:rsidP="00234841">
      <w:pPr>
        <w:pStyle w:val="PL"/>
      </w:pPr>
      <w:r w:rsidRPr="00533C32">
        <w:t xml:space="preserve">          application/json-patch+json:</w:t>
      </w:r>
    </w:p>
    <w:p w14:paraId="2C8BB87C" w14:textId="77777777" w:rsidR="00234841" w:rsidRPr="00533C32" w:rsidRDefault="00234841" w:rsidP="00234841">
      <w:pPr>
        <w:pStyle w:val="PL"/>
      </w:pPr>
      <w:r w:rsidRPr="00533C32">
        <w:t xml:space="preserve">            schema:</w:t>
      </w:r>
    </w:p>
    <w:p w14:paraId="07314085" w14:textId="77777777" w:rsidR="00234841" w:rsidRPr="00533C32" w:rsidRDefault="00234841" w:rsidP="00234841">
      <w:pPr>
        <w:pStyle w:val="PL"/>
      </w:pPr>
      <w:r w:rsidRPr="00533C32">
        <w:t xml:space="preserve">              type: array</w:t>
      </w:r>
    </w:p>
    <w:p w14:paraId="0784EF22" w14:textId="77777777" w:rsidR="00234841" w:rsidRPr="00533C32" w:rsidRDefault="00234841" w:rsidP="00234841">
      <w:pPr>
        <w:pStyle w:val="PL"/>
      </w:pPr>
      <w:r w:rsidRPr="00533C32">
        <w:lastRenderedPageBreak/>
        <w:t xml:space="preserve">              items:</w:t>
      </w:r>
    </w:p>
    <w:p w14:paraId="11D6A367" w14:textId="77777777" w:rsidR="00234841" w:rsidRPr="00533C32" w:rsidRDefault="00234841" w:rsidP="00234841">
      <w:pPr>
        <w:pStyle w:val="PL"/>
      </w:pPr>
      <w:r w:rsidRPr="00533C32">
        <w:t xml:space="preserve">                $ref: 'TS29571_CommonData.yaml#/components/schemas/PatchItem'</w:t>
      </w:r>
    </w:p>
    <w:p w14:paraId="724754CC" w14:textId="77777777" w:rsidR="00234841" w:rsidRPr="00533C32" w:rsidRDefault="00234841" w:rsidP="00234841">
      <w:pPr>
        <w:pStyle w:val="PL"/>
      </w:pPr>
      <w:r w:rsidRPr="00533C32">
        <w:t xml:space="preserve">        required: true</w:t>
      </w:r>
    </w:p>
    <w:p w14:paraId="358D00A9" w14:textId="77777777" w:rsidR="00234841" w:rsidRPr="00533C32" w:rsidRDefault="00234841" w:rsidP="00234841">
      <w:pPr>
        <w:pStyle w:val="PL"/>
      </w:pPr>
      <w:r w:rsidRPr="00533C32">
        <w:t xml:space="preserve">      responses:</w:t>
      </w:r>
    </w:p>
    <w:p w14:paraId="7D5F1242" w14:textId="77777777" w:rsidR="00234841" w:rsidRPr="00533C32" w:rsidRDefault="00234841" w:rsidP="00234841">
      <w:pPr>
        <w:pStyle w:val="PL"/>
      </w:pPr>
      <w:r w:rsidRPr="00533C32">
        <w:t xml:space="preserve">        '204':</w:t>
      </w:r>
    </w:p>
    <w:p w14:paraId="434C5707" w14:textId="77777777" w:rsidR="00234841" w:rsidRPr="00533C32" w:rsidRDefault="00234841" w:rsidP="00234841">
      <w:pPr>
        <w:pStyle w:val="PL"/>
      </w:pPr>
      <w:r w:rsidRPr="00533C32">
        <w:t xml:space="preserve">          description: Expected response to a valid request</w:t>
      </w:r>
    </w:p>
    <w:p w14:paraId="62B3747E" w14:textId="77777777" w:rsidR="00234841" w:rsidRDefault="00234841" w:rsidP="00234841">
      <w:pPr>
        <w:pStyle w:val="PL"/>
        <w:rPr>
          <w:lang w:eastAsia="zh-CN"/>
        </w:rPr>
      </w:pPr>
      <w:r>
        <w:rPr>
          <w:rFonts w:hint="eastAsia"/>
          <w:lang w:eastAsia="zh-CN"/>
        </w:rPr>
        <w:t xml:space="preserve">        '200':</w:t>
      </w:r>
    </w:p>
    <w:p w14:paraId="1988F485" w14:textId="77777777" w:rsidR="00234841" w:rsidRPr="000B71E3" w:rsidRDefault="00234841" w:rsidP="00234841">
      <w:pPr>
        <w:pStyle w:val="PL"/>
      </w:pPr>
      <w:r w:rsidRPr="000B71E3">
        <w:t xml:space="preserve">          description: Expected response to a valid request</w:t>
      </w:r>
    </w:p>
    <w:p w14:paraId="361957A0" w14:textId="77777777" w:rsidR="00234841" w:rsidRPr="000B71E3" w:rsidRDefault="00234841" w:rsidP="00234841">
      <w:pPr>
        <w:pStyle w:val="PL"/>
      </w:pPr>
      <w:r w:rsidRPr="000B71E3">
        <w:t xml:space="preserve">          content:</w:t>
      </w:r>
    </w:p>
    <w:p w14:paraId="05436FA4" w14:textId="77777777" w:rsidR="00234841" w:rsidRPr="000B71E3" w:rsidRDefault="00234841" w:rsidP="00234841">
      <w:pPr>
        <w:pStyle w:val="PL"/>
      </w:pPr>
      <w:r w:rsidRPr="000B71E3">
        <w:t xml:space="preserve">            application/json:</w:t>
      </w:r>
    </w:p>
    <w:p w14:paraId="071EAA3E" w14:textId="77777777" w:rsidR="00234841" w:rsidRPr="000B71E3" w:rsidRDefault="00234841" w:rsidP="00234841">
      <w:pPr>
        <w:pStyle w:val="PL"/>
      </w:pPr>
      <w:r w:rsidRPr="000B71E3">
        <w:t xml:space="preserve">              schema:</w:t>
      </w:r>
    </w:p>
    <w:p w14:paraId="3E75C0D3"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46733040" w14:textId="77777777" w:rsidR="00234841" w:rsidRPr="00533C32" w:rsidRDefault="00234841" w:rsidP="00234841">
      <w:pPr>
        <w:pStyle w:val="PL"/>
      </w:pPr>
      <w:r w:rsidRPr="00533C32">
        <w:t xml:space="preserve">        '403':</w:t>
      </w:r>
    </w:p>
    <w:p w14:paraId="4C0ED9AC" w14:textId="77777777" w:rsidR="00234841" w:rsidRPr="00533C32" w:rsidRDefault="00234841" w:rsidP="00234841">
      <w:pPr>
        <w:pStyle w:val="PL"/>
      </w:pPr>
      <w:r w:rsidRPr="00533C32">
        <w:t xml:space="preserve">          description: modification is rejected</w:t>
      </w:r>
    </w:p>
    <w:p w14:paraId="70C16DD4" w14:textId="77777777" w:rsidR="00234841" w:rsidRPr="00533C32" w:rsidRDefault="00234841" w:rsidP="00234841">
      <w:pPr>
        <w:pStyle w:val="PL"/>
      </w:pPr>
      <w:r w:rsidRPr="00533C32">
        <w:t xml:space="preserve">          content:</w:t>
      </w:r>
    </w:p>
    <w:p w14:paraId="479F4FC2" w14:textId="77777777" w:rsidR="00234841" w:rsidRPr="00533C32" w:rsidRDefault="00234841" w:rsidP="00234841">
      <w:pPr>
        <w:pStyle w:val="PL"/>
      </w:pPr>
      <w:r w:rsidRPr="00533C32">
        <w:t xml:space="preserve">            application/problem+json:</w:t>
      </w:r>
    </w:p>
    <w:p w14:paraId="45C39520" w14:textId="77777777" w:rsidR="00234841" w:rsidRPr="00533C32" w:rsidRDefault="00234841" w:rsidP="00234841">
      <w:pPr>
        <w:pStyle w:val="PL"/>
      </w:pPr>
      <w:r w:rsidRPr="00533C32">
        <w:t xml:space="preserve">              schema:</w:t>
      </w:r>
    </w:p>
    <w:p w14:paraId="7B3CC9AF" w14:textId="77777777" w:rsidR="00234841" w:rsidRPr="00533C32" w:rsidRDefault="00234841" w:rsidP="00234841">
      <w:pPr>
        <w:pStyle w:val="PL"/>
      </w:pPr>
      <w:r w:rsidRPr="00533C32">
        <w:t xml:space="preserve">                $ref: 'TS29571_CommonData.yaml#/components/schemas/ProblemDetails'</w:t>
      </w:r>
    </w:p>
    <w:p w14:paraId="66122F57" w14:textId="77777777" w:rsidR="00234841" w:rsidRDefault="00234841" w:rsidP="00234841">
      <w:pPr>
        <w:pStyle w:val="PL"/>
        <w:rPr>
          <w:lang w:eastAsia="zh-CN"/>
        </w:rPr>
      </w:pPr>
      <w:r w:rsidRPr="00533C32">
        <w:t xml:space="preserve">        default:</w:t>
      </w:r>
    </w:p>
    <w:p w14:paraId="62AF04A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F536C83" w14:textId="77777777" w:rsidR="00234841" w:rsidRPr="00533C32" w:rsidRDefault="00234841" w:rsidP="00234841">
      <w:pPr>
        <w:pStyle w:val="PL"/>
      </w:pPr>
    </w:p>
    <w:p w14:paraId="6E76CD9B" w14:textId="77777777" w:rsidR="00234841" w:rsidRPr="00533C32" w:rsidRDefault="00234841" w:rsidP="00234841">
      <w:pPr>
        <w:pStyle w:val="PL"/>
      </w:pPr>
      <w:r w:rsidRPr="00533C32">
        <w:t xml:space="preserve">  /subscription-data/{ueId}/context-data/smf-registrations:</w:t>
      </w:r>
    </w:p>
    <w:p w14:paraId="5EBAA26D" w14:textId="77777777" w:rsidR="00234841" w:rsidRPr="00533C32" w:rsidRDefault="00234841" w:rsidP="00234841">
      <w:pPr>
        <w:pStyle w:val="PL"/>
      </w:pPr>
      <w:r w:rsidRPr="00533C32">
        <w:t xml:space="preserve">    get:</w:t>
      </w:r>
    </w:p>
    <w:p w14:paraId="38F617D3" w14:textId="77777777" w:rsidR="00234841" w:rsidRPr="00533C32" w:rsidRDefault="00234841" w:rsidP="00234841">
      <w:pPr>
        <w:pStyle w:val="PL"/>
      </w:pPr>
      <w:r w:rsidRPr="00533C32">
        <w:t xml:space="preserve">      summary: Retrieves the SMF registration list of a UE</w:t>
      </w:r>
    </w:p>
    <w:p w14:paraId="53FCC687" w14:textId="77777777" w:rsidR="00234841" w:rsidRPr="00533C32" w:rsidRDefault="00234841" w:rsidP="00234841">
      <w:pPr>
        <w:pStyle w:val="PL"/>
      </w:pPr>
      <w:r w:rsidRPr="00533C32">
        <w:t xml:space="preserve">      operationId: QuerySmfRegList</w:t>
      </w:r>
    </w:p>
    <w:p w14:paraId="235910D2" w14:textId="77777777" w:rsidR="00234841" w:rsidRPr="00533C32" w:rsidRDefault="00234841" w:rsidP="00234841">
      <w:pPr>
        <w:pStyle w:val="PL"/>
      </w:pPr>
      <w:r w:rsidRPr="00533C32">
        <w:t xml:space="preserve">      tags:</w:t>
      </w:r>
    </w:p>
    <w:p w14:paraId="2AE711B8" w14:textId="77777777" w:rsidR="00234841" w:rsidRDefault="00234841" w:rsidP="00234841">
      <w:pPr>
        <w:pStyle w:val="PL"/>
        <w:rPr>
          <w:lang w:eastAsia="zh-CN"/>
        </w:rPr>
      </w:pPr>
      <w:r w:rsidRPr="00533C32">
        <w:t xml:space="preserve">        - SMF Registrations (Collection)</w:t>
      </w:r>
    </w:p>
    <w:p w14:paraId="7D9F99FB" w14:textId="77777777" w:rsidR="00234841" w:rsidRDefault="00234841" w:rsidP="00234841">
      <w:pPr>
        <w:pStyle w:val="PL"/>
      </w:pPr>
      <w:r>
        <w:t xml:space="preserve">      security:</w:t>
      </w:r>
    </w:p>
    <w:p w14:paraId="6EE31FBA" w14:textId="77777777" w:rsidR="00234841" w:rsidRDefault="00234841" w:rsidP="00234841">
      <w:pPr>
        <w:pStyle w:val="PL"/>
      </w:pPr>
      <w:r>
        <w:t xml:space="preserve">        - {}</w:t>
      </w:r>
    </w:p>
    <w:p w14:paraId="1A4511FE" w14:textId="77777777" w:rsidR="00234841" w:rsidRDefault="00234841" w:rsidP="00234841">
      <w:pPr>
        <w:pStyle w:val="PL"/>
      </w:pPr>
      <w:r>
        <w:t xml:space="preserve">        - oAuth2ClientCredentials:</w:t>
      </w:r>
    </w:p>
    <w:p w14:paraId="66CFF4A5" w14:textId="77777777" w:rsidR="00234841" w:rsidRDefault="00234841" w:rsidP="00234841">
      <w:pPr>
        <w:pStyle w:val="PL"/>
      </w:pPr>
      <w:r>
        <w:t xml:space="preserve">          - nudr-dr</w:t>
      </w:r>
    </w:p>
    <w:p w14:paraId="52E940B2" w14:textId="77777777" w:rsidR="00234841" w:rsidRDefault="00234841" w:rsidP="00234841">
      <w:pPr>
        <w:pStyle w:val="PL"/>
      </w:pPr>
      <w:r>
        <w:t xml:space="preserve">        - oAuth2ClientCredentials:</w:t>
      </w:r>
    </w:p>
    <w:p w14:paraId="5963D5F0" w14:textId="77777777" w:rsidR="00234841" w:rsidRDefault="00234841" w:rsidP="00234841">
      <w:pPr>
        <w:pStyle w:val="PL"/>
      </w:pPr>
      <w:r>
        <w:t xml:space="preserve">          - nudr-dr</w:t>
      </w:r>
    </w:p>
    <w:p w14:paraId="661339E4" w14:textId="77777777" w:rsidR="00234841" w:rsidRPr="00533C32" w:rsidRDefault="00234841" w:rsidP="00234841">
      <w:pPr>
        <w:pStyle w:val="PL"/>
        <w:rPr>
          <w:lang w:eastAsia="zh-CN"/>
        </w:rPr>
      </w:pPr>
      <w:r>
        <w:t xml:space="preserve">          - nudr-dr:subscription-data</w:t>
      </w:r>
    </w:p>
    <w:p w14:paraId="0AA0DAA4" w14:textId="77777777" w:rsidR="00234841" w:rsidRPr="00533C32" w:rsidRDefault="00234841" w:rsidP="00234841">
      <w:pPr>
        <w:pStyle w:val="PL"/>
      </w:pPr>
      <w:r w:rsidRPr="00533C32">
        <w:t xml:space="preserve">      parameters:</w:t>
      </w:r>
    </w:p>
    <w:p w14:paraId="57F06DE3" w14:textId="77777777" w:rsidR="00234841" w:rsidRPr="00533C32" w:rsidRDefault="00234841" w:rsidP="00234841">
      <w:pPr>
        <w:pStyle w:val="PL"/>
      </w:pPr>
      <w:r w:rsidRPr="00533C32">
        <w:t xml:space="preserve">        - name: ueId</w:t>
      </w:r>
    </w:p>
    <w:p w14:paraId="3DB49307" w14:textId="77777777" w:rsidR="00234841" w:rsidRPr="00533C32" w:rsidRDefault="00234841" w:rsidP="00234841">
      <w:pPr>
        <w:pStyle w:val="PL"/>
      </w:pPr>
      <w:r w:rsidRPr="00533C32">
        <w:t xml:space="preserve">          in: path</w:t>
      </w:r>
    </w:p>
    <w:p w14:paraId="53794D28" w14:textId="77777777" w:rsidR="00234841" w:rsidRPr="00533C32" w:rsidRDefault="00234841" w:rsidP="00234841">
      <w:pPr>
        <w:pStyle w:val="PL"/>
      </w:pPr>
      <w:r w:rsidRPr="00533C32">
        <w:t xml:space="preserve">          description: UE id</w:t>
      </w:r>
    </w:p>
    <w:p w14:paraId="6F91DAA9" w14:textId="77777777" w:rsidR="00234841" w:rsidRPr="00533C32" w:rsidRDefault="00234841" w:rsidP="00234841">
      <w:pPr>
        <w:pStyle w:val="PL"/>
      </w:pPr>
      <w:r w:rsidRPr="00533C32">
        <w:t xml:space="preserve">          required: true</w:t>
      </w:r>
    </w:p>
    <w:p w14:paraId="497E6B26" w14:textId="77777777" w:rsidR="00234841" w:rsidRPr="00533C32" w:rsidRDefault="00234841" w:rsidP="00234841">
      <w:pPr>
        <w:pStyle w:val="PL"/>
      </w:pPr>
      <w:r w:rsidRPr="00533C32">
        <w:t xml:space="preserve">          schema:</w:t>
      </w:r>
    </w:p>
    <w:p w14:paraId="11E15E0F" w14:textId="77777777" w:rsidR="00234841" w:rsidRPr="00533C32" w:rsidRDefault="00234841" w:rsidP="00234841">
      <w:pPr>
        <w:pStyle w:val="PL"/>
        <w:rPr>
          <w:lang w:eastAsia="zh-CN"/>
        </w:rPr>
      </w:pPr>
      <w:r w:rsidRPr="00533C32">
        <w:t xml:space="preserve">            $ref: 'TS29571_CommonData.yaml#/components/schemas/VarUeId'</w:t>
      </w:r>
    </w:p>
    <w:p w14:paraId="0DE22358" w14:textId="77777777" w:rsidR="00234841" w:rsidRPr="00533C32" w:rsidRDefault="00234841" w:rsidP="00234841">
      <w:pPr>
        <w:pStyle w:val="PL"/>
      </w:pPr>
      <w:r w:rsidRPr="00533C32">
        <w:t xml:space="preserve">        - name: supported-features</w:t>
      </w:r>
    </w:p>
    <w:p w14:paraId="37729BCB" w14:textId="77777777" w:rsidR="00234841" w:rsidRPr="00533C32" w:rsidRDefault="00234841" w:rsidP="00234841">
      <w:pPr>
        <w:pStyle w:val="PL"/>
      </w:pPr>
      <w:r w:rsidRPr="00533C32">
        <w:t xml:space="preserve">          in: query</w:t>
      </w:r>
    </w:p>
    <w:p w14:paraId="42CF96C2" w14:textId="77777777" w:rsidR="00234841" w:rsidRPr="00533C32" w:rsidRDefault="00234841" w:rsidP="00234841">
      <w:pPr>
        <w:pStyle w:val="PL"/>
      </w:pPr>
      <w:r w:rsidRPr="00533C32">
        <w:t xml:space="preserve">          description: Supported Features</w:t>
      </w:r>
    </w:p>
    <w:p w14:paraId="30D76C6A" w14:textId="77777777" w:rsidR="00234841" w:rsidRPr="00533C32" w:rsidRDefault="00234841" w:rsidP="00234841">
      <w:pPr>
        <w:pStyle w:val="PL"/>
      </w:pPr>
      <w:r w:rsidRPr="00533C32">
        <w:t xml:space="preserve">          schema:</w:t>
      </w:r>
    </w:p>
    <w:p w14:paraId="5366F37A" w14:textId="77777777" w:rsidR="00234841" w:rsidRPr="00533C32" w:rsidRDefault="00234841" w:rsidP="00234841">
      <w:pPr>
        <w:pStyle w:val="PL"/>
        <w:rPr>
          <w:lang w:eastAsia="zh-CN"/>
        </w:rPr>
      </w:pPr>
      <w:r w:rsidRPr="00533C32">
        <w:t xml:space="preserve">             $ref: 'TS29571_CommonData.yaml#/components/schemas/SupportedFeatures'</w:t>
      </w:r>
    </w:p>
    <w:p w14:paraId="2F976869" w14:textId="77777777" w:rsidR="00234841" w:rsidRPr="00533C32" w:rsidRDefault="00234841" w:rsidP="00234841">
      <w:pPr>
        <w:pStyle w:val="PL"/>
      </w:pPr>
      <w:r w:rsidRPr="00533C32">
        <w:lastRenderedPageBreak/>
        <w:t xml:space="preserve">      responses:</w:t>
      </w:r>
    </w:p>
    <w:p w14:paraId="5E8D5CDC" w14:textId="77777777" w:rsidR="00234841" w:rsidRPr="00533C32" w:rsidRDefault="00234841" w:rsidP="00234841">
      <w:pPr>
        <w:pStyle w:val="PL"/>
      </w:pPr>
      <w:r w:rsidRPr="00533C32">
        <w:t xml:space="preserve">        '200':</w:t>
      </w:r>
    </w:p>
    <w:p w14:paraId="70304028" w14:textId="77777777" w:rsidR="00234841" w:rsidRPr="00533C32" w:rsidRDefault="00234841" w:rsidP="00234841">
      <w:pPr>
        <w:pStyle w:val="PL"/>
      </w:pPr>
      <w:r w:rsidRPr="00533C32">
        <w:t xml:space="preserve">          description: Expected response to a valid request</w:t>
      </w:r>
    </w:p>
    <w:p w14:paraId="061A2F61" w14:textId="77777777" w:rsidR="00234841" w:rsidRPr="00533C32" w:rsidRDefault="00234841" w:rsidP="00234841">
      <w:pPr>
        <w:pStyle w:val="PL"/>
      </w:pPr>
      <w:r w:rsidRPr="00533C32">
        <w:t xml:space="preserve">          content:</w:t>
      </w:r>
    </w:p>
    <w:p w14:paraId="35983EA2" w14:textId="77777777" w:rsidR="00234841" w:rsidRPr="00533C32" w:rsidRDefault="00234841" w:rsidP="00234841">
      <w:pPr>
        <w:pStyle w:val="PL"/>
      </w:pPr>
      <w:r w:rsidRPr="00533C32">
        <w:t xml:space="preserve">            application/json:</w:t>
      </w:r>
    </w:p>
    <w:p w14:paraId="2CA78EA4" w14:textId="77777777" w:rsidR="00234841" w:rsidRPr="00533C32" w:rsidRDefault="00234841" w:rsidP="00234841">
      <w:pPr>
        <w:pStyle w:val="PL"/>
      </w:pPr>
      <w:r w:rsidRPr="00533C32">
        <w:t xml:space="preserve">              schema:</w:t>
      </w:r>
    </w:p>
    <w:p w14:paraId="3317EF7D" w14:textId="77777777" w:rsidR="00234841" w:rsidRPr="00533C32" w:rsidRDefault="00234841" w:rsidP="00234841">
      <w:pPr>
        <w:pStyle w:val="PL"/>
      </w:pPr>
      <w:r w:rsidRPr="00533C32">
        <w:t xml:space="preserve">                $ref: '#/components/schemas/SmfRegList'</w:t>
      </w:r>
    </w:p>
    <w:p w14:paraId="384B53F2" w14:textId="77777777" w:rsidR="00234841" w:rsidRDefault="00234841" w:rsidP="00234841">
      <w:pPr>
        <w:pStyle w:val="PL"/>
        <w:rPr>
          <w:lang w:eastAsia="zh-CN"/>
        </w:rPr>
      </w:pPr>
      <w:r w:rsidRPr="00533C32">
        <w:t xml:space="preserve">        default:</w:t>
      </w:r>
    </w:p>
    <w:p w14:paraId="3CE033F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0368EC2" w14:textId="77777777" w:rsidR="00234841" w:rsidRPr="00533C32" w:rsidRDefault="00234841" w:rsidP="00234841">
      <w:pPr>
        <w:pStyle w:val="PL"/>
      </w:pPr>
    </w:p>
    <w:p w14:paraId="480F5DE6" w14:textId="77777777" w:rsidR="00234841" w:rsidRPr="00533C32" w:rsidRDefault="00234841" w:rsidP="00234841">
      <w:pPr>
        <w:pStyle w:val="PL"/>
      </w:pPr>
      <w:r w:rsidRPr="00533C32">
        <w:t xml:space="preserve">  /subscription-data/{ueId}/context-data/smf-registrations/{pduSessionId}:</w:t>
      </w:r>
    </w:p>
    <w:p w14:paraId="10922DF4" w14:textId="77777777" w:rsidR="00234841" w:rsidRPr="00533C32" w:rsidRDefault="00234841" w:rsidP="00234841">
      <w:pPr>
        <w:pStyle w:val="PL"/>
      </w:pPr>
      <w:r w:rsidRPr="00533C32">
        <w:t xml:space="preserve">    get:</w:t>
      </w:r>
    </w:p>
    <w:p w14:paraId="52F9B2FF" w14:textId="77777777" w:rsidR="00234841" w:rsidRPr="00533C32" w:rsidRDefault="00234841" w:rsidP="00234841">
      <w:pPr>
        <w:pStyle w:val="PL"/>
      </w:pPr>
      <w:r w:rsidRPr="00533C32">
        <w:t xml:space="preserve">      summary: Retrieves the individual SMF registration of a UE</w:t>
      </w:r>
    </w:p>
    <w:p w14:paraId="5054B3CE" w14:textId="77777777" w:rsidR="00234841" w:rsidRPr="00533C32" w:rsidRDefault="00234841" w:rsidP="00234841">
      <w:pPr>
        <w:pStyle w:val="PL"/>
      </w:pPr>
      <w:r w:rsidRPr="00533C32">
        <w:t xml:space="preserve">      operationId: QuerySmfRegistration</w:t>
      </w:r>
    </w:p>
    <w:p w14:paraId="5C82D780" w14:textId="77777777" w:rsidR="00234841" w:rsidRPr="00533C32" w:rsidRDefault="00234841" w:rsidP="00234841">
      <w:pPr>
        <w:pStyle w:val="PL"/>
      </w:pPr>
      <w:r w:rsidRPr="00533C32">
        <w:t xml:space="preserve">      tags:</w:t>
      </w:r>
    </w:p>
    <w:p w14:paraId="22923865" w14:textId="77777777" w:rsidR="00234841" w:rsidRDefault="00234841" w:rsidP="00234841">
      <w:pPr>
        <w:pStyle w:val="PL"/>
        <w:rPr>
          <w:lang w:eastAsia="zh-CN"/>
        </w:rPr>
      </w:pPr>
      <w:r w:rsidRPr="00533C32">
        <w:t xml:space="preserve">        - SMF Registration (Document)</w:t>
      </w:r>
    </w:p>
    <w:p w14:paraId="5E8A4DEF" w14:textId="77777777" w:rsidR="00234841" w:rsidRDefault="00234841" w:rsidP="00234841">
      <w:pPr>
        <w:pStyle w:val="PL"/>
      </w:pPr>
      <w:r>
        <w:t xml:space="preserve">      security:</w:t>
      </w:r>
    </w:p>
    <w:p w14:paraId="7ADCC275" w14:textId="77777777" w:rsidR="00234841" w:rsidRDefault="00234841" w:rsidP="00234841">
      <w:pPr>
        <w:pStyle w:val="PL"/>
      </w:pPr>
      <w:r>
        <w:t xml:space="preserve">        - {}</w:t>
      </w:r>
    </w:p>
    <w:p w14:paraId="021CED48" w14:textId="77777777" w:rsidR="00234841" w:rsidRDefault="00234841" w:rsidP="00234841">
      <w:pPr>
        <w:pStyle w:val="PL"/>
      </w:pPr>
      <w:r>
        <w:t xml:space="preserve">        - oAuth2ClientCredentials:</w:t>
      </w:r>
    </w:p>
    <w:p w14:paraId="2AC7907D" w14:textId="77777777" w:rsidR="00234841" w:rsidRDefault="00234841" w:rsidP="00234841">
      <w:pPr>
        <w:pStyle w:val="PL"/>
      </w:pPr>
      <w:r>
        <w:t xml:space="preserve">          - nudr-dr</w:t>
      </w:r>
    </w:p>
    <w:p w14:paraId="44FEE121" w14:textId="77777777" w:rsidR="00234841" w:rsidRDefault="00234841" w:rsidP="00234841">
      <w:pPr>
        <w:pStyle w:val="PL"/>
      </w:pPr>
      <w:r>
        <w:t xml:space="preserve">        - oAuth2ClientCredentials:</w:t>
      </w:r>
    </w:p>
    <w:p w14:paraId="010F980B" w14:textId="77777777" w:rsidR="00234841" w:rsidRDefault="00234841" w:rsidP="00234841">
      <w:pPr>
        <w:pStyle w:val="PL"/>
      </w:pPr>
      <w:r>
        <w:t xml:space="preserve">          - nudr-dr</w:t>
      </w:r>
    </w:p>
    <w:p w14:paraId="4E48846F" w14:textId="77777777" w:rsidR="00234841" w:rsidRPr="00533C32" w:rsidRDefault="00234841" w:rsidP="00234841">
      <w:pPr>
        <w:pStyle w:val="PL"/>
        <w:rPr>
          <w:lang w:eastAsia="zh-CN"/>
        </w:rPr>
      </w:pPr>
      <w:r>
        <w:t xml:space="preserve">          - nudr-dr:subscription-data</w:t>
      </w:r>
    </w:p>
    <w:p w14:paraId="4F0D7722" w14:textId="77777777" w:rsidR="00234841" w:rsidRPr="00533C32" w:rsidRDefault="00234841" w:rsidP="00234841">
      <w:pPr>
        <w:pStyle w:val="PL"/>
      </w:pPr>
      <w:r w:rsidRPr="00533C32">
        <w:t xml:space="preserve">      parameters:</w:t>
      </w:r>
    </w:p>
    <w:p w14:paraId="52A02C5E" w14:textId="77777777" w:rsidR="00234841" w:rsidRPr="00533C32" w:rsidRDefault="00234841" w:rsidP="00234841">
      <w:pPr>
        <w:pStyle w:val="PL"/>
      </w:pPr>
      <w:r w:rsidRPr="00533C32">
        <w:t xml:space="preserve">        - name: ueId</w:t>
      </w:r>
    </w:p>
    <w:p w14:paraId="65D2E3E5" w14:textId="77777777" w:rsidR="00234841" w:rsidRPr="00533C32" w:rsidRDefault="00234841" w:rsidP="00234841">
      <w:pPr>
        <w:pStyle w:val="PL"/>
      </w:pPr>
      <w:r w:rsidRPr="00533C32">
        <w:t xml:space="preserve">          in: path</w:t>
      </w:r>
    </w:p>
    <w:p w14:paraId="667DA88C" w14:textId="77777777" w:rsidR="00234841" w:rsidRPr="00533C32" w:rsidRDefault="00234841" w:rsidP="00234841">
      <w:pPr>
        <w:pStyle w:val="PL"/>
      </w:pPr>
      <w:r w:rsidRPr="00533C32">
        <w:t xml:space="preserve">          description: UE id</w:t>
      </w:r>
    </w:p>
    <w:p w14:paraId="7DB7F353" w14:textId="77777777" w:rsidR="00234841" w:rsidRPr="00533C32" w:rsidRDefault="00234841" w:rsidP="00234841">
      <w:pPr>
        <w:pStyle w:val="PL"/>
      </w:pPr>
      <w:r w:rsidRPr="00533C32">
        <w:t xml:space="preserve">          required: true</w:t>
      </w:r>
    </w:p>
    <w:p w14:paraId="14FEA9A5" w14:textId="77777777" w:rsidR="00234841" w:rsidRPr="00533C32" w:rsidRDefault="00234841" w:rsidP="00234841">
      <w:pPr>
        <w:pStyle w:val="PL"/>
      </w:pPr>
      <w:r w:rsidRPr="00533C32">
        <w:t xml:space="preserve">          schema:</w:t>
      </w:r>
    </w:p>
    <w:p w14:paraId="08BEE767" w14:textId="77777777" w:rsidR="00234841" w:rsidRPr="00533C32" w:rsidRDefault="00234841" w:rsidP="00234841">
      <w:pPr>
        <w:pStyle w:val="PL"/>
      </w:pPr>
      <w:r w:rsidRPr="00533C32">
        <w:t xml:space="preserve">            $ref: 'TS29571_CommonData.yaml#/components/schemas/VarUeId'</w:t>
      </w:r>
    </w:p>
    <w:p w14:paraId="1EC00056" w14:textId="77777777" w:rsidR="00234841" w:rsidRPr="00533C32" w:rsidRDefault="00234841" w:rsidP="00234841">
      <w:pPr>
        <w:pStyle w:val="PL"/>
      </w:pPr>
      <w:r w:rsidRPr="00533C32">
        <w:t xml:space="preserve">        - name: pduSessionId</w:t>
      </w:r>
    </w:p>
    <w:p w14:paraId="46D99345" w14:textId="77777777" w:rsidR="00234841" w:rsidRPr="00533C32" w:rsidRDefault="00234841" w:rsidP="00234841">
      <w:pPr>
        <w:pStyle w:val="PL"/>
      </w:pPr>
      <w:r w:rsidRPr="00533C32">
        <w:t xml:space="preserve">          in: path</w:t>
      </w:r>
    </w:p>
    <w:p w14:paraId="23F3A877" w14:textId="77777777" w:rsidR="00234841" w:rsidRPr="00533C32" w:rsidRDefault="00234841" w:rsidP="00234841">
      <w:pPr>
        <w:pStyle w:val="PL"/>
      </w:pPr>
      <w:r w:rsidRPr="00533C32">
        <w:t xml:space="preserve">          description: PDU session id</w:t>
      </w:r>
    </w:p>
    <w:p w14:paraId="5592B45F" w14:textId="77777777" w:rsidR="00234841" w:rsidRPr="00533C32" w:rsidRDefault="00234841" w:rsidP="00234841">
      <w:pPr>
        <w:pStyle w:val="PL"/>
      </w:pPr>
      <w:r w:rsidRPr="00533C32">
        <w:t xml:space="preserve">          required: true</w:t>
      </w:r>
    </w:p>
    <w:p w14:paraId="781E83DD" w14:textId="77777777" w:rsidR="00234841" w:rsidRPr="00533C32" w:rsidRDefault="00234841" w:rsidP="00234841">
      <w:pPr>
        <w:pStyle w:val="PL"/>
        <w:rPr>
          <w:lang w:eastAsia="zh-CN"/>
        </w:rPr>
      </w:pPr>
      <w:r w:rsidRPr="00533C32">
        <w:t xml:space="preserve">          schema:</w:t>
      </w:r>
    </w:p>
    <w:p w14:paraId="45B5AFF1" w14:textId="77777777" w:rsidR="00234841" w:rsidRPr="00533C32" w:rsidRDefault="00234841" w:rsidP="00234841">
      <w:pPr>
        <w:pStyle w:val="PL"/>
        <w:rPr>
          <w:lang w:eastAsia="zh-CN"/>
        </w:rPr>
      </w:pPr>
      <w:r w:rsidRPr="00533C32">
        <w:t xml:space="preserve">            $ref: 'TS29571_CommonData.yaml#/components/schemas/PduSessionId'</w:t>
      </w:r>
    </w:p>
    <w:p w14:paraId="662B97BA" w14:textId="77777777" w:rsidR="00234841" w:rsidRPr="00533C32" w:rsidRDefault="00234841" w:rsidP="00234841">
      <w:pPr>
        <w:pStyle w:val="PL"/>
        <w:rPr>
          <w:lang w:eastAsia="zh-CN"/>
        </w:rPr>
      </w:pPr>
      <w:r w:rsidRPr="00533C32">
        <w:rPr>
          <w:lang w:eastAsia="zh-CN"/>
        </w:rPr>
        <w:t xml:space="preserve">        - name: fields</w:t>
      </w:r>
    </w:p>
    <w:p w14:paraId="316898FB" w14:textId="77777777" w:rsidR="00234841" w:rsidRPr="00533C32" w:rsidRDefault="00234841" w:rsidP="00234841">
      <w:pPr>
        <w:pStyle w:val="PL"/>
        <w:rPr>
          <w:lang w:eastAsia="zh-CN"/>
        </w:rPr>
      </w:pPr>
      <w:r w:rsidRPr="00533C32">
        <w:rPr>
          <w:lang w:eastAsia="zh-CN"/>
        </w:rPr>
        <w:t xml:space="preserve">          in: query</w:t>
      </w:r>
    </w:p>
    <w:p w14:paraId="14C1A9EE" w14:textId="77777777" w:rsidR="00234841" w:rsidRPr="00533C32" w:rsidRDefault="00234841" w:rsidP="00234841">
      <w:pPr>
        <w:pStyle w:val="PL"/>
        <w:rPr>
          <w:lang w:eastAsia="zh-CN"/>
        </w:rPr>
      </w:pPr>
      <w:r w:rsidRPr="00533C32">
        <w:rPr>
          <w:lang w:eastAsia="zh-CN"/>
        </w:rPr>
        <w:t xml:space="preserve">          description: attributes to be retrieved</w:t>
      </w:r>
    </w:p>
    <w:p w14:paraId="64A0D3A5" w14:textId="77777777" w:rsidR="00234841" w:rsidRPr="00533C32" w:rsidRDefault="00234841" w:rsidP="00234841">
      <w:pPr>
        <w:pStyle w:val="PL"/>
        <w:rPr>
          <w:lang w:eastAsia="zh-CN"/>
        </w:rPr>
      </w:pPr>
      <w:r w:rsidRPr="00533C32">
        <w:rPr>
          <w:lang w:eastAsia="zh-CN"/>
        </w:rPr>
        <w:t xml:space="preserve">          required: false</w:t>
      </w:r>
    </w:p>
    <w:p w14:paraId="08E44606" w14:textId="77777777" w:rsidR="00234841" w:rsidRPr="00533C32" w:rsidRDefault="00234841" w:rsidP="00234841">
      <w:pPr>
        <w:pStyle w:val="PL"/>
        <w:rPr>
          <w:lang w:eastAsia="zh-CN"/>
        </w:rPr>
      </w:pPr>
      <w:r w:rsidRPr="00533C32">
        <w:rPr>
          <w:lang w:eastAsia="zh-CN"/>
        </w:rPr>
        <w:t xml:space="preserve">          schema:</w:t>
      </w:r>
    </w:p>
    <w:p w14:paraId="385F08EE" w14:textId="77777777" w:rsidR="00234841" w:rsidRPr="00533C32" w:rsidRDefault="00234841" w:rsidP="00234841">
      <w:pPr>
        <w:pStyle w:val="PL"/>
        <w:rPr>
          <w:lang w:eastAsia="zh-CN"/>
        </w:rPr>
      </w:pPr>
      <w:r w:rsidRPr="00533C32">
        <w:rPr>
          <w:lang w:eastAsia="zh-CN"/>
        </w:rPr>
        <w:t xml:space="preserve">            type: array</w:t>
      </w:r>
    </w:p>
    <w:p w14:paraId="30E66781" w14:textId="77777777" w:rsidR="00234841" w:rsidRPr="00533C32" w:rsidRDefault="00234841" w:rsidP="00234841">
      <w:pPr>
        <w:pStyle w:val="PL"/>
        <w:rPr>
          <w:lang w:eastAsia="zh-CN"/>
        </w:rPr>
      </w:pPr>
      <w:r w:rsidRPr="00533C32">
        <w:rPr>
          <w:lang w:eastAsia="zh-CN"/>
        </w:rPr>
        <w:t xml:space="preserve">            items:</w:t>
      </w:r>
    </w:p>
    <w:p w14:paraId="121D9FED" w14:textId="77777777" w:rsidR="00234841" w:rsidRPr="00533C32" w:rsidRDefault="00234841" w:rsidP="00234841">
      <w:pPr>
        <w:pStyle w:val="PL"/>
        <w:rPr>
          <w:lang w:eastAsia="zh-CN"/>
        </w:rPr>
      </w:pPr>
      <w:r w:rsidRPr="00533C32">
        <w:rPr>
          <w:lang w:eastAsia="zh-CN"/>
        </w:rPr>
        <w:t xml:space="preserve">              type: string</w:t>
      </w:r>
    </w:p>
    <w:p w14:paraId="158CF555" w14:textId="77777777" w:rsidR="00234841" w:rsidRPr="00533C32" w:rsidRDefault="00234841" w:rsidP="00234841">
      <w:pPr>
        <w:pStyle w:val="PL"/>
        <w:rPr>
          <w:lang w:eastAsia="zh-CN"/>
        </w:rPr>
      </w:pPr>
      <w:r w:rsidRPr="00533C32">
        <w:rPr>
          <w:lang w:eastAsia="zh-CN"/>
        </w:rPr>
        <w:t xml:space="preserve">            minItems: 1</w:t>
      </w:r>
    </w:p>
    <w:p w14:paraId="5BAC7420" w14:textId="77777777" w:rsidR="00234841" w:rsidRPr="00533C32" w:rsidRDefault="00234841" w:rsidP="00234841">
      <w:pPr>
        <w:pStyle w:val="PL"/>
      </w:pPr>
      <w:r w:rsidRPr="00533C32">
        <w:t xml:space="preserve">          style: form</w:t>
      </w:r>
    </w:p>
    <w:p w14:paraId="01EFDCF3" w14:textId="77777777" w:rsidR="00234841" w:rsidRPr="00533C32" w:rsidRDefault="00234841" w:rsidP="00234841">
      <w:pPr>
        <w:pStyle w:val="PL"/>
        <w:rPr>
          <w:lang w:eastAsia="zh-CN"/>
        </w:rPr>
      </w:pPr>
      <w:r w:rsidRPr="00533C32">
        <w:lastRenderedPageBreak/>
        <w:t xml:space="preserve">          explode: false</w:t>
      </w:r>
    </w:p>
    <w:p w14:paraId="69FC0A46" w14:textId="77777777" w:rsidR="00234841" w:rsidRPr="00533C32" w:rsidRDefault="00234841" w:rsidP="00234841">
      <w:pPr>
        <w:pStyle w:val="PL"/>
      </w:pPr>
      <w:r w:rsidRPr="00533C32">
        <w:t xml:space="preserve">        - name: supported-features</w:t>
      </w:r>
    </w:p>
    <w:p w14:paraId="052321E3" w14:textId="77777777" w:rsidR="00234841" w:rsidRPr="00533C32" w:rsidRDefault="00234841" w:rsidP="00234841">
      <w:pPr>
        <w:pStyle w:val="PL"/>
      </w:pPr>
      <w:r w:rsidRPr="00533C32">
        <w:t xml:space="preserve">          in: query</w:t>
      </w:r>
    </w:p>
    <w:p w14:paraId="2FD7AEA6" w14:textId="77777777" w:rsidR="00234841" w:rsidRPr="00533C32" w:rsidRDefault="00234841" w:rsidP="00234841">
      <w:pPr>
        <w:pStyle w:val="PL"/>
      </w:pPr>
      <w:r w:rsidRPr="00533C32">
        <w:t xml:space="preserve">          description: Supported Features</w:t>
      </w:r>
    </w:p>
    <w:p w14:paraId="0053DE17" w14:textId="77777777" w:rsidR="00234841" w:rsidRPr="00533C32" w:rsidRDefault="00234841" w:rsidP="00234841">
      <w:pPr>
        <w:pStyle w:val="PL"/>
      </w:pPr>
      <w:r w:rsidRPr="00533C32">
        <w:t xml:space="preserve">          schema:</w:t>
      </w:r>
    </w:p>
    <w:p w14:paraId="2C7BCC48" w14:textId="77777777" w:rsidR="00234841" w:rsidRPr="00533C32" w:rsidRDefault="00234841" w:rsidP="00234841">
      <w:pPr>
        <w:pStyle w:val="PL"/>
        <w:rPr>
          <w:lang w:eastAsia="zh-CN"/>
        </w:rPr>
      </w:pPr>
      <w:r w:rsidRPr="00533C32">
        <w:t xml:space="preserve">             $ref: 'TS29571_CommonData.yaml#/components/schemas/SupportedFeatures'</w:t>
      </w:r>
    </w:p>
    <w:p w14:paraId="2458BB47" w14:textId="77777777" w:rsidR="00234841" w:rsidRPr="00533C32" w:rsidRDefault="00234841" w:rsidP="00234841">
      <w:pPr>
        <w:pStyle w:val="PL"/>
      </w:pPr>
      <w:r w:rsidRPr="00533C32">
        <w:t xml:space="preserve">      responses:</w:t>
      </w:r>
    </w:p>
    <w:p w14:paraId="7B1561D7" w14:textId="77777777" w:rsidR="00234841" w:rsidRPr="00533C32" w:rsidRDefault="00234841" w:rsidP="00234841">
      <w:pPr>
        <w:pStyle w:val="PL"/>
      </w:pPr>
      <w:r w:rsidRPr="00533C32">
        <w:t xml:space="preserve">        '200':</w:t>
      </w:r>
    </w:p>
    <w:p w14:paraId="7E576725" w14:textId="77777777" w:rsidR="00234841" w:rsidRPr="00533C32" w:rsidRDefault="00234841" w:rsidP="00234841">
      <w:pPr>
        <w:pStyle w:val="PL"/>
      </w:pPr>
      <w:r w:rsidRPr="00533C32">
        <w:t xml:space="preserve">          description: Expected response to a valid request</w:t>
      </w:r>
    </w:p>
    <w:p w14:paraId="7A1CE1F6" w14:textId="77777777" w:rsidR="00234841" w:rsidRPr="00533C32" w:rsidRDefault="00234841" w:rsidP="00234841">
      <w:pPr>
        <w:pStyle w:val="PL"/>
      </w:pPr>
      <w:r w:rsidRPr="00533C32">
        <w:t xml:space="preserve">          content:</w:t>
      </w:r>
    </w:p>
    <w:p w14:paraId="41158D62" w14:textId="77777777" w:rsidR="00234841" w:rsidRPr="00533C32" w:rsidRDefault="00234841" w:rsidP="00234841">
      <w:pPr>
        <w:pStyle w:val="PL"/>
      </w:pPr>
      <w:r w:rsidRPr="00533C32">
        <w:t xml:space="preserve">            application/json:</w:t>
      </w:r>
    </w:p>
    <w:p w14:paraId="72DDBB8B" w14:textId="77777777" w:rsidR="00234841" w:rsidRPr="00533C32" w:rsidRDefault="00234841" w:rsidP="00234841">
      <w:pPr>
        <w:pStyle w:val="PL"/>
      </w:pPr>
      <w:r w:rsidRPr="00533C32">
        <w:t xml:space="preserve">              schema:</w:t>
      </w:r>
    </w:p>
    <w:p w14:paraId="3F70C69F" w14:textId="77777777" w:rsidR="00234841" w:rsidRPr="00533C32" w:rsidRDefault="00234841" w:rsidP="00234841">
      <w:pPr>
        <w:pStyle w:val="PL"/>
      </w:pPr>
      <w:r w:rsidRPr="00533C32">
        <w:t xml:space="preserve">                $ref: '#/components/schemas/SmfRegistration'</w:t>
      </w:r>
    </w:p>
    <w:p w14:paraId="648096CE" w14:textId="77777777" w:rsidR="00234841" w:rsidRDefault="00234841" w:rsidP="00234841">
      <w:pPr>
        <w:pStyle w:val="PL"/>
        <w:rPr>
          <w:lang w:eastAsia="zh-CN"/>
        </w:rPr>
      </w:pPr>
      <w:r w:rsidRPr="00533C32">
        <w:t xml:space="preserve">        default:</w:t>
      </w:r>
    </w:p>
    <w:p w14:paraId="34263CE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9FAF1C9" w14:textId="77777777" w:rsidR="00234841" w:rsidRPr="00533C32" w:rsidRDefault="00234841" w:rsidP="00234841">
      <w:pPr>
        <w:pStyle w:val="PL"/>
        <w:rPr>
          <w:lang w:eastAsia="zh-CN"/>
        </w:rPr>
      </w:pPr>
    </w:p>
    <w:p w14:paraId="6B1A88A1" w14:textId="77777777" w:rsidR="00234841" w:rsidRPr="00533C32" w:rsidRDefault="00234841" w:rsidP="00234841">
      <w:pPr>
        <w:pStyle w:val="PL"/>
      </w:pPr>
      <w:r w:rsidRPr="00533C32">
        <w:t xml:space="preserve">    put:</w:t>
      </w:r>
    </w:p>
    <w:p w14:paraId="73F875CE" w14:textId="77777777" w:rsidR="00234841" w:rsidRPr="00533C32" w:rsidRDefault="00234841" w:rsidP="00234841">
      <w:pPr>
        <w:pStyle w:val="PL"/>
      </w:pPr>
      <w:r w:rsidRPr="00533C32">
        <w:t xml:space="preserve">      summary: To create an individual SMF context data of a UE in the UDR</w:t>
      </w:r>
    </w:p>
    <w:p w14:paraId="1DCC60A4" w14:textId="77777777" w:rsidR="00234841" w:rsidRPr="00533C32" w:rsidRDefault="00234841" w:rsidP="00234841">
      <w:pPr>
        <w:pStyle w:val="PL"/>
      </w:pPr>
      <w:r w:rsidRPr="00533C32">
        <w:t xml:space="preserve">      operationId: </w:t>
      </w:r>
      <w:r w:rsidRPr="00375E43">
        <w:t>CreateOrUpdateSmfRegistration</w:t>
      </w:r>
    </w:p>
    <w:p w14:paraId="44A43058" w14:textId="77777777" w:rsidR="00234841" w:rsidRPr="00533C32" w:rsidRDefault="00234841" w:rsidP="00234841">
      <w:pPr>
        <w:pStyle w:val="PL"/>
      </w:pPr>
      <w:r w:rsidRPr="00533C32">
        <w:t xml:space="preserve">      tags:</w:t>
      </w:r>
    </w:p>
    <w:p w14:paraId="69DF85B8" w14:textId="77777777" w:rsidR="00234841" w:rsidRDefault="00234841" w:rsidP="00234841">
      <w:pPr>
        <w:pStyle w:val="PL"/>
        <w:rPr>
          <w:lang w:eastAsia="zh-CN"/>
        </w:rPr>
      </w:pPr>
      <w:r w:rsidRPr="00533C32">
        <w:t xml:space="preserve">        - SMF Registration (Document)</w:t>
      </w:r>
    </w:p>
    <w:p w14:paraId="3F19D74F" w14:textId="77777777" w:rsidR="00234841" w:rsidRDefault="00234841" w:rsidP="00234841">
      <w:pPr>
        <w:pStyle w:val="PL"/>
      </w:pPr>
      <w:r>
        <w:t xml:space="preserve">      security:</w:t>
      </w:r>
    </w:p>
    <w:p w14:paraId="5D65C804" w14:textId="77777777" w:rsidR="00234841" w:rsidRDefault="00234841" w:rsidP="00234841">
      <w:pPr>
        <w:pStyle w:val="PL"/>
      </w:pPr>
      <w:r>
        <w:t xml:space="preserve">        - {}</w:t>
      </w:r>
    </w:p>
    <w:p w14:paraId="24B724E3" w14:textId="77777777" w:rsidR="00234841" w:rsidRDefault="00234841" w:rsidP="00234841">
      <w:pPr>
        <w:pStyle w:val="PL"/>
      </w:pPr>
      <w:r>
        <w:t xml:space="preserve">        - oAuth2ClientCredentials:</w:t>
      </w:r>
    </w:p>
    <w:p w14:paraId="210ECD5E" w14:textId="77777777" w:rsidR="00234841" w:rsidRDefault="00234841" w:rsidP="00234841">
      <w:pPr>
        <w:pStyle w:val="PL"/>
      </w:pPr>
      <w:r>
        <w:t xml:space="preserve">          - nudr-dr</w:t>
      </w:r>
    </w:p>
    <w:p w14:paraId="4FE94BC4" w14:textId="77777777" w:rsidR="00234841" w:rsidRDefault="00234841" w:rsidP="00234841">
      <w:pPr>
        <w:pStyle w:val="PL"/>
      </w:pPr>
      <w:r>
        <w:t xml:space="preserve">        - oAuth2ClientCredentials:</w:t>
      </w:r>
    </w:p>
    <w:p w14:paraId="440C7605" w14:textId="77777777" w:rsidR="00234841" w:rsidRDefault="00234841" w:rsidP="00234841">
      <w:pPr>
        <w:pStyle w:val="PL"/>
      </w:pPr>
      <w:r>
        <w:t xml:space="preserve">          - nudr-dr</w:t>
      </w:r>
    </w:p>
    <w:p w14:paraId="2D187329" w14:textId="77777777" w:rsidR="00234841" w:rsidRDefault="00234841" w:rsidP="00234841">
      <w:pPr>
        <w:pStyle w:val="PL"/>
        <w:rPr>
          <w:lang w:eastAsia="zh-CN"/>
        </w:rPr>
      </w:pPr>
      <w:r>
        <w:t xml:space="preserve">          - nudr-dr:subscription-data</w:t>
      </w:r>
    </w:p>
    <w:p w14:paraId="1E06C177" w14:textId="77777777" w:rsidR="00234841" w:rsidRDefault="00234841" w:rsidP="00234841">
      <w:pPr>
        <w:pStyle w:val="PL"/>
      </w:pPr>
      <w:r>
        <w:t xml:space="preserve">        - oAuth2ClientCredentials:</w:t>
      </w:r>
    </w:p>
    <w:p w14:paraId="0438B658" w14:textId="77777777" w:rsidR="00234841" w:rsidRDefault="00234841" w:rsidP="00234841">
      <w:pPr>
        <w:pStyle w:val="PL"/>
      </w:pPr>
      <w:r>
        <w:t xml:space="preserve">          - nudr-dr</w:t>
      </w:r>
    </w:p>
    <w:p w14:paraId="0EB805B8" w14:textId="77777777" w:rsidR="00234841" w:rsidRDefault="00234841" w:rsidP="00234841">
      <w:pPr>
        <w:pStyle w:val="PL"/>
        <w:rPr>
          <w:lang w:eastAsia="zh-CN"/>
        </w:rPr>
      </w:pPr>
      <w:r>
        <w:t xml:space="preserve">          - nudr-dr:subscription-data:registrations:write</w:t>
      </w:r>
    </w:p>
    <w:p w14:paraId="44C01CB7" w14:textId="77777777" w:rsidR="00234841" w:rsidRPr="00533C32" w:rsidRDefault="00234841" w:rsidP="00234841">
      <w:pPr>
        <w:pStyle w:val="PL"/>
      </w:pPr>
      <w:r w:rsidRPr="00533C32">
        <w:t xml:space="preserve">      parameters:</w:t>
      </w:r>
    </w:p>
    <w:p w14:paraId="191A6D27" w14:textId="77777777" w:rsidR="00234841" w:rsidRPr="00533C32" w:rsidRDefault="00234841" w:rsidP="00234841">
      <w:pPr>
        <w:pStyle w:val="PL"/>
      </w:pPr>
      <w:r w:rsidRPr="00533C32">
        <w:t xml:space="preserve">        - name: ueId</w:t>
      </w:r>
    </w:p>
    <w:p w14:paraId="25DA2E63" w14:textId="77777777" w:rsidR="00234841" w:rsidRPr="00533C32" w:rsidRDefault="00234841" w:rsidP="00234841">
      <w:pPr>
        <w:pStyle w:val="PL"/>
      </w:pPr>
      <w:r w:rsidRPr="00533C32">
        <w:t xml:space="preserve">          in: path</w:t>
      </w:r>
    </w:p>
    <w:p w14:paraId="3E324ECD" w14:textId="77777777" w:rsidR="00234841" w:rsidRPr="00533C32" w:rsidRDefault="00234841" w:rsidP="00234841">
      <w:pPr>
        <w:pStyle w:val="PL"/>
      </w:pPr>
      <w:r w:rsidRPr="00533C32">
        <w:t xml:space="preserve">          description: UE id</w:t>
      </w:r>
    </w:p>
    <w:p w14:paraId="2B05E936" w14:textId="77777777" w:rsidR="00234841" w:rsidRPr="00533C32" w:rsidRDefault="00234841" w:rsidP="00234841">
      <w:pPr>
        <w:pStyle w:val="PL"/>
      </w:pPr>
      <w:r w:rsidRPr="00533C32">
        <w:t xml:space="preserve">          required: true</w:t>
      </w:r>
    </w:p>
    <w:p w14:paraId="1CD0952F" w14:textId="77777777" w:rsidR="00234841" w:rsidRPr="00533C32" w:rsidRDefault="00234841" w:rsidP="00234841">
      <w:pPr>
        <w:pStyle w:val="PL"/>
      </w:pPr>
      <w:r w:rsidRPr="00533C32">
        <w:t xml:space="preserve">          schema:</w:t>
      </w:r>
    </w:p>
    <w:p w14:paraId="08F7FA61" w14:textId="77777777" w:rsidR="00234841" w:rsidRPr="00533C32" w:rsidRDefault="00234841" w:rsidP="00234841">
      <w:pPr>
        <w:pStyle w:val="PL"/>
      </w:pPr>
      <w:r w:rsidRPr="00533C32">
        <w:t xml:space="preserve">            $ref: 'TS29571_CommonData.yaml#/components/schemas/VarUeId'</w:t>
      </w:r>
    </w:p>
    <w:p w14:paraId="2C4D0799" w14:textId="77777777" w:rsidR="00234841" w:rsidRPr="00533C32" w:rsidRDefault="00234841" w:rsidP="00234841">
      <w:pPr>
        <w:pStyle w:val="PL"/>
      </w:pPr>
      <w:r w:rsidRPr="00533C32">
        <w:t xml:space="preserve">        - name: pduSessionId</w:t>
      </w:r>
    </w:p>
    <w:p w14:paraId="22294071" w14:textId="77777777" w:rsidR="00234841" w:rsidRPr="00533C32" w:rsidRDefault="00234841" w:rsidP="00234841">
      <w:pPr>
        <w:pStyle w:val="PL"/>
      </w:pPr>
      <w:r w:rsidRPr="00533C32">
        <w:t xml:space="preserve">          in: path</w:t>
      </w:r>
    </w:p>
    <w:p w14:paraId="2399E9F2" w14:textId="77777777" w:rsidR="00234841" w:rsidRPr="00533C32" w:rsidRDefault="00234841" w:rsidP="00234841">
      <w:pPr>
        <w:pStyle w:val="PL"/>
      </w:pPr>
      <w:r w:rsidRPr="00533C32">
        <w:t xml:space="preserve">          description: PDU session id</w:t>
      </w:r>
    </w:p>
    <w:p w14:paraId="62B0B9E9" w14:textId="77777777" w:rsidR="00234841" w:rsidRPr="00533C32" w:rsidRDefault="00234841" w:rsidP="00234841">
      <w:pPr>
        <w:pStyle w:val="PL"/>
      </w:pPr>
      <w:r w:rsidRPr="00533C32">
        <w:t xml:space="preserve">          required: true</w:t>
      </w:r>
    </w:p>
    <w:p w14:paraId="30D9070C" w14:textId="77777777" w:rsidR="00234841" w:rsidRPr="00533C32" w:rsidRDefault="00234841" w:rsidP="00234841">
      <w:pPr>
        <w:pStyle w:val="PL"/>
        <w:rPr>
          <w:lang w:eastAsia="zh-CN"/>
        </w:rPr>
      </w:pPr>
      <w:r w:rsidRPr="00533C32">
        <w:t xml:space="preserve">          schema:</w:t>
      </w:r>
    </w:p>
    <w:p w14:paraId="10F02450" w14:textId="77777777" w:rsidR="00234841" w:rsidRPr="00533C32" w:rsidRDefault="00234841" w:rsidP="00234841">
      <w:pPr>
        <w:pStyle w:val="PL"/>
        <w:rPr>
          <w:lang w:eastAsia="zh-CN"/>
        </w:rPr>
      </w:pPr>
      <w:r w:rsidRPr="00533C32">
        <w:t xml:space="preserve">            $ref: 'TS29571_CommonData.yaml#/components/schemas/PduSessionId'</w:t>
      </w:r>
    </w:p>
    <w:p w14:paraId="67ADD971" w14:textId="77777777" w:rsidR="00234841" w:rsidRPr="00533C32" w:rsidRDefault="00234841" w:rsidP="00234841">
      <w:pPr>
        <w:pStyle w:val="PL"/>
      </w:pPr>
      <w:r w:rsidRPr="00533C32">
        <w:t xml:space="preserve">      requestBody:</w:t>
      </w:r>
    </w:p>
    <w:p w14:paraId="137BAFBA" w14:textId="77777777" w:rsidR="00234841" w:rsidRPr="00533C32" w:rsidRDefault="00234841" w:rsidP="00234841">
      <w:pPr>
        <w:pStyle w:val="PL"/>
      </w:pPr>
      <w:r w:rsidRPr="00533C32">
        <w:t xml:space="preserve">        content:</w:t>
      </w:r>
    </w:p>
    <w:p w14:paraId="0B1126B9" w14:textId="77777777" w:rsidR="00234841" w:rsidRPr="00533C32" w:rsidRDefault="00234841" w:rsidP="00234841">
      <w:pPr>
        <w:pStyle w:val="PL"/>
      </w:pPr>
      <w:r w:rsidRPr="00533C32">
        <w:lastRenderedPageBreak/>
        <w:t xml:space="preserve">          application/json:</w:t>
      </w:r>
    </w:p>
    <w:p w14:paraId="2C074ADE" w14:textId="77777777" w:rsidR="00234841" w:rsidRPr="00533C32" w:rsidRDefault="00234841" w:rsidP="00234841">
      <w:pPr>
        <w:pStyle w:val="PL"/>
      </w:pPr>
      <w:r w:rsidRPr="00533C32">
        <w:t xml:space="preserve">            schema:</w:t>
      </w:r>
    </w:p>
    <w:p w14:paraId="2ED00150" w14:textId="77777777" w:rsidR="00234841" w:rsidRPr="00533C32" w:rsidRDefault="00234841" w:rsidP="00434F1A">
      <w:pPr>
        <w:pStyle w:val="PL"/>
        <w:outlineLvl w:val="0"/>
      </w:pPr>
      <w:r w:rsidRPr="00533C32">
        <w:t xml:space="preserve">              $ref: '#/components/schemas/SmfRegistration'</w:t>
      </w:r>
    </w:p>
    <w:p w14:paraId="7CCF2BA8" w14:textId="77777777" w:rsidR="00234841" w:rsidRPr="00533C32" w:rsidRDefault="00234841" w:rsidP="00234841">
      <w:pPr>
        <w:pStyle w:val="PL"/>
      </w:pPr>
      <w:r>
        <w:t xml:space="preserve">        </w:t>
      </w:r>
      <w:r w:rsidRPr="003722F2">
        <w:t>required: true</w:t>
      </w:r>
    </w:p>
    <w:p w14:paraId="32CAC4D1" w14:textId="77777777" w:rsidR="00234841" w:rsidRPr="00533C32" w:rsidRDefault="00234841" w:rsidP="00234841">
      <w:pPr>
        <w:pStyle w:val="PL"/>
      </w:pPr>
      <w:r w:rsidRPr="00533C32">
        <w:t xml:space="preserve">      responses:</w:t>
      </w:r>
    </w:p>
    <w:p w14:paraId="27ED5846" w14:textId="77777777" w:rsidR="00234841" w:rsidRPr="00533C32" w:rsidRDefault="00234841" w:rsidP="00234841">
      <w:pPr>
        <w:pStyle w:val="PL"/>
      </w:pPr>
      <w:r w:rsidRPr="00533C32">
        <w:t xml:space="preserve">        '201':</w:t>
      </w:r>
    </w:p>
    <w:p w14:paraId="576040CE" w14:textId="77777777" w:rsidR="00234841" w:rsidRPr="00533C32" w:rsidRDefault="00234841" w:rsidP="00234841">
      <w:pPr>
        <w:pStyle w:val="PL"/>
      </w:pPr>
      <w:r w:rsidRPr="00533C32">
        <w:t xml:space="preserve">          description: Upon success, a response body containing a representation of the created Individual SmfRegistration resource shall be returned</w:t>
      </w:r>
    </w:p>
    <w:p w14:paraId="22A314B3" w14:textId="77777777" w:rsidR="00234841" w:rsidRPr="009F68CE" w:rsidRDefault="00234841" w:rsidP="00234841">
      <w:pPr>
        <w:pStyle w:val="PL"/>
      </w:pPr>
      <w:r w:rsidRPr="009F68CE">
        <w:t xml:space="preserve">        </w:t>
      </w:r>
      <w:r>
        <w:t xml:space="preserve">  </w:t>
      </w:r>
      <w:r w:rsidRPr="009F68CE">
        <w:t>content:</w:t>
      </w:r>
    </w:p>
    <w:p w14:paraId="655DE626" w14:textId="77777777" w:rsidR="00234841" w:rsidRPr="009F68CE" w:rsidRDefault="00234841" w:rsidP="00234841">
      <w:pPr>
        <w:pStyle w:val="PL"/>
      </w:pPr>
      <w:r w:rsidRPr="009F68CE">
        <w:t xml:space="preserve">          </w:t>
      </w:r>
      <w:r>
        <w:t xml:space="preserve">  </w:t>
      </w:r>
      <w:r w:rsidRPr="009F68CE">
        <w:t>application/json:</w:t>
      </w:r>
    </w:p>
    <w:p w14:paraId="5E5338D0" w14:textId="77777777" w:rsidR="00234841" w:rsidRPr="009F68CE" w:rsidRDefault="00234841" w:rsidP="00234841">
      <w:pPr>
        <w:pStyle w:val="PL"/>
      </w:pPr>
      <w:r w:rsidRPr="009F68CE">
        <w:t xml:space="preserve">            </w:t>
      </w:r>
      <w:r>
        <w:t xml:space="preserve">  </w:t>
      </w:r>
      <w:r w:rsidRPr="009F68CE">
        <w:t>schema:</w:t>
      </w:r>
    </w:p>
    <w:p w14:paraId="39B76AD0" w14:textId="77777777" w:rsidR="00234841" w:rsidRPr="009F68CE" w:rsidRDefault="00234841" w:rsidP="00434F1A">
      <w:pPr>
        <w:pStyle w:val="PL"/>
        <w:outlineLvl w:val="0"/>
      </w:pPr>
      <w:r w:rsidRPr="009F68CE">
        <w:t xml:space="preserve">              </w:t>
      </w:r>
      <w:r>
        <w:t xml:space="preserve">  </w:t>
      </w:r>
      <w:r w:rsidRPr="009F68CE">
        <w:t>$ref: '#/components/schemas/SmfRegistration'</w:t>
      </w:r>
    </w:p>
    <w:p w14:paraId="4C8992F1" w14:textId="77777777" w:rsidR="00234841" w:rsidRPr="009F68CE" w:rsidRDefault="00234841" w:rsidP="00234841">
      <w:pPr>
        <w:pStyle w:val="PL"/>
      </w:pPr>
      <w:r>
        <w:t xml:space="preserve">          </w:t>
      </w:r>
      <w:r w:rsidRPr="009F68CE">
        <w:t>headers:</w:t>
      </w:r>
    </w:p>
    <w:p w14:paraId="54D6F82C" w14:textId="77777777" w:rsidR="00234841" w:rsidRPr="009F68CE" w:rsidRDefault="00234841" w:rsidP="00234841">
      <w:pPr>
        <w:pStyle w:val="PL"/>
      </w:pPr>
      <w:r w:rsidRPr="009F68CE">
        <w:t xml:space="preserve">          </w:t>
      </w:r>
      <w:r>
        <w:t xml:space="preserve">  </w:t>
      </w:r>
      <w:r w:rsidRPr="009F68CE">
        <w:t>Location:</w:t>
      </w:r>
    </w:p>
    <w:p w14:paraId="55FB9AE8" w14:textId="77777777" w:rsidR="00234841" w:rsidRPr="009F68CE" w:rsidRDefault="00234841" w:rsidP="0023484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07297D7" w14:textId="77777777" w:rsidR="00234841" w:rsidRPr="009F68CE" w:rsidRDefault="00234841" w:rsidP="00234841">
      <w:pPr>
        <w:pStyle w:val="PL"/>
      </w:pPr>
      <w:r w:rsidRPr="009F68CE">
        <w:t xml:space="preserve">            </w:t>
      </w:r>
      <w:r>
        <w:t xml:space="preserve">  </w:t>
      </w:r>
      <w:r w:rsidRPr="009F68CE">
        <w:t>required: true</w:t>
      </w:r>
    </w:p>
    <w:p w14:paraId="3737D99D" w14:textId="77777777" w:rsidR="00234841" w:rsidRPr="009F68CE" w:rsidRDefault="00234841" w:rsidP="00234841">
      <w:pPr>
        <w:pStyle w:val="PL"/>
      </w:pPr>
      <w:r w:rsidRPr="009F68CE">
        <w:t xml:space="preserve">            </w:t>
      </w:r>
      <w:r>
        <w:t xml:space="preserve">  </w:t>
      </w:r>
      <w:r w:rsidRPr="009F68CE">
        <w:t>schema:</w:t>
      </w:r>
    </w:p>
    <w:p w14:paraId="74A432F3" w14:textId="77777777" w:rsidR="00234841" w:rsidRPr="009F68CE" w:rsidRDefault="00234841" w:rsidP="00234841">
      <w:pPr>
        <w:pStyle w:val="PL"/>
        <w:rPr>
          <w:lang w:eastAsia="zh-CN"/>
        </w:rPr>
      </w:pPr>
      <w:r w:rsidRPr="009F68CE">
        <w:t xml:space="preserve">              </w:t>
      </w:r>
      <w:r>
        <w:t xml:space="preserve">  </w:t>
      </w:r>
      <w:r w:rsidRPr="009F68CE">
        <w:t>type: string</w:t>
      </w:r>
    </w:p>
    <w:p w14:paraId="5A438917" w14:textId="77777777" w:rsidR="00234841" w:rsidRPr="009F68CE" w:rsidRDefault="00234841" w:rsidP="00234841">
      <w:pPr>
        <w:pStyle w:val="PL"/>
      </w:pPr>
      <w:r>
        <w:t xml:space="preserve">        '204</w:t>
      </w:r>
      <w:r w:rsidRPr="009F68CE">
        <w:t>':</w:t>
      </w:r>
    </w:p>
    <w:p w14:paraId="6BEF1816" w14:textId="77777777" w:rsidR="00234841" w:rsidRPr="009F68CE" w:rsidRDefault="00234841" w:rsidP="00234841">
      <w:pPr>
        <w:pStyle w:val="PL"/>
      </w:pPr>
      <w:r w:rsidRPr="009F68CE">
        <w:t xml:space="preserve">          description: </w:t>
      </w:r>
      <w:r>
        <w:t>No content</w:t>
      </w:r>
    </w:p>
    <w:p w14:paraId="4E7BF0F0" w14:textId="77777777" w:rsidR="00234841" w:rsidRDefault="00234841" w:rsidP="00234841">
      <w:pPr>
        <w:pStyle w:val="PL"/>
        <w:rPr>
          <w:lang w:eastAsia="zh-CN"/>
        </w:rPr>
      </w:pPr>
      <w:r w:rsidRPr="00533C32">
        <w:t xml:space="preserve">        default:</w:t>
      </w:r>
    </w:p>
    <w:p w14:paraId="03D7053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AF033F8" w14:textId="77777777" w:rsidR="00234841" w:rsidRPr="00533C32" w:rsidRDefault="00234841" w:rsidP="00234841">
      <w:pPr>
        <w:pStyle w:val="PL"/>
        <w:rPr>
          <w:lang w:eastAsia="zh-CN"/>
        </w:rPr>
      </w:pPr>
    </w:p>
    <w:p w14:paraId="1C06B040" w14:textId="77777777" w:rsidR="00234841" w:rsidRPr="00533C32" w:rsidRDefault="00234841" w:rsidP="00234841">
      <w:pPr>
        <w:pStyle w:val="PL"/>
      </w:pPr>
      <w:r w:rsidRPr="00533C32">
        <w:t xml:space="preserve">    delete:</w:t>
      </w:r>
    </w:p>
    <w:p w14:paraId="47A4442B" w14:textId="77777777" w:rsidR="00234841" w:rsidRPr="00533C32" w:rsidRDefault="00234841" w:rsidP="00234841">
      <w:pPr>
        <w:pStyle w:val="PL"/>
      </w:pPr>
      <w:r w:rsidRPr="00533C32">
        <w:t xml:space="preserve">      summary: To remove an individual SMF context data of a UE the UDR</w:t>
      </w:r>
    </w:p>
    <w:p w14:paraId="03D7F2F3" w14:textId="77777777" w:rsidR="00234841" w:rsidRPr="00533C32" w:rsidRDefault="00234841" w:rsidP="00234841">
      <w:pPr>
        <w:pStyle w:val="PL"/>
      </w:pPr>
      <w:r w:rsidRPr="00533C32">
        <w:t xml:space="preserve">      operationId: </w:t>
      </w:r>
      <w:r w:rsidRPr="00375E43">
        <w:t>DeleteSmfRegistration</w:t>
      </w:r>
    </w:p>
    <w:p w14:paraId="0E901924" w14:textId="77777777" w:rsidR="00234841" w:rsidRPr="00533C32" w:rsidRDefault="00234841" w:rsidP="00234841">
      <w:pPr>
        <w:pStyle w:val="PL"/>
      </w:pPr>
      <w:r w:rsidRPr="00533C32">
        <w:t xml:space="preserve">      tags:</w:t>
      </w:r>
    </w:p>
    <w:p w14:paraId="49212AC8" w14:textId="77777777" w:rsidR="00234841" w:rsidRDefault="00234841" w:rsidP="00234841">
      <w:pPr>
        <w:pStyle w:val="PL"/>
        <w:rPr>
          <w:lang w:eastAsia="zh-CN"/>
        </w:rPr>
      </w:pPr>
      <w:r w:rsidRPr="00533C32">
        <w:t xml:space="preserve">        - SMF Registration (Document)</w:t>
      </w:r>
    </w:p>
    <w:p w14:paraId="1873170C" w14:textId="77777777" w:rsidR="00234841" w:rsidRDefault="00234841" w:rsidP="00234841">
      <w:pPr>
        <w:pStyle w:val="PL"/>
      </w:pPr>
      <w:r>
        <w:t xml:space="preserve">      security:</w:t>
      </w:r>
    </w:p>
    <w:p w14:paraId="1247D96A" w14:textId="77777777" w:rsidR="00234841" w:rsidRDefault="00234841" w:rsidP="00234841">
      <w:pPr>
        <w:pStyle w:val="PL"/>
      </w:pPr>
      <w:r>
        <w:t xml:space="preserve">        - {}</w:t>
      </w:r>
    </w:p>
    <w:p w14:paraId="696C77DE" w14:textId="77777777" w:rsidR="00234841" w:rsidRDefault="00234841" w:rsidP="00234841">
      <w:pPr>
        <w:pStyle w:val="PL"/>
      </w:pPr>
      <w:r>
        <w:t xml:space="preserve">        - oAuth2ClientCredentials:</w:t>
      </w:r>
    </w:p>
    <w:p w14:paraId="013F80FB" w14:textId="77777777" w:rsidR="00234841" w:rsidRDefault="00234841" w:rsidP="00234841">
      <w:pPr>
        <w:pStyle w:val="PL"/>
      </w:pPr>
      <w:r>
        <w:t xml:space="preserve">          - nudr-dr</w:t>
      </w:r>
    </w:p>
    <w:p w14:paraId="7C43BDED" w14:textId="77777777" w:rsidR="00234841" w:rsidRDefault="00234841" w:rsidP="00234841">
      <w:pPr>
        <w:pStyle w:val="PL"/>
      </w:pPr>
      <w:r>
        <w:t xml:space="preserve">        - oAuth2ClientCredentials:</w:t>
      </w:r>
    </w:p>
    <w:p w14:paraId="4DDA1566" w14:textId="77777777" w:rsidR="00234841" w:rsidRDefault="00234841" w:rsidP="00234841">
      <w:pPr>
        <w:pStyle w:val="PL"/>
      </w:pPr>
      <w:r>
        <w:t xml:space="preserve">          - nudr-dr</w:t>
      </w:r>
    </w:p>
    <w:p w14:paraId="4273C970" w14:textId="77777777" w:rsidR="00234841" w:rsidRDefault="00234841" w:rsidP="00234841">
      <w:pPr>
        <w:pStyle w:val="PL"/>
        <w:rPr>
          <w:lang w:eastAsia="zh-CN"/>
        </w:rPr>
      </w:pPr>
      <w:r>
        <w:t xml:space="preserve">          - nudr-dr:subscription-data</w:t>
      </w:r>
    </w:p>
    <w:p w14:paraId="6F03B04A" w14:textId="77777777" w:rsidR="00234841" w:rsidRDefault="00234841" w:rsidP="00234841">
      <w:pPr>
        <w:pStyle w:val="PL"/>
      </w:pPr>
      <w:r>
        <w:t xml:space="preserve">        - oAuth2ClientCredentials:</w:t>
      </w:r>
    </w:p>
    <w:p w14:paraId="7B8F0895" w14:textId="77777777" w:rsidR="00234841" w:rsidRDefault="00234841" w:rsidP="00234841">
      <w:pPr>
        <w:pStyle w:val="PL"/>
      </w:pPr>
      <w:r>
        <w:t xml:space="preserve">          - nudr-dr</w:t>
      </w:r>
    </w:p>
    <w:p w14:paraId="39492627" w14:textId="77777777" w:rsidR="00234841" w:rsidRDefault="00234841" w:rsidP="00234841">
      <w:pPr>
        <w:pStyle w:val="PL"/>
        <w:rPr>
          <w:lang w:eastAsia="zh-CN"/>
        </w:rPr>
      </w:pPr>
      <w:r>
        <w:t xml:space="preserve">          - nudr-dr:subscription-data:registrations:write</w:t>
      </w:r>
    </w:p>
    <w:p w14:paraId="464980E8" w14:textId="77777777" w:rsidR="00234841" w:rsidRPr="00533C32" w:rsidRDefault="00234841" w:rsidP="00234841">
      <w:pPr>
        <w:pStyle w:val="PL"/>
      </w:pPr>
      <w:r w:rsidRPr="00533C32">
        <w:t xml:space="preserve">      parameters:</w:t>
      </w:r>
    </w:p>
    <w:p w14:paraId="0CE31CDA" w14:textId="77777777" w:rsidR="00234841" w:rsidRPr="00533C32" w:rsidRDefault="00234841" w:rsidP="00234841">
      <w:pPr>
        <w:pStyle w:val="PL"/>
      </w:pPr>
      <w:r w:rsidRPr="00533C32">
        <w:t xml:space="preserve">        - name: ueId</w:t>
      </w:r>
    </w:p>
    <w:p w14:paraId="7FD67F21" w14:textId="77777777" w:rsidR="00234841" w:rsidRPr="00533C32" w:rsidRDefault="00234841" w:rsidP="00234841">
      <w:pPr>
        <w:pStyle w:val="PL"/>
      </w:pPr>
      <w:r w:rsidRPr="00533C32">
        <w:t xml:space="preserve">          in: path</w:t>
      </w:r>
    </w:p>
    <w:p w14:paraId="62D80E12" w14:textId="77777777" w:rsidR="00234841" w:rsidRPr="00533C32" w:rsidRDefault="00234841" w:rsidP="00234841">
      <w:pPr>
        <w:pStyle w:val="PL"/>
      </w:pPr>
      <w:r w:rsidRPr="00533C32">
        <w:t xml:space="preserve">          description: UE id</w:t>
      </w:r>
    </w:p>
    <w:p w14:paraId="15A0B6C3" w14:textId="77777777" w:rsidR="00234841" w:rsidRPr="00533C32" w:rsidRDefault="00234841" w:rsidP="00234841">
      <w:pPr>
        <w:pStyle w:val="PL"/>
      </w:pPr>
      <w:r w:rsidRPr="00533C32">
        <w:t xml:space="preserve">          required: true</w:t>
      </w:r>
    </w:p>
    <w:p w14:paraId="519011BC" w14:textId="77777777" w:rsidR="00234841" w:rsidRPr="00533C32" w:rsidRDefault="00234841" w:rsidP="00234841">
      <w:pPr>
        <w:pStyle w:val="PL"/>
      </w:pPr>
      <w:r w:rsidRPr="00533C32">
        <w:t xml:space="preserve">          schema:</w:t>
      </w:r>
    </w:p>
    <w:p w14:paraId="1F052A4C" w14:textId="77777777" w:rsidR="00234841" w:rsidRPr="00533C32" w:rsidRDefault="00234841" w:rsidP="00234841">
      <w:pPr>
        <w:pStyle w:val="PL"/>
      </w:pPr>
      <w:r w:rsidRPr="00533C32">
        <w:lastRenderedPageBreak/>
        <w:t xml:space="preserve">            $ref: 'TS29571_CommonData.yaml#/components/schemas/VarUeId'</w:t>
      </w:r>
    </w:p>
    <w:p w14:paraId="243466A6" w14:textId="77777777" w:rsidR="00234841" w:rsidRPr="00533C32" w:rsidRDefault="00234841" w:rsidP="00234841">
      <w:pPr>
        <w:pStyle w:val="PL"/>
      </w:pPr>
      <w:r w:rsidRPr="00533C32">
        <w:t xml:space="preserve">        - name: pduSessionId</w:t>
      </w:r>
    </w:p>
    <w:p w14:paraId="0952BB42" w14:textId="77777777" w:rsidR="00234841" w:rsidRPr="00533C32" w:rsidRDefault="00234841" w:rsidP="00234841">
      <w:pPr>
        <w:pStyle w:val="PL"/>
      </w:pPr>
      <w:r w:rsidRPr="00533C32">
        <w:t xml:space="preserve">          in: path</w:t>
      </w:r>
    </w:p>
    <w:p w14:paraId="45E69B5B" w14:textId="77777777" w:rsidR="00234841" w:rsidRPr="00533C32" w:rsidRDefault="00234841" w:rsidP="00234841">
      <w:pPr>
        <w:pStyle w:val="PL"/>
      </w:pPr>
      <w:r w:rsidRPr="00533C32">
        <w:t xml:space="preserve">          description: PDU session id</w:t>
      </w:r>
    </w:p>
    <w:p w14:paraId="3AE2DDBB" w14:textId="77777777" w:rsidR="00234841" w:rsidRPr="00533C32" w:rsidRDefault="00234841" w:rsidP="00234841">
      <w:pPr>
        <w:pStyle w:val="PL"/>
      </w:pPr>
      <w:r w:rsidRPr="00533C32">
        <w:t xml:space="preserve">          required: true</w:t>
      </w:r>
    </w:p>
    <w:p w14:paraId="2C612973" w14:textId="77777777" w:rsidR="00234841" w:rsidRPr="00533C32" w:rsidRDefault="00234841" w:rsidP="00234841">
      <w:pPr>
        <w:pStyle w:val="PL"/>
        <w:rPr>
          <w:lang w:eastAsia="zh-CN"/>
        </w:rPr>
      </w:pPr>
      <w:r w:rsidRPr="00533C32">
        <w:t xml:space="preserve">          schema:</w:t>
      </w:r>
    </w:p>
    <w:p w14:paraId="267FE471" w14:textId="77777777" w:rsidR="00234841" w:rsidRPr="00533C32" w:rsidRDefault="00234841" w:rsidP="00234841">
      <w:pPr>
        <w:pStyle w:val="PL"/>
        <w:rPr>
          <w:lang w:eastAsia="zh-CN"/>
        </w:rPr>
      </w:pPr>
      <w:r w:rsidRPr="00533C32">
        <w:t xml:space="preserve">            $ref: 'TS29571_CommonData.yaml#/components/schemas/PduSessionId'</w:t>
      </w:r>
    </w:p>
    <w:p w14:paraId="136B775B" w14:textId="77777777" w:rsidR="00234841" w:rsidRPr="00533C32" w:rsidRDefault="00234841" w:rsidP="00234841">
      <w:pPr>
        <w:pStyle w:val="PL"/>
      </w:pPr>
      <w:r w:rsidRPr="00533C32">
        <w:t xml:space="preserve">      responses:</w:t>
      </w:r>
    </w:p>
    <w:p w14:paraId="1CCE894B" w14:textId="77777777" w:rsidR="00234841" w:rsidRPr="00533C32" w:rsidRDefault="00234841" w:rsidP="00234841">
      <w:pPr>
        <w:pStyle w:val="PL"/>
      </w:pPr>
      <w:r w:rsidRPr="00533C32">
        <w:t xml:space="preserve">        '204':</w:t>
      </w:r>
    </w:p>
    <w:p w14:paraId="3A75D4AB" w14:textId="77777777" w:rsidR="00234841" w:rsidRPr="00533C32" w:rsidRDefault="00234841" w:rsidP="00234841">
      <w:pPr>
        <w:pStyle w:val="PL"/>
      </w:pPr>
      <w:r w:rsidRPr="00533C32">
        <w:t xml:space="preserve">          description: Upon success, an empty response body shall be returned.</w:t>
      </w:r>
    </w:p>
    <w:p w14:paraId="556C7677" w14:textId="77777777" w:rsidR="00234841" w:rsidRDefault="00234841" w:rsidP="00234841">
      <w:pPr>
        <w:pStyle w:val="PL"/>
        <w:rPr>
          <w:lang w:eastAsia="zh-CN"/>
        </w:rPr>
      </w:pPr>
      <w:r w:rsidRPr="00533C32">
        <w:t xml:space="preserve">        default:</w:t>
      </w:r>
    </w:p>
    <w:p w14:paraId="3D09A4F9" w14:textId="77777777" w:rsidR="00234841" w:rsidRPr="00533C32" w:rsidRDefault="00234841" w:rsidP="00434F1A">
      <w:pPr>
        <w:pStyle w:val="PL"/>
        <w:outlineLvl w:val="0"/>
        <w:rPr>
          <w:lang w:eastAsia="zh-CN"/>
        </w:rPr>
      </w:pPr>
      <w:r w:rsidRPr="002E5CBA">
        <w:t xml:space="preserve">          </w:t>
      </w:r>
      <w:r w:rsidRPr="001F14B1">
        <w:t>$ref: 'TS29571_CommonDat</w:t>
      </w:r>
      <w:r>
        <w:t>a.yaml#/components/responses/default</w:t>
      </w:r>
      <w:r w:rsidRPr="001F14B1">
        <w:t>'</w:t>
      </w:r>
    </w:p>
    <w:p w14:paraId="360AB3F5" w14:textId="77777777" w:rsidR="00234841" w:rsidRPr="00533C32" w:rsidRDefault="00234841" w:rsidP="00234841">
      <w:pPr>
        <w:pStyle w:val="PL"/>
      </w:pPr>
      <w:r w:rsidRPr="00533C32">
        <w:t xml:space="preserve">    patch:</w:t>
      </w:r>
    </w:p>
    <w:p w14:paraId="53A68D21" w14:textId="77777777" w:rsidR="00234841" w:rsidRPr="00533C32" w:rsidRDefault="00234841" w:rsidP="00234841">
      <w:pPr>
        <w:pStyle w:val="PL"/>
      </w:pPr>
      <w:r w:rsidRPr="00533C32">
        <w:t xml:space="preserve">      summary: To modify </w:t>
      </w:r>
      <w:r>
        <w:t>the S</w:t>
      </w:r>
      <w:r w:rsidRPr="00533C32">
        <w:t>MF context data of a UE in the UDR</w:t>
      </w:r>
    </w:p>
    <w:p w14:paraId="3780FDA3" w14:textId="77777777" w:rsidR="00234841" w:rsidRPr="00533C32" w:rsidRDefault="00234841" w:rsidP="00234841">
      <w:pPr>
        <w:pStyle w:val="PL"/>
      </w:pPr>
      <w:r>
        <w:t xml:space="preserve">      operationId: UpdateS</w:t>
      </w:r>
      <w:r w:rsidRPr="00533C32">
        <w:t>mfContext</w:t>
      </w:r>
    </w:p>
    <w:p w14:paraId="6A8F171A" w14:textId="77777777" w:rsidR="00234841" w:rsidRPr="00533C32" w:rsidRDefault="00234841" w:rsidP="00234841">
      <w:pPr>
        <w:pStyle w:val="PL"/>
      </w:pPr>
      <w:r w:rsidRPr="00533C32">
        <w:t xml:space="preserve">      tags:</w:t>
      </w:r>
    </w:p>
    <w:p w14:paraId="0E7625D4" w14:textId="77777777" w:rsidR="00234841" w:rsidRDefault="00234841" w:rsidP="00234841">
      <w:pPr>
        <w:pStyle w:val="PL"/>
        <w:rPr>
          <w:lang w:eastAsia="zh-CN"/>
        </w:rPr>
      </w:pPr>
      <w:r w:rsidRPr="00533C32">
        <w:t xml:space="preserve">        - SMF Registration (Document)</w:t>
      </w:r>
    </w:p>
    <w:p w14:paraId="6595E046" w14:textId="77777777" w:rsidR="00234841" w:rsidRDefault="00234841" w:rsidP="00234841">
      <w:pPr>
        <w:pStyle w:val="PL"/>
      </w:pPr>
      <w:r>
        <w:t xml:space="preserve">      security:</w:t>
      </w:r>
    </w:p>
    <w:p w14:paraId="41C9C85A" w14:textId="77777777" w:rsidR="00234841" w:rsidRDefault="00234841" w:rsidP="00234841">
      <w:pPr>
        <w:pStyle w:val="PL"/>
      </w:pPr>
      <w:r>
        <w:t xml:space="preserve">        - {}</w:t>
      </w:r>
    </w:p>
    <w:p w14:paraId="75180640" w14:textId="77777777" w:rsidR="00234841" w:rsidRDefault="00234841" w:rsidP="00234841">
      <w:pPr>
        <w:pStyle w:val="PL"/>
      </w:pPr>
      <w:r>
        <w:t xml:space="preserve">        - oAuth2ClientCredentials:</w:t>
      </w:r>
    </w:p>
    <w:p w14:paraId="35B4B21F" w14:textId="77777777" w:rsidR="00234841" w:rsidRDefault="00234841" w:rsidP="00234841">
      <w:pPr>
        <w:pStyle w:val="PL"/>
      </w:pPr>
      <w:r>
        <w:t xml:space="preserve">          - nudr-dr</w:t>
      </w:r>
    </w:p>
    <w:p w14:paraId="70222640" w14:textId="77777777" w:rsidR="00234841" w:rsidRDefault="00234841" w:rsidP="00234841">
      <w:pPr>
        <w:pStyle w:val="PL"/>
      </w:pPr>
      <w:r>
        <w:t xml:space="preserve">        - oAuth2ClientCredentials:</w:t>
      </w:r>
    </w:p>
    <w:p w14:paraId="69226108" w14:textId="77777777" w:rsidR="00234841" w:rsidRDefault="00234841" w:rsidP="00234841">
      <w:pPr>
        <w:pStyle w:val="PL"/>
      </w:pPr>
      <w:r>
        <w:t xml:space="preserve">          - nudr-dr</w:t>
      </w:r>
    </w:p>
    <w:p w14:paraId="66F14C71" w14:textId="77777777" w:rsidR="00234841" w:rsidRDefault="00234841" w:rsidP="00234841">
      <w:pPr>
        <w:pStyle w:val="PL"/>
        <w:rPr>
          <w:lang w:eastAsia="zh-CN"/>
        </w:rPr>
      </w:pPr>
      <w:r>
        <w:t xml:space="preserve">          - nudr-dr:subscription-data</w:t>
      </w:r>
    </w:p>
    <w:p w14:paraId="520E7167" w14:textId="77777777" w:rsidR="00234841" w:rsidRDefault="00234841" w:rsidP="00234841">
      <w:pPr>
        <w:pStyle w:val="PL"/>
      </w:pPr>
      <w:r>
        <w:t xml:space="preserve">        - oAuth2ClientCredentials:</w:t>
      </w:r>
    </w:p>
    <w:p w14:paraId="0F215AE8" w14:textId="77777777" w:rsidR="00234841" w:rsidRDefault="00234841" w:rsidP="00234841">
      <w:pPr>
        <w:pStyle w:val="PL"/>
      </w:pPr>
      <w:r>
        <w:t xml:space="preserve">          - nudr-dr</w:t>
      </w:r>
    </w:p>
    <w:p w14:paraId="0DA92BA2" w14:textId="77777777" w:rsidR="00234841" w:rsidRDefault="00234841" w:rsidP="00234841">
      <w:pPr>
        <w:pStyle w:val="PL"/>
        <w:rPr>
          <w:lang w:eastAsia="zh-CN"/>
        </w:rPr>
      </w:pPr>
      <w:r>
        <w:t xml:space="preserve">          - nudr-dr:subscription-data:registrations:write</w:t>
      </w:r>
    </w:p>
    <w:p w14:paraId="2DFBA5EB" w14:textId="77777777" w:rsidR="00234841" w:rsidRPr="00533C32" w:rsidRDefault="00234841" w:rsidP="00234841">
      <w:pPr>
        <w:pStyle w:val="PL"/>
      </w:pPr>
      <w:r w:rsidRPr="00533C32">
        <w:t xml:space="preserve">      parameters:</w:t>
      </w:r>
    </w:p>
    <w:p w14:paraId="2A18E776" w14:textId="77777777" w:rsidR="00234841" w:rsidRPr="00533C32" w:rsidRDefault="00234841" w:rsidP="00234841">
      <w:pPr>
        <w:pStyle w:val="PL"/>
      </w:pPr>
      <w:r w:rsidRPr="00533C32">
        <w:t xml:space="preserve">        - name: ueId</w:t>
      </w:r>
    </w:p>
    <w:p w14:paraId="18747176" w14:textId="77777777" w:rsidR="00234841" w:rsidRPr="00533C32" w:rsidRDefault="00234841" w:rsidP="00234841">
      <w:pPr>
        <w:pStyle w:val="PL"/>
      </w:pPr>
      <w:r w:rsidRPr="00533C32">
        <w:t xml:space="preserve">          in: path</w:t>
      </w:r>
    </w:p>
    <w:p w14:paraId="46317C4E" w14:textId="77777777" w:rsidR="00234841" w:rsidRPr="00533C32" w:rsidRDefault="00234841" w:rsidP="00234841">
      <w:pPr>
        <w:pStyle w:val="PL"/>
      </w:pPr>
      <w:r w:rsidRPr="00533C32">
        <w:t xml:space="preserve">          description: UE id</w:t>
      </w:r>
    </w:p>
    <w:p w14:paraId="737A9E44" w14:textId="77777777" w:rsidR="00234841" w:rsidRPr="00533C32" w:rsidRDefault="00234841" w:rsidP="00234841">
      <w:pPr>
        <w:pStyle w:val="PL"/>
      </w:pPr>
      <w:r w:rsidRPr="00533C32">
        <w:t xml:space="preserve">          required: true</w:t>
      </w:r>
    </w:p>
    <w:p w14:paraId="4216800D" w14:textId="77777777" w:rsidR="00234841" w:rsidRPr="00533C32" w:rsidRDefault="00234841" w:rsidP="00234841">
      <w:pPr>
        <w:pStyle w:val="PL"/>
      </w:pPr>
      <w:r w:rsidRPr="00533C32">
        <w:t xml:space="preserve">          schema:</w:t>
      </w:r>
    </w:p>
    <w:p w14:paraId="743B5B8B" w14:textId="77777777" w:rsidR="00234841" w:rsidRDefault="00234841" w:rsidP="00234841">
      <w:pPr>
        <w:pStyle w:val="PL"/>
      </w:pPr>
      <w:r w:rsidRPr="00533C32">
        <w:t xml:space="preserve">            $ref: 'TS29571_CommonData.yaml#/components/schemas/VarUeId'</w:t>
      </w:r>
    </w:p>
    <w:p w14:paraId="2433E81F" w14:textId="77777777" w:rsidR="00234841" w:rsidRPr="00533C32" w:rsidRDefault="00234841" w:rsidP="00234841">
      <w:pPr>
        <w:pStyle w:val="PL"/>
      </w:pPr>
      <w:r w:rsidRPr="00533C32">
        <w:t xml:space="preserve">        - name: pduSessionId</w:t>
      </w:r>
    </w:p>
    <w:p w14:paraId="765CB437" w14:textId="77777777" w:rsidR="00234841" w:rsidRPr="00533C32" w:rsidRDefault="00234841" w:rsidP="00234841">
      <w:pPr>
        <w:pStyle w:val="PL"/>
      </w:pPr>
      <w:r w:rsidRPr="00533C32">
        <w:t xml:space="preserve">          in: path</w:t>
      </w:r>
    </w:p>
    <w:p w14:paraId="5D7AA2B5" w14:textId="77777777" w:rsidR="00234841" w:rsidRPr="00533C32" w:rsidRDefault="00234841" w:rsidP="00234841">
      <w:pPr>
        <w:pStyle w:val="PL"/>
      </w:pPr>
      <w:r w:rsidRPr="00533C32">
        <w:t xml:space="preserve">          description: PDU session id</w:t>
      </w:r>
    </w:p>
    <w:p w14:paraId="44C0D5FE" w14:textId="77777777" w:rsidR="00234841" w:rsidRPr="00533C32" w:rsidRDefault="00234841" w:rsidP="00234841">
      <w:pPr>
        <w:pStyle w:val="PL"/>
      </w:pPr>
      <w:r w:rsidRPr="00533C32">
        <w:t xml:space="preserve">          required: true</w:t>
      </w:r>
    </w:p>
    <w:p w14:paraId="34DE3BC1" w14:textId="77777777" w:rsidR="00234841" w:rsidRPr="00533C32" w:rsidRDefault="00234841" w:rsidP="00234841">
      <w:pPr>
        <w:pStyle w:val="PL"/>
        <w:rPr>
          <w:lang w:eastAsia="zh-CN"/>
        </w:rPr>
      </w:pPr>
      <w:r w:rsidRPr="00533C32">
        <w:t xml:space="preserve">          schema:</w:t>
      </w:r>
    </w:p>
    <w:p w14:paraId="4CA723B8" w14:textId="77777777" w:rsidR="00234841" w:rsidRPr="00F70D3C" w:rsidRDefault="00234841" w:rsidP="00234841">
      <w:pPr>
        <w:pStyle w:val="PL"/>
        <w:rPr>
          <w:lang w:eastAsia="zh-CN"/>
        </w:rPr>
      </w:pPr>
      <w:r w:rsidRPr="00533C32">
        <w:t xml:space="preserve">            $ref: 'TS29571_CommonData.yaml#/components/schemas/PduSessionId'</w:t>
      </w:r>
    </w:p>
    <w:p w14:paraId="4312240F" w14:textId="77777777" w:rsidR="00234841" w:rsidRPr="002857AD" w:rsidRDefault="00234841" w:rsidP="00234841">
      <w:pPr>
        <w:pStyle w:val="PL"/>
      </w:pPr>
      <w:r w:rsidRPr="002857AD">
        <w:t xml:space="preserve">        - name: supported-features</w:t>
      </w:r>
    </w:p>
    <w:p w14:paraId="29FE219A" w14:textId="77777777" w:rsidR="00234841" w:rsidRPr="002857AD" w:rsidRDefault="00234841" w:rsidP="00234841">
      <w:pPr>
        <w:pStyle w:val="PL"/>
      </w:pPr>
      <w:r w:rsidRPr="002857AD">
        <w:t xml:space="preserve">          in: query</w:t>
      </w:r>
    </w:p>
    <w:p w14:paraId="155BD5BB" w14:textId="77777777" w:rsidR="00234841" w:rsidRPr="002857AD" w:rsidRDefault="00234841" w:rsidP="00234841">
      <w:pPr>
        <w:pStyle w:val="PL"/>
      </w:pPr>
      <w:r w:rsidRPr="002857AD">
        <w:t xml:space="preserve">          description: Features required to be supported by the target NF</w:t>
      </w:r>
    </w:p>
    <w:p w14:paraId="7F233707" w14:textId="77777777" w:rsidR="00234841" w:rsidRPr="002857AD" w:rsidRDefault="00234841" w:rsidP="00234841">
      <w:pPr>
        <w:pStyle w:val="PL"/>
      </w:pPr>
      <w:r w:rsidRPr="002857AD">
        <w:t xml:space="preserve">          schema:</w:t>
      </w:r>
    </w:p>
    <w:p w14:paraId="05030E6B" w14:textId="77777777" w:rsidR="00234841" w:rsidRPr="00533C32" w:rsidRDefault="00234841" w:rsidP="00234841">
      <w:pPr>
        <w:pStyle w:val="PL"/>
        <w:rPr>
          <w:lang w:eastAsia="zh-CN"/>
        </w:rPr>
      </w:pPr>
      <w:r w:rsidRPr="002857AD">
        <w:t xml:space="preserve">            $ref: 'TS29571_CommonData.yaml#/components/schemas/SupportedFeatures'</w:t>
      </w:r>
    </w:p>
    <w:p w14:paraId="614CD08C" w14:textId="77777777" w:rsidR="00234841" w:rsidRPr="00533C32" w:rsidRDefault="00234841" w:rsidP="00234841">
      <w:pPr>
        <w:pStyle w:val="PL"/>
      </w:pPr>
      <w:r w:rsidRPr="00533C32">
        <w:t xml:space="preserve">      requestBody:</w:t>
      </w:r>
    </w:p>
    <w:p w14:paraId="5AE9751B" w14:textId="77777777" w:rsidR="00234841" w:rsidRPr="00533C32" w:rsidRDefault="00234841" w:rsidP="00234841">
      <w:pPr>
        <w:pStyle w:val="PL"/>
      </w:pPr>
      <w:r w:rsidRPr="00533C32">
        <w:lastRenderedPageBreak/>
        <w:t xml:space="preserve">        content:</w:t>
      </w:r>
    </w:p>
    <w:p w14:paraId="493E7C60" w14:textId="77777777" w:rsidR="00234841" w:rsidRPr="00533C32" w:rsidRDefault="00234841" w:rsidP="00234841">
      <w:pPr>
        <w:pStyle w:val="PL"/>
      </w:pPr>
      <w:r w:rsidRPr="00533C32">
        <w:t xml:space="preserve">          application/json-patch+json:</w:t>
      </w:r>
    </w:p>
    <w:p w14:paraId="7D365A78" w14:textId="77777777" w:rsidR="00234841" w:rsidRPr="00533C32" w:rsidRDefault="00234841" w:rsidP="00234841">
      <w:pPr>
        <w:pStyle w:val="PL"/>
      </w:pPr>
      <w:r w:rsidRPr="00533C32">
        <w:t xml:space="preserve">            schema:</w:t>
      </w:r>
    </w:p>
    <w:p w14:paraId="2939A781" w14:textId="77777777" w:rsidR="00234841" w:rsidRPr="00533C32" w:rsidRDefault="00234841" w:rsidP="00234841">
      <w:pPr>
        <w:pStyle w:val="PL"/>
      </w:pPr>
      <w:r w:rsidRPr="00533C32">
        <w:t xml:space="preserve">              type: array</w:t>
      </w:r>
    </w:p>
    <w:p w14:paraId="23DBC7B9" w14:textId="77777777" w:rsidR="00234841" w:rsidRPr="00533C32" w:rsidRDefault="00234841" w:rsidP="00234841">
      <w:pPr>
        <w:pStyle w:val="PL"/>
      </w:pPr>
      <w:r w:rsidRPr="00533C32">
        <w:t xml:space="preserve">              items:</w:t>
      </w:r>
    </w:p>
    <w:p w14:paraId="4189BF1A" w14:textId="77777777" w:rsidR="00234841" w:rsidRPr="00533C32" w:rsidRDefault="00234841" w:rsidP="00234841">
      <w:pPr>
        <w:pStyle w:val="PL"/>
      </w:pPr>
      <w:r w:rsidRPr="00533C32">
        <w:t xml:space="preserve">                $ref: 'TS29571_CommonData.yaml#/components/schemas/PatchItem'</w:t>
      </w:r>
    </w:p>
    <w:p w14:paraId="5C751971" w14:textId="77777777" w:rsidR="00234841" w:rsidRPr="00533C32" w:rsidRDefault="00234841" w:rsidP="00234841">
      <w:pPr>
        <w:pStyle w:val="PL"/>
      </w:pPr>
      <w:r w:rsidRPr="00533C32">
        <w:t xml:space="preserve">        required: true</w:t>
      </w:r>
    </w:p>
    <w:p w14:paraId="135DEB74" w14:textId="77777777" w:rsidR="00234841" w:rsidRPr="00533C32" w:rsidRDefault="00234841" w:rsidP="00234841">
      <w:pPr>
        <w:pStyle w:val="PL"/>
      </w:pPr>
      <w:r w:rsidRPr="00533C32">
        <w:t xml:space="preserve">      responses:</w:t>
      </w:r>
    </w:p>
    <w:p w14:paraId="151E8E18" w14:textId="77777777" w:rsidR="00234841" w:rsidRPr="00533C32" w:rsidRDefault="00234841" w:rsidP="00234841">
      <w:pPr>
        <w:pStyle w:val="PL"/>
      </w:pPr>
      <w:r w:rsidRPr="00533C32">
        <w:t xml:space="preserve">        '204':</w:t>
      </w:r>
    </w:p>
    <w:p w14:paraId="503DF719" w14:textId="77777777" w:rsidR="00234841" w:rsidRPr="00533C32" w:rsidRDefault="00234841" w:rsidP="00234841">
      <w:pPr>
        <w:pStyle w:val="PL"/>
      </w:pPr>
      <w:r w:rsidRPr="00533C32">
        <w:t xml:space="preserve">          description: Expected response to a valid request</w:t>
      </w:r>
    </w:p>
    <w:p w14:paraId="743D65C0" w14:textId="77777777" w:rsidR="00234841" w:rsidRDefault="00234841" w:rsidP="00234841">
      <w:pPr>
        <w:pStyle w:val="PL"/>
        <w:rPr>
          <w:lang w:eastAsia="zh-CN"/>
        </w:rPr>
      </w:pPr>
      <w:r>
        <w:rPr>
          <w:rFonts w:hint="eastAsia"/>
          <w:lang w:eastAsia="zh-CN"/>
        </w:rPr>
        <w:t xml:space="preserve">        '200':</w:t>
      </w:r>
    </w:p>
    <w:p w14:paraId="727577A0" w14:textId="77777777" w:rsidR="00234841" w:rsidRPr="000B71E3" w:rsidRDefault="00234841" w:rsidP="00234841">
      <w:pPr>
        <w:pStyle w:val="PL"/>
      </w:pPr>
      <w:r w:rsidRPr="000B71E3">
        <w:t xml:space="preserve">          description: Expected response to a valid request</w:t>
      </w:r>
    </w:p>
    <w:p w14:paraId="1F7B1F27" w14:textId="77777777" w:rsidR="00234841" w:rsidRPr="000B71E3" w:rsidRDefault="00234841" w:rsidP="00234841">
      <w:pPr>
        <w:pStyle w:val="PL"/>
      </w:pPr>
      <w:r w:rsidRPr="000B71E3">
        <w:t xml:space="preserve">          content:</w:t>
      </w:r>
    </w:p>
    <w:p w14:paraId="5166CF8B" w14:textId="77777777" w:rsidR="00234841" w:rsidRPr="000B71E3" w:rsidRDefault="00234841" w:rsidP="00234841">
      <w:pPr>
        <w:pStyle w:val="PL"/>
      </w:pPr>
      <w:r w:rsidRPr="000B71E3">
        <w:t xml:space="preserve">            application/json:</w:t>
      </w:r>
    </w:p>
    <w:p w14:paraId="7034E00F" w14:textId="77777777" w:rsidR="00234841" w:rsidRPr="000B71E3" w:rsidRDefault="00234841" w:rsidP="00234841">
      <w:pPr>
        <w:pStyle w:val="PL"/>
      </w:pPr>
      <w:r w:rsidRPr="000B71E3">
        <w:t xml:space="preserve">              schema:</w:t>
      </w:r>
    </w:p>
    <w:p w14:paraId="3784941D"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7432EF54" w14:textId="77777777" w:rsidR="00234841" w:rsidRPr="00533C32" w:rsidRDefault="00234841" w:rsidP="00234841">
      <w:pPr>
        <w:pStyle w:val="PL"/>
      </w:pPr>
      <w:r w:rsidRPr="00533C32">
        <w:t xml:space="preserve">        '403':</w:t>
      </w:r>
    </w:p>
    <w:p w14:paraId="61145EB4" w14:textId="77777777" w:rsidR="00234841" w:rsidRPr="00533C32" w:rsidRDefault="00234841" w:rsidP="00234841">
      <w:pPr>
        <w:pStyle w:val="PL"/>
      </w:pPr>
      <w:r w:rsidRPr="00533C32">
        <w:t xml:space="preserve">          description: modification is rejected</w:t>
      </w:r>
    </w:p>
    <w:p w14:paraId="6581FC86" w14:textId="77777777" w:rsidR="00234841" w:rsidRPr="00533C32" w:rsidRDefault="00234841" w:rsidP="00234841">
      <w:pPr>
        <w:pStyle w:val="PL"/>
      </w:pPr>
      <w:r w:rsidRPr="00533C32">
        <w:t xml:space="preserve">          content:</w:t>
      </w:r>
    </w:p>
    <w:p w14:paraId="46C1986A" w14:textId="77777777" w:rsidR="00234841" w:rsidRPr="00533C32" w:rsidRDefault="00234841" w:rsidP="00234841">
      <w:pPr>
        <w:pStyle w:val="PL"/>
      </w:pPr>
      <w:r w:rsidRPr="00533C32">
        <w:t xml:space="preserve">            application/problem+json:</w:t>
      </w:r>
    </w:p>
    <w:p w14:paraId="0C00FE64" w14:textId="77777777" w:rsidR="00234841" w:rsidRPr="00533C32" w:rsidRDefault="00234841" w:rsidP="00234841">
      <w:pPr>
        <w:pStyle w:val="PL"/>
      </w:pPr>
      <w:r w:rsidRPr="00533C32">
        <w:t xml:space="preserve">              schema:</w:t>
      </w:r>
    </w:p>
    <w:p w14:paraId="1D2BFAAD" w14:textId="77777777" w:rsidR="00234841" w:rsidRPr="00533C32" w:rsidRDefault="00234841" w:rsidP="00234841">
      <w:pPr>
        <w:pStyle w:val="PL"/>
      </w:pPr>
      <w:r w:rsidRPr="00533C32">
        <w:t xml:space="preserve">                $ref: 'TS29571_CommonData.yaml#/components/schemas/ProblemDetails'</w:t>
      </w:r>
    </w:p>
    <w:p w14:paraId="3B3C891A" w14:textId="77777777" w:rsidR="00234841" w:rsidRDefault="00234841" w:rsidP="00234841">
      <w:pPr>
        <w:pStyle w:val="PL"/>
        <w:rPr>
          <w:lang w:eastAsia="zh-CN"/>
        </w:rPr>
      </w:pPr>
      <w:r w:rsidRPr="00533C32">
        <w:t xml:space="preserve">        default:</w:t>
      </w:r>
    </w:p>
    <w:p w14:paraId="1C64848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73C55CD" w14:textId="77777777" w:rsidR="00234841" w:rsidRPr="00533C32" w:rsidRDefault="00234841" w:rsidP="00234841">
      <w:pPr>
        <w:pStyle w:val="PL"/>
      </w:pPr>
    </w:p>
    <w:p w14:paraId="40B48CDD" w14:textId="77777777" w:rsidR="00234841" w:rsidRPr="00533C32" w:rsidRDefault="00234841" w:rsidP="00234841">
      <w:pPr>
        <w:pStyle w:val="PL"/>
      </w:pPr>
      <w:r w:rsidRPr="00533C32">
        <w:t xml:space="preserve">  /subscri</w:t>
      </w:r>
      <w:r w:rsidRPr="00533C32">
        <w:rPr>
          <w:lang w:eastAsia="zh-CN"/>
        </w:rPr>
        <w:t>ption</w:t>
      </w:r>
      <w:r w:rsidRPr="00533C32">
        <w:t>-data/{ueId}/operator-specific-data:</w:t>
      </w:r>
    </w:p>
    <w:p w14:paraId="698CC9A2" w14:textId="77777777" w:rsidR="00234841" w:rsidRPr="00533C32" w:rsidRDefault="00234841" w:rsidP="00234841">
      <w:pPr>
        <w:pStyle w:val="PL"/>
      </w:pPr>
      <w:r w:rsidRPr="00533C32">
        <w:t xml:space="preserve">    get:</w:t>
      </w:r>
    </w:p>
    <w:p w14:paraId="59203367" w14:textId="77777777" w:rsidR="00234841" w:rsidRPr="00533C32" w:rsidRDefault="00234841" w:rsidP="00234841">
      <w:pPr>
        <w:pStyle w:val="PL"/>
      </w:pPr>
      <w:r w:rsidRPr="00533C32">
        <w:t xml:space="preserve">      summary: Retrieves the operator specific data of a UE</w:t>
      </w:r>
    </w:p>
    <w:p w14:paraId="4360D14E" w14:textId="77777777" w:rsidR="00234841" w:rsidRPr="00533C32" w:rsidRDefault="00234841" w:rsidP="00234841">
      <w:pPr>
        <w:pStyle w:val="PL"/>
      </w:pPr>
      <w:r w:rsidRPr="00533C32">
        <w:t xml:space="preserve">      operationId: QueryOperSpecData</w:t>
      </w:r>
    </w:p>
    <w:p w14:paraId="744A83D6" w14:textId="77777777" w:rsidR="00234841" w:rsidRPr="00533C32" w:rsidRDefault="00234841" w:rsidP="00234841">
      <w:pPr>
        <w:pStyle w:val="PL"/>
      </w:pPr>
      <w:r w:rsidRPr="00533C32">
        <w:t xml:space="preserve">      tags:</w:t>
      </w:r>
    </w:p>
    <w:p w14:paraId="69B09529" w14:textId="77777777" w:rsidR="00234841" w:rsidRDefault="00234841" w:rsidP="00234841">
      <w:pPr>
        <w:pStyle w:val="PL"/>
        <w:rPr>
          <w:lang w:eastAsia="zh-CN"/>
        </w:rPr>
      </w:pPr>
      <w:r w:rsidRPr="00533C32">
        <w:t xml:space="preserve">        - Operator-Specific Data Container (Document)</w:t>
      </w:r>
    </w:p>
    <w:p w14:paraId="36573FCE" w14:textId="77777777" w:rsidR="00234841" w:rsidRDefault="00234841" w:rsidP="00234841">
      <w:pPr>
        <w:pStyle w:val="PL"/>
      </w:pPr>
      <w:r>
        <w:t xml:space="preserve">      security:</w:t>
      </w:r>
    </w:p>
    <w:p w14:paraId="4C37899E" w14:textId="77777777" w:rsidR="00234841" w:rsidRDefault="00234841" w:rsidP="00234841">
      <w:pPr>
        <w:pStyle w:val="PL"/>
      </w:pPr>
      <w:r>
        <w:t xml:space="preserve">        - {}</w:t>
      </w:r>
    </w:p>
    <w:p w14:paraId="09A74CB1" w14:textId="77777777" w:rsidR="00234841" w:rsidRDefault="00234841" w:rsidP="00234841">
      <w:pPr>
        <w:pStyle w:val="PL"/>
      </w:pPr>
      <w:r>
        <w:t xml:space="preserve">        - oAuth2ClientCredentials:</w:t>
      </w:r>
    </w:p>
    <w:p w14:paraId="7235D10E" w14:textId="77777777" w:rsidR="00234841" w:rsidRDefault="00234841" w:rsidP="00234841">
      <w:pPr>
        <w:pStyle w:val="PL"/>
      </w:pPr>
      <w:r>
        <w:t xml:space="preserve">          - nudr-dr</w:t>
      </w:r>
    </w:p>
    <w:p w14:paraId="15A1ED1E" w14:textId="77777777" w:rsidR="00234841" w:rsidRDefault="00234841" w:rsidP="00234841">
      <w:pPr>
        <w:pStyle w:val="PL"/>
      </w:pPr>
      <w:r>
        <w:t xml:space="preserve">        - oAuth2ClientCredentials:</w:t>
      </w:r>
    </w:p>
    <w:p w14:paraId="00124216" w14:textId="77777777" w:rsidR="00234841" w:rsidRDefault="00234841" w:rsidP="00234841">
      <w:pPr>
        <w:pStyle w:val="PL"/>
      </w:pPr>
      <w:r>
        <w:t xml:space="preserve">          - nudr-dr</w:t>
      </w:r>
    </w:p>
    <w:p w14:paraId="577E0395" w14:textId="77777777" w:rsidR="00234841" w:rsidRPr="00533C32" w:rsidRDefault="00234841" w:rsidP="00234841">
      <w:pPr>
        <w:pStyle w:val="PL"/>
        <w:rPr>
          <w:lang w:eastAsia="zh-CN"/>
        </w:rPr>
      </w:pPr>
      <w:r>
        <w:t xml:space="preserve">          - nudr-dr:subscription-data</w:t>
      </w:r>
    </w:p>
    <w:p w14:paraId="185C50D0" w14:textId="77777777" w:rsidR="00234841" w:rsidRPr="00533C32" w:rsidRDefault="00234841" w:rsidP="00234841">
      <w:pPr>
        <w:pStyle w:val="PL"/>
      </w:pPr>
      <w:r w:rsidRPr="00533C32">
        <w:t xml:space="preserve">      parameters:</w:t>
      </w:r>
    </w:p>
    <w:p w14:paraId="2894E8F9" w14:textId="77777777" w:rsidR="00234841" w:rsidRPr="00533C32" w:rsidRDefault="00234841" w:rsidP="00234841">
      <w:pPr>
        <w:pStyle w:val="PL"/>
      </w:pPr>
      <w:r w:rsidRPr="00533C32">
        <w:t xml:space="preserve">        - name: ueId</w:t>
      </w:r>
    </w:p>
    <w:p w14:paraId="73BA4EC7" w14:textId="77777777" w:rsidR="00234841" w:rsidRPr="00533C32" w:rsidRDefault="00234841" w:rsidP="00234841">
      <w:pPr>
        <w:pStyle w:val="PL"/>
      </w:pPr>
      <w:r w:rsidRPr="00533C32">
        <w:t xml:space="preserve">          in: path</w:t>
      </w:r>
    </w:p>
    <w:p w14:paraId="4D6D1C95" w14:textId="77777777" w:rsidR="00234841" w:rsidRPr="00533C32" w:rsidRDefault="00234841" w:rsidP="00234841">
      <w:pPr>
        <w:pStyle w:val="PL"/>
      </w:pPr>
      <w:r w:rsidRPr="00533C32">
        <w:t xml:space="preserve">          description: UE id</w:t>
      </w:r>
    </w:p>
    <w:p w14:paraId="6DEE565E" w14:textId="77777777" w:rsidR="00234841" w:rsidRPr="00533C32" w:rsidRDefault="00234841" w:rsidP="00234841">
      <w:pPr>
        <w:pStyle w:val="PL"/>
      </w:pPr>
      <w:r w:rsidRPr="00533C32">
        <w:t xml:space="preserve">          required: true</w:t>
      </w:r>
    </w:p>
    <w:p w14:paraId="6B7456F9" w14:textId="77777777" w:rsidR="00234841" w:rsidRPr="00533C32" w:rsidRDefault="00234841" w:rsidP="00234841">
      <w:pPr>
        <w:pStyle w:val="PL"/>
      </w:pPr>
      <w:r w:rsidRPr="00533C32">
        <w:t xml:space="preserve">          schema:</w:t>
      </w:r>
    </w:p>
    <w:p w14:paraId="69396DFD" w14:textId="77777777" w:rsidR="00234841" w:rsidRPr="00533C32" w:rsidRDefault="00234841" w:rsidP="00234841">
      <w:pPr>
        <w:pStyle w:val="PL"/>
        <w:rPr>
          <w:lang w:eastAsia="zh-CN"/>
        </w:rPr>
      </w:pPr>
      <w:r w:rsidRPr="00533C32">
        <w:t xml:space="preserve">            $ref: 'TS29571_CommonData.yaml#/components/schemas/VarUeId'</w:t>
      </w:r>
    </w:p>
    <w:p w14:paraId="5B3D7387" w14:textId="77777777" w:rsidR="00234841" w:rsidRPr="00533C32" w:rsidRDefault="00234841" w:rsidP="00234841">
      <w:pPr>
        <w:pStyle w:val="PL"/>
        <w:rPr>
          <w:lang w:eastAsia="zh-CN"/>
        </w:rPr>
      </w:pPr>
      <w:r w:rsidRPr="00533C32">
        <w:rPr>
          <w:lang w:eastAsia="zh-CN"/>
        </w:rPr>
        <w:t xml:space="preserve">        - name: fields</w:t>
      </w:r>
    </w:p>
    <w:p w14:paraId="5F85DC1B" w14:textId="77777777" w:rsidR="00234841" w:rsidRPr="00533C32" w:rsidRDefault="00234841" w:rsidP="00234841">
      <w:pPr>
        <w:pStyle w:val="PL"/>
        <w:rPr>
          <w:lang w:eastAsia="zh-CN"/>
        </w:rPr>
      </w:pPr>
      <w:r w:rsidRPr="00533C32">
        <w:rPr>
          <w:lang w:eastAsia="zh-CN"/>
        </w:rPr>
        <w:lastRenderedPageBreak/>
        <w:t xml:space="preserve">          in: query</w:t>
      </w:r>
    </w:p>
    <w:p w14:paraId="2D59DE63" w14:textId="77777777" w:rsidR="00234841" w:rsidRPr="00533C32" w:rsidRDefault="00234841" w:rsidP="00234841">
      <w:pPr>
        <w:pStyle w:val="PL"/>
        <w:rPr>
          <w:lang w:eastAsia="zh-CN"/>
        </w:rPr>
      </w:pPr>
      <w:r w:rsidRPr="00533C32">
        <w:rPr>
          <w:lang w:eastAsia="zh-CN"/>
        </w:rPr>
        <w:t xml:space="preserve">          description: attributes to be retrieved</w:t>
      </w:r>
    </w:p>
    <w:p w14:paraId="6BB548FD" w14:textId="77777777" w:rsidR="00234841" w:rsidRPr="00533C32" w:rsidRDefault="00234841" w:rsidP="00234841">
      <w:pPr>
        <w:pStyle w:val="PL"/>
        <w:rPr>
          <w:lang w:eastAsia="zh-CN"/>
        </w:rPr>
      </w:pPr>
      <w:r w:rsidRPr="00533C32">
        <w:rPr>
          <w:lang w:eastAsia="zh-CN"/>
        </w:rPr>
        <w:t xml:space="preserve">          required: false</w:t>
      </w:r>
    </w:p>
    <w:p w14:paraId="24BE07A0" w14:textId="77777777" w:rsidR="00234841" w:rsidRPr="00533C32" w:rsidRDefault="00234841" w:rsidP="00234841">
      <w:pPr>
        <w:pStyle w:val="PL"/>
        <w:rPr>
          <w:lang w:eastAsia="zh-CN"/>
        </w:rPr>
      </w:pPr>
      <w:r w:rsidRPr="00533C32">
        <w:rPr>
          <w:lang w:eastAsia="zh-CN"/>
        </w:rPr>
        <w:t xml:space="preserve">          schema:</w:t>
      </w:r>
    </w:p>
    <w:p w14:paraId="29374664" w14:textId="77777777" w:rsidR="00234841" w:rsidRPr="00533C32" w:rsidRDefault="00234841" w:rsidP="00234841">
      <w:pPr>
        <w:pStyle w:val="PL"/>
        <w:rPr>
          <w:lang w:eastAsia="zh-CN"/>
        </w:rPr>
      </w:pPr>
      <w:r w:rsidRPr="00533C32">
        <w:rPr>
          <w:lang w:eastAsia="zh-CN"/>
        </w:rPr>
        <w:t xml:space="preserve">            type: array</w:t>
      </w:r>
    </w:p>
    <w:p w14:paraId="489425D2" w14:textId="77777777" w:rsidR="00234841" w:rsidRPr="00533C32" w:rsidRDefault="00234841" w:rsidP="00234841">
      <w:pPr>
        <w:pStyle w:val="PL"/>
        <w:rPr>
          <w:lang w:eastAsia="zh-CN"/>
        </w:rPr>
      </w:pPr>
      <w:r w:rsidRPr="00533C32">
        <w:rPr>
          <w:lang w:eastAsia="zh-CN"/>
        </w:rPr>
        <w:t xml:space="preserve">            items:</w:t>
      </w:r>
    </w:p>
    <w:p w14:paraId="767BCBAB" w14:textId="77777777" w:rsidR="00234841" w:rsidRPr="00533C32" w:rsidRDefault="00234841" w:rsidP="00234841">
      <w:pPr>
        <w:pStyle w:val="PL"/>
        <w:rPr>
          <w:lang w:eastAsia="zh-CN"/>
        </w:rPr>
      </w:pPr>
      <w:r w:rsidRPr="00533C32">
        <w:rPr>
          <w:lang w:eastAsia="zh-CN"/>
        </w:rPr>
        <w:t xml:space="preserve">              type: string</w:t>
      </w:r>
    </w:p>
    <w:p w14:paraId="06414BEC" w14:textId="77777777" w:rsidR="00234841" w:rsidRPr="00533C32" w:rsidRDefault="00234841" w:rsidP="00234841">
      <w:pPr>
        <w:pStyle w:val="PL"/>
        <w:rPr>
          <w:lang w:eastAsia="zh-CN"/>
        </w:rPr>
      </w:pPr>
      <w:r w:rsidRPr="00533C32">
        <w:rPr>
          <w:lang w:eastAsia="zh-CN"/>
        </w:rPr>
        <w:t xml:space="preserve">            minItems: 1</w:t>
      </w:r>
    </w:p>
    <w:p w14:paraId="120A4653" w14:textId="77777777" w:rsidR="00234841" w:rsidRPr="00533C32" w:rsidRDefault="00234841" w:rsidP="00234841">
      <w:pPr>
        <w:pStyle w:val="PL"/>
      </w:pPr>
      <w:r w:rsidRPr="00533C32">
        <w:t xml:space="preserve">          style: form</w:t>
      </w:r>
    </w:p>
    <w:p w14:paraId="2F388A5D" w14:textId="77777777" w:rsidR="00234841" w:rsidRPr="00533C32" w:rsidRDefault="00234841" w:rsidP="00234841">
      <w:pPr>
        <w:pStyle w:val="PL"/>
        <w:rPr>
          <w:lang w:eastAsia="zh-CN"/>
        </w:rPr>
      </w:pPr>
      <w:r w:rsidRPr="00533C32">
        <w:t xml:space="preserve">          explode: false</w:t>
      </w:r>
    </w:p>
    <w:p w14:paraId="2720CBB5" w14:textId="77777777" w:rsidR="00234841" w:rsidRPr="00533C32" w:rsidRDefault="00234841" w:rsidP="00234841">
      <w:pPr>
        <w:pStyle w:val="PL"/>
      </w:pPr>
      <w:r w:rsidRPr="00533C32">
        <w:t xml:space="preserve">        - name: supported-features</w:t>
      </w:r>
    </w:p>
    <w:p w14:paraId="3033A1E4" w14:textId="77777777" w:rsidR="00234841" w:rsidRPr="00533C32" w:rsidRDefault="00234841" w:rsidP="00234841">
      <w:pPr>
        <w:pStyle w:val="PL"/>
      </w:pPr>
      <w:r w:rsidRPr="00533C32">
        <w:t xml:space="preserve">          in: query</w:t>
      </w:r>
    </w:p>
    <w:p w14:paraId="47D67814" w14:textId="77777777" w:rsidR="00234841" w:rsidRPr="00533C32" w:rsidRDefault="00234841" w:rsidP="00234841">
      <w:pPr>
        <w:pStyle w:val="PL"/>
      </w:pPr>
      <w:r w:rsidRPr="00533C32">
        <w:t xml:space="preserve">          description: Supported Features</w:t>
      </w:r>
    </w:p>
    <w:p w14:paraId="09C95F5A" w14:textId="77777777" w:rsidR="00234841" w:rsidRPr="00533C32" w:rsidRDefault="00234841" w:rsidP="00234841">
      <w:pPr>
        <w:pStyle w:val="PL"/>
      </w:pPr>
      <w:r w:rsidRPr="00533C32">
        <w:t xml:space="preserve">          schema:</w:t>
      </w:r>
    </w:p>
    <w:p w14:paraId="0D5BA922" w14:textId="77777777" w:rsidR="00234841" w:rsidRPr="00533C32" w:rsidRDefault="00234841" w:rsidP="00234841">
      <w:pPr>
        <w:pStyle w:val="PL"/>
        <w:rPr>
          <w:lang w:eastAsia="zh-CN"/>
        </w:rPr>
      </w:pPr>
      <w:r w:rsidRPr="00533C32">
        <w:t xml:space="preserve">             $ref: 'TS29571_CommonData.yaml#/components/schemas/SupportedFeatures'</w:t>
      </w:r>
    </w:p>
    <w:p w14:paraId="107441FD" w14:textId="77777777" w:rsidR="00234841" w:rsidRPr="00533C32" w:rsidRDefault="00234841" w:rsidP="00234841">
      <w:pPr>
        <w:pStyle w:val="PL"/>
      </w:pPr>
      <w:r w:rsidRPr="00533C32">
        <w:t xml:space="preserve">        - name: If-None-Match</w:t>
      </w:r>
    </w:p>
    <w:p w14:paraId="57144912" w14:textId="77777777" w:rsidR="00234841" w:rsidRPr="00533C32" w:rsidRDefault="00234841" w:rsidP="00234841">
      <w:pPr>
        <w:pStyle w:val="PL"/>
      </w:pPr>
      <w:r w:rsidRPr="00533C32">
        <w:t xml:space="preserve">          in: header</w:t>
      </w:r>
    </w:p>
    <w:p w14:paraId="4044204A" w14:textId="77777777" w:rsidR="00234841" w:rsidRPr="00533C32" w:rsidRDefault="00234841" w:rsidP="00234841">
      <w:pPr>
        <w:pStyle w:val="PL"/>
      </w:pPr>
      <w:r w:rsidRPr="00533C32">
        <w:t xml:space="preserve">          description: Validator for conditional requests, as described in RFC 7232, 3.2</w:t>
      </w:r>
    </w:p>
    <w:p w14:paraId="10978E2D" w14:textId="77777777" w:rsidR="00234841" w:rsidRPr="00533C32" w:rsidRDefault="00234841" w:rsidP="00234841">
      <w:pPr>
        <w:pStyle w:val="PL"/>
      </w:pPr>
      <w:r w:rsidRPr="00533C32">
        <w:t xml:space="preserve">          schema:</w:t>
      </w:r>
    </w:p>
    <w:p w14:paraId="21361F47" w14:textId="77777777" w:rsidR="00234841" w:rsidRPr="00533C32" w:rsidRDefault="00234841" w:rsidP="00234841">
      <w:pPr>
        <w:pStyle w:val="PL"/>
      </w:pPr>
      <w:r w:rsidRPr="00533C32">
        <w:t xml:space="preserve">            type: string</w:t>
      </w:r>
    </w:p>
    <w:p w14:paraId="345AB2D9" w14:textId="77777777" w:rsidR="00234841" w:rsidRPr="00533C32" w:rsidRDefault="00234841" w:rsidP="00234841">
      <w:pPr>
        <w:pStyle w:val="PL"/>
      </w:pPr>
      <w:r w:rsidRPr="00533C32">
        <w:t xml:space="preserve">        - name: If-Modified-Since</w:t>
      </w:r>
    </w:p>
    <w:p w14:paraId="168BF052" w14:textId="77777777" w:rsidR="00234841" w:rsidRPr="00533C32" w:rsidRDefault="00234841" w:rsidP="00234841">
      <w:pPr>
        <w:pStyle w:val="PL"/>
      </w:pPr>
      <w:r w:rsidRPr="00533C32">
        <w:t xml:space="preserve">          in: header</w:t>
      </w:r>
    </w:p>
    <w:p w14:paraId="118F4A31" w14:textId="77777777" w:rsidR="00234841" w:rsidRPr="00533C32" w:rsidRDefault="00234841" w:rsidP="00234841">
      <w:pPr>
        <w:pStyle w:val="PL"/>
      </w:pPr>
      <w:r w:rsidRPr="00533C32">
        <w:t xml:space="preserve">          description: Validator for conditional requests, as described in RFC 7232, 3.3</w:t>
      </w:r>
    </w:p>
    <w:p w14:paraId="411DE975" w14:textId="77777777" w:rsidR="00234841" w:rsidRPr="00533C32" w:rsidRDefault="00234841" w:rsidP="00234841">
      <w:pPr>
        <w:pStyle w:val="PL"/>
      </w:pPr>
      <w:r w:rsidRPr="00533C32">
        <w:t xml:space="preserve">          schema:</w:t>
      </w:r>
    </w:p>
    <w:p w14:paraId="3391F510" w14:textId="77777777" w:rsidR="00234841" w:rsidRPr="00533C32" w:rsidRDefault="00234841" w:rsidP="00234841">
      <w:pPr>
        <w:pStyle w:val="PL"/>
        <w:rPr>
          <w:lang w:eastAsia="zh-CN"/>
        </w:rPr>
      </w:pPr>
      <w:r w:rsidRPr="00533C32">
        <w:t xml:space="preserve">            type: string</w:t>
      </w:r>
    </w:p>
    <w:p w14:paraId="01732C33" w14:textId="77777777" w:rsidR="00234841" w:rsidRPr="00533C32" w:rsidRDefault="00234841" w:rsidP="00234841">
      <w:pPr>
        <w:pStyle w:val="PL"/>
      </w:pPr>
      <w:r w:rsidRPr="00533C32">
        <w:t xml:space="preserve">      responses:</w:t>
      </w:r>
    </w:p>
    <w:p w14:paraId="3A735BA5" w14:textId="77777777" w:rsidR="00234841" w:rsidRPr="00533C32" w:rsidRDefault="00234841" w:rsidP="00234841">
      <w:pPr>
        <w:pStyle w:val="PL"/>
      </w:pPr>
      <w:r w:rsidRPr="00533C32">
        <w:t xml:space="preserve">        '200':</w:t>
      </w:r>
    </w:p>
    <w:p w14:paraId="768FAED8" w14:textId="77777777" w:rsidR="00234841" w:rsidRPr="00533C32" w:rsidRDefault="00234841" w:rsidP="00234841">
      <w:pPr>
        <w:pStyle w:val="PL"/>
      </w:pPr>
      <w:r w:rsidRPr="00533C32">
        <w:t xml:space="preserve">          description: Expected response to a valid request</w:t>
      </w:r>
    </w:p>
    <w:p w14:paraId="01337AFA" w14:textId="77777777" w:rsidR="00234841" w:rsidRPr="00533C32" w:rsidRDefault="00234841" w:rsidP="00234841">
      <w:pPr>
        <w:pStyle w:val="PL"/>
      </w:pPr>
      <w:r w:rsidRPr="00533C32">
        <w:t xml:space="preserve">          content:</w:t>
      </w:r>
    </w:p>
    <w:p w14:paraId="2F016884" w14:textId="77777777" w:rsidR="00234841" w:rsidRPr="00533C32" w:rsidRDefault="00234841" w:rsidP="00234841">
      <w:pPr>
        <w:pStyle w:val="PL"/>
      </w:pPr>
      <w:r w:rsidRPr="00533C32">
        <w:t xml:space="preserve">            application/json:</w:t>
      </w:r>
    </w:p>
    <w:p w14:paraId="6413636C" w14:textId="77777777" w:rsidR="00234841" w:rsidRPr="00533C32" w:rsidRDefault="00234841" w:rsidP="00234841">
      <w:pPr>
        <w:pStyle w:val="PL"/>
        <w:rPr>
          <w:lang w:eastAsia="zh-CN"/>
        </w:rPr>
      </w:pPr>
      <w:r w:rsidRPr="00533C32">
        <w:t xml:space="preserve">              schema:</w:t>
      </w:r>
    </w:p>
    <w:p w14:paraId="56DA18E9" w14:textId="77777777" w:rsidR="00234841" w:rsidRPr="00533C32" w:rsidRDefault="00234841" w:rsidP="00234841">
      <w:pPr>
        <w:pStyle w:val="PL"/>
      </w:pPr>
      <w:r w:rsidRPr="00533C32">
        <w:t xml:space="preserve">                type: object</w:t>
      </w:r>
    </w:p>
    <w:p w14:paraId="07FA8FBE" w14:textId="77777777" w:rsidR="00234841" w:rsidRPr="00533C32" w:rsidRDefault="00234841" w:rsidP="0023484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3269317C" w14:textId="77777777" w:rsidR="00234841" w:rsidRPr="00533C32" w:rsidRDefault="00234841" w:rsidP="00234841">
      <w:pPr>
        <w:pStyle w:val="PL"/>
        <w:rPr>
          <w:lang w:eastAsia="zh-CN"/>
        </w:rPr>
      </w:pPr>
      <w:r w:rsidRPr="00533C32">
        <w:t xml:space="preserve">                additionalProperties:</w:t>
      </w:r>
    </w:p>
    <w:p w14:paraId="089C2423" w14:textId="77777777" w:rsidR="00234841" w:rsidRPr="00533C32" w:rsidRDefault="00234841" w:rsidP="0023484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69230E21" w14:textId="77777777" w:rsidR="00234841" w:rsidRPr="00533C32" w:rsidRDefault="00234841" w:rsidP="00234841">
      <w:pPr>
        <w:pStyle w:val="PL"/>
      </w:pPr>
      <w:r w:rsidRPr="00533C32">
        <w:t xml:space="preserve">          headers:</w:t>
      </w:r>
    </w:p>
    <w:p w14:paraId="00E209C5" w14:textId="77777777" w:rsidR="00234841" w:rsidRPr="00533C32" w:rsidRDefault="00234841" w:rsidP="00234841">
      <w:pPr>
        <w:pStyle w:val="PL"/>
      </w:pPr>
      <w:r w:rsidRPr="00533C32">
        <w:t xml:space="preserve">            Cache-Control:</w:t>
      </w:r>
    </w:p>
    <w:p w14:paraId="7A9D6EC1" w14:textId="77777777" w:rsidR="00234841" w:rsidRPr="00533C32" w:rsidRDefault="00234841" w:rsidP="00234841">
      <w:pPr>
        <w:pStyle w:val="PL"/>
      </w:pPr>
      <w:r w:rsidRPr="00533C32">
        <w:t xml:space="preserve">              description: Cache-Control containing max-age, as described in RFC 7234, 5.2</w:t>
      </w:r>
    </w:p>
    <w:p w14:paraId="04AED80E" w14:textId="77777777" w:rsidR="00234841" w:rsidRPr="00533C32" w:rsidRDefault="00234841" w:rsidP="00234841">
      <w:pPr>
        <w:pStyle w:val="PL"/>
      </w:pPr>
      <w:r w:rsidRPr="00533C32">
        <w:t xml:space="preserve">              schema:</w:t>
      </w:r>
    </w:p>
    <w:p w14:paraId="42A34C5B" w14:textId="77777777" w:rsidR="00234841" w:rsidRPr="00533C32" w:rsidRDefault="00234841" w:rsidP="00234841">
      <w:pPr>
        <w:pStyle w:val="PL"/>
      </w:pPr>
      <w:r w:rsidRPr="00533C32">
        <w:t xml:space="preserve">                type: string</w:t>
      </w:r>
    </w:p>
    <w:p w14:paraId="0DB50C8A" w14:textId="77777777" w:rsidR="00234841" w:rsidRPr="00533C32" w:rsidRDefault="00234841" w:rsidP="00234841">
      <w:pPr>
        <w:pStyle w:val="PL"/>
      </w:pPr>
      <w:r w:rsidRPr="00533C32">
        <w:t xml:space="preserve">            ETag:</w:t>
      </w:r>
    </w:p>
    <w:p w14:paraId="75AEB690" w14:textId="77777777" w:rsidR="00234841" w:rsidRPr="00533C32" w:rsidRDefault="00234841" w:rsidP="00234841">
      <w:pPr>
        <w:pStyle w:val="PL"/>
      </w:pPr>
      <w:r w:rsidRPr="00533C32">
        <w:t xml:space="preserve">              description: Entity Tag, containing a strong validator, as described in RFC 7232, 2.3</w:t>
      </w:r>
    </w:p>
    <w:p w14:paraId="4A9EA780" w14:textId="77777777" w:rsidR="00234841" w:rsidRPr="00533C32" w:rsidRDefault="00234841" w:rsidP="00234841">
      <w:pPr>
        <w:pStyle w:val="PL"/>
      </w:pPr>
      <w:r w:rsidRPr="00533C32">
        <w:t xml:space="preserve">              schema:</w:t>
      </w:r>
    </w:p>
    <w:p w14:paraId="438CB6A3" w14:textId="77777777" w:rsidR="00234841" w:rsidRPr="00533C32" w:rsidRDefault="00234841" w:rsidP="00234841">
      <w:pPr>
        <w:pStyle w:val="PL"/>
      </w:pPr>
      <w:r w:rsidRPr="00533C32">
        <w:t xml:space="preserve">                type: string</w:t>
      </w:r>
    </w:p>
    <w:p w14:paraId="08475C97" w14:textId="77777777" w:rsidR="00234841" w:rsidRPr="00533C32" w:rsidRDefault="00234841" w:rsidP="00234841">
      <w:pPr>
        <w:pStyle w:val="PL"/>
      </w:pPr>
      <w:r w:rsidRPr="00533C32">
        <w:t xml:space="preserve">            Last-Modified:</w:t>
      </w:r>
    </w:p>
    <w:p w14:paraId="34B7CA5F" w14:textId="77777777" w:rsidR="00234841" w:rsidRPr="00533C32" w:rsidRDefault="00234841" w:rsidP="00234841">
      <w:pPr>
        <w:pStyle w:val="PL"/>
      </w:pPr>
      <w:r w:rsidRPr="00533C32">
        <w:lastRenderedPageBreak/>
        <w:t xml:space="preserve">              description: Timestamp for last modification of the resource, as described in RFC 7232, 2.2</w:t>
      </w:r>
    </w:p>
    <w:p w14:paraId="09DB7D3A" w14:textId="77777777" w:rsidR="00234841" w:rsidRPr="00533C32" w:rsidRDefault="00234841" w:rsidP="00234841">
      <w:pPr>
        <w:pStyle w:val="PL"/>
      </w:pPr>
      <w:r w:rsidRPr="00533C32">
        <w:t xml:space="preserve">              schema:</w:t>
      </w:r>
    </w:p>
    <w:p w14:paraId="445FBDF6" w14:textId="77777777" w:rsidR="00234841" w:rsidRPr="00533C32" w:rsidRDefault="00234841" w:rsidP="00234841">
      <w:pPr>
        <w:pStyle w:val="PL"/>
        <w:rPr>
          <w:lang w:eastAsia="zh-CN"/>
        </w:rPr>
      </w:pPr>
      <w:r w:rsidRPr="00533C32">
        <w:t xml:space="preserve">                type: string</w:t>
      </w:r>
    </w:p>
    <w:p w14:paraId="2807606F" w14:textId="77777777" w:rsidR="00234841" w:rsidRDefault="00234841" w:rsidP="00234841">
      <w:pPr>
        <w:pStyle w:val="PL"/>
        <w:rPr>
          <w:lang w:eastAsia="zh-CN"/>
        </w:rPr>
      </w:pPr>
      <w:r w:rsidRPr="00533C32">
        <w:t xml:space="preserve">        default:</w:t>
      </w:r>
    </w:p>
    <w:p w14:paraId="3E0B428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1047529" w14:textId="77777777" w:rsidR="00234841" w:rsidRPr="00533C32" w:rsidRDefault="00234841" w:rsidP="00234841">
      <w:pPr>
        <w:pStyle w:val="PL"/>
        <w:rPr>
          <w:lang w:eastAsia="zh-CN"/>
        </w:rPr>
      </w:pPr>
    </w:p>
    <w:p w14:paraId="330F753F" w14:textId="77777777" w:rsidR="00234841" w:rsidRPr="00533C32" w:rsidRDefault="00234841" w:rsidP="00234841">
      <w:pPr>
        <w:pStyle w:val="PL"/>
      </w:pPr>
      <w:r w:rsidRPr="00533C32">
        <w:t xml:space="preserve">    patch:</w:t>
      </w:r>
    </w:p>
    <w:p w14:paraId="7311B312" w14:textId="77777777" w:rsidR="00234841" w:rsidRPr="00533C32" w:rsidRDefault="00234841" w:rsidP="00234841">
      <w:pPr>
        <w:pStyle w:val="PL"/>
      </w:pPr>
      <w:r w:rsidRPr="00533C32">
        <w:t xml:space="preserve">      summary: To modify operator specific data of a UE</w:t>
      </w:r>
    </w:p>
    <w:p w14:paraId="090FBACB" w14:textId="77777777" w:rsidR="00234841" w:rsidRPr="00533C32" w:rsidRDefault="00234841" w:rsidP="00234841">
      <w:pPr>
        <w:pStyle w:val="PL"/>
      </w:pPr>
      <w:r w:rsidRPr="00533C32">
        <w:t xml:space="preserve">      operationId: </w:t>
      </w:r>
      <w:r w:rsidRPr="00533C32">
        <w:rPr>
          <w:lang w:eastAsia="zh-CN"/>
        </w:rPr>
        <w:t>Modify</w:t>
      </w:r>
      <w:r w:rsidRPr="00533C32">
        <w:t>OperSpecData</w:t>
      </w:r>
    </w:p>
    <w:p w14:paraId="3B7DBDF6" w14:textId="77777777" w:rsidR="00234841" w:rsidRPr="00533C32" w:rsidRDefault="00234841" w:rsidP="00234841">
      <w:pPr>
        <w:pStyle w:val="PL"/>
      </w:pPr>
      <w:r w:rsidRPr="00533C32">
        <w:t xml:space="preserve">      tags:</w:t>
      </w:r>
    </w:p>
    <w:p w14:paraId="61ED5364" w14:textId="77777777" w:rsidR="00234841" w:rsidRDefault="00234841" w:rsidP="00234841">
      <w:pPr>
        <w:pStyle w:val="PL"/>
        <w:rPr>
          <w:lang w:eastAsia="zh-CN"/>
        </w:rPr>
      </w:pPr>
      <w:r w:rsidRPr="00533C32">
        <w:t xml:space="preserve">        - Operator-Specific Data Container (Document)</w:t>
      </w:r>
    </w:p>
    <w:p w14:paraId="68A5190A" w14:textId="77777777" w:rsidR="00234841" w:rsidRDefault="00234841" w:rsidP="00234841">
      <w:pPr>
        <w:pStyle w:val="PL"/>
      </w:pPr>
      <w:r>
        <w:t xml:space="preserve">      security:</w:t>
      </w:r>
    </w:p>
    <w:p w14:paraId="20BE7C30" w14:textId="77777777" w:rsidR="00234841" w:rsidRDefault="00234841" w:rsidP="00234841">
      <w:pPr>
        <w:pStyle w:val="PL"/>
      </w:pPr>
      <w:r>
        <w:t xml:space="preserve">        - {}</w:t>
      </w:r>
    </w:p>
    <w:p w14:paraId="46AEF1F6" w14:textId="77777777" w:rsidR="00234841" w:rsidRDefault="00234841" w:rsidP="00234841">
      <w:pPr>
        <w:pStyle w:val="PL"/>
      </w:pPr>
      <w:r>
        <w:t xml:space="preserve">        - oAuth2ClientCredentials:</w:t>
      </w:r>
    </w:p>
    <w:p w14:paraId="408550DF" w14:textId="77777777" w:rsidR="00234841" w:rsidRDefault="00234841" w:rsidP="00234841">
      <w:pPr>
        <w:pStyle w:val="PL"/>
      </w:pPr>
      <w:r>
        <w:t xml:space="preserve">          - nudr-dr</w:t>
      </w:r>
    </w:p>
    <w:p w14:paraId="557C4112" w14:textId="77777777" w:rsidR="00234841" w:rsidRDefault="00234841" w:rsidP="00234841">
      <w:pPr>
        <w:pStyle w:val="PL"/>
      </w:pPr>
      <w:r>
        <w:t xml:space="preserve">        - oAuth2ClientCredentials:</w:t>
      </w:r>
    </w:p>
    <w:p w14:paraId="1AD92303" w14:textId="77777777" w:rsidR="00234841" w:rsidRDefault="00234841" w:rsidP="00234841">
      <w:pPr>
        <w:pStyle w:val="PL"/>
      </w:pPr>
      <w:r>
        <w:t xml:space="preserve">          - nudr-dr</w:t>
      </w:r>
    </w:p>
    <w:p w14:paraId="1720EAE8" w14:textId="77777777" w:rsidR="00234841" w:rsidRPr="00533C32" w:rsidRDefault="00234841" w:rsidP="00234841">
      <w:pPr>
        <w:pStyle w:val="PL"/>
        <w:rPr>
          <w:lang w:eastAsia="zh-CN"/>
        </w:rPr>
      </w:pPr>
      <w:r>
        <w:t xml:space="preserve">          - nudr-dr:subscription-data</w:t>
      </w:r>
    </w:p>
    <w:p w14:paraId="64E07E53" w14:textId="77777777" w:rsidR="00234841" w:rsidRPr="00533C32" w:rsidRDefault="00234841" w:rsidP="00234841">
      <w:pPr>
        <w:pStyle w:val="PL"/>
      </w:pPr>
      <w:r w:rsidRPr="00533C32">
        <w:t xml:space="preserve">      parameters:</w:t>
      </w:r>
    </w:p>
    <w:p w14:paraId="135B3143" w14:textId="77777777" w:rsidR="00234841" w:rsidRPr="00533C32" w:rsidRDefault="00234841" w:rsidP="00234841">
      <w:pPr>
        <w:pStyle w:val="PL"/>
      </w:pPr>
      <w:r w:rsidRPr="00533C32">
        <w:t xml:space="preserve">        - name: ueId</w:t>
      </w:r>
    </w:p>
    <w:p w14:paraId="2C7D9B87" w14:textId="77777777" w:rsidR="00234841" w:rsidRPr="00533C32" w:rsidRDefault="00234841" w:rsidP="00234841">
      <w:pPr>
        <w:pStyle w:val="PL"/>
      </w:pPr>
      <w:r w:rsidRPr="00533C32">
        <w:t xml:space="preserve">          in: path</w:t>
      </w:r>
    </w:p>
    <w:p w14:paraId="69C448C1" w14:textId="77777777" w:rsidR="00234841" w:rsidRPr="00533C32" w:rsidRDefault="00234841" w:rsidP="00234841">
      <w:pPr>
        <w:pStyle w:val="PL"/>
      </w:pPr>
      <w:r w:rsidRPr="00533C32">
        <w:t xml:space="preserve">          description: UE id</w:t>
      </w:r>
    </w:p>
    <w:p w14:paraId="2A281597" w14:textId="77777777" w:rsidR="00234841" w:rsidRPr="00533C32" w:rsidRDefault="00234841" w:rsidP="00234841">
      <w:pPr>
        <w:pStyle w:val="PL"/>
      </w:pPr>
      <w:r w:rsidRPr="00533C32">
        <w:t xml:space="preserve">          required: true</w:t>
      </w:r>
    </w:p>
    <w:p w14:paraId="5ED116E6" w14:textId="77777777" w:rsidR="00234841" w:rsidRPr="00533C32" w:rsidRDefault="00234841" w:rsidP="00234841">
      <w:pPr>
        <w:pStyle w:val="PL"/>
      </w:pPr>
      <w:r w:rsidRPr="00533C32">
        <w:t xml:space="preserve">          schema:</w:t>
      </w:r>
    </w:p>
    <w:p w14:paraId="1668559E" w14:textId="77777777" w:rsidR="00234841" w:rsidRDefault="00234841" w:rsidP="00234841">
      <w:pPr>
        <w:pStyle w:val="PL"/>
        <w:rPr>
          <w:lang w:eastAsia="zh-CN"/>
        </w:rPr>
      </w:pPr>
      <w:r w:rsidRPr="00533C32">
        <w:t xml:space="preserve">            $ref: 'TS29571_CommonData.yaml#/components/schemas/VarUeId'</w:t>
      </w:r>
    </w:p>
    <w:p w14:paraId="3BA93CA1" w14:textId="77777777" w:rsidR="00234841" w:rsidRPr="002857AD" w:rsidRDefault="00234841" w:rsidP="00234841">
      <w:pPr>
        <w:pStyle w:val="PL"/>
      </w:pPr>
      <w:r w:rsidRPr="002857AD">
        <w:t xml:space="preserve">        - name: supported-features</w:t>
      </w:r>
    </w:p>
    <w:p w14:paraId="6687C919" w14:textId="77777777" w:rsidR="00234841" w:rsidRPr="002857AD" w:rsidRDefault="00234841" w:rsidP="00234841">
      <w:pPr>
        <w:pStyle w:val="PL"/>
      </w:pPr>
      <w:r w:rsidRPr="002857AD">
        <w:t xml:space="preserve">          in: query</w:t>
      </w:r>
    </w:p>
    <w:p w14:paraId="023AB168" w14:textId="77777777" w:rsidR="00234841" w:rsidRPr="002857AD" w:rsidRDefault="00234841" w:rsidP="00234841">
      <w:pPr>
        <w:pStyle w:val="PL"/>
      </w:pPr>
      <w:r w:rsidRPr="002857AD">
        <w:t xml:space="preserve">          description: Features required to be supported by the target NF</w:t>
      </w:r>
    </w:p>
    <w:p w14:paraId="20B496C9" w14:textId="77777777" w:rsidR="00234841" w:rsidRPr="002857AD" w:rsidRDefault="00234841" w:rsidP="00234841">
      <w:pPr>
        <w:pStyle w:val="PL"/>
      </w:pPr>
      <w:r w:rsidRPr="002857AD">
        <w:t xml:space="preserve">          schema:</w:t>
      </w:r>
    </w:p>
    <w:p w14:paraId="4B0952BF" w14:textId="77777777" w:rsidR="00234841" w:rsidRPr="00533C32" w:rsidRDefault="00234841" w:rsidP="00234841">
      <w:pPr>
        <w:pStyle w:val="PL"/>
        <w:rPr>
          <w:lang w:eastAsia="zh-CN"/>
        </w:rPr>
      </w:pPr>
      <w:r w:rsidRPr="002857AD">
        <w:t xml:space="preserve">            $ref: 'TS29571_CommonData.yaml#/components/schemas/SupportedFeatures'</w:t>
      </w:r>
    </w:p>
    <w:p w14:paraId="3FB83CEF" w14:textId="77777777" w:rsidR="00234841" w:rsidRPr="00533C32" w:rsidRDefault="00234841" w:rsidP="00234841">
      <w:pPr>
        <w:pStyle w:val="PL"/>
      </w:pPr>
      <w:r w:rsidRPr="00533C32">
        <w:t xml:space="preserve">      requestBody:</w:t>
      </w:r>
    </w:p>
    <w:p w14:paraId="1A06649C" w14:textId="77777777" w:rsidR="00234841" w:rsidRPr="00533C32" w:rsidRDefault="00234841" w:rsidP="00234841">
      <w:pPr>
        <w:pStyle w:val="PL"/>
      </w:pPr>
      <w:r w:rsidRPr="00533C32">
        <w:t xml:space="preserve">        content:</w:t>
      </w:r>
    </w:p>
    <w:p w14:paraId="024E689A" w14:textId="77777777" w:rsidR="00234841" w:rsidRPr="00533C32" w:rsidRDefault="00234841" w:rsidP="00234841">
      <w:pPr>
        <w:pStyle w:val="PL"/>
      </w:pPr>
      <w:r w:rsidRPr="00533C32">
        <w:t xml:space="preserve">          application/json-patch+json:</w:t>
      </w:r>
    </w:p>
    <w:p w14:paraId="150F8AB4" w14:textId="77777777" w:rsidR="00234841" w:rsidRPr="00533C32" w:rsidRDefault="00234841" w:rsidP="00234841">
      <w:pPr>
        <w:pStyle w:val="PL"/>
      </w:pPr>
      <w:r w:rsidRPr="00533C32">
        <w:t xml:space="preserve">            schema:</w:t>
      </w:r>
    </w:p>
    <w:p w14:paraId="1048DC0F" w14:textId="77777777" w:rsidR="00234841" w:rsidRPr="00533C32" w:rsidRDefault="00234841" w:rsidP="00234841">
      <w:pPr>
        <w:pStyle w:val="PL"/>
      </w:pPr>
      <w:r w:rsidRPr="00533C32">
        <w:t xml:space="preserve">              type: array</w:t>
      </w:r>
    </w:p>
    <w:p w14:paraId="562EEC90" w14:textId="77777777" w:rsidR="00234841" w:rsidRPr="00533C32" w:rsidRDefault="00234841" w:rsidP="00234841">
      <w:pPr>
        <w:pStyle w:val="PL"/>
      </w:pPr>
      <w:r w:rsidRPr="00533C32">
        <w:t xml:space="preserve">              items:</w:t>
      </w:r>
    </w:p>
    <w:p w14:paraId="6136243B" w14:textId="77777777" w:rsidR="00234841" w:rsidRPr="00533C32" w:rsidRDefault="00234841" w:rsidP="00234841">
      <w:pPr>
        <w:pStyle w:val="PL"/>
      </w:pPr>
      <w:r w:rsidRPr="00533C32">
        <w:t xml:space="preserve">                $ref: 'TS29571_CommonData.yaml#/components/schemas/PatchItem'</w:t>
      </w:r>
    </w:p>
    <w:p w14:paraId="7518D60E" w14:textId="77777777" w:rsidR="00234841" w:rsidRPr="00533C32" w:rsidRDefault="00234841" w:rsidP="00234841">
      <w:pPr>
        <w:pStyle w:val="PL"/>
      </w:pPr>
      <w:r w:rsidRPr="00533C32">
        <w:t xml:space="preserve">        required: true</w:t>
      </w:r>
    </w:p>
    <w:p w14:paraId="54D8C322" w14:textId="77777777" w:rsidR="00234841" w:rsidRPr="00533C32" w:rsidRDefault="00234841" w:rsidP="00234841">
      <w:pPr>
        <w:pStyle w:val="PL"/>
      </w:pPr>
      <w:r w:rsidRPr="00533C32">
        <w:t xml:space="preserve">      responses:</w:t>
      </w:r>
    </w:p>
    <w:p w14:paraId="1AC2C67F" w14:textId="77777777" w:rsidR="00234841" w:rsidRPr="00533C32" w:rsidRDefault="00234841" w:rsidP="00234841">
      <w:pPr>
        <w:pStyle w:val="PL"/>
      </w:pPr>
      <w:r w:rsidRPr="00533C32">
        <w:t xml:space="preserve">        '204':</w:t>
      </w:r>
    </w:p>
    <w:p w14:paraId="3D45B321" w14:textId="77777777" w:rsidR="00234841" w:rsidRPr="00533C32" w:rsidRDefault="00234841" w:rsidP="00234841">
      <w:pPr>
        <w:pStyle w:val="PL"/>
      </w:pPr>
      <w:r w:rsidRPr="00533C32">
        <w:t xml:space="preserve">          description: Expected response to a valid request</w:t>
      </w:r>
    </w:p>
    <w:p w14:paraId="35F5CD49" w14:textId="77777777" w:rsidR="00234841" w:rsidRDefault="00234841" w:rsidP="00234841">
      <w:pPr>
        <w:pStyle w:val="PL"/>
        <w:rPr>
          <w:lang w:eastAsia="zh-CN"/>
        </w:rPr>
      </w:pPr>
      <w:r>
        <w:rPr>
          <w:rFonts w:hint="eastAsia"/>
          <w:lang w:eastAsia="zh-CN"/>
        </w:rPr>
        <w:t xml:space="preserve">        '200':</w:t>
      </w:r>
    </w:p>
    <w:p w14:paraId="31D12A42" w14:textId="77777777" w:rsidR="00234841" w:rsidRPr="000B71E3" w:rsidRDefault="00234841" w:rsidP="00234841">
      <w:pPr>
        <w:pStyle w:val="PL"/>
      </w:pPr>
      <w:r w:rsidRPr="000B71E3">
        <w:t xml:space="preserve">          description: Expected response to a valid request</w:t>
      </w:r>
    </w:p>
    <w:p w14:paraId="404EFD6B" w14:textId="77777777" w:rsidR="00234841" w:rsidRPr="000B71E3" w:rsidRDefault="00234841" w:rsidP="00234841">
      <w:pPr>
        <w:pStyle w:val="PL"/>
      </w:pPr>
      <w:r w:rsidRPr="000B71E3">
        <w:t xml:space="preserve">          content:</w:t>
      </w:r>
    </w:p>
    <w:p w14:paraId="315CCABD" w14:textId="77777777" w:rsidR="00234841" w:rsidRPr="000B71E3" w:rsidRDefault="00234841" w:rsidP="00234841">
      <w:pPr>
        <w:pStyle w:val="PL"/>
      </w:pPr>
      <w:r w:rsidRPr="000B71E3">
        <w:t xml:space="preserve">            application/json:</w:t>
      </w:r>
    </w:p>
    <w:p w14:paraId="4FDA7878" w14:textId="77777777" w:rsidR="00234841" w:rsidRPr="000B71E3" w:rsidRDefault="00234841" w:rsidP="00234841">
      <w:pPr>
        <w:pStyle w:val="PL"/>
      </w:pPr>
      <w:r w:rsidRPr="000B71E3">
        <w:lastRenderedPageBreak/>
        <w:t xml:space="preserve">              schema:</w:t>
      </w:r>
    </w:p>
    <w:p w14:paraId="0B4C7C32"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10455386" w14:textId="77777777" w:rsidR="00234841" w:rsidRPr="00533C32" w:rsidRDefault="00234841" w:rsidP="00234841">
      <w:pPr>
        <w:pStyle w:val="PL"/>
      </w:pPr>
      <w:r w:rsidRPr="00533C32">
        <w:t xml:space="preserve">        '403':</w:t>
      </w:r>
    </w:p>
    <w:p w14:paraId="4EA1E87C" w14:textId="77777777" w:rsidR="00234841" w:rsidRPr="00533C32" w:rsidRDefault="00234841" w:rsidP="00234841">
      <w:pPr>
        <w:pStyle w:val="PL"/>
      </w:pPr>
      <w:r w:rsidRPr="00533C32">
        <w:t xml:space="preserve">          description: modification is rejected</w:t>
      </w:r>
    </w:p>
    <w:p w14:paraId="3460CEB7" w14:textId="77777777" w:rsidR="00234841" w:rsidRPr="00533C32" w:rsidRDefault="00234841" w:rsidP="00234841">
      <w:pPr>
        <w:pStyle w:val="PL"/>
      </w:pPr>
      <w:r w:rsidRPr="00533C32">
        <w:t xml:space="preserve">          content:</w:t>
      </w:r>
    </w:p>
    <w:p w14:paraId="00E70B04" w14:textId="77777777" w:rsidR="00234841" w:rsidRPr="00533C32" w:rsidRDefault="00234841" w:rsidP="00234841">
      <w:pPr>
        <w:pStyle w:val="PL"/>
      </w:pPr>
      <w:r w:rsidRPr="00533C32">
        <w:t xml:space="preserve">            application/problem+json:</w:t>
      </w:r>
    </w:p>
    <w:p w14:paraId="3A9E4556" w14:textId="77777777" w:rsidR="00234841" w:rsidRPr="00533C32" w:rsidRDefault="00234841" w:rsidP="00234841">
      <w:pPr>
        <w:pStyle w:val="PL"/>
      </w:pPr>
      <w:r w:rsidRPr="00533C32">
        <w:t xml:space="preserve">              schema:</w:t>
      </w:r>
    </w:p>
    <w:p w14:paraId="64D6C683" w14:textId="77777777" w:rsidR="00234841" w:rsidRPr="00533C32" w:rsidRDefault="00234841" w:rsidP="00234841">
      <w:pPr>
        <w:pStyle w:val="PL"/>
      </w:pPr>
      <w:r w:rsidRPr="00533C32">
        <w:t xml:space="preserve">                $ref: 'TS29571_CommonData.yaml#/components/schemas/ProblemDetails'</w:t>
      </w:r>
    </w:p>
    <w:p w14:paraId="1E8A85D4" w14:textId="77777777" w:rsidR="00234841" w:rsidRDefault="00234841" w:rsidP="00234841">
      <w:pPr>
        <w:pStyle w:val="PL"/>
        <w:rPr>
          <w:lang w:eastAsia="zh-CN"/>
        </w:rPr>
      </w:pPr>
      <w:r w:rsidRPr="00533C32">
        <w:t xml:space="preserve">        default:</w:t>
      </w:r>
    </w:p>
    <w:p w14:paraId="433CE19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1A84ECE" w14:textId="77777777" w:rsidR="00234841" w:rsidRDefault="00234841" w:rsidP="00234841">
      <w:pPr>
        <w:pStyle w:val="PL"/>
      </w:pPr>
    </w:p>
    <w:p w14:paraId="00E3F79A" w14:textId="77777777" w:rsidR="00234841" w:rsidRPr="00533C32" w:rsidRDefault="00234841" w:rsidP="00234841">
      <w:pPr>
        <w:pStyle w:val="PL"/>
      </w:pPr>
      <w:r w:rsidRPr="00533C32">
        <w:t xml:space="preserve">    put:</w:t>
      </w:r>
    </w:p>
    <w:p w14:paraId="449E7C5A" w14:textId="77777777" w:rsidR="00234841" w:rsidRPr="00533C32" w:rsidRDefault="00234841" w:rsidP="00234841">
      <w:pPr>
        <w:pStyle w:val="PL"/>
      </w:pPr>
      <w:r w:rsidRPr="00533C32">
        <w:t xml:space="preserve">      summary: To create </w:t>
      </w:r>
      <w:r>
        <w:t>an operator-specific data resource of a UE</w:t>
      </w:r>
    </w:p>
    <w:p w14:paraId="0F156563" w14:textId="77777777" w:rsidR="00234841" w:rsidRPr="00533C32" w:rsidRDefault="00234841" w:rsidP="00234841">
      <w:pPr>
        <w:pStyle w:val="PL"/>
      </w:pPr>
      <w:r w:rsidRPr="00533C32">
        <w:t xml:space="preserve">      operationId: Create</w:t>
      </w:r>
      <w:r>
        <w:t>OperSpecData</w:t>
      </w:r>
    </w:p>
    <w:p w14:paraId="42DF39FE" w14:textId="77777777" w:rsidR="00234841" w:rsidRPr="00533C32" w:rsidRDefault="00234841" w:rsidP="00234841">
      <w:pPr>
        <w:pStyle w:val="PL"/>
      </w:pPr>
      <w:r w:rsidRPr="00533C32">
        <w:t xml:space="preserve">      tags:</w:t>
      </w:r>
    </w:p>
    <w:p w14:paraId="08C09381" w14:textId="77777777" w:rsidR="00234841" w:rsidRDefault="00234841" w:rsidP="00234841">
      <w:pPr>
        <w:pStyle w:val="PL"/>
        <w:rPr>
          <w:lang w:eastAsia="zh-CN"/>
        </w:rPr>
      </w:pPr>
      <w:r w:rsidRPr="00533C32">
        <w:t xml:space="preserve">        - Operator-Specific Data Container (Document)</w:t>
      </w:r>
    </w:p>
    <w:p w14:paraId="5EE76140" w14:textId="77777777" w:rsidR="00234841" w:rsidRDefault="00234841" w:rsidP="00234841">
      <w:pPr>
        <w:pStyle w:val="PL"/>
      </w:pPr>
      <w:r>
        <w:t xml:space="preserve">      security:</w:t>
      </w:r>
    </w:p>
    <w:p w14:paraId="6D8AC697" w14:textId="77777777" w:rsidR="00234841" w:rsidRDefault="00234841" w:rsidP="00234841">
      <w:pPr>
        <w:pStyle w:val="PL"/>
      </w:pPr>
      <w:r>
        <w:t xml:space="preserve">        - {}</w:t>
      </w:r>
    </w:p>
    <w:p w14:paraId="7FF16FBC" w14:textId="77777777" w:rsidR="00234841" w:rsidRDefault="00234841" w:rsidP="00234841">
      <w:pPr>
        <w:pStyle w:val="PL"/>
      </w:pPr>
      <w:r>
        <w:t xml:space="preserve">        - oAuth2ClientCredentials:</w:t>
      </w:r>
    </w:p>
    <w:p w14:paraId="6C587A40" w14:textId="77777777" w:rsidR="00234841" w:rsidRDefault="00234841" w:rsidP="00234841">
      <w:pPr>
        <w:pStyle w:val="PL"/>
      </w:pPr>
      <w:r>
        <w:t xml:space="preserve">          - nudr-dr</w:t>
      </w:r>
    </w:p>
    <w:p w14:paraId="1956EC4D" w14:textId="77777777" w:rsidR="00234841" w:rsidRDefault="00234841" w:rsidP="00234841">
      <w:pPr>
        <w:pStyle w:val="PL"/>
      </w:pPr>
      <w:r>
        <w:t xml:space="preserve">        - oAuth2ClientCredentials:</w:t>
      </w:r>
    </w:p>
    <w:p w14:paraId="36B413F9" w14:textId="77777777" w:rsidR="00234841" w:rsidRDefault="00234841" w:rsidP="00234841">
      <w:pPr>
        <w:pStyle w:val="PL"/>
      </w:pPr>
      <w:r>
        <w:t xml:space="preserve">          - nudr-dr</w:t>
      </w:r>
    </w:p>
    <w:p w14:paraId="356F14AB" w14:textId="77777777" w:rsidR="00234841" w:rsidRDefault="00234841" w:rsidP="00234841">
      <w:pPr>
        <w:pStyle w:val="PL"/>
        <w:rPr>
          <w:lang w:eastAsia="zh-CN"/>
        </w:rPr>
      </w:pPr>
      <w:r>
        <w:t xml:space="preserve">          - nudr-dr:subscription-data</w:t>
      </w:r>
    </w:p>
    <w:p w14:paraId="0178BC77" w14:textId="77777777" w:rsidR="00234841" w:rsidRPr="00533C32" w:rsidRDefault="00234841" w:rsidP="00234841">
      <w:pPr>
        <w:pStyle w:val="PL"/>
      </w:pPr>
      <w:r w:rsidRPr="00533C32">
        <w:t xml:space="preserve">      parameters:</w:t>
      </w:r>
    </w:p>
    <w:p w14:paraId="0FE2DAA1" w14:textId="77777777" w:rsidR="00234841" w:rsidRPr="00533C32" w:rsidRDefault="00234841" w:rsidP="00234841">
      <w:pPr>
        <w:pStyle w:val="PL"/>
      </w:pPr>
      <w:r w:rsidRPr="00533C32">
        <w:t xml:space="preserve">        - name: ueId</w:t>
      </w:r>
    </w:p>
    <w:p w14:paraId="0CEA0B37" w14:textId="77777777" w:rsidR="00234841" w:rsidRPr="00533C32" w:rsidRDefault="00234841" w:rsidP="00234841">
      <w:pPr>
        <w:pStyle w:val="PL"/>
      </w:pPr>
      <w:r w:rsidRPr="00533C32">
        <w:t xml:space="preserve">          in: path</w:t>
      </w:r>
    </w:p>
    <w:p w14:paraId="09BCE8DB" w14:textId="77777777" w:rsidR="00234841" w:rsidRPr="00533C32" w:rsidRDefault="00234841" w:rsidP="00234841">
      <w:pPr>
        <w:pStyle w:val="PL"/>
      </w:pPr>
      <w:r w:rsidRPr="00533C32">
        <w:t xml:space="preserve">          description: UE id</w:t>
      </w:r>
    </w:p>
    <w:p w14:paraId="2F3DC74E" w14:textId="77777777" w:rsidR="00234841" w:rsidRPr="00533C32" w:rsidRDefault="00234841" w:rsidP="00234841">
      <w:pPr>
        <w:pStyle w:val="PL"/>
      </w:pPr>
      <w:r w:rsidRPr="00533C32">
        <w:t xml:space="preserve">          required: true</w:t>
      </w:r>
    </w:p>
    <w:p w14:paraId="7013BDD5" w14:textId="77777777" w:rsidR="00234841" w:rsidRPr="00533C32" w:rsidRDefault="00234841" w:rsidP="00234841">
      <w:pPr>
        <w:pStyle w:val="PL"/>
      </w:pPr>
      <w:r w:rsidRPr="00533C32">
        <w:t xml:space="preserve">          schema:</w:t>
      </w:r>
    </w:p>
    <w:p w14:paraId="4066894E" w14:textId="77777777" w:rsidR="00234841" w:rsidRPr="00533C32" w:rsidRDefault="00234841" w:rsidP="00234841">
      <w:pPr>
        <w:pStyle w:val="PL"/>
      </w:pPr>
      <w:r w:rsidRPr="00533C32">
        <w:t xml:space="preserve">            $ref: 'TS29571_CommonData.yaml#/components/schemas/VarUeId'</w:t>
      </w:r>
    </w:p>
    <w:p w14:paraId="38AE4D61" w14:textId="77777777" w:rsidR="00234841" w:rsidRPr="00533C32" w:rsidRDefault="00234841" w:rsidP="00234841">
      <w:pPr>
        <w:pStyle w:val="PL"/>
      </w:pPr>
      <w:r w:rsidRPr="00533C32">
        <w:t xml:space="preserve">        - name: supported-features</w:t>
      </w:r>
    </w:p>
    <w:p w14:paraId="11DB4620" w14:textId="77777777" w:rsidR="00234841" w:rsidRPr="00533C32" w:rsidRDefault="00234841" w:rsidP="00234841">
      <w:pPr>
        <w:pStyle w:val="PL"/>
      </w:pPr>
      <w:r w:rsidRPr="00533C32">
        <w:t xml:space="preserve">          in: query</w:t>
      </w:r>
    </w:p>
    <w:p w14:paraId="241E02D5" w14:textId="77777777" w:rsidR="00234841" w:rsidRPr="00533C32" w:rsidRDefault="00234841" w:rsidP="00234841">
      <w:pPr>
        <w:pStyle w:val="PL"/>
      </w:pPr>
      <w:r w:rsidRPr="00533C32">
        <w:t xml:space="preserve">          description: Supported Features</w:t>
      </w:r>
    </w:p>
    <w:p w14:paraId="2E5F6A9D" w14:textId="77777777" w:rsidR="00234841" w:rsidRPr="00533C32" w:rsidRDefault="00234841" w:rsidP="00234841">
      <w:pPr>
        <w:pStyle w:val="PL"/>
      </w:pPr>
      <w:r w:rsidRPr="00533C32">
        <w:t xml:space="preserve">          schema:</w:t>
      </w:r>
    </w:p>
    <w:p w14:paraId="1D89DC95" w14:textId="77777777" w:rsidR="00234841" w:rsidRPr="00533C32" w:rsidRDefault="00234841" w:rsidP="00234841">
      <w:pPr>
        <w:pStyle w:val="PL"/>
        <w:rPr>
          <w:lang w:eastAsia="zh-CN"/>
        </w:rPr>
      </w:pPr>
      <w:r w:rsidRPr="00533C32">
        <w:t xml:space="preserve">             $ref: 'TS29571_CommonData.yaml#/components/schemas/SupportedFeatures'</w:t>
      </w:r>
    </w:p>
    <w:p w14:paraId="4CE007E9" w14:textId="77777777" w:rsidR="00234841" w:rsidRPr="00533C32" w:rsidRDefault="00234841" w:rsidP="00234841">
      <w:pPr>
        <w:pStyle w:val="PL"/>
      </w:pPr>
      <w:r w:rsidRPr="00533C32">
        <w:t xml:space="preserve">      requestBody:</w:t>
      </w:r>
    </w:p>
    <w:p w14:paraId="499C4FEF" w14:textId="77777777" w:rsidR="00234841" w:rsidRPr="00533C32" w:rsidRDefault="00234841" w:rsidP="00234841">
      <w:pPr>
        <w:pStyle w:val="PL"/>
      </w:pPr>
      <w:r w:rsidRPr="00533C32">
        <w:t xml:space="preserve">        content:</w:t>
      </w:r>
    </w:p>
    <w:p w14:paraId="0CB358F2" w14:textId="77777777" w:rsidR="00234841" w:rsidRPr="00533C32" w:rsidRDefault="00234841" w:rsidP="00234841">
      <w:pPr>
        <w:pStyle w:val="PL"/>
      </w:pPr>
      <w:r w:rsidRPr="00533C32">
        <w:t xml:space="preserve">          application/json:</w:t>
      </w:r>
    </w:p>
    <w:p w14:paraId="5767FC93" w14:textId="77777777" w:rsidR="00234841" w:rsidRPr="00533C32" w:rsidRDefault="00234841" w:rsidP="00234841">
      <w:pPr>
        <w:pStyle w:val="PL"/>
      </w:pPr>
      <w:r w:rsidRPr="00533C32">
        <w:t xml:space="preserve">            schema:</w:t>
      </w:r>
    </w:p>
    <w:p w14:paraId="4B518A3D" w14:textId="77777777" w:rsidR="00234841" w:rsidRPr="00533C32" w:rsidRDefault="00234841" w:rsidP="00234841">
      <w:pPr>
        <w:pStyle w:val="PL"/>
      </w:pPr>
      <w:r w:rsidRPr="00533C32">
        <w:t xml:space="preserve">              type: object</w:t>
      </w:r>
    </w:p>
    <w:p w14:paraId="12312326" w14:textId="77777777" w:rsidR="00234841" w:rsidRPr="00533C32" w:rsidRDefault="00234841" w:rsidP="0023484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021E2C3F" w14:textId="77777777" w:rsidR="00234841" w:rsidRPr="00533C32" w:rsidRDefault="00234841" w:rsidP="00234841">
      <w:pPr>
        <w:pStyle w:val="PL"/>
        <w:rPr>
          <w:lang w:eastAsia="zh-CN"/>
        </w:rPr>
      </w:pPr>
      <w:r w:rsidRPr="00533C32">
        <w:t xml:space="preserve">              additionalProperties:</w:t>
      </w:r>
    </w:p>
    <w:p w14:paraId="5A940C48" w14:textId="77777777" w:rsidR="00234841" w:rsidRPr="00533C32" w:rsidRDefault="00234841" w:rsidP="00434F1A">
      <w:pPr>
        <w:pStyle w:val="PL"/>
        <w:outlineLvl w:val="0"/>
        <w:rPr>
          <w:lang w:eastAsia="zh-CN"/>
        </w:rPr>
      </w:pPr>
      <w:r w:rsidRPr="00533C32">
        <w:t xml:space="preserve">                $ref: '#/components/schemas/OperatorSpecificDataContainer'</w:t>
      </w:r>
    </w:p>
    <w:p w14:paraId="7CA8041E" w14:textId="77777777" w:rsidR="00234841" w:rsidRPr="00533C32" w:rsidRDefault="00234841" w:rsidP="00234841">
      <w:pPr>
        <w:pStyle w:val="PL"/>
      </w:pPr>
      <w:r>
        <w:t xml:space="preserve">        </w:t>
      </w:r>
      <w:r w:rsidRPr="003722F2">
        <w:t>required: true</w:t>
      </w:r>
    </w:p>
    <w:p w14:paraId="54B2DB33" w14:textId="77777777" w:rsidR="00234841" w:rsidRPr="00533C32" w:rsidRDefault="00234841" w:rsidP="00234841">
      <w:pPr>
        <w:pStyle w:val="PL"/>
      </w:pPr>
      <w:r w:rsidRPr="00533C32">
        <w:t xml:space="preserve">      responses:</w:t>
      </w:r>
    </w:p>
    <w:p w14:paraId="6C90075F" w14:textId="77777777" w:rsidR="00234841" w:rsidRPr="00533C32" w:rsidRDefault="00234841" w:rsidP="00234841">
      <w:pPr>
        <w:pStyle w:val="PL"/>
      </w:pPr>
      <w:r w:rsidRPr="00533C32">
        <w:lastRenderedPageBreak/>
        <w:t xml:space="preserve">        '201':</w:t>
      </w:r>
    </w:p>
    <w:p w14:paraId="6C77AB2A" w14:textId="77777777" w:rsidR="00234841" w:rsidRPr="00533C32" w:rsidRDefault="00234841" w:rsidP="00234841">
      <w:pPr>
        <w:pStyle w:val="PL"/>
      </w:pPr>
      <w:r w:rsidRPr="00533C32">
        <w:t xml:space="preserve">          description: Upon success, a response body containing a representation of the created </w:t>
      </w:r>
      <w:r>
        <w:t>Operator Specific Data</w:t>
      </w:r>
      <w:r w:rsidRPr="00533C32">
        <w:t xml:space="preserve"> resource shall be returned</w:t>
      </w:r>
    </w:p>
    <w:p w14:paraId="45EE5A93" w14:textId="77777777" w:rsidR="00234841" w:rsidRPr="009F68CE" w:rsidRDefault="00234841" w:rsidP="00234841">
      <w:pPr>
        <w:pStyle w:val="PL"/>
      </w:pPr>
      <w:r w:rsidRPr="009F68CE">
        <w:t xml:space="preserve">        </w:t>
      </w:r>
      <w:r>
        <w:t xml:space="preserve">  </w:t>
      </w:r>
      <w:r w:rsidRPr="009F68CE">
        <w:t>content:</w:t>
      </w:r>
    </w:p>
    <w:p w14:paraId="64159E07" w14:textId="77777777" w:rsidR="00234841" w:rsidRPr="009F68CE" w:rsidRDefault="00234841" w:rsidP="00234841">
      <w:pPr>
        <w:pStyle w:val="PL"/>
      </w:pPr>
      <w:r w:rsidRPr="009F68CE">
        <w:t xml:space="preserve">          </w:t>
      </w:r>
      <w:r>
        <w:t xml:space="preserve">  </w:t>
      </w:r>
      <w:r w:rsidRPr="009F68CE">
        <w:t>application/json:</w:t>
      </w:r>
    </w:p>
    <w:p w14:paraId="2C5C7093" w14:textId="77777777" w:rsidR="00234841" w:rsidRPr="009F68CE" w:rsidRDefault="00234841" w:rsidP="00234841">
      <w:pPr>
        <w:pStyle w:val="PL"/>
      </w:pPr>
      <w:r w:rsidRPr="009F68CE">
        <w:t xml:space="preserve">            </w:t>
      </w:r>
      <w:r>
        <w:t xml:space="preserve">  </w:t>
      </w:r>
      <w:r w:rsidRPr="009F68CE">
        <w:t>schema:</w:t>
      </w:r>
    </w:p>
    <w:p w14:paraId="71577ECE" w14:textId="77777777" w:rsidR="00234841" w:rsidRPr="00533C32" w:rsidRDefault="00234841" w:rsidP="00234841">
      <w:pPr>
        <w:pStyle w:val="PL"/>
      </w:pPr>
      <w:r w:rsidRPr="00533C32">
        <w:t xml:space="preserve">                type: object</w:t>
      </w:r>
    </w:p>
    <w:p w14:paraId="44A8A902" w14:textId="77777777" w:rsidR="00234841" w:rsidRPr="00533C32" w:rsidRDefault="00234841" w:rsidP="0023484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5689B74" w14:textId="77777777" w:rsidR="00234841" w:rsidRPr="00533C32" w:rsidRDefault="00234841" w:rsidP="00234841">
      <w:pPr>
        <w:pStyle w:val="PL"/>
        <w:rPr>
          <w:lang w:eastAsia="zh-CN"/>
        </w:rPr>
      </w:pPr>
      <w:r w:rsidRPr="00533C32">
        <w:t xml:space="preserve">                additionalProperties:</w:t>
      </w:r>
    </w:p>
    <w:p w14:paraId="69206FEE" w14:textId="77777777" w:rsidR="00234841" w:rsidRPr="00533C32" w:rsidRDefault="00234841" w:rsidP="00434F1A">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1C72DF8B" w14:textId="77777777" w:rsidR="00234841" w:rsidRPr="009F68CE" w:rsidRDefault="00234841" w:rsidP="00234841">
      <w:pPr>
        <w:pStyle w:val="PL"/>
      </w:pPr>
      <w:r>
        <w:t xml:space="preserve">          </w:t>
      </w:r>
      <w:r w:rsidRPr="009F68CE">
        <w:t>headers:</w:t>
      </w:r>
    </w:p>
    <w:p w14:paraId="7DF6A86A" w14:textId="77777777" w:rsidR="00234841" w:rsidRPr="009F68CE" w:rsidRDefault="00234841" w:rsidP="00234841">
      <w:pPr>
        <w:pStyle w:val="PL"/>
      </w:pPr>
      <w:r w:rsidRPr="009F68CE">
        <w:t xml:space="preserve">          </w:t>
      </w:r>
      <w:r>
        <w:t xml:space="preserve">  </w:t>
      </w:r>
      <w:r w:rsidRPr="009F68CE">
        <w:t>Location:</w:t>
      </w:r>
    </w:p>
    <w:p w14:paraId="7AA7F14D" w14:textId="77777777" w:rsidR="00234841" w:rsidRPr="009F68CE" w:rsidRDefault="00234841" w:rsidP="0023484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17E10E7C" w14:textId="77777777" w:rsidR="00234841" w:rsidRPr="009F68CE" w:rsidRDefault="00234841" w:rsidP="00234841">
      <w:pPr>
        <w:pStyle w:val="PL"/>
      </w:pPr>
      <w:r w:rsidRPr="009F68CE">
        <w:t xml:space="preserve">            </w:t>
      </w:r>
      <w:r>
        <w:t xml:space="preserve">  </w:t>
      </w:r>
      <w:r w:rsidRPr="009F68CE">
        <w:t>required: true</w:t>
      </w:r>
    </w:p>
    <w:p w14:paraId="2FF57A19" w14:textId="77777777" w:rsidR="00234841" w:rsidRPr="009F68CE" w:rsidRDefault="00234841" w:rsidP="00234841">
      <w:pPr>
        <w:pStyle w:val="PL"/>
      </w:pPr>
      <w:r w:rsidRPr="009F68CE">
        <w:t xml:space="preserve">            </w:t>
      </w:r>
      <w:r>
        <w:t xml:space="preserve">  </w:t>
      </w:r>
      <w:r w:rsidRPr="009F68CE">
        <w:t>schema:</w:t>
      </w:r>
    </w:p>
    <w:p w14:paraId="7759DCC2" w14:textId="77777777" w:rsidR="00234841" w:rsidRPr="009F68CE" w:rsidRDefault="00234841" w:rsidP="00234841">
      <w:pPr>
        <w:pStyle w:val="PL"/>
        <w:rPr>
          <w:lang w:eastAsia="zh-CN"/>
        </w:rPr>
      </w:pPr>
      <w:r w:rsidRPr="009F68CE">
        <w:t xml:space="preserve">              </w:t>
      </w:r>
      <w:r>
        <w:t xml:space="preserve">  </w:t>
      </w:r>
      <w:r w:rsidRPr="009F68CE">
        <w:t>type: string</w:t>
      </w:r>
    </w:p>
    <w:p w14:paraId="4D76E9D9" w14:textId="77777777" w:rsidR="00234841" w:rsidRPr="009F68CE" w:rsidRDefault="00234841" w:rsidP="00234841">
      <w:pPr>
        <w:pStyle w:val="PL"/>
      </w:pPr>
      <w:r>
        <w:t xml:space="preserve">        '204</w:t>
      </w:r>
      <w:r w:rsidRPr="009F68CE">
        <w:t>':</w:t>
      </w:r>
    </w:p>
    <w:p w14:paraId="65F60EE9" w14:textId="77777777" w:rsidR="00234841" w:rsidRPr="009F68CE" w:rsidRDefault="00234841" w:rsidP="00234841">
      <w:pPr>
        <w:pStyle w:val="PL"/>
      </w:pPr>
      <w:r w:rsidRPr="009F68CE">
        <w:t xml:space="preserve">          description: </w:t>
      </w:r>
      <w:r>
        <w:t>No content</w:t>
      </w:r>
    </w:p>
    <w:p w14:paraId="2BA6DBC2" w14:textId="77777777" w:rsidR="00234841" w:rsidRDefault="00234841" w:rsidP="00234841">
      <w:pPr>
        <w:pStyle w:val="PL"/>
        <w:rPr>
          <w:lang w:eastAsia="zh-CN"/>
        </w:rPr>
      </w:pPr>
      <w:r w:rsidRPr="00533C32">
        <w:t xml:space="preserve">        </w:t>
      </w:r>
      <w:r>
        <w:t>'403'</w:t>
      </w:r>
      <w:r w:rsidRPr="00533C32">
        <w:t>:</w:t>
      </w:r>
    </w:p>
    <w:p w14:paraId="3B497685" w14:textId="77777777" w:rsidR="00234841" w:rsidRPr="00533C32" w:rsidRDefault="00234841" w:rsidP="00234841">
      <w:pPr>
        <w:pStyle w:val="PL"/>
        <w:rPr>
          <w:lang w:eastAsia="zh-CN"/>
        </w:rPr>
      </w:pPr>
      <w:r w:rsidRPr="002E5CBA">
        <w:t xml:space="preserve">          </w:t>
      </w:r>
      <w:r w:rsidRPr="001F14B1">
        <w:t>$ref: 'TS29571_CommonDat</w:t>
      </w:r>
      <w:r>
        <w:t>a.yaml#/components/responses/403</w:t>
      </w:r>
      <w:r w:rsidRPr="001F14B1">
        <w:t>'</w:t>
      </w:r>
    </w:p>
    <w:p w14:paraId="0C54AC61" w14:textId="77777777" w:rsidR="00234841" w:rsidRDefault="00234841" w:rsidP="00234841">
      <w:pPr>
        <w:pStyle w:val="PL"/>
        <w:rPr>
          <w:lang w:eastAsia="zh-CN"/>
        </w:rPr>
      </w:pPr>
      <w:r w:rsidRPr="00533C32">
        <w:t xml:space="preserve">        default:</w:t>
      </w:r>
    </w:p>
    <w:p w14:paraId="2765B379"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3A2DF36" w14:textId="77777777" w:rsidR="00234841" w:rsidRPr="00533C32" w:rsidRDefault="00234841" w:rsidP="00234841">
      <w:pPr>
        <w:pStyle w:val="PL"/>
        <w:rPr>
          <w:lang w:eastAsia="zh-CN"/>
        </w:rPr>
      </w:pPr>
    </w:p>
    <w:p w14:paraId="1A59BB37" w14:textId="77777777" w:rsidR="00234841" w:rsidRPr="00533C32" w:rsidRDefault="00234841" w:rsidP="00234841">
      <w:pPr>
        <w:pStyle w:val="PL"/>
      </w:pPr>
      <w:r w:rsidRPr="00533C32">
        <w:t xml:space="preserve">    delete:</w:t>
      </w:r>
    </w:p>
    <w:p w14:paraId="7F6FE0FA" w14:textId="77777777" w:rsidR="00234841" w:rsidRPr="00533C32" w:rsidRDefault="00234841" w:rsidP="00234841">
      <w:pPr>
        <w:pStyle w:val="PL"/>
      </w:pPr>
      <w:r w:rsidRPr="00533C32">
        <w:t xml:space="preserve">      summary: To remove </w:t>
      </w:r>
      <w:r>
        <w:t>an operator-specific data resource of a UE</w:t>
      </w:r>
    </w:p>
    <w:p w14:paraId="0216D946" w14:textId="77777777" w:rsidR="00234841" w:rsidRPr="00533C32" w:rsidRDefault="00234841" w:rsidP="00234841">
      <w:pPr>
        <w:pStyle w:val="PL"/>
      </w:pPr>
      <w:r w:rsidRPr="00533C32">
        <w:t xml:space="preserve">      operationId: Delete</w:t>
      </w:r>
      <w:r>
        <w:t>OperSpecData</w:t>
      </w:r>
    </w:p>
    <w:p w14:paraId="419A0F0C" w14:textId="77777777" w:rsidR="00234841" w:rsidRPr="00533C32" w:rsidRDefault="00234841" w:rsidP="00234841">
      <w:pPr>
        <w:pStyle w:val="PL"/>
      </w:pPr>
      <w:r w:rsidRPr="00533C32">
        <w:t xml:space="preserve">      tags:</w:t>
      </w:r>
    </w:p>
    <w:p w14:paraId="4E40172D" w14:textId="77777777" w:rsidR="00234841" w:rsidRDefault="00234841" w:rsidP="00234841">
      <w:pPr>
        <w:pStyle w:val="PL"/>
        <w:rPr>
          <w:lang w:eastAsia="zh-CN"/>
        </w:rPr>
      </w:pPr>
      <w:r w:rsidRPr="00533C32">
        <w:t xml:space="preserve">        - Operator-Specific Data Container (Document)</w:t>
      </w:r>
    </w:p>
    <w:p w14:paraId="0BC605B3" w14:textId="77777777" w:rsidR="00234841" w:rsidRDefault="00234841" w:rsidP="00234841">
      <w:pPr>
        <w:pStyle w:val="PL"/>
      </w:pPr>
      <w:r>
        <w:t xml:space="preserve">      security:</w:t>
      </w:r>
    </w:p>
    <w:p w14:paraId="46D54A2A" w14:textId="77777777" w:rsidR="00234841" w:rsidRDefault="00234841" w:rsidP="00234841">
      <w:pPr>
        <w:pStyle w:val="PL"/>
      </w:pPr>
      <w:r>
        <w:t xml:space="preserve">        - {}</w:t>
      </w:r>
    </w:p>
    <w:p w14:paraId="7F8B188D" w14:textId="77777777" w:rsidR="00234841" w:rsidRDefault="00234841" w:rsidP="00234841">
      <w:pPr>
        <w:pStyle w:val="PL"/>
      </w:pPr>
      <w:r>
        <w:t xml:space="preserve">        - oAuth2ClientCredentials:</w:t>
      </w:r>
    </w:p>
    <w:p w14:paraId="1639DDA0" w14:textId="77777777" w:rsidR="00234841" w:rsidRDefault="00234841" w:rsidP="00234841">
      <w:pPr>
        <w:pStyle w:val="PL"/>
      </w:pPr>
      <w:r>
        <w:t xml:space="preserve">          - nudr-dr</w:t>
      </w:r>
    </w:p>
    <w:p w14:paraId="44F7F51A" w14:textId="77777777" w:rsidR="00234841" w:rsidRDefault="00234841" w:rsidP="00234841">
      <w:pPr>
        <w:pStyle w:val="PL"/>
      </w:pPr>
      <w:r>
        <w:t xml:space="preserve">        - oAuth2ClientCredentials:</w:t>
      </w:r>
    </w:p>
    <w:p w14:paraId="7782C633" w14:textId="77777777" w:rsidR="00234841" w:rsidRDefault="00234841" w:rsidP="00234841">
      <w:pPr>
        <w:pStyle w:val="PL"/>
      </w:pPr>
      <w:r>
        <w:t xml:space="preserve">          - nudr-dr</w:t>
      </w:r>
    </w:p>
    <w:p w14:paraId="6EFA97F9" w14:textId="77777777" w:rsidR="00234841" w:rsidRDefault="00234841" w:rsidP="00234841">
      <w:pPr>
        <w:pStyle w:val="PL"/>
        <w:rPr>
          <w:lang w:eastAsia="zh-CN"/>
        </w:rPr>
      </w:pPr>
      <w:r>
        <w:t xml:space="preserve">          - nudr-dr:subscription-data</w:t>
      </w:r>
    </w:p>
    <w:p w14:paraId="1EA518A1" w14:textId="77777777" w:rsidR="00234841" w:rsidRPr="00533C32" w:rsidRDefault="00234841" w:rsidP="00234841">
      <w:pPr>
        <w:pStyle w:val="PL"/>
      </w:pPr>
      <w:r w:rsidRPr="00533C32">
        <w:t xml:space="preserve">      parameters:</w:t>
      </w:r>
    </w:p>
    <w:p w14:paraId="3EAEA4FE" w14:textId="77777777" w:rsidR="00234841" w:rsidRPr="00533C32" w:rsidRDefault="00234841" w:rsidP="00234841">
      <w:pPr>
        <w:pStyle w:val="PL"/>
      </w:pPr>
      <w:r w:rsidRPr="00533C32">
        <w:t xml:space="preserve">        - name: ueId</w:t>
      </w:r>
    </w:p>
    <w:p w14:paraId="4CFC6935" w14:textId="77777777" w:rsidR="00234841" w:rsidRPr="00533C32" w:rsidRDefault="00234841" w:rsidP="00234841">
      <w:pPr>
        <w:pStyle w:val="PL"/>
      </w:pPr>
      <w:r w:rsidRPr="00533C32">
        <w:t xml:space="preserve">          in: path</w:t>
      </w:r>
    </w:p>
    <w:p w14:paraId="0A5CF44B" w14:textId="77777777" w:rsidR="00234841" w:rsidRPr="00533C32" w:rsidRDefault="00234841" w:rsidP="00234841">
      <w:pPr>
        <w:pStyle w:val="PL"/>
      </w:pPr>
      <w:r w:rsidRPr="00533C32">
        <w:t xml:space="preserve">          description: UE id</w:t>
      </w:r>
    </w:p>
    <w:p w14:paraId="2B149326" w14:textId="77777777" w:rsidR="00234841" w:rsidRPr="00533C32" w:rsidRDefault="00234841" w:rsidP="00234841">
      <w:pPr>
        <w:pStyle w:val="PL"/>
      </w:pPr>
      <w:r w:rsidRPr="00533C32">
        <w:t xml:space="preserve">          required: true</w:t>
      </w:r>
    </w:p>
    <w:p w14:paraId="4F5DF198" w14:textId="77777777" w:rsidR="00234841" w:rsidRPr="00533C32" w:rsidRDefault="00234841" w:rsidP="00234841">
      <w:pPr>
        <w:pStyle w:val="PL"/>
      </w:pPr>
      <w:r w:rsidRPr="00533C32">
        <w:t xml:space="preserve">          schema:</w:t>
      </w:r>
    </w:p>
    <w:p w14:paraId="620A376C" w14:textId="77777777" w:rsidR="00234841" w:rsidRPr="00533C32" w:rsidRDefault="00234841" w:rsidP="00234841">
      <w:pPr>
        <w:pStyle w:val="PL"/>
      </w:pPr>
      <w:r w:rsidRPr="00533C32">
        <w:t xml:space="preserve">            $ref: 'TS29571_CommonData.yaml#/components/schemas/VarUeId'</w:t>
      </w:r>
    </w:p>
    <w:p w14:paraId="3CFD16F5" w14:textId="77777777" w:rsidR="00234841" w:rsidRPr="00533C32" w:rsidRDefault="00234841" w:rsidP="00234841">
      <w:pPr>
        <w:pStyle w:val="PL"/>
      </w:pPr>
      <w:r w:rsidRPr="00533C32">
        <w:t xml:space="preserve">      responses:</w:t>
      </w:r>
    </w:p>
    <w:p w14:paraId="54667DFC" w14:textId="77777777" w:rsidR="00234841" w:rsidRPr="00533C32" w:rsidRDefault="00234841" w:rsidP="00234841">
      <w:pPr>
        <w:pStyle w:val="PL"/>
      </w:pPr>
      <w:r w:rsidRPr="00533C32">
        <w:t xml:space="preserve">        '204':</w:t>
      </w:r>
    </w:p>
    <w:p w14:paraId="7AFC033C" w14:textId="77777777" w:rsidR="00234841" w:rsidRPr="00533C32" w:rsidRDefault="00234841" w:rsidP="00234841">
      <w:pPr>
        <w:pStyle w:val="PL"/>
      </w:pPr>
      <w:r w:rsidRPr="00533C32">
        <w:lastRenderedPageBreak/>
        <w:t xml:space="preserve">          description: Upon success, an empty response body shall be returned.</w:t>
      </w:r>
    </w:p>
    <w:p w14:paraId="31151B12" w14:textId="77777777" w:rsidR="00234841" w:rsidRDefault="00234841" w:rsidP="00234841">
      <w:pPr>
        <w:pStyle w:val="PL"/>
        <w:rPr>
          <w:lang w:eastAsia="zh-CN"/>
        </w:rPr>
      </w:pPr>
      <w:r w:rsidRPr="00533C32">
        <w:t xml:space="preserve">        </w:t>
      </w:r>
      <w:r>
        <w:t>'403'</w:t>
      </w:r>
      <w:r w:rsidRPr="00533C32">
        <w:t>:</w:t>
      </w:r>
    </w:p>
    <w:p w14:paraId="11BC4833" w14:textId="77777777" w:rsidR="00234841" w:rsidRPr="00533C32" w:rsidRDefault="00234841" w:rsidP="00234841">
      <w:pPr>
        <w:pStyle w:val="PL"/>
        <w:rPr>
          <w:lang w:eastAsia="zh-CN"/>
        </w:rPr>
      </w:pPr>
      <w:r w:rsidRPr="002E5CBA">
        <w:t xml:space="preserve">          </w:t>
      </w:r>
      <w:r w:rsidRPr="001F14B1">
        <w:t>$ref: 'TS29571_CommonDat</w:t>
      </w:r>
      <w:r>
        <w:t>a.yaml#/components/responses/403</w:t>
      </w:r>
      <w:r w:rsidRPr="001F14B1">
        <w:t>'</w:t>
      </w:r>
    </w:p>
    <w:p w14:paraId="7F2A8B04" w14:textId="77777777" w:rsidR="00234841" w:rsidRDefault="00234841" w:rsidP="00234841">
      <w:pPr>
        <w:pStyle w:val="PL"/>
        <w:rPr>
          <w:lang w:eastAsia="zh-CN"/>
        </w:rPr>
      </w:pPr>
      <w:r w:rsidRPr="00533C32">
        <w:t xml:space="preserve">        default:</w:t>
      </w:r>
    </w:p>
    <w:p w14:paraId="1E24050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6E198A9" w14:textId="77777777" w:rsidR="00234841" w:rsidRPr="00533C32" w:rsidRDefault="00234841" w:rsidP="00234841">
      <w:pPr>
        <w:pStyle w:val="PL"/>
      </w:pPr>
    </w:p>
    <w:p w14:paraId="77AA714B" w14:textId="77777777" w:rsidR="00234841" w:rsidRPr="00533C32" w:rsidRDefault="00234841" w:rsidP="00234841">
      <w:pPr>
        <w:pStyle w:val="PL"/>
      </w:pPr>
      <w:r w:rsidRPr="00533C32">
        <w:t xml:space="preserve">  /subscri</w:t>
      </w:r>
      <w:r w:rsidRPr="00533C32">
        <w:rPr>
          <w:lang w:eastAsia="zh-CN"/>
        </w:rPr>
        <w:t>ption</w:t>
      </w:r>
      <w:r w:rsidRPr="00533C32">
        <w:t>-data/{ueId}/context-data/smsf-3gpp-access:</w:t>
      </w:r>
    </w:p>
    <w:p w14:paraId="60C94BA5" w14:textId="77777777" w:rsidR="00234841" w:rsidRPr="00533C32" w:rsidRDefault="00234841" w:rsidP="00234841">
      <w:pPr>
        <w:pStyle w:val="PL"/>
      </w:pPr>
      <w:r w:rsidRPr="00533C32">
        <w:t xml:space="preserve">    put:</w:t>
      </w:r>
    </w:p>
    <w:p w14:paraId="2567ED75" w14:textId="77777777" w:rsidR="00234841" w:rsidRPr="00533C32" w:rsidRDefault="00234841" w:rsidP="00234841">
      <w:pPr>
        <w:pStyle w:val="PL"/>
      </w:pPr>
      <w:r w:rsidRPr="00533C32">
        <w:t xml:space="preserve">      summary: Create the SMSF context data of a UE via 3GPP access</w:t>
      </w:r>
    </w:p>
    <w:p w14:paraId="1F0D664A" w14:textId="77777777" w:rsidR="00234841" w:rsidRPr="00533C32" w:rsidRDefault="00234841" w:rsidP="00234841">
      <w:pPr>
        <w:pStyle w:val="PL"/>
      </w:pPr>
      <w:r w:rsidRPr="00533C32">
        <w:t xml:space="preserve">      operationId: CreateSmsfContext3gpp</w:t>
      </w:r>
    </w:p>
    <w:p w14:paraId="6019F4FB" w14:textId="77777777" w:rsidR="00234841" w:rsidRPr="00533C32" w:rsidRDefault="00234841" w:rsidP="00234841">
      <w:pPr>
        <w:pStyle w:val="PL"/>
      </w:pPr>
      <w:r w:rsidRPr="00533C32">
        <w:t xml:space="preserve">      tags:</w:t>
      </w:r>
    </w:p>
    <w:p w14:paraId="5ED821B1" w14:textId="77777777" w:rsidR="00234841" w:rsidRDefault="00234841" w:rsidP="00234841">
      <w:pPr>
        <w:pStyle w:val="PL"/>
        <w:rPr>
          <w:lang w:eastAsia="zh-CN"/>
        </w:rPr>
      </w:pPr>
      <w:r w:rsidRPr="00533C32">
        <w:t xml:space="preserve">        - SMSF 3GPP Registration (Document)</w:t>
      </w:r>
    </w:p>
    <w:p w14:paraId="24915B58" w14:textId="77777777" w:rsidR="00234841" w:rsidRDefault="00234841" w:rsidP="00234841">
      <w:pPr>
        <w:pStyle w:val="PL"/>
      </w:pPr>
      <w:r>
        <w:t xml:space="preserve">      security:</w:t>
      </w:r>
    </w:p>
    <w:p w14:paraId="776A02DA" w14:textId="77777777" w:rsidR="00234841" w:rsidRDefault="00234841" w:rsidP="00234841">
      <w:pPr>
        <w:pStyle w:val="PL"/>
      </w:pPr>
      <w:r>
        <w:t xml:space="preserve">        - {}</w:t>
      </w:r>
    </w:p>
    <w:p w14:paraId="38FC54C4" w14:textId="77777777" w:rsidR="00234841" w:rsidRDefault="00234841" w:rsidP="00234841">
      <w:pPr>
        <w:pStyle w:val="PL"/>
      </w:pPr>
      <w:r>
        <w:t xml:space="preserve">        - oAuth2ClientCredentials:</w:t>
      </w:r>
    </w:p>
    <w:p w14:paraId="434CA883" w14:textId="77777777" w:rsidR="00234841" w:rsidRDefault="00234841" w:rsidP="00234841">
      <w:pPr>
        <w:pStyle w:val="PL"/>
      </w:pPr>
      <w:r>
        <w:t xml:space="preserve">          - nudr-dr</w:t>
      </w:r>
    </w:p>
    <w:p w14:paraId="6EE9841A" w14:textId="77777777" w:rsidR="00234841" w:rsidRDefault="00234841" w:rsidP="00234841">
      <w:pPr>
        <w:pStyle w:val="PL"/>
      </w:pPr>
      <w:r>
        <w:t xml:space="preserve">        - oAuth2ClientCredentials:</w:t>
      </w:r>
    </w:p>
    <w:p w14:paraId="0F7DC379" w14:textId="77777777" w:rsidR="00234841" w:rsidRDefault="00234841" w:rsidP="00234841">
      <w:pPr>
        <w:pStyle w:val="PL"/>
      </w:pPr>
      <w:r>
        <w:t xml:space="preserve">          - nudr-dr</w:t>
      </w:r>
    </w:p>
    <w:p w14:paraId="66C0AD54" w14:textId="77777777" w:rsidR="00234841" w:rsidRDefault="00234841" w:rsidP="00234841">
      <w:pPr>
        <w:pStyle w:val="PL"/>
        <w:rPr>
          <w:lang w:eastAsia="zh-CN"/>
        </w:rPr>
      </w:pPr>
      <w:r>
        <w:t xml:space="preserve">          - nudr-dr:subscription-data</w:t>
      </w:r>
    </w:p>
    <w:p w14:paraId="08C66E73" w14:textId="77777777" w:rsidR="00234841" w:rsidRDefault="00234841" w:rsidP="00234841">
      <w:pPr>
        <w:pStyle w:val="PL"/>
      </w:pPr>
      <w:r>
        <w:t xml:space="preserve">        - oAuth2ClientCredentials:</w:t>
      </w:r>
    </w:p>
    <w:p w14:paraId="3F87D9B7" w14:textId="77777777" w:rsidR="00234841" w:rsidRDefault="00234841" w:rsidP="00234841">
      <w:pPr>
        <w:pStyle w:val="PL"/>
      </w:pPr>
      <w:r>
        <w:t xml:space="preserve">          - nudr-dr</w:t>
      </w:r>
    </w:p>
    <w:p w14:paraId="59B81433" w14:textId="77777777" w:rsidR="00234841" w:rsidRDefault="00234841" w:rsidP="00234841">
      <w:pPr>
        <w:pStyle w:val="PL"/>
        <w:rPr>
          <w:lang w:eastAsia="zh-CN"/>
        </w:rPr>
      </w:pPr>
      <w:r>
        <w:t xml:space="preserve">          - nudr-dr:subscription-data:registrations:write</w:t>
      </w:r>
    </w:p>
    <w:p w14:paraId="05EBD6C0" w14:textId="77777777" w:rsidR="00234841" w:rsidRPr="00533C32" w:rsidRDefault="00234841" w:rsidP="00234841">
      <w:pPr>
        <w:pStyle w:val="PL"/>
      </w:pPr>
      <w:r w:rsidRPr="00533C32">
        <w:t xml:space="preserve">      parameters:</w:t>
      </w:r>
    </w:p>
    <w:p w14:paraId="439A3EA5" w14:textId="77777777" w:rsidR="00234841" w:rsidRPr="00533C32" w:rsidRDefault="00234841" w:rsidP="00234841">
      <w:pPr>
        <w:pStyle w:val="PL"/>
      </w:pPr>
      <w:r w:rsidRPr="00533C32">
        <w:t xml:space="preserve">        - name: ueId</w:t>
      </w:r>
    </w:p>
    <w:p w14:paraId="0F6210F1" w14:textId="77777777" w:rsidR="00234841" w:rsidRPr="00533C32" w:rsidRDefault="00234841" w:rsidP="00234841">
      <w:pPr>
        <w:pStyle w:val="PL"/>
      </w:pPr>
      <w:r w:rsidRPr="00533C32">
        <w:t xml:space="preserve">          in: path</w:t>
      </w:r>
    </w:p>
    <w:p w14:paraId="4030AE97" w14:textId="77777777" w:rsidR="00234841" w:rsidRPr="00533C32" w:rsidRDefault="00234841" w:rsidP="00234841">
      <w:pPr>
        <w:pStyle w:val="PL"/>
      </w:pPr>
      <w:r w:rsidRPr="00533C32">
        <w:t xml:space="preserve">          description: UE id</w:t>
      </w:r>
    </w:p>
    <w:p w14:paraId="26A6A3CF" w14:textId="77777777" w:rsidR="00234841" w:rsidRPr="00533C32" w:rsidRDefault="00234841" w:rsidP="00234841">
      <w:pPr>
        <w:pStyle w:val="PL"/>
      </w:pPr>
      <w:r w:rsidRPr="00533C32">
        <w:t xml:space="preserve">          required: true</w:t>
      </w:r>
    </w:p>
    <w:p w14:paraId="61E70494" w14:textId="77777777" w:rsidR="00234841" w:rsidRPr="00533C32" w:rsidRDefault="00234841" w:rsidP="00234841">
      <w:pPr>
        <w:pStyle w:val="PL"/>
      </w:pPr>
      <w:r w:rsidRPr="00533C32">
        <w:t xml:space="preserve">          schema:</w:t>
      </w:r>
    </w:p>
    <w:p w14:paraId="76A78D6F" w14:textId="77777777" w:rsidR="00234841" w:rsidRPr="00533C32" w:rsidRDefault="00234841" w:rsidP="00234841">
      <w:pPr>
        <w:pStyle w:val="PL"/>
      </w:pPr>
      <w:r w:rsidRPr="00533C32">
        <w:t xml:space="preserve">            $ref: 'TS29571_CommonData.yaml#/components/schemas/VarUeId'</w:t>
      </w:r>
    </w:p>
    <w:p w14:paraId="14E9DC34" w14:textId="77777777" w:rsidR="00234841" w:rsidRPr="00533C32" w:rsidRDefault="00234841" w:rsidP="00234841">
      <w:pPr>
        <w:pStyle w:val="PL"/>
      </w:pPr>
      <w:r w:rsidRPr="00533C32">
        <w:t xml:space="preserve">      requestBody:</w:t>
      </w:r>
    </w:p>
    <w:p w14:paraId="6AB17A8C" w14:textId="77777777" w:rsidR="00234841" w:rsidRPr="00533C32" w:rsidRDefault="00234841" w:rsidP="00234841">
      <w:pPr>
        <w:pStyle w:val="PL"/>
      </w:pPr>
      <w:r w:rsidRPr="00533C32">
        <w:t xml:space="preserve">        content:</w:t>
      </w:r>
    </w:p>
    <w:p w14:paraId="35B74DE3" w14:textId="77777777" w:rsidR="00234841" w:rsidRPr="00533C32" w:rsidRDefault="00234841" w:rsidP="00234841">
      <w:pPr>
        <w:pStyle w:val="PL"/>
      </w:pPr>
      <w:r w:rsidRPr="00533C32">
        <w:t xml:space="preserve">          application/json:</w:t>
      </w:r>
    </w:p>
    <w:p w14:paraId="5433CF10" w14:textId="77777777" w:rsidR="00234841" w:rsidRPr="00533C32" w:rsidRDefault="00234841" w:rsidP="00234841">
      <w:pPr>
        <w:pStyle w:val="PL"/>
      </w:pPr>
      <w:r w:rsidRPr="00533C32">
        <w:t xml:space="preserve">            schema:</w:t>
      </w:r>
    </w:p>
    <w:p w14:paraId="629B6B3B" w14:textId="77777777" w:rsidR="00234841" w:rsidRPr="00533C32" w:rsidRDefault="00234841" w:rsidP="00434F1A">
      <w:pPr>
        <w:pStyle w:val="PL"/>
        <w:outlineLvl w:val="0"/>
      </w:pPr>
      <w:r w:rsidRPr="00533C32">
        <w:t xml:space="preserve">              $ref: '#/components/schemas/SmsfRegistration'</w:t>
      </w:r>
    </w:p>
    <w:p w14:paraId="7F6DAF24" w14:textId="77777777" w:rsidR="00234841" w:rsidRPr="00533C32" w:rsidRDefault="00234841" w:rsidP="00234841">
      <w:pPr>
        <w:pStyle w:val="PL"/>
      </w:pPr>
      <w:r>
        <w:t xml:space="preserve">        </w:t>
      </w:r>
      <w:r w:rsidRPr="003722F2">
        <w:t>required: true</w:t>
      </w:r>
    </w:p>
    <w:p w14:paraId="2DE4E9D2" w14:textId="77777777" w:rsidR="00234841" w:rsidRPr="00533C32" w:rsidRDefault="00234841" w:rsidP="00234841">
      <w:pPr>
        <w:pStyle w:val="PL"/>
      </w:pPr>
      <w:r w:rsidRPr="00533C32">
        <w:t xml:space="preserve">      responses:</w:t>
      </w:r>
    </w:p>
    <w:p w14:paraId="41EAECF0" w14:textId="77777777" w:rsidR="00234841" w:rsidRPr="00533C32" w:rsidRDefault="00234841" w:rsidP="00234841">
      <w:pPr>
        <w:pStyle w:val="PL"/>
      </w:pPr>
      <w:r w:rsidRPr="00533C32">
        <w:t xml:space="preserve">        '204':</w:t>
      </w:r>
    </w:p>
    <w:p w14:paraId="6C90903F" w14:textId="77777777" w:rsidR="00234841" w:rsidRPr="00533C32" w:rsidRDefault="00234841" w:rsidP="00234841">
      <w:pPr>
        <w:pStyle w:val="PL"/>
      </w:pPr>
      <w:r w:rsidRPr="00533C32">
        <w:t xml:space="preserve">          description: Upon success, an empty response body shall be returned</w:t>
      </w:r>
    </w:p>
    <w:p w14:paraId="00FAB1A8" w14:textId="77777777" w:rsidR="00234841" w:rsidRDefault="00234841" w:rsidP="00234841">
      <w:pPr>
        <w:pStyle w:val="PL"/>
      </w:pPr>
      <w:r>
        <w:t xml:space="preserve">        '201':</w:t>
      </w:r>
    </w:p>
    <w:p w14:paraId="2C7E3BBF" w14:textId="77777777" w:rsidR="00234841" w:rsidRDefault="00234841" w:rsidP="00234841">
      <w:pPr>
        <w:pStyle w:val="PL"/>
      </w:pPr>
      <w:r>
        <w:t xml:space="preserve">          description: Created</w:t>
      </w:r>
    </w:p>
    <w:p w14:paraId="01C6CD55" w14:textId="77777777" w:rsidR="00234841" w:rsidRDefault="00234841" w:rsidP="00234841">
      <w:pPr>
        <w:pStyle w:val="PL"/>
      </w:pPr>
      <w:r>
        <w:t xml:space="preserve">          content:</w:t>
      </w:r>
    </w:p>
    <w:p w14:paraId="42BFE4AC" w14:textId="77777777" w:rsidR="00234841" w:rsidRDefault="00234841" w:rsidP="00234841">
      <w:pPr>
        <w:pStyle w:val="PL"/>
      </w:pPr>
      <w:r>
        <w:t xml:space="preserve">            application/json:</w:t>
      </w:r>
    </w:p>
    <w:p w14:paraId="56B471D1" w14:textId="77777777" w:rsidR="00234841" w:rsidRDefault="00234841" w:rsidP="00234841">
      <w:pPr>
        <w:pStyle w:val="PL"/>
      </w:pPr>
      <w:r>
        <w:t xml:space="preserve">              schema:</w:t>
      </w:r>
    </w:p>
    <w:p w14:paraId="637F311F" w14:textId="77777777" w:rsidR="00234841" w:rsidRDefault="00234841" w:rsidP="00234841">
      <w:pPr>
        <w:pStyle w:val="PL"/>
      </w:pPr>
      <w:r>
        <w:t xml:space="preserve">                $ref: '#/components/schemas/</w:t>
      </w:r>
      <w:r w:rsidRPr="000B71E3">
        <w:t>SmsfRegistration'</w:t>
      </w:r>
    </w:p>
    <w:p w14:paraId="218C5612" w14:textId="77777777" w:rsidR="00234841" w:rsidRDefault="00234841" w:rsidP="00234841">
      <w:pPr>
        <w:pStyle w:val="PL"/>
      </w:pPr>
      <w:r>
        <w:t xml:space="preserve">          headers:</w:t>
      </w:r>
    </w:p>
    <w:p w14:paraId="1FCEA1EB" w14:textId="77777777" w:rsidR="00234841" w:rsidRDefault="00234841" w:rsidP="00234841">
      <w:pPr>
        <w:pStyle w:val="PL"/>
      </w:pPr>
      <w:r>
        <w:t xml:space="preserve">            Location:</w:t>
      </w:r>
    </w:p>
    <w:p w14:paraId="552682BF" w14:textId="77777777" w:rsidR="00234841" w:rsidRDefault="00234841" w:rsidP="00234841">
      <w:pPr>
        <w:pStyle w:val="PL"/>
      </w:pPr>
      <w:r>
        <w:lastRenderedPageBreak/>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4172B313" w14:textId="77777777" w:rsidR="00234841" w:rsidRDefault="00234841" w:rsidP="00234841">
      <w:pPr>
        <w:pStyle w:val="PL"/>
      </w:pPr>
      <w:r>
        <w:t xml:space="preserve">              required: true</w:t>
      </w:r>
    </w:p>
    <w:p w14:paraId="684CCA00" w14:textId="77777777" w:rsidR="00234841" w:rsidRDefault="00234841" w:rsidP="00234841">
      <w:pPr>
        <w:pStyle w:val="PL"/>
      </w:pPr>
      <w:r>
        <w:t xml:space="preserve">              schema:</w:t>
      </w:r>
    </w:p>
    <w:p w14:paraId="64EE43A1" w14:textId="77777777" w:rsidR="00234841" w:rsidRPr="002857AD" w:rsidRDefault="00234841" w:rsidP="00234841">
      <w:pPr>
        <w:pStyle w:val="PL"/>
      </w:pPr>
      <w:r>
        <w:t xml:space="preserve">                type: string</w:t>
      </w:r>
    </w:p>
    <w:p w14:paraId="23A56B54" w14:textId="77777777" w:rsidR="00234841" w:rsidRDefault="00234841" w:rsidP="00234841">
      <w:pPr>
        <w:pStyle w:val="PL"/>
      </w:pPr>
      <w:r>
        <w:t xml:space="preserve">        '200':</w:t>
      </w:r>
    </w:p>
    <w:p w14:paraId="1C134850" w14:textId="77777777" w:rsidR="00234841" w:rsidRDefault="00234841" w:rsidP="00234841">
      <w:pPr>
        <w:pStyle w:val="PL"/>
      </w:pPr>
      <w:r>
        <w:t xml:space="preserve">          description: Updated</w:t>
      </w:r>
    </w:p>
    <w:p w14:paraId="2AC9F3E4" w14:textId="77777777" w:rsidR="00234841" w:rsidRDefault="00234841" w:rsidP="00234841">
      <w:pPr>
        <w:pStyle w:val="PL"/>
      </w:pPr>
      <w:r>
        <w:t xml:space="preserve">          content:</w:t>
      </w:r>
    </w:p>
    <w:p w14:paraId="209E289A" w14:textId="77777777" w:rsidR="00234841" w:rsidRDefault="00234841" w:rsidP="00234841">
      <w:pPr>
        <w:pStyle w:val="PL"/>
      </w:pPr>
      <w:r>
        <w:t xml:space="preserve">            application/json:</w:t>
      </w:r>
    </w:p>
    <w:p w14:paraId="6E886D51" w14:textId="77777777" w:rsidR="00234841" w:rsidRDefault="00234841" w:rsidP="00234841">
      <w:pPr>
        <w:pStyle w:val="PL"/>
      </w:pPr>
      <w:r>
        <w:t xml:space="preserve">              schema:</w:t>
      </w:r>
    </w:p>
    <w:p w14:paraId="02D6A04F" w14:textId="77777777" w:rsidR="00234841" w:rsidRPr="002857AD" w:rsidRDefault="00234841" w:rsidP="00234841">
      <w:pPr>
        <w:pStyle w:val="PL"/>
      </w:pPr>
      <w:r>
        <w:t xml:space="preserve">                $ref: '#/components/schemas/SmsfRegistration'</w:t>
      </w:r>
    </w:p>
    <w:p w14:paraId="7ED0AF1E" w14:textId="77777777" w:rsidR="00234841" w:rsidRDefault="00234841" w:rsidP="00234841">
      <w:pPr>
        <w:pStyle w:val="PL"/>
        <w:rPr>
          <w:lang w:eastAsia="zh-CN"/>
        </w:rPr>
      </w:pPr>
      <w:r w:rsidRPr="00533C32">
        <w:t xml:space="preserve">        default:</w:t>
      </w:r>
    </w:p>
    <w:p w14:paraId="26DB097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C07C711" w14:textId="77777777" w:rsidR="00234841" w:rsidRPr="00533C32" w:rsidRDefault="00234841" w:rsidP="00234841">
      <w:pPr>
        <w:pStyle w:val="PL"/>
        <w:rPr>
          <w:lang w:eastAsia="zh-CN"/>
        </w:rPr>
      </w:pPr>
    </w:p>
    <w:p w14:paraId="116CBC08" w14:textId="77777777" w:rsidR="00234841" w:rsidRPr="00533C32" w:rsidRDefault="00234841" w:rsidP="00234841">
      <w:pPr>
        <w:pStyle w:val="PL"/>
      </w:pPr>
      <w:r w:rsidRPr="00533C32">
        <w:t xml:space="preserve">    delete:</w:t>
      </w:r>
    </w:p>
    <w:p w14:paraId="1376451E" w14:textId="77777777" w:rsidR="00234841" w:rsidRPr="00533C32" w:rsidRDefault="00234841" w:rsidP="00234841">
      <w:pPr>
        <w:pStyle w:val="PL"/>
      </w:pPr>
      <w:r w:rsidRPr="00533C32">
        <w:t xml:space="preserve">      summary: To remove the SMSF context data of a UE via 3GPP access</w:t>
      </w:r>
    </w:p>
    <w:p w14:paraId="3B464AF1" w14:textId="77777777" w:rsidR="00234841" w:rsidRPr="00533C32" w:rsidRDefault="00234841" w:rsidP="00234841">
      <w:pPr>
        <w:pStyle w:val="PL"/>
      </w:pPr>
      <w:r w:rsidRPr="00533C32">
        <w:t xml:space="preserve">      operationId: DeleteSmsfContext3gpp</w:t>
      </w:r>
    </w:p>
    <w:p w14:paraId="12B5DE7D" w14:textId="77777777" w:rsidR="00234841" w:rsidRPr="00533C32" w:rsidRDefault="00234841" w:rsidP="00234841">
      <w:pPr>
        <w:pStyle w:val="PL"/>
      </w:pPr>
      <w:r w:rsidRPr="00533C32">
        <w:t xml:space="preserve">      tags:</w:t>
      </w:r>
    </w:p>
    <w:p w14:paraId="66251A34" w14:textId="77777777" w:rsidR="00234841" w:rsidRDefault="00234841" w:rsidP="00234841">
      <w:pPr>
        <w:pStyle w:val="PL"/>
        <w:rPr>
          <w:lang w:eastAsia="zh-CN"/>
        </w:rPr>
      </w:pPr>
      <w:r w:rsidRPr="00533C32">
        <w:t xml:space="preserve">        - SMSF 3GPP Registration (Document)</w:t>
      </w:r>
    </w:p>
    <w:p w14:paraId="386B30F5" w14:textId="77777777" w:rsidR="00234841" w:rsidRDefault="00234841" w:rsidP="00234841">
      <w:pPr>
        <w:pStyle w:val="PL"/>
      </w:pPr>
      <w:r>
        <w:t xml:space="preserve">      security:</w:t>
      </w:r>
    </w:p>
    <w:p w14:paraId="0341E858" w14:textId="77777777" w:rsidR="00234841" w:rsidRDefault="00234841" w:rsidP="00234841">
      <w:pPr>
        <w:pStyle w:val="PL"/>
      </w:pPr>
      <w:r>
        <w:t xml:space="preserve">        - {}</w:t>
      </w:r>
    </w:p>
    <w:p w14:paraId="127B3A6F" w14:textId="77777777" w:rsidR="00234841" w:rsidRDefault="00234841" w:rsidP="00234841">
      <w:pPr>
        <w:pStyle w:val="PL"/>
      </w:pPr>
      <w:r>
        <w:t xml:space="preserve">        - oAuth2ClientCredentials:</w:t>
      </w:r>
    </w:p>
    <w:p w14:paraId="1C7D6C3A" w14:textId="77777777" w:rsidR="00234841" w:rsidRDefault="00234841" w:rsidP="00234841">
      <w:pPr>
        <w:pStyle w:val="PL"/>
      </w:pPr>
      <w:r>
        <w:t xml:space="preserve">          - nudr-dr</w:t>
      </w:r>
    </w:p>
    <w:p w14:paraId="12ADA485" w14:textId="77777777" w:rsidR="00234841" w:rsidRDefault="00234841" w:rsidP="00234841">
      <w:pPr>
        <w:pStyle w:val="PL"/>
      </w:pPr>
      <w:r>
        <w:t xml:space="preserve">        - oAuth2ClientCredentials:</w:t>
      </w:r>
    </w:p>
    <w:p w14:paraId="2A8D45AE" w14:textId="77777777" w:rsidR="00234841" w:rsidRDefault="00234841" w:rsidP="00234841">
      <w:pPr>
        <w:pStyle w:val="PL"/>
      </w:pPr>
      <w:r>
        <w:t xml:space="preserve">          - nudr-dr</w:t>
      </w:r>
    </w:p>
    <w:p w14:paraId="08B6E301" w14:textId="77777777" w:rsidR="00234841" w:rsidRDefault="00234841" w:rsidP="00234841">
      <w:pPr>
        <w:pStyle w:val="PL"/>
        <w:rPr>
          <w:lang w:eastAsia="zh-CN"/>
        </w:rPr>
      </w:pPr>
      <w:r>
        <w:t xml:space="preserve">          - nudr-dr:subscription-data</w:t>
      </w:r>
    </w:p>
    <w:p w14:paraId="6B2F5914" w14:textId="77777777" w:rsidR="00234841" w:rsidRDefault="00234841" w:rsidP="00234841">
      <w:pPr>
        <w:pStyle w:val="PL"/>
      </w:pPr>
      <w:r>
        <w:t xml:space="preserve">        - oAuth2ClientCredentials:</w:t>
      </w:r>
    </w:p>
    <w:p w14:paraId="12794B8E" w14:textId="77777777" w:rsidR="00234841" w:rsidRDefault="00234841" w:rsidP="00234841">
      <w:pPr>
        <w:pStyle w:val="PL"/>
      </w:pPr>
      <w:r>
        <w:t xml:space="preserve">          - nudr-dr</w:t>
      </w:r>
    </w:p>
    <w:p w14:paraId="525440A8" w14:textId="77777777" w:rsidR="00234841" w:rsidRDefault="00234841" w:rsidP="00234841">
      <w:pPr>
        <w:pStyle w:val="PL"/>
        <w:rPr>
          <w:lang w:eastAsia="zh-CN"/>
        </w:rPr>
      </w:pPr>
      <w:r>
        <w:t xml:space="preserve">          - nudr-dr:subscription-data:registrations:write</w:t>
      </w:r>
    </w:p>
    <w:p w14:paraId="05413E1C" w14:textId="77777777" w:rsidR="00234841" w:rsidRPr="00533C32" w:rsidRDefault="00234841" w:rsidP="00234841">
      <w:pPr>
        <w:pStyle w:val="PL"/>
      </w:pPr>
      <w:r w:rsidRPr="00533C32">
        <w:t xml:space="preserve">      parameters:</w:t>
      </w:r>
    </w:p>
    <w:p w14:paraId="32F859D1" w14:textId="77777777" w:rsidR="00234841" w:rsidRPr="00533C32" w:rsidRDefault="00234841" w:rsidP="00234841">
      <w:pPr>
        <w:pStyle w:val="PL"/>
      </w:pPr>
      <w:r w:rsidRPr="00533C32">
        <w:t xml:space="preserve">        - name: ueId</w:t>
      </w:r>
    </w:p>
    <w:p w14:paraId="7C9A6FC1" w14:textId="77777777" w:rsidR="00234841" w:rsidRPr="00533C32" w:rsidRDefault="00234841" w:rsidP="00234841">
      <w:pPr>
        <w:pStyle w:val="PL"/>
      </w:pPr>
      <w:r w:rsidRPr="00533C32">
        <w:t xml:space="preserve">          in: path</w:t>
      </w:r>
    </w:p>
    <w:p w14:paraId="4BBE2E3B" w14:textId="77777777" w:rsidR="00234841" w:rsidRPr="00533C32" w:rsidRDefault="00234841" w:rsidP="00234841">
      <w:pPr>
        <w:pStyle w:val="PL"/>
      </w:pPr>
      <w:r w:rsidRPr="00533C32">
        <w:t xml:space="preserve">          description: UE id</w:t>
      </w:r>
    </w:p>
    <w:p w14:paraId="5A0075A8" w14:textId="77777777" w:rsidR="00234841" w:rsidRPr="00533C32" w:rsidRDefault="00234841" w:rsidP="00234841">
      <w:pPr>
        <w:pStyle w:val="PL"/>
      </w:pPr>
      <w:r w:rsidRPr="00533C32">
        <w:t xml:space="preserve">          required: true</w:t>
      </w:r>
    </w:p>
    <w:p w14:paraId="5EAEA145" w14:textId="77777777" w:rsidR="00234841" w:rsidRPr="00533C32" w:rsidRDefault="00234841" w:rsidP="00234841">
      <w:pPr>
        <w:pStyle w:val="PL"/>
      </w:pPr>
      <w:r w:rsidRPr="00533C32">
        <w:t xml:space="preserve">          schema:</w:t>
      </w:r>
    </w:p>
    <w:p w14:paraId="6C6DBBD7" w14:textId="77777777" w:rsidR="00234841" w:rsidRPr="00533C32" w:rsidRDefault="00234841" w:rsidP="00234841">
      <w:pPr>
        <w:pStyle w:val="PL"/>
      </w:pPr>
      <w:r w:rsidRPr="00533C32">
        <w:t xml:space="preserve">            $ref: 'TS29571_CommonData.yaml#/components/schemas/VarUeId'</w:t>
      </w:r>
    </w:p>
    <w:p w14:paraId="48CC16E6" w14:textId="77777777" w:rsidR="00234841" w:rsidRPr="00533C32" w:rsidRDefault="00234841" w:rsidP="00234841">
      <w:pPr>
        <w:pStyle w:val="PL"/>
      </w:pPr>
      <w:r w:rsidRPr="00533C32">
        <w:t xml:space="preserve">      responses:</w:t>
      </w:r>
    </w:p>
    <w:p w14:paraId="58974FB1" w14:textId="77777777" w:rsidR="00234841" w:rsidRPr="00533C32" w:rsidRDefault="00234841" w:rsidP="00234841">
      <w:pPr>
        <w:pStyle w:val="PL"/>
      </w:pPr>
      <w:r w:rsidRPr="00533C32">
        <w:t xml:space="preserve">        '204':</w:t>
      </w:r>
    </w:p>
    <w:p w14:paraId="3FD926D9" w14:textId="77777777" w:rsidR="00234841" w:rsidRPr="00533C32" w:rsidRDefault="00234841" w:rsidP="00234841">
      <w:pPr>
        <w:pStyle w:val="PL"/>
      </w:pPr>
      <w:r w:rsidRPr="00533C32">
        <w:t xml:space="preserve">          description: Upon success, an empty response body shall be returned</w:t>
      </w:r>
    </w:p>
    <w:p w14:paraId="08B41BBE" w14:textId="77777777" w:rsidR="00234841" w:rsidRDefault="00234841" w:rsidP="00234841">
      <w:pPr>
        <w:pStyle w:val="PL"/>
        <w:rPr>
          <w:lang w:eastAsia="zh-CN"/>
        </w:rPr>
      </w:pPr>
      <w:r w:rsidRPr="00533C32">
        <w:t xml:space="preserve">        default:</w:t>
      </w:r>
    </w:p>
    <w:p w14:paraId="0098F16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67120A2" w14:textId="77777777" w:rsidR="00234841" w:rsidRPr="00533C32" w:rsidRDefault="00234841" w:rsidP="00234841">
      <w:pPr>
        <w:pStyle w:val="PL"/>
        <w:rPr>
          <w:lang w:eastAsia="zh-CN"/>
        </w:rPr>
      </w:pPr>
    </w:p>
    <w:p w14:paraId="3CFDAD23" w14:textId="77777777" w:rsidR="00234841" w:rsidRPr="00533C32" w:rsidRDefault="00234841" w:rsidP="00234841">
      <w:pPr>
        <w:pStyle w:val="PL"/>
      </w:pPr>
      <w:r w:rsidRPr="00533C32">
        <w:t xml:space="preserve">    get:</w:t>
      </w:r>
    </w:p>
    <w:p w14:paraId="6AE7E539" w14:textId="77777777" w:rsidR="00234841" w:rsidRPr="00533C32" w:rsidRDefault="00234841" w:rsidP="00234841">
      <w:pPr>
        <w:pStyle w:val="PL"/>
      </w:pPr>
      <w:r w:rsidRPr="00533C32">
        <w:t xml:space="preserve">      summary: Retrieves the SMSF context data of a UE using 3gpp access</w:t>
      </w:r>
    </w:p>
    <w:p w14:paraId="5D519D90" w14:textId="77777777" w:rsidR="00234841" w:rsidRPr="00533C32" w:rsidRDefault="00234841" w:rsidP="00234841">
      <w:pPr>
        <w:pStyle w:val="PL"/>
      </w:pPr>
      <w:r w:rsidRPr="00533C32">
        <w:t xml:space="preserve">      operationId: QuerySmsfContext3gpp</w:t>
      </w:r>
    </w:p>
    <w:p w14:paraId="1F167FD8" w14:textId="77777777" w:rsidR="00234841" w:rsidRPr="00533C32" w:rsidRDefault="00234841" w:rsidP="00234841">
      <w:pPr>
        <w:pStyle w:val="PL"/>
      </w:pPr>
      <w:r w:rsidRPr="00533C32">
        <w:t xml:space="preserve">      tags:</w:t>
      </w:r>
    </w:p>
    <w:p w14:paraId="3D3355D7" w14:textId="77777777" w:rsidR="00234841" w:rsidRDefault="00234841" w:rsidP="00234841">
      <w:pPr>
        <w:pStyle w:val="PL"/>
        <w:rPr>
          <w:lang w:eastAsia="zh-CN"/>
        </w:rPr>
      </w:pPr>
      <w:r w:rsidRPr="00533C32">
        <w:lastRenderedPageBreak/>
        <w:t xml:space="preserve">        - SMSF 3GPP Registration (Document)</w:t>
      </w:r>
    </w:p>
    <w:p w14:paraId="7570E0CF" w14:textId="77777777" w:rsidR="00234841" w:rsidRDefault="00234841" w:rsidP="00234841">
      <w:pPr>
        <w:pStyle w:val="PL"/>
      </w:pPr>
      <w:r>
        <w:t xml:space="preserve">      security:</w:t>
      </w:r>
    </w:p>
    <w:p w14:paraId="066D5EE3" w14:textId="77777777" w:rsidR="00234841" w:rsidRDefault="00234841" w:rsidP="00234841">
      <w:pPr>
        <w:pStyle w:val="PL"/>
      </w:pPr>
      <w:r>
        <w:t xml:space="preserve">        - {}</w:t>
      </w:r>
    </w:p>
    <w:p w14:paraId="2CDDDD58" w14:textId="77777777" w:rsidR="00234841" w:rsidRDefault="00234841" w:rsidP="00234841">
      <w:pPr>
        <w:pStyle w:val="PL"/>
      </w:pPr>
      <w:r>
        <w:t xml:space="preserve">        - oAuth2ClientCredentials:</w:t>
      </w:r>
    </w:p>
    <w:p w14:paraId="56813942" w14:textId="77777777" w:rsidR="00234841" w:rsidRDefault="00234841" w:rsidP="00234841">
      <w:pPr>
        <w:pStyle w:val="PL"/>
      </w:pPr>
      <w:r>
        <w:t xml:space="preserve">          - nudr-dr</w:t>
      </w:r>
    </w:p>
    <w:p w14:paraId="367E6CF9" w14:textId="77777777" w:rsidR="00234841" w:rsidRDefault="00234841" w:rsidP="00234841">
      <w:pPr>
        <w:pStyle w:val="PL"/>
      </w:pPr>
      <w:r>
        <w:t xml:space="preserve">        - oAuth2ClientCredentials:</w:t>
      </w:r>
    </w:p>
    <w:p w14:paraId="2B2757B0" w14:textId="77777777" w:rsidR="00234841" w:rsidRDefault="00234841" w:rsidP="00234841">
      <w:pPr>
        <w:pStyle w:val="PL"/>
      </w:pPr>
      <w:r>
        <w:t xml:space="preserve">          - nudr-dr</w:t>
      </w:r>
    </w:p>
    <w:p w14:paraId="1F5BBC81" w14:textId="77777777" w:rsidR="00234841" w:rsidRPr="00533C32" w:rsidRDefault="00234841" w:rsidP="00234841">
      <w:pPr>
        <w:pStyle w:val="PL"/>
        <w:rPr>
          <w:lang w:eastAsia="zh-CN"/>
        </w:rPr>
      </w:pPr>
      <w:r>
        <w:t xml:space="preserve">          - nudr-dr:subscription-data</w:t>
      </w:r>
    </w:p>
    <w:p w14:paraId="1D5B51DE" w14:textId="77777777" w:rsidR="00234841" w:rsidRPr="00533C32" w:rsidRDefault="00234841" w:rsidP="00234841">
      <w:pPr>
        <w:pStyle w:val="PL"/>
      </w:pPr>
      <w:r w:rsidRPr="00533C32">
        <w:t xml:space="preserve">      parameters:</w:t>
      </w:r>
    </w:p>
    <w:p w14:paraId="5360838B" w14:textId="77777777" w:rsidR="00234841" w:rsidRPr="00533C32" w:rsidRDefault="00234841" w:rsidP="00234841">
      <w:pPr>
        <w:pStyle w:val="PL"/>
      </w:pPr>
      <w:r w:rsidRPr="00533C32">
        <w:t xml:space="preserve">        - name: ueId</w:t>
      </w:r>
    </w:p>
    <w:p w14:paraId="38A359CB" w14:textId="77777777" w:rsidR="00234841" w:rsidRPr="00533C32" w:rsidRDefault="00234841" w:rsidP="00234841">
      <w:pPr>
        <w:pStyle w:val="PL"/>
      </w:pPr>
      <w:r w:rsidRPr="00533C32">
        <w:t xml:space="preserve">          in: path</w:t>
      </w:r>
    </w:p>
    <w:p w14:paraId="6DB8829B" w14:textId="77777777" w:rsidR="00234841" w:rsidRPr="00533C32" w:rsidRDefault="00234841" w:rsidP="00234841">
      <w:pPr>
        <w:pStyle w:val="PL"/>
      </w:pPr>
      <w:r w:rsidRPr="00533C32">
        <w:t xml:space="preserve">          description: UE id</w:t>
      </w:r>
    </w:p>
    <w:p w14:paraId="5A77678C" w14:textId="77777777" w:rsidR="00234841" w:rsidRPr="00533C32" w:rsidRDefault="00234841" w:rsidP="00234841">
      <w:pPr>
        <w:pStyle w:val="PL"/>
      </w:pPr>
      <w:r w:rsidRPr="00533C32">
        <w:t xml:space="preserve">          required: true</w:t>
      </w:r>
    </w:p>
    <w:p w14:paraId="31CC4DC9" w14:textId="77777777" w:rsidR="00234841" w:rsidRPr="00533C32" w:rsidRDefault="00234841" w:rsidP="00234841">
      <w:pPr>
        <w:pStyle w:val="PL"/>
      </w:pPr>
      <w:r w:rsidRPr="00533C32">
        <w:t xml:space="preserve">          schema:</w:t>
      </w:r>
    </w:p>
    <w:p w14:paraId="05D0EF64" w14:textId="77777777" w:rsidR="00234841" w:rsidRPr="00533C32" w:rsidRDefault="00234841" w:rsidP="00234841">
      <w:pPr>
        <w:pStyle w:val="PL"/>
        <w:rPr>
          <w:lang w:eastAsia="zh-CN"/>
        </w:rPr>
      </w:pPr>
      <w:r w:rsidRPr="00533C32">
        <w:t xml:space="preserve">            $ref: 'TS29571_CommonData.yaml#/components/schemas/VarUeId'</w:t>
      </w:r>
    </w:p>
    <w:p w14:paraId="3B7C7ADD" w14:textId="77777777" w:rsidR="00234841" w:rsidRPr="00533C32" w:rsidRDefault="00234841" w:rsidP="00234841">
      <w:pPr>
        <w:pStyle w:val="PL"/>
        <w:rPr>
          <w:lang w:eastAsia="zh-CN"/>
        </w:rPr>
      </w:pPr>
      <w:r w:rsidRPr="00533C32">
        <w:rPr>
          <w:lang w:eastAsia="zh-CN"/>
        </w:rPr>
        <w:t xml:space="preserve">        - name: fields</w:t>
      </w:r>
    </w:p>
    <w:p w14:paraId="31823838" w14:textId="77777777" w:rsidR="00234841" w:rsidRPr="00533C32" w:rsidRDefault="00234841" w:rsidP="00234841">
      <w:pPr>
        <w:pStyle w:val="PL"/>
        <w:rPr>
          <w:lang w:eastAsia="zh-CN"/>
        </w:rPr>
      </w:pPr>
      <w:r w:rsidRPr="00533C32">
        <w:rPr>
          <w:lang w:eastAsia="zh-CN"/>
        </w:rPr>
        <w:t xml:space="preserve">          in: query</w:t>
      </w:r>
    </w:p>
    <w:p w14:paraId="6BB37E34" w14:textId="77777777" w:rsidR="00234841" w:rsidRPr="00533C32" w:rsidRDefault="00234841" w:rsidP="00234841">
      <w:pPr>
        <w:pStyle w:val="PL"/>
        <w:rPr>
          <w:lang w:eastAsia="zh-CN"/>
        </w:rPr>
      </w:pPr>
      <w:r w:rsidRPr="00533C32">
        <w:rPr>
          <w:lang w:eastAsia="zh-CN"/>
        </w:rPr>
        <w:t xml:space="preserve">          description: attributes to be retrieved</w:t>
      </w:r>
    </w:p>
    <w:p w14:paraId="5FFD8421" w14:textId="77777777" w:rsidR="00234841" w:rsidRPr="00533C32" w:rsidRDefault="00234841" w:rsidP="00234841">
      <w:pPr>
        <w:pStyle w:val="PL"/>
        <w:rPr>
          <w:lang w:eastAsia="zh-CN"/>
        </w:rPr>
      </w:pPr>
      <w:r w:rsidRPr="00533C32">
        <w:rPr>
          <w:lang w:eastAsia="zh-CN"/>
        </w:rPr>
        <w:t xml:space="preserve">          required: false</w:t>
      </w:r>
    </w:p>
    <w:p w14:paraId="1BC2CDEB" w14:textId="77777777" w:rsidR="00234841" w:rsidRPr="00533C32" w:rsidRDefault="00234841" w:rsidP="00234841">
      <w:pPr>
        <w:pStyle w:val="PL"/>
        <w:rPr>
          <w:lang w:eastAsia="zh-CN"/>
        </w:rPr>
      </w:pPr>
      <w:r w:rsidRPr="00533C32">
        <w:rPr>
          <w:lang w:eastAsia="zh-CN"/>
        </w:rPr>
        <w:t xml:space="preserve">          schema:</w:t>
      </w:r>
    </w:p>
    <w:p w14:paraId="1B626160" w14:textId="77777777" w:rsidR="00234841" w:rsidRPr="00533C32" w:rsidRDefault="00234841" w:rsidP="00234841">
      <w:pPr>
        <w:pStyle w:val="PL"/>
        <w:rPr>
          <w:lang w:eastAsia="zh-CN"/>
        </w:rPr>
      </w:pPr>
      <w:r w:rsidRPr="00533C32">
        <w:rPr>
          <w:lang w:eastAsia="zh-CN"/>
        </w:rPr>
        <w:t xml:space="preserve">            type: array</w:t>
      </w:r>
    </w:p>
    <w:p w14:paraId="283E71C6" w14:textId="77777777" w:rsidR="00234841" w:rsidRPr="00533C32" w:rsidRDefault="00234841" w:rsidP="00234841">
      <w:pPr>
        <w:pStyle w:val="PL"/>
        <w:rPr>
          <w:lang w:eastAsia="zh-CN"/>
        </w:rPr>
      </w:pPr>
      <w:r w:rsidRPr="00533C32">
        <w:rPr>
          <w:lang w:eastAsia="zh-CN"/>
        </w:rPr>
        <w:t xml:space="preserve">            items:</w:t>
      </w:r>
    </w:p>
    <w:p w14:paraId="7E9F80DB" w14:textId="77777777" w:rsidR="00234841" w:rsidRPr="00533C32" w:rsidRDefault="00234841" w:rsidP="00234841">
      <w:pPr>
        <w:pStyle w:val="PL"/>
        <w:rPr>
          <w:lang w:eastAsia="zh-CN"/>
        </w:rPr>
      </w:pPr>
      <w:r w:rsidRPr="00533C32">
        <w:rPr>
          <w:lang w:eastAsia="zh-CN"/>
        </w:rPr>
        <w:t xml:space="preserve">              type: string</w:t>
      </w:r>
    </w:p>
    <w:p w14:paraId="481F6026" w14:textId="77777777" w:rsidR="00234841" w:rsidRPr="00533C32" w:rsidRDefault="00234841" w:rsidP="00234841">
      <w:pPr>
        <w:pStyle w:val="PL"/>
        <w:rPr>
          <w:lang w:eastAsia="zh-CN"/>
        </w:rPr>
      </w:pPr>
      <w:r w:rsidRPr="00533C32">
        <w:rPr>
          <w:lang w:eastAsia="zh-CN"/>
        </w:rPr>
        <w:t xml:space="preserve">            minItems: 1</w:t>
      </w:r>
    </w:p>
    <w:p w14:paraId="76B85EC1" w14:textId="77777777" w:rsidR="00234841" w:rsidRPr="00533C32" w:rsidRDefault="00234841" w:rsidP="00234841">
      <w:pPr>
        <w:pStyle w:val="PL"/>
      </w:pPr>
      <w:r w:rsidRPr="00533C32">
        <w:t xml:space="preserve">          style: form</w:t>
      </w:r>
    </w:p>
    <w:p w14:paraId="1A1800DC" w14:textId="77777777" w:rsidR="00234841" w:rsidRPr="00533C32" w:rsidRDefault="00234841" w:rsidP="00234841">
      <w:pPr>
        <w:pStyle w:val="PL"/>
        <w:rPr>
          <w:lang w:eastAsia="zh-CN"/>
        </w:rPr>
      </w:pPr>
      <w:r w:rsidRPr="00533C32">
        <w:t xml:space="preserve">          explode: false</w:t>
      </w:r>
    </w:p>
    <w:p w14:paraId="25E5BD62" w14:textId="77777777" w:rsidR="00234841" w:rsidRPr="00533C32" w:rsidRDefault="00234841" w:rsidP="00234841">
      <w:pPr>
        <w:pStyle w:val="PL"/>
      </w:pPr>
      <w:r w:rsidRPr="00533C32">
        <w:t xml:space="preserve">        - name: supported-features</w:t>
      </w:r>
    </w:p>
    <w:p w14:paraId="799F1AAF" w14:textId="77777777" w:rsidR="00234841" w:rsidRPr="00533C32" w:rsidRDefault="00234841" w:rsidP="00234841">
      <w:pPr>
        <w:pStyle w:val="PL"/>
      </w:pPr>
      <w:r w:rsidRPr="00533C32">
        <w:t xml:space="preserve">          in: query</w:t>
      </w:r>
    </w:p>
    <w:p w14:paraId="67CFB3B8" w14:textId="77777777" w:rsidR="00234841" w:rsidRPr="00533C32" w:rsidRDefault="00234841" w:rsidP="00234841">
      <w:pPr>
        <w:pStyle w:val="PL"/>
      </w:pPr>
      <w:r w:rsidRPr="00533C32">
        <w:t xml:space="preserve">          description: Supported Features</w:t>
      </w:r>
    </w:p>
    <w:p w14:paraId="262E7555" w14:textId="77777777" w:rsidR="00234841" w:rsidRPr="00533C32" w:rsidRDefault="00234841" w:rsidP="00234841">
      <w:pPr>
        <w:pStyle w:val="PL"/>
      </w:pPr>
      <w:r w:rsidRPr="00533C32">
        <w:t xml:space="preserve">          schema:</w:t>
      </w:r>
    </w:p>
    <w:p w14:paraId="5F580F66" w14:textId="77777777" w:rsidR="00234841" w:rsidRPr="00533C32" w:rsidRDefault="00234841" w:rsidP="00234841">
      <w:pPr>
        <w:pStyle w:val="PL"/>
        <w:rPr>
          <w:lang w:eastAsia="zh-CN"/>
        </w:rPr>
      </w:pPr>
      <w:r w:rsidRPr="00533C32">
        <w:t xml:space="preserve">             $ref: 'TS29571_CommonData.yaml#/components/schemas/SupportedFeatures'</w:t>
      </w:r>
    </w:p>
    <w:p w14:paraId="5053ADDF" w14:textId="77777777" w:rsidR="00234841" w:rsidRPr="00533C32" w:rsidRDefault="00234841" w:rsidP="00234841">
      <w:pPr>
        <w:pStyle w:val="PL"/>
      </w:pPr>
      <w:r w:rsidRPr="00533C32">
        <w:t xml:space="preserve">      responses:</w:t>
      </w:r>
    </w:p>
    <w:p w14:paraId="35421A7B" w14:textId="77777777" w:rsidR="00234841" w:rsidRPr="00533C32" w:rsidRDefault="00234841" w:rsidP="00234841">
      <w:pPr>
        <w:pStyle w:val="PL"/>
      </w:pPr>
      <w:r w:rsidRPr="00533C32">
        <w:t xml:space="preserve">        '200':</w:t>
      </w:r>
    </w:p>
    <w:p w14:paraId="43FEABB0" w14:textId="77777777" w:rsidR="00234841" w:rsidRPr="00533C32" w:rsidRDefault="00234841" w:rsidP="00234841">
      <w:pPr>
        <w:pStyle w:val="PL"/>
      </w:pPr>
      <w:r w:rsidRPr="00533C32">
        <w:t xml:space="preserve">          description: Expected response to a valid request</w:t>
      </w:r>
    </w:p>
    <w:p w14:paraId="1C0D51F6" w14:textId="77777777" w:rsidR="00234841" w:rsidRPr="00533C32" w:rsidRDefault="00234841" w:rsidP="00234841">
      <w:pPr>
        <w:pStyle w:val="PL"/>
      </w:pPr>
      <w:r w:rsidRPr="00533C32">
        <w:t xml:space="preserve">          content:</w:t>
      </w:r>
    </w:p>
    <w:p w14:paraId="460E07BC" w14:textId="77777777" w:rsidR="00234841" w:rsidRPr="00533C32" w:rsidRDefault="00234841" w:rsidP="00234841">
      <w:pPr>
        <w:pStyle w:val="PL"/>
      </w:pPr>
      <w:r w:rsidRPr="00533C32">
        <w:t xml:space="preserve">            application/json:</w:t>
      </w:r>
    </w:p>
    <w:p w14:paraId="234B8812" w14:textId="77777777" w:rsidR="00234841" w:rsidRPr="00533C32" w:rsidRDefault="00234841" w:rsidP="00234841">
      <w:pPr>
        <w:pStyle w:val="PL"/>
      </w:pPr>
      <w:r w:rsidRPr="00533C32">
        <w:t xml:space="preserve">              schema:</w:t>
      </w:r>
    </w:p>
    <w:p w14:paraId="23AFED0A" w14:textId="77777777" w:rsidR="00234841" w:rsidRPr="00533C32" w:rsidRDefault="00234841" w:rsidP="00234841">
      <w:pPr>
        <w:pStyle w:val="PL"/>
      </w:pPr>
      <w:r w:rsidRPr="00533C32">
        <w:t xml:space="preserve">                $ref: '#/components/schemas/SmsfRegistration'</w:t>
      </w:r>
    </w:p>
    <w:p w14:paraId="2F254B96" w14:textId="77777777" w:rsidR="00234841" w:rsidRDefault="00234841" w:rsidP="00234841">
      <w:pPr>
        <w:pStyle w:val="PL"/>
        <w:rPr>
          <w:lang w:eastAsia="zh-CN"/>
        </w:rPr>
      </w:pPr>
      <w:r w:rsidRPr="00533C32">
        <w:t xml:space="preserve">        default:</w:t>
      </w:r>
    </w:p>
    <w:p w14:paraId="44D180C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44515A0" w14:textId="77777777" w:rsidR="00234841" w:rsidRPr="00533C32" w:rsidRDefault="00234841" w:rsidP="00234841">
      <w:pPr>
        <w:pStyle w:val="PL"/>
      </w:pPr>
    </w:p>
    <w:p w14:paraId="595B66BA" w14:textId="77777777" w:rsidR="00234841" w:rsidRPr="00533C32" w:rsidRDefault="00234841" w:rsidP="00234841">
      <w:pPr>
        <w:pStyle w:val="PL"/>
      </w:pPr>
      <w:r w:rsidRPr="00533C32">
        <w:t xml:space="preserve">  /subscri</w:t>
      </w:r>
      <w:r w:rsidRPr="00533C32">
        <w:rPr>
          <w:lang w:eastAsia="zh-CN"/>
        </w:rPr>
        <w:t>ption</w:t>
      </w:r>
      <w:r w:rsidRPr="00533C32">
        <w:t>-data/{ueId}/context-data/smsf-non-3gpp-access:</w:t>
      </w:r>
    </w:p>
    <w:p w14:paraId="2280D1FA" w14:textId="77777777" w:rsidR="00234841" w:rsidRPr="00533C32" w:rsidRDefault="00234841" w:rsidP="00234841">
      <w:pPr>
        <w:pStyle w:val="PL"/>
      </w:pPr>
      <w:r w:rsidRPr="00533C32">
        <w:t xml:space="preserve">    put:</w:t>
      </w:r>
    </w:p>
    <w:p w14:paraId="43042695" w14:textId="77777777" w:rsidR="00234841" w:rsidRPr="00533C32" w:rsidRDefault="00234841" w:rsidP="00234841">
      <w:pPr>
        <w:pStyle w:val="PL"/>
      </w:pPr>
      <w:r w:rsidRPr="00533C32">
        <w:t xml:space="preserve">      summary: Create the SMSF context data of a UE via non-3GPP access</w:t>
      </w:r>
    </w:p>
    <w:p w14:paraId="1148F5E7" w14:textId="77777777" w:rsidR="00234841" w:rsidRPr="00533C32" w:rsidRDefault="00234841" w:rsidP="00234841">
      <w:pPr>
        <w:pStyle w:val="PL"/>
      </w:pPr>
      <w:r w:rsidRPr="00533C32">
        <w:t xml:space="preserve">      operationId: CreateSmsfContextNon3gpp</w:t>
      </w:r>
    </w:p>
    <w:p w14:paraId="370E553E" w14:textId="77777777" w:rsidR="00234841" w:rsidRPr="00533C32" w:rsidRDefault="00234841" w:rsidP="00234841">
      <w:pPr>
        <w:pStyle w:val="PL"/>
      </w:pPr>
      <w:r w:rsidRPr="00533C32">
        <w:t xml:space="preserve">      tags:</w:t>
      </w:r>
    </w:p>
    <w:p w14:paraId="3BE8F973" w14:textId="77777777" w:rsidR="00234841" w:rsidRDefault="00234841" w:rsidP="00234841">
      <w:pPr>
        <w:pStyle w:val="PL"/>
        <w:rPr>
          <w:lang w:eastAsia="zh-CN"/>
        </w:rPr>
      </w:pPr>
      <w:r w:rsidRPr="00533C32">
        <w:lastRenderedPageBreak/>
        <w:t xml:space="preserve">        - SMSF Non-3GPP Registration (Document)</w:t>
      </w:r>
    </w:p>
    <w:p w14:paraId="73B68704" w14:textId="77777777" w:rsidR="00234841" w:rsidRDefault="00234841" w:rsidP="00234841">
      <w:pPr>
        <w:pStyle w:val="PL"/>
      </w:pPr>
      <w:r>
        <w:t xml:space="preserve">      security:</w:t>
      </w:r>
    </w:p>
    <w:p w14:paraId="3C66A747" w14:textId="77777777" w:rsidR="00234841" w:rsidRDefault="00234841" w:rsidP="00234841">
      <w:pPr>
        <w:pStyle w:val="PL"/>
      </w:pPr>
      <w:r>
        <w:t xml:space="preserve">        - {}</w:t>
      </w:r>
    </w:p>
    <w:p w14:paraId="492C2E54" w14:textId="77777777" w:rsidR="00234841" w:rsidRDefault="00234841" w:rsidP="00234841">
      <w:pPr>
        <w:pStyle w:val="PL"/>
      </w:pPr>
      <w:r>
        <w:t xml:space="preserve">        - oAuth2ClientCredentials:</w:t>
      </w:r>
    </w:p>
    <w:p w14:paraId="3EFA16B2" w14:textId="77777777" w:rsidR="00234841" w:rsidRDefault="00234841" w:rsidP="00234841">
      <w:pPr>
        <w:pStyle w:val="PL"/>
      </w:pPr>
      <w:r>
        <w:t xml:space="preserve">          - nudr-dr</w:t>
      </w:r>
    </w:p>
    <w:p w14:paraId="1B457DC3" w14:textId="77777777" w:rsidR="00234841" w:rsidRDefault="00234841" w:rsidP="00234841">
      <w:pPr>
        <w:pStyle w:val="PL"/>
      </w:pPr>
      <w:r>
        <w:t xml:space="preserve">        - oAuth2ClientCredentials:</w:t>
      </w:r>
    </w:p>
    <w:p w14:paraId="53F6662C" w14:textId="77777777" w:rsidR="00234841" w:rsidRDefault="00234841" w:rsidP="00234841">
      <w:pPr>
        <w:pStyle w:val="PL"/>
      </w:pPr>
      <w:r>
        <w:t xml:space="preserve">          - nudr-dr</w:t>
      </w:r>
    </w:p>
    <w:p w14:paraId="2EBA9900" w14:textId="77777777" w:rsidR="00234841" w:rsidRDefault="00234841" w:rsidP="00234841">
      <w:pPr>
        <w:pStyle w:val="PL"/>
        <w:rPr>
          <w:lang w:eastAsia="zh-CN"/>
        </w:rPr>
      </w:pPr>
      <w:r>
        <w:t xml:space="preserve">          - nudr-dr:subscription-data</w:t>
      </w:r>
    </w:p>
    <w:p w14:paraId="478C67DF" w14:textId="77777777" w:rsidR="00234841" w:rsidRDefault="00234841" w:rsidP="00234841">
      <w:pPr>
        <w:pStyle w:val="PL"/>
      </w:pPr>
      <w:r>
        <w:t xml:space="preserve">        - oAuth2ClientCredentials:</w:t>
      </w:r>
    </w:p>
    <w:p w14:paraId="7079ABCD" w14:textId="77777777" w:rsidR="00234841" w:rsidRDefault="00234841" w:rsidP="00234841">
      <w:pPr>
        <w:pStyle w:val="PL"/>
      </w:pPr>
      <w:r>
        <w:t xml:space="preserve">          - nudr-dr</w:t>
      </w:r>
    </w:p>
    <w:p w14:paraId="06C0D6DB" w14:textId="77777777" w:rsidR="00234841" w:rsidRDefault="00234841" w:rsidP="00234841">
      <w:pPr>
        <w:pStyle w:val="PL"/>
        <w:rPr>
          <w:lang w:eastAsia="zh-CN"/>
        </w:rPr>
      </w:pPr>
      <w:r>
        <w:t xml:space="preserve">          - nudr-dr:subscription-data:registrations:write</w:t>
      </w:r>
    </w:p>
    <w:p w14:paraId="2EFF3AF2" w14:textId="77777777" w:rsidR="00234841" w:rsidRPr="00533C32" w:rsidRDefault="00234841" w:rsidP="00234841">
      <w:pPr>
        <w:pStyle w:val="PL"/>
      </w:pPr>
      <w:r w:rsidRPr="00533C32">
        <w:t xml:space="preserve">      parameters:</w:t>
      </w:r>
    </w:p>
    <w:p w14:paraId="10850FE9" w14:textId="77777777" w:rsidR="00234841" w:rsidRPr="00533C32" w:rsidRDefault="00234841" w:rsidP="00234841">
      <w:pPr>
        <w:pStyle w:val="PL"/>
      </w:pPr>
      <w:r w:rsidRPr="00533C32">
        <w:t xml:space="preserve">        - name: ueId</w:t>
      </w:r>
    </w:p>
    <w:p w14:paraId="5BC027BF" w14:textId="77777777" w:rsidR="00234841" w:rsidRPr="00533C32" w:rsidRDefault="00234841" w:rsidP="00234841">
      <w:pPr>
        <w:pStyle w:val="PL"/>
      </w:pPr>
      <w:r w:rsidRPr="00533C32">
        <w:t xml:space="preserve">          in: path</w:t>
      </w:r>
    </w:p>
    <w:p w14:paraId="75C1BCE0" w14:textId="77777777" w:rsidR="00234841" w:rsidRPr="00533C32" w:rsidRDefault="00234841" w:rsidP="00234841">
      <w:pPr>
        <w:pStyle w:val="PL"/>
      </w:pPr>
      <w:r w:rsidRPr="00533C32">
        <w:t xml:space="preserve">          description: UE id</w:t>
      </w:r>
    </w:p>
    <w:p w14:paraId="2477CC32" w14:textId="77777777" w:rsidR="00234841" w:rsidRPr="00533C32" w:rsidRDefault="00234841" w:rsidP="00234841">
      <w:pPr>
        <w:pStyle w:val="PL"/>
      </w:pPr>
      <w:r w:rsidRPr="00533C32">
        <w:t xml:space="preserve">          required: true</w:t>
      </w:r>
    </w:p>
    <w:p w14:paraId="22E16685" w14:textId="77777777" w:rsidR="00234841" w:rsidRPr="00533C32" w:rsidRDefault="00234841" w:rsidP="00234841">
      <w:pPr>
        <w:pStyle w:val="PL"/>
      </w:pPr>
      <w:r w:rsidRPr="00533C32">
        <w:t xml:space="preserve">          schema:</w:t>
      </w:r>
    </w:p>
    <w:p w14:paraId="3C26B350" w14:textId="77777777" w:rsidR="00234841" w:rsidRPr="00533C32" w:rsidRDefault="00234841" w:rsidP="00234841">
      <w:pPr>
        <w:pStyle w:val="PL"/>
      </w:pPr>
      <w:r w:rsidRPr="00533C32">
        <w:t xml:space="preserve">            $ref: 'TS29571_CommonData.yaml#/components/schemas/VarUeId'</w:t>
      </w:r>
    </w:p>
    <w:p w14:paraId="33B9EA57" w14:textId="77777777" w:rsidR="00234841" w:rsidRPr="00533C32" w:rsidRDefault="00234841" w:rsidP="00234841">
      <w:pPr>
        <w:pStyle w:val="PL"/>
      </w:pPr>
      <w:r w:rsidRPr="00533C32">
        <w:t xml:space="preserve">      requestBody:</w:t>
      </w:r>
    </w:p>
    <w:p w14:paraId="7E5FE31E" w14:textId="77777777" w:rsidR="00234841" w:rsidRPr="00533C32" w:rsidRDefault="00234841" w:rsidP="00234841">
      <w:pPr>
        <w:pStyle w:val="PL"/>
      </w:pPr>
      <w:r w:rsidRPr="00533C32">
        <w:t xml:space="preserve">        content:</w:t>
      </w:r>
    </w:p>
    <w:p w14:paraId="3F98FC18" w14:textId="77777777" w:rsidR="00234841" w:rsidRPr="00533C32" w:rsidRDefault="00234841" w:rsidP="00234841">
      <w:pPr>
        <w:pStyle w:val="PL"/>
      </w:pPr>
      <w:r w:rsidRPr="00533C32">
        <w:t xml:space="preserve">          application/json:</w:t>
      </w:r>
    </w:p>
    <w:p w14:paraId="6B0C0AD8" w14:textId="77777777" w:rsidR="00234841" w:rsidRPr="00533C32" w:rsidRDefault="00234841" w:rsidP="00234841">
      <w:pPr>
        <w:pStyle w:val="PL"/>
      </w:pPr>
      <w:r w:rsidRPr="00533C32">
        <w:t xml:space="preserve">            schema:</w:t>
      </w:r>
    </w:p>
    <w:p w14:paraId="4808F069" w14:textId="77777777" w:rsidR="00234841" w:rsidRPr="00533C32" w:rsidRDefault="00234841" w:rsidP="00434F1A">
      <w:pPr>
        <w:pStyle w:val="PL"/>
        <w:outlineLvl w:val="0"/>
      </w:pPr>
      <w:r w:rsidRPr="00533C32">
        <w:t xml:space="preserve">              $ref: '#/components/schemas/SmsfRegistration'</w:t>
      </w:r>
    </w:p>
    <w:p w14:paraId="19FBD45F" w14:textId="77777777" w:rsidR="00234841" w:rsidRPr="00533C32" w:rsidRDefault="00234841" w:rsidP="00234841">
      <w:pPr>
        <w:pStyle w:val="PL"/>
      </w:pPr>
      <w:r>
        <w:t xml:space="preserve">        </w:t>
      </w:r>
      <w:r w:rsidRPr="003722F2">
        <w:t>required: true</w:t>
      </w:r>
    </w:p>
    <w:p w14:paraId="6D0F0D63" w14:textId="77777777" w:rsidR="00234841" w:rsidRPr="00533C32" w:rsidRDefault="00234841" w:rsidP="00234841">
      <w:pPr>
        <w:pStyle w:val="PL"/>
      </w:pPr>
      <w:r w:rsidRPr="00533C32">
        <w:t xml:space="preserve">      responses:</w:t>
      </w:r>
    </w:p>
    <w:p w14:paraId="758176BD" w14:textId="77777777" w:rsidR="00234841" w:rsidRPr="00533C32" w:rsidRDefault="00234841" w:rsidP="00234841">
      <w:pPr>
        <w:pStyle w:val="PL"/>
      </w:pPr>
      <w:r w:rsidRPr="00533C32">
        <w:t xml:space="preserve">        '204':</w:t>
      </w:r>
    </w:p>
    <w:p w14:paraId="02B52088" w14:textId="77777777" w:rsidR="00234841" w:rsidRPr="00533C32" w:rsidRDefault="00234841" w:rsidP="00234841">
      <w:pPr>
        <w:pStyle w:val="PL"/>
      </w:pPr>
      <w:r w:rsidRPr="00533C32">
        <w:t xml:space="preserve">          description: Upon success, an empty response body shall be returned</w:t>
      </w:r>
    </w:p>
    <w:p w14:paraId="79ADBC39" w14:textId="77777777" w:rsidR="00234841" w:rsidRDefault="00234841" w:rsidP="00234841">
      <w:pPr>
        <w:pStyle w:val="PL"/>
      </w:pPr>
      <w:r>
        <w:t xml:space="preserve">        '201':</w:t>
      </w:r>
    </w:p>
    <w:p w14:paraId="191AC71B" w14:textId="77777777" w:rsidR="00234841" w:rsidRDefault="00234841" w:rsidP="00234841">
      <w:pPr>
        <w:pStyle w:val="PL"/>
      </w:pPr>
      <w:r>
        <w:t xml:space="preserve">          description: Created</w:t>
      </w:r>
    </w:p>
    <w:p w14:paraId="33550CAF" w14:textId="77777777" w:rsidR="00234841" w:rsidRDefault="00234841" w:rsidP="00234841">
      <w:pPr>
        <w:pStyle w:val="PL"/>
      </w:pPr>
      <w:r>
        <w:t xml:space="preserve">          content:</w:t>
      </w:r>
    </w:p>
    <w:p w14:paraId="60D4600D" w14:textId="77777777" w:rsidR="00234841" w:rsidRDefault="00234841" w:rsidP="00234841">
      <w:pPr>
        <w:pStyle w:val="PL"/>
      </w:pPr>
      <w:r>
        <w:t xml:space="preserve">            application/json:</w:t>
      </w:r>
    </w:p>
    <w:p w14:paraId="4E75C1B1" w14:textId="77777777" w:rsidR="00234841" w:rsidRDefault="00234841" w:rsidP="00234841">
      <w:pPr>
        <w:pStyle w:val="PL"/>
      </w:pPr>
      <w:r>
        <w:t xml:space="preserve">              schema:</w:t>
      </w:r>
    </w:p>
    <w:p w14:paraId="16947D84" w14:textId="77777777" w:rsidR="00234841" w:rsidRDefault="00234841" w:rsidP="00234841">
      <w:pPr>
        <w:pStyle w:val="PL"/>
      </w:pPr>
      <w:r>
        <w:t xml:space="preserve">                $ref: '#/components/schemas/</w:t>
      </w:r>
      <w:r w:rsidRPr="000B71E3">
        <w:t>SmsfRegistration'</w:t>
      </w:r>
    </w:p>
    <w:p w14:paraId="599FFF1A" w14:textId="77777777" w:rsidR="00234841" w:rsidRDefault="00234841" w:rsidP="00234841">
      <w:pPr>
        <w:pStyle w:val="PL"/>
      </w:pPr>
      <w:r>
        <w:t xml:space="preserve">          headers:</w:t>
      </w:r>
    </w:p>
    <w:p w14:paraId="6A0A7397" w14:textId="77777777" w:rsidR="00234841" w:rsidRDefault="00234841" w:rsidP="00234841">
      <w:pPr>
        <w:pStyle w:val="PL"/>
      </w:pPr>
      <w:r>
        <w:t xml:space="preserve">            Location:</w:t>
      </w:r>
    </w:p>
    <w:p w14:paraId="2E015E52" w14:textId="77777777" w:rsidR="00234841" w:rsidRDefault="00234841" w:rsidP="0023484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058C29F0" w14:textId="77777777" w:rsidR="00234841" w:rsidRDefault="00234841" w:rsidP="00234841">
      <w:pPr>
        <w:pStyle w:val="PL"/>
      </w:pPr>
      <w:r>
        <w:t xml:space="preserve">              required: true</w:t>
      </w:r>
    </w:p>
    <w:p w14:paraId="6D318DDD" w14:textId="77777777" w:rsidR="00234841" w:rsidRDefault="00234841" w:rsidP="00234841">
      <w:pPr>
        <w:pStyle w:val="PL"/>
      </w:pPr>
      <w:r>
        <w:t xml:space="preserve">              schema:</w:t>
      </w:r>
    </w:p>
    <w:p w14:paraId="211C4189" w14:textId="77777777" w:rsidR="00234841" w:rsidRPr="002857AD" w:rsidRDefault="00234841" w:rsidP="00234841">
      <w:pPr>
        <w:pStyle w:val="PL"/>
      </w:pPr>
      <w:r>
        <w:t xml:space="preserve">                type: string</w:t>
      </w:r>
    </w:p>
    <w:p w14:paraId="540AEE20" w14:textId="77777777" w:rsidR="00234841" w:rsidRDefault="00234841" w:rsidP="00234841">
      <w:pPr>
        <w:pStyle w:val="PL"/>
      </w:pPr>
      <w:r>
        <w:t xml:space="preserve">        '200':</w:t>
      </w:r>
    </w:p>
    <w:p w14:paraId="425E14CC" w14:textId="77777777" w:rsidR="00234841" w:rsidRDefault="00234841" w:rsidP="00234841">
      <w:pPr>
        <w:pStyle w:val="PL"/>
      </w:pPr>
      <w:r>
        <w:t xml:space="preserve">          description: Updated</w:t>
      </w:r>
    </w:p>
    <w:p w14:paraId="2E50A16A" w14:textId="77777777" w:rsidR="00234841" w:rsidRDefault="00234841" w:rsidP="00234841">
      <w:pPr>
        <w:pStyle w:val="PL"/>
      </w:pPr>
      <w:r>
        <w:t xml:space="preserve">          content:</w:t>
      </w:r>
    </w:p>
    <w:p w14:paraId="664D2809" w14:textId="77777777" w:rsidR="00234841" w:rsidRDefault="00234841" w:rsidP="00234841">
      <w:pPr>
        <w:pStyle w:val="PL"/>
      </w:pPr>
      <w:r>
        <w:t xml:space="preserve">            application/json:</w:t>
      </w:r>
    </w:p>
    <w:p w14:paraId="3905DAE1" w14:textId="77777777" w:rsidR="00234841" w:rsidRDefault="00234841" w:rsidP="00234841">
      <w:pPr>
        <w:pStyle w:val="PL"/>
      </w:pPr>
      <w:r>
        <w:t xml:space="preserve">              schema:</w:t>
      </w:r>
    </w:p>
    <w:p w14:paraId="30AABC03" w14:textId="77777777" w:rsidR="00234841" w:rsidRPr="002857AD" w:rsidRDefault="00234841" w:rsidP="00234841">
      <w:pPr>
        <w:pStyle w:val="PL"/>
      </w:pPr>
      <w:r>
        <w:lastRenderedPageBreak/>
        <w:t xml:space="preserve">                $ref: '#/components/schemas/SmsfRegistration'</w:t>
      </w:r>
    </w:p>
    <w:p w14:paraId="20FB8380" w14:textId="77777777" w:rsidR="00234841" w:rsidRDefault="00234841" w:rsidP="00234841">
      <w:pPr>
        <w:pStyle w:val="PL"/>
        <w:rPr>
          <w:lang w:eastAsia="zh-CN"/>
        </w:rPr>
      </w:pPr>
      <w:r w:rsidRPr="00533C32">
        <w:t xml:space="preserve">        default:</w:t>
      </w:r>
    </w:p>
    <w:p w14:paraId="6BF0991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82F0904" w14:textId="77777777" w:rsidR="00234841" w:rsidRPr="00533C32" w:rsidRDefault="00234841" w:rsidP="00234841">
      <w:pPr>
        <w:pStyle w:val="PL"/>
        <w:rPr>
          <w:lang w:eastAsia="zh-CN"/>
        </w:rPr>
      </w:pPr>
    </w:p>
    <w:p w14:paraId="0F798E56" w14:textId="77777777" w:rsidR="00234841" w:rsidRPr="00533C32" w:rsidRDefault="00234841" w:rsidP="00234841">
      <w:pPr>
        <w:pStyle w:val="PL"/>
      </w:pPr>
      <w:r w:rsidRPr="00533C32">
        <w:t xml:space="preserve">    delete:</w:t>
      </w:r>
    </w:p>
    <w:p w14:paraId="45562F57" w14:textId="77777777" w:rsidR="00234841" w:rsidRPr="00533C32" w:rsidRDefault="00234841" w:rsidP="00234841">
      <w:pPr>
        <w:pStyle w:val="PL"/>
      </w:pPr>
      <w:r w:rsidRPr="00533C32">
        <w:t xml:space="preserve">      summary: To remove the SMSF context data of a UE via non-3GPP access</w:t>
      </w:r>
    </w:p>
    <w:p w14:paraId="1662FBFE" w14:textId="77777777" w:rsidR="00234841" w:rsidRPr="00533C32" w:rsidRDefault="00234841" w:rsidP="00234841">
      <w:pPr>
        <w:pStyle w:val="PL"/>
      </w:pPr>
      <w:r w:rsidRPr="00533C32">
        <w:t xml:space="preserve">      operationId: DeleteSmsfContextNon3gpp</w:t>
      </w:r>
    </w:p>
    <w:p w14:paraId="6E69FB83" w14:textId="77777777" w:rsidR="00234841" w:rsidRPr="00533C32" w:rsidRDefault="00234841" w:rsidP="00234841">
      <w:pPr>
        <w:pStyle w:val="PL"/>
      </w:pPr>
      <w:r w:rsidRPr="00533C32">
        <w:t xml:space="preserve">      tags:</w:t>
      </w:r>
    </w:p>
    <w:p w14:paraId="72E2D24A" w14:textId="77777777" w:rsidR="00234841" w:rsidRDefault="00234841" w:rsidP="00234841">
      <w:pPr>
        <w:pStyle w:val="PL"/>
        <w:rPr>
          <w:lang w:eastAsia="zh-CN"/>
        </w:rPr>
      </w:pPr>
      <w:r w:rsidRPr="00533C32">
        <w:t xml:space="preserve">        - SMSF Non-3GPP Registration (Document)</w:t>
      </w:r>
    </w:p>
    <w:p w14:paraId="02AA4AE9" w14:textId="77777777" w:rsidR="00234841" w:rsidRDefault="00234841" w:rsidP="00234841">
      <w:pPr>
        <w:pStyle w:val="PL"/>
      </w:pPr>
      <w:r>
        <w:t xml:space="preserve">      security:</w:t>
      </w:r>
    </w:p>
    <w:p w14:paraId="5A088105" w14:textId="77777777" w:rsidR="00234841" w:rsidRDefault="00234841" w:rsidP="00234841">
      <w:pPr>
        <w:pStyle w:val="PL"/>
      </w:pPr>
      <w:r>
        <w:t xml:space="preserve">        - {}</w:t>
      </w:r>
    </w:p>
    <w:p w14:paraId="134A7563" w14:textId="77777777" w:rsidR="00234841" w:rsidRDefault="00234841" w:rsidP="00234841">
      <w:pPr>
        <w:pStyle w:val="PL"/>
      </w:pPr>
      <w:r>
        <w:t xml:space="preserve">        - oAuth2ClientCredentials:</w:t>
      </w:r>
    </w:p>
    <w:p w14:paraId="2A8615E8" w14:textId="77777777" w:rsidR="00234841" w:rsidRDefault="00234841" w:rsidP="00234841">
      <w:pPr>
        <w:pStyle w:val="PL"/>
      </w:pPr>
      <w:r>
        <w:t xml:space="preserve">          - nudr-dr</w:t>
      </w:r>
    </w:p>
    <w:p w14:paraId="75032EEF" w14:textId="77777777" w:rsidR="00234841" w:rsidRDefault="00234841" w:rsidP="00234841">
      <w:pPr>
        <w:pStyle w:val="PL"/>
      </w:pPr>
      <w:r>
        <w:t xml:space="preserve">        - oAuth2ClientCredentials:</w:t>
      </w:r>
    </w:p>
    <w:p w14:paraId="162C75DF" w14:textId="77777777" w:rsidR="00234841" w:rsidRDefault="00234841" w:rsidP="00234841">
      <w:pPr>
        <w:pStyle w:val="PL"/>
      </w:pPr>
      <w:r>
        <w:t xml:space="preserve">          - nudr-dr</w:t>
      </w:r>
    </w:p>
    <w:p w14:paraId="42B2A6FB" w14:textId="77777777" w:rsidR="00234841" w:rsidRDefault="00234841" w:rsidP="00234841">
      <w:pPr>
        <w:pStyle w:val="PL"/>
        <w:rPr>
          <w:lang w:eastAsia="zh-CN"/>
        </w:rPr>
      </w:pPr>
      <w:r>
        <w:t xml:space="preserve">          - nudr-dr:subscription-data</w:t>
      </w:r>
    </w:p>
    <w:p w14:paraId="5ABCC326" w14:textId="77777777" w:rsidR="00234841" w:rsidRDefault="00234841" w:rsidP="00234841">
      <w:pPr>
        <w:pStyle w:val="PL"/>
      </w:pPr>
      <w:r>
        <w:t xml:space="preserve">        - oAuth2ClientCredentials:</w:t>
      </w:r>
    </w:p>
    <w:p w14:paraId="16976C16" w14:textId="77777777" w:rsidR="00234841" w:rsidRDefault="00234841" w:rsidP="00234841">
      <w:pPr>
        <w:pStyle w:val="PL"/>
      </w:pPr>
      <w:r>
        <w:t xml:space="preserve">          - nudr-dr</w:t>
      </w:r>
    </w:p>
    <w:p w14:paraId="4A1A5551" w14:textId="77777777" w:rsidR="00234841" w:rsidRDefault="00234841" w:rsidP="00234841">
      <w:pPr>
        <w:pStyle w:val="PL"/>
        <w:rPr>
          <w:lang w:eastAsia="zh-CN"/>
        </w:rPr>
      </w:pPr>
      <w:r>
        <w:t xml:space="preserve">          - nudr-dr:subscription-data:registrations:write</w:t>
      </w:r>
    </w:p>
    <w:p w14:paraId="6F47EFA5" w14:textId="77777777" w:rsidR="00234841" w:rsidRPr="00533C32" w:rsidRDefault="00234841" w:rsidP="00234841">
      <w:pPr>
        <w:pStyle w:val="PL"/>
      </w:pPr>
      <w:r w:rsidRPr="00533C32">
        <w:t xml:space="preserve">      parameters:</w:t>
      </w:r>
    </w:p>
    <w:p w14:paraId="35C18A5F" w14:textId="77777777" w:rsidR="00234841" w:rsidRPr="00533C32" w:rsidRDefault="00234841" w:rsidP="00234841">
      <w:pPr>
        <w:pStyle w:val="PL"/>
      </w:pPr>
      <w:r w:rsidRPr="00533C32">
        <w:t xml:space="preserve">        - name: ueId</w:t>
      </w:r>
    </w:p>
    <w:p w14:paraId="5CE63B0C" w14:textId="77777777" w:rsidR="00234841" w:rsidRPr="00533C32" w:rsidRDefault="00234841" w:rsidP="00234841">
      <w:pPr>
        <w:pStyle w:val="PL"/>
      </w:pPr>
      <w:r w:rsidRPr="00533C32">
        <w:t xml:space="preserve">          in: path</w:t>
      </w:r>
    </w:p>
    <w:p w14:paraId="077421B7" w14:textId="77777777" w:rsidR="00234841" w:rsidRPr="00533C32" w:rsidRDefault="00234841" w:rsidP="00234841">
      <w:pPr>
        <w:pStyle w:val="PL"/>
      </w:pPr>
      <w:r w:rsidRPr="00533C32">
        <w:t xml:space="preserve">          description: UE id</w:t>
      </w:r>
    </w:p>
    <w:p w14:paraId="0D3E219B" w14:textId="77777777" w:rsidR="00234841" w:rsidRPr="00533C32" w:rsidRDefault="00234841" w:rsidP="00234841">
      <w:pPr>
        <w:pStyle w:val="PL"/>
      </w:pPr>
      <w:r w:rsidRPr="00533C32">
        <w:t xml:space="preserve">          required: true</w:t>
      </w:r>
    </w:p>
    <w:p w14:paraId="239BECA9" w14:textId="77777777" w:rsidR="00234841" w:rsidRPr="00533C32" w:rsidRDefault="00234841" w:rsidP="00234841">
      <w:pPr>
        <w:pStyle w:val="PL"/>
      </w:pPr>
      <w:r w:rsidRPr="00533C32">
        <w:t xml:space="preserve">          schema:</w:t>
      </w:r>
    </w:p>
    <w:p w14:paraId="2FD2CF76" w14:textId="77777777" w:rsidR="00234841" w:rsidRPr="00533C32" w:rsidRDefault="00234841" w:rsidP="00234841">
      <w:pPr>
        <w:pStyle w:val="PL"/>
      </w:pPr>
      <w:r w:rsidRPr="00533C32">
        <w:t xml:space="preserve">            $ref: 'TS29571_CommonData.yaml#/components/schemas/VarUeId'</w:t>
      </w:r>
    </w:p>
    <w:p w14:paraId="456DA0F5" w14:textId="77777777" w:rsidR="00234841" w:rsidRPr="00533C32" w:rsidRDefault="00234841" w:rsidP="00234841">
      <w:pPr>
        <w:pStyle w:val="PL"/>
      </w:pPr>
      <w:r w:rsidRPr="00533C32">
        <w:t xml:space="preserve">      responses:</w:t>
      </w:r>
    </w:p>
    <w:p w14:paraId="19C4AE99" w14:textId="77777777" w:rsidR="00234841" w:rsidRPr="00533C32" w:rsidRDefault="00234841" w:rsidP="00234841">
      <w:pPr>
        <w:pStyle w:val="PL"/>
      </w:pPr>
      <w:r w:rsidRPr="00533C32">
        <w:t xml:space="preserve">        '204':</w:t>
      </w:r>
    </w:p>
    <w:p w14:paraId="296AE406" w14:textId="77777777" w:rsidR="00234841" w:rsidRPr="00533C32" w:rsidRDefault="00234841" w:rsidP="00234841">
      <w:pPr>
        <w:pStyle w:val="PL"/>
      </w:pPr>
      <w:r w:rsidRPr="00533C32">
        <w:t xml:space="preserve">          description: Upon success, an empty response body shall be returned</w:t>
      </w:r>
    </w:p>
    <w:p w14:paraId="04BA75C0" w14:textId="77777777" w:rsidR="00234841" w:rsidRDefault="00234841" w:rsidP="00234841">
      <w:pPr>
        <w:pStyle w:val="PL"/>
        <w:rPr>
          <w:lang w:eastAsia="zh-CN"/>
        </w:rPr>
      </w:pPr>
      <w:r w:rsidRPr="00533C32">
        <w:t xml:space="preserve">        default:</w:t>
      </w:r>
    </w:p>
    <w:p w14:paraId="004409B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D3659F9" w14:textId="77777777" w:rsidR="00234841" w:rsidRDefault="00234841" w:rsidP="00234841">
      <w:pPr>
        <w:pStyle w:val="PL"/>
        <w:rPr>
          <w:lang w:eastAsia="zh-CN"/>
        </w:rPr>
      </w:pPr>
    </w:p>
    <w:p w14:paraId="392675C8" w14:textId="77777777" w:rsidR="00234841" w:rsidRPr="00533C32" w:rsidRDefault="00234841" w:rsidP="00234841">
      <w:pPr>
        <w:pStyle w:val="PL"/>
      </w:pPr>
      <w:r w:rsidRPr="00533C32">
        <w:t xml:space="preserve">    get:</w:t>
      </w:r>
    </w:p>
    <w:p w14:paraId="13815718" w14:textId="77777777" w:rsidR="00234841" w:rsidRPr="00533C32" w:rsidRDefault="00234841" w:rsidP="00234841">
      <w:pPr>
        <w:pStyle w:val="PL"/>
      </w:pPr>
      <w:r w:rsidRPr="00533C32">
        <w:t xml:space="preserve">      summary: Retrieves the SMSF context data of a UE using non-3gpp access</w:t>
      </w:r>
    </w:p>
    <w:p w14:paraId="63F6FA99" w14:textId="77777777" w:rsidR="00234841" w:rsidRPr="00533C32" w:rsidRDefault="00234841" w:rsidP="00234841">
      <w:pPr>
        <w:pStyle w:val="PL"/>
      </w:pPr>
      <w:r w:rsidRPr="00533C32">
        <w:t xml:space="preserve">      operationId: QuerySmsfContextNon3gpp</w:t>
      </w:r>
    </w:p>
    <w:p w14:paraId="14F8B958" w14:textId="77777777" w:rsidR="00234841" w:rsidRPr="00533C32" w:rsidRDefault="00234841" w:rsidP="00234841">
      <w:pPr>
        <w:pStyle w:val="PL"/>
      </w:pPr>
      <w:r w:rsidRPr="00533C32">
        <w:t xml:space="preserve">      tags:</w:t>
      </w:r>
    </w:p>
    <w:p w14:paraId="24EB1ED1" w14:textId="77777777" w:rsidR="00234841" w:rsidRDefault="00234841" w:rsidP="00234841">
      <w:pPr>
        <w:pStyle w:val="PL"/>
        <w:rPr>
          <w:lang w:eastAsia="zh-CN"/>
        </w:rPr>
      </w:pPr>
      <w:r w:rsidRPr="00533C32">
        <w:t xml:space="preserve">        - SMSF Non-3GPP Registration (Document)</w:t>
      </w:r>
    </w:p>
    <w:p w14:paraId="6B09F417" w14:textId="77777777" w:rsidR="00234841" w:rsidRDefault="00234841" w:rsidP="00234841">
      <w:pPr>
        <w:pStyle w:val="PL"/>
      </w:pPr>
      <w:r>
        <w:t xml:space="preserve">      security:</w:t>
      </w:r>
    </w:p>
    <w:p w14:paraId="77E61116" w14:textId="77777777" w:rsidR="00234841" w:rsidRDefault="00234841" w:rsidP="00234841">
      <w:pPr>
        <w:pStyle w:val="PL"/>
      </w:pPr>
      <w:r>
        <w:t xml:space="preserve">        - {}</w:t>
      </w:r>
    </w:p>
    <w:p w14:paraId="502A6736" w14:textId="77777777" w:rsidR="00234841" w:rsidRDefault="00234841" w:rsidP="00234841">
      <w:pPr>
        <w:pStyle w:val="PL"/>
      </w:pPr>
      <w:r>
        <w:t xml:space="preserve">        - oAuth2ClientCredentials:</w:t>
      </w:r>
    </w:p>
    <w:p w14:paraId="05C663F4" w14:textId="77777777" w:rsidR="00234841" w:rsidRDefault="00234841" w:rsidP="00234841">
      <w:pPr>
        <w:pStyle w:val="PL"/>
      </w:pPr>
      <w:r>
        <w:t xml:space="preserve">          - nudr-dr</w:t>
      </w:r>
    </w:p>
    <w:p w14:paraId="26F5393F" w14:textId="77777777" w:rsidR="00234841" w:rsidRDefault="00234841" w:rsidP="00234841">
      <w:pPr>
        <w:pStyle w:val="PL"/>
      </w:pPr>
      <w:r>
        <w:t xml:space="preserve">        - oAuth2ClientCredentials:</w:t>
      </w:r>
    </w:p>
    <w:p w14:paraId="28A1E2CE" w14:textId="77777777" w:rsidR="00234841" w:rsidRDefault="00234841" w:rsidP="00234841">
      <w:pPr>
        <w:pStyle w:val="PL"/>
      </w:pPr>
      <w:r>
        <w:t xml:space="preserve">          - nudr-dr</w:t>
      </w:r>
    </w:p>
    <w:p w14:paraId="6586C629" w14:textId="77777777" w:rsidR="00234841" w:rsidRPr="00533C32" w:rsidRDefault="00234841" w:rsidP="00234841">
      <w:pPr>
        <w:pStyle w:val="PL"/>
        <w:rPr>
          <w:lang w:eastAsia="zh-CN"/>
        </w:rPr>
      </w:pPr>
      <w:r>
        <w:t xml:space="preserve">          - nudr-dr:subscription-data</w:t>
      </w:r>
    </w:p>
    <w:p w14:paraId="7E6CFE1D" w14:textId="77777777" w:rsidR="00234841" w:rsidRPr="00533C32" w:rsidRDefault="00234841" w:rsidP="00234841">
      <w:pPr>
        <w:pStyle w:val="PL"/>
      </w:pPr>
      <w:r w:rsidRPr="00533C32">
        <w:t xml:space="preserve">      parameters:</w:t>
      </w:r>
    </w:p>
    <w:p w14:paraId="365D9BF7" w14:textId="77777777" w:rsidR="00234841" w:rsidRPr="00533C32" w:rsidRDefault="00234841" w:rsidP="00234841">
      <w:pPr>
        <w:pStyle w:val="PL"/>
      </w:pPr>
      <w:r w:rsidRPr="00533C32">
        <w:t xml:space="preserve">        - name: ueId</w:t>
      </w:r>
    </w:p>
    <w:p w14:paraId="40352F44" w14:textId="77777777" w:rsidR="00234841" w:rsidRPr="00533C32" w:rsidRDefault="00234841" w:rsidP="00234841">
      <w:pPr>
        <w:pStyle w:val="PL"/>
      </w:pPr>
      <w:r w:rsidRPr="00533C32">
        <w:lastRenderedPageBreak/>
        <w:t xml:space="preserve">          in: path</w:t>
      </w:r>
    </w:p>
    <w:p w14:paraId="53632A0E" w14:textId="77777777" w:rsidR="00234841" w:rsidRPr="00533C32" w:rsidRDefault="00234841" w:rsidP="00234841">
      <w:pPr>
        <w:pStyle w:val="PL"/>
      </w:pPr>
      <w:r w:rsidRPr="00533C32">
        <w:t xml:space="preserve">          description: UE id</w:t>
      </w:r>
    </w:p>
    <w:p w14:paraId="1E513993" w14:textId="77777777" w:rsidR="00234841" w:rsidRPr="00533C32" w:rsidRDefault="00234841" w:rsidP="00234841">
      <w:pPr>
        <w:pStyle w:val="PL"/>
      </w:pPr>
      <w:r w:rsidRPr="00533C32">
        <w:t xml:space="preserve">          required: true</w:t>
      </w:r>
    </w:p>
    <w:p w14:paraId="2D1A71C1" w14:textId="77777777" w:rsidR="00234841" w:rsidRPr="00533C32" w:rsidRDefault="00234841" w:rsidP="00234841">
      <w:pPr>
        <w:pStyle w:val="PL"/>
      </w:pPr>
      <w:r w:rsidRPr="00533C32">
        <w:t xml:space="preserve">          schema:</w:t>
      </w:r>
    </w:p>
    <w:p w14:paraId="6A8AB92D" w14:textId="77777777" w:rsidR="00234841" w:rsidRPr="00533C32" w:rsidRDefault="00234841" w:rsidP="00234841">
      <w:pPr>
        <w:pStyle w:val="PL"/>
        <w:rPr>
          <w:lang w:eastAsia="zh-CN"/>
        </w:rPr>
      </w:pPr>
      <w:r w:rsidRPr="00533C32">
        <w:t xml:space="preserve">            $ref: 'TS29571_CommonData.yaml#/components/schemas/VarUeId'</w:t>
      </w:r>
    </w:p>
    <w:p w14:paraId="66EED8CC" w14:textId="77777777" w:rsidR="00234841" w:rsidRPr="00533C32" w:rsidRDefault="00234841" w:rsidP="00234841">
      <w:pPr>
        <w:pStyle w:val="PL"/>
        <w:rPr>
          <w:lang w:eastAsia="zh-CN"/>
        </w:rPr>
      </w:pPr>
      <w:r w:rsidRPr="00533C32">
        <w:rPr>
          <w:lang w:eastAsia="zh-CN"/>
        </w:rPr>
        <w:t xml:space="preserve">        - name: fields</w:t>
      </w:r>
    </w:p>
    <w:p w14:paraId="74000810" w14:textId="77777777" w:rsidR="00234841" w:rsidRPr="00533C32" w:rsidRDefault="00234841" w:rsidP="00234841">
      <w:pPr>
        <w:pStyle w:val="PL"/>
        <w:rPr>
          <w:lang w:eastAsia="zh-CN"/>
        </w:rPr>
      </w:pPr>
      <w:r w:rsidRPr="00533C32">
        <w:rPr>
          <w:lang w:eastAsia="zh-CN"/>
        </w:rPr>
        <w:t xml:space="preserve">          in: query</w:t>
      </w:r>
    </w:p>
    <w:p w14:paraId="4042349D" w14:textId="77777777" w:rsidR="00234841" w:rsidRPr="00533C32" w:rsidRDefault="00234841" w:rsidP="00234841">
      <w:pPr>
        <w:pStyle w:val="PL"/>
        <w:rPr>
          <w:lang w:eastAsia="zh-CN"/>
        </w:rPr>
      </w:pPr>
      <w:r w:rsidRPr="00533C32">
        <w:rPr>
          <w:lang w:eastAsia="zh-CN"/>
        </w:rPr>
        <w:t xml:space="preserve">          description: attributes to be retrieved</w:t>
      </w:r>
    </w:p>
    <w:p w14:paraId="46E94CF7" w14:textId="77777777" w:rsidR="00234841" w:rsidRPr="00533C32" w:rsidRDefault="00234841" w:rsidP="00234841">
      <w:pPr>
        <w:pStyle w:val="PL"/>
        <w:rPr>
          <w:lang w:eastAsia="zh-CN"/>
        </w:rPr>
      </w:pPr>
      <w:r w:rsidRPr="00533C32">
        <w:rPr>
          <w:lang w:eastAsia="zh-CN"/>
        </w:rPr>
        <w:t xml:space="preserve">          required: false</w:t>
      </w:r>
    </w:p>
    <w:p w14:paraId="7F3A8913" w14:textId="77777777" w:rsidR="00234841" w:rsidRPr="00533C32" w:rsidRDefault="00234841" w:rsidP="00234841">
      <w:pPr>
        <w:pStyle w:val="PL"/>
        <w:rPr>
          <w:lang w:eastAsia="zh-CN"/>
        </w:rPr>
      </w:pPr>
      <w:r w:rsidRPr="00533C32">
        <w:rPr>
          <w:lang w:eastAsia="zh-CN"/>
        </w:rPr>
        <w:t xml:space="preserve">          schema:</w:t>
      </w:r>
    </w:p>
    <w:p w14:paraId="03A9ACF2" w14:textId="77777777" w:rsidR="00234841" w:rsidRPr="00533C32" w:rsidRDefault="00234841" w:rsidP="00234841">
      <w:pPr>
        <w:pStyle w:val="PL"/>
        <w:rPr>
          <w:lang w:eastAsia="zh-CN"/>
        </w:rPr>
      </w:pPr>
      <w:r w:rsidRPr="00533C32">
        <w:rPr>
          <w:lang w:eastAsia="zh-CN"/>
        </w:rPr>
        <w:t xml:space="preserve">            type: array</w:t>
      </w:r>
    </w:p>
    <w:p w14:paraId="1F5C69F3" w14:textId="77777777" w:rsidR="00234841" w:rsidRPr="00533C32" w:rsidRDefault="00234841" w:rsidP="00234841">
      <w:pPr>
        <w:pStyle w:val="PL"/>
        <w:rPr>
          <w:lang w:eastAsia="zh-CN"/>
        </w:rPr>
      </w:pPr>
      <w:r w:rsidRPr="00533C32">
        <w:rPr>
          <w:lang w:eastAsia="zh-CN"/>
        </w:rPr>
        <w:t xml:space="preserve">            items:</w:t>
      </w:r>
    </w:p>
    <w:p w14:paraId="3759654C" w14:textId="77777777" w:rsidR="00234841" w:rsidRPr="00533C32" w:rsidRDefault="00234841" w:rsidP="00234841">
      <w:pPr>
        <w:pStyle w:val="PL"/>
        <w:rPr>
          <w:lang w:eastAsia="zh-CN"/>
        </w:rPr>
      </w:pPr>
      <w:r w:rsidRPr="00533C32">
        <w:rPr>
          <w:lang w:eastAsia="zh-CN"/>
        </w:rPr>
        <w:t xml:space="preserve">              type: string</w:t>
      </w:r>
    </w:p>
    <w:p w14:paraId="7B8FDC2A" w14:textId="77777777" w:rsidR="00234841" w:rsidRPr="00533C32" w:rsidRDefault="00234841" w:rsidP="00234841">
      <w:pPr>
        <w:pStyle w:val="PL"/>
        <w:rPr>
          <w:lang w:eastAsia="zh-CN"/>
        </w:rPr>
      </w:pPr>
      <w:r w:rsidRPr="00533C32">
        <w:rPr>
          <w:lang w:eastAsia="zh-CN"/>
        </w:rPr>
        <w:t xml:space="preserve">            minItems: 1</w:t>
      </w:r>
    </w:p>
    <w:p w14:paraId="58FE2301" w14:textId="77777777" w:rsidR="00234841" w:rsidRPr="00533C32" w:rsidRDefault="00234841" w:rsidP="00234841">
      <w:pPr>
        <w:pStyle w:val="PL"/>
      </w:pPr>
      <w:r w:rsidRPr="00533C32">
        <w:t xml:space="preserve">          style: form</w:t>
      </w:r>
    </w:p>
    <w:p w14:paraId="2891BEFF" w14:textId="77777777" w:rsidR="00234841" w:rsidRPr="00533C32" w:rsidRDefault="00234841" w:rsidP="00234841">
      <w:pPr>
        <w:pStyle w:val="PL"/>
        <w:rPr>
          <w:lang w:eastAsia="zh-CN"/>
        </w:rPr>
      </w:pPr>
      <w:r w:rsidRPr="00533C32">
        <w:t xml:space="preserve">          explode: false</w:t>
      </w:r>
    </w:p>
    <w:p w14:paraId="7A590A1C" w14:textId="77777777" w:rsidR="00234841" w:rsidRPr="00533C32" w:rsidRDefault="00234841" w:rsidP="00234841">
      <w:pPr>
        <w:pStyle w:val="PL"/>
      </w:pPr>
      <w:r w:rsidRPr="00533C32">
        <w:t xml:space="preserve">        - name: supported-features</w:t>
      </w:r>
    </w:p>
    <w:p w14:paraId="44E5CD55" w14:textId="77777777" w:rsidR="00234841" w:rsidRPr="00533C32" w:rsidRDefault="00234841" w:rsidP="00234841">
      <w:pPr>
        <w:pStyle w:val="PL"/>
      </w:pPr>
      <w:r w:rsidRPr="00533C32">
        <w:t xml:space="preserve">          in: query</w:t>
      </w:r>
    </w:p>
    <w:p w14:paraId="3F0304C7" w14:textId="77777777" w:rsidR="00234841" w:rsidRPr="00533C32" w:rsidRDefault="00234841" w:rsidP="00234841">
      <w:pPr>
        <w:pStyle w:val="PL"/>
      </w:pPr>
      <w:r w:rsidRPr="00533C32">
        <w:t xml:space="preserve">          description: Supported Features</w:t>
      </w:r>
    </w:p>
    <w:p w14:paraId="71DB2A65" w14:textId="77777777" w:rsidR="00234841" w:rsidRPr="00533C32" w:rsidRDefault="00234841" w:rsidP="00234841">
      <w:pPr>
        <w:pStyle w:val="PL"/>
      </w:pPr>
      <w:r w:rsidRPr="00533C32">
        <w:t xml:space="preserve">          schema:</w:t>
      </w:r>
    </w:p>
    <w:p w14:paraId="7FF6584D" w14:textId="77777777" w:rsidR="00234841" w:rsidRPr="00533C32" w:rsidRDefault="00234841" w:rsidP="00234841">
      <w:pPr>
        <w:pStyle w:val="PL"/>
        <w:rPr>
          <w:lang w:eastAsia="zh-CN"/>
        </w:rPr>
      </w:pPr>
      <w:r w:rsidRPr="00533C32">
        <w:t xml:space="preserve">             $ref: 'TS29571_CommonData.yaml#/components/schemas/SupportedFeatures'</w:t>
      </w:r>
    </w:p>
    <w:p w14:paraId="28A68CAB" w14:textId="77777777" w:rsidR="00234841" w:rsidRPr="00533C32" w:rsidRDefault="00234841" w:rsidP="00234841">
      <w:pPr>
        <w:pStyle w:val="PL"/>
      </w:pPr>
      <w:r w:rsidRPr="00533C32">
        <w:t xml:space="preserve">      responses:</w:t>
      </w:r>
    </w:p>
    <w:p w14:paraId="186F37FE" w14:textId="77777777" w:rsidR="00234841" w:rsidRPr="00533C32" w:rsidRDefault="00234841" w:rsidP="00234841">
      <w:pPr>
        <w:pStyle w:val="PL"/>
      </w:pPr>
      <w:r w:rsidRPr="00533C32">
        <w:t xml:space="preserve">        '200':</w:t>
      </w:r>
    </w:p>
    <w:p w14:paraId="7DC3C3C4" w14:textId="77777777" w:rsidR="00234841" w:rsidRPr="00533C32" w:rsidRDefault="00234841" w:rsidP="00234841">
      <w:pPr>
        <w:pStyle w:val="PL"/>
      </w:pPr>
      <w:r w:rsidRPr="00533C32">
        <w:t xml:space="preserve">          description: Expected response to a valid request</w:t>
      </w:r>
    </w:p>
    <w:p w14:paraId="5A3A34C1" w14:textId="77777777" w:rsidR="00234841" w:rsidRPr="00533C32" w:rsidRDefault="00234841" w:rsidP="00234841">
      <w:pPr>
        <w:pStyle w:val="PL"/>
      </w:pPr>
      <w:r w:rsidRPr="00533C32">
        <w:t xml:space="preserve">          content:</w:t>
      </w:r>
    </w:p>
    <w:p w14:paraId="0606C861" w14:textId="77777777" w:rsidR="00234841" w:rsidRPr="00533C32" w:rsidRDefault="00234841" w:rsidP="00234841">
      <w:pPr>
        <w:pStyle w:val="PL"/>
      </w:pPr>
      <w:r w:rsidRPr="00533C32">
        <w:t xml:space="preserve">            application/json:</w:t>
      </w:r>
    </w:p>
    <w:p w14:paraId="4D41D2CE" w14:textId="77777777" w:rsidR="00234841" w:rsidRPr="00533C32" w:rsidRDefault="00234841" w:rsidP="00234841">
      <w:pPr>
        <w:pStyle w:val="PL"/>
      </w:pPr>
      <w:r w:rsidRPr="00533C32">
        <w:t xml:space="preserve">              schema:</w:t>
      </w:r>
    </w:p>
    <w:p w14:paraId="7141110F" w14:textId="77777777" w:rsidR="00234841" w:rsidRPr="00533C32" w:rsidRDefault="00234841" w:rsidP="00234841">
      <w:pPr>
        <w:pStyle w:val="PL"/>
      </w:pPr>
      <w:r w:rsidRPr="00533C32">
        <w:t xml:space="preserve">                $ref: '#/components/schemas/SmsfRegistration'</w:t>
      </w:r>
    </w:p>
    <w:p w14:paraId="68385FB0" w14:textId="77777777" w:rsidR="00234841" w:rsidRDefault="00234841" w:rsidP="00234841">
      <w:pPr>
        <w:pStyle w:val="PL"/>
        <w:rPr>
          <w:lang w:eastAsia="zh-CN"/>
        </w:rPr>
      </w:pPr>
      <w:r w:rsidRPr="00533C32">
        <w:t xml:space="preserve">        default:</w:t>
      </w:r>
    </w:p>
    <w:p w14:paraId="55BBCAD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06257A7" w14:textId="77777777" w:rsidR="00234841" w:rsidRDefault="00234841" w:rsidP="00234841">
      <w:pPr>
        <w:pStyle w:val="PL"/>
        <w:rPr>
          <w:lang w:eastAsia="zh-CN"/>
        </w:rPr>
      </w:pPr>
    </w:p>
    <w:p w14:paraId="77C97390" w14:textId="77777777" w:rsidR="00234841" w:rsidRPr="00533C32" w:rsidRDefault="00234841" w:rsidP="00234841">
      <w:pPr>
        <w:pStyle w:val="PL"/>
      </w:pPr>
      <w:r w:rsidRPr="00533C32">
        <w:t xml:space="preserve">  /subscri</w:t>
      </w:r>
      <w:r w:rsidRPr="00533C32">
        <w:rPr>
          <w:lang w:eastAsia="zh-CN"/>
        </w:rPr>
        <w:t>ption</w:t>
      </w:r>
      <w:r w:rsidRPr="00533C32">
        <w:t>-data/{ueId}/context-data/</w:t>
      </w:r>
      <w:r>
        <w:t>ip-sm-gw</w:t>
      </w:r>
      <w:r w:rsidRPr="00533C32">
        <w:t>:</w:t>
      </w:r>
    </w:p>
    <w:p w14:paraId="0663499C" w14:textId="77777777" w:rsidR="00234841" w:rsidRPr="00533C32" w:rsidRDefault="00234841" w:rsidP="00234841">
      <w:pPr>
        <w:pStyle w:val="PL"/>
      </w:pPr>
      <w:r w:rsidRPr="00533C32">
        <w:t xml:space="preserve">    put:</w:t>
      </w:r>
    </w:p>
    <w:p w14:paraId="2A0BA789" w14:textId="77777777" w:rsidR="00234841" w:rsidRPr="00533C32" w:rsidRDefault="00234841" w:rsidP="00234841">
      <w:pPr>
        <w:pStyle w:val="PL"/>
      </w:pPr>
      <w:r w:rsidRPr="00533C32">
        <w:t xml:space="preserve">      summary: Create the </w:t>
      </w:r>
      <w:r>
        <w:t>IP-SM-GW</w:t>
      </w:r>
      <w:r w:rsidRPr="00533C32">
        <w:t xml:space="preserve"> context data of a UE</w:t>
      </w:r>
    </w:p>
    <w:p w14:paraId="1C26FFA6" w14:textId="77777777" w:rsidR="00234841" w:rsidRPr="00533C32" w:rsidRDefault="00234841" w:rsidP="00234841">
      <w:pPr>
        <w:pStyle w:val="PL"/>
      </w:pPr>
      <w:r w:rsidRPr="00533C32">
        <w:t xml:space="preserve">      operationId: Create</w:t>
      </w:r>
      <w:r>
        <w:t>IpSmGw</w:t>
      </w:r>
      <w:r w:rsidRPr="00533C32">
        <w:t>Context</w:t>
      </w:r>
    </w:p>
    <w:p w14:paraId="1F2A44B8" w14:textId="77777777" w:rsidR="00234841" w:rsidRPr="00533C32" w:rsidRDefault="00234841" w:rsidP="00234841">
      <w:pPr>
        <w:pStyle w:val="PL"/>
      </w:pPr>
      <w:r w:rsidRPr="00533C32">
        <w:t xml:space="preserve">      tags:</w:t>
      </w:r>
    </w:p>
    <w:p w14:paraId="339B1046" w14:textId="77777777" w:rsidR="00234841" w:rsidRDefault="00234841" w:rsidP="00234841">
      <w:pPr>
        <w:pStyle w:val="PL"/>
        <w:rPr>
          <w:lang w:eastAsia="zh-CN"/>
        </w:rPr>
      </w:pPr>
      <w:r w:rsidRPr="00533C32">
        <w:t xml:space="preserve">        - </w:t>
      </w:r>
      <w:r>
        <w:t>IP-SM-GW</w:t>
      </w:r>
      <w:r w:rsidRPr="00533C32">
        <w:t xml:space="preserve"> Registration (Document)</w:t>
      </w:r>
    </w:p>
    <w:p w14:paraId="5ECC2791" w14:textId="77777777" w:rsidR="00234841" w:rsidRDefault="00234841" w:rsidP="00234841">
      <w:pPr>
        <w:pStyle w:val="PL"/>
      </w:pPr>
      <w:r>
        <w:t xml:space="preserve">      security:</w:t>
      </w:r>
    </w:p>
    <w:p w14:paraId="5916D338" w14:textId="77777777" w:rsidR="00234841" w:rsidRDefault="00234841" w:rsidP="00234841">
      <w:pPr>
        <w:pStyle w:val="PL"/>
      </w:pPr>
      <w:r>
        <w:t xml:space="preserve">        - {}</w:t>
      </w:r>
    </w:p>
    <w:p w14:paraId="5BB1FA9C" w14:textId="77777777" w:rsidR="00234841" w:rsidRDefault="00234841" w:rsidP="00234841">
      <w:pPr>
        <w:pStyle w:val="PL"/>
      </w:pPr>
      <w:r>
        <w:t xml:space="preserve">        - oAuth2ClientCredentials:</w:t>
      </w:r>
    </w:p>
    <w:p w14:paraId="55E828C2" w14:textId="77777777" w:rsidR="00234841" w:rsidRDefault="00234841" w:rsidP="00234841">
      <w:pPr>
        <w:pStyle w:val="PL"/>
      </w:pPr>
      <w:r>
        <w:t xml:space="preserve">          - nudr-dr</w:t>
      </w:r>
    </w:p>
    <w:p w14:paraId="46707E81" w14:textId="77777777" w:rsidR="00234841" w:rsidRDefault="00234841" w:rsidP="00234841">
      <w:pPr>
        <w:pStyle w:val="PL"/>
      </w:pPr>
      <w:r>
        <w:t xml:space="preserve">        - oAuth2ClientCredentials:</w:t>
      </w:r>
    </w:p>
    <w:p w14:paraId="64B20782" w14:textId="77777777" w:rsidR="00234841" w:rsidRDefault="00234841" w:rsidP="00234841">
      <w:pPr>
        <w:pStyle w:val="PL"/>
      </w:pPr>
      <w:r>
        <w:t xml:space="preserve">          - nudr-dr</w:t>
      </w:r>
    </w:p>
    <w:p w14:paraId="1CD6EE9B" w14:textId="77777777" w:rsidR="00234841" w:rsidRDefault="00234841" w:rsidP="00234841">
      <w:pPr>
        <w:pStyle w:val="PL"/>
        <w:rPr>
          <w:lang w:eastAsia="zh-CN"/>
        </w:rPr>
      </w:pPr>
      <w:r>
        <w:t xml:space="preserve">          - nudr-dr:subscription-data</w:t>
      </w:r>
    </w:p>
    <w:p w14:paraId="7C8C64C1" w14:textId="77777777" w:rsidR="00234841" w:rsidRDefault="00234841" w:rsidP="00234841">
      <w:pPr>
        <w:pStyle w:val="PL"/>
      </w:pPr>
      <w:r>
        <w:t xml:space="preserve">        - oAuth2ClientCredentials:</w:t>
      </w:r>
    </w:p>
    <w:p w14:paraId="31024603" w14:textId="77777777" w:rsidR="00234841" w:rsidRDefault="00234841" w:rsidP="00234841">
      <w:pPr>
        <w:pStyle w:val="PL"/>
      </w:pPr>
      <w:r>
        <w:t xml:space="preserve">          - nudr-dr</w:t>
      </w:r>
    </w:p>
    <w:p w14:paraId="3F44AB58" w14:textId="77777777" w:rsidR="00234841" w:rsidRDefault="00234841" w:rsidP="00234841">
      <w:pPr>
        <w:pStyle w:val="PL"/>
        <w:rPr>
          <w:lang w:eastAsia="zh-CN"/>
        </w:rPr>
      </w:pPr>
      <w:r>
        <w:lastRenderedPageBreak/>
        <w:t xml:space="preserve">          - nudr-dr:subscription-data:registrations:write</w:t>
      </w:r>
    </w:p>
    <w:p w14:paraId="486E2908" w14:textId="77777777" w:rsidR="00234841" w:rsidRPr="00533C32" w:rsidRDefault="00234841" w:rsidP="00234841">
      <w:pPr>
        <w:pStyle w:val="PL"/>
      </w:pPr>
      <w:r w:rsidRPr="00533C32">
        <w:t xml:space="preserve">      parameters:</w:t>
      </w:r>
    </w:p>
    <w:p w14:paraId="4528FE7C" w14:textId="77777777" w:rsidR="00234841" w:rsidRPr="00533C32" w:rsidRDefault="00234841" w:rsidP="00234841">
      <w:pPr>
        <w:pStyle w:val="PL"/>
      </w:pPr>
      <w:r w:rsidRPr="00533C32">
        <w:t xml:space="preserve">        - name: ueId</w:t>
      </w:r>
    </w:p>
    <w:p w14:paraId="50B7A813" w14:textId="77777777" w:rsidR="00234841" w:rsidRPr="00533C32" w:rsidRDefault="00234841" w:rsidP="00234841">
      <w:pPr>
        <w:pStyle w:val="PL"/>
      </w:pPr>
      <w:r w:rsidRPr="00533C32">
        <w:t xml:space="preserve">          in: path</w:t>
      </w:r>
    </w:p>
    <w:p w14:paraId="30B7B041" w14:textId="77777777" w:rsidR="00234841" w:rsidRPr="00533C32" w:rsidRDefault="00234841" w:rsidP="00234841">
      <w:pPr>
        <w:pStyle w:val="PL"/>
      </w:pPr>
      <w:r w:rsidRPr="00533C32">
        <w:t xml:space="preserve">          description: UE id</w:t>
      </w:r>
    </w:p>
    <w:p w14:paraId="11F16ECE" w14:textId="77777777" w:rsidR="00234841" w:rsidRPr="00533C32" w:rsidRDefault="00234841" w:rsidP="00234841">
      <w:pPr>
        <w:pStyle w:val="PL"/>
      </w:pPr>
      <w:r w:rsidRPr="00533C32">
        <w:t xml:space="preserve">          required: true</w:t>
      </w:r>
    </w:p>
    <w:p w14:paraId="7634895C" w14:textId="77777777" w:rsidR="00234841" w:rsidRPr="00533C32" w:rsidRDefault="00234841" w:rsidP="00234841">
      <w:pPr>
        <w:pStyle w:val="PL"/>
      </w:pPr>
      <w:r w:rsidRPr="00533C32">
        <w:t xml:space="preserve">          schema:</w:t>
      </w:r>
    </w:p>
    <w:p w14:paraId="588674EC" w14:textId="77777777" w:rsidR="00234841" w:rsidRPr="00533C32" w:rsidRDefault="00234841" w:rsidP="00234841">
      <w:pPr>
        <w:pStyle w:val="PL"/>
      </w:pPr>
      <w:r w:rsidRPr="00533C32">
        <w:t xml:space="preserve">            $ref: 'TS29571_CommonData.yaml#/components/schemas/VarUeId'</w:t>
      </w:r>
    </w:p>
    <w:p w14:paraId="39406E28" w14:textId="77777777" w:rsidR="00234841" w:rsidRPr="00533C32" w:rsidRDefault="00234841" w:rsidP="00234841">
      <w:pPr>
        <w:pStyle w:val="PL"/>
      </w:pPr>
      <w:r w:rsidRPr="00533C32">
        <w:t xml:space="preserve">      requestBody:</w:t>
      </w:r>
    </w:p>
    <w:p w14:paraId="77CEC800" w14:textId="77777777" w:rsidR="00234841" w:rsidRPr="00533C32" w:rsidRDefault="00234841" w:rsidP="00234841">
      <w:pPr>
        <w:pStyle w:val="PL"/>
      </w:pPr>
      <w:r w:rsidRPr="00533C32">
        <w:t xml:space="preserve">        content:</w:t>
      </w:r>
    </w:p>
    <w:p w14:paraId="52DB8F2D" w14:textId="77777777" w:rsidR="00234841" w:rsidRPr="00533C32" w:rsidRDefault="00234841" w:rsidP="00234841">
      <w:pPr>
        <w:pStyle w:val="PL"/>
      </w:pPr>
      <w:r w:rsidRPr="00533C32">
        <w:t xml:space="preserve">          application/json:</w:t>
      </w:r>
    </w:p>
    <w:p w14:paraId="4C108FD5" w14:textId="77777777" w:rsidR="00234841" w:rsidRPr="00533C32" w:rsidRDefault="00234841" w:rsidP="00234841">
      <w:pPr>
        <w:pStyle w:val="PL"/>
      </w:pPr>
      <w:r w:rsidRPr="00533C32">
        <w:t xml:space="preserve">            schema:</w:t>
      </w:r>
    </w:p>
    <w:p w14:paraId="326ABA18" w14:textId="77777777" w:rsidR="00234841" w:rsidRPr="00533C32" w:rsidRDefault="00234841" w:rsidP="00434F1A">
      <w:pPr>
        <w:pStyle w:val="PL"/>
        <w:outlineLvl w:val="0"/>
      </w:pPr>
      <w:r w:rsidRPr="00533C32">
        <w:t xml:space="preserve">              $ref: '#/components/schemas/</w:t>
      </w:r>
      <w:r>
        <w:t>IpSmGw</w:t>
      </w:r>
      <w:r w:rsidRPr="00533C32">
        <w:t>Registration'</w:t>
      </w:r>
    </w:p>
    <w:p w14:paraId="4371EAC8" w14:textId="77777777" w:rsidR="00234841" w:rsidRPr="00533C32" w:rsidRDefault="00234841" w:rsidP="00234841">
      <w:pPr>
        <w:pStyle w:val="PL"/>
      </w:pPr>
      <w:r>
        <w:t xml:space="preserve">        </w:t>
      </w:r>
      <w:r w:rsidRPr="003722F2">
        <w:t>required: true</w:t>
      </w:r>
    </w:p>
    <w:p w14:paraId="0448E01D" w14:textId="77777777" w:rsidR="00234841" w:rsidRPr="00533C32" w:rsidRDefault="00234841" w:rsidP="00234841">
      <w:pPr>
        <w:pStyle w:val="PL"/>
      </w:pPr>
      <w:r w:rsidRPr="00533C32">
        <w:t xml:space="preserve">      responses:</w:t>
      </w:r>
    </w:p>
    <w:p w14:paraId="7ACA69C3" w14:textId="77777777" w:rsidR="00234841" w:rsidRPr="00533C32" w:rsidRDefault="00234841" w:rsidP="00234841">
      <w:pPr>
        <w:pStyle w:val="PL"/>
      </w:pPr>
      <w:r w:rsidRPr="00533C32">
        <w:t xml:space="preserve">        '204':</w:t>
      </w:r>
    </w:p>
    <w:p w14:paraId="424844A4" w14:textId="77777777" w:rsidR="00234841" w:rsidRPr="00533C32" w:rsidRDefault="00234841" w:rsidP="00234841">
      <w:pPr>
        <w:pStyle w:val="PL"/>
      </w:pPr>
      <w:r w:rsidRPr="00533C32">
        <w:t xml:space="preserve">          description: Upon success, an empty response body shall be returned</w:t>
      </w:r>
    </w:p>
    <w:p w14:paraId="697E2982" w14:textId="77777777" w:rsidR="00234841" w:rsidRDefault="00234841" w:rsidP="00234841">
      <w:pPr>
        <w:pStyle w:val="PL"/>
        <w:rPr>
          <w:lang w:eastAsia="zh-CN"/>
        </w:rPr>
      </w:pPr>
      <w:r w:rsidRPr="00533C32">
        <w:t xml:space="preserve">        default:</w:t>
      </w:r>
    </w:p>
    <w:p w14:paraId="280B499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4127514" w14:textId="77777777" w:rsidR="00234841" w:rsidRDefault="00234841" w:rsidP="00234841">
      <w:pPr>
        <w:pStyle w:val="PL"/>
        <w:rPr>
          <w:lang w:eastAsia="zh-CN"/>
        </w:rPr>
      </w:pPr>
    </w:p>
    <w:p w14:paraId="63225096" w14:textId="77777777" w:rsidR="00234841" w:rsidRPr="00533C32" w:rsidRDefault="00234841" w:rsidP="00234841">
      <w:pPr>
        <w:pStyle w:val="PL"/>
      </w:pPr>
      <w:r w:rsidRPr="00533C32">
        <w:t xml:space="preserve">    delete:</w:t>
      </w:r>
    </w:p>
    <w:p w14:paraId="367A7FE8" w14:textId="77777777" w:rsidR="00234841" w:rsidRPr="00533C32" w:rsidRDefault="00234841" w:rsidP="00234841">
      <w:pPr>
        <w:pStyle w:val="PL"/>
      </w:pPr>
      <w:r w:rsidRPr="00533C32">
        <w:t xml:space="preserve">      summary: To remove the </w:t>
      </w:r>
      <w:r>
        <w:t>IP-SM-GW</w:t>
      </w:r>
      <w:r w:rsidRPr="00533C32">
        <w:t xml:space="preserve"> context data of a UE</w:t>
      </w:r>
    </w:p>
    <w:p w14:paraId="1489B2F6" w14:textId="77777777" w:rsidR="00234841" w:rsidRPr="00533C32" w:rsidRDefault="00234841" w:rsidP="00234841">
      <w:pPr>
        <w:pStyle w:val="PL"/>
      </w:pPr>
      <w:r w:rsidRPr="00533C32">
        <w:t xml:space="preserve">      operationId: Delete</w:t>
      </w:r>
      <w:r>
        <w:t>IpSmGw</w:t>
      </w:r>
      <w:r w:rsidRPr="00533C32">
        <w:t>Context</w:t>
      </w:r>
    </w:p>
    <w:p w14:paraId="01A34C61" w14:textId="77777777" w:rsidR="00234841" w:rsidRPr="00533C32" w:rsidRDefault="00234841" w:rsidP="00234841">
      <w:pPr>
        <w:pStyle w:val="PL"/>
      </w:pPr>
      <w:r w:rsidRPr="00533C32">
        <w:t xml:space="preserve">      tags:</w:t>
      </w:r>
    </w:p>
    <w:p w14:paraId="70B5E3E0" w14:textId="77777777" w:rsidR="00234841" w:rsidRDefault="00234841" w:rsidP="00234841">
      <w:pPr>
        <w:pStyle w:val="PL"/>
        <w:rPr>
          <w:lang w:eastAsia="zh-CN"/>
        </w:rPr>
      </w:pPr>
      <w:r w:rsidRPr="00533C32">
        <w:t xml:space="preserve">        - </w:t>
      </w:r>
      <w:r>
        <w:t>IP-SM-GW</w:t>
      </w:r>
      <w:r w:rsidRPr="00533C32">
        <w:t xml:space="preserve"> Registration (Document)</w:t>
      </w:r>
    </w:p>
    <w:p w14:paraId="0CF402E3" w14:textId="77777777" w:rsidR="00234841" w:rsidRDefault="00234841" w:rsidP="00234841">
      <w:pPr>
        <w:pStyle w:val="PL"/>
      </w:pPr>
      <w:r>
        <w:t xml:space="preserve">      security:</w:t>
      </w:r>
    </w:p>
    <w:p w14:paraId="081F7CE2" w14:textId="77777777" w:rsidR="00234841" w:rsidRDefault="00234841" w:rsidP="00234841">
      <w:pPr>
        <w:pStyle w:val="PL"/>
      </w:pPr>
      <w:r>
        <w:t xml:space="preserve">        - {}</w:t>
      </w:r>
    </w:p>
    <w:p w14:paraId="3B06A957" w14:textId="77777777" w:rsidR="00234841" w:rsidRDefault="00234841" w:rsidP="00234841">
      <w:pPr>
        <w:pStyle w:val="PL"/>
      </w:pPr>
      <w:r>
        <w:t xml:space="preserve">        - oAuth2ClientCredentials:</w:t>
      </w:r>
    </w:p>
    <w:p w14:paraId="099B5423" w14:textId="77777777" w:rsidR="00234841" w:rsidRDefault="00234841" w:rsidP="00234841">
      <w:pPr>
        <w:pStyle w:val="PL"/>
      </w:pPr>
      <w:r>
        <w:t xml:space="preserve">          - nudr-dr</w:t>
      </w:r>
    </w:p>
    <w:p w14:paraId="26F77AEA" w14:textId="77777777" w:rsidR="00234841" w:rsidRDefault="00234841" w:rsidP="00234841">
      <w:pPr>
        <w:pStyle w:val="PL"/>
      </w:pPr>
      <w:r>
        <w:t xml:space="preserve">        - oAuth2ClientCredentials:</w:t>
      </w:r>
    </w:p>
    <w:p w14:paraId="7F331F52" w14:textId="77777777" w:rsidR="00234841" w:rsidRDefault="00234841" w:rsidP="00234841">
      <w:pPr>
        <w:pStyle w:val="PL"/>
      </w:pPr>
      <w:r>
        <w:t xml:space="preserve">          - nudr-dr</w:t>
      </w:r>
    </w:p>
    <w:p w14:paraId="67459575" w14:textId="77777777" w:rsidR="00234841" w:rsidRDefault="00234841" w:rsidP="00234841">
      <w:pPr>
        <w:pStyle w:val="PL"/>
        <w:rPr>
          <w:lang w:eastAsia="zh-CN"/>
        </w:rPr>
      </w:pPr>
      <w:r>
        <w:t xml:space="preserve">          - nudr-dr:subscription-data</w:t>
      </w:r>
    </w:p>
    <w:p w14:paraId="73838F54" w14:textId="77777777" w:rsidR="00234841" w:rsidRDefault="00234841" w:rsidP="00234841">
      <w:pPr>
        <w:pStyle w:val="PL"/>
      </w:pPr>
      <w:r>
        <w:t xml:space="preserve">        - oAuth2ClientCredentials:</w:t>
      </w:r>
    </w:p>
    <w:p w14:paraId="191E83F3" w14:textId="77777777" w:rsidR="00234841" w:rsidRDefault="00234841" w:rsidP="00234841">
      <w:pPr>
        <w:pStyle w:val="PL"/>
      </w:pPr>
      <w:r>
        <w:t xml:space="preserve">          - nudr-dr</w:t>
      </w:r>
    </w:p>
    <w:p w14:paraId="42B8D3A0" w14:textId="77777777" w:rsidR="00234841" w:rsidRDefault="00234841" w:rsidP="00234841">
      <w:pPr>
        <w:pStyle w:val="PL"/>
        <w:rPr>
          <w:lang w:eastAsia="zh-CN"/>
        </w:rPr>
      </w:pPr>
      <w:r>
        <w:t xml:space="preserve">          - nudr-dr:subscription-data:registrations:write</w:t>
      </w:r>
    </w:p>
    <w:p w14:paraId="479B6C81" w14:textId="77777777" w:rsidR="00234841" w:rsidRPr="00533C32" w:rsidRDefault="00234841" w:rsidP="00234841">
      <w:pPr>
        <w:pStyle w:val="PL"/>
      </w:pPr>
      <w:r w:rsidRPr="00533C32">
        <w:t xml:space="preserve">      parameters:</w:t>
      </w:r>
    </w:p>
    <w:p w14:paraId="309E605D" w14:textId="77777777" w:rsidR="00234841" w:rsidRPr="00533C32" w:rsidRDefault="00234841" w:rsidP="00234841">
      <w:pPr>
        <w:pStyle w:val="PL"/>
      </w:pPr>
      <w:r w:rsidRPr="00533C32">
        <w:t xml:space="preserve">        - name: ueId</w:t>
      </w:r>
    </w:p>
    <w:p w14:paraId="46E39EE9" w14:textId="77777777" w:rsidR="00234841" w:rsidRPr="00533C32" w:rsidRDefault="00234841" w:rsidP="00234841">
      <w:pPr>
        <w:pStyle w:val="PL"/>
      </w:pPr>
      <w:r w:rsidRPr="00533C32">
        <w:t xml:space="preserve">          in: path</w:t>
      </w:r>
    </w:p>
    <w:p w14:paraId="2554234B" w14:textId="77777777" w:rsidR="00234841" w:rsidRPr="00533C32" w:rsidRDefault="00234841" w:rsidP="00234841">
      <w:pPr>
        <w:pStyle w:val="PL"/>
      </w:pPr>
      <w:r w:rsidRPr="00533C32">
        <w:t xml:space="preserve">          description: UE id</w:t>
      </w:r>
    </w:p>
    <w:p w14:paraId="27DAB523" w14:textId="77777777" w:rsidR="00234841" w:rsidRPr="00533C32" w:rsidRDefault="00234841" w:rsidP="00234841">
      <w:pPr>
        <w:pStyle w:val="PL"/>
      </w:pPr>
      <w:r w:rsidRPr="00533C32">
        <w:t xml:space="preserve">          required: true</w:t>
      </w:r>
    </w:p>
    <w:p w14:paraId="0C63BEBC" w14:textId="77777777" w:rsidR="00234841" w:rsidRPr="00533C32" w:rsidRDefault="00234841" w:rsidP="00234841">
      <w:pPr>
        <w:pStyle w:val="PL"/>
      </w:pPr>
      <w:r w:rsidRPr="00533C32">
        <w:t xml:space="preserve">          schema:</w:t>
      </w:r>
    </w:p>
    <w:p w14:paraId="6998DC8E" w14:textId="77777777" w:rsidR="00234841" w:rsidRPr="00533C32" w:rsidRDefault="00234841" w:rsidP="00234841">
      <w:pPr>
        <w:pStyle w:val="PL"/>
      </w:pPr>
      <w:r w:rsidRPr="00533C32">
        <w:t xml:space="preserve">            $ref: 'TS29571_CommonData.yaml#/components/schemas/VarUeId'</w:t>
      </w:r>
    </w:p>
    <w:p w14:paraId="28521E83" w14:textId="77777777" w:rsidR="00234841" w:rsidRPr="00533C32" w:rsidRDefault="00234841" w:rsidP="00234841">
      <w:pPr>
        <w:pStyle w:val="PL"/>
      </w:pPr>
      <w:r w:rsidRPr="00533C32">
        <w:t xml:space="preserve">      responses:</w:t>
      </w:r>
    </w:p>
    <w:p w14:paraId="716942C8" w14:textId="77777777" w:rsidR="00234841" w:rsidRPr="00533C32" w:rsidRDefault="00234841" w:rsidP="00234841">
      <w:pPr>
        <w:pStyle w:val="PL"/>
      </w:pPr>
      <w:r w:rsidRPr="00533C32">
        <w:t xml:space="preserve">        '204':</w:t>
      </w:r>
    </w:p>
    <w:p w14:paraId="6E33DF86" w14:textId="77777777" w:rsidR="00234841" w:rsidRPr="00533C32" w:rsidRDefault="00234841" w:rsidP="00234841">
      <w:pPr>
        <w:pStyle w:val="PL"/>
      </w:pPr>
      <w:r w:rsidRPr="00533C32">
        <w:t xml:space="preserve">          description: Upon success, an empty response body shall be returned</w:t>
      </w:r>
    </w:p>
    <w:p w14:paraId="57131509" w14:textId="77777777" w:rsidR="00234841" w:rsidRDefault="00234841" w:rsidP="00234841">
      <w:pPr>
        <w:pStyle w:val="PL"/>
        <w:rPr>
          <w:lang w:eastAsia="zh-CN"/>
        </w:rPr>
      </w:pPr>
      <w:r w:rsidRPr="00533C32">
        <w:t xml:space="preserve">        default:</w:t>
      </w:r>
    </w:p>
    <w:p w14:paraId="121ACFC4" w14:textId="77777777" w:rsidR="00234841" w:rsidRPr="00533C32" w:rsidRDefault="00234841" w:rsidP="00234841">
      <w:pPr>
        <w:pStyle w:val="PL"/>
        <w:rPr>
          <w:lang w:eastAsia="zh-CN"/>
        </w:rPr>
      </w:pPr>
      <w:r w:rsidRPr="002E5CBA">
        <w:lastRenderedPageBreak/>
        <w:t xml:space="preserve">          </w:t>
      </w:r>
      <w:r w:rsidRPr="001F14B1">
        <w:t>$ref: 'TS29571_CommonDat</w:t>
      </w:r>
      <w:r>
        <w:t>a.yaml#/components/responses/default</w:t>
      </w:r>
      <w:r w:rsidRPr="001F14B1">
        <w:t>'</w:t>
      </w:r>
    </w:p>
    <w:p w14:paraId="29A14F59" w14:textId="77777777" w:rsidR="00234841" w:rsidRDefault="00234841" w:rsidP="00234841">
      <w:pPr>
        <w:pStyle w:val="PL"/>
        <w:rPr>
          <w:lang w:eastAsia="zh-CN"/>
        </w:rPr>
      </w:pPr>
    </w:p>
    <w:p w14:paraId="2C6DC534" w14:textId="77777777" w:rsidR="00234841" w:rsidRPr="00533C32" w:rsidRDefault="00234841" w:rsidP="00234841">
      <w:pPr>
        <w:pStyle w:val="PL"/>
        <w:rPr>
          <w:lang w:eastAsia="zh-CN"/>
        </w:rPr>
      </w:pPr>
      <w:r w:rsidRPr="00533C32">
        <w:t xml:space="preserve">    patch:</w:t>
      </w:r>
    </w:p>
    <w:p w14:paraId="0A331464" w14:textId="77777777" w:rsidR="00234841" w:rsidRPr="00533C32" w:rsidRDefault="00234841" w:rsidP="00234841">
      <w:pPr>
        <w:pStyle w:val="PL"/>
      </w:pPr>
      <w:r w:rsidRPr="00533C32">
        <w:t xml:space="preserve">      summary: Modify </w:t>
      </w:r>
      <w:r>
        <w:t>the IP-SM-GW context data of a UE</w:t>
      </w:r>
    </w:p>
    <w:p w14:paraId="64A1F227" w14:textId="77777777" w:rsidR="00234841" w:rsidRPr="00533C32" w:rsidRDefault="00234841" w:rsidP="00234841">
      <w:pPr>
        <w:pStyle w:val="PL"/>
      </w:pPr>
      <w:r w:rsidRPr="00533C32">
        <w:t xml:space="preserve">      operationId: Modify</w:t>
      </w:r>
      <w:r>
        <w:t>IpSmGw</w:t>
      </w:r>
      <w:r w:rsidRPr="00533C32">
        <w:t>Context</w:t>
      </w:r>
    </w:p>
    <w:p w14:paraId="33D3BA5B" w14:textId="77777777" w:rsidR="00234841" w:rsidRPr="00533C32" w:rsidRDefault="00234841" w:rsidP="00234841">
      <w:pPr>
        <w:pStyle w:val="PL"/>
      </w:pPr>
      <w:r w:rsidRPr="00533C32">
        <w:t xml:space="preserve">      tags:</w:t>
      </w:r>
    </w:p>
    <w:p w14:paraId="5CA0F605" w14:textId="77777777" w:rsidR="00234841" w:rsidRDefault="00234841" w:rsidP="00234841">
      <w:pPr>
        <w:pStyle w:val="PL"/>
        <w:rPr>
          <w:lang w:eastAsia="zh-CN"/>
        </w:rPr>
      </w:pPr>
      <w:r w:rsidRPr="00533C32">
        <w:t xml:space="preserve">        - </w:t>
      </w:r>
      <w:r>
        <w:t>IP-SM-GW</w:t>
      </w:r>
      <w:r w:rsidRPr="00533C32">
        <w:t xml:space="preserve"> Registration (Document)</w:t>
      </w:r>
    </w:p>
    <w:p w14:paraId="260B0A2A" w14:textId="77777777" w:rsidR="00234841" w:rsidRDefault="00234841" w:rsidP="00234841">
      <w:pPr>
        <w:pStyle w:val="PL"/>
      </w:pPr>
      <w:r>
        <w:t xml:space="preserve">      security:</w:t>
      </w:r>
    </w:p>
    <w:p w14:paraId="1091B9C3" w14:textId="77777777" w:rsidR="00234841" w:rsidRDefault="00234841" w:rsidP="00234841">
      <w:pPr>
        <w:pStyle w:val="PL"/>
      </w:pPr>
      <w:r>
        <w:t xml:space="preserve">        - {}</w:t>
      </w:r>
    </w:p>
    <w:p w14:paraId="419032C6" w14:textId="77777777" w:rsidR="00234841" w:rsidRDefault="00234841" w:rsidP="00234841">
      <w:pPr>
        <w:pStyle w:val="PL"/>
      </w:pPr>
      <w:r>
        <w:t xml:space="preserve">        - oAuth2ClientCredentials:</w:t>
      </w:r>
    </w:p>
    <w:p w14:paraId="53F8B3F7" w14:textId="77777777" w:rsidR="00234841" w:rsidRDefault="00234841" w:rsidP="00234841">
      <w:pPr>
        <w:pStyle w:val="PL"/>
      </w:pPr>
      <w:r>
        <w:t xml:space="preserve">          - nudr-dr</w:t>
      </w:r>
    </w:p>
    <w:p w14:paraId="071CE300" w14:textId="77777777" w:rsidR="00234841" w:rsidRDefault="00234841" w:rsidP="00234841">
      <w:pPr>
        <w:pStyle w:val="PL"/>
      </w:pPr>
      <w:r>
        <w:t xml:space="preserve">        - oAuth2ClientCredentials:</w:t>
      </w:r>
    </w:p>
    <w:p w14:paraId="7A3D296C" w14:textId="77777777" w:rsidR="00234841" w:rsidRDefault="00234841" w:rsidP="00234841">
      <w:pPr>
        <w:pStyle w:val="PL"/>
      </w:pPr>
      <w:r>
        <w:t xml:space="preserve">          - nudr-dr</w:t>
      </w:r>
    </w:p>
    <w:p w14:paraId="176B1DCE" w14:textId="77777777" w:rsidR="00234841" w:rsidRDefault="00234841" w:rsidP="00234841">
      <w:pPr>
        <w:pStyle w:val="PL"/>
        <w:rPr>
          <w:lang w:eastAsia="zh-CN"/>
        </w:rPr>
      </w:pPr>
      <w:r>
        <w:t xml:space="preserve">          - nudr-dr:subscription-data</w:t>
      </w:r>
    </w:p>
    <w:p w14:paraId="03632E33" w14:textId="77777777" w:rsidR="00234841" w:rsidRDefault="00234841" w:rsidP="00234841">
      <w:pPr>
        <w:pStyle w:val="PL"/>
      </w:pPr>
      <w:r>
        <w:t xml:space="preserve">        - oAuth2ClientCredentials:</w:t>
      </w:r>
    </w:p>
    <w:p w14:paraId="0EEFFD26" w14:textId="77777777" w:rsidR="00234841" w:rsidRDefault="00234841" w:rsidP="00234841">
      <w:pPr>
        <w:pStyle w:val="PL"/>
      </w:pPr>
      <w:r>
        <w:t xml:space="preserve">          - nudr-dr</w:t>
      </w:r>
    </w:p>
    <w:p w14:paraId="27CF4B23" w14:textId="77777777" w:rsidR="00234841" w:rsidRDefault="00234841" w:rsidP="00234841">
      <w:pPr>
        <w:pStyle w:val="PL"/>
        <w:rPr>
          <w:lang w:eastAsia="zh-CN"/>
        </w:rPr>
      </w:pPr>
      <w:r>
        <w:t xml:space="preserve">          - nudr-dr:subscription-data:registrations:write</w:t>
      </w:r>
    </w:p>
    <w:p w14:paraId="56823742" w14:textId="77777777" w:rsidR="00234841" w:rsidRPr="00533C32" w:rsidRDefault="00234841" w:rsidP="00234841">
      <w:pPr>
        <w:pStyle w:val="PL"/>
      </w:pPr>
      <w:r w:rsidRPr="00533C32">
        <w:t xml:space="preserve">      parameters:</w:t>
      </w:r>
    </w:p>
    <w:p w14:paraId="5C8ECBFF" w14:textId="77777777" w:rsidR="00234841" w:rsidRPr="00533C32" w:rsidRDefault="00234841" w:rsidP="00234841">
      <w:pPr>
        <w:pStyle w:val="PL"/>
      </w:pPr>
      <w:r w:rsidRPr="00533C32">
        <w:t xml:space="preserve">        - name: ueId</w:t>
      </w:r>
    </w:p>
    <w:p w14:paraId="6D34DA7D" w14:textId="77777777" w:rsidR="00234841" w:rsidRPr="00533C32" w:rsidRDefault="00234841" w:rsidP="00234841">
      <w:pPr>
        <w:pStyle w:val="PL"/>
      </w:pPr>
      <w:r w:rsidRPr="00533C32">
        <w:t xml:space="preserve">          in: path</w:t>
      </w:r>
    </w:p>
    <w:p w14:paraId="1FAED9FC" w14:textId="77777777" w:rsidR="00234841" w:rsidRPr="00533C32" w:rsidRDefault="00234841" w:rsidP="00234841">
      <w:pPr>
        <w:pStyle w:val="PL"/>
      </w:pPr>
      <w:r w:rsidRPr="00533C32">
        <w:t xml:space="preserve">          description: UE id</w:t>
      </w:r>
    </w:p>
    <w:p w14:paraId="11ED53AB" w14:textId="77777777" w:rsidR="00234841" w:rsidRPr="00533C32" w:rsidRDefault="00234841" w:rsidP="00234841">
      <w:pPr>
        <w:pStyle w:val="PL"/>
      </w:pPr>
      <w:r w:rsidRPr="00533C32">
        <w:t xml:space="preserve">          required: true</w:t>
      </w:r>
    </w:p>
    <w:p w14:paraId="58AF86A9" w14:textId="77777777" w:rsidR="00234841" w:rsidRPr="00533C32" w:rsidRDefault="00234841" w:rsidP="00234841">
      <w:pPr>
        <w:pStyle w:val="PL"/>
      </w:pPr>
      <w:r w:rsidRPr="00533C32">
        <w:t xml:space="preserve">          schema:</w:t>
      </w:r>
    </w:p>
    <w:p w14:paraId="60CDDC6E" w14:textId="77777777" w:rsidR="00234841" w:rsidRPr="00533C32" w:rsidRDefault="00234841" w:rsidP="00234841">
      <w:pPr>
        <w:pStyle w:val="PL"/>
      </w:pPr>
      <w:r w:rsidRPr="00533C32">
        <w:t xml:space="preserve">            $ref: 'TS29571_CommonData.yaml#/components/schemas/VarUeId'</w:t>
      </w:r>
    </w:p>
    <w:p w14:paraId="548E5C66" w14:textId="77777777" w:rsidR="00234841" w:rsidRPr="00533C32" w:rsidRDefault="00234841" w:rsidP="00234841">
      <w:pPr>
        <w:pStyle w:val="PL"/>
      </w:pPr>
      <w:r w:rsidRPr="00533C32">
        <w:t xml:space="preserve">      requestBody:</w:t>
      </w:r>
    </w:p>
    <w:p w14:paraId="747B993B" w14:textId="77777777" w:rsidR="00234841" w:rsidRPr="00533C32" w:rsidRDefault="00234841" w:rsidP="00234841">
      <w:pPr>
        <w:pStyle w:val="PL"/>
      </w:pPr>
      <w:r w:rsidRPr="00533C32">
        <w:t xml:space="preserve">        content:</w:t>
      </w:r>
    </w:p>
    <w:p w14:paraId="44B26704" w14:textId="77777777" w:rsidR="00234841" w:rsidRPr="00533C32" w:rsidRDefault="00234841" w:rsidP="00234841">
      <w:pPr>
        <w:pStyle w:val="PL"/>
      </w:pPr>
      <w:r w:rsidRPr="00533C32">
        <w:t xml:space="preserve">          application/json-patch+json:</w:t>
      </w:r>
    </w:p>
    <w:p w14:paraId="0B26E497" w14:textId="77777777" w:rsidR="00234841" w:rsidRPr="00533C32" w:rsidRDefault="00234841" w:rsidP="00234841">
      <w:pPr>
        <w:pStyle w:val="PL"/>
      </w:pPr>
      <w:r w:rsidRPr="00533C32">
        <w:t xml:space="preserve">            schema:</w:t>
      </w:r>
    </w:p>
    <w:p w14:paraId="6E1C2A0D" w14:textId="77777777" w:rsidR="00234841" w:rsidRPr="00533C32" w:rsidRDefault="00234841" w:rsidP="00234841">
      <w:pPr>
        <w:pStyle w:val="PL"/>
      </w:pPr>
      <w:r w:rsidRPr="00533C32">
        <w:t xml:space="preserve">              type: array</w:t>
      </w:r>
    </w:p>
    <w:p w14:paraId="49863393" w14:textId="77777777" w:rsidR="00234841" w:rsidRPr="00533C32" w:rsidRDefault="00234841" w:rsidP="00234841">
      <w:pPr>
        <w:pStyle w:val="PL"/>
      </w:pPr>
      <w:r w:rsidRPr="00533C32">
        <w:t xml:space="preserve">              items:</w:t>
      </w:r>
    </w:p>
    <w:p w14:paraId="3C757C2C" w14:textId="77777777" w:rsidR="00234841" w:rsidRPr="00533C32" w:rsidRDefault="00234841" w:rsidP="00234841">
      <w:pPr>
        <w:pStyle w:val="PL"/>
      </w:pPr>
      <w:r w:rsidRPr="00533C32">
        <w:t xml:space="preserve">                $ref: 'TS29571_CommonData.yaml#/components/schemas/PatchItem'</w:t>
      </w:r>
    </w:p>
    <w:p w14:paraId="022981CC" w14:textId="77777777" w:rsidR="00234841" w:rsidRPr="00533C32" w:rsidRDefault="00234841" w:rsidP="00234841">
      <w:pPr>
        <w:pStyle w:val="PL"/>
      </w:pPr>
      <w:r w:rsidRPr="00533C32">
        <w:t xml:space="preserve">              minItems: 1</w:t>
      </w:r>
    </w:p>
    <w:p w14:paraId="0D653279" w14:textId="77777777" w:rsidR="00234841" w:rsidRPr="00533C32" w:rsidRDefault="00234841" w:rsidP="00234841">
      <w:pPr>
        <w:pStyle w:val="PL"/>
      </w:pPr>
      <w:r w:rsidRPr="00533C32">
        <w:t xml:space="preserve">        required: true</w:t>
      </w:r>
    </w:p>
    <w:p w14:paraId="7E4E0ABF" w14:textId="77777777" w:rsidR="00234841" w:rsidRPr="00533C32" w:rsidRDefault="00234841" w:rsidP="00234841">
      <w:pPr>
        <w:pStyle w:val="PL"/>
      </w:pPr>
      <w:r w:rsidRPr="00533C32">
        <w:t xml:space="preserve">      responses:</w:t>
      </w:r>
    </w:p>
    <w:p w14:paraId="12FF3A79" w14:textId="77777777" w:rsidR="00234841" w:rsidRPr="00533C32" w:rsidRDefault="00234841" w:rsidP="00234841">
      <w:pPr>
        <w:pStyle w:val="PL"/>
      </w:pPr>
      <w:r w:rsidRPr="00533C32">
        <w:t xml:space="preserve">        '204':</w:t>
      </w:r>
    </w:p>
    <w:p w14:paraId="6472FBD0" w14:textId="77777777" w:rsidR="00234841" w:rsidRPr="00533C32" w:rsidRDefault="00234841" w:rsidP="00234841">
      <w:pPr>
        <w:pStyle w:val="PL"/>
      </w:pPr>
      <w:r w:rsidRPr="00533C32">
        <w:t xml:space="preserve">          description: Successful response</w:t>
      </w:r>
    </w:p>
    <w:p w14:paraId="2A333BD2" w14:textId="77777777" w:rsidR="00234841" w:rsidRPr="00533C32" w:rsidRDefault="00234841" w:rsidP="00234841">
      <w:pPr>
        <w:pStyle w:val="PL"/>
      </w:pPr>
      <w:r w:rsidRPr="00533C32">
        <w:t xml:space="preserve">        '403':</w:t>
      </w:r>
    </w:p>
    <w:p w14:paraId="0A8AB84A" w14:textId="77777777" w:rsidR="00234841" w:rsidRPr="00533C32" w:rsidRDefault="00234841" w:rsidP="00234841">
      <w:pPr>
        <w:pStyle w:val="PL"/>
      </w:pPr>
      <w:r w:rsidRPr="00533C32">
        <w:t xml:space="preserve">          $ref: 'TS29571_CommonData.yaml#/components/responses/403'</w:t>
      </w:r>
    </w:p>
    <w:p w14:paraId="06CCAFED" w14:textId="77777777" w:rsidR="00234841" w:rsidRPr="00533C32" w:rsidRDefault="00234841" w:rsidP="00234841">
      <w:pPr>
        <w:pStyle w:val="PL"/>
      </w:pPr>
      <w:r w:rsidRPr="00533C32">
        <w:t xml:space="preserve">        '404':</w:t>
      </w:r>
    </w:p>
    <w:p w14:paraId="7585BDAF" w14:textId="77777777" w:rsidR="00234841" w:rsidRPr="00533C32" w:rsidRDefault="00234841" w:rsidP="00234841">
      <w:pPr>
        <w:pStyle w:val="PL"/>
      </w:pPr>
      <w:r w:rsidRPr="00533C32">
        <w:t xml:space="preserve">          $ref: 'TS29571_CommonData.yaml#/components/responses/404'</w:t>
      </w:r>
    </w:p>
    <w:p w14:paraId="26CAD152" w14:textId="77777777" w:rsidR="00234841" w:rsidRDefault="00234841" w:rsidP="00234841">
      <w:pPr>
        <w:pStyle w:val="PL"/>
        <w:rPr>
          <w:lang w:eastAsia="zh-CN"/>
        </w:rPr>
      </w:pPr>
      <w:r w:rsidRPr="00533C32">
        <w:t xml:space="preserve">        default:</w:t>
      </w:r>
    </w:p>
    <w:p w14:paraId="4DCCFC3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BF5E556" w14:textId="77777777" w:rsidR="00234841" w:rsidRDefault="00234841" w:rsidP="00234841">
      <w:pPr>
        <w:pStyle w:val="PL"/>
        <w:rPr>
          <w:lang w:eastAsia="zh-CN"/>
        </w:rPr>
      </w:pPr>
    </w:p>
    <w:p w14:paraId="336BF606" w14:textId="77777777" w:rsidR="00234841" w:rsidRPr="00533C32" w:rsidRDefault="00234841" w:rsidP="00234841">
      <w:pPr>
        <w:pStyle w:val="PL"/>
      </w:pPr>
      <w:r w:rsidRPr="00533C32">
        <w:t xml:space="preserve">    get:</w:t>
      </w:r>
    </w:p>
    <w:p w14:paraId="4FCA1F97" w14:textId="77777777" w:rsidR="00234841" w:rsidRPr="00533C32" w:rsidRDefault="00234841" w:rsidP="00234841">
      <w:pPr>
        <w:pStyle w:val="PL"/>
      </w:pPr>
      <w:r w:rsidRPr="00533C32">
        <w:t xml:space="preserve">      summary: Retrieves the </w:t>
      </w:r>
      <w:r>
        <w:t>IP-SM-GW</w:t>
      </w:r>
      <w:r w:rsidRPr="00533C32">
        <w:t xml:space="preserve"> context data of a UE</w:t>
      </w:r>
    </w:p>
    <w:p w14:paraId="182AD4C6" w14:textId="77777777" w:rsidR="00234841" w:rsidRPr="00533C32" w:rsidRDefault="00234841" w:rsidP="00234841">
      <w:pPr>
        <w:pStyle w:val="PL"/>
      </w:pPr>
      <w:r w:rsidRPr="00533C32">
        <w:t xml:space="preserve">      operationId: Query</w:t>
      </w:r>
      <w:r>
        <w:t>IpSmGw</w:t>
      </w:r>
      <w:r w:rsidRPr="00533C32">
        <w:t>Context</w:t>
      </w:r>
    </w:p>
    <w:p w14:paraId="3E317F81" w14:textId="77777777" w:rsidR="00234841" w:rsidRPr="00533C32" w:rsidRDefault="00234841" w:rsidP="00234841">
      <w:pPr>
        <w:pStyle w:val="PL"/>
      </w:pPr>
      <w:r w:rsidRPr="00533C32">
        <w:lastRenderedPageBreak/>
        <w:t xml:space="preserve">      tags:</w:t>
      </w:r>
    </w:p>
    <w:p w14:paraId="0BF54DF6" w14:textId="77777777" w:rsidR="00234841" w:rsidRDefault="00234841" w:rsidP="00234841">
      <w:pPr>
        <w:pStyle w:val="PL"/>
        <w:rPr>
          <w:lang w:eastAsia="zh-CN"/>
        </w:rPr>
      </w:pPr>
      <w:r w:rsidRPr="00533C32">
        <w:t xml:space="preserve">        - </w:t>
      </w:r>
      <w:r>
        <w:t>IP-SM-GW</w:t>
      </w:r>
      <w:r w:rsidRPr="00533C32">
        <w:t xml:space="preserve"> Registration (Document)</w:t>
      </w:r>
    </w:p>
    <w:p w14:paraId="5CBC7E87" w14:textId="77777777" w:rsidR="00234841" w:rsidRDefault="00234841" w:rsidP="00234841">
      <w:pPr>
        <w:pStyle w:val="PL"/>
      </w:pPr>
      <w:r>
        <w:t xml:space="preserve">      security:</w:t>
      </w:r>
    </w:p>
    <w:p w14:paraId="464EE8AB" w14:textId="77777777" w:rsidR="00234841" w:rsidRDefault="00234841" w:rsidP="00234841">
      <w:pPr>
        <w:pStyle w:val="PL"/>
      </w:pPr>
      <w:r>
        <w:t xml:space="preserve">        - {}</w:t>
      </w:r>
    </w:p>
    <w:p w14:paraId="5C40C9FA" w14:textId="77777777" w:rsidR="00234841" w:rsidRDefault="00234841" w:rsidP="00234841">
      <w:pPr>
        <w:pStyle w:val="PL"/>
      </w:pPr>
      <w:r>
        <w:t xml:space="preserve">        - oAuth2ClientCredentials:</w:t>
      </w:r>
    </w:p>
    <w:p w14:paraId="3C915E34" w14:textId="77777777" w:rsidR="00234841" w:rsidRDefault="00234841" w:rsidP="00234841">
      <w:pPr>
        <w:pStyle w:val="PL"/>
      </w:pPr>
      <w:r>
        <w:t xml:space="preserve">          - nudr-dr</w:t>
      </w:r>
    </w:p>
    <w:p w14:paraId="2FD7B753" w14:textId="77777777" w:rsidR="00234841" w:rsidRDefault="00234841" w:rsidP="00234841">
      <w:pPr>
        <w:pStyle w:val="PL"/>
      </w:pPr>
      <w:r>
        <w:t xml:space="preserve">        - oAuth2ClientCredentials:</w:t>
      </w:r>
    </w:p>
    <w:p w14:paraId="01A0BB1B" w14:textId="77777777" w:rsidR="00234841" w:rsidRDefault="00234841" w:rsidP="00234841">
      <w:pPr>
        <w:pStyle w:val="PL"/>
      </w:pPr>
      <w:r>
        <w:t xml:space="preserve">          - nudr-dr</w:t>
      </w:r>
    </w:p>
    <w:p w14:paraId="0E36A705" w14:textId="77777777" w:rsidR="00234841" w:rsidRPr="00533C32" w:rsidRDefault="00234841" w:rsidP="00234841">
      <w:pPr>
        <w:pStyle w:val="PL"/>
        <w:rPr>
          <w:lang w:eastAsia="zh-CN"/>
        </w:rPr>
      </w:pPr>
      <w:r>
        <w:t xml:space="preserve">          - nudr-dr:subscription-data</w:t>
      </w:r>
    </w:p>
    <w:p w14:paraId="61B224BC" w14:textId="77777777" w:rsidR="00234841" w:rsidRPr="00533C32" w:rsidRDefault="00234841" w:rsidP="00234841">
      <w:pPr>
        <w:pStyle w:val="PL"/>
      </w:pPr>
      <w:r w:rsidRPr="00533C32">
        <w:t xml:space="preserve">      parameters:</w:t>
      </w:r>
    </w:p>
    <w:p w14:paraId="0A38354D" w14:textId="77777777" w:rsidR="00234841" w:rsidRPr="00533C32" w:rsidRDefault="00234841" w:rsidP="00234841">
      <w:pPr>
        <w:pStyle w:val="PL"/>
      </w:pPr>
      <w:r w:rsidRPr="00533C32">
        <w:t xml:space="preserve">        - name: ueId</w:t>
      </w:r>
    </w:p>
    <w:p w14:paraId="29618378" w14:textId="77777777" w:rsidR="00234841" w:rsidRPr="00533C32" w:rsidRDefault="00234841" w:rsidP="00234841">
      <w:pPr>
        <w:pStyle w:val="PL"/>
      </w:pPr>
      <w:r w:rsidRPr="00533C32">
        <w:t xml:space="preserve">          in: path</w:t>
      </w:r>
    </w:p>
    <w:p w14:paraId="1CFD6AC9" w14:textId="77777777" w:rsidR="00234841" w:rsidRPr="00533C32" w:rsidRDefault="00234841" w:rsidP="00234841">
      <w:pPr>
        <w:pStyle w:val="PL"/>
      </w:pPr>
      <w:r w:rsidRPr="00533C32">
        <w:t xml:space="preserve">          description: UE id</w:t>
      </w:r>
    </w:p>
    <w:p w14:paraId="40F672D7" w14:textId="77777777" w:rsidR="00234841" w:rsidRPr="00533C32" w:rsidRDefault="00234841" w:rsidP="00234841">
      <w:pPr>
        <w:pStyle w:val="PL"/>
      </w:pPr>
      <w:r w:rsidRPr="00533C32">
        <w:t xml:space="preserve">          required: true</w:t>
      </w:r>
    </w:p>
    <w:p w14:paraId="49A0896E" w14:textId="77777777" w:rsidR="00234841" w:rsidRPr="00533C32" w:rsidRDefault="00234841" w:rsidP="00234841">
      <w:pPr>
        <w:pStyle w:val="PL"/>
      </w:pPr>
      <w:r w:rsidRPr="00533C32">
        <w:t xml:space="preserve">          schema:</w:t>
      </w:r>
    </w:p>
    <w:p w14:paraId="2EC52D4F" w14:textId="77777777" w:rsidR="00234841" w:rsidRPr="00533C32" w:rsidRDefault="00234841" w:rsidP="00234841">
      <w:pPr>
        <w:pStyle w:val="PL"/>
        <w:rPr>
          <w:lang w:eastAsia="zh-CN"/>
        </w:rPr>
      </w:pPr>
      <w:r w:rsidRPr="00533C32">
        <w:t xml:space="preserve">            $ref: 'TS29571_CommonData.yaml#/components/schemas/VarUeId'</w:t>
      </w:r>
    </w:p>
    <w:p w14:paraId="5D67FC33" w14:textId="77777777" w:rsidR="00234841" w:rsidRPr="00533C32" w:rsidRDefault="00234841" w:rsidP="00234841">
      <w:pPr>
        <w:pStyle w:val="PL"/>
        <w:rPr>
          <w:lang w:eastAsia="zh-CN"/>
        </w:rPr>
      </w:pPr>
      <w:r w:rsidRPr="00533C32">
        <w:rPr>
          <w:lang w:eastAsia="zh-CN"/>
        </w:rPr>
        <w:t xml:space="preserve">        - name: fields</w:t>
      </w:r>
    </w:p>
    <w:p w14:paraId="79431BD2" w14:textId="77777777" w:rsidR="00234841" w:rsidRPr="00533C32" w:rsidRDefault="00234841" w:rsidP="00234841">
      <w:pPr>
        <w:pStyle w:val="PL"/>
        <w:rPr>
          <w:lang w:eastAsia="zh-CN"/>
        </w:rPr>
      </w:pPr>
      <w:r w:rsidRPr="00533C32">
        <w:rPr>
          <w:lang w:eastAsia="zh-CN"/>
        </w:rPr>
        <w:t xml:space="preserve">          in: query</w:t>
      </w:r>
    </w:p>
    <w:p w14:paraId="1E8F4BB1" w14:textId="77777777" w:rsidR="00234841" w:rsidRPr="00533C32" w:rsidRDefault="00234841" w:rsidP="00234841">
      <w:pPr>
        <w:pStyle w:val="PL"/>
        <w:rPr>
          <w:lang w:eastAsia="zh-CN"/>
        </w:rPr>
      </w:pPr>
      <w:r w:rsidRPr="00533C32">
        <w:rPr>
          <w:lang w:eastAsia="zh-CN"/>
        </w:rPr>
        <w:t xml:space="preserve">          description: attributes to be retrieved</w:t>
      </w:r>
    </w:p>
    <w:p w14:paraId="7A577746" w14:textId="77777777" w:rsidR="00234841" w:rsidRPr="00533C32" w:rsidRDefault="00234841" w:rsidP="00234841">
      <w:pPr>
        <w:pStyle w:val="PL"/>
        <w:rPr>
          <w:lang w:eastAsia="zh-CN"/>
        </w:rPr>
      </w:pPr>
      <w:r w:rsidRPr="00533C32">
        <w:rPr>
          <w:lang w:eastAsia="zh-CN"/>
        </w:rPr>
        <w:t xml:space="preserve">          required: false</w:t>
      </w:r>
    </w:p>
    <w:p w14:paraId="0887BE8E" w14:textId="77777777" w:rsidR="00234841" w:rsidRPr="00533C32" w:rsidRDefault="00234841" w:rsidP="00234841">
      <w:pPr>
        <w:pStyle w:val="PL"/>
        <w:rPr>
          <w:lang w:eastAsia="zh-CN"/>
        </w:rPr>
      </w:pPr>
      <w:r w:rsidRPr="00533C32">
        <w:rPr>
          <w:lang w:eastAsia="zh-CN"/>
        </w:rPr>
        <w:t xml:space="preserve">          schema:</w:t>
      </w:r>
    </w:p>
    <w:p w14:paraId="5AA60675" w14:textId="77777777" w:rsidR="00234841" w:rsidRPr="00533C32" w:rsidRDefault="00234841" w:rsidP="00234841">
      <w:pPr>
        <w:pStyle w:val="PL"/>
        <w:rPr>
          <w:lang w:eastAsia="zh-CN"/>
        </w:rPr>
      </w:pPr>
      <w:r w:rsidRPr="00533C32">
        <w:rPr>
          <w:lang w:eastAsia="zh-CN"/>
        </w:rPr>
        <w:t xml:space="preserve">            type: array</w:t>
      </w:r>
    </w:p>
    <w:p w14:paraId="2E528B2D" w14:textId="77777777" w:rsidR="00234841" w:rsidRPr="00533C32" w:rsidRDefault="00234841" w:rsidP="00234841">
      <w:pPr>
        <w:pStyle w:val="PL"/>
        <w:rPr>
          <w:lang w:eastAsia="zh-CN"/>
        </w:rPr>
      </w:pPr>
      <w:r w:rsidRPr="00533C32">
        <w:rPr>
          <w:lang w:eastAsia="zh-CN"/>
        </w:rPr>
        <w:t xml:space="preserve">            items:</w:t>
      </w:r>
    </w:p>
    <w:p w14:paraId="2FB1FA91" w14:textId="77777777" w:rsidR="00234841" w:rsidRPr="00533C32" w:rsidRDefault="00234841" w:rsidP="00234841">
      <w:pPr>
        <w:pStyle w:val="PL"/>
        <w:rPr>
          <w:lang w:eastAsia="zh-CN"/>
        </w:rPr>
      </w:pPr>
      <w:r w:rsidRPr="00533C32">
        <w:rPr>
          <w:lang w:eastAsia="zh-CN"/>
        </w:rPr>
        <w:t xml:space="preserve">              type: string</w:t>
      </w:r>
    </w:p>
    <w:p w14:paraId="59E64F83" w14:textId="77777777" w:rsidR="00234841" w:rsidRPr="00533C32" w:rsidRDefault="00234841" w:rsidP="00234841">
      <w:pPr>
        <w:pStyle w:val="PL"/>
        <w:rPr>
          <w:lang w:eastAsia="zh-CN"/>
        </w:rPr>
      </w:pPr>
      <w:r w:rsidRPr="00533C32">
        <w:rPr>
          <w:lang w:eastAsia="zh-CN"/>
        </w:rPr>
        <w:t xml:space="preserve">            minItems: 1</w:t>
      </w:r>
    </w:p>
    <w:p w14:paraId="73852F53" w14:textId="77777777" w:rsidR="00234841" w:rsidRPr="00533C32" w:rsidRDefault="00234841" w:rsidP="00234841">
      <w:pPr>
        <w:pStyle w:val="PL"/>
      </w:pPr>
      <w:r w:rsidRPr="00533C32">
        <w:t xml:space="preserve">          style: form</w:t>
      </w:r>
    </w:p>
    <w:p w14:paraId="57758214" w14:textId="77777777" w:rsidR="00234841" w:rsidRPr="00533C32" w:rsidRDefault="00234841" w:rsidP="00234841">
      <w:pPr>
        <w:pStyle w:val="PL"/>
        <w:rPr>
          <w:lang w:eastAsia="zh-CN"/>
        </w:rPr>
      </w:pPr>
      <w:r w:rsidRPr="00533C32">
        <w:t xml:space="preserve">          explode: false</w:t>
      </w:r>
    </w:p>
    <w:p w14:paraId="520C2E14" w14:textId="77777777" w:rsidR="00234841" w:rsidRPr="00533C32" w:rsidRDefault="00234841" w:rsidP="00234841">
      <w:pPr>
        <w:pStyle w:val="PL"/>
      </w:pPr>
      <w:r w:rsidRPr="00533C32">
        <w:t xml:space="preserve">        - name: supported-features</w:t>
      </w:r>
    </w:p>
    <w:p w14:paraId="385095ED" w14:textId="77777777" w:rsidR="00234841" w:rsidRPr="00533C32" w:rsidRDefault="00234841" w:rsidP="00234841">
      <w:pPr>
        <w:pStyle w:val="PL"/>
      </w:pPr>
      <w:r w:rsidRPr="00533C32">
        <w:t xml:space="preserve">          in: query</w:t>
      </w:r>
    </w:p>
    <w:p w14:paraId="069464B7" w14:textId="77777777" w:rsidR="00234841" w:rsidRPr="00533C32" w:rsidRDefault="00234841" w:rsidP="00234841">
      <w:pPr>
        <w:pStyle w:val="PL"/>
      </w:pPr>
      <w:r w:rsidRPr="00533C32">
        <w:t xml:space="preserve">          description: Supported Features</w:t>
      </w:r>
    </w:p>
    <w:p w14:paraId="05E87C21" w14:textId="77777777" w:rsidR="00234841" w:rsidRPr="00533C32" w:rsidRDefault="00234841" w:rsidP="00234841">
      <w:pPr>
        <w:pStyle w:val="PL"/>
      </w:pPr>
      <w:r w:rsidRPr="00533C32">
        <w:t xml:space="preserve">          schema:</w:t>
      </w:r>
    </w:p>
    <w:p w14:paraId="42EEA194" w14:textId="77777777" w:rsidR="00234841" w:rsidRPr="00533C32" w:rsidRDefault="00234841" w:rsidP="00234841">
      <w:pPr>
        <w:pStyle w:val="PL"/>
        <w:rPr>
          <w:lang w:eastAsia="zh-CN"/>
        </w:rPr>
      </w:pPr>
      <w:r w:rsidRPr="00533C32">
        <w:t xml:space="preserve">             $ref: 'TS29571_CommonData.yaml#/components/schemas/SupportedFeatures'</w:t>
      </w:r>
    </w:p>
    <w:p w14:paraId="57B98F51" w14:textId="77777777" w:rsidR="00234841" w:rsidRPr="00533C32" w:rsidRDefault="00234841" w:rsidP="00234841">
      <w:pPr>
        <w:pStyle w:val="PL"/>
      </w:pPr>
      <w:r w:rsidRPr="00533C32">
        <w:t xml:space="preserve">      responses:</w:t>
      </w:r>
    </w:p>
    <w:p w14:paraId="04BC0D7E" w14:textId="77777777" w:rsidR="00234841" w:rsidRPr="00533C32" w:rsidRDefault="00234841" w:rsidP="00234841">
      <w:pPr>
        <w:pStyle w:val="PL"/>
      </w:pPr>
      <w:r w:rsidRPr="00533C32">
        <w:t xml:space="preserve">        '200':</w:t>
      </w:r>
    </w:p>
    <w:p w14:paraId="3D5E3FF0" w14:textId="77777777" w:rsidR="00234841" w:rsidRPr="00533C32" w:rsidRDefault="00234841" w:rsidP="00234841">
      <w:pPr>
        <w:pStyle w:val="PL"/>
      </w:pPr>
      <w:r w:rsidRPr="00533C32">
        <w:t xml:space="preserve">          description: Expected response to a valid request</w:t>
      </w:r>
    </w:p>
    <w:p w14:paraId="63C7B79F" w14:textId="77777777" w:rsidR="00234841" w:rsidRPr="00533C32" w:rsidRDefault="00234841" w:rsidP="00234841">
      <w:pPr>
        <w:pStyle w:val="PL"/>
      </w:pPr>
      <w:r w:rsidRPr="00533C32">
        <w:t xml:space="preserve">          content:</w:t>
      </w:r>
    </w:p>
    <w:p w14:paraId="7FDC3C01" w14:textId="77777777" w:rsidR="00234841" w:rsidRPr="00533C32" w:rsidRDefault="00234841" w:rsidP="00234841">
      <w:pPr>
        <w:pStyle w:val="PL"/>
      </w:pPr>
      <w:r w:rsidRPr="00533C32">
        <w:t xml:space="preserve">            application/json:</w:t>
      </w:r>
    </w:p>
    <w:p w14:paraId="3EF6EC1F" w14:textId="77777777" w:rsidR="00234841" w:rsidRPr="00533C32" w:rsidRDefault="00234841" w:rsidP="00234841">
      <w:pPr>
        <w:pStyle w:val="PL"/>
      </w:pPr>
      <w:r w:rsidRPr="00533C32">
        <w:t xml:space="preserve">              schema:</w:t>
      </w:r>
    </w:p>
    <w:p w14:paraId="21CD418C" w14:textId="77777777" w:rsidR="00234841" w:rsidRPr="00533C32" w:rsidRDefault="00234841" w:rsidP="00234841">
      <w:pPr>
        <w:pStyle w:val="PL"/>
      </w:pPr>
      <w:r w:rsidRPr="00533C32">
        <w:t xml:space="preserve">                $ref: '#/components/schemas/</w:t>
      </w:r>
      <w:r>
        <w:t>IpSmGw</w:t>
      </w:r>
      <w:r w:rsidRPr="00533C32">
        <w:t>Registration'</w:t>
      </w:r>
    </w:p>
    <w:p w14:paraId="5A585AFE" w14:textId="77777777" w:rsidR="00234841" w:rsidRDefault="00234841" w:rsidP="00234841">
      <w:pPr>
        <w:pStyle w:val="PL"/>
        <w:rPr>
          <w:lang w:eastAsia="zh-CN"/>
        </w:rPr>
      </w:pPr>
      <w:r w:rsidRPr="00533C32">
        <w:t xml:space="preserve">        default:</w:t>
      </w:r>
    </w:p>
    <w:p w14:paraId="0AA7B8E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F6CA48B" w14:textId="77777777" w:rsidR="00234841" w:rsidRDefault="00234841" w:rsidP="00234841">
      <w:pPr>
        <w:pStyle w:val="PL"/>
      </w:pPr>
    </w:p>
    <w:p w14:paraId="65F15EA8" w14:textId="77777777" w:rsidR="00234841" w:rsidRPr="00533C32" w:rsidRDefault="00234841" w:rsidP="00234841">
      <w:pPr>
        <w:pStyle w:val="PL"/>
      </w:pPr>
      <w:r w:rsidRPr="00533C32">
        <w:t xml:space="preserve">  /subscri</w:t>
      </w:r>
      <w:r w:rsidRPr="00533C32">
        <w:rPr>
          <w:lang w:eastAsia="zh-CN"/>
        </w:rPr>
        <w:t>ption</w:t>
      </w:r>
      <w:r w:rsidRPr="00533C32">
        <w:t>-data/{ueId}/context-data/</w:t>
      </w:r>
      <w:r>
        <w:t>mwd</w:t>
      </w:r>
      <w:r w:rsidRPr="00533C32">
        <w:t>:</w:t>
      </w:r>
    </w:p>
    <w:p w14:paraId="77C93E07" w14:textId="77777777" w:rsidR="00234841" w:rsidRPr="00533C32" w:rsidRDefault="00234841" w:rsidP="00234841">
      <w:pPr>
        <w:pStyle w:val="PL"/>
      </w:pPr>
      <w:r w:rsidRPr="00533C32">
        <w:t xml:space="preserve">    put:</w:t>
      </w:r>
    </w:p>
    <w:p w14:paraId="7E5D7B11" w14:textId="77777777" w:rsidR="00234841" w:rsidRPr="00533C32" w:rsidRDefault="00234841" w:rsidP="00234841">
      <w:pPr>
        <w:pStyle w:val="PL"/>
      </w:pPr>
      <w:r w:rsidRPr="00533C32">
        <w:t xml:space="preserve">      summary: Create the </w:t>
      </w:r>
      <w:r>
        <w:t>Message Waiting D</w:t>
      </w:r>
      <w:r w:rsidRPr="00533C32">
        <w:t xml:space="preserve">ata of </w:t>
      </w:r>
      <w:r>
        <w:t>the</w:t>
      </w:r>
      <w:r w:rsidRPr="00533C32">
        <w:t xml:space="preserve"> UE</w:t>
      </w:r>
    </w:p>
    <w:p w14:paraId="63472400" w14:textId="77777777" w:rsidR="00234841" w:rsidRPr="00533C32" w:rsidRDefault="00234841" w:rsidP="00234841">
      <w:pPr>
        <w:pStyle w:val="PL"/>
      </w:pPr>
      <w:r w:rsidRPr="00533C32">
        <w:t xml:space="preserve">      operationId: Create</w:t>
      </w:r>
      <w:r>
        <w:t>MessageWaitingData</w:t>
      </w:r>
    </w:p>
    <w:p w14:paraId="3B3CF256" w14:textId="77777777" w:rsidR="00234841" w:rsidRPr="00533C32" w:rsidRDefault="00234841" w:rsidP="00234841">
      <w:pPr>
        <w:pStyle w:val="PL"/>
      </w:pPr>
      <w:r w:rsidRPr="00533C32">
        <w:lastRenderedPageBreak/>
        <w:t xml:space="preserve">      tags:</w:t>
      </w:r>
    </w:p>
    <w:p w14:paraId="2C299B05" w14:textId="77777777" w:rsidR="00234841" w:rsidRDefault="00234841" w:rsidP="00234841">
      <w:pPr>
        <w:pStyle w:val="PL"/>
        <w:rPr>
          <w:lang w:eastAsia="zh-CN"/>
        </w:rPr>
      </w:pPr>
      <w:r w:rsidRPr="00533C32">
        <w:t xml:space="preserve">        - </w:t>
      </w:r>
      <w:r>
        <w:t>Message Waiting Data</w:t>
      </w:r>
      <w:r w:rsidRPr="00533C32">
        <w:t xml:space="preserve"> (Document)</w:t>
      </w:r>
    </w:p>
    <w:p w14:paraId="532CD71F" w14:textId="77777777" w:rsidR="00234841" w:rsidRDefault="00234841" w:rsidP="00234841">
      <w:pPr>
        <w:pStyle w:val="PL"/>
      </w:pPr>
      <w:r>
        <w:t xml:space="preserve">      security:</w:t>
      </w:r>
    </w:p>
    <w:p w14:paraId="7A45A4F6" w14:textId="77777777" w:rsidR="00234841" w:rsidRDefault="00234841" w:rsidP="00234841">
      <w:pPr>
        <w:pStyle w:val="PL"/>
      </w:pPr>
      <w:r>
        <w:t xml:space="preserve">        - {}</w:t>
      </w:r>
    </w:p>
    <w:p w14:paraId="5CD6765D" w14:textId="77777777" w:rsidR="00234841" w:rsidRDefault="00234841" w:rsidP="00234841">
      <w:pPr>
        <w:pStyle w:val="PL"/>
      </w:pPr>
      <w:r>
        <w:t xml:space="preserve">        - oAuth2ClientCredentials:</w:t>
      </w:r>
    </w:p>
    <w:p w14:paraId="2A87B783" w14:textId="77777777" w:rsidR="00234841" w:rsidRDefault="00234841" w:rsidP="00234841">
      <w:pPr>
        <w:pStyle w:val="PL"/>
      </w:pPr>
      <w:r>
        <w:t xml:space="preserve">          - nudr-dr</w:t>
      </w:r>
    </w:p>
    <w:p w14:paraId="3397DB61" w14:textId="77777777" w:rsidR="00234841" w:rsidRDefault="00234841" w:rsidP="00234841">
      <w:pPr>
        <w:pStyle w:val="PL"/>
      </w:pPr>
      <w:r>
        <w:t xml:space="preserve">        - oAuth2ClientCredentials:</w:t>
      </w:r>
    </w:p>
    <w:p w14:paraId="63C7FA51" w14:textId="77777777" w:rsidR="00234841" w:rsidRDefault="00234841" w:rsidP="00234841">
      <w:pPr>
        <w:pStyle w:val="PL"/>
      </w:pPr>
      <w:r>
        <w:t xml:space="preserve">          - nudr-dr</w:t>
      </w:r>
    </w:p>
    <w:p w14:paraId="09DAECB7" w14:textId="77777777" w:rsidR="00234841" w:rsidRPr="00533C32" w:rsidRDefault="00234841" w:rsidP="00234841">
      <w:pPr>
        <w:pStyle w:val="PL"/>
        <w:rPr>
          <w:lang w:eastAsia="zh-CN"/>
        </w:rPr>
      </w:pPr>
      <w:r>
        <w:t xml:space="preserve">          - nudr-dr:subscription-data</w:t>
      </w:r>
    </w:p>
    <w:p w14:paraId="2EB7E28D" w14:textId="77777777" w:rsidR="00234841" w:rsidRPr="00533C32" w:rsidRDefault="00234841" w:rsidP="00234841">
      <w:pPr>
        <w:pStyle w:val="PL"/>
      </w:pPr>
      <w:r w:rsidRPr="00533C32">
        <w:t xml:space="preserve">      parameters:</w:t>
      </w:r>
    </w:p>
    <w:p w14:paraId="5F7B0C4B" w14:textId="77777777" w:rsidR="00234841" w:rsidRPr="00533C32" w:rsidRDefault="00234841" w:rsidP="00234841">
      <w:pPr>
        <w:pStyle w:val="PL"/>
      </w:pPr>
      <w:r w:rsidRPr="00533C32">
        <w:t xml:space="preserve">        - name: ueId</w:t>
      </w:r>
    </w:p>
    <w:p w14:paraId="0E93879E" w14:textId="77777777" w:rsidR="00234841" w:rsidRPr="00533C32" w:rsidRDefault="00234841" w:rsidP="00234841">
      <w:pPr>
        <w:pStyle w:val="PL"/>
      </w:pPr>
      <w:r w:rsidRPr="00533C32">
        <w:t xml:space="preserve">          in: path</w:t>
      </w:r>
    </w:p>
    <w:p w14:paraId="4CC6813A" w14:textId="77777777" w:rsidR="00234841" w:rsidRPr="00533C32" w:rsidRDefault="00234841" w:rsidP="00234841">
      <w:pPr>
        <w:pStyle w:val="PL"/>
      </w:pPr>
      <w:r w:rsidRPr="00533C32">
        <w:t xml:space="preserve">          description: UE id</w:t>
      </w:r>
    </w:p>
    <w:p w14:paraId="76587D30" w14:textId="77777777" w:rsidR="00234841" w:rsidRPr="00533C32" w:rsidRDefault="00234841" w:rsidP="00234841">
      <w:pPr>
        <w:pStyle w:val="PL"/>
      </w:pPr>
      <w:r w:rsidRPr="00533C32">
        <w:t xml:space="preserve">          required: true</w:t>
      </w:r>
    </w:p>
    <w:p w14:paraId="3BC78297" w14:textId="77777777" w:rsidR="00234841" w:rsidRPr="00533C32" w:rsidRDefault="00234841" w:rsidP="00234841">
      <w:pPr>
        <w:pStyle w:val="PL"/>
      </w:pPr>
      <w:r w:rsidRPr="00533C32">
        <w:t xml:space="preserve">          schema:</w:t>
      </w:r>
    </w:p>
    <w:p w14:paraId="6FE9A0E9" w14:textId="77777777" w:rsidR="00234841" w:rsidRPr="00533C32" w:rsidRDefault="00234841" w:rsidP="00234841">
      <w:pPr>
        <w:pStyle w:val="PL"/>
      </w:pPr>
      <w:r w:rsidRPr="00533C32">
        <w:t xml:space="preserve">            $ref: 'TS29571_CommonData.yaml#/components/schemas/VarUeId'</w:t>
      </w:r>
    </w:p>
    <w:p w14:paraId="70CF047A" w14:textId="77777777" w:rsidR="00234841" w:rsidRPr="00533C32" w:rsidRDefault="00234841" w:rsidP="00234841">
      <w:pPr>
        <w:pStyle w:val="PL"/>
      </w:pPr>
      <w:r w:rsidRPr="00533C32">
        <w:t xml:space="preserve">      requestBody:</w:t>
      </w:r>
    </w:p>
    <w:p w14:paraId="50EBA3A5" w14:textId="77777777" w:rsidR="00234841" w:rsidRPr="00533C32" w:rsidRDefault="00234841" w:rsidP="00234841">
      <w:pPr>
        <w:pStyle w:val="PL"/>
      </w:pPr>
      <w:r w:rsidRPr="00533C32">
        <w:t xml:space="preserve">        content:</w:t>
      </w:r>
    </w:p>
    <w:p w14:paraId="7AF1DD5C" w14:textId="77777777" w:rsidR="00234841" w:rsidRPr="00533C32" w:rsidRDefault="00234841" w:rsidP="00234841">
      <w:pPr>
        <w:pStyle w:val="PL"/>
      </w:pPr>
      <w:r w:rsidRPr="00533C32">
        <w:t xml:space="preserve">          application/json:</w:t>
      </w:r>
    </w:p>
    <w:p w14:paraId="2BC60C42" w14:textId="77777777" w:rsidR="00234841" w:rsidRPr="00533C32" w:rsidRDefault="00234841" w:rsidP="00234841">
      <w:pPr>
        <w:pStyle w:val="PL"/>
      </w:pPr>
      <w:r w:rsidRPr="00533C32">
        <w:t xml:space="preserve">            schema:</w:t>
      </w:r>
    </w:p>
    <w:p w14:paraId="67D100F0" w14:textId="77777777" w:rsidR="00234841" w:rsidRPr="00533C32" w:rsidRDefault="00234841" w:rsidP="00434F1A">
      <w:pPr>
        <w:pStyle w:val="PL"/>
        <w:outlineLvl w:val="0"/>
      </w:pPr>
      <w:r w:rsidRPr="00533C32">
        <w:t xml:space="preserve">              $ref: '#/components/schemas/</w:t>
      </w:r>
      <w:r>
        <w:t>MessageWaitingData</w:t>
      </w:r>
      <w:r w:rsidRPr="00533C32">
        <w:t>'</w:t>
      </w:r>
    </w:p>
    <w:p w14:paraId="581DE388" w14:textId="77777777" w:rsidR="00234841" w:rsidRPr="00533C32" w:rsidRDefault="00234841" w:rsidP="00234841">
      <w:pPr>
        <w:pStyle w:val="PL"/>
      </w:pPr>
      <w:r>
        <w:t xml:space="preserve">        </w:t>
      </w:r>
      <w:r w:rsidRPr="003722F2">
        <w:t>required: true</w:t>
      </w:r>
    </w:p>
    <w:p w14:paraId="0DAECB46" w14:textId="77777777" w:rsidR="00234841" w:rsidRDefault="00234841" w:rsidP="00234841">
      <w:pPr>
        <w:pStyle w:val="PL"/>
      </w:pPr>
      <w:r w:rsidRPr="00533C32">
        <w:t xml:space="preserve">      responses:</w:t>
      </w:r>
    </w:p>
    <w:p w14:paraId="05B9015E" w14:textId="77777777" w:rsidR="00234841" w:rsidRDefault="00234841" w:rsidP="00234841">
      <w:pPr>
        <w:pStyle w:val="PL"/>
      </w:pPr>
      <w:r>
        <w:t xml:space="preserve">        '201':</w:t>
      </w:r>
    </w:p>
    <w:p w14:paraId="25762AD2" w14:textId="77777777" w:rsidR="00234841" w:rsidRDefault="00234841" w:rsidP="00234841">
      <w:pPr>
        <w:pStyle w:val="PL"/>
      </w:pPr>
      <w:r>
        <w:t xml:space="preserve">          description: Created</w:t>
      </w:r>
    </w:p>
    <w:p w14:paraId="4155928E" w14:textId="77777777" w:rsidR="00234841" w:rsidRDefault="00234841" w:rsidP="00234841">
      <w:pPr>
        <w:pStyle w:val="PL"/>
      </w:pPr>
      <w:r>
        <w:t xml:space="preserve">          content:</w:t>
      </w:r>
    </w:p>
    <w:p w14:paraId="0AE42A61" w14:textId="77777777" w:rsidR="00234841" w:rsidRDefault="00234841" w:rsidP="00234841">
      <w:pPr>
        <w:pStyle w:val="PL"/>
      </w:pPr>
      <w:r>
        <w:t xml:space="preserve">            application/json:</w:t>
      </w:r>
    </w:p>
    <w:p w14:paraId="6E3A8814" w14:textId="77777777" w:rsidR="00234841" w:rsidRDefault="00234841" w:rsidP="00234841">
      <w:pPr>
        <w:pStyle w:val="PL"/>
      </w:pPr>
      <w:r>
        <w:t xml:space="preserve">              schema:</w:t>
      </w:r>
    </w:p>
    <w:p w14:paraId="568353FC" w14:textId="77777777" w:rsidR="00234841" w:rsidRDefault="00234841" w:rsidP="00234841">
      <w:pPr>
        <w:pStyle w:val="PL"/>
      </w:pPr>
      <w:r>
        <w:t xml:space="preserve">                $ref: '#/components/schemas/MessageWaitingData'</w:t>
      </w:r>
    </w:p>
    <w:p w14:paraId="0739D9F8" w14:textId="77777777" w:rsidR="00234841" w:rsidRDefault="00234841" w:rsidP="00234841">
      <w:pPr>
        <w:pStyle w:val="PL"/>
      </w:pPr>
      <w:r>
        <w:t xml:space="preserve">          headers:</w:t>
      </w:r>
    </w:p>
    <w:p w14:paraId="516BB664" w14:textId="77777777" w:rsidR="00234841" w:rsidRDefault="00234841" w:rsidP="00234841">
      <w:pPr>
        <w:pStyle w:val="PL"/>
      </w:pPr>
      <w:r>
        <w:t xml:space="preserve">            Location:</w:t>
      </w:r>
    </w:p>
    <w:p w14:paraId="2C40F61E" w14:textId="77777777" w:rsidR="00234841" w:rsidRDefault="00234841" w:rsidP="00234841">
      <w:pPr>
        <w:pStyle w:val="PL"/>
      </w:pPr>
      <w:r>
        <w:t xml:space="preserve">              description: 'Contains the URI of the newly created resource, according to the structure: {apiRoot}/nudr-dr/&lt;apiVersion&gt;/subscription-data/{ueId}/context-data/mwd'</w:t>
      </w:r>
    </w:p>
    <w:p w14:paraId="532EA3EE" w14:textId="77777777" w:rsidR="00234841" w:rsidRDefault="00234841" w:rsidP="00234841">
      <w:pPr>
        <w:pStyle w:val="PL"/>
      </w:pPr>
      <w:r>
        <w:t xml:space="preserve">              required: true</w:t>
      </w:r>
    </w:p>
    <w:p w14:paraId="3F53C2CB" w14:textId="77777777" w:rsidR="00234841" w:rsidRDefault="00234841" w:rsidP="00234841">
      <w:pPr>
        <w:pStyle w:val="PL"/>
      </w:pPr>
      <w:r>
        <w:t xml:space="preserve">              schema:</w:t>
      </w:r>
    </w:p>
    <w:p w14:paraId="0B64BDB7" w14:textId="77777777" w:rsidR="00234841" w:rsidRPr="00533C32" w:rsidRDefault="00234841" w:rsidP="00234841">
      <w:pPr>
        <w:pStyle w:val="PL"/>
      </w:pPr>
      <w:r>
        <w:t xml:space="preserve">                type: string</w:t>
      </w:r>
    </w:p>
    <w:p w14:paraId="32CED266" w14:textId="77777777" w:rsidR="00234841" w:rsidRPr="00533C32" w:rsidRDefault="00234841" w:rsidP="00234841">
      <w:pPr>
        <w:pStyle w:val="PL"/>
      </w:pPr>
      <w:r w:rsidRPr="00533C32">
        <w:t xml:space="preserve">        '204':</w:t>
      </w:r>
    </w:p>
    <w:p w14:paraId="436A6061" w14:textId="77777777" w:rsidR="00234841" w:rsidRPr="00533C32" w:rsidRDefault="00234841" w:rsidP="00234841">
      <w:pPr>
        <w:pStyle w:val="PL"/>
      </w:pPr>
      <w:r w:rsidRPr="00533C32">
        <w:t xml:space="preserve">          description: Upon success, an empty response body shall be returned</w:t>
      </w:r>
    </w:p>
    <w:p w14:paraId="63005475" w14:textId="77777777" w:rsidR="00234841" w:rsidRPr="00533C32" w:rsidRDefault="00234841" w:rsidP="00234841">
      <w:pPr>
        <w:pStyle w:val="PL"/>
      </w:pPr>
      <w:r w:rsidRPr="00533C32">
        <w:t xml:space="preserve">        default:</w:t>
      </w:r>
    </w:p>
    <w:p w14:paraId="1EB509F0" w14:textId="77777777" w:rsidR="00234841" w:rsidRPr="00533C32" w:rsidRDefault="00234841" w:rsidP="00234841">
      <w:pPr>
        <w:pStyle w:val="PL"/>
      </w:pPr>
      <w:r w:rsidRPr="00533C32">
        <w:t xml:space="preserve">          description: Unexpected error</w:t>
      </w:r>
    </w:p>
    <w:p w14:paraId="224AF237" w14:textId="77777777" w:rsidR="00234841" w:rsidRPr="00533C32" w:rsidRDefault="00234841" w:rsidP="00234841">
      <w:pPr>
        <w:pStyle w:val="PL"/>
      </w:pPr>
      <w:r w:rsidRPr="00533C32">
        <w:t xml:space="preserve">    delete:</w:t>
      </w:r>
    </w:p>
    <w:p w14:paraId="303ADA09" w14:textId="77777777" w:rsidR="00234841" w:rsidRPr="00533C32" w:rsidRDefault="00234841" w:rsidP="0023484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CCB4BA2" w14:textId="77777777" w:rsidR="00234841" w:rsidRPr="00533C32" w:rsidRDefault="00234841" w:rsidP="00234841">
      <w:pPr>
        <w:pStyle w:val="PL"/>
      </w:pPr>
      <w:r w:rsidRPr="00533C32">
        <w:t xml:space="preserve">      operationId: Delete</w:t>
      </w:r>
      <w:r>
        <w:t>MessageWaitingData</w:t>
      </w:r>
    </w:p>
    <w:p w14:paraId="7E2160D0" w14:textId="77777777" w:rsidR="00234841" w:rsidRPr="00533C32" w:rsidRDefault="00234841" w:rsidP="00234841">
      <w:pPr>
        <w:pStyle w:val="PL"/>
      </w:pPr>
      <w:r w:rsidRPr="00533C32">
        <w:t xml:space="preserve">      tags:</w:t>
      </w:r>
    </w:p>
    <w:p w14:paraId="618BF908" w14:textId="77777777" w:rsidR="00234841" w:rsidRDefault="00234841" w:rsidP="00234841">
      <w:pPr>
        <w:pStyle w:val="PL"/>
        <w:rPr>
          <w:lang w:eastAsia="zh-CN"/>
        </w:rPr>
      </w:pPr>
      <w:r w:rsidRPr="00533C32">
        <w:t xml:space="preserve">        - </w:t>
      </w:r>
      <w:r>
        <w:t>Message Waiting Data</w:t>
      </w:r>
      <w:r w:rsidRPr="00533C32">
        <w:t xml:space="preserve"> (Document)</w:t>
      </w:r>
    </w:p>
    <w:p w14:paraId="51DD9048" w14:textId="77777777" w:rsidR="00234841" w:rsidRDefault="00234841" w:rsidP="00234841">
      <w:pPr>
        <w:pStyle w:val="PL"/>
      </w:pPr>
      <w:r>
        <w:t xml:space="preserve">      security:</w:t>
      </w:r>
    </w:p>
    <w:p w14:paraId="3BF4F4F8" w14:textId="77777777" w:rsidR="00234841" w:rsidRDefault="00234841" w:rsidP="00234841">
      <w:pPr>
        <w:pStyle w:val="PL"/>
      </w:pPr>
      <w:r>
        <w:lastRenderedPageBreak/>
        <w:t xml:space="preserve">        - {}</w:t>
      </w:r>
    </w:p>
    <w:p w14:paraId="3F66ADA1" w14:textId="77777777" w:rsidR="00234841" w:rsidRDefault="00234841" w:rsidP="00234841">
      <w:pPr>
        <w:pStyle w:val="PL"/>
      </w:pPr>
      <w:r>
        <w:t xml:space="preserve">        - oAuth2ClientCredentials:</w:t>
      </w:r>
    </w:p>
    <w:p w14:paraId="611FC3AA" w14:textId="77777777" w:rsidR="00234841" w:rsidRDefault="00234841" w:rsidP="00234841">
      <w:pPr>
        <w:pStyle w:val="PL"/>
      </w:pPr>
      <w:r>
        <w:t xml:space="preserve">          - nudr-dr</w:t>
      </w:r>
    </w:p>
    <w:p w14:paraId="1AA24A38" w14:textId="77777777" w:rsidR="00234841" w:rsidRDefault="00234841" w:rsidP="00234841">
      <w:pPr>
        <w:pStyle w:val="PL"/>
      </w:pPr>
      <w:r>
        <w:t xml:space="preserve">        - oAuth2ClientCredentials:</w:t>
      </w:r>
    </w:p>
    <w:p w14:paraId="5F060AAD" w14:textId="77777777" w:rsidR="00234841" w:rsidRDefault="00234841" w:rsidP="00234841">
      <w:pPr>
        <w:pStyle w:val="PL"/>
      </w:pPr>
      <w:r>
        <w:t xml:space="preserve">          - nudr-dr</w:t>
      </w:r>
    </w:p>
    <w:p w14:paraId="05D481DE" w14:textId="77777777" w:rsidR="00234841" w:rsidRPr="00533C32" w:rsidRDefault="00234841" w:rsidP="00234841">
      <w:pPr>
        <w:pStyle w:val="PL"/>
        <w:rPr>
          <w:lang w:eastAsia="zh-CN"/>
        </w:rPr>
      </w:pPr>
      <w:r>
        <w:t xml:space="preserve">          - nudr-dr:subscription-data</w:t>
      </w:r>
    </w:p>
    <w:p w14:paraId="4486CE28" w14:textId="77777777" w:rsidR="00234841" w:rsidRPr="00533C32" w:rsidRDefault="00234841" w:rsidP="00234841">
      <w:pPr>
        <w:pStyle w:val="PL"/>
      </w:pPr>
      <w:r w:rsidRPr="00533C32">
        <w:t xml:space="preserve">      parameters:</w:t>
      </w:r>
    </w:p>
    <w:p w14:paraId="029FAA54" w14:textId="77777777" w:rsidR="00234841" w:rsidRPr="00533C32" w:rsidRDefault="00234841" w:rsidP="00234841">
      <w:pPr>
        <w:pStyle w:val="PL"/>
      </w:pPr>
      <w:r w:rsidRPr="00533C32">
        <w:t xml:space="preserve">        - name: ueId</w:t>
      </w:r>
    </w:p>
    <w:p w14:paraId="42560B2B" w14:textId="77777777" w:rsidR="00234841" w:rsidRPr="00533C32" w:rsidRDefault="00234841" w:rsidP="00234841">
      <w:pPr>
        <w:pStyle w:val="PL"/>
      </w:pPr>
      <w:r w:rsidRPr="00533C32">
        <w:t xml:space="preserve">          in: path</w:t>
      </w:r>
    </w:p>
    <w:p w14:paraId="79F7425E" w14:textId="77777777" w:rsidR="00234841" w:rsidRPr="00533C32" w:rsidRDefault="00234841" w:rsidP="00234841">
      <w:pPr>
        <w:pStyle w:val="PL"/>
      </w:pPr>
      <w:r w:rsidRPr="00533C32">
        <w:t xml:space="preserve">          description: UE id</w:t>
      </w:r>
    </w:p>
    <w:p w14:paraId="1DBA0783" w14:textId="77777777" w:rsidR="00234841" w:rsidRPr="00533C32" w:rsidRDefault="00234841" w:rsidP="00234841">
      <w:pPr>
        <w:pStyle w:val="PL"/>
      </w:pPr>
      <w:r w:rsidRPr="00533C32">
        <w:t xml:space="preserve">          required: true</w:t>
      </w:r>
    </w:p>
    <w:p w14:paraId="04BEEDB5" w14:textId="77777777" w:rsidR="00234841" w:rsidRPr="00533C32" w:rsidRDefault="00234841" w:rsidP="00234841">
      <w:pPr>
        <w:pStyle w:val="PL"/>
      </w:pPr>
      <w:r w:rsidRPr="00533C32">
        <w:t xml:space="preserve">          schema:</w:t>
      </w:r>
    </w:p>
    <w:p w14:paraId="2BB1E650" w14:textId="77777777" w:rsidR="00234841" w:rsidRPr="00533C32" w:rsidRDefault="00234841" w:rsidP="00234841">
      <w:pPr>
        <w:pStyle w:val="PL"/>
      </w:pPr>
      <w:r w:rsidRPr="00533C32">
        <w:t xml:space="preserve">            $ref: 'TS29571_CommonData.yaml#/components/schemas/VarUeId'</w:t>
      </w:r>
    </w:p>
    <w:p w14:paraId="62DD4F52" w14:textId="77777777" w:rsidR="00234841" w:rsidRPr="00533C32" w:rsidRDefault="00234841" w:rsidP="00234841">
      <w:pPr>
        <w:pStyle w:val="PL"/>
      </w:pPr>
      <w:r w:rsidRPr="00533C32">
        <w:t xml:space="preserve">      responses:</w:t>
      </w:r>
    </w:p>
    <w:p w14:paraId="5F38E8D6" w14:textId="77777777" w:rsidR="00234841" w:rsidRPr="00533C32" w:rsidRDefault="00234841" w:rsidP="00234841">
      <w:pPr>
        <w:pStyle w:val="PL"/>
      </w:pPr>
      <w:r w:rsidRPr="00533C32">
        <w:t xml:space="preserve">        '204':</w:t>
      </w:r>
    </w:p>
    <w:p w14:paraId="254930BC" w14:textId="77777777" w:rsidR="00234841" w:rsidRPr="00533C32" w:rsidRDefault="00234841" w:rsidP="00234841">
      <w:pPr>
        <w:pStyle w:val="PL"/>
      </w:pPr>
      <w:r w:rsidRPr="00533C32">
        <w:t xml:space="preserve">          description: Upon success, an empty response body shall be returned</w:t>
      </w:r>
    </w:p>
    <w:p w14:paraId="03DF71B8" w14:textId="77777777" w:rsidR="00234841" w:rsidRDefault="00234841" w:rsidP="00234841">
      <w:pPr>
        <w:pStyle w:val="PL"/>
        <w:rPr>
          <w:lang w:eastAsia="zh-CN"/>
        </w:rPr>
      </w:pPr>
      <w:r w:rsidRPr="00533C32">
        <w:t xml:space="preserve">        default:</w:t>
      </w:r>
    </w:p>
    <w:p w14:paraId="2E1A560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362BDCE" w14:textId="77777777" w:rsidR="00234841" w:rsidRDefault="00234841" w:rsidP="00234841">
      <w:pPr>
        <w:pStyle w:val="PL"/>
        <w:rPr>
          <w:lang w:eastAsia="zh-CN"/>
        </w:rPr>
      </w:pPr>
    </w:p>
    <w:p w14:paraId="3E186652" w14:textId="77777777" w:rsidR="00234841" w:rsidRPr="00533C32" w:rsidRDefault="00234841" w:rsidP="00234841">
      <w:pPr>
        <w:pStyle w:val="PL"/>
        <w:rPr>
          <w:lang w:eastAsia="zh-CN"/>
        </w:rPr>
      </w:pPr>
      <w:r w:rsidRPr="00533C32">
        <w:t xml:space="preserve">    patch:</w:t>
      </w:r>
    </w:p>
    <w:p w14:paraId="491A3380" w14:textId="77777777" w:rsidR="00234841" w:rsidRPr="00533C32" w:rsidRDefault="00234841" w:rsidP="00234841">
      <w:pPr>
        <w:pStyle w:val="PL"/>
      </w:pPr>
      <w:r w:rsidRPr="00533C32">
        <w:t xml:space="preserve">      summary: Modify </w:t>
      </w:r>
      <w:r>
        <w:t>the Message Waiting Data of the UE</w:t>
      </w:r>
    </w:p>
    <w:p w14:paraId="0D369BEE" w14:textId="77777777" w:rsidR="00234841" w:rsidRPr="00533C32" w:rsidRDefault="00234841" w:rsidP="00234841">
      <w:pPr>
        <w:pStyle w:val="PL"/>
      </w:pPr>
      <w:r w:rsidRPr="00533C32">
        <w:t xml:space="preserve">      operationId: Modify</w:t>
      </w:r>
      <w:r>
        <w:t>MessageWaitingData</w:t>
      </w:r>
    </w:p>
    <w:p w14:paraId="0308B88E" w14:textId="77777777" w:rsidR="00234841" w:rsidRPr="00533C32" w:rsidRDefault="00234841" w:rsidP="00234841">
      <w:pPr>
        <w:pStyle w:val="PL"/>
      </w:pPr>
      <w:r w:rsidRPr="00533C32">
        <w:t xml:space="preserve">      tags:</w:t>
      </w:r>
    </w:p>
    <w:p w14:paraId="009CD0D1" w14:textId="77777777" w:rsidR="00234841" w:rsidRDefault="00234841" w:rsidP="00234841">
      <w:pPr>
        <w:pStyle w:val="PL"/>
        <w:rPr>
          <w:lang w:eastAsia="zh-CN"/>
        </w:rPr>
      </w:pPr>
      <w:r w:rsidRPr="00533C32">
        <w:t xml:space="preserve">        - </w:t>
      </w:r>
      <w:r>
        <w:t>Message Waiting Data</w:t>
      </w:r>
      <w:r w:rsidRPr="00533C32">
        <w:t xml:space="preserve"> (Document)</w:t>
      </w:r>
    </w:p>
    <w:p w14:paraId="1B03A25E" w14:textId="77777777" w:rsidR="00234841" w:rsidRDefault="00234841" w:rsidP="00234841">
      <w:pPr>
        <w:pStyle w:val="PL"/>
      </w:pPr>
      <w:r>
        <w:t xml:space="preserve">      security:</w:t>
      </w:r>
    </w:p>
    <w:p w14:paraId="7578C2B6" w14:textId="77777777" w:rsidR="00234841" w:rsidRDefault="00234841" w:rsidP="00234841">
      <w:pPr>
        <w:pStyle w:val="PL"/>
      </w:pPr>
      <w:r>
        <w:t xml:space="preserve">        - {}</w:t>
      </w:r>
    </w:p>
    <w:p w14:paraId="34D2B39F" w14:textId="77777777" w:rsidR="00234841" w:rsidRDefault="00234841" w:rsidP="00234841">
      <w:pPr>
        <w:pStyle w:val="PL"/>
      </w:pPr>
      <w:r>
        <w:t xml:space="preserve">        - oAuth2ClientCredentials:</w:t>
      </w:r>
    </w:p>
    <w:p w14:paraId="1241A16C" w14:textId="77777777" w:rsidR="00234841" w:rsidRDefault="00234841" w:rsidP="00234841">
      <w:pPr>
        <w:pStyle w:val="PL"/>
      </w:pPr>
      <w:r>
        <w:t xml:space="preserve">          - nudr-dr</w:t>
      </w:r>
    </w:p>
    <w:p w14:paraId="7ADA6AB9" w14:textId="77777777" w:rsidR="00234841" w:rsidRDefault="00234841" w:rsidP="00234841">
      <w:pPr>
        <w:pStyle w:val="PL"/>
      </w:pPr>
      <w:r>
        <w:t xml:space="preserve">        - oAuth2ClientCredentials:</w:t>
      </w:r>
    </w:p>
    <w:p w14:paraId="283D27C8" w14:textId="77777777" w:rsidR="00234841" w:rsidRDefault="00234841" w:rsidP="00234841">
      <w:pPr>
        <w:pStyle w:val="PL"/>
      </w:pPr>
      <w:r>
        <w:t xml:space="preserve">          - nudr-dr</w:t>
      </w:r>
    </w:p>
    <w:p w14:paraId="4D2BDEC6" w14:textId="77777777" w:rsidR="00234841" w:rsidRPr="00533C32" w:rsidRDefault="00234841" w:rsidP="00234841">
      <w:pPr>
        <w:pStyle w:val="PL"/>
        <w:rPr>
          <w:lang w:eastAsia="zh-CN"/>
        </w:rPr>
      </w:pPr>
      <w:r>
        <w:t xml:space="preserve">          - nudr-dr:subscription-data</w:t>
      </w:r>
    </w:p>
    <w:p w14:paraId="270E37D6" w14:textId="77777777" w:rsidR="00234841" w:rsidRPr="00533C32" w:rsidRDefault="00234841" w:rsidP="00234841">
      <w:pPr>
        <w:pStyle w:val="PL"/>
      </w:pPr>
      <w:r w:rsidRPr="00533C32">
        <w:t xml:space="preserve">      parameters:</w:t>
      </w:r>
    </w:p>
    <w:p w14:paraId="6780C16A" w14:textId="77777777" w:rsidR="00234841" w:rsidRPr="00533C32" w:rsidRDefault="00234841" w:rsidP="00234841">
      <w:pPr>
        <w:pStyle w:val="PL"/>
      </w:pPr>
      <w:r w:rsidRPr="00533C32">
        <w:t xml:space="preserve">        - name: ueId</w:t>
      </w:r>
    </w:p>
    <w:p w14:paraId="5188F3F2" w14:textId="77777777" w:rsidR="00234841" w:rsidRPr="00533C32" w:rsidRDefault="00234841" w:rsidP="00234841">
      <w:pPr>
        <w:pStyle w:val="PL"/>
      </w:pPr>
      <w:r w:rsidRPr="00533C32">
        <w:t xml:space="preserve">          in: path</w:t>
      </w:r>
    </w:p>
    <w:p w14:paraId="0E036F19" w14:textId="77777777" w:rsidR="00234841" w:rsidRPr="00533C32" w:rsidRDefault="00234841" w:rsidP="00234841">
      <w:pPr>
        <w:pStyle w:val="PL"/>
      </w:pPr>
      <w:r w:rsidRPr="00533C32">
        <w:t xml:space="preserve">          description: UE id</w:t>
      </w:r>
    </w:p>
    <w:p w14:paraId="34C9BFF0" w14:textId="77777777" w:rsidR="00234841" w:rsidRPr="00533C32" w:rsidRDefault="00234841" w:rsidP="00234841">
      <w:pPr>
        <w:pStyle w:val="PL"/>
      </w:pPr>
      <w:r w:rsidRPr="00533C32">
        <w:t xml:space="preserve">          required: true</w:t>
      </w:r>
    </w:p>
    <w:p w14:paraId="3AD53A52" w14:textId="77777777" w:rsidR="00234841" w:rsidRPr="00533C32" w:rsidRDefault="00234841" w:rsidP="00234841">
      <w:pPr>
        <w:pStyle w:val="PL"/>
      </w:pPr>
      <w:r w:rsidRPr="00533C32">
        <w:t xml:space="preserve">          schema:</w:t>
      </w:r>
    </w:p>
    <w:p w14:paraId="212B375B" w14:textId="77777777" w:rsidR="00234841" w:rsidRPr="00533C32" w:rsidRDefault="00234841" w:rsidP="00234841">
      <w:pPr>
        <w:pStyle w:val="PL"/>
      </w:pPr>
      <w:r w:rsidRPr="00533C32">
        <w:t xml:space="preserve">            $ref: 'TS29571_CommonData.yaml#/components/schemas/VarUeId'</w:t>
      </w:r>
    </w:p>
    <w:p w14:paraId="11F75030" w14:textId="77777777" w:rsidR="00234841" w:rsidRPr="00533C32" w:rsidRDefault="00234841" w:rsidP="00234841">
      <w:pPr>
        <w:pStyle w:val="PL"/>
      </w:pPr>
      <w:r w:rsidRPr="00533C32">
        <w:t xml:space="preserve">      requestBody:</w:t>
      </w:r>
    </w:p>
    <w:p w14:paraId="57CC08C5" w14:textId="77777777" w:rsidR="00234841" w:rsidRPr="00533C32" w:rsidRDefault="00234841" w:rsidP="00234841">
      <w:pPr>
        <w:pStyle w:val="PL"/>
      </w:pPr>
      <w:r w:rsidRPr="00533C32">
        <w:t xml:space="preserve">        content:</w:t>
      </w:r>
    </w:p>
    <w:p w14:paraId="49794468" w14:textId="77777777" w:rsidR="00234841" w:rsidRPr="00533C32" w:rsidRDefault="00234841" w:rsidP="00234841">
      <w:pPr>
        <w:pStyle w:val="PL"/>
      </w:pPr>
      <w:r w:rsidRPr="00533C32">
        <w:t xml:space="preserve">          application/json-patch+json:</w:t>
      </w:r>
    </w:p>
    <w:p w14:paraId="4C4237A0" w14:textId="77777777" w:rsidR="00234841" w:rsidRPr="00533C32" w:rsidRDefault="00234841" w:rsidP="00234841">
      <w:pPr>
        <w:pStyle w:val="PL"/>
      </w:pPr>
      <w:r w:rsidRPr="00533C32">
        <w:t xml:space="preserve">            schema:</w:t>
      </w:r>
    </w:p>
    <w:p w14:paraId="235CD9E8" w14:textId="77777777" w:rsidR="00234841" w:rsidRPr="00533C32" w:rsidRDefault="00234841" w:rsidP="00234841">
      <w:pPr>
        <w:pStyle w:val="PL"/>
      </w:pPr>
      <w:r w:rsidRPr="00533C32">
        <w:t xml:space="preserve">              type: array</w:t>
      </w:r>
    </w:p>
    <w:p w14:paraId="3C205885" w14:textId="77777777" w:rsidR="00234841" w:rsidRPr="00533C32" w:rsidRDefault="00234841" w:rsidP="00234841">
      <w:pPr>
        <w:pStyle w:val="PL"/>
      </w:pPr>
      <w:r w:rsidRPr="00533C32">
        <w:t xml:space="preserve">              items:</w:t>
      </w:r>
    </w:p>
    <w:p w14:paraId="3FF0CBD8" w14:textId="77777777" w:rsidR="00234841" w:rsidRPr="00533C32" w:rsidRDefault="00234841" w:rsidP="00234841">
      <w:pPr>
        <w:pStyle w:val="PL"/>
      </w:pPr>
      <w:r w:rsidRPr="00533C32">
        <w:t xml:space="preserve">                $ref: 'TS29571_CommonData.yaml#/components/schemas/PatchItem'</w:t>
      </w:r>
    </w:p>
    <w:p w14:paraId="13C8FC08" w14:textId="77777777" w:rsidR="00234841" w:rsidRPr="00533C32" w:rsidRDefault="00234841" w:rsidP="00234841">
      <w:pPr>
        <w:pStyle w:val="PL"/>
      </w:pPr>
      <w:r w:rsidRPr="00533C32">
        <w:t xml:space="preserve">              minItems: 1</w:t>
      </w:r>
    </w:p>
    <w:p w14:paraId="20797B3A" w14:textId="77777777" w:rsidR="00234841" w:rsidRPr="00533C32" w:rsidRDefault="00234841" w:rsidP="00234841">
      <w:pPr>
        <w:pStyle w:val="PL"/>
      </w:pPr>
      <w:r w:rsidRPr="00533C32">
        <w:lastRenderedPageBreak/>
        <w:t xml:space="preserve">        required: true</w:t>
      </w:r>
    </w:p>
    <w:p w14:paraId="6F791C03" w14:textId="77777777" w:rsidR="00234841" w:rsidRPr="00533C32" w:rsidRDefault="00234841" w:rsidP="00234841">
      <w:pPr>
        <w:pStyle w:val="PL"/>
      </w:pPr>
      <w:r w:rsidRPr="00533C32">
        <w:t xml:space="preserve">      responses:</w:t>
      </w:r>
    </w:p>
    <w:p w14:paraId="143484EC" w14:textId="77777777" w:rsidR="00234841" w:rsidRPr="00533C32" w:rsidRDefault="00234841" w:rsidP="00234841">
      <w:pPr>
        <w:pStyle w:val="PL"/>
      </w:pPr>
      <w:r w:rsidRPr="00533C32">
        <w:t xml:space="preserve">        '204':</w:t>
      </w:r>
    </w:p>
    <w:p w14:paraId="3DDBFF84" w14:textId="77777777" w:rsidR="00234841" w:rsidRPr="00533C32" w:rsidRDefault="00234841" w:rsidP="00234841">
      <w:pPr>
        <w:pStyle w:val="PL"/>
      </w:pPr>
      <w:r w:rsidRPr="00533C32">
        <w:t xml:space="preserve">          description: Successful response</w:t>
      </w:r>
    </w:p>
    <w:p w14:paraId="3BE6441E" w14:textId="77777777" w:rsidR="00234841" w:rsidRPr="00533C32" w:rsidRDefault="00234841" w:rsidP="00234841">
      <w:pPr>
        <w:pStyle w:val="PL"/>
      </w:pPr>
      <w:r w:rsidRPr="00533C32">
        <w:t xml:space="preserve">        '403':</w:t>
      </w:r>
    </w:p>
    <w:p w14:paraId="0BD01296" w14:textId="77777777" w:rsidR="00234841" w:rsidRPr="00533C32" w:rsidRDefault="00234841" w:rsidP="00234841">
      <w:pPr>
        <w:pStyle w:val="PL"/>
      </w:pPr>
      <w:r w:rsidRPr="00533C32">
        <w:t xml:space="preserve">          $ref: 'TS29571_CommonData.yaml#/components/responses/403'</w:t>
      </w:r>
    </w:p>
    <w:p w14:paraId="4865B63F" w14:textId="77777777" w:rsidR="00234841" w:rsidRPr="00533C32" w:rsidRDefault="00234841" w:rsidP="00234841">
      <w:pPr>
        <w:pStyle w:val="PL"/>
      </w:pPr>
      <w:r w:rsidRPr="00533C32">
        <w:t xml:space="preserve">        '404':</w:t>
      </w:r>
    </w:p>
    <w:p w14:paraId="010D59BF" w14:textId="77777777" w:rsidR="00234841" w:rsidRPr="00533C32" w:rsidRDefault="00234841" w:rsidP="00234841">
      <w:pPr>
        <w:pStyle w:val="PL"/>
      </w:pPr>
      <w:r w:rsidRPr="00533C32">
        <w:t xml:space="preserve">          $ref: 'TS29571_CommonData.yaml#/components/responses/404'</w:t>
      </w:r>
    </w:p>
    <w:p w14:paraId="7838931B" w14:textId="77777777" w:rsidR="00234841" w:rsidRDefault="00234841" w:rsidP="00234841">
      <w:pPr>
        <w:pStyle w:val="PL"/>
        <w:rPr>
          <w:lang w:eastAsia="zh-CN"/>
        </w:rPr>
      </w:pPr>
      <w:r w:rsidRPr="00533C32">
        <w:t xml:space="preserve">        default:</w:t>
      </w:r>
    </w:p>
    <w:p w14:paraId="2D705EC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AF0FA4B" w14:textId="77777777" w:rsidR="00234841" w:rsidRDefault="00234841" w:rsidP="00234841">
      <w:pPr>
        <w:pStyle w:val="PL"/>
        <w:rPr>
          <w:lang w:eastAsia="zh-CN"/>
        </w:rPr>
      </w:pPr>
    </w:p>
    <w:p w14:paraId="19BEEEB5" w14:textId="77777777" w:rsidR="00234841" w:rsidRPr="00533C32" w:rsidRDefault="00234841" w:rsidP="00234841">
      <w:pPr>
        <w:pStyle w:val="PL"/>
      </w:pPr>
      <w:r w:rsidRPr="00533C32">
        <w:t xml:space="preserve">    get:</w:t>
      </w:r>
    </w:p>
    <w:p w14:paraId="4CD858F7" w14:textId="77777777" w:rsidR="00234841" w:rsidRPr="00533C32" w:rsidRDefault="00234841" w:rsidP="00234841">
      <w:pPr>
        <w:pStyle w:val="PL"/>
      </w:pPr>
      <w:r w:rsidRPr="00533C32">
        <w:t xml:space="preserve">      summary: Retrieves the </w:t>
      </w:r>
      <w:r>
        <w:t>Message Waiting D</w:t>
      </w:r>
      <w:r w:rsidRPr="00533C32">
        <w:t xml:space="preserve">ata of </w:t>
      </w:r>
      <w:r>
        <w:t>the</w:t>
      </w:r>
      <w:r w:rsidRPr="00533C32">
        <w:t xml:space="preserve"> UE</w:t>
      </w:r>
    </w:p>
    <w:p w14:paraId="22D9D2F3" w14:textId="77777777" w:rsidR="00234841" w:rsidRPr="00533C32" w:rsidRDefault="00234841" w:rsidP="00234841">
      <w:pPr>
        <w:pStyle w:val="PL"/>
      </w:pPr>
      <w:r w:rsidRPr="00533C32">
        <w:t xml:space="preserve">      operationId: Query</w:t>
      </w:r>
      <w:r>
        <w:t>MessageWaitingData</w:t>
      </w:r>
    </w:p>
    <w:p w14:paraId="197E783D" w14:textId="77777777" w:rsidR="00234841" w:rsidRPr="00533C32" w:rsidRDefault="00234841" w:rsidP="00234841">
      <w:pPr>
        <w:pStyle w:val="PL"/>
      </w:pPr>
      <w:r w:rsidRPr="00533C32">
        <w:t xml:space="preserve">      tags:</w:t>
      </w:r>
    </w:p>
    <w:p w14:paraId="23D78C56" w14:textId="77777777" w:rsidR="00234841" w:rsidRDefault="00234841" w:rsidP="00234841">
      <w:pPr>
        <w:pStyle w:val="PL"/>
        <w:rPr>
          <w:lang w:eastAsia="zh-CN"/>
        </w:rPr>
      </w:pPr>
      <w:r w:rsidRPr="00533C32">
        <w:t xml:space="preserve">        - </w:t>
      </w:r>
      <w:r>
        <w:t>Message Waiting Data</w:t>
      </w:r>
      <w:r w:rsidRPr="00533C32">
        <w:t xml:space="preserve"> (Document)</w:t>
      </w:r>
    </w:p>
    <w:p w14:paraId="1F2F805B" w14:textId="77777777" w:rsidR="00234841" w:rsidRDefault="00234841" w:rsidP="00234841">
      <w:pPr>
        <w:pStyle w:val="PL"/>
      </w:pPr>
      <w:r>
        <w:t xml:space="preserve">      security:</w:t>
      </w:r>
    </w:p>
    <w:p w14:paraId="7C5BF6FA" w14:textId="77777777" w:rsidR="00234841" w:rsidRDefault="00234841" w:rsidP="00234841">
      <w:pPr>
        <w:pStyle w:val="PL"/>
      </w:pPr>
      <w:r>
        <w:t xml:space="preserve">        - {}</w:t>
      </w:r>
    </w:p>
    <w:p w14:paraId="6F1EBF71" w14:textId="77777777" w:rsidR="00234841" w:rsidRDefault="00234841" w:rsidP="00234841">
      <w:pPr>
        <w:pStyle w:val="PL"/>
      </w:pPr>
      <w:r>
        <w:t xml:space="preserve">        - oAuth2ClientCredentials:</w:t>
      </w:r>
    </w:p>
    <w:p w14:paraId="09A33E2D" w14:textId="77777777" w:rsidR="00234841" w:rsidRDefault="00234841" w:rsidP="00234841">
      <w:pPr>
        <w:pStyle w:val="PL"/>
      </w:pPr>
      <w:r>
        <w:t xml:space="preserve">          - nudr-dr</w:t>
      </w:r>
    </w:p>
    <w:p w14:paraId="5694FC05" w14:textId="77777777" w:rsidR="00234841" w:rsidRDefault="00234841" w:rsidP="00234841">
      <w:pPr>
        <w:pStyle w:val="PL"/>
      </w:pPr>
      <w:r>
        <w:t xml:space="preserve">        - oAuth2ClientCredentials:</w:t>
      </w:r>
    </w:p>
    <w:p w14:paraId="2C952415" w14:textId="77777777" w:rsidR="00234841" w:rsidRDefault="00234841" w:rsidP="00234841">
      <w:pPr>
        <w:pStyle w:val="PL"/>
      </w:pPr>
      <w:r>
        <w:t xml:space="preserve">          - nudr-dr</w:t>
      </w:r>
    </w:p>
    <w:p w14:paraId="7096126B" w14:textId="77777777" w:rsidR="00234841" w:rsidRPr="00533C32" w:rsidRDefault="00234841" w:rsidP="00234841">
      <w:pPr>
        <w:pStyle w:val="PL"/>
        <w:rPr>
          <w:lang w:eastAsia="zh-CN"/>
        </w:rPr>
      </w:pPr>
      <w:r>
        <w:t xml:space="preserve">          - nudr-dr:subscription-data</w:t>
      </w:r>
    </w:p>
    <w:p w14:paraId="484D7613" w14:textId="77777777" w:rsidR="00234841" w:rsidRPr="00533C32" w:rsidRDefault="00234841" w:rsidP="00234841">
      <w:pPr>
        <w:pStyle w:val="PL"/>
      </w:pPr>
      <w:r w:rsidRPr="00533C32">
        <w:t xml:space="preserve">      parameters:</w:t>
      </w:r>
    </w:p>
    <w:p w14:paraId="5EB7A39F" w14:textId="77777777" w:rsidR="00234841" w:rsidRPr="00533C32" w:rsidRDefault="00234841" w:rsidP="00234841">
      <w:pPr>
        <w:pStyle w:val="PL"/>
      </w:pPr>
      <w:r w:rsidRPr="00533C32">
        <w:t xml:space="preserve">        - name: ueId</w:t>
      </w:r>
    </w:p>
    <w:p w14:paraId="460CFA1B" w14:textId="77777777" w:rsidR="00234841" w:rsidRPr="00533C32" w:rsidRDefault="00234841" w:rsidP="00234841">
      <w:pPr>
        <w:pStyle w:val="PL"/>
      </w:pPr>
      <w:r w:rsidRPr="00533C32">
        <w:t xml:space="preserve">          in: path</w:t>
      </w:r>
    </w:p>
    <w:p w14:paraId="7AE3B47F" w14:textId="77777777" w:rsidR="00234841" w:rsidRPr="00533C32" w:rsidRDefault="00234841" w:rsidP="00234841">
      <w:pPr>
        <w:pStyle w:val="PL"/>
      </w:pPr>
      <w:r w:rsidRPr="00533C32">
        <w:t xml:space="preserve">          description: UE id</w:t>
      </w:r>
    </w:p>
    <w:p w14:paraId="0C907269" w14:textId="77777777" w:rsidR="00234841" w:rsidRPr="00533C32" w:rsidRDefault="00234841" w:rsidP="00234841">
      <w:pPr>
        <w:pStyle w:val="PL"/>
      </w:pPr>
      <w:r w:rsidRPr="00533C32">
        <w:t xml:space="preserve">          required: true</w:t>
      </w:r>
    </w:p>
    <w:p w14:paraId="1C81ECCE" w14:textId="77777777" w:rsidR="00234841" w:rsidRPr="00533C32" w:rsidRDefault="00234841" w:rsidP="00234841">
      <w:pPr>
        <w:pStyle w:val="PL"/>
      </w:pPr>
      <w:r w:rsidRPr="00533C32">
        <w:t xml:space="preserve">          schema:</w:t>
      </w:r>
    </w:p>
    <w:p w14:paraId="3F665954" w14:textId="77777777" w:rsidR="00234841" w:rsidRPr="00533C32" w:rsidRDefault="00234841" w:rsidP="00234841">
      <w:pPr>
        <w:pStyle w:val="PL"/>
        <w:rPr>
          <w:lang w:eastAsia="zh-CN"/>
        </w:rPr>
      </w:pPr>
      <w:r w:rsidRPr="00533C32">
        <w:t xml:space="preserve">            $ref: 'TS29571_CommonData.yaml#/components/schemas/VarUeId'</w:t>
      </w:r>
    </w:p>
    <w:p w14:paraId="547DB1B9" w14:textId="77777777" w:rsidR="00234841" w:rsidRPr="00533C32" w:rsidRDefault="00234841" w:rsidP="00234841">
      <w:pPr>
        <w:pStyle w:val="PL"/>
        <w:rPr>
          <w:lang w:eastAsia="zh-CN"/>
        </w:rPr>
      </w:pPr>
      <w:r w:rsidRPr="00533C32">
        <w:rPr>
          <w:lang w:eastAsia="zh-CN"/>
        </w:rPr>
        <w:t xml:space="preserve">        - name: fields</w:t>
      </w:r>
    </w:p>
    <w:p w14:paraId="7517E79C" w14:textId="77777777" w:rsidR="00234841" w:rsidRPr="00533C32" w:rsidRDefault="00234841" w:rsidP="00234841">
      <w:pPr>
        <w:pStyle w:val="PL"/>
        <w:rPr>
          <w:lang w:eastAsia="zh-CN"/>
        </w:rPr>
      </w:pPr>
      <w:r w:rsidRPr="00533C32">
        <w:rPr>
          <w:lang w:eastAsia="zh-CN"/>
        </w:rPr>
        <w:t xml:space="preserve">          in: query</w:t>
      </w:r>
    </w:p>
    <w:p w14:paraId="311D50F8" w14:textId="77777777" w:rsidR="00234841" w:rsidRPr="00533C32" w:rsidRDefault="00234841" w:rsidP="00234841">
      <w:pPr>
        <w:pStyle w:val="PL"/>
        <w:rPr>
          <w:lang w:eastAsia="zh-CN"/>
        </w:rPr>
      </w:pPr>
      <w:r w:rsidRPr="00533C32">
        <w:rPr>
          <w:lang w:eastAsia="zh-CN"/>
        </w:rPr>
        <w:t xml:space="preserve">          description: attributes to be retrieved</w:t>
      </w:r>
    </w:p>
    <w:p w14:paraId="4CB81954" w14:textId="77777777" w:rsidR="00234841" w:rsidRPr="00533C32" w:rsidRDefault="00234841" w:rsidP="00234841">
      <w:pPr>
        <w:pStyle w:val="PL"/>
        <w:rPr>
          <w:lang w:eastAsia="zh-CN"/>
        </w:rPr>
      </w:pPr>
      <w:r w:rsidRPr="00533C32">
        <w:rPr>
          <w:lang w:eastAsia="zh-CN"/>
        </w:rPr>
        <w:t xml:space="preserve">          required: false</w:t>
      </w:r>
    </w:p>
    <w:p w14:paraId="4DB0802F" w14:textId="77777777" w:rsidR="00234841" w:rsidRPr="00533C32" w:rsidRDefault="00234841" w:rsidP="00234841">
      <w:pPr>
        <w:pStyle w:val="PL"/>
        <w:rPr>
          <w:lang w:eastAsia="zh-CN"/>
        </w:rPr>
      </w:pPr>
      <w:r w:rsidRPr="00533C32">
        <w:rPr>
          <w:lang w:eastAsia="zh-CN"/>
        </w:rPr>
        <w:t xml:space="preserve">          schema:</w:t>
      </w:r>
    </w:p>
    <w:p w14:paraId="07326EA8" w14:textId="77777777" w:rsidR="00234841" w:rsidRPr="00533C32" w:rsidRDefault="00234841" w:rsidP="00234841">
      <w:pPr>
        <w:pStyle w:val="PL"/>
        <w:rPr>
          <w:lang w:eastAsia="zh-CN"/>
        </w:rPr>
      </w:pPr>
      <w:r w:rsidRPr="00533C32">
        <w:rPr>
          <w:lang w:eastAsia="zh-CN"/>
        </w:rPr>
        <w:t xml:space="preserve">            type: array</w:t>
      </w:r>
    </w:p>
    <w:p w14:paraId="34CBE5DE" w14:textId="77777777" w:rsidR="00234841" w:rsidRPr="00533C32" w:rsidRDefault="00234841" w:rsidP="00234841">
      <w:pPr>
        <w:pStyle w:val="PL"/>
        <w:rPr>
          <w:lang w:eastAsia="zh-CN"/>
        </w:rPr>
      </w:pPr>
      <w:r w:rsidRPr="00533C32">
        <w:rPr>
          <w:lang w:eastAsia="zh-CN"/>
        </w:rPr>
        <w:t xml:space="preserve">            items:</w:t>
      </w:r>
    </w:p>
    <w:p w14:paraId="0D3E5064" w14:textId="77777777" w:rsidR="00234841" w:rsidRPr="00533C32" w:rsidRDefault="00234841" w:rsidP="00234841">
      <w:pPr>
        <w:pStyle w:val="PL"/>
        <w:rPr>
          <w:lang w:eastAsia="zh-CN"/>
        </w:rPr>
      </w:pPr>
      <w:r w:rsidRPr="00533C32">
        <w:rPr>
          <w:lang w:eastAsia="zh-CN"/>
        </w:rPr>
        <w:t xml:space="preserve">              type: string</w:t>
      </w:r>
    </w:p>
    <w:p w14:paraId="2A9EBE88" w14:textId="77777777" w:rsidR="00234841" w:rsidRPr="00533C32" w:rsidRDefault="00234841" w:rsidP="00234841">
      <w:pPr>
        <w:pStyle w:val="PL"/>
        <w:rPr>
          <w:lang w:eastAsia="zh-CN"/>
        </w:rPr>
      </w:pPr>
      <w:r w:rsidRPr="00533C32">
        <w:rPr>
          <w:lang w:eastAsia="zh-CN"/>
        </w:rPr>
        <w:t xml:space="preserve">            minItems: 1</w:t>
      </w:r>
    </w:p>
    <w:p w14:paraId="270035B5" w14:textId="77777777" w:rsidR="00234841" w:rsidRPr="00533C32" w:rsidRDefault="00234841" w:rsidP="00234841">
      <w:pPr>
        <w:pStyle w:val="PL"/>
      </w:pPr>
      <w:r w:rsidRPr="00533C32">
        <w:t xml:space="preserve">          style: form</w:t>
      </w:r>
    </w:p>
    <w:p w14:paraId="4E193379" w14:textId="77777777" w:rsidR="00234841" w:rsidRPr="00533C32" w:rsidRDefault="00234841" w:rsidP="00234841">
      <w:pPr>
        <w:pStyle w:val="PL"/>
        <w:rPr>
          <w:lang w:eastAsia="zh-CN"/>
        </w:rPr>
      </w:pPr>
      <w:r w:rsidRPr="00533C32">
        <w:t xml:space="preserve">          explode: false</w:t>
      </w:r>
    </w:p>
    <w:p w14:paraId="37D8972D" w14:textId="77777777" w:rsidR="00234841" w:rsidRPr="00533C32" w:rsidRDefault="00234841" w:rsidP="00234841">
      <w:pPr>
        <w:pStyle w:val="PL"/>
      </w:pPr>
      <w:r w:rsidRPr="00533C32">
        <w:t xml:space="preserve">        - name: supported-features</w:t>
      </w:r>
    </w:p>
    <w:p w14:paraId="0B2C7A9C" w14:textId="77777777" w:rsidR="00234841" w:rsidRPr="00533C32" w:rsidRDefault="00234841" w:rsidP="00234841">
      <w:pPr>
        <w:pStyle w:val="PL"/>
      </w:pPr>
      <w:r w:rsidRPr="00533C32">
        <w:t xml:space="preserve">          in: query</w:t>
      </w:r>
    </w:p>
    <w:p w14:paraId="44685D4E" w14:textId="77777777" w:rsidR="00234841" w:rsidRPr="00533C32" w:rsidRDefault="00234841" w:rsidP="00234841">
      <w:pPr>
        <w:pStyle w:val="PL"/>
      </w:pPr>
      <w:r w:rsidRPr="00533C32">
        <w:t xml:space="preserve">          description: Supported Features</w:t>
      </w:r>
    </w:p>
    <w:p w14:paraId="72D060BC" w14:textId="77777777" w:rsidR="00234841" w:rsidRPr="00533C32" w:rsidRDefault="00234841" w:rsidP="00234841">
      <w:pPr>
        <w:pStyle w:val="PL"/>
      </w:pPr>
      <w:r w:rsidRPr="00533C32">
        <w:t xml:space="preserve">          schema:</w:t>
      </w:r>
    </w:p>
    <w:p w14:paraId="3F1BFF9D" w14:textId="77777777" w:rsidR="00234841" w:rsidRPr="00533C32" w:rsidRDefault="00234841" w:rsidP="00234841">
      <w:pPr>
        <w:pStyle w:val="PL"/>
        <w:rPr>
          <w:lang w:eastAsia="zh-CN"/>
        </w:rPr>
      </w:pPr>
      <w:r w:rsidRPr="00533C32">
        <w:t xml:space="preserve">             $ref: 'TS29571_CommonData.yaml#/components/schemas/SupportedFeatures'</w:t>
      </w:r>
    </w:p>
    <w:p w14:paraId="3029F27E" w14:textId="77777777" w:rsidR="00234841" w:rsidRPr="00533C32" w:rsidRDefault="00234841" w:rsidP="00234841">
      <w:pPr>
        <w:pStyle w:val="PL"/>
      </w:pPr>
      <w:r w:rsidRPr="00533C32">
        <w:lastRenderedPageBreak/>
        <w:t xml:space="preserve">      responses:</w:t>
      </w:r>
    </w:p>
    <w:p w14:paraId="5448980D" w14:textId="77777777" w:rsidR="00234841" w:rsidRPr="00533C32" w:rsidRDefault="00234841" w:rsidP="00234841">
      <w:pPr>
        <w:pStyle w:val="PL"/>
      </w:pPr>
      <w:r w:rsidRPr="00533C32">
        <w:t xml:space="preserve">        '200':</w:t>
      </w:r>
    </w:p>
    <w:p w14:paraId="7FFE011D" w14:textId="77777777" w:rsidR="00234841" w:rsidRPr="00533C32" w:rsidRDefault="00234841" w:rsidP="00234841">
      <w:pPr>
        <w:pStyle w:val="PL"/>
      </w:pPr>
      <w:r w:rsidRPr="00533C32">
        <w:t xml:space="preserve">          description: Expected response to a valid request</w:t>
      </w:r>
    </w:p>
    <w:p w14:paraId="4E7D9FEF" w14:textId="77777777" w:rsidR="00234841" w:rsidRPr="00533C32" w:rsidRDefault="00234841" w:rsidP="00234841">
      <w:pPr>
        <w:pStyle w:val="PL"/>
      </w:pPr>
      <w:r w:rsidRPr="00533C32">
        <w:t xml:space="preserve">          content:</w:t>
      </w:r>
    </w:p>
    <w:p w14:paraId="446D6AF7" w14:textId="77777777" w:rsidR="00234841" w:rsidRPr="00533C32" w:rsidRDefault="00234841" w:rsidP="00234841">
      <w:pPr>
        <w:pStyle w:val="PL"/>
      </w:pPr>
      <w:r w:rsidRPr="00533C32">
        <w:t xml:space="preserve">            application/json:</w:t>
      </w:r>
    </w:p>
    <w:p w14:paraId="34AD6916" w14:textId="77777777" w:rsidR="00234841" w:rsidRPr="00533C32" w:rsidRDefault="00234841" w:rsidP="00234841">
      <w:pPr>
        <w:pStyle w:val="PL"/>
      </w:pPr>
      <w:r w:rsidRPr="00533C32">
        <w:t xml:space="preserve">              schema:</w:t>
      </w:r>
    </w:p>
    <w:p w14:paraId="7BA54548" w14:textId="77777777" w:rsidR="00234841" w:rsidRPr="00533C32" w:rsidRDefault="00234841" w:rsidP="00234841">
      <w:pPr>
        <w:pStyle w:val="PL"/>
      </w:pPr>
      <w:r w:rsidRPr="00533C32">
        <w:t xml:space="preserve">                $ref: '#/components/schemas/</w:t>
      </w:r>
      <w:r>
        <w:t>MessageWaitingData</w:t>
      </w:r>
      <w:r w:rsidRPr="00533C32">
        <w:t>'</w:t>
      </w:r>
    </w:p>
    <w:p w14:paraId="0E5FE8A0" w14:textId="77777777" w:rsidR="00234841" w:rsidRDefault="00234841" w:rsidP="00234841">
      <w:pPr>
        <w:pStyle w:val="PL"/>
        <w:rPr>
          <w:lang w:eastAsia="zh-CN"/>
        </w:rPr>
      </w:pPr>
      <w:r w:rsidRPr="00533C32">
        <w:t xml:space="preserve">        default:</w:t>
      </w:r>
    </w:p>
    <w:p w14:paraId="106BF33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85DEAC2" w14:textId="77777777" w:rsidR="00234841" w:rsidRPr="00533C32" w:rsidRDefault="00234841" w:rsidP="00234841">
      <w:pPr>
        <w:pStyle w:val="PL"/>
      </w:pPr>
    </w:p>
    <w:p w14:paraId="6603D849" w14:textId="77777777" w:rsidR="00234841" w:rsidRPr="00533C32" w:rsidRDefault="00234841" w:rsidP="00234841">
      <w:pPr>
        <w:pStyle w:val="PL"/>
      </w:pPr>
      <w:r w:rsidRPr="00533C32">
        <w:t xml:space="preserve">  /subscription-data/{ueId}/{servingPlmnId}/provisioned-data/sms-mng-data:</w:t>
      </w:r>
    </w:p>
    <w:p w14:paraId="3C8D511F" w14:textId="77777777" w:rsidR="00234841" w:rsidRPr="00533C32" w:rsidRDefault="00234841" w:rsidP="00234841">
      <w:pPr>
        <w:pStyle w:val="PL"/>
      </w:pPr>
      <w:r w:rsidRPr="00533C32">
        <w:t xml:space="preserve">    get:</w:t>
      </w:r>
    </w:p>
    <w:p w14:paraId="146DDB9F" w14:textId="77777777" w:rsidR="00234841" w:rsidRPr="00533C32" w:rsidRDefault="00234841" w:rsidP="00234841">
      <w:pPr>
        <w:pStyle w:val="PL"/>
      </w:pPr>
      <w:r w:rsidRPr="00533C32">
        <w:t xml:space="preserve">      summary: Retrieves the SMS management subscription data of a UE</w:t>
      </w:r>
    </w:p>
    <w:p w14:paraId="558F0F91" w14:textId="77777777" w:rsidR="00234841" w:rsidRPr="00533C32" w:rsidRDefault="00234841" w:rsidP="00234841">
      <w:pPr>
        <w:pStyle w:val="PL"/>
      </w:pPr>
      <w:r w:rsidRPr="00533C32">
        <w:t xml:space="preserve">      operationId: QuerySmsMngData</w:t>
      </w:r>
    </w:p>
    <w:p w14:paraId="6C551F57" w14:textId="77777777" w:rsidR="00234841" w:rsidRPr="00533C32" w:rsidRDefault="00234841" w:rsidP="00234841">
      <w:pPr>
        <w:pStyle w:val="PL"/>
      </w:pPr>
      <w:r w:rsidRPr="00533C32">
        <w:t xml:space="preserve">      tags:</w:t>
      </w:r>
    </w:p>
    <w:p w14:paraId="18A03B81" w14:textId="77777777" w:rsidR="00234841" w:rsidRDefault="00234841" w:rsidP="00234841">
      <w:pPr>
        <w:pStyle w:val="PL"/>
        <w:rPr>
          <w:lang w:eastAsia="zh-CN"/>
        </w:rPr>
      </w:pPr>
      <w:r w:rsidRPr="00533C32">
        <w:t xml:space="preserve">        - SMS Management Subscription Data (Document)</w:t>
      </w:r>
    </w:p>
    <w:p w14:paraId="561770BF" w14:textId="77777777" w:rsidR="00234841" w:rsidRDefault="00234841" w:rsidP="00234841">
      <w:pPr>
        <w:pStyle w:val="PL"/>
      </w:pPr>
      <w:r>
        <w:t xml:space="preserve">      security:</w:t>
      </w:r>
    </w:p>
    <w:p w14:paraId="5C4D21A8" w14:textId="77777777" w:rsidR="00234841" w:rsidRDefault="00234841" w:rsidP="00234841">
      <w:pPr>
        <w:pStyle w:val="PL"/>
      </w:pPr>
      <w:r>
        <w:t xml:space="preserve">        - {}</w:t>
      </w:r>
    </w:p>
    <w:p w14:paraId="161114CF" w14:textId="77777777" w:rsidR="00234841" w:rsidRDefault="00234841" w:rsidP="00234841">
      <w:pPr>
        <w:pStyle w:val="PL"/>
      </w:pPr>
      <w:r>
        <w:t xml:space="preserve">        - oAuth2ClientCredentials:</w:t>
      </w:r>
    </w:p>
    <w:p w14:paraId="2857F675" w14:textId="77777777" w:rsidR="00234841" w:rsidRDefault="00234841" w:rsidP="00234841">
      <w:pPr>
        <w:pStyle w:val="PL"/>
      </w:pPr>
      <w:r>
        <w:t xml:space="preserve">          - nudr-dr</w:t>
      </w:r>
    </w:p>
    <w:p w14:paraId="5196B541" w14:textId="77777777" w:rsidR="00234841" w:rsidRDefault="00234841" w:rsidP="00234841">
      <w:pPr>
        <w:pStyle w:val="PL"/>
      </w:pPr>
      <w:r>
        <w:t xml:space="preserve">        - oAuth2ClientCredentials:</w:t>
      </w:r>
    </w:p>
    <w:p w14:paraId="1DB454C9" w14:textId="77777777" w:rsidR="00234841" w:rsidRDefault="00234841" w:rsidP="00234841">
      <w:pPr>
        <w:pStyle w:val="PL"/>
      </w:pPr>
      <w:r>
        <w:t xml:space="preserve">          - nudr-dr</w:t>
      </w:r>
    </w:p>
    <w:p w14:paraId="2A255227" w14:textId="77777777" w:rsidR="00234841" w:rsidRPr="00533C32" w:rsidRDefault="00234841" w:rsidP="00234841">
      <w:pPr>
        <w:pStyle w:val="PL"/>
        <w:rPr>
          <w:lang w:eastAsia="zh-CN"/>
        </w:rPr>
      </w:pPr>
      <w:r>
        <w:t xml:space="preserve">          - nudr-dr:subscription-data</w:t>
      </w:r>
    </w:p>
    <w:p w14:paraId="74CD5F4E" w14:textId="77777777" w:rsidR="00234841" w:rsidRPr="00533C32" w:rsidRDefault="00234841" w:rsidP="00234841">
      <w:pPr>
        <w:pStyle w:val="PL"/>
      </w:pPr>
      <w:r w:rsidRPr="00533C32">
        <w:t xml:space="preserve">      parameters:</w:t>
      </w:r>
    </w:p>
    <w:p w14:paraId="05CE3BEF" w14:textId="77777777" w:rsidR="00234841" w:rsidRPr="00533C32" w:rsidRDefault="00234841" w:rsidP="00234841">
      <w:pPr>
        <w:pStyle w:val="PL"/>
      </w:pPr>
      <w:r w:rsidRPr="00533C32">
        <w:t xml:space="preserve">        - name: ueId</w:t>
      </w:r>
    </w:p>
    <w:p w14:paraId="53DDF865" w14:textId="77777777" w:rsidR="00234841" w:rsidRPr="00533C32" w:rsidRDefault="00234841" w:rsidP="00234841">
      <w:pPr>
        <w:pStyle w:val="PL"/>
      </w:pPr>
      <w:r w:rsidRPr="00533C32">
        <w:t xml:space="preserve">          in: path</w:t>
      </w:r>
    </w:p>
    <w:p w14:paraId="058F19DB" w14:textId="77777777" w:rsidR="00234841" w:rsidRPr="00533C32" w:rsidRDefault="00234841" w:rsidP="00234841">
      <w:pPr>
        <w:pStyle w:val="PL"/>
      </w:pPr>
      <w:r w:rsidRPr="00533C32">
        <w:t xml:space="preserve">          description: UE id</w:t>
      </w:r>
    </w:p>
    <w:p w14:paraId="5DDF8DE5" w14:textId="77777777" w:rsidR="00234841" w:rsidRPr="00533C32" w:rsidRDefault="00234841" w:rsidP="00234841">
      <w:pPr>
        <w:pStyle w:val="PL"/>
      </w:pPr>
      <w:r w:rsidRPr="00533C32">
        <w:t xml:space="preserve">          required: true</w:t>
      </w:r>
    </w:p>
    <w:p w14:paraId="645371E4" w14:textId="77777777" w:rsidR="00234841" w:rsidRPr="00533C32" w:rsidRDefault="00234841" w:rsidP="00234841">
      <w:pPr>
        <w:pStyle w:val="PL"/>
      </w:pPr>
      <w:r w:rsidRPr="00533C32">
        <w:t xml:space="preserve">          schema:</w:t>
      </w:r>
    </w:p>
    <w:p w14:paraId="704520A6" w14:textId="77777777" w:rsidR="00234841" w:rsidRPr="00533C32" w:rsidRDefault="00234841" w:rsidP="00234841">
      <w:pPr>
        <w:pStyle w:val="PL"/>
      </w:pPr>
      <w:r w:rsidRPr="00533C32">
        <w:t xml:space="preserve">            $ref: 'TS29571_CommonData.yaml#/components/schemas/VarUeId'</w:t>
      </w:r>
    </w:p>
    <w:p w14:paraId="270284EE" w14:textId="77777777" w:rsidR="00234841" w:rsidRPr="00533C32" w:rsidRDefault="00234841" w:rsidP="00234841">
      <w:pPr>
        <w:pStyle w:val="PL"/>
      </w:pPr>
      <w:r w:rsidRPr="00533C32">
        <w:t xml:space="preserve">        - name: servingPlmnId</w:t>
      </w:r>
    </w:p>
    <w:p w14:paraId="26B2656B" w14:textId="77777777" w:rsidR="00234841" w:rsidRPr="00533C32" w:rsidRDefault="00234841" w:rsidP="00234841">
      <w:pPr>
        <w:pStyle w:val="PL"/>
      </w:pPr>
      <w:r w:rsidRPr="00533C32">
        <w:t xml:space="preserve">          in: path</w:t>
      </w:r>
    </w:p>
    <w:p w14:paraId="24E9943D" w14:textId="77777777" w:rsidR="00234841" w:rsidRPr="00533C32" w:rsidRDefault="00234841" w:rsidP="00234841">
      <w:pPr>
        <w:pStyle w:val="PL"/>
      </w:pPr>
      <w:r w:rsidRPr="00533C32">
        <w:t xml:space="preserve">          description: PLMN ID</w:t>
      </w:r>
    </w:p>
    <w:p w14:paraId="2FE89DE3" w14:textId="77777777" w:rsidR="00234841" w:rsidRPr="00533C32" w:rsidRDefault="00234841" w:rsidP="00234841">
      <w:pPr>
        <w:pStyle w:val="PL"/>
      </w:pPr>
      <w:r w:rsidRPr="00533C32">
        <w:t xml:space="preserve">          required: true</w:t>
      </w:r>
    </w:p>
    <w:p w14:paraId="09FDCA03" w14:textId="77777777" w:rsidR="00234841" w:rsidRPr="00533C32" w:rsidRDefault="00234841" w:rsidP="00234841">
      <w:pPr>
        <w:pStyle w:val="PL"/>
      </w:pPr>
      <w:r w:rsidRPr="00533C32">
        <w:t xml:space="preserve">          schema:</w:t>
      </w:r>
    </w:p>
    <w:p w14:paraId="683B7F92" w14:textId="77777777" w:rsidR="00234841" w:rsidRPr="00533C32" w:rsidRDefault="00234841" w:rsidP="00234841">
      <w:pPr>
        <w:pStyle w:val="PL"/>
        <w:rPr>
          <w:lang w:eastAsia="zh-CN"/>
        </w:rPr>
      </w:pPr>
      <w:r w:rsidRPr="00533C32">
        <w:t xml:space="preserve">            $ref: '#/components/schemas/VarPlmnId'</w:t>
      </w:r>
    </w:p>
    <w:p w14:paraId="4D9A03DE" w14:textId="77777777" w:rsidR="00234841" w:rsidRPr="00533C32" w:rsidRDefault="00234841" w:rsidP="00234841">
      <w:pPr>
        <w:pStyle w:val="PL"/>
      </w:pPr>
      <w:r w:rsidRPr="00533C32">
        <w:t xml:space="preserve">        - name: supported-features</w:t>
      </w:r>
    </w:p>
    <w:p w14:paraId="289330D8" w14:textId="77777777" w:rsidR="00234841" w:rsidRPr="00533C32" w:rsidRDefault="00234841" w:rsidP="00234841">
      <w:pPr>
        <w:pStyle w:val="PL"/>
      </w:pPr>
      <w:r w:rsidRPr="00533C32">
        <w:t xml:space="preserve">          in: query</w:t>
      </w:r>
    </w:p>
    <w:p w14:paraId="31C5961A" w14:textId="77777777" w:rsidR="00234841" w:rsidRPr="00533C32" w:rsidRDefault="00234841" w:rsidP="00234841">
      <w:pPr>
        <w:pStyle w:val="PL"/>
      </w:pPr>
      <w:r w:rsidRPr="00533C32">
        <w:t xml:space="preserve">          description: Supported Features</w:t>
      </w:r>
    </w:p>
    <w:p w14:paraId="041C2FCD" w14:textId="77777777" w:rsidR="00234841" w:rsidRPr="00533C32" w:rsidRDefault="00234841" w:rsidP="00234841">
      <w:pPr>
        <w:pStyle w:val="PL"/>
      </w:pPr>
      <w:r w:rsidRPr="00533C32">
        <w:t xml:space="preserve">          schema:</w:t>
      </w:r>
    </w:p>
    <w:p w14:paraId="48628278" w14:textId="77777777" w:rsidR="00234841" w:rsidRPr="00533C32" w:rsidRDefault="00234841" w:rsidP="00234841">
      <w:pPr>
        <w:pStyle w:val="PL"/>
        <w:rPr>
          <w:lang w:eastAsia="zh-CN"/>
        </w:rPr>
      </w:pPr>
      <w:r w:rsidRPr="00533C32">
        <w:t xml:space="preserve">             $ref: 'TS29571_CommonData.yaml#/components/schemas/SupportedFeatures'</w:t>
      </w:r>
    </w:p>
    <w:p w14:paraId="06341BE0" w14:textId="77777777" w:rsidR="00234841" w:rsidRPr="00533C32" w:rsidRDefault="00234841" w:rsidP="00234841">
      <w:pPr>
        <w:pStyle w:val="PL"/>
      </w:pPr>
      <w:r w:rsidRPr="00533C32">
        <w:t xml:space="preserve">        - name: If-None-Match</w:t>
      </w:r>
    </w:p>
    <w:p w14:paraId="181E1188" w14:textId="77777777" w:rsidR="00234841" w:rsidRPr="00533C32" w:rsidRDefault="00234841" w:rsidP="00234841">
      <w:pPr>
        <w:pStyle w:val="PL"/>
      </w:pPr>
      <w:r w:rsidRPr="00533C32">
        <w:t xml:space="preserve">          in: header</w:t>
      </w:r>
    </w:p>
    <w:p w14:paraId="549347E0" w14:textId="77777777" w:rsidR="00234841" w:rsidRPr="00533C32" w:rsidRDefault="00234841" w:rsidP="00234841">
      <w:pPr>
        <w:pStyle w:val="PL"/>
      </w:pPr>
      <w:r w:rsidRPr="00533C32">
        <w:t xml:space="preserve">          description: Validator for conditional requests, as described in RFC 7232, 3.2</w:t>
      </w:r>
    </w:p>
    <w:p w14:paraId="3139426E" w14:textId="77777777" w:rsidR="00234841" w:rsidRPr="00533C32" w:rsidRDefault="00234841" w:rsidP="00234841">
      <w:pPr>
        <w:pStyle w:val="PL"/>
      </w:pPr>
      <w:r w:rsidRPr="00533C32">
        <w:t xml:space="preserve">          schema:</w:t>
      </w:r>
    </w:p>
    <w:p w14:paraId="7CB63892" w14:textId="77777777" w:rsidR="00234841" w:rsidRPr="00533C32" w:rsidRDefault="00234841" w:rsidP="00234841">
      <w:pPr>
        <w:pStyle w:val="PL"/>
      </w:pPr>
      <w:r w:rsidRPr="00533C32">
        <w:t xml:space="preserve">            type: string</w:t>
      </w:r>
    </w:p>
    <w:p w14:paraId="75A5253C" w14:textId="77777777" w:rsidR="00234841" w:rsidRPr="00533C32" w:rsidRDefault="00234841" w:rsidP="00234841">
      <w:pPr>
        <w:pStyle w:val="PL"/>
      </w:pPr>
      <w:r w:rsidRPr="00533C32">
        <w:lastRenderedPageBreak/>
        <w:t xml:space="preserve">        - name: If-Modified-Since</w:t>
      </w:r>
    </w:p>
    <w:p w14:paraId="5B9253B9" w14:textId="77777777" w:rsidR="00234841" w:rsidRPr="00533C32" w:rsidRDefault="00234841" w:rsidP="00234841">
      <w:pPr>
        <w:pStyle w:val="PL"/>
      </w:pPr>
      <w:r w:rsidRPr="00533C32">
        <w:t xml:space="preserve">          in: header</w:t>
      </w:r>
    </w:p>
    <w:p w14:paraId="17A2D3D3" w14:textId="77777777" w:rsidR="00234841" w:rsidRPr="00533C32" w:rsidRDefault="00234841" w:rsidP="00234841">
      <w:pPr>
        <w:pStyle w:val="PL"/>
      </w:pPr>
      <w:r w:rsidRPr="00533C32">
        <w:t xml:space="preserve">          description: Validator for conditional requests, as described in RFC 7232, 3.3</w:t>
      </w:r>
    </w:p>
    <w:p w14:paraId="5CA5038B" w14:textId="77777777" w:rsidR="00234841" w:rsidRPr="00533C32" w:rsidRDefault="00234841" w:rsidP="00234841">
      <w:pPr>
        <w:pStyle w:val="PL"/>
      </w:pPr>
      <w:r w:rsidRPr="00533C32">
        <w:t xml:space="preserve">          schema:</w:t>
      </w:r>
    </w:p>
    <w:p w14:paraId="4185C6AF" w14:textId="77777777" w:rsidR="00234841" w:rsidRPr="00533C32" w:rsidRDefault="00234841" w:rsidP="00234841">
      <w:pPr>
        <w:pStyle w:val="PL"/>
        <w:rPr>
          <w:lang w:eastAsia="zh-CN"/>
        </w:rPr>
      </w:pPr>
      <w:r w:rsidRPr="00533C32">
        <w:t xml:space="preserve">            type: string</w:t>
      </w:r>
    </w:p>
    <w:p w14:paraId="44240396" w14:textId="77777777" w:rsidR="00234841" w:rsidRPr="00533C32" w:rsidRDefault="00234841" w:rsidP="00234841">
      <w:pPr>
        <w:pStyle w:val="PL"/>
      </w:pPr>
      <w:r w:rsidRPr="00533C32">
        <w:t xml:space="preserve">      responses:</w:t>
      </w:r>
    </w:p>
    <w:p w14:paraId="34AA6D6E" w14:textId="77777777" w:rsidR="00234841" w:rsidRPr="00533C32" w:rsidRDefault="00234841" w:rsidP="00234841">
      <w:pPr>
        <w:pStyle w:val="PL"/>
      </w:pPr>
      <w:r w:rsidRPr="00533C32">
        <w:t xml:space="preserve">        '200':</w:t>
      </w:r>
    </w:p>
    <w:p w14:paraId="0934E9EF" w14:textId="77777777" w:rsidR="00234841" w:rsidRPr="00533C32" w:rsidRDefault="00234841" w:rsidP="00234841">
      <w:pPr>
        <w:pStyle w:val="PL"/>
      </w:pPr>
      <w:r w:rsidRPr="00533C32">
        <w:t xml:space="preserve">          description: Expected response to a valid request</w:t>
      </w:r>
    </w:p>
    <w:p w14:paraId="4DFF288D" w14:textId="77777777" w:rsidR="00234841" w:rsidRPr="00533C32" w:rsidRDefault="00234841" w:rsidP="00234841">
      <w:pPr>
        <w:pStyle w:val="PL"/>
      </w:pPr>
      <w:r w:rsidRPr="00533C32">
        <w:t xml:space="preserve">          content:</w:t>
      </w:r>
    </w:p>
    <w:p w14:paraId="50C381F0" w14:textId="77777777" w:rsidR="00234841" w:rsidRPr="00533C32" w:rsidRDefault="00234841" w:rsidP="00234841">
      <w:pPr>
        <w:pStyle w:val="PL"/>
      </w:pPr>
      <w:r w:rsidRPr="00533C32">
        <w:t xml:space="preserve">            application/json:</w:t>
      </w:r>
    </w:p>
    <w:p w14:paraId="775CB06C" w14:textId="77777777" w:rsidR="00234841" w:rsidRPr="00533C32" w:rsidRDefault="00234841" w:rsidP="00234841">
      <w:pPr>
        <w:pStyle w:val="PL"/>
      </w:pPr>
      <w:r w:rsidRPr="00533C32">
        <w:t xml:space="preserve">              schema:</w:t>
      </w:r>
    </w:p>
    <w:p w14:paraId="39E91014" w14:textId="77777777" w:rsidR="00234841" w:rsidRPr="00533C32" w:rsidRDefault="00234841" w:rsidP="00234841">
      <w:pPr>
        <w:pStyle w:val="PL"/>
        <w:rPr>
          <w:lang w:eastAsia="zh-CN"/>
        </w:rPr>
      </w:pPr>
      <w:r w:rsidRPr="00533C32">
        <w:t xml:space="preserve">                $ref: '#/components/schemas/SmsManagementSubscriptionData'</w:t>
      </w:r>
    </w:p>
    <w:p w14:paraId="3D1A9806" w14:textId="77777777" w:rsidR="00234841" w:rsidRPr="00533C32" w:rsidRDefault="00234841" w:rsidP="00234841">
      <w:pPr>
        <w:pStyle w:val="PL"/>
      </w:pPr>
      <w:r w:rsidRPr="00533C32">
        <w:t xml:space="preserve">          headers:</w:t>
      </w:r>
    </w:p>
    <w:p w14:paraId="4046DFF8" w14:textId="77777777" w:rsidR="00234841" w:rsidRPr="00533C32" w:rsidRDefault="00234841" w:rsidP="00234841">
      <w:pPr>
        <w:pStyle w:val="PL"/>
      </w:pPr>
      <w:r w:rsidRPr="00533C32">
        <w:t xml:space="preserve">            Cache-Control:</w:t>
      </w:r>
    </w:p>
    <w:p w14:paraId="7A0AF300" w14:textId="77777777" w:rsidR="00234841" w:rsidRPr="00533C32" w:rsidRDefault="00234841" w:rsidP="00234841">
      <w:pPr>
        <w:pStyle w:val="PL"/>
      </w:pPr>
      <w:r w:rsidRPr="00533C32">
        <w:t xml:space="preserve">              description: Cache-Control containing max-age, as described in RFC 7234, 5.2</w:t>
      </w:r>
    </w:p>
    <w:p w14:paraId="111932E6" w14:textId="77777777" w:rsidR="00234841" w:rsidRPr="00533C32" w:rsidRDefault="00234841" w:rsidP="00234841">
      <w:pPr>
        <w:pStyle w:val="PL"/>
      </w:pPr>
      <w:r w:rsidRPr="00533C32">
        <w:t xml:space="preserve">              schema:</w:t>
      </w:r>
    </w:p>
    <w:p w14:paraId="0EC26A9D" w14:textId="77777777" w:rsidR="00234841" w:rsidRPr="00533C32" w:rsidRDefault="00234841" w:rsidP="00234841">
      <w:pPr>
        <w:pStyle w:val="PL"/>
      </w:pPr>
      <w:r w:rsidRPr="00533C32">
        <w:t xml:space="preserve">                type: string</w:t>
      </w:r>
    </w:p>
    <w:p w14:paraId="5380C055" w14:textId="77777777" w:rsidR="00234841" w:rsidRPr="00533C32" w:rsidRDefault="00234841" w:rsidP="00234841">
      <w:pPr>
        <w:pStyle w:val="PL"/>
      </w:pPr>
      <w:r w:rsidRPr="00533C32">
        <w:t xml:space="preserve">            ETag:</w:t>
      </w:r>
    </w:p>
    <w:p w14:paraId="0D5F58AB" w14:textId="77777777" w:rsidR="00234841" w:rsidRPr="00533C32" w:rsidRDefault="00234841" w:rsidP="00234841">
      <w:pPr>
        <w:pStyle w:val="PL"/>
      </w:pPr>
      <w:r w:rsidRPr="00533C32">
        <w:t xml:space="preserve">              description: Entity Tag, containing a strong validator, as described in RFC 7232, 2.3</w:t>
      </w:r>
    </w:p>
    <w:p w14:paraId="1DD95F28" w14:textId="77777777" w:rsidR="00234841" w:rsidRPr="00533C32" w:rsidRDefault="00234841" w:rsidP="00234841">
      <w:pPr>
        <w:pStyle w:val="PL"/>
      </w:pPr>
      <w:r w:rsidRPr="00533C32">
        <w:t xml:space="preserve">              schema:</w:t>
      </w:r>
    </w:p>
    <w:p w14:paraId="37243C80" w14:textId="77777777" w:rsidR="00234841" w:rsidRPr="00533C32" w:rsidRDefault="00234841" w:rsidP="00234841">
      <w:pPr>
        <w:pStyle w:val="PL"/>
      </w:pPr>
      <w:r w:rsidRPr="00533C32">
        <w:t xml:space="preserve">                type: string</w:t>
      </w:r>
    </w:p>
    <w:p w14:paraId="0431D278" w14:textId="77777777" w:rsidR="00234841" w:rsidRPr="00533C32" w:rsidRDefault="00234841" w:rsidP="00234841">
      <w:pPr>
        <w:pStyle w:val="PL"/>
      </w:pPr>
      <w:r w:rsidRPr="00533C32">
        <w:t xml:space="preserve">            Last-Modified:</w:t>
      </w:r>
    </w:p>
    <w:p w14:paraId="06640284" w14:textId="77777777" w:rsidR="00234841" w:rsidRPr="00533C32" w:rsidRDefault="00234841" w:rsidP="00234841">
      <w:pPr>
        <w:pStyle w:val="PL"/>
      </w:pPr>
      <w:r w:rsidRPr="00533C32">
        <w:t xml:space="preserve">              description: Timestamp for last modification of the resource, as described in RFC 7232, 2.2</w:t>
      </w:r>
    </w:p>
    <w:p w14:paraId="45C128EA" w14:textId="77777777" w:rsidR="00234841" w:rsidRPr="00533C32" w:rsidRDefault="00234841" w:rsidP="00234841">
      <w:pPr>
        <w:pStyle w:val="PL"/>
      </w:pPr>
      <w:r w:rsidRPr="00533C32">
        <w:t xml:space="preserve">              schema:</w:t>
      </w:r>
    </w:p>
    <w:p w14:paraId="1E4B843C" w14:textId="77777777" w:rsidR="00234841" w:rsidRPr="00533C32" w:rsidRDefault="00234841" w:rsidP="00234841">
      <w:pPr>
        <w:pStyle w:val="PL"/>
        <w:rPr>
          <w:lang w:eastAsia="zh-CN"/>
        </w:rPr>
      </w:pPr>
      <w:r w:rsidRPr="00533C32">
        <w:t xml:space="preserve">                type: strin</w:t>
      </w:r>
      <w:r w:rsidRPr="00533C32">
        <w:rPr>
          <w:lang w:eastAsia="zh-CN"/>
        </w:rPr>
        <w:t>g</w:t>
      </w:r>
    </w:p>
    <w:p w14:paraId="521CA280" w14:textId="77777777" w:rsidR="00234841" w:rsidRDefault="00234841" w:rsidP="00234841">
      <w:pPr>
        <w:pStyle w:val="PL"/>
        <w:rPr>
          <w:lang w:eastAsia="zh-CN"/>
        </w:rPr>
      </w:pPr>
      <w:r w:rsidRPr="00533C32">
        <w:t xml:space="preserve">        default:</w:t>
      </w:r>
    </w:p>
    <w:p w14:paraId="2F92E4E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163B0E2" w14:textId="77777777" w:rsidR="00234841" w:rsidRPr="00533C32" w:rsidRDefault="00234841" w:rsidP="00234841">
      <w:pPr>
        <w:pStyle w:val="PL"/>
      </w:pPr>
    </w:p>
    <w:p w14:paraId="58858E77" w14:textId="77777777" w:rsidR="00234841" w:rsidRPr="00533C32" w:rsidRDefault="00234841" w:rsidP="00234841">
      <w:pPr>
        <w:pStyle w:val="PL"/>
      </w:pPr>
      <w:r w:rsidRPr="00533C32">
        <w:t xml:space="preserve">  /subscription-data/{ueId}/{servingPlmnId}/provisioned-data/sms-data:</w:t>
      </w:r>
    </w:p>
    <w:p w14:paraId="16B74632" w14:textId="77777777" w:rsidR="00234841" w:rsidRPr="00533C32" w:rsidRDefault="00234841" w:rsidP="00234841">
      <w:pPr>
        <w:pStyle w:val="PL"/>
      </w:pPr>
      <w:r w:rsidRPr="00533C32">
        <w:t xml:space="preserve">    get:</w:t>
      </w:r>
    </w:p>
    <w:p w14:paraId="100CB346" w14:textId="77777777" w:rsidR="00234841" w:rsidRPr="00533C32" w:rsidRDefault="00234841" w:rsidP="00234841">
      <w:pPr>
        <w:pStyle w:val="PL"/>
      </w:pPr>
      <w:r w:rsidRPr="00533C32">
        <w:t xml:space="preserve">      summary: Retrieves the SMS subscription data of a UE</w:t>
      </w:r>
    </w:p>
    <w:p w14:paraId="5246465E" w14:textId="77777777" w:rsidR="00234841" w:rsidRPr="00533C32" w:rsidRDefault="00234841" w:rsidP="00234841">
      <w:pPr>
        <w:pStyle w:val="PL"/>
      </w:pPr>
      <w:r w:rsidRPr="00533C32">
        <w:t xml:space="preserve">      operationId: QuerySmsData</w:t>
      </w:r>
    </w:p>
    <w:p w14:paraId="6D0657FE" w14:textId="77777777" w:rsidR="00234841" w:rsidRPr="00533C32" w:rsidRDefault="00234841" w:rsidP="00234841">
      <w:pPr>
        <w:pStyle w:val="PL"/>
      </w:pPr>
      <w:r w:rsidRPr="00533C32">
        <w:t xml:space="preserve">      tags:</w:t>
      </w:r>
    </w:p>
    <w:p w14:paraId="276A8EEE" w14:textId="77777777" w:rsidR="00234841" w:rsidRDefault="00234841" w:rsidP="00234841">
      <w:pPr>
        <w:pStyle w:val="PL"/>
        <w:rPr>
          <w:lang w:eastAsia="zh-CN"/>
        </w:rPr>
      </w:pPr>
      <w:r w:rsidRPr="00533C32">
        <w:t xml:space="preserve">        - SMS Subscription Data (Document)</w:t>
      </w:r>
    </w:p>
    <w:p w14:paraId="3DFA0A6A" w14:textId="77777777" w:rsidR="00234841" w:rsidRDefault="00234841" w:rsidP="00234841">
      <w:pPr>
        <w:pStyle w:val="PL"/>
      </w:pPr>
      <w:r>
        <w:t xml:space="preserve">      security:</w:t>
      </w:r>
    </w:p>
    <w:p w14:paraId="3C6E6910" w14:textId="77777777" w:rsidR="00234841" w:rsidRDefault="00234841" w:rsidP="00234841">
      <w:pPr>
        <w:pStyle w:val="PL"/>
      </w:pPr>
      <w:r>
        <w:t xml:space="preserve">        - {}</w:t>
      </w:r>
    </w:p>
    <w:p w14:paraId="72C15B82" w14:textId="77777777" w:rsidR="00234841" w:rsidRDefault="00234841" w:rsidP="00234841">
      <w:pPr>
        <w:pStyle w:val="PL"/>
      </w:pPr>
      <w:r>
        <w:t xml:space="preserve">        - oAuth2ClientCredentials:</w:t>
      </w:r>
    </w:p>
    <w:p w14:paraId="7EE07C1D" w14:textId="77777777" w:rsidR="00234841" w:rsidRDefault="00234841" w:rsidP="00234841">
      <w:pPr>
        <w:pStyle w:val="PL"/>
      </w:pPr>
      <w:r>
        <w:t xml:space="preserve">          - nudr-dr</w:t>
      </w:r>
    </w:p>
    <w:p w14:paraId="05066857" w14:textId="77777777" w:rsidR="00234841" w:rsidRDefault="00234841" w:rsidP="00234841">
      <w:pPr>
        <w:pStyle w:val="PL"/>
      </w:pPr>
      <w:r>
        <w:t xml:space="preserve">        - oAuth2ClientCredentials:</w:t>
      </w:r>
    </w:p>
    <w:p w14:paraId="61DD7233" w14:textId="77777777" w:rsidR="00234841" w:rsidRDefault="00234841" w:rsidP="00234841">
      <w:pPr>
        <w:pStyle w:val="PL"/>
      </w:pPr>
      <w:r>
        <w:t xml:space="preserve">          - nudr-dr</w:t>
      </w:r>
    </w:p>
    <w:p w14:paraId="0772E8E5" w14:textId="77777777" w:rsidR="00234841" w:rsidRPr="00533C32" w:rsidRDefault="00234841" w:rsidP="00234841">
      <w:pPr>
        <w:pStyle w:val="PL"/>
        <w:rPr>
          <w:lang w:eastAsia="zh-CN"/>
        </w:rPr>
      </w:pPr>
      <w:r>
        <w:t xml:space="preserve">          - nudr-dr:subscription-data</w:t>
      </w:r>
    </w:p>
    <w:p w14:paraId="5E5D4EEA" w14:textId="77777777" w:rsidR="00234841" w:rsidRPr="00533C32" w:rsidRDefault="00234841" w:rsidP="00234841">
      <w:pPr>
        <w:pStyle w:val="PL"/>
      </w:pPr>
      <w:r w:rsidRPr="00533C32">
        <w:t xml:space="preserve">      parameters:</w:t>
      </w:r>
    </w:p>
    <w:p w14:paraId="3CA949EA" w14:textId="77777777" w:rsidR="00234841" w:rsidRPr="00533C32" w:rsidRDefault="00234841" w:rsidP="00234841">
      <w:pPr>
        <w:pStyle w:val="PL"/>
      </w:pPr>
      <w:r w:rsidRPr="00533C32">
        <w:t xml:space="preserve">        - name: ueId</w:t>
      </w:r>
    </w:p>
    <w:p w14:paraId="458566DB" w14:textId="77777777" w:rsidR="00234841" w:rsidRPr="00533C32" w:rsidRDefault="00234841" w:rsidP="00234841">
      <w:pPr>
        <w:pStyle w:val="PL"/>
      </w:pPr>
      <w:r w:rsidRPr="00533C32">
        <w:t xml:space="preserve">          in: path</w:t>
      </w:r>
    </w:p>
    <w:p w14:paraId="29C7B906" w14:textId="77777777" w:rsidR="00234841" w:rsidRPr="00533C32" w:rsidRDefault="00234841" w:rsidP="00234841">
      <w:pPr>
        <w:pStyle w:val="PL"/>
      </w:pPr>
      <w:r w:rsidRPr="00533C32">
        <w:t xml:space="preserve">          description: UE id</w:t>
      </w:r>
    </w:p>
    <w:p w14:paraId="6E11F05F" w14:textId="77777777" w:rsidR="00234841" w:rsidRPr="00533C32" w:rsidRDefault="00234841" w:rsidP="00234841">
      <w:pPr>
        <w:pStyle w:val="PL"/>
      </w:pPr>
      <w:r w:rsidRPr="00533C32">
        <w:lastRenderedPageBreak/>
        <w:t xml:space="preserve">          required: true</w:t>
      </w:r>
    </w:p>
    <w:p w14:paraId="413F5A82" w14:textId="77777777" w:rsidR="00234841" w:rsidRPr="00533C32" w:rsidRDefault="00234841" w:rsidP="00234841">
      <w:pPr>
        <w:pStyle w:val="PL"/>
      </w:pPr>
      <w:r w:rsidRPr="00533C32">
        <w:t xml:space="preserve">          schema:</w:t>
      </w:r>
    </w:p>
    <w:p w14:paraId="367FF994" w14:textId="77777777" w:rsidR="00234841" w:rsidRPr="00533C32" w:rsidRDefault="00234841" w:rsidP="00234841">
      <w:pPr>
        <w:pStyle w:val="PL"/>
      </w:pPr>
      <w:r w:rsidRPr="00533C32">
        <w:t xml:space="preserve">            $ref: 'TS29571_CommonData.yaml#/components/schemas/VarUeId'</w:t>
      </w:r>
    </w:p>
    <w:p w14:paraId="66968020" w14:textId="77777777" w:rsidR="00234841" w:rsidRPr="00533C32" w:rsidRDefault="00234841" w:rsidP="00234841">
      <w:pPr>
        <w:pStyle w:val="PL"/>
      </w:pPr>
      <w:r w:rsidRPr="00533C32">
        <w:t xml:space="preserve">        - name: servingPlmnId</w:t>
      </w:r>
    </w:p>
    <w:p w14:paraId="36BE31E7" w14:textId="77777777" w:rsidR="00234841" w:rsidRPr="00533C32" w:rsidRDefault="00234841" w:rsidP="00234841">
      <w:pPr>
        <w:pStyle w:val="PL"/>
      </w:pPr>
      <w:r w:rsidRPr="00533C32">
        <w:t xml:space="preserve">          in: path</w:t>
      </w:r>
    </w:p>
    <w:p w14:paraId="398D426F" w14:textId="77777777" w:rsidR="00234841" w:rsidRPr="00533C32" w:rsidRDefault="00234841" w:rsidP="00234841">
      <w:pPr>
        <w:pStyle w:val="PL"/>
      </w:pPr>
      <w:r w:rsidRPr="00533C32">
        <w:t xml:space="preserve">          description: PLMN ID</w:t>
      </w:r>
    </w:p>
    <w:p w14:paraId="7B3A7C27" w14:textId="77777777" w:rsidR="00234841" w:rsidRPr="00533C32" w:rsidRDefault="00234841" w:rsidP="00234841">
      <w:pPr>
        <w:pStyle w:val="PL"/>
      </w:pPr>
      <w:r w:rsidRPr="00533C32">
        <w:t xml:space="preserve">          required: true</w:t>
      </w:r>
    </w:p>
    <w:p w14:paraId="0DB9F096" w14:textId="77777777" w:rsidR="00234841" w:rsidRPr="00533C32" w:rsidRDefault="00234841" w:rsidP="00234841">
      <w:pPr>
        <w:pStyle w:val="PL"/>
      </w:pPr>
      <w:r w:rsidRPr="00533C32">
        <w:t xml:space="preserve">          schema:</w:t>
      </w:r>
    </w:p>
    <w:p w14:paraId="314F6D41" w14:textId="77777777" w:rsidR="00234841" w:rsidRPr="00533C32" w:rsidRDefault="00234841" w:rsidP="00234841">
      <w:pPr>
        <w:pStyle w:val="PL"/>
        <w:rPr>
          <w:lang w:eastAsia="zh-CN"/>
        </w:rPr>
      </w:pPr>
      <w:r w:rsidRPr="00533C32">
        <w:t xml:space="preserve">            $ref: '#/components/schemas/VarPlmnId'</w:t>
      </w:r>
    </w:p>
    <w:p w14:paraId="4F1F2A62" w14:textId="77777777" w:rsidR="00234841" w:rsidRPr="00533C32" w:rsidRDefault="00234841" w:rsidP="00234841">
      <w:pPr>
        <w:pStyle w:val="PL"/>
      </w:pPr>
      <w:r w:rsidRPr="00533C32">
        <w:t xml:space="preserve">        - name: supported-features</w:t>
      </w:r>
    </w:p>
    <w:p w14:paraId="79A9CE49" w14:textId="77777777" w:rsidR="00234841" w:rsidRPr="00533C32" w:rsidRDefault="00234841" w:rsidP="00234841">
      <w:pPr>
        <w:pStyle w:val="PL"/>
      </w:pPr>
      <w:r w:rsidRPr="00533C32">
        <w:t xml:space="preserve">          in: query</w:t>
      </w:r>
    </w:p>
    <w:p w14:paraId="025BBAD0" w14:textId="77777777" w:rsidR="00234841" w:rsidRPr="00533C32" w:rsidRDefault="00234841" w:rsidP="00234841">
      <w:pPr>
        <w:pStyle w:val="PL"/>
      </w:pPr>
      <w:r w:rsidRPr="00533C32">
        <w:t xml:space="preserve">          description: Supported Features</w:t>
      </w:r>
    </w:p>
    <w:p w14:paraId="141A6D72" w14:textId="77777777" w:rsidR="00234841" w:rsidRPr="00533C32" w:rsidRDefault="00234841" w:rsidP="00234841">
      <w:pPr>
        <w:pStyle w:val="PL"/>
      </w:pPr>
      <w:r w:rsidRPr="00533C32">
        <w:t xml:space="preserve">          schema:</w:t>
      </w:r>
    </w:p>
    <w:p w14:paraId="54E56484" w14:textId="77777777" w:rsidR="00234841" w:rsidRPr="00533C32" w:rsidRDefault="00234841" w:rsidP="00234841">
      <w:pPr>
        <w:pStyle w:val="PL"/>
        <w:rPr>
          <w:lang w:eastAsia="zh-CN"/>
        </w:rPr>
      </w:pPr>
      <w:r w:rsidRPr="00533C32">
        <w:t xml:space="preserve">             $ref: 'TS29571_CommonData.yaml#/components/schemas/SupportedFeatures'</w:t>
      </w:r>
    </w:p>
    <w:p w14:paraId="7F4DEBF9" w14:textId="77777777" w:rsidR="00234841" w:rsidRPr="00533C32" w:rsidRDefault="00234841" w:rsidP="00234841">
      <w:pPr>
        <w:pStyle w:val="PL"/>
      </w:pPr>
      <w:r w:rsidRPr="00533C32">
        <w:t xml:space="preserve">        - name: If-None-Match</w:t>
      </w:r>
    </w:p>
    <w:p w14:paraId="6B62AF5B" w14:textId="77777777" w:rsidR="00234841" w:rsidRPr="00533C32" w:rsidRDefault="00234841" w:rsidP="00234841">
      <w:pPr>
        <w:pStyle w:val="PL"/>
      </w:pPr>
      <w:r w:rsidRPr="00533C32">
        <w:t xml:space="preserve">          in: header</w:t>
      </w:r>
    </w:p>
    <w:p w14:paraId="43EE38A9" w14:textId="77777777" w:rsidR="00234841" w:rsidRPr="00533C32" w:rsidRDefault="00234841" w:rsidP="00234841">
      <w:pPr>
        <w:pStyle w:val="PL"/>
      </w:pPr>
      <w:r w:rsidRPr="00533C32">
        <w:t xml:space="preserve">          description: Validator for conditional requests, as described in RFC 7232, 3.2</w:t>
      </w:r>
    </w:p>
    <w:p w14:paraId="250075F3" w14:textId="77777777" w:rsidR="00234841" w:rsidRPr="00533C32" w:rsidRDefault="00234841" w:rsidP="00234841">
      <w:pPr>
        <w:pStyle w:val="PL"/>
      </w:pPr>
      <w:r w:rsidRPr="00533C32">
        <w:t xml:space="preserve">          schema:</w:t>
      </w:r>
    </w:p>
    <w:p w14:paraId="1DB9BADB" w14:textId="77777777" w:rsidR="00234841" w:rsidRPr="00533C32" w:rsidRDefault="00234841" w:rsidP="00234841">
      <w:pPr>
        <w:pStyle w:val="PL"/>
      </w:pPr>
      <w:r w:rsidRPr="00533C32">
        <w:t xml:space="preserve">            type: string</w:t>
      </w:r>
    </w:p>
    <w:p w14:paraId="79421349" w14:textId="77777777" w:rsidR="00234841" w:rsidRPr="00533C32" w:rsidRDefault="00234841" w:rsidP="00234841">
      <w:pPr>
        <w:pStyle w:val="PL"/>
      </w:pPr>
      <w:r w:rsidRPr="00533C32">
        <w:t xml:space="preserve">        - name: If-Modified-Since</w:t>
      </w:r>
    </w:p>
    <w:p w14:paraId="76EACC68" w14:textId="77777777" w:rsidR="00234841" w:rsidRPr="00533C32" w:rsidRDefault="00234841" w:rsidP="00234841">
      <w:pPr>
        <w:pStyle w:val="PL"/>
      </w:pPr>
      <w:r w:rsidRPr="00533C32">
        <w:t xml:space="preserve">          in: header</w:t>
      </w:r>
    </w:p>
    <w:p w14:paraId="28B09969" w14:textId="77777777" w:rsidR="00234841" w:rsidRPr="00533C32" w:rsidRDefault="00234841" w:rsidP="00234841">
      <w:pPr>
        <w:pStyle w:val="PL"/>
      </w:pPr>
      <w:r w:rsidRPr="00533C32">
        <w:t xml:space="preserve">          description: Validator for conditional requests, as described in RFC 7232, 3.3</w:t>
      </w:r>
    </w:p>
    <w:p w14:paraId="19FA0CB7" w14:textId="77777777" w:rsidR="00234841" w:rsidRPr="00533C32" w:rsidRDefault="00234841" w:rsidP="00234841">
      <w:pPr>
        <w:pStyle w:val="PL"/>
      </w:pPr>
      <w:r w:rsidRPr="00533C32">
        <w:t xml:space="preserve">          schema:</w:t>
      </w:r>
    </w:p>
    <w:p w14:paraId="28C68B78" w14:textId="77777777" w:rsidR="00234841" w:rsidRPr="00533C32" w:rsidRDefault="00234841" w:rsidP="00234841">
      <w:pPr>
        <w:pStyle w:val="PL"/>
        <w:rPr>
          <w:lang w:eastAsia="zh-CN"/>
        </w:rPr>
      </w:pPr>
      <w:r w:rsidRPr="00533C32">
        <w:t xml:space="preserve">            type: string</w:t>
      </w:r>
    </w:p>
    <w:p w14:paraId="63E13CE7" w14:textId="77777777" w:rsidR="00234841" w:rsidRPr="00533C32" w:rsidRDefault="00234841" w:rsidP="00234841">
      <w:pPr>
        <w:pStyle w:val="PL"/>
      </w:pPr>
      <w:r w:rsidRPr="00533C32">
        <w:t xml:space="preserve">      responses:</w:t>
      </w:r>
    </w:p>
    <w:p w14:paraId="52EA609B" w14:textId="77777777" w:rsidR="00234841" w:rsidRPr="00533C32" w:rsidRDefault="00234841" w:rsidP="00234841">
      <w:pPr>
        <w:pStyle w:val="PL"/>
      </w:pPr>
      <w:r w:rsidRPr="00533C32">
        <w:t xml:space="preserve">        '200':</w:t>
      </w:r>
    </w:p>
    <w:p w14:paraId="0488E95D" w14:textId="77777777" w:rsidR="00234841" w:rsidRPr="00533C32" w:rsidRDefault="00234841" w:rsidP="00234841">
      <w:pPr>
        <w:pStyle w:val="PL"/>
      </w:pPr>
      <w:r w:rsidRPr="00533C32">
        <w:t xml:space="preserve">          description: Expected response to a valid request</w:t>
      </w:r>
    </w:p>
    <w:p w14:paraId="136D3A1A" w14:textId="77777777" w:rsidR="00234841" w:rsidRPr="00533C32" w:rsidRDefault="00234841" w:rsidP="00234841">
      <w:pPr>
        <w:pStyle w:val="PL"/>
      </w:pPr>
      <w:r w:rsidRPr="00533C32">
        <w:t xml:space="preserve">          content:</w:t>
      </w:r>
    </w:p>
    <w:p w14:paraId="605ABC74" w14:textId="77777777" w:rsidR="00234841" w:rsidRPr="00533C32" w:rsidRDefault="00234841" w:rsidP="00234841">
      <w:pPr>
        <w:pStyle w:val="PL"/>
      </w:pPr>
      <w:r w:rsidRPr="00533C32">
        <w:t xml:space="preserve">            application/json:</w:t>
      </w:r>
    </w:p>
    <w:p w14:paraId="13FC9326" w14:textId="77777777" w:rsidR="00234841" w:rsidRPr="00533C32" w:rsidRDefault="00234841" w:rsidP="00234841">
      <w:pPr>
        <w:pStyle w:val="PL"/>
      </w:pPr>
      <w:r w:rsidRPr="00533C32">
        <w:t xml:space="preserve">              schema:</w:t>
      </w:r>
    </w:p>
    <w:p w14:paraId="5BA5C696" w14:textId="77777777" w:rsidR="00234841" w:rsidRPr="00533C32" w:rsidRDefault="00234841" w:rsidP="00234841">
      <w:pPr>
        <w:pStyle w:val="PL"/>
        <w:rPr>
          <w:lang w:eastAsia="zh-CN"/>
        </w:rPr>
      </w:pPr>
      <w:r w:rsidRPr="00533C32">
        <w:t xml:space="preserve">                $ref: '#/components/schemas/SmsSubscriptionData'</w:t>
      </w:r>
    </w:p>
    <w:p w14:paraId="01C041A9" w14:textId="77777777" w:rsidR="00234841" w:rsidRPr="00533C32" w:rsidRDefault="00234841" w:rsidP="00234841">
      <w:pPr>
        <w:pStyle w:val="PL"/>
      </w:pPr>
      <w:r w:rsidRPr="00533C32">
        <w:t xml:space="preserve">          headers:</w:t>
      </w:r>
    </w:p>
    <w:p w14:paraId="47A3A9B7" w14:textId="77777777" w:rsidR="00234841" w:rsidRPr="00533C32" w:rsidRDefault="00234841" w:rsidP="00234841">
      <w:pPr>
        <w:pStyle w:val="PL"/>
      </w:pPr>
      <w:r w:rsidRPr="00533C32">
        <w:t xml:space="preserve">            Cache-Control:</w:t>
      </w:r>
    </w:p>
    <w:p w14:paraId="6CB2A999" w14:textId="77777777" w:rsidR="00234841" w:rsidRPr="00533C32" w:rsidRDefault="00234841" w:rsidP="00234841">
      <w:pPr>
        <w:pStyle w:val="PL"/>
      </w:pPr>
      <w:r w:rsidRPr="00533C32">
        <w:t xml:space="preserve">              description: Cache-Control containing max-age, as described in RFC 7234, 5.2</w:t>
      </w:r>
    </w:p>
    <w:p w14:paraId="1D213471" w14:textId="77777777" w:rsidR="00234841" w:rsidRPr="00533C32" w:rsidRDefault="00234841" w:rsidP="00234841">
      <w:pPr>
        <w:pStyle w:val="PL"/>
      </w:pPr>
      <w:r w:rsidRPr="00533C32">
        <w:t xml:space="preserve">              schema:</w:t>
      </w:r>
    </w:p>
    <w:p w14:paraId="1DE58F38" w14:textId="77777777" w:rsidR="00234841" w:rsidRPr="00533C32" w:rsidRDefault="00234841" w:rsidP="00234841">
      <w:pPr>
        <w:pStyle w:val="PL"/>
      </w:pPr>
      <w:r w:rsidRPr="00533C32">
        <w:t xml:space="preserve">                type: string</w:t>
      </w:r>
    </w:p>
    <w:p w14:paraId="0AB42BB7" w14:textId="77777777" w:rsidR="00234841" w:rsidRPr="00533C32" w:rsidRDefault="00234841" w:rsidP="00234841">
      <w:pPr>
        <w:pStyle w:val="PL"/>
      </w:pPr>
      <w:r w:rsidRPr="00533C32">
        <w:t xml:space="preserve">            ETag:</w:t>
      </w:r>
    </w:p>
    <w:p w14:paraId="3CFDD330" w14:textId="77777777" w:rsidR="00234841" w:rsidRPr="00533C32" w:rsidRDefault="00234841" w:rsidP="00234841">
      <w:pPr>
        <w:pStyle w:val="PL"/>
      </w:pPr>
      <w:r w:rsidRPr="00533C32">
        <w:t xml:space="preserve">              description: Entity Tag, containing a strong validator, as described in RFC 7232, 2.3</w:t>
      </w:r>
    </w:p>
    <w:p w14:paraId="709BABC1" w14:textId="77777777" w:rsidR="00234841" w:rsidRPr="00533C32" w:rsidRDefault="00234841" w:rsidP="00234841">
      <w:pPr>
        <w:pStyle w:val="PL"/>
      </w:pPr>
      <w:r w:rsidRPr="00533C32">
        <w:t xml:space="preserve">              schema:</w:t>
      </w:r>
    </w:p>
    <w:p w14:paraId="1F190AB8" w14:textId="77777777" w:rsidR="00234841" w:rsidRPr="00533C32" w:rsidRDefault="00234841" w:rsidP="00234841">
      <w:pPr>
        <w:pStyle w:val="PL"/>
      </w:pPr>
      <w:r w:rsidRPr="00533C32">
        <w:t xml:space="preserve">                type: string</w:t>
      </w:r>
    </w:p>
    <w:p w14:paraId="1EBCF536" w14:textId="77777777" w:rsidR="00234841" w:rsidRPr="00533C32" w:rsidRDefault="00234841" w:rsidP="00234841">
      <w:pPr>
        <w:pStyle w:val="PL"/>
      </w:pPr>
      <w:r w:rsidRPr="00533C32">
        <w:t xml:space="preserve">            Last-Modified:</w:t>
      </w:r>
    </w:p>
    <w:p w14:paraId="5217CD37" w14:textId="77777777" w:rsidR="00234841" w:rsidRPr="00533C32" w:rsidRDefault="00234841" w:rsidP="00234841">
      <w:pPr>
        <w:pStyle w:val="PL"/>
      </w:pPr>
      <w:r w:rsidRPr="00533C32">
        <w:t xml:space="preserve">              description: Timestamp for last modification of the resource, as described in RFC 7232, 2.2</w:t>
      </w:r>
    </w:p>
    <w:p w14:paraId="7628A473" w14:textId="77777777" w:rsidR="00234841" w:rsidRPr="00533C32" w:rsidRDefault="00234841" w:rsidP="00234841">
      <w:pPr>
        <w:pStyle w:val="PL"/>
      </w:pPr>
      <w:r w:rsidRPr="00533C32">
        <w:t xml:space="preserve">              schema:</w:t>
      </w:r>
    </w:p>
    <w:p w14:paraId="1039B815" w14:textId="77777777" w:rsidR="00234841" w:rsidRPr="00533C32" w:rsidRDefault="00234841" w:rsidP="00234841">
      <w:pPr>
        <w:pStyle w:val="PL"/>
        <w:rPr>
          <w:lang w:eastAsia="zh-CN"/>
        </w:rPr>
      </w:pPr>
      <w:r w:rsidRPr="00533C32">
        <w:t xml:space="preserve">                type: string</w:t>
      </w:r>
    </w:p>
    <w:p w14:paraId="1157AB1D" w14:textId="77777777" w:rsidR="00234841" w:rsidRDefault="00234841" w:rsidP="00234841">
      <w:pPr>
        <w:pStyle w:val="PL"/>
        <w:rPr>
          <w:lang w:eastAsia="zh-CN"/>
        </w:rPr>
      </w:pPr>
      <w:r w:rsidRPr="00533C32">
        <w:t xml:space="preserve">        default:</w:t>
      </w:r>
    </w:p>
    <w:p w14:paraId="6B4C34D3" w14:textId="77777777" w:rsidR="00234841" w:rsidRPr="00533C32" w:rsidRDefault="00234841" w:rsidP="00234841">
      <w:pPr>
        <w:pStyle w:val="PL"/>
        <w:rPr>
          <w:lang w:eastAsia="zh-CN"/>
        </w:rPr>
      </w:pPr>
      <w:r w:rsidRPr="002E5CBA">
        <w:lastRenderedPageBreak/>
        <w:t xml:space="preserve">          </w:t>
      </w:r>
      <w:r w:rsidRPr="001F14B1">
        <w:t>$ref: 'TS29571_CommonDat</w:t>
      </w:r>
      <w:r>
        <w:t>a.yaml#/components/responses/default</w:t>
      </w:r>
      <w:r w:rsidRPr="001F14B1">
        <w:t>'</w:t>
      </w:r>
    </w:p>
    <w:p w14:paraId="659372D1" w14:textId="77777777" w:rsidR="00234841" w:rsidRPr="00533C32" w:rsidRDefault="00234841" w:rsidP="00234841">
      <w:pPr>
        <w:pStyle w:val="PL"/>
      </w:pPr>
    </w:p>
    <w:p w14:paraId="64A8B8FB" w14:textId="77777777" w:rsidR="00234841" w:rsidRPr="00533C32" w:rsidRDefault="00234841" w:rsidP="00234841">
      <w:pPr>
        <w:pStyle w:val="PL"/>
      </w:pPr>
      <w:r w:rsidRPr="00533C32">
        <w:t xml:space="preserve">  /subscription-data/{ueId}/pp-data:</w:t>
      </w:r>
    </w:p>
    <w:p w14:paraId="37CD5518" w14:textId="77777777" w:rsidR="00234841" w:rsidRPr="00533C32" w:rsidRDefault="00234841" w:rsidP="00234841">
      <w:pPr>
        <w:pStyle w:val="PL"/>
      </w:pPr>
      <w:r w:rsidRPr="00533C32">
        <w:t xml:space="preserve">    get:</w:t>
      </w:r>
    </w:p>
    <w:p w14:paraId="5B464060" w14:textId="77777777" w:rsidR="00234841" w:rsidRPr="00533C32" w:rsidRDefault="00234841" w:rsidP="00234841">
      <w:pPr>
        <w:pStyle w:val="PL"/>
      </w:pPr>
      <w:r w:rsidRPr="00533C32">
        <w:t xml:space="preserve">      summary: Read the profile of a given UE</w:t>
      </w:r>
    </w:p>
    <w:p w14:paraId="312087BB" w14:textId="77777777" w:rsidR="00234841" w:rsidRPr="00533C32" w:rsidRDefault="00234841" w:rsidP="00234841">
      <w:pPr>
        <w:pStyle w:val="PL"/>
      </w:pPr>
      <w:r w:rsidRPr="00533C32">
        <w:t xml:space="preserve">      operationId: GetppData</w:t>
      </w:r>
    </w:p>
    <w:p w14:paraId="4803D724" w14:textId="77777777" w:rsidR="00234841" w:rsidRPr="00533C32" w:rsidRDefault="00234841" w:rsidP="00234841">
      <w:pPr>
        <w:pStyle w:val="PL"/>
      </w:pPr>
      <w:r w:rsidRPr="00533C32">
        <w:t xml:space="preserve">      tags:</w:t>
      </w:r>
    </w:p>
    <w:p w14:paraId="5661617C" w14:textId="77777777" w:rsidR="00234841" w:rsidRDefault="00234841" w:rsidP="00234841">
      <w:pPr>
        <w:pStyle w:val="PL"/>
        <w:rPr>
          <w:lang w:eastAsia="zh-CN"/>
        </w:rPr>
      </w:pPr>
      <w:r w:rsidRPr="00533C32">
        <w:t xml:space="preserve">      - Parameter Provision (Document)</w:t>
      </w:r>
    </w:p>
    <w:p w14:paraId="70E5B0FA" w14:textId="77777777" w:rsidR="00234841" w:rsidRDefault="00234841" w:rsidP="00234841">
      <w:pPr>
        <w:pStyle w:val="PL"/>
      </w:pPr>
      <w:r>
        <w:t xml:space="preserve">      security:</w:t>
      </w:r>
    </w:p>
    <w:p w14:paraId="36C36C58" w14:textId="77777777" w:rsidR="00234841" w:rsidRDefault="00234841" w:rsidP="00234841">
      <w:pPr>
        <w:pStyle w:val="PL"/>
      </w:pPr>
      <w:r>
        <w:t xml:space="preserve">        - {}</w:t>
      </w:r>
    </w:p>
    <w:p w14:paraId="022039D3" w14:textId="77777777" w:rsidR="00234841" w:rsidRDefault="00234841" w:rsidP="00234841">
      <w:pPr>
        <w:pStyle w:val="PL"/>
      </w:pPr>
      <w:r>
        <w:t xml:space="preserve">        - oAuth2ClientCredentials:</w:t>
      </w:r>
    </w:p>
    <w:p w14:paraId="2956FC91" w14:textId="77777777" w:rsidR="00234841" w:rsidRDefault="00234841" w:rsidP="00234841">
      <w:pPr>
        <w:pStyle w:val="PL"/>
      </w:pPr>
      <w:r>
        <w:t xml:space="preserve">          - nudr-dr</w:t>
      </w:r>
    </w:p>
    <w:p w14:paraId="092400E7" w14:textId="77777777" w:rsidR="00234841" w:rsidRDefault="00234841" w:rsidP="00234841">
      <w:pPr>
        <w:pStyle w:val="PL"/>
      </w:pPr>
      <w:r>
        <w:t xml:space="preserve">        - oAuth2ClientCredentials:</w:t>
      </w:r>
    </w:p>
    <w:p w14:paraId="45434734" w14:textId="77777777" w:rsidR="00234841" w:rsidRDefault="00234841" w:rsidP="00234841">
      <w:pPr>
        <w:pStyle w:val="PL"/>
      </w:pPr>
      <w:r>
        <w:t xml:space="preserve">          - nudr-dr</w:t>
      </w:r>
    </w:p>
    <w:p w14:paraId="410F72F4" w14:textId="77777777" w:rsidR="00234841" w:rsidRPr="00533C32" w:rsidRDefault="00234841" w:rsidP="00234841">
      <w:pPr>
        <w:pStyle w:val="PL"/>
        <w:rPr>
          <w:lang w:eastAsia="zh-CN"/>
        </w:rPr>
      </w:pPr>
      <w:r>
        <w:t xml:space="preserve">          - nudr-dr:subscription-data</w:t>
      </w:r>
    </w:p>
    <w:p w14:paraId="08B9C50C" w14:textId="77777777" w:rsidR="00234841" w:rsidRPr="00533C32" w:rsidRDefault="00234841" w:rsidP="00234841">
      <w:pPr>
        <w:pStyle w:val="PL"/>
      </w:pPr>
      <w:r w:rsidRPr="00533C32">
        <w:t xml:space="preserve">      parameters:</w:t>
      </w:r>
    </w:p>
    <w:p w14:paraId="59C91EFF" w14:textId="77777777" w:rsidR="00234841" w:rsidRPr="00533C32" w:rsidRDefault="00234841" w:rsidP="00234841">
      <w:pPr>
        <w:pStyle w:val="PL"/>
      </w:pPr>
      <w:r w:rsidRPr="00533C32">
        <w:t xml:space="preserve">        - name: ueId</w:t>
      </w:r>
    </w:p>
    <w:p w14:paraId="13B6FAF9" w14:textId="77777777" w:rsidR="00234841" w:rsidRPr="00533C32" w:rsidRDefault="00234841" w:rsidP="00234841">
      <w:pPr>
        <w:pStyle w:val="PL"/>
      </w:pPr>
      <w:r w:rsidRPr="00533C32">
        <w:t xml:space="preserve">          in: path</w:t>
      </w:r>
    </w:p>
    <w:p w14:paraId="6DC6F03B" w14:textId="77777777" w:rsidR="00234841" w:rsidRPr="00533C32" w:rsidRDefault="00234841" w:rsidP="00234841">
      <w:pPr>
        <w:pStyle w:val="PL"/>
      </w:pPr>
      <w:r w:rsidRPr="00533C32">
        <w:t xml:space="preserve">          description: pp data for a UE</w:t>
      </w:r>
    </w:p>
    <w:p w14:paraId="03FAF61B" w14:textId="77777777" w:rsidR="00234841" w:rsidRPr="00533C32" w:rsidRDefault="00234841" w:rsidP="00234841">
      <w:pPr>
        <w:pStyle w:val="PL"/>
      </w:pPr>
      <w:r w:rsidRPr="00533C32">
        <w:t xml:space="preserve">          required: true</w:t>
      </w:r>
    </w:p>
    <w:p w14:paraId="4DC02839" w14:textId="77777777" w:rsidR="00234841" w:rsidRPr="00533C32" w:rsidRDefault="00234841" w:rsidP="00234841">
      <w:pPr>
        <w:pStyle w:val="PL"/>
      </w:pPr>
      <w:r w:rsidRPr="00533C32">
        <w:t xml:space="preserve">          schema:</w:t>
      </w:r>
    </w:p>
    <w:p w14:paraId="5FD3F84F" w14:textId="77777777" w:rsidR="00234841" w:rsidRPr="00533C32" w:rsidRDefault="00234841" w:rsidP="00234841">
      <w:pPr>
        <w:pStyle w:val="PL"/>
        <w:rPr>
          <w:lang w:eastAsia="zh-CN"/>
        </w:rPr>
      </w:pPr>
      <w:r w:rsidRPr="00533C32">
        <w:t xml:space="preserve">            $ref: 'TS29571_CommonData.yaml#/components/schemas/VarUeId'</w:t>
      </w:r>
    </w:p>
    <w:p w14:paraId="61E9D43A" w14:textId="77777777" w:rsidR="00234841" w:rsidRPr="00533C32" w:rsidRDefault="00234841" w:rsidP="00234841">
      <w:pPr>
        <w:pStyle w:val="PL"/>
      </w:pPr>
      <w:r w:rsidRPr="00533C32">
        <w:t xml:space="preserve">        - name: supported-features</w:t>
      </w:r>
    </w:p>
    <w:p w14:paraId="627F93A1" w14:textId="77777777" w:rsidR="00234841" w:rsidRPr="00533C32" w:rsidRDefault="00234841" w:rsidP="00234841">
      <w:pPr>
        <w:pStyle w:val="PL"/>
      </w:pPr>
      <w:r w:rsidRPr="00533C32">
        <w:t xml:space="preserve">          in: query</w:t>
      </w:r>
    </w:p>
    <w:p w14:paraId="534F6A2B" w14:textId="77777777" w:rsidR="00234841" w:rsidRPr="00533C32" w:rsidRDefault="00234841" w:rsidP="00234841">
      <w:pPr>
        <w:pStyle w:val="PL"/>
      </w:pPr>
      <w:r w:rsidRPr="00533C32">
        <w:t xml:space="preserve">          description: Supported Features</w:t>
      </w:r>
    </w:p>
    <w:p w14:paraId="28A8D5EE" w14:textId="77777777" w:rsidR="00234841" w:rsidRPr="00533C32" w:rsidRDefault="00234841" w:rsidP="00234841">
      <w:pPr>
        <w:pStyle w:val="PL"/>
      </w:pPr>
      <w:r w:rsidRPr="00533C32">
        <w:t xml:space="preserve">          schema:</w:t>
      </w:r>
    </w:p>
    <w:p w14:paraId="7023CAEC" w14:textId="77777777" w:rsidR="00234841" w:rsidRPr="00533C32" w:rsidRDefault="00234841" w:rsidP="00234841">
      <w:pPr>
        <w:pStyle w:val="PL"/>
        <w:rPr>
          <w:lang w:eastAsia="zh-CN"/>
        </w:rPr>
      </w:pPr>
      <w:r w:rsidRPr="00533C32">
        <w:t xml:space="preserve">             $ref: 'TS29571_CommonData.yaml#/components/schemas/SupportedFeatures'</w:t>
      </w:r>
    </w:p>
    <w:p w14:paraId="282CBA2B" w14:textId="77777777" w:rsidR="00234841" w:rsidRPr="00533C32" w:rsidRDefault="00234841" w:rsidP="00234841">
      <w:pPr>
        <w:pStyle w:val="PL"/>
      </w:pPr>
      <w:r w:rsidRPr="00533C32">
        <w:t xml:space="preserve">        - name: If-None-Match</w:t>
      </w:r>
    </w:p>
    <w:p w14:paraId="56EED5F7" w14:textId="77777777" w:rsidR="00234841" w:rsidRPr="00533C32" w:rsidRDefault="00234841" w:rsidP="00234841">
      <w:pPr>
        <w:pStyle w:val="PL"/>
      </w:pPr>
      <w:r w:rsidRPr="00533C32">
        <w:t xml:space="preserve">          in: header</w:t>
      </w:r>
    </w:p>
    <w:p w14:paraId="23935679" w14:textId="77777777" w:rsidR="00234841" w:rsidRPr="00533C32" w:rsidRDefault="00234841" w:rsidP="00234841">
      <w:pPr>
        <w:pStyle w:val="PL"/>
      </w:pPr>
      <w:r w:rsidRPr="00533C32">
        <w:t xml:space="preserve">          description: Validator for conditional requests, as described in RFC 7232, 3.2</w:t>
      </w:r>
    </w:p>
    <w:p w14:paraId="66692F74" w14:textId="77777777" w:rsidR="00234841" w:rsidRPr="00533C32" w:rsidRDefault="00234841" w:rsidP="00234841">
      <w:pPr>
        <w:pStyle w:val="PL"/>
      </w:pPr>
      <w:r w:rsidRPr="00533C32">
        <w:t xml:space="preserve">          schema:</w:t>
      </w:r>
    </w:p>
    <w:p w14:paraId="6C4E6AA0" w14:textId="77777777" w:rsidR="00234841" w:rsidRPr="00533C32" w:rsidRDefault="00234841" w:rsidP="00234841">
      <w:pPr>
        <w:pStyle w:val="PL"/>
      </w:pPr>
      <w:r w:rsidRPr="00533C32">
        <w:t xml:space="preserve">            type: string</w:t>
      </w:r>
    </w:p>
    <w:p w14:paraId="175D7523" w14:textId="77777777" w:rsidR="00234841" w:rsidRPr="00533C32" w:rsidRDefault="00234841" w:rsidP="00234841">
      <w:pPr>
        <w:pStyle w:val="PL"/>
      </w:pPr>
      <w:r w:rsidRPr="00533C32">
        <w:t xml:space="preserve">        - name: If-Modified-Since</w:t>
      </w:r>
    </w:p>
    <w:p w14:paraId="776380AD" w14:textId="77777777" w:rsidR="00234841" w:rsidRPr="00533C32" w:rsidRDefault="00234841" w:rsidP="00234841">
      <w:pPr>
        <w:pStyle w:val="PL"/>
      </w:pPr>
      <w:r w:rsidRPr="00533C32">
        <w:t xml:space="preserve">          in: header</w:t>
      </w:r>
    </w:p>
    <w:p w14:paraId="3F4C5932" w14:textId="77777777" w:rsidR="00234841" w:rsidRPr="00533C32" w:rsidRDefault="00234841" w:rsidP="00234841">
      <w:pPr>
        <w:pStyle w:val="PL"/>
      </w:pPr>
      <w:r w:rsidRPr="00533C32">
        <w:t xml:space="preserve">          description: Validator for conditional requests, as described in RFC 7232, 3.3</w:t>
      </w:r>
    </w:p>
    <w:p w14:paraId="6F069FD0" w14:textId="77777777" w:rsidR="00234841" w:rsidRPr="00533C32" w:rsidRDefault="00234841" w:rsidP="00234841">
      <w:pPr>
        <w:pStyle w:val="PL"/>
      </w:pPr>
      <w:r w:rsidRPr="00533C32">
        <w:t xml:space="preserve">          schema:</w:t>
      </w:r>
    </w:p>
    <w:p w14:paraId="6C2DE7CB" w14:textId="77777777" w:rsidR="00234841" w:rsidRPr="00533C32" w:rsidRDefault="00234841" w:rsidP="00234841">
      <w:pPr>
        <w:pStyle w:val="PL"/>
        <w:rPr>
          <w:lang w:eastAsia="zh-CN"/>
        </w:rPr>
      </w:pPr>
      <w:r w:rsidRPr="00533C32">
        <w:t xml:space="preserve">            type: string</w:t>
      </w:r>
    </w:p>
    <w:p w14:paraId="3822530E" w14:textId="77777777" w:rsidR="00234841" w:rsidRPr="00533C32" w:rsidRDefault="00234841" w:rsidP="00234841">
      <w:pPr>
        <w:pStyle w:val="PL"/>
      </w:pPr>
      <w:r w:rsidRPr="00533C32">
        <w:t xml:space="preserve">      responses:</w:t>
      </w:r>
    </w:p>
    <w:p w14:paraId="17D900C0" w14:textId="77777777" w:rsidR="00234841" w:rsidRPr="00533C32" w:rsidRDefault="00234841" w:rsidP="00234841">
      <w:pPr>
        <w:pStyle w:val="PL"/>
      </w:pPr>
      <w:r w:rsidRPr="00533C32">
        <w:t xml:space="preserve">        '200':</w:t>
      </w:r>
    </w:p>
    <w:p w14:paraId="7AFE9638" w14:textId="77777777" w:rsidR="00234841" w:rsidRPr="00533C32" w:rsidRDefault="00234841" w:rsidP="00234841">
      <w:pPr>
        <w:pStyle w:val="PL"/>
      </w:pPr>
      <w:r w:rsidRPr="00533C32">
        <w:t xml:space="preserve">          description: Expected response to a valid request</w:t>
      </w:r>
    </w:p>
    <w:p w14:paraId="13D5E5B2" w14:textId="77777777" w:rsidR="00234841" w:rsidRPr="00533C32" w:rsidRDefault="00234841" w:rsidP="00234841">
      <w:pPr>
        <w:pStyle w:val="PL"/>
      </w:pPr>
      <w:r w:rsidRPr="00533C32">
        <w:t xml:space="preserve">          content:</w:t>
      </w:r>
    </w:p>
    <w:p w14:paraId="0FD9A12D" w14:textId="77777777" w:rsidR="00234841" w:rsidRPr="00533C32" w:rsidRDefault="00234841" w:rsidP="00234841">
      <w:pPr>
        <w:pStyle w:val="PL"/>
      </w:pPr>
      <w:r w:rsidRPr="00533C32">
        <w:t xml:space="preserve">            application/json:</w:t>
      </w:r>
    </w:p>
    <w:p w14:paraId="2B090813" w14:textId="77777777" w:rsidR="00234841" w:rsidRPr="00533C32" w:rsidRDefault="00234841" w:rsidP="00234841">
      <w:pPr>
        <w:pStyle w:val="PL"/>
      </w:pPr>
      <w:r w:rsidRPr="00533C32">
        <w:t xml:space="preserve">              schema:</w:t>
      </w:r>
    </w:p>
    <w:p w14:paraId="14879ABF" w14:textId="77777777" w:rsidR="00234841" w:rsidRPr="00533C32" w:rsidRDefault="00234841" w:rsidP="00234841">
      <w:pPr>
        <w:pStyle w:val="PL"/>
        <w:rPr>
          <w:lang w:eastAsia="zh-CN"/>
        </w:rPr>
      </w:pPr>
      <w:r w:rsidRPr="00533C32">
        <w:t xml:space="preserve">                $ref: '#/components/schemas/PpData'</w:t>
      </w:r>
    </w:p>
    <w:p w14:paraId="31483CB2" w14:textId="77777777" w:rsidR="00234841" w:rsidRPr="00533C32" w:rsidRDefault="00234841" w:rsidP="00234841">
      <w:pPr>
        <w:pStyle w:val="PL"/>
      </w:pPr>
      <w:r w:rsidRPr="00533C32">
        <w:t xml:space="preserve">          headers:</w:t>
      </w:r>
    </w:p>
    <w:p w14:paraId="3B4D520E" w14:textId="77777777" w:rsidR="00234841" w:rsidRPr="00533C32" w:rsidRDefault="00234841" w:rsidP="00234841">
      <w:pPr>
        <w:pStyle w:val="PL"/>
      </w:pPr>
      <w:r w:rsidRPr="00533C32">
        <w:t xml:space="preserve">            Cache-Control:</w:t>
      </w:r>
    </w:p>
    <w:p w14:paraId="2051B150" w14:textId="77777777" w:rsidR="00234841" w:rsidRPr="00533C32" w:rsidRDefault="00234841" w:rsidP="00234841">
      <w:pPr>
        <w:pStyle w:val="PL"/>
      </w:pPr>
      <w:r w:rsidRPr="00533C32">
        <w:lastRenderedPageBreak/>
        <w:t xml:space="preserve">              description: Cache-Control containing max-age, as described in RFC 7234, 5.2</w:t>
      </w:r>
    </w:p>
    <w:p w14:paraId="790C15D0" w14:textId="77777777" w:rsidR="00234841" w:rsidRPr="00533C32" w:rsidRDefault="00234841" w:rsidP="00234841">
      <w:pPr>
        <w:pStyle w:val="PL"/>
      </w:pPr>
      <w:r w:rsidRPr="00533C32">
        <w:t xml:space="preserve">              schema:</w:t>
      </w:r>
    </w:p>
    <w:p w14:paraId="5FADBEE7" w14:textId="77777777" w:rsidR="00234841" w:rsidRPr="00533C32" w:rsidRDefault="00234841" w:rsidP="00234841">
      <w:pPr>
        <w:pStyle w:val="PL"/>
      </w:pPr>
      <w:r w:rsidRPr="00533C32">
        <w:t xml:space="preserve">                type: string</w:t>
      </w:r>
    </w:p>
    <w:p w14:paraId="278184F4" w14:textId="77777777" w:rsidR="00234841" w:rsidRPr="00533C32" w:rsidRDefault="00234841" w:rsidP="00234841">
      <w:pPr>
        <w:pStyle w:val="PL"/>
      </w:pPr>
      <w:r w:rsidRPr="00533C32">
        <w:t xml:space="preserve">            ETag:</w:t>
      </w:r>
    </w:p>
    <w:p w14:paraId="2ED640BC" w14:textId="77777777" w:rsidR="00234841" w:rsidRPr="00533C32" w:rsidRDefault="00234841" w:rsidP="00234841">
      <w:pPr>
        <w:pStyle w:val="PL"/>
      </w:pPr>
      <w:r w:rsidRPr="00533C32">
        <w:t xml:space="preserve">              description: Entity Tag, containing a strong validator, as described in RFC 7232, 2.3</w:t>
      </w:r>
    </w:p>
    <w:p w14:paraId="6C7E39B2" w14:textId="77777777" w:rsidR="00234841" w:rsidRPr="00533C32" w:rsidRDefault="00234841" w:rsidP="00234841">
      <w:pPr>
        <w:pStyle w:val="PL"/>
      </w:pPr>
      <w:r w:rsidRPr="00533C32">
        <w:t xml:space="preserve">              schema:</w:t>
      </w:r>
    </w:p>
    <w:p w14:paraId="417853DB" w14:textId="77777777" w:rsidR="00234841" w:rsidRPr="00533C32" w:rsidRDefault="00234841" w:rsidP="00234841">
      <w:pPr>
        <w:pStyle w:val="PL"/>
      </w:pPr>
      <w:r w:rsidRPr="00533C32">
        <w:t xml:space="preserve">                type: string</w:t>
      </w:r>
    </w:p>
    <w:p w14:paraId="4035CB81" w14:textId="77777777" w:rsidR="00234841" w:rsidRPr="00533C32" w:rsidRDefault="00234841" w:rsidP="00234841">
      <w:pPr>
        <w:pStyle w:val="PL"/>
      </w:pPr>
      <w:r w:rsidRPr="00533C32">
        <w:t xml:space="preserve">            Last-Modified:</w:t>
      </w:r>
    </w:p>
    <w:p w14:paraId="6ACCF09F" w14:textId="77777777" w:rsidR="00234841" w:rsidRPr="00533C32" w:rsidRDefault="00234841" w:rsidP="00234841">
      <w:pPr>
        <w:pStyle w:val="PL"/>
      </w:pPr>
      <w:r w:rsidRPr="00533C32">
        <w:t xml:space="preserve">              description: Timestamp for last modification of the resource, as described in RFC 7232, 2.2</w:t>
      </w:r>
    </w:p>
    <w:p w14:paraId="5337FF05" w14:textId="77777777" w:rsidR="00234841" w:rsidRPr="00533C32" w:rsidRDefault="00234841" w:rsidP="00234841">
      <w:pPr>
        <w:pStyle w:val="PL"/>
      </w:pPr>
      <w:r w:rsidRPr="00533C32">
        <w:t xml:space="preserve">              schema:</w:t>
      </w:r>
    </w:p>
    <w:p w14:paraId="263F3504" w14:textId="77777777" w:rsidR="00234841" w:rsidRPr="00533C32" w:rsidRDefault="00234841" w:rsidP="00234841">
      <w:pPr>
        <w:pStyle w:val="PL"/>
        <w:rPr>
          <w:lang w:eastAsia="zh-CN"/>
        </w:rPr>
      </w:pPr>
      <w:r w:rsidRPr="00533C32">
        <w:t xml:space="preserve">                type: string</w:t>
      </w:r>
    </w:p>
    <w:p w14:paraId="61E197E5" w14:textId="77777777" w:rsidR="00234841" w:rsidRPr="00533C32" w:rsidRDefault="00234841" w:rsidP="00234841">
      <w:pPr>
        <w:pStyle w:val="PL"/>
      </w:pPr>
      <w:r w:rsidRPr="00533C32">
        <w:t xml:space="preserve">        '403':</w:t>
      </w:r>
    </w:p>
    <w:p w14:paraId="268D03EF" w14:textId="77777777" w:rsidR="00234841" w:rsidRPr="00533C32" w:rsidRDefault="00234841" w:rsidP="00234841">
      <w:pPr>
        <w:pStyle w:val="PL"/>
      </w:pPr>
      <w:r w:rsidRPr="00533C32">
        <w:t xml:space="preserve">          description: Forbidden</w:t>
      </w:r>
    </w:p>
    <w:p w14:paraId="0ADCB634" w14:textId="77777777" w:rsidR="00234841" w:rsidRPr="00533C32" w:rsidRDefault="00234841" w:rsidP="00234841">
      <w:pPr>
        <w:pStyle w:val="PL"/>
      </w:pPr>
      <w:r w:rsidRPr="00533C32">
        <w:t xml:space="preserve">          content:</w:t>
      </w:r>
    </w:p>
    <w:p w14:paraId="50469C37" w14:textId="77777777" w:rsidR="00234841" w:rsidRPr="00533C32" w:rsidRDefault="00234841" w:rsidP="00234841">
      <w:pPr>
        <w:pStyle w:val="PL"/>
      </w:pPr>
      <w:r w:rsidRPr="00533C32">
        <w:t xml:space="preserve">            application/problem+json:</w:t>
      </w:r>
    </w:p>
    <w:p w14:paraId="3FE3D414" w14:textId="77777777" w:rsidR="00234841" w:rsidRPr="00533C32" w:rsidRDefault="00234841" w:rsidP="00234841">
      <w:pPr>
        <w:pStyle w:val="PL"/>
      </w:pPr>
      <w:r w:rsidRPr="00533C32">
        <w:t xml:space="preserve">              schema:</w:t>
      </w:r>
    </w:p>
    <w:p w14:paraId="224BE4E6" w14:textId="77777777" w:rsidR="00234841" w:rsidRPr="00533C32" w:rsidRDefault="00234841" w:rsidP="00234841">
      <w:pPr>
        <w:pStyle w:val="PL"/>
        <w:rPr>
          <w:lang w:eastAsia="zh-CN"/>
        </w:rPr>
      </w:pPr>
      <w:r w:rsidRPr="00533C32">
        <w:t xml:space="preserve">                $ref: 'TS29571_CommonData.yaml#/components/schemas/ProblemDetails'</w:t>
      </w:r>
    </w:p>
    <w:p w14:paraId="54991908" w14:textId="77777777" w:rsidR="00234841" w:rsidRDefault="00234841" w:rsidP="00234841">
      <w:pPr>
        <w:pStyle w:val="PL"/>
        <w:rPr>
          <w:lang w:eastAsia="zh-CN"/>
        </w:rPr>
      </w:pPr>
      <w:r w:rsidRPr="00533C32">
        <w:t xml:space="preserve">        default:</w:t>
      </w:r>
    </w:p>
    <w:p w14:paraId="10621AB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EA73A38" w14:textId="77777777" w:rsidR="00234841" w:rsidRDefault="00234841" w:rsidP="00234841">
      <w:pPr>
        <w:pStyle w:val="PL"/>
        <w:rPr>
          <w:lang w:eastAsia="zh-CN"/>
        </w:rPr>
      </w:pPr>
    </w:p>
    <w:p w14:paraId="10712D1F" w14:textId="77777777" w:rsidR="00234841" w:rsidRPr="00533C32" w:rsidRDefault="00234841" w:rsidP="00234841">
      <w:pPr>
        <w:pStyle w:val="PL"/>
      </w:pPr>
      <w:r w:rsidRPr="00533C32">
        <w:t xml:space="preserve">    patch:</w:t>
      </w:r>
    </w:p>
    <w:p w14:paraId="60DCA945" w14:textId="77777777" w:rsidR="00234841" w:rsidRPr="00533C32" w:rsidRDefault="00234841" w:rsidP="00234841">
      <w:pPr>
        <w:pStyle w:val="PL"/>
        <w:rPr>
          <w:lang w:eastAsia="zh-CN"/>
        </w:rPr>
      </w:pPr>
      <w:r w:rsidRPr="00533C32">
        <w:t xml:space="preserve">      summary: modify the </w:t>
      </w:r>
      <w:r w:rsidRPr="00533C32">
        <w:rPr>
          <w:lang w:eastAsia="zh-CN"/>
        </w:rPr>
        <w:t>provisioned parameter data</w:t>
      </w:r>
    </w:p>
    <w:p w14:paraId="0C569FF3" w14:textId="77777777" w:rsidR="00234841" w:rsidRPr="00533C32" w:rsidRDefault="00234841" w:rsidP="00234841">
      <w:pPr>
        <w:pStyle w:val="PL"/>
      </w:pPr>
      <w:r w:rsidRPr="00533C32">
        <w:t xml:space="preserve">      operationId: Modify</w:t>
      </w:r>
      <w:r w:rsidRPr="00533C32">
        <w:rPr>
          <w:lang w:eastAsia="zh-CN"/>
        </w:rPr>
        <w:t>Pp</w:t>
      </w:r>
      <w:r w:rsidRPr="00533C32">
        <w:t>Data</w:t>
      </w:r>
    </w:p>
    <w:p w14:paraId="7242E59F" w14:textId="77777777" w:rsidR="00234841" w:rsidRPr="00533C32" w:rsidRDefault="00234841" w:rsidP="00234841">
      <w:pPr>
        <w:pStyle w:val="PL"/>
      </w:pPr>
      <w:r w:rsidRPr="00533C32">
        <w:t xml:space="preserve">      tags:</w:t>
      </w:r>
    </w:p>
    <w:p w14:paraId="0B6FF562" w14:textId="77777777" w:rsidR="00234841" w:rsidRDefault="00234841" w:rsidP="00234841">
      <w:pPr>
        <w:pStyle w:val="PL"/>
        <w:rPr>
          <w:lang w:eastAsia="zh-CN"/>
        </w:rPr>
      </w:pPr>
      <w:r w:rsidRPr="00533C32">
        <w:t xml:space="preserve">        - </w:t>
      </w:r>
      <w:r w:rsidRPr="00533C32">
        <w:rPr>
          <w:lang w:eastAsia="zh-CN"/>
        </w:rPr>
        <w:t>ProvisionedParameter</w:t>
      </w:r>
      <w:r w:rsidRPr="00533C32">
        <w:t>Data (Document)</w:t>
      </w:r>
    </w:p>
    <w:p w14:paraId="61256460" w14:textId="77777777" w:rsidR="00234841" w:rsidRDefault="00234841" w:rsidP="00234841">
      <w:pPr>
        <w:pStyle w:val="PL"/>
      </w:pPr>
      <w:r>
        <w:t xml:space="preserve">      security:</w:t>
      </w:r>
    </w:p>
    <w:p w14:paraId="7288A46B" w14:textId="77777777" w:rsidR="00234841" w:rsidRDefault="00234841" w:rsidP="00234841">
      <w:pPr>
        <w:pStyle w:val="PL"/>
      </w:pPr>
      <w:r>
        <w:t xml:space="preserve">        - {}</w:t>
      </w:r>
    </w:p>
    <w:p w14:paraId="7F188C23" w14:textId="77777777" w:rsidR="00234841" w:rsidRDefault="00234841" w:rsidP="00234841">
      <w:pPr>
        <w:pStyle w:val="PL"/>
      </w:pPr>
      <w:r>
        <w:t xml:space="preserve">        - oAuth2ClientCredentials:</w:t>
      </w:r>
    </w:p>
    <w:p w14:paraId="6BC510E0" w14:textId="77777777" w:rsidR="00234841" w:rsidRDefault="00234841" w:rsidP="00234841">
      <w:pPr>
        <w:pStyle w:val="PL"/>
      </w:pPr>
      <w:r>
        <w:t xml:space="preserve">          - nudr-dr</w:t>
      </w:r>
    </w:p>
    <w:p w14:paraId="02254C74" w14:textId="77777777" w:rsidR="00234841" w:rsidRDefault="00234841" w:rsidP="00234841">
      <w:pPr>
        <w:pStyle w:val="PL"/>
      </w:pPr>
      <w:r>
        <w:t xml:space="preserve">        - oAuth2ClientCredentials:</w:t>
      </w:r>
    </w:p>
    <w:p w14:paraId="6BF2A0FB" w14:textId="77777777" w:rsidR="00234841" w:rsidRDefault="00234841" w:rsidP="00234841">
      <w:pPr>
        <w:pStyle w:val="PL"/>
      </w:pPr>
      <w:r>
        <w:t xml:space="preserve">          - nudr-dr</w:t>
      </w:r>
    </w:p>
    <w:p w14:paraId="5616A8C8" w14:textId="77777777" w:rsidR="00234841" w:rsidRPr="00533C32" w:rsidRDefault="00234841" w:rsidP="00234841">
      <w:pPr>
        <w:pStyle w:val="PL"/>
        <w:rPr>
          <w:lang w:eastAsia="zh-CN"/>
        </w:rPr>
      </w:pPr>
      <w:r>
        <w:t xml:space="preserve">          - nudr-dr:subscription-data</w:t>
      </w:r>
    </w:p>
    <w:p w14:paraId="3E55EB48" w14:textId="77777777" w:rsidR="00234841" w:rsidRPr="00533C32" w:rsidRDefault="00234841" w:rsidP="00234841">
      <w:pPr>
        <w:pStyle w:val="PL"/>
      </w:pPr>
      <w:r w:rsidRPr="00533C32">
        <w:t xml:space="preserve">      parameters:</w:t>
      </w:r>
    </w:p>
    <w:p w14:paraId="012FEED8" w14:textId="77777777" w:rsidR="00234841" w:rsidRPr="00533C32" w:rsidRDefault="00234841" w:rsidP="00234841">
      <w:pPr>
        <w:pStyle w:val="PL"/>
      </w:pPr>
      <w:r w:rsidRPr="00533C32">
        <w:t xml:space="preserve">        - name: ueId</w:t>
      </w:r>
    </w:p>
    <w:p w14:paraId="26EA8519" w14:textId="77777777" w:rsidR="00234841" w:rsidRPr="00533C32" w:rsidRDefault="00234841" w:rsidP="00234841">
      <w:pPr>
        <w:pStyle w:val="PL"/>
      </w:pPr>
      <w:r w:rsidRPr="00533C32">
        <w:t xml:space="preserve">          in: path</w:t>
      </w:r>
    </w:p>
    <w:p w14:paraId="0E00E581" w14:textId="77777777" w:rsidR="00234841" w:rsidRPr="00533C32" w:rsidRDefault="00234841" w:rsidP="00234841">
      <w:pPr>
        <w:pStyle w:val="PL"/>
      </w:pPr>
      <w:r w:rsidRPr="00533C32">
        <w:t xml:space="preserve">          description: pp data for a UE</w:t>
      </w:r>
    </w:p>
    <w:p w14:paraId="53714789" w14:textId="77777777" w:rsidR="00234841" w:rsidRPr="00533C32" w:rsidRDefault="00234841" w:rsidP="00234841">
      <w:pPr>
        <w:pStyle w:val="PL"/>
      </w:pPr>
      <w:r w:rsidRPr="00533C32">
        <w:t xml:space="preserve">          required: true</w:t>
      </w:r>
    </w:p>
    <w:p w14:paraId="3BD247C5" w14:textId="77777777" w:rsidR="00234841" w:rsidRPr="00533C32" w:rsidRDefault="00234841" w:rsidP="00234841">
      <w:pPr>
        <w:pStyle w:val="PL"/>
      </w:pPr>
      <w:r w:rsidRPr="00533C32">
        <w:t xml:space="preserve">          schema:</w:t>
      </w:r>
    </w:p>
    <w:p w14:paraId="0D182F6E" w14:textId="77777777" w:rsidR="00234841" w:rsidRDefault="00234841" w:rsidP="00234841">
      <w:pPr>
        <w:pStyle w:val="PL"/>
        <w:rPr>
          <w:lang w:eastAsia="zh-CN"/>
        </w:rPr>
      </w:pPr>
      <w:r w:rsidRPr="00533C32">
        <w:t xml:space="preserve">            $ref: 'TS29571_CommonData.yaml#/components/schemas/VarUeId'</w:t>
      </w:r>
    </w:p>
    <w:p w14:paraId="73E040C9" w14:textId="77777777" w:rsidR="00234841" w:rsidRPr="002857AD" w:rsidRDefault="00234841" w:rsidP="00234841">
      <w:pPr>
        <w:pStyle w:val="PL"/>
      </w:pPr>
      <w:r w:rsidRPr="002857AD">
        <w:t xml:space="preserve">        - name: supported-features</w:t>
      </w:r>
    </w:p>
    <w:p w14:paraId="7D225733" w14:textId="77777777" w:rsidR="00234841" w:rsidRPr="002857AD" w:rsidRDefault="00234841" w:rsidP="00234841">
      <w:pPr>
        <w:pStyle w:val="PL"/>
      </w:pPr>
      <w:r w:rsidRPr="002857AD">
        <w:t xml:space="preserve">          in: query</w:t>
      </w:r>
    </w:p>
    <w:p w14:paraId="29784D38" w14:textId="77777777" w:rsidR="00234841" w:rsidRPr="002857AD" w:rsidRDefault="00234841" w:rsidP="00234841">
      <w:pPr>
        <w:pStyle w:val="PL"/>
      </w:pPr>
      <w:r w:rsidRPr="002857AD">
        <w:t xml:space="preserve">          description: Features required to be supported by the target NF</w:t>
      </w:r>
    </w:p>
    <w:p w14:paraId="07372368" w14:textId="77777777" w:rsidR="00234841" w:rsidRPr="002857AD" w:rsidRDefault="00234841" w:rsidP="00234841">
      <w:pPr>
        <w:pStyle w:val="PL"/>
      </w:pPr>
      <w:r w:rsidRPr="002857AD">
        <w:t xml:space="preserve">          schema:</w:t>
      </w:r>
    </w:p>
    <w:p w14:paraId="6955F9E3" w14:textId="77777777" w:rsidR="00234841" w:rsidRPr="00533C32" w:rsidRDefault="00234841" w:rsidP="00234841">
      <w:pPr>
        <w:pStyle w:val="PL"/>
        <w:rPr>
          <w:lang w:eastAsia="zh-CN"/>
        </w:rPr>
      </w:pPr>
      <w:r w:rsidRPr="002857AD">
        <w:t xml:space="preserve">            $ref: 'TS29571_CommonData.yaml#/components/schemas/SupportedFeatures'</w:t>
      </w:r>
    </w:p>
    <w:p w14:paraId="226060A5" w14:textId="77777777" w:rsidR="00234841" w:rsidRPr="00533C32" w:rsidRDefault="00234841" w:rsidP="00234841">
      <w:pPr>
        <w:pStyle w:val="PL"/>
        <w:rPr>
          <w:lang w:eastAsia="zh-CN"/>
        </w:rPr>
      </w:pPr>
      <w:r w:rsidRPr="00533C32">
        <w:t xml:space="preserve">      requestBody:</w:t>
      </w:r>
    </w:p>
    <w:p w14:paraId="666851FC" w14:textId="77777777" w:rsidR="00234841" w:rsidRPr="00533C32" w:rsidRDefault="00234841" w:rsidP="00234841">
      <w:pPr>
        <w:pStyle w:val="PL"/>
      </w:pPr>
      <w:r w:rsidRPr="00533C32">
        <w:lastRenderedPageBreak/>
        <w:t xml:space="preserve">        content:</w:t>
      </w:r>
    </w:p>
    <w:p w14:paraId="4B1E2BA7" w14:textId="77777777" w:rsidR="00234841" w:rsidRPr="00533C32" w:rsidRDefault="00234841" w:rsidP="00234841">
      <w:pPr>
        <w:pStyle w:val="PL"/>
      </w:pPr>
      <w:r w:rsidRPr="00533C32">
        <w:t xml:space="preserve">          application/json-patch+json:</w:t>
      </w:r>
    </w:p>
    <w:p w14:paraId="5F7D9037" w14:textId="77777777" w:rsidR="00234841" w:rsidRPr="00533C32" w:rsidRDefault="00234841" w:rsidP="00234841">
      <w:pPr>
        <w:pStyle w:val="PL"/>
      </w:pPr>
      <w:r w:rsidRPr="00533C32">
        <w:t xml:space="preserve">            schema:</w:t>
      </w:r>
    </w:p>
    <w:p w14:paraId="6F12730E" w14:textId="77777777" w:rsidR="00234841" w:rsidRPr="00533C32" w:rsidRDefault="00234841" w:rsidP="00234841">
      <w:pPr>
        <w:pStyle w:val="PL"/>
      </w:pPr>
      <w:r w:rsidRPr="00533C32">
        <w:t xml:space="preserve">              type: array</w:t>
      </w:r>
    </w:p>
    <w:p w14:paraId="31D4E190" w14:textId="77777777" w:rsidR="00234841" w:rsidRPr="00533C32" w:rsidRDefault="00234841" w:rsidP="00234841">
      <w:pPr>
        <w:pStyle w:val="PL"/>
      </w:pPr>
      <w:r w:rsidRPr="00533C32">
        <w:t xml:space="preserve">              items:</w:t>
      </w:r>
    </w:p>
    <w:p w14:paraId="4EDE265B" w14:textId="77777777" w:rsidR="00234841" w:rsidRPr="00533C32" w:rsidRDefault="00234841" w:rsidP="00234841">
      <w:pPr>
        <w:pStyle w:val="PL"/>
      </w:pPr>
      <w:r w:rsidRPr="00533C32">
        <w:t xml:space="preserve">                $ref: 'TS29571_CommonData.yaml#/components/schemas/PatchItem'</w:t>
      </w:r>
    </w:p>
    <w:p w14:paraId="3B72511E" w14:textId="77777777" w:rsidR="00234841" w:rsidRPr="00533C32" w:rsidRDefault="00234841" w:rsidP="00234841">
      <w:pPr>
        <w:pStyle w:val="PL"/>
      </w:pPr>
      <w:r w:rsidRPr="00533C32">
        <w:t xml:space="preserve">        required: true</w:t>
      </w:r>
    </w:p>
    <w:p w14:paraId="2B9EC07E" w14:textId="77777777" w:rsidR="00234841" w:rsidRPr="00533C32" w:rsidRDefault="00234841" w:rsidP="00234841">
      <w:pPr>
        <w:pStyle w:val="PL"/>
      </w:pPr>
      <w:r w:rsidRPr="00533C32">
        <w:t xml:space="preserve">      responses:</w:t>
      </w:r>
    </w:p>
    <w:p w14:paraId="044B7E64" w14:textId="77777777" w:rsidR="00234841" w:rsidRPr="00533C32" w:rsidRDefault="00234841" w:rsidP="00234841">
      <w:pPr>
        <w:pStyle w:val="PL"/>
      </w:pPr>
      <w:r w:rsidRPr="00533C32">
        <w:t xml:space="preserve">        '204':</w:t>
      </w:r>
    </w:p>
    <w:p w14:paraId="5F3C62EC" w14:textId="77777777" w:rsidR="00234841" w:rsidRPr="00533C32" w:rsidRDefault="00234841" w:rsidP="00234841">
      <w:pPr>
        <w:pStyle w:val="PL"/>
      </w:pPr>
      <w:r w:rsidRPr="00533C32">
        <w:t xml:space="preserve">          description: Expected response to a valid request</w:t>
      </w:r>
    </w:p>
    <w:p w14:paraId="2AABD219" w14:textId="77777777" w:rsidR="00234841" w:rsidRDefault="00234841" w:rsidP="00234841">
      <w:pPr>
        <w:pStyle w:val="PL"/>
        <w:rPr>
          <w:lang w:eastAsia="zh-CN"/>
        </w:rPr>
      </w:pPr>
      <w:r>
        <w:rPr>
          <w:rFonts w:hint="eastAsia"/>
          <w:lang w:eastAsia="zh-CN"/>
        </w:rPr>
        <w:t xml:space="preserve">        '200':</w:t>
      </w:r>
    </w:p>
    <w:p w14:paraId="1CA7E52C" w14:textId="77777777" w:rsidR="00234841" w:rsidRPr="000B71E3" w:rsidRDefault="00234841" w:rsidP="00234841">
      <w:pPr>
        <w:pStyle w:val="PL"/>
      </w:pPr>
      <w:r w:rsidRPr="000B71E3">
        <w:t xml:space="preserve">          description: Expected response to a valid request</w:t>
      </w:r>
    </w:p>
    <w:p w14:paraId="700F8586" w14:textId="77777777" w:rsidR="00234841" w:rsidRPr="000B71E3" w:rsidRDefault="00234841" w:rsidP="00234841">
      <w:pPr>
        <w:pStyle w:val="PL"/>
      </w:pPr>
      <w:r w:rsidRPr="000B71E3">
        <w:t xml:space="preserve">          content:</w:t>
      </w:r>
    </w:p>
    <w:p w14:paraId="1E825CE5" w14:textId="77777777" w:rsidR="00234841" w:rsidRPr="000B71E3" w:rsidRDefault="00234841" w:rsidP="00234841">
      <w:pPr>
        <w:pStyle w:val="PL"/>
      </w:pPr>
      <w:r w:rsidRPr="000B71E3">
        <w:t xml:space="preserve">            application/json:</w:t>
      </w:r>
    </w:p>
    <w:p w14:paraId="0A32705F" w14:textId="77777777" w:rsidR="00234841" w:rsidRPr="000B71E3" w:rsidRDefault="00234841" w:rsidP="00234841">
      <w:pPr>
        <w:pStyle w:val="PL"/>
      </w:pPr>
      <w:r w:rsidRPr="000B71E3">
        <w:t xml:space="preserve">              schema:</w:t>
      </w:r>
    </w:p>
    <w:p w14:paraId="4C0DA24F"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42189A93" w14:textId="77777777" w:rsidR="00234841" w:rsidRPr="00533C32" w:rsidRDefault="00234841" w:rsidP="00234841">
      <w:pPr>
        <w:pStyle w:val="PL"/>
      </w:pPr>
      <w:r w:rsidRPr="00533C32">
        <w:t xml:space="preserve">       </w:t>
      </w:r>
      <w:r>
        <w:rPr>
          <w:rFonts w:hint="eastAsia"/>
          <w:lang w:eastAsia="zh-CN"/>
        </w:rPr>
        <w:t xml:space="preserve"> </w:t>
      </w:r>
      <w:r w:rsidRPr="00533C32">
        <w:t>'403':</w:t>
      </w:r>
    </w:p>
    <w:p w14:paraId="44EEC621" w14:textId="77777777" w:rsidR="00234841" w:rsidRPr="00533C32" w:rsidRDefault="00234841" w:rsidP="00234841">
      <w:pPr>
        <w:pStyle w:val="PL"/>
      </w:pPr>
      <w:r w:rsidRPr="00533C32">
        <w:t xml:space="preserve">          description: modification is rejected</w:t>
      </w:r>
    </w:p>
    <w:p w14:paraId="1733B9D5" w14:textId="77777777" w:rsidR="00234841" w:rsidRPr="00533C32" w:rsidRDefault="00234841" w:rsidP="00234841">
      <w:pPr>
        <w:pStyle w:val="PL"/>
      </w:pPr>
      <w:r w:rsidRPr="00533C32">
        <w:t xml:space="preserve">          content:</w:t>
      </w:r>
    </w:p>
    <w:p w14:paraId="366CCBB0" w14:textId="77777777" w:rsidR="00234841" w:rsidRPr="00533C32" w:rsidRDefault="00234841" w:rsidP="00234841">
      <w:pPr>
        <w:pStyle w:val="PL"/>
      </w:pPr>
      <w:r w:rsidRPr="00533C32">
        <w:t xml:space="preserve">            application/problem+json:</w:t>
      </w:r>
    </w:p>
    <w:p w14:paraId="06CEF855" w14:textId="77777777" w:rsidR="00234841" w:rsidRPr="00533C32" w:rsidRDefault="00234841" w:rsidP="00234841">
      <w:pPr>
        <w:pStyle w:val="PL"/>
      </w:pPr>
      <w:r w:rsidRPr="00533C32">
        <w:t xml:space="preserve">              schema:</w:t>
      </w:r>
    </w:p>
    <w:p w14:paraId="4D197CBE" w14:textId="77777777" w:rsidR="00234841" w:rsidRPr="00533C32" w:rsidRDefault="00234841" w:rsidP="00234841">
      <w:pPr>
        <w:pStyle w:val="PL"/>
      </w:pPr>
      <w:r w:rsidRPr="00533C32">
        <w:t xml:space="preserve">                $ref: 'TS29571_CommonData.yaml#/components/schemas/ProblemDetails'</w:t>
      </w:r>
    </w:p>
    <w:p w14:paraId="65D350C6" w14:textId="77777777" w:rsidR="00234841" w:rsidRDefault="00234841" w:rsidP="00234841">
      <w:pPr>
        <w:pStyle w:val="PL"/>
        <w:rPr>
          <w:lang w:eastAsia="zh-CN"/>
        </w:rPr>
      </w:pPr>
      <w:r w:rsidRPr="00533C32">
        <w:t xml:space="preserve">        default:</w:t>
      </w:r>
    </w:p>
    <w:p w14:paraId="76CEAE4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2006DF2" w14:textId="77777777" w:rsidR="00234841" w:rsidRDefault="00234841" w:rsidP="00234841">
      <w:pPr>
        <w:pStyle w:val="PL"/>
      </w:pPr>
    </w:p>
    <w:p w14:paraId="1586D7E0" w14:textId="77777777" w:rsidR="00234841" w:rsidRDefault="00234841" w:rsidP="00234841">
      <w:pPr>
        <w:pStyle w:val="PL"/>
      </w:pPr>
      <w:r>
        <w:t xml:space="preserve">  /subscription-data/{ueId}/pp-profile-data:</w:t>
      </w:r>
    </w:p>
    <w:p w14:paraId="711462B2" w14:textId="77777777" w:rsidR="00234841" w:rsidRDefault="00234841" w:rsidP="00234841">
      <w:pPr>
        <w:pStyle w:val="PL"/>
      </w:pPr>
      <w:r>
        <w:t xml:space="preserve">    get:</w:t>
      </w:r>
    </w:p>
    <w:p w14:paraId="361B3AF4" w14:textId="77777777" w:rsidR="00234841" w:rsidRDefault="00234841" w:rsidP="00234841">
      <w:pPr>
        <w:pStyle w:val="PL"/>
      </w:pPr>
      <w:r>
        <w:t xml:space="preserve">      summary: Retrieves the parameter provision profile data of a UE</w:t>
      </w:r>
    </w:p>
    <w:p w14:paraId="4DB178E2" w14:textId="77777777" w:rsidR="00234841" w:rsidRDefault="00234841" w:rsidP="00234841">
      <w:pPr>
        <w:pStyle w:val="PL"/>
      </w:pPr>
      <w:r>
        <w:t xml:space="preserve">      operationId: QueryPPData</w:t>
      </w:r>
    </w:p>
    <w:p w14:paraId="2C775291" w14:textId="77777777" w:rsidR="00234841" w:rsidRDefault="00234841" w:rsidP="00234841">
      <w:pPr>
        <w:pStyle w:val="PL"/>
      </w:pPr>
      <w:r>
        <w:t xml:space="preserve">      tags:</w:t>
      </w:r>
    </w:p>
    <w:p w14:paraId="78A73DB1" w14:textId="77777777" w:rsidR="00234841" w:rsidRDefault="00234841" w:rsidP="00234841">
      <w:pPr>
        <w:pStyle w:val="PL"/>
        <w:rPr>
          <w:lang w:eastAsia="zh-CN"/>
        </w:rPr>
      </w:pPr>
      <w:r>
        <w:t xml:space="preserve">        - Parameter P</w:t>
      </w:r>
      <w:r w:rsidRPr="007615BD">
        <w:t>rovision</w:t>
      </w:r>
      <w:r>
        <w:t xml:space="preserve"> profile Data (Document)</w:t>
      </w:r>
    </w:p>
    <w:p w14:paraId="42F6B845" w14:textId="77777777" w:rsidR="00234841" w:rsidRDefault="00234841" w:rsidP="00234841">
      <w:pPr>
        <w:pStyle w:val="PL"/>
      </w:pPr>
      <w:r>
        <w:t xml:space="preserve">      security:</w:t>
      </w:r>
    </w:p>
    <w:p w14:paraId="0E080A68" w14:textId="77777777" w:rsidR="00234841" w:rsidRDefault="00234841" w:rsidP="00234841">
      <w:pPr>
        <w:pStyle w:val="PL"/>
      </w:pPr>
      <w:r>
        <w:t xml:space="preserve">        - {}</w:t>
      </w:r>
    </w:p>
    <w:p w14:paraId="6583FB5D" w14:textId="77777777" w:rsidR="00234841" w:rsidRDefault="00234841" w:rsidP="00234841">
      <w:pPr>
        <w:pStyle w:val="PL"/>
      </w:pPr>
      <w:r>
        <w:t xml:space="preserve">        - oAuth2ClientCredentials:</w:t>
      </w:r>
    </w:p>
    <w:p w14:paraId="134F18D9" w14:textId="77777777" w:rsidR="00234841" w:rsidRDefault="00234841" w:rsidP="00234841">
      <w:pPr>
        <w:pStyle w:val="PL"/>
      </w:pPr>
      <w:r>
        <w:t xml:space="preserve">          - nudr-dr</w:t>
      </w:r>
    </w:p>
    <w:p w14:paraId="5C78EC2F" w14:textId="77777777" w:rsidR="00234841" w:rsidRDefault="00234841" w:rsidP="00234841">
      <w:pPr>
        <w:pStyle w:val="PL"/>
      </w:pPr>
      <w:r>
        <w:t xml:space="preserve">        - oAuth2ClientCredentials:</w:t>
      </w:r>
    </w:p>
    <w:p w14:paraId="2609BF7C" w14:textId="77777777" w:rsidR="00234841" w:rsidRDefault="00234841" w:rsidP="00234841">
      <w:pPr>
        <w:pStyle w:val="PL"/>
      </w:pPr>
      <w:r>
        <w:t xml:space="preserve">          - nudr-dr</w:t>
      </w:r>
    </w:p>
    <w:p w14:paraId="5F03CDEA" w14:textId="77777777" w:rsidR="00234841" w:rsidRDefault="00234841" w:rsidP="00234841">
      <w:pPr>
        <w:pStyle w:val="PL"/>
        <w:rPr>
          <w:lang w:eastAsia="zh-CN"/>
        </w:rPr>
      </w:pPr>
      <w:r>
        <w:t xml:space="preserve">          - nudr-dr:subscription-data</w:t>
      </w:r>
    </w:p>
    <w:p w14:paraId="2FFF69FE" w14:textId="77777777" w:rsidR="00234841" w:rsidRDefault="00234841" w:rsidP="00234841">
      <w:pPr>
        <w:pStyle w:val="PL"/>
      </w:pPr>
      <w:r>
        <w:t xml:space="preserve">      parameters:</w:t>
      </w:r>
    </w:p>
    <w:p w14:paraId="749202E5" w14:textId="77777777" w:rsidR="00234841" w:rsidRDefault="00234841" w:rsidP="00234841">
      <w:pPr>
        <w:pStyle w:val="PL"/>
      </w:pPr>
      <w:r>
        <w:t xml:space="preserve">        - name: ueId</w:t>
      </w:r>
    </w:p>
    <w:p w14:paraId="2086124A" w14:textId="77777777" w:rsidR="00234841" w:rsidRDefault="00234841" w:rsidP="00234841">
      <w:pPr>
        <w:pStyle w:val="PL"/>
      </w:pPr>
      <w:r>
        <w:t xml:space="preserve">          in: path</w:t>
      </w:r>
    </w:p>
    <w:p w14:paraId="5278678A" w14:textId="77777777" w:rsidR="00234841" w:rsidRDefault="00234841" w:rsidP="00234841">
      <w:pPr>
        <w:pStyle w:val="PL"/>
      </w:pPr>
      <w:r>
        <w:t xml:space="preserve">          description: UE id</w:t>
      </w:r>
    </w:p>
    <w:p w14:paraId="7028FDFC" w14:textId="77777777" w:rsidR="00234841" w:rsidRDefault="00234841" w:rsidP="00234841">
      <w:pPr>
        <w:pStyle w:val="PL"/>
      </w:pPr>
      <w:r>
        <w:t xml:space="preserve">          required: true</w:t>
      </w:r>
    </w:p>
    <w:p w14:paraId="6FA4991E" w14:textId="77777777" w:rsidR="00234841" w:rsidRDefault="00234841" w:rsidP="00234841">
      <w:pPr>
        <w:pStyle w:val="PL"/>
      </w:pPr>
      <w:r>
        <w:t xml:space="preserve">          schema:</w:t>
      </w:r>
    </w:p>
    <w:p w14:paraId="1892F562" w14:textId="77777777" w:rsidR="00234841" w:rsidRDefault="00234841" w:rsidP="00234841">
      <w:pPr>
        <w:pStyle w:val="PL"/>
      </w:pPr>
      <w:r>
        <w:t xml:space="preserve">            $ref: 'TS29571_CommonData.yaml#/components/schemas/VarUeId'</w:t>
      </w:r>
    </w:p>
    <w:p w14:paraId="58DC7037" w14:textId="77777777" w:rsidR="00234841" w:rsidRDefault="00234841" w:rsidP="00234841">
      <w:pPr>
        <w:pStyle w:val="PL"/>
      </w:pPr>
      <w:r>
        <w:t xml:space="preserve">        - name: supported-features</w:t>
      </w:r>
    </w:p>
    <w:p w14:paraId="1BC9CFFD" w14:textId="77777777" w:rsidR="00234841" w:rsidRDefault="00234841" w:rsidP="00234841">
      <w:pPr>
        <w:pStyle w:val="PL"/>
      </w:pPr>
      <w:r>
        <w:lastRenderedPageBreak/>
        <w:t xml:space="preserve">          in: query</w:t>
      </w:r>
    </w:p>
    <w:p w14:paraId="283CE6DE" w14:textId="77777777" w:rsidR="00234841" w:rsidRDefault="00234841" w:rsidP="00234841">
      <w:pPr>
        <w:pStyle w:val="PL"/>
      </w:pPr>
      <w:r>
        <w:t xml:space="preserve">          description: Supported Features</w:t>
      </w:r>
    </w:p>
    <w:p w14:paraId="437190D7" w14:textId="77777777" w:rsidR="00234841" w:rsidRDefault="00234841" w:rsidP="00234841">
      <w:pPr>
        <w:pStyle w:val="PL"/>
      </w:pPr>
      <w:r>
        <w:t xml:space="preserve">          schema:</w:t>
      </w:r>
    </w:p>
    <w:p w14:paraId="76CE58CD" w14:textId="77777777" w:rsidR="00234841" w:rsidRDefault="00234841" w:rsidP="00234841">
      <w:pPr>
        <w:pStyle w:val="PL"/>
      </w:pPr>
      <w:r>
        <w:t xml:space="preserve">             $ref: 'TS29571_CommonData.yaml#/components/schemas/SupportedFeatures'</w:t>
      </w:r>
    </w:p>
    <w:p w14:paraId="6531A25D" w14:textId="77777777" w:rsidR="00234841" w:rsidRDefault="00234841" w:rsidP="00234841">
      <w:pPr>
        <w:pStyle w:val="PL"/>
      </w:pPr>
      <w:r>
        <w:t xml:space="preserve">      responses:</w:t>
      </w:r>
    </w:p>
    <w:p w14:paraId="3C2EA739" w14:textId="77777777" w:rsidR="00234841" w:rsidRDefault="00234841" w:rsidP="00234841">
      <w:pPr>
        <w:pStyle w:val="PL"/>
      </w:pPr>
      <w:r>
        <w:t xml:space="preserve">        '200':</w:t>
      </w:r>
    </w:p>
    <w:p w14:paraId="64D1FC96" w14:textId="77777777" w:rsidR="00234841" w:rsidRDefault="00234841" w:rsidP="00234841">
      <w:pPr>
        <w:pStyle w:val="PL"/>
      </w:pPr>
      <w:r>
        <w:t xml:space="preserve">          description: Expected response to a valid request</w:t>
      </w:r>
    </w:p>
    <w:p w14:paraId="66D40040" w14:textId="77777777" w:rsidR="00234841" w:rsidRDefault="00234841" w:rsidP="00234841">
      <w:pPr>
        <w:pStyle w:val="PL"/>
      </w:pPr>
      <w:r>
        <w:t xml:space="preserve">          content:</w:t>
      </w:r>
    </w:p>
    <w:p w14:paraId="6E1A7775" w14:textId="77777777" w:rsidR="00234841" w:rsidRDefault="00234841" w:rsidP="00234841">
      <w:pPr>
        <w:pStyle w:val="PL"/>
      </w:pPr>
      <w:r>
        <w:t xml:space="preserve">            application/json:</w:t>
      </w:r>
    </w:p>
    <w:p w14:paraId="0865A60A" w14:textId="77777777" w:rsidR="00234841" w:rsidRDefault="00234841" w:rsidP="00234841">
      <w:pPr>
        <w:pStyle w:val="PL"/>
      </w:pPr>
      <w:r>
        <w:t xml:space="preserve">              schema:</w:t>
      </w:r>
    </w:p>
    <w:p w14:paraId="3E9F7BB7" w14:textId="77777777" w:rsidR="00234841" w:rsidRDefault="00234841" w:rsidP="00234841">
      <w:pPr>
        <w:pStyle w:val="PL"/>
      </w:pPr>
      <w:r>
        <w:t xml:space="preserve">                $ref: '#/components/schemas/PpProfileData'</w:t>
      </w:r>
    </w:p>
    <w:p w14:paraId="0759EA29" w14:textId="77777777" w:rsidR="00234841" w:rsidRDefault="00234841" w:rsidP="00234841">
      <w:pPr>
        <w:pStyle w:val="PL"/>
        <w:rPr>
          <w:lang w:eastAsia="zh-CN"/>
        </w:rPr>
      </w:pPr>
      <w:r>
        <w:t xml:space="preserve">        default:</w:t>
      </w:r>
    </w:p>
    <w:p w14:paraId="1F78CFBC" w14:textId="77777777" w:rsidR="00234841" w:rsidRDefault="00234841" w:rsidP="00234841">
      <w:pPr>
        <w:pStyle w:val="PL"/>
        <w:rPr>
          <w:lang w:eastAsia="zh-CN"/>
        </w:rPr>
      </w:pPr>
      <w:r>
        <w:t xml:space="preserve">          $ref: 'TS29571_CommonData.yaml#/components/responses/default'</w:t>
      </w:r>
    </w:p>
    <w:p w14:paraId="78C6128B" w14:textId="77777777" w:rsidR="00234841" w:rsidRDefault="00234841" w:rsidP="00234841">
      <w:pPr>
        <w:pStyle w:val="PL"/>
      </w:pPr>
    </w:p>
    <w:p w14:paraId="61C267FD" w14:textId="77777777" w:rsidR="00234841" w:rsidRDefault="00234841" w:rsidP="00234841">
      <w:pPr>
        <w:pStyle w:val="PL"/>
      </w:pPr>
      <w:r>
        <w:t xml:space="preserve">  /subscription-data/{ueId}/pp-data-store/{afInstanceId}:</w:t>
      </w:r>
    </w:p>
    <w:p w14:paraId="7A1C3ABC" w14:textId="77777777" w:rsidR="00234841" w:rsidRPr="00B3056F" w:rsidRDefault="00234841" w:rsidP="00234841">
      <w:pPr>
        <w:pStyle w:val="PL"/>
      </w:pPr>
      <w:r w:rsidRPr="00B3056F">
        <w:t xml:space="preserve">    put:</w:t>
      </w:r>
    </w:p>
    <w:p w14:paraId="280638BB" w14:textId="77777777" w:rsidR="00234841" w:rsidRPr="00B3056F" w:rsidRDefault="00234841" w:rsidP="00234841">
      <w:pPr>
        <w:pStyle w:val="PL"/>
      </w:pPr>
      <w:r w:rsidRPr="00B3056F">
        <w:t xml:space="preserve">      summary: create a </w:t>
      </w:r>
      <w:r>
        <w:t>Provisioning Parameter Data Entry</w:t>
      </w:r>
    </w:p>
    <w:p w14:paraId="11BB3048" w14:textId="77777777" w:rsidR="00234841" w:rsidRPr="00B3056F" w:rsidRDefault="00234841" w:rsidP="00234841">
      <w:pPr>
        <w:pStyle w:val="PL"/>
      </w:pPr>
      <w:r w:rsidRPr="00B3056F">
        <w:t xml:space="preserve">      operationId: Create </w:t>
      </w:r>
      <w:r>
        <w:t>PP Data Entry</w:t>
      </w:r>
    </w:p>
    <w:p w14:paraId="55380588" w14:textId="77777777" w:rsidR="00234841" w:rsidRPr="00B3056F" w:rsidRDefault="00234841" w:rsidP="00234841">
      <w:pPr>
        <w:pStyle w:val="PL"/>
      </w:pPr>
      <w:r w:rsidRPr="00B3056F">
        <w:t xml:space="preserve">      tags:</w:t>
      </w:r>
    </w:p>
    <w:p w14:paraId="61392844" w14:textId="77777777" w:rsidR="00234841" w:rsidRDefault="00234841" w:rsidP="00234841">
      <w:pPr>
        <w:pStyle w:val="PL"/>
        <w:rPr>
          <w:lang w:eastAsia="zh-CN"/>
        </w:rPr>
      </w:pPr>
      <w:r>
        <w:t xml:space="preserve">        - </w:t>
      </w:r>
      <w:r>
        <w:rPr>
          <w:lang w:eastAsia="zh-CN"/>
        </w:rPr>
        <w:t>ProvisionedParameter</w:t>
      </w:r>
      <w:r>
        <w:t>DataEntry (Document)</w:t>
      </w:r>
    </w:p>
    <w:p w14:paraId="68CAAE30" w14:textId="77777777" w:rsidR="00234841" w:rsidRDefault="00234841" w:rsidP="00234841">
      <w:pPr>
        <w:pStyle w:val="PL"/>
      </w:pPr>
      <w:r>
        <w:t xml:space="preserve">      security:</w:t>
      </w:r>
    </w:p>
    <w:p w14:paraId="42896072" w14:textId="77777777" w:rsidR="00234841" w:rsidRDefault="00234841" w:rsidP="00234841">
      <w:pPr>
        <w:pStyle w:val="PL"/>
      </w:pPr>
      <w:r>
        <w:t xml:space="preserve">        - {}</w:t>
      </w:r>
    </w:p>
    <w:p w14:paraId="2B45DCAB" w14:textId="77777777" w:rsidR="00234841" w:rsidRDefault="00234841" w:rsidP="00234841">
      <w:pPr>
        <w:pStyle w:val="PL"/>
      </w:pPr>
      <w:r>
        <w:t xml:space="preserve">        - oAuth2ClientCredentials:</w:t>
      </w:r>
    </w:p>
    <w:p w14:paraId="322F4B23" w14:textId="77777777" w:rsidR="00234841" w:rsidRDefault="00234841" w:rsidP="00234841">
      <w:pPr>
        <w:pStyle w:val="PL"/>
      </w:pPr>
      <w:r>
        <w:t xml:space="preserve">          - nudr-dr</w:t>
      </w:r>
    </w:p>
    <w:p w14:paraId="5B624E56" w14:textId="77777777" w:rsidR="00234841" w:rsidRDefault="00234841" w:rsidP="00234841">
      <w:pPr>
        <w:pStyle w:val="PL"/>
      </w:pPr>
      <w:r>
        <w:t xml:space="preserve">        - oAuth2ClientCredentials:</w:t>
      </w:r>
    </w:p>
    <w:p w14:paraId="6564242A" w14:textId="77777777" w:rsidR="00234841" w:rsidRDefault="00234841" w:rsidP="00234841">
      <w:pPr>
        <w:pStyle w:val="PL"/>
      </w:pPr>
      <w:r>
        <w:t xml:space="preserve">          - nudr-dr</w:t>
      </w:r>
    </w:p>
    <w:p w14:paraId="4DCC40D0" w14:textId="77777777" w:rsidR="00234841" w:rsidRDefault="00234841" w:rsidP="00234841">
      <w:pPr>
        <w:pStyle w:val="PL"/>
        <w:rPr>
          <w:lang w:eastAsia="zh-CN"/>
        </w:rPr>
      </w:pPr>
      <w:r>
        <w:t xml:space="preserve">          - nudr-dr:subscription-data</w:t>
      </w:r>
    </w:p>
    <w:p w14:paraId="2FDF586F" w14:textId="77777777" w:rsidR="00234841" w:rsidRPr="00B3056F" w:rsidRDefault="00234841" w:rsidP="00234841">
      <w:pPr>
        <w:pStyle w:val="PL"/>
      </w:pPr>
      <w:r w:rsidRPr="00B3056F">
        <w:t xml:space="preserve">      parameters:</w:t>
      </w:r>
    </w:p>
    <w:p w14:paraId="2650713E" w14:textId="77777777" w:rsidR="00234841" w:rsidRPr="00B3056F" w:rsidRDefault="00234841" w:rsidP="00234841">
      <w:pPr>
        <w:pStyle w:val="PL"/>
      </w:pPr>
      <w:r w:rsidRPr="00B3056F">
        <w:t xml:space="preserve">        - name: ueId</w:t>
      </w:r>
    </w:p>
    <w:p w14:paraId="771525F8" w14:textId="77777777" w:rsidR="00234841" w:rsidRPr="00B3056F" w:rsidRDefault="00234841" w:rsidP="00234841">
      <w:pPr>
        <w:pStyle w:val="PL"/>
      </w:pPr>
      <w:r w:rsidRPr="00B3056F">
        <w:t xml:space="preserve">          in: path</w:t>
      </w:r>
    </w:p>
    <w:p w14:paraId="015EA21E" w14:textId="77777777" w:rsidR="00234841" w:rsidRPr="00B3056F" w:rsidRDefault="00234841" w:rsidP="00234841">
      <w:pPr>
        <w:pStyle w:val="PL"/>
      </w:pPr>
      <w:r w:rsidRPr="00B3056F">
        <w:t xml:space="preserve">          description: Identifier of the UE</w:t>
      </w:r>
    </w:p>
    <w:p w14:paraId="267E18AA" w14:textId="77777777" w:rsidR="00234841" w:rsidRPr="00B3056F" w:rsidRDefault="00234841" w:rsidP="00234841">
      <w:pPr>
        <w:pStyle w:val="PL"/>
      </w:pPr>
      <w:r w:rsidRPr="00B3056F">
        <w:t xml:space="preserve">          required: true</w:t>
      </w:r>
    </w:p>
    <w:p w14:paraId="4E84FB57" w14:textId="77777777" w:rsidR="00234841" w:rsidRDefault="00234841" w:rsidP="00234841">
      <w:pPr>
        <w:pStyle w:val="PL"/>
      </w:pPr>
      <w:r w:rsidRPr="00B3056F">
        <w:t xml:space="preserve">          schema:</w:t>
      </w:r>
    </w:p>
    <w:p w14:paraId="5EAB05D1"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620B16EA" w14:textId="77777777" w:rsidR="00234841" w:rsidRDefault="00234841" w:rsidP="00234841">
      <w:pPr>
        <w:pStyle w:val="PL"/>
      </w:pPr>
      <w:r w:rsidRPr="00B3056F">
        <w:t xml:space="preserve">            </w:t>
      </w:r>
      <w:r>
        <w:t xml:space="preserve">  - </w:t>
      </w:r>
      <w:r w:rsidRPr="00B3056F">
        <w:t>$ref: 'TS29571_CommonData.yaml#/components/schemas/VarUeId'</w:t>
      </w:r>
    </w:p>
    <w:p w14:paraId="5E7AEFBD" w14:textId="77777777" w:rsidR="00234841" w:rsidRDefault="00234841" w:rsidP="00234841">
      <w:pPr>
        <w:pStyle w:val="PL"/>
      </w:pPr>
      <w:r>
        <w:t xml:space="preserve">              - </w:t>
      </w:r>
      <w:r w:rsidRPr="00B3056F">
        <w:t>$ref: 'TS29503_Nudm_SDM.yaml#/components/schemas/ExtGroupId'</w:t>
      </w:r>
    </w:p>
    <w:p w14:paraId="2D4C129B" w14:textId="77777777" w:rsidR="00234841" w:rsidRPr="00B3056F" w:rsidRDefault="00234841" w:rsidP="00234841">
      <w:pPr>
        <w:pStyle w:val="PL"/>
      </w:pPr>
      <w:r>
        <w:t xml:space="preserve">              - </w:t>
      </w:r>
      <w:r w:rsidRPr="00B3056F">
        <w:t>type: string</w:t>
      </w:r>
    </w:p>
    <w:p w14:paraId="5A72A231" w14:textId="77777777" w:rsidR="00234841" w:rsidRDefault="00234841" w:rsidP="00234841">
      <w:pPr>
        <w:pStyle w:val="PL"/>
      </w:pPr>
      <w:r w:rsidRPr="00B3056F">
        <w:t xml:space="preserve">      </w:t>
      </w:r>
      <w:r>
        <w:t xml:space="preserve"> </w:t>
      </w:r>
      <w:r w:rsidRPr="00B3056F">
        <w:t xml:space="preserve">     </w:t>
      </w:r>
      <w:r>
        <w:t xml:space="preserve">    </w:t>
      </w:r>
      <w:r w:rsidRPr="00B3056F">
        <w:t>pattern: '^anyUE$'</w:t>
      </w:r>
    </w:p>
    <w:p w14:paraId="7AC5227D" w14:textId="77777777" w:rsidR="00234841" w:rsidRPr="00B3056F" w:rsidRDefault="00234841" w:rsidP="00234841">
      <w:pPr>
        <w:pStyle w:val="PL"/>
      </w:pPr>
      <w:r w:rsidRPr="00B3056F">
        <w:t xml:space="preserve">        - name: </w:t>
      </w:r>
      <w:r>
        <w:t>afInstanceId</w:t>
      </w:r>
    </w:p>
    <w:p w14:paraId="77C91CCD" w14:textId="77777777" w:rsidR="00234841" w:rsidRPr="00B3056F" w:rsidRDefault="00234841" w:rsidP="00234841">
      <w:pPr>
        <w:pStyle w:val="PL"/>
      </w:pPr>
      <w:r w:rsidRPr="00B3056F">
        <w:t xml:space="preserve">          in: path</w:t>
      </w:r>
    </w:p>
    <w:p w14:paraId="7962ED5D" w14:textId="77777777" w:rsidR="00234841" w:rsidRPr="00B3056F" w:rsidRDefault="00234841" w:rsidP="00234841">
      <w:pPr>
        <w:pStyle w:val="PL"/>
      </w:pPr>
      <w:r w:rsidRPr="00B3056F">
        <w:t xml:space="preserve">          description: </w:t>
      </w:r>
      <w:r>
        <w:t>Application Function Instance Identifier</w:t>
      </w:r>
    </w:p>
    <w:p w14:paraId="63390397" w14:textId="77777777" w:rsidR="00234841" w:rsidRPr="00B3056F" w:rsidRDefault="00234841" w:rsidP="00234841">
      <w:pPr>
        <w:pStyle w:val="PL"/>
      </w:pPr>
      <w:r w:rsidRPr="00B3056F">
        <w:t xml:space="preserve">          required: true</w:t>
      </w:r>
    </w:p>
    <w:p w14:paraId="1D4BACF9" w14:textId="77777777" w:rsidR="00234841" w:rsidRPr="00B3056F" w:rsidRDefault="00234841" w:rsidP="00234841">
      <w:pPr>
        <w:pStyle w:val="PL"/>
      </w:pPr>
      <w:r w:rsidRPr="00B3056F">
        <w:t xml:space="preserve">          schema:</w:t>
      </w:r>
    </w:p>
    <w:p w14:paraId="7B377C42" w14:textId="77777777" w:rsidR="00234841" w:rsidRPr="00B3056F" w:rsidRDefault="00234841" w:rsidP="00234841">
      <w:pPr>
        <w:pStyle w:val="PL"/>
      </w:pPr>
      <w:r w:rsidRPr="00B3056F">
        <w:t xml:space="preserve">            </w:t>
      </w:r>
      <w:r>
        <w:t>type: string</w:t>
      </w:r>
    </w:p>
    <w:p w14:paraId="1AA6EBD6" w14:textId="77777777" w:rsidR="00234841" w:rsidRPr="00B3056F" w:rsidRDefault="00234841" w:rsidP="00234841">
      <w:pPr>
        <w:pStyle w:val="PL"/>
      </w:pPr>
      <w:r w:rsidRPr="00B3056F">
        <w:t xml:space="preserve">      requestBody:</w:t>
      </w:r>
    </w:p>
    <w:p w14:paraId="10B22DF6" w14:textId="77777777" w:rsidR="00234841" w:rsidRPr="00B3056F" w:rsidRDefault="00234841" w:rsidP="00234841">
      <w:pPr>
        <w:pStyle w:val="PL"/>
      </w:pPr>
      <w:r w:rsidRPr="00B3056F">
        <w:t xml:space="preserve">        content:</w:t>
      </w:r>
    </w:p>
    <w:p w14:paraId="1E99F935" w14:textId="77777777" w:rsidR="00234841" w:rsidRPr="00B3056F" w:rsidRDefault="00234841" w:rsidP="00234841">
      <w:pPr>
        <w:pStyle w:val="PL"/>
      </w:pPr>
      <w:r w:rsidRPr="00B3056F">
        <w:lastRenderedPageBreak/>
        <w:t xml:space="preserve">          application/json:</w:t>
      </w:r>
    </w:p>
    <w:p w14:paraId="13FA1AA2" w14:textId="77777777" w:rsidR="00234841" w:rsidRPr="00B3056F" w:rsidRDefault="00234841" w:rsidP="00234841">
      <w:pPr>
        <w:pStyle w:val="PL"/>
      </w:pPr>
      <w:r w:rsidRPr="00B3056F">
        <w:t xml:space="preserve">            schema:</w:t>
      </w:r>
    </w:p>
    <w:p w14:paraId="7CDC6B0D" w14:textId="77777777" w:rsidR="00234841" w:rsidRPr="00B3056F" w:rsidRDefault="00234841" w:rsidP="00434F1A">
      <w:pPr>
        <w:pStyle w:val="PL"/>
        <w:outlineLvl w:val="0"/>
      </w:pPr>
      <w:r w:rsidRPr="00B3056F">
        <w:t xml:space="preserve">              $ref: 'TS295</w:t>
      </w:r>
      <w:r>
        <w:t>03</w:t>
      </w:r>
      <w:r w:rsidRPr="00B3056F">
        <w:t>_</w:t>
      </w:r>
      <w:r>
        <w:t>Nudm_PP</w:t>
      </w:r>
      <w:r w:rsidRPr="00B3056F">
        <w:t>.yaml#/components/schemas/</w:t>
      </w:r>
      <w:r>
        <w:t>PpDataEntry'</w:t>
      </w:r>
    </w:p>
    <w:p w14:paraId="2F03C663" w14:textId="77777777" w:rsidR="00234841" w:rsidRPr="00B3056F" w:rsidRDefault="00234841" w:rsidP="00234841">
      <w:pPr>
        <w:pStyle w:val="PL"/>
      </w:pPr>
      <w:r w:rsidRPr="00B3056F">
        <w:t xml:space="preserve">        required: true</w:t>
      </w:r>
    </w:p>
    <w:p w14:paraId="3EDE96C3" w14:textId="77777777" w:rsidR="00234841" w:rsidRPr="00B3056F" w:rsidRDefault="00234841" w:rsidP="00234841">
      <w:pPr>
        <w:pStyle w:val="PL"/>
      </w:pPr>
      <w:r w:rsidRPr="00B3056F">
        <w:t xml:space="preserve">      responses:</w:t>
      </w:r>
    </w:p>
    <w:p w14:paraId="7C4A85A9" w14:textId="77777777" w:rsidR="00234841" w:rsidRPr="00B3056F" w:rsidRDefault="00234841" w:rsidP="00234841">
      <w:pPr>
        <w:pStyle w:val="PL"/>
      </w:pPr>
      <w:r w:rsidRPr="00B3056F">
        <w:t xml:space="preserve">        '20</w:t>
      </w:r>
      <w:r>
        <w:t>1</w:t>
      </w:r>
      <w:r w:rsidRPr="00B3056F">
        <w:t>':</w:t>
      </w:r>
    </w:p>
    <w:p w14:paraId="51F6A7E5" w14:textId="77777777" w:rsidR="00234841" w:rsidRPr="00B3056F" w:rsidRDefault="00234841" w:rsidP="00234841">
      <w:pPr>
        <w:pStyle w:val="PL"/>
      </w:pPr>
      <w:r w:rsidRPr="00B3056F">
        <w:t xml:space="preserve">          description: </w:t>
      </w:r>
      <w:r>
        <w:t>Indicating a successful creation of the resource.</w:t>
      </w:r>
    </w:p>
    <w:p w14:paraId="7E93CDA3" w14:textId="77777777" w:rsidR="00234841" w:rsidRPr="00B3056F" w:rsidRDefault="00234841" w:rsidP="00234841">
      <w:pPr>
        <w:pStyle w:val="PL"/>
      </w:pPr>
      <w:r w:rsidRPr="00B3056F">
        <w:t xml:space="preserve">          content:</w:t>
      </w:r>
    </w:p>
    <w:p w14:paraId="0744D111" w14:textId="77777777" w:rsidR="00234841" w:rsidRPr="00B3056F" w:rsidRDefault="00234841" w:rsidP="00234841">
      <w:pPr>
        <w:pStyle w:val="PL"/>
      </w:pPr>
      <w:r w:rsidRPr="00B3056F">
        <w:t xml:space="preserve">            application/json:</w:t>
      </w:r>
    </w:p>
    <w:p w14:paraId="76152D8C" w14:textId="77777777" w:rsidR="00234841" w:rsidRPr="00B3056F" w:rsidRDefault="00234841" w:rsidP="00234841">
      <w:pPr>
        <w:pStyle w:val="PL"/>
      </w:pPr>
      <w:r w:rsidRPr="00B3056F">
        <w:t xml:space="preserve">              schema:</w:t>
      </w:r>
    </w:p>
    <w:p w14:paraId="258152CA" w14:textId="77777777" w:rsidR="00234841" w:rsidRPr="00B3056F" w:rsidRDefault="00234841" w:rsidP="00234841">
      <w:pPr>
        <w:pStyle w:val="PL"/>
      </w:pPr>
      <w:r>
        <w:t xml:space="preserve">  </w:t>
      </w:r>
      <w:r w:rsidRPr="00B3056F">
        <w:t xml:space="preserve">              $ref: 'TS295</w:t>
      </w:r>
      <w:r>
        <w:t>03</w:t>
      </w:r>
      <w:r w:rsidRPr="00B3056F">
        <w:t>_</w:t>
      </w:r>
      <w:r>
        <w:t>Nudm_PP</w:t>
      </w:r>
      <w:r w:rsidRPr="00B3056F">
        <w:t>.yaml#/components/schemas/</w:t>
      </w:r>
      <w:r>
        <w:t>PpDataEntry'</w:t>
      </w:r>
    </w:p>
    <w:p w14:paraId="6D51DDD5" w14:textId="77777777" w:rsidR="00234841" w:rsidRPr="00B3056F" w:rsidRDefault="00234841" w:rsidP="00234841">
      <w:pPr>
        <w:pStyle w:val="PL"/>
      </w:pPr>
      <w:r w:rsidRPr="00B3056F">
        <w:t xml:space="preserve">        '20</w:t>
      </w:r>
      <w:r>
        <w:t>4</w:t>
      </w:r>
      <w:r w:rsidRPr="00B3056F">
        <w:t>':</w:t>
      </w:r>
    </w:p>
    <w:p w14:paraId="78B81509" w14:textId="77777777" w:rsidR="00234841" w:rsidRPr="00B3056F" w:rsidRDefault="00234841" w:rsidP="00234841">
      <w:pPr>
        <w:pStyle w:val="PL"/>
      </w:pPr>
      <w:r w:rsidRPr="00B3056F">
        <w:t xml:space="preserve">          description: </w:t>
      </w:r>
      <w:r>
        <w:t>Indicating a successful creation of the resource.</w:t>
      </w:r>
    </w:p>
    <w:p w14:paraId="490BE066" w14:textId="77777777" w:rsidR="00234841" w:rsidRPr="00B3056F" w:rsidRDefault="00234841" w:rsidP="00234841">
      <w:pPr>
        <w:pStyle w:val="PL"/>
      </w:pPr>
      <w:r w:rsidRPr="00B3056F">
        <w:t xml:space="preserve">        '400':</w:t>
      </w:r>
    </w:p>
    <w:p w14:paraId="67AC72B5" w14:textId="77777777" w:rsidR="00234841" w:rsidRPr="00B3056F" w:rsidRDefault="00234841" w:rsidP="00234841">
      <w:pPr>
        <w:pStyle w:val="PL"/>
      </w:pPr>
      <w:r w:rsidRPr="00B3056F">
        <w:t xml:space="preserve">          $ref: 'TS29571_CommonData.yaml#/components/responses/400'</w:t>
      </w:r>
    </w:p>
    <w:p w14:paraId="5DB978CC" w14:textId="77777777" w:rsidR="00234841" w:rsidRPr="00B3056F" w:rsidRDefault="00234841" w:rsidP="00234841">
      <w:pPr>
        <w:pStyle w:val="PL"/>
      </w:pPr>
      <w:r w:rsidRPr="00B3056F">
        <w:t xml:space="preserve">        '403':</w:t>
      </w:r>
    </w:p>
    <w:p w14:paraId="2F5C0B4B" w14:textId="77777777" w:rsidR="00234841" w:rsidRPr="00B3056F" w:rsidRDefault="00234841" w:rsidP="00234841">
      <w:pPr>
        <w:pStyle w:val="PL"/>
      </w:pPr>
      <w:r w:rsidRPr="00B3056F">
        <w:t xml:space="preserve">          $ref: 'TS29571_CommonData.yaml#/components/responses/403'</w:t>
      </w:r>
    </w:p>
    <w:p w14:paraId="792A0646" w14:textId="77777777" w:rsidR="00234841" w:rsidRPr="00B3056F" w:rsidRDefault="00234841" w:rsidP="00234841">
      <w:pPr>
        <w:pStyle w:val="PL"/>
      </w:pPr>
      <w:r w:rsidRPr="00B3056F">
        <w:t xml:space="preserve">        '404':</w:t>
      </w:r>
    </w:p>
    <w:p w14:paraId="5C3F96F3" w14:textId="77777777" w:rsidR="00234841" w:rsidRPr="00B3056F" w:rsidRDefault="00234841" w:rsidP="00234841">
      <w:pPr>
        <w:pStyle w:val="PL"/>
      </w:pPr>
      <w:r w:rsidRPr="00B3056F">
        <w:t xml:space="preserve">          $ref: 'TS29571_CommonData.yaml#/components/responses/404'</w:t>
      </w:r>
    </w:p>
    <w:p w14:paraId="0E8EDB4C" w14:textId="77777777" w:rsidR="00234841" w:rsidRPr="00B3056F" w:rsidRDefault="00234841" w:rsidP="00234841">
      <w:pPr>
        <w:pStyle w:val="PL"/>
      </w:pPr>
      <w:r w:rsidRPr="00B3056F">
        <w:t xml:space="preserve">        '500':</w:t>
      </w:r>
    </w:p>
    <w:p w14:paraId="197F9F1F" w14:textId="77777777" w:rsidR="00234841" w:rsidRPr="00B3056F" w:rsidRDefault="00234841" w:rsidP="00234841">
      <w:pPr>
        <w:pStyle w:val="PL"/>
      </w:pPr>
      <w:r w:rsidRPr="00B3056F">
        <w:t xml:space="preserve">          $ref: 'TS29571_CommonData.yaml#/components/responses/500'</w:t>
      </w:r>
    </w:p>
    <w:p w14:paraId="500817B1" w14:textId="77777777" w:rsidR="00234841" w:rsidRPr="00B3056F" w:rsidRDefault="00234841" w:rsidP="00234841">
      <w:pPr>
        <w:pStyle w:val="PL"/>
      </w:pPr>
      <w:r w:rsidRPr="00B3056F">
        <w:t xml:space="preserve">        '503':</w:t>
      </w:r>
    </w:p>
    <w:p w14:paraId="6181BA50" w14:textId="77777777" w:rsidR="00234841" w:rsidRPr="00B3056F" w:rsidRDefault="00234841" w:rsidP="00234841">
      <w:pPr>
        <w:pStyle w:val="PL"/>
      </w:pPr>
      <w:r w:rsidRPr="00B3056F">
        <w:t xml:space="preserve">          $ref: 'TS29571_CommonData.yaml#/components/responses/503'</w:t>
      </w:r>
    </w:p>
    <w:p w14:paraId="48D5872C" w14:textId="77777777" w:rsidR="00234841" w:rsidRPr="00B3056F" w:rsidRDefault="00234841" w:rsidP="00234841">
      <w:pPr>
        <w:pStyle w:val="PL"/>
      </w:pPr>
      <w:r w:rsidRPr="00B3056F">
        <w:t xml:space="preserve">        default:</w:t>
      </w:r>
    </w:p>
    <w:p w14:paraId="42AF8358" w14:textId="77777777" w:rsidR="00234841" w:rsidRPr="00B3056F" w:rsidRDefault="00234841" w:rsidP="00234841">
      <w:pPr>
        <w:pStyle w:val="PL"/>
      </w:pPr>
      <w:r w:rsidRPr="00B3056F">
        <w:t xml:space="preserve">          description: Unexpected error</w:t>
      </w:r>
    </w:p>
    <w:p w14:paraId="624E9112" w14:textId="77777777" w:rsidR="00234841" w:rsidRDefault="00234841" w:rsidP="00234841">
      <w:pPr>
        <w:pStyle w:val="PL"/>
      </w:pPr>
    </w:p>
    <w:p w14:paraId="7B205207" w14:textId="77777777" w:rsidR="00234841" w:rsidRPr="00B3056F" w:rsidRDefault="00234841" w:rsidP="00234841">
      <w:pPr>
        <w:pStyle w:val="PL"/>
      </w:pPr>
      <w:r w:rsidRPr="00B3056F">
        <w:t xml:space="preserve">    delete:</w:t>
      </w:r>
    </w:p>
    <w:p w14:paraId="21F7C55D" w14:textId="77777777" w:rsidR="00234841" w:rsidRPr="00B3056F" w:rsidRDefault="00234841" w:rsidP="00234841">
      <w:pPr>
        <w:pStyle w:val="PL"/>
      </w:pPr>
      <w:r w:rsidRPr="00B3056F">
        <w:t xml:space="preserve">      summary: </w:t>
      </w:r>
      <w:r>
        <w:t>Delete</w:t>
      </w:r>
      <w:r w:rsidRPr="00B3056F">
        <w:t xml:space="preserve"> a </w:t>
      </w:r>
      <w:r>
        <w:t>Provisioning Parameter Data Entry</w:t>
      </w:r>
    </w:p>
    <w:p w14:paraId="395B4D23" w14:textId="77777777" w:rsidR="00234841" w:rsidRPr="00B3056F" w:rsidRDefault="00234841" w:rsidP="00234841">
      <w:pPr>
        <w:pStyle w:val="PL"/>
      </w:pPr>
      <w:r w:rsidRPr="00B3056F">
        <w:t xml:space="preserve">      operationId: Delete </w:t>
      </w:r>
      <w:r>
        <w:t>PP Data Entry</w:t>
      </w:r>
    </w:p>
    <w:p w14:paraId="7EAB1512" w14:textId="77777777" w:rsidR="00234841" w:rsidRPr="00B3056F" w:rsidRDefault="00234841" w:rsidP="00234841">
      <w:pPr>
        <w:pStyle w:val="PL"/>
      </w:pPr>
      <w:r w:rsidRPr="00B3056F">
        <w:t xml:space="preserve">      tags:</w:t>
      </w:r>
    </w:p>
    <w:p w14:paraId="0454602F" w14:textId="77777777" w:rsidR="00234841" w:rsidRDefault="00234841" w:rsidP="00234841">
      <w:pPr>
        <w:pStyle w:val="PL"/>
        <w:rPr>
          <w:lang w:eastAsia="zh-CN"/>
        </w:rPr>
      </w:pPr>
      <w:r>
        <w:t xml:space="preserve">        - </w:t>
      </w:r>
      <w:r>
        <w:rPr>
          <w:lang w:eastAsia="zh-CN"/>
        </w:rPr>
        <w:t>ProvisionedParameter</w:t>
      </w:r>
      <w:r>
        <w:t>DataEntry (Document)</w:t>
      </w:r>
    </w:p>
    <w:p w14:paraId="33FA9C4E" w14:textId="77777777" w:rsidR="00234841" w:rsidRDefault="00234841" w:rsidP="00234841">
      <w:pPr>
        <w:pStyle w:val="PL"/>
      </w:pPr>
      <w:r>
        <w:t xml:space="preserve">      security:</w:t>
      </w:r>
    </w:p>
    <w:p w14:paraId="304B1CC7" w14:textId="77777777" w:rsidR="00234841" w:rsidRDefault="00234841" w:rsidP="00234841">
      <w:pPr>
        <w:pStyle w:val="PL"/>
      </w:pPr>
      <w:r>
        <w:t xml:space="preserve">        - {}</w:t>
      </w:r>
    </w:p>
    <w:p w14:paraId="4C9BB9DC" w14:textId="77777777" w:rsidR="00234841" w:rsidRDefault="00234841" w:rsidP="00234841">
      <w:pPr>
        <w:pStyle w:val="PL"/>
      </w:pPr>
      <w:r>
        <w:t xml:space="preserve">        - oAuth2ClientCredentials:</w:t>
      </w:r>
    </w:p>
    <w:p w14:paraId="0D361646" w14:textId="77777777" w:rsidR="00234841" w:rsidRDefault="00234841" w:rsidP="00234841">
      <w:pPr>
        <w:pStyle w:val="PL"/>
      </w:pPr>
      <w:r>
        <w:t xml:space="preserve">          - nudr-dr</w:t>
      </w:r>
    </w:p>
    <w:p w14:paraId="6F013DBD" w14:textId="77777777" w:rsidR="00234841" w:rsidRDefault="00234841" w:rsidP="00234841">
      <w:pPr>
        <w:pStyle w:val="PL"/>
      </w:pPr>
      <w:r>
        <w:t xml:space="preserve">        - oAuth2ClientCredentials:</w:t>
      </w:r>
    </w:p>
    <w:p w14:paraId="1DAA7259" w14:textId="77777777" w:rsidR="00234841" w:rsidRDefault="00234841" w:rsidP="00234841">
      <w:pPr>
        <w:pStyle w:val="PL"/>
      </w:pPr>
      <w:r>
        <w:t xml:space="preserve">          - nudr-dr</w:t>
      </w:r>
    </w:p>
    <w:p w14:paraId="2EF18F62" w14:textId="77777777" w:rsidR="00234841" w:rsidRDefault="00234841" w:rsidP="00234841">
      <w:pPr>
        <w:pStyle w:val="PL"/>
        <w:rPr>
          <w:lang w:eastAsia="zh-CN"/>
        </w:rPr>
      </w:pPr>
      <w:r>
        <w:t xml:space="preserve">          - nudr-dr:subscription-data</w:t>
      </w:r>
    </w:p>
    <w:p w14:paraId="04166E48" w14:textId="77777777" w:rsidR="00234841" w:rsidRPr="00B3056F" w:rsidRDefault="00234841" w:rsidP="00234841">
      <w:pPr>
        <w:pStyle w:val="PL"/>
      </w:pPr>
      <w:r w:rsidRPr="00B3056F">
        <w:t xml:space="preserve">      parameters:</w:t>
      </w:r>
    </w:p>
    <w:p w14:paraId="6B91852A" w14:textId="77777777" w:rsidR="00234841" w:rsidRPr="00B3056F" w:rsidRDefault="00234841" w:rsidP="00234841">
      <w:pPr>
        <w:pStyle w:val="PL"/>
      </w:pPr>
      <w:r w:rsidRPr="00B3056F">
        <w:t xml:space="preserve">        - name: ueId</w:t>
      </w:r>
    </w:p>
    <w:p w14:paraId="48AE8143" w14:textId="77777777" w:rsidR="00234841" w:rsidRPr="00B3056F" w:rsidRDefault="00234841" w:rsidP="00234841">
      <w:pPr>
        <w:pStyle w:val="PL"/>
      </w:pPr>
      <w:r w:rsidRPr="00B3056F">
        <w:t xml:space="preserve">          in: path</w:t>
      </w:r>
    </w:p>
    <w:p w14:paraId="69A1BB7B" w14:textId="77777777" w:rsidR="00234841" w:rsidRPr="00B3056F" w:rsidRDefault="00234841" w:rsidP="00234841">
      <w:pPr>
        <w:pStyle w:val="PL"/>
      </w:pPr>
      <w:r w:rsidRPr="00B3056F">
        <w:t xml:space="preserve">          description: Identifier of the UE</w:t>
      </w:r>
    </w:p>
    <w:p w14:paraId="7CA25D35" w14:textId="77777777" w:rsidR="00234841" w:rsidRPr="00B3056F" w:rsidRDefault="00234841" w:rsidP="00234841">
      <w:pPr>
        <w:pStyle w:val="PL"/>
      </w:pPr>
      <w:r w:rsidRPr="00B3056F">
        <w:t xml:space="preserve">          required: true</w:t>
      </w:r>
    </w:p>
    <w:p w14:paraId="7BDEC04C" w14:textId="77777777" w:rsidR="00234841" w:rsidRDefault="00234841" w:rsidP="00234841">
      <w:pPr>
        <w:pStyle w:val="PL"/>
      </w:pPr>
      <w:r w:rsidRPr="00B3056F">
        <w:t xml:space="preserve">          schema:</w:t>
      </w:r>
    </w:p>
    <w:p w14:paraId="2B84222A"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071F7729" w14:textId="77777777" w:rsidR="00234841" w:rsidRDefault="00234841" w:rsidP="00234841">
      <w:pPr>
        <w:pStyle w:val="PL"/>
      </w:pPr>
      <w:r w:rsidRPr="00B3056F">
        <w:t xml:space="preserve">            </w:t>
      </w:r>
      <w:r>
        <w:t xml:space="preserve">  - </w:t>
      </w:r>
      <w:r w:rsidRPr="00B3056F">
        <w:t>$ref: 'TS29571_CommonData.yaml#/components/schemas/VarUeId'</w:t>
      </w:r>
    </w:p>
    <w:p w14:paraId="5D2B0176" w14:textId="77777777" w:rsidR="00234841" w:rsidRDefault="00234841" w:rsidP="00234841">
      <w:pPr>
        <w:pStyle w:val="PL"/>
      </w:pPr>
      <w:r>
        <w:lastRenderedPageBreak/>
        <w:t xml:space="preserve">              - </w:t>
      </w:r>
      <w:r w:rsidRPr="00B3056F">
        <w:t>$ref: 'TS29503_Nudm_SDM.yaml#/components/schemas/ExtGroupId'</w:t>
      </w:r>
    </w:p>
    <w:p w14:paraId="55E3F417" w14:textId="77777777" w:rsidR="00234841" w:rsidRPr="00B3056F" w:rsidRDefault="00234841" w:rsidP="00234841">
      <w:pPr>
        <w:pStyle w:val="PL"/>
      </w:pPr>
      <w:r>
        <w:t xml:space="preserve">              - </w:t>
      </w:r>
      <w:r w:rsidRPr="00B3056F">
        <w:t>type: string</w:t>
      </w:r>
    </w:p>
    <w:p w14:paraId="25180999" w14:textId="77777777" w:rsidR="00234841" w:rsidRDefault="00234841" w:rsidP="00234841">
      <w:pPr>
        <w:pStyle w:val="PL"/>
      </w:pPr>
      <w:r w:rsidRPr="00B3056F">
        <w:t xml:space="preserve">      </w:t>
      </w:r>
      <w:r>
        <w:t xml:space="preserve"> </w:t>
      </w:r>
      <w:r w:rsidRPr="00B3056F">
        <w:t xml:space="preserve">     </w:t>
      </w:r>
      <w:r>
        <w:t xml:space="preserve">    </w:t>
      </w:r>
      <w:r w:rsidRPr="00B3056F">
        <w:t>pattern: '^anyUE$'</w:t>
      </w:r>
    </w:p>
    <w:p w14:paraId="2634F3FF" w14:textId="77777777" w:rsidR="00234841" w:rsidRPr="00B3056F" w:rsidRDefault="00234841" w:rsidP="00234841">
      <w:pPr>
        <w:pStyle w:val="PL"/>
      </w:pPr>
      <w:r w:rsidRPr="00B3056F">
        <w:t xml:space="preserve">        - name: </w:t>
      </w:r>
      <w:r>
        <w:t>afInstanceId</w:t>
      </w:r>
    </w:p>
    <w:p w14:paraId="58814711" w14:textId="77777777" w:rsidR="00234841" w:rsidRPr="00B3056F" w:rsidRDefault="00234841" w:rsidP="00234841">
      <w:pPr>
        <w:pStyle w:val="PL"/>
      </w:pPr>
      <w:r w:rsidRPr="00B3056F">
        <w:t xml:space="preserve">          in: path</w:t>
      </w:r>
    </w:p>
    <w:p w14:paraId="72903150" w14:textId="77777777" w:rsidR="00234841" w:rsidRPr="00B3056F" w:rsidRDefault="00234841" w:rsidP="00234841">
      <w:pPr>
        <w:pStyle w:val="PL"/>
      </w:pPr>
      <w:r w:rsidRPr="00B3056F">
        <w:t xml:space="preserve">          description: </w:t>
      </w:r>
      <w:r>
        <w:t>Application Function Instance Identifier</w:t>
      </w:r>
    </w:p>
    <w:p w14:paraId="20C0B79C" w14:textId="77777777" w:rsidR="00234841" w:rsidRPr="00B3056F" w:rsidRDefault="00234841" w:rsidP="00234841">
      <w:pPr>
        <w:pStyle w:val="PL"/>
      </w:pPr>
      <w:r w:rsidRPr="00B3056F">
        <w:t xml:space="preserve">          required: true</w:t>
      </w:r>
    </w:p>
    <w:p w14:paraId="1C50A4BB" w14:textId="77777777" w:rsidR="00234841" w:rsidRPr="00B3056F" w:rsidRDefault="00234841" w:rsidP="00234841">
      <w:pPr>
        <w:pStyle w:val="PL"/>
      </w:pPr>
      <w:r w:rsidRPr="00B3056F">
        <w:t xml:space="preserve">          schema:</w:t>
      </w:r>
    </w:p>
    <w:p w14:paraId="5CCC513B" w14:textId="77777777" w:rsidR="00234841" w:rsidRPr="00B3056F" w:rsidRDefault="00234841" w:rsidP="00234841">
      <w:pPr>
        <w:pStyle w:val="PL"/>
      </w:pPr>
      <w:r w:rsidRPr="00B3056F">
        <w:t xml:space="preserve">            </w:t>
      </w:r>
      <w:r>
        <w:t>type: string</w:t>
      </w:r>
    </w:p>
    <w:p w14:paraId="25552039" w14:textId="77777777" w:rsidR="00234841" w:rsidRPr="00B3056F" w:rsidRDefault="00234841" w:rsidP="00234841">
      <w:pPr>
        <w:pStyle w:val="PL"/>
      </w:pPr>
      <w:r w:rsidRPr="00B3056F">
        <w:t xml:space="preserve">      responses:</w:t>
      </w:r>
    </w:p>
    <w:p w14:paraId="4DC1F1BD" w14:textId="77777777" w:rsidR="00234841" w:rsidRPr="00B3056F" w:rsidRDefault="00234841" w:rsidP="00234841">
      <w:pPr>
        <w:pStyle w:val="PL"/>
      </w:pPr>
      <w:r w:rsidRPr="00B3056F">
        <w:t xml:space="preserve">        '204':</w:t>
      </w:r>
    </w:p>
    <w:p w14:paraId="2463C0FE" w14:textId="77777777" w:rsidR="00234841" w:rsidRPr="00B3056F" w:rsidRDefault="00234841" w:rsidP="00234841">
      <w:pPr>
        <w:pStyle w:val="PL"/>
      </w:pPr>
      <w:r w:rsidRPr="00B3056F">
        <w:t xml:space="preserve">          description: Expected response to a valid request</w:t>
      </w:r>
    </w:p>
    <w:p w14:paraId="21EFA83E" w14:textId="77777777" w:rsidR="00234841" w:rsidRPr="00B3056F" w:rsidRDefault="00234841" w:rsidP="00234841">
      <w:pPr>
        <w:pStyle w:val="PL"/>
      </w:pPr>
      <w:r w:rsidRPr="00B3056F">
        <w:t xml:space="preserve">        '400':</w:t>
      </w:r>
    </w:p>
    <w:p w14:paraId="02160F72" w14:textId="77777777" w:rsidR="00234841" w:rsidRPr="00B3056F" w:rsidRDefault="00234841" w:rsidP="00234841">
      <w:pPr>
        <w:pStyle w:val="PL"/>
      </w:pPr>
      <w:r w:rsidRPr="00B3056F">
        <w:t xml:space="preserve">          $ref: 'TS29571_CommonData.yaml#/components/responses/400'</w:t>
      </w:r>
    </w:p>
    <w:p w14:paraId="235B2F61" w14:textId="77777777" w:rsidR="00234841" w:rsidRPr="00B3056F" w:rsidRDefault="00234841" w:rsidP="00234841">
      <w:pPr>
        <w:pStyle w:val="PL"/>
      </w:pPr>
      <w:r w:rsidRPr="00B3056F">
        <w:t xml:space="preserve">        '403':</w:t>
      </w:r>
    </w:p>
    <w:p w14:paraId="7C356119" w14:textId="77777777" w:rsidR="00234841" w:rsidRPr="00B3056F" w:rsidRDefault="00234841" w:rsidP="00234841">
      <w:pPr>
        <w:pStyle w:val="PL"/>
      </w:pPr>
      <w:r w:rsidRPr="00B3056F">
        <w:t xml:space="preserve">          $ref: 'TS29571_CommonData.yaml#/components/responses/403'</w:t>
      </w:r>
    </w:p>
    <w:p w14:paraId="26DAEA27" w14:textId="77777777" w:rsidR="00234841" w:rsidRPr="00B3056F" w:rsidRDefault="00234841" w:rsidP="00234841">
      <w:pPr>
        <w:pStyle w:val="PL"/>
      </w:pPr>
      <w:r w:rsidRPr="00B3056F">
        <w:t xml:space="preserve">        '404':</w:t>
      </w:r>
    </w:p>
    <w:p w14:paraId="3755AD90" w14:textId="77777777" w:rsidR="00234841" w:rsidRPr="00B3056F" w:rsidRDefault="00234841" w:rsidP="00234841">
      <w:pPr>
        <w:pStyle w:val="PL"/>
      </w:pPr>
      <w:r w:rsidRPr="00B3056F">
        <w:t xml:space="preserve">          $ref: 'TS29571_CommonData.yaml#/components/responses/404'</w:t>
      </w:r>
    </w:p>
    <w:p w14:paraId="6CF04D85" w14:textId="77777777" w:rsidR="00234841" w:rsidRPr="00B3056F" w:rsidRDefault="00234841" w:rsidP="00234841">
      <w:pPr>
        <w:pStyle w:val="PL"/>
      </w:pPr>
      <w:r w:rsidRPr="00B3056F">
        <w:t xml:space="preserve">        '500':</w:t>
      </w:r>
    </w:p>
    <w:p w14:paraId="59DAC9D9" w14:textId="77777777" w:rsidR="00234841" w:rsidRPr="00B3056F" w:rsidRDefault="00234841" w:rsidP="00234841">
      <w:pPr>
        <w:pStyle w:val="PL"/>
      </w:pPr>
      <w:r w:rsidRPr="00B3056F">
        <w:t xml:space="preserve">          $ref: 'TS29571_CommonData.yaml#/components/responses/500'</w:t>
      </w:r>
    </w:p>
    <w:p w14:paraId="397E5E47" w14:textId="77777777" w:rsidR="00234841" w:rsidRPr="00B3056F" w:rsidRDefault="00234841" w:rsidP="00234841">
      <w:pPr>
        <w:pStyle w:val="PL"/>
      </w:pPr>
      <w:r w:rsidRPr="00B3056F">
        <w:t xml:space="preserve">        '503':</w:t>
      </w:r>
    </w:p>
    <w:p w14:paraId="3FF39878" w14:textId="77777777" w:rsidR="00234841" w:rsidRPr="00B3056F" w:rsidRDefault="00234841" w:rsidP="00234841">
      <w:pPr>
        <w:pStyle w:val="PL"/>
      </w:pPr>
      <w:r w:rsidRPr="00B3056F">
        <w:t xml:space="preserve">          $ref: 'TS29571_CommonData.yaml#/components/responses/503'</w:t>
      </w:r>
    </w:p>
    <w:p w14:paraId="7F2D02CA" w14:textId="77777777" w:rsidR="00234841" w:rsidRPr="00B3056F" w:rsidRDefault="00234841" w:rsidP="00234841">
      <w:pPr>
        <w:pStyle w:val="PL"/>
      </w:pPr>
      <w:r w:rsidRPr="00B3056F">
        <w:t xml:space="preserve">        default:</w:t>
      </w:r>
    </w:p>
    <w:p w14:paraId="7CD0FF5B" w14:textId="77777777" w:rsidR="00234841" w:rsidRPr="00B3056F" w:rsidRDefault="00234841" w:rsidP="00234841">
      <w:pPr>
        <w:pStyle w:val="PL"/>
      </w:pPr>
      <w:r w:rsidRPr="00B3056F">
        <w:t xml:space="preserve">          description: Unexpected error</w:t>
      </w:r>
    </w:p>
    <w:p w14:paraId="78E14F8D" w14:textId="77777777" w:rsidR="00234841" w:rsidRDefault="00234841" w:rsidP="00234841">
      <w:pPr>
        <w:pStyle w:val="PL"/>
      </w:pPr>
    </w:p>
    <w:p w14:paraId="76B5BA0C" w14:textId="77777777" w:rsidR="00234841" w:rsidRPr="00B3056F" w:rsidRDefault="00234841" w:rsidP="00234841">
      <w:pPr>
        <w:pStyle w:val="PL"/>
      </w:pPr>
      <w:r w:rsidRPr="00B3056F">
        <w:t xml:space="preserve">    </w:t>
      </w:r>
      <w:r>
        <w:t>get</w:t>
      </w:r>
      <w:r w:rsidRPr="00B3056F">
        <w:t>:</w:t>
      </w:r>
    </w:p>
    <w:p w14:paraId="34AF58DE" w14:textId="77777777" w:rsidR="00234841" w:rsidRPr="00B3056F" w:rsidRDefault="00234841" w:rsidP="00234841">
      <w:pPr>
        <w:pStyle w:val="PL"/>
      </w:pPr>
      <w:r w:rsidRPr="00B3056F">
        <w:t xml:space="preserve">      summary: </w:t>
      </w:r>
      <w:r>
        <w:t>get</w:t>
      </w:r>
      <w:r w:rsidRPr="00B3056F">
        <w:t xml:space="preserve"> </w:t>
      </w:r>
      <w:r>
        <w:t>a Parameter Provisioning Data Entry</w:t>
      </w:r>
    </w:p>
    <w:p w14:paraId="45F115E3" w14:textId="77777777" w:rsidR="00234841" w:rsidRPr="00B3056F" w:rsidRDefault="00234841" w:rsidP="00234841">
      <w:pPr>
        <w:pStyle w:val="PL"/>
      </w:pPr>
      <w:r w:rsidRPr="00B3056F">
        <w:t xml:space="preserve">      operationId: </w:t>
      </w:r>
      <w:r>
        <w:t>Get</w:t>
      </w:r>
      <w:r w:rsidRPr="00B3056F">
        <w:t xml:space="preserve"> </w:t>
      </w:r>
      <w:r>
        <w:t>PP Data Entry</w:t>
      </w:r>
    </w:p>
    <w:p w14:paraId="4CE18C1E" w14:textId="77777777" w:rsidR="00234841" w:rsidRPr="00B3056F" w:rsidRDefault="00234841" w:rsidP="00234841">
      <w:pPr>
        <w:pStyle w:val="PL"/>
      </w:pPr>
      <w:r w:rsidRPr="00B3056F">
        <w:t xml:space="preserve">      tags:</w:t>
      </w:r>
    </w:p>
    <w:p w14:paraId="03C92EE6" w14:textId="77777777" w:rsidR="00234841" w:rsidRDefault="00234841" w:rsidP="00234841">
      <w:pPr>
        <w:pStyle w:val="PL"/>
        <w:rPr>
          <w:lang w:eastAsia="zh-CN"/>
        </w:rPr>
      </w:pPr>
      <w:r>
        <w:t xml:space="preserve">        - </w:t>
      </w:r>
      <w:r>
        <w:rPr>
          <w:lang w:eastAsia="zh-CN"/>
        </w:rPr>
        <w:t>ProvisionedParameter</w:t>
      </w:r>
      <w:r>
        <w:t>DataEntry (Document)</w:t>
      </w:r>
    </w:p>
    <w:p w14:paraId="5818D26B" w14:textId="77777777" w:rsidR="00234841" w:rsidRPr="00B3056F" w:rsidRDefault="00234841" w:rsidP="00234841">
      <w:pPr>
        <w:pStyle w:val="PL"/>
      </w:pPr>
      <w:r w:rsidRPr="00B3056F">
        <w:t xml:space="preserve">      parameters:</w:t>
      </w:r>
    </w:p>
    <w:p w14:paraId="4B4D3ACC" w14:textId="77777777" w:rsidR="00234841" w:rsidRPr="00B3056F" w:rsidRDefault="00234841" w:rsidP="00234841">
      <w:pPr>
        <w:pStyle w:val="PL"/>
      </w:pPr>
      <w:r w:rsidRPr="00B3056F">
        <w:t xml:space="preserve">        - name: ueId</w:t>
      </w:r>
    </w:p>
    <w:p w14:paraId="6CD57B79" w14:textId="77777777" w:rsidR="00234841" w:rsidRPr="00B3056F" w:rsidRDefault="00234841" w:rsidP="00234841">
      <w:pPr>
        <w:pStyle w:val="PL"/>
      </w:pPr>
      <w:r w:rsidRPr="00B3056F">
        <w:t xml:space="preserve">          in: path</w:t>
      </w:r>
    </w:p>
    <w:p w14:paraId="54EEC937" w14:textId="77777777" w:rsidR="00234841" w:rsidRPr="00B3056F" w:rsidRDefault="00234841" w:rsidP="00234841">
      <w:pPr>
        <w:pStyle w:val="PL"/>
      </w:pPr>
      <w:r w:rsidRPr="00B3056F">
        <w:t xml:space="preserve">          description: Identifier of the UE</w:t>
      </w:r>
    </w:p>
    <w:p w14:paraId="67AA3159" w14:textId="77777777" w:rsidR="00234841" w:rsidRPr="00B3056F" w:rsidRDefault="00234841" w:rsidP="00234841">
      <w:pPr>
        <w:pStyle w:val="PL"/>
      </w:pPr>
      <w:r w:rsidRPr="00B3056F">
        <w:t xml:space="preserve">          required: true</w:t>
      </w:r>
    </w:p>
    <w:p w14:paraId="07341288" w14:textId="77777777" w:rsidR="00234841" w:rsidRDefault="00234841" w:rsidP="00234841">
      <w:pPr>
        <w:pStyle w:val="PL"/>
      </w:pPr>
      <w:r w:rsidRPr="00B3056F">
        <w:t xml:space="preserve">          schema:</w:t>
      </w:r>
    </w:p>
    <w:p w14:paraId="73B78DCC"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63C7B342" w14:textId="77777777" w:rsidR="00234841" w:rsidRDefault="00234841" w:rsidP="00234841">
      <w:pPr>
        <w:pStyle w:val="PL"/>
      </w:pPr>
      <w:r w:rsidRPr="00B3056F">
        <w:t xml:space="preserve">            </w:t>
      </w:r>
      <w:r>
        <w:t xml:space="preserve">  - </w:t>
      </w:r>
      <w:r w:rsidRPr="00B3056F">
        <w:t>$ref: 'TS29571_CommonData.yaml#/components/schemas/VarUeId'</w:t>
      </w:r>
    </w:p>
    <w:p w14:paraId="7F34D765" w14:textId="77777777" w:rsidR="00234841" w:rsidRDefault="00234841" w:rsidP="00234841">
      <w:pPr>
        <w:pStyle w:val="PL"/>
      </w:pPr>
      <w:r>
        <w:t xml:space="preserve">              - </w:t>
      </w:r>
      <w:r w:rsidRPr="00B3056F">
        <w:t>$ref: 'TS29503_Nudm_SDM.yaml#/components/schemas/ExtGroupId'</w:t>
      </w:r>
    </w:p>
    <w:p w14:paraId="29383787" w14:textId="77777777" w:rsidR="00234841" w:rsidRPr="00B3056F" w:rsidRDefault="00234841" w:rsidP="00234841">
      <w:pPr>
        <w:pStyle w:val="PL"/>
      </w:pPr>
      <w:r>
        <w:t xml:space="preserve">              - </w:t>
      </w:r>
      <w:r w:rsidRPr="00B3056F">
        <w:t>type: string</w:t>
      </w:r>
    </w:p>
    <w:p w14:paraId="6CB6F701" w14:textId="77777777" w:rsidR="00234841" w:rsidRDefault="00234841" w:rsidP="00234841">
      <w:pPr>
        <w:pStyle w:val="PL"/>
      </w:pPr>
      <w:r w:rsidRPr="00B3056F">
        <w:t xml:space="preserve">      </w:t>
      </w:r>
      <w:r>
        <w:t xml:space="preserve"> </w:t>
      </w:r>
      <w:r w:rsidRPr="00B3056F">
        <w:t xml:space="preserve">     </w:t>
      </w:r>
      <w:r>
        <w:t xml:space="preserve">    </w:t>
      </w:r>
      <w:r w:rsidRPr="00B3056F">
        <w:t>pattern: '^anyUE$'</w:t>
      </w:r>
    </w:p>
    <w:p w14:paraId="422ECDB6" w14:textId="77777777" w:rsidR="00234841" w:rsidRPr="00B3056F" w:rsidRDefault="00234841" w:rsidP="00234841">
      <w:pPr>
        <w:pStyle w:val="PL"/>
      </w:pPr>
      <w:r w:rsidRPr="00B3056F">
        <w:t xml:space="preserve">        - name: </w:t>
      </w:r>
      <w:r>
        <w:t>afInstanceId</w:t>
      </w:r>
    </w:p>
    <w:p w14:paraId="18968BC6" w14:textId="77777777" w:rsidR="00234841" w:rsidRPr="00B3056F" w:rsidRDefault="00234841" w:rsidP="00234841">
      <w:pPr>
        <w:pStyle w:val="PL"/>
      </w:pPr>
      <w:r w:rsidRPr="00B3056F">
        <w:t xml:space="preserve">          in: path</w:t>
      </w:r>
    </w:p>
    <w:p w14:paraId="627CD76F" w14:textId="77777777" w:rsidR="00234841" w:rsidRPr="00B3056F" w:rsidRDefault="00234841" w:rsidP="00234841">
      <w:pPr>
        <w:pStyle w:val="PL"/>
      </w:pPr>
      <w:r w:rsidRPr="00B3056F">
        <w:t xml:space="preserve">          description: </w:t>
      </w:r>
      <w:r>
        <w:t>Application Function Instance Identifier</w:t>
      </w:r>
    </w:p>
    <w:p w14:paraId="6A61B97A" w14:textId="77777777" w:rsidR="00234841" w:rsidRPr="00B3056F" w:rsidRDefault="00234841" w:rsidP="00234841">
      <w:pPr>
        <w:pStyle w:val="PL"/>
      </w:pPr>
      <w:r w:rsidRPr="00B3056F">
        <w:t xml:space="preserve">          required: true</w:t>
      </w:r>
    </w:p>
    <w:p w14:paraId="42157CB3" w14:textId="77777777" w:rsidR="00234841" w:rsidRPr="00B3056F" w:rsidRDefault="00234841" w:rsidP="00234841">
      <w:pPr>
        <w:pStyle w:val="PL"/>
      </w:pPr>
      <w:r w:rsidRPr="00B3056F">
        <w:t xml:space="preserve">          schema:</w:t>
      </w:r>
    </w:p>
    <w:p w14:paraId="4D5DB0C6" w14:textId="77777777" w:rsidR="00234841" w:rsidRPr="00B3056F" w:rsidRDefault="00234841" w:rsidP="00234841">
      <w:pPr>
        <w:pStyle w:val="PL"/>
      </w:pPr>
      <w:r w:rsidRPr="00B3056F">
        <w:lastRenderedPageBreak/>
        <w:t xml:space="preserve">            </w:t>
      </w:r>
      <w:r>
        <w:t>type: string</w:t>
      </w:r>
    </w:p>
    <w:p w14:paraId="1E537C4A" w14:textId="77777777" w:rsidR="00234841" w:rsidRPr="00B3056F" w:rsidRDefault="00234841" w:rsidP="00234841">
      <w:pPr>
        <w:pStyle w:val="PL"/>
      </w:pPr>
      <w:r w:rsidRPr="00B3056F">
        <w:t xml:space="preserve">        - name: supported-features</w:t>
      </w:r>
    </w:p>
    <w:p w14:paraId="03D3ECFE" w14:textId="77777777" w:rsidR="00234841" w:rsidRPr="00B3056F" w:rsidRDefault="00234841" w:rsidP="00234841">
      <w:pPr>
        <w:pStyle w:val="PL"/>
      </w:pPr>
      <w:r w:rsidRPr="00B3056F">
        <w:t xml:space="preserve">          in: query</w:t>
      </w:r>
    </w:p>
    <w:p w14:paraId="74377209" w14:textId="77777777" w:rsidR="00234841" w:rsidRPr="00B3056F" w:rsidRDefault="00234841" w:rsidP="00234841">
      <w:pPr>
        <w:pStyle w:val="PL"/>
      </w:pPr>
      <w:r w:rsidRPr="00B3056F">
        <w:t xml:space="preserve">          description: Features required to be supported by the target NF</w:t>
      </w:r>
    </w:p>
    <w:p w14:paraId="0E1EB218" w14:textId="77777777" w:rsidR="00234841" w:rsidRPr="00B3056F" w:rsidRDefault="00234841" w:rsidP="00234841">
      <w:pPr>
        <w:pStyle w:val="PL"/>
      </w:pPr>
      <w:r w:rsidRPr="00B3056F">
        <w:t xml:space="preserve">          schema:</w:t>
      </w:r>
    </w:p>
    <w:p w14:paraId="4AA2E8B5" w14:textId="77777777" w:rsidR="00234841" w:rsidRPr="00B3056F" w:rsidRDefault="00234841" w:rsidP="00234841">
      <w:pPr>
        <w:pStyle w:val="PL"/>
      </w:pPr>
      <w:r w:rsidRPr="00B3056F">
        <w:t xml:space="preserve">            $ref: 'TS29571_CommonData.yaml#/components/schemas/SupportedFeatures'</w:t>
      </w:r>
    </w:p>
    <w:p w14:paraId="66C6451D" w14:textId="77777777" w:rsidR="00234841" w:rsidRPr="00B3056F" w:rsidRDefault="00234841" w:rsidP="00234841">
      <w:pPr>
        <w:pStyle w:val="PL"/>
      </w:pPr>
      <w:r w:rsidRPr="00B3056F">
        <w:t xml:space="preserve">      responses:</w:t>
      </w:r>
    </w:p>
    <w:p w14:paraId="5F564FD0" w14:textId="77777777" w:rsidR="00234841" w:rsidRPr="00B3056F" w:rsidRDefault="00234841" w:rsidP="00234841">
      <w:pPr>
        <w:pStyle w:val="PL"/>
        <w:rPr>
          <w:lang w:eastAsia="zh-CN"/>
        </w:rPr>
      </w:pPr>
      <w:r w:rsidRPr="00B3056F">
        <w:rPr>
          <w:rFonts w:hint="eastAsia"/>
          <w:lang w:eastAsia="zh-CN"/>
        </w:rPr>
        <w:t xml:space="preserve">        '200':</w:t>
      </w:r>
    </w:p>
    <w:p w14:paraId="0D40B615" w14:textId="77777777" w:rsidR="00234841" w:rsidRPr="00B3056F" w:rsidRDefault="00234841" w:rsidP="00234841">
      <w:pPr>
        <w:pStyle w:val="PL"/>
      </w:pPr>
      <w:r w:rsidRPr="00B3056F">
        <w:t xml:space="preserve">          description: Expected response to a valid request</w:t>
      </w:r>
    </w:p>
    <w:p w14:paraId="0695FD1A" w14:textId="77777777" w:rsidR="00234841" w:rsidRPr="00B3056F" w:rsidRDefault="00234841" w:rsidP="00234841">
      <w:pPr>
        <w:pStyle w:val="PL"/>
      </w:pPr>
      <w:r w:rsidRPr="00B3056F">
        <w:t xml:space="preserve">          content:</w:t>
      </w:r>
    </w:p>
    <w:p w14:paraId="431B8E22" w14:textId="77777777" w:rsidR="00234841" w:rsidRPr="00B3056F" w:rsidRDefault="00234841" w:rsidP="00234841">
      <w:pPr>
        <w:pStyle w:val="PL"/>
      </w:pPr>
      <w:r w:rsidRPr="00B3056F">
        <w:t xml:space="preserve">            application/json:</w:t>
      </w:r>
    </w:p>
    <w:p w14:paraId="13289754" w14:textId="77777777" w:rsidR="00234841" w:rsidRPr="00B3056F" w:rsidRDefault="00234841" w:rsidP="00234841">
      <w:pPr>
        <w:pStyle w:val="PL"/>
      </w:pPr>
      <w:r w:rsidRPr="00B3056F">
        <w:t xml:space="preserve">              schema:</w:t>
      </w:r>
    </w:p>
    <w:p w14:paraId="1742375A" w14:textId="77777777" w:rsidR="00234841" w:rsidRPr="00B3056F" w:rsidRDefault="00234841" w:rsidP="0023484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62523642" w14:textId="77777777" w:rsidR="00234841" w:rsidRPr="00B3056F" w:rsidRDefault="00234841" w:rsidP="00234841">
      <w:pPr>
        <w:pStyle w:val="PL"/>
      </w:pPr>
      <w:r w:rsidRPr="00B3056F">
        <w:t xml:space="preserve">        '400':</w:t>
      </w:r>
    </w:p>
    <w:p w14:paraId="06F87585" w14:textId="77777777" w:rsidR="00234841" w:rsidRPr="00B3056F" w:rsidRDefault="00234841" w:rsidP="00234841">
      <w:pPr>
        <w:pStyle w:val="PL"/>
      </w:pPr>
      <w:r w:rsidRPr="00B3056F">
        <w:t xml:space="preserve">          $ref: 'TS29571_CommonData.yaml#/components/responses/400'</w:t>
      </w:r>
    </w:p>
    <w:p w14:paraId="04C1263E" w14:textId="77777777" w:rsidR="00234841" w:rsidRPr="00B3056F" w:rsidRDefault="00234841" w:rsidP="00234841">
      <w:pPr>
        <w:pStyle w:val="PL"/>
      </w:pPr>
      <w:r w:rsidRPr="00B3056F">
        <w:t xml:space="preserve">        '403':</w:t>
      </w:r>
    </w:p>
    <w:p w14:paraId="00E4D179" w14:textId="77777777" w:rsidR="00234841" w:rsidRPr="00B3056F" w:rsidRDefault="00234841" w:rsidP="00234841">
      <w:pPr>
        <w:pStyle w:val="PL"/>
      </w:pPr>
      <w:r w:rsidRPr="00B3056F">
        <w:t xml:space="preserve">          $ref: 'TS29571_CommonData.yaml#/components/responses/403'</w:t>
      </w:r>
    </w:p>
    <w:p w14:paraId="6544C43B" w14:textId="77777777" w:rsidR="00234841" w:rsidRPr="00B3056F" w:rsidRDefault="00234841" w:rsidP="00234841">
      <w:pPr>
        <w:pStyle w:val="PL"/>
      </w:pPr>
      <w:r w:rsidRPr="00B3056F">
        <w:t xml:space="preserve">        '404':</w:t>
      </w:r>
    </w:p>
    <w:p w14:paraId="1A28EAE5" w14:textId="77777777" w:rsidR="00234841" w:rsidRPr="00B3056F" w:rsidRDefault="00234841" w:rsidP="00234841">
      <w:pPr>
        <w:pStyle w:val="PL"/>
      </w:pPr>
      <w:r w:rsidRPr="00B3056F">
        <w:t xml:space="preserve">          $ref: 'TS29571_CommonData.yaml#/components/responses/404'</w:t>
      </w:r>
    </w:p>
    <w:p w14:paraId="2EC821DE" w14:textId="77777777" w:rsidR="00234841" w:rsidRPr="00B3056F" w:rsidRDefault="00234841" w:rsidP="00234841">
      <w:pPr>
        <w:pStyle w:val="PL"/>
      </w:pPr>
      <w:r w:rsidRPr="00B3056F">
        <w:t xml:space="preserve">        '500':</w:t>
      </w:r>
    </w:p>
    <w:p w14:paraId="4EC810D9" w14:textId="77777777" w:rsidR="00234841" w:rsidRPr="00B3056F" w:rsidRDefault="00234841" w:rsidP="00234841">
      <w:pPr>
        <w:pStyle w:val="PL"/>
      </w:pPr>
      <w:r w:rsidRPr="00B3056F">
        <w:t xml:space="preserve">          $ref: 'TS29571_CommonData.yaml#/components/responses/500'</w:t>
      </w:r>
    </w:p>
    <w:p w14:paraId="6C3B2E72" w14:textId="77777777" w:rsidR="00234841" w:rsidRPr="00B3056F" w:rsidRDefault="00234841" w:rsidP="00234841">
      <w:pPr>
        <w:pStyle w:val="PL"/>
      </w:pPr>
      <w:r w:rsidRPr="00B3056F">
        <w:t xml:space="preserve">        '503':</w:t>
      </w:r>
    </w:p>
    <w:p w14:paraId="3571AE8C" w14:textId="77777777" w:rsidR="00234841" w:rsidRPr="00B3056F" w:rsidRDefault="00234841" w:rsidP="00234841">
      <w:pPr>
        <w:pStyle w:val="PL"/>
      </w:pPr>
      <w:r w:rsidRPr="00B3056F">
        <w:t xml:space="preserve">          $ref: 'TS29571_CommonData.yaml#/components/responses/503'</w:t>
      </w:r>
    </w:p>
    <w:p w14:paraId="6541F052" w14:textId="77777777" w:rsidR="00234841" w:rsidRPr="00B3056F" w:rsidRDefault="00234841" w:rsidP="00234841">
      <w:pPr>
        <w:pStyle w:val="PL"/>
      </w:pPr>
      <w:r w:rsidRPr="00B3056F">
        <w:t xml:space="preserve">        default:</w:t>
      </w:r>
    </w:p>
    <w:p w14:paraId="2DAD7439" w14:textId="77777777" w:rsidR="00234841" w:rsidRDefault="00234841" w:rsidP="00234841">
      <w:pPr>
        <w:pStyle w:val="PL"/>
      </w:pPr>
      <w:r w:rsidRPr="00B3056F">
        <w:t xml:space="preserve">          description: Unexpected error</w:t>
      </w:r>
    </w:p>
    <w:p w14:paraId="725080E7" w14:textId="77777777" w:rsidR="00234841" w:rsidRDefault="00234841" w:rsidP="00234841">
      <w:pPr>
        <w:pStyle w:val="PL"/>
      </w:pPr>
    </w:p>
    <w:p w14:paraId="156E01BA" w14:textId="77777777" w:rsidR="00234841" w:rsidRDefault="00234841" w:rsidP="00234841">
      <w:pPr>
        <w:pStyle w:val="PL"/>
      </w:pPr>
      <w:r>
        <w:t xml:space="preserve">  /subscription-data/{ueId}/pp-data-store:</w:t>
      </w:r>
    </w:p>
    <w:p w14:paraId="3844EDF3" w14:textId="77777777" w:rsidR="00234841" w:rsidRPr="00B3056F" w:rsidRDefault="00234841" w:rsidP="00234841">
      <w:pPr>
        <w:pStyle w:val="PL"/>
      </w:pPr>
      <w:r w:rsidRPr="00B3056F">
        <w:t xml:space="preserve">    </w:t>
      </w:r>
      <w:r>
        <w:t>get</w:t>
      </w:r>
      <w:r w:rsidRPr="00B3056F">
        <w:t>:</w:t>
      </w:r>
    </w:p>
    <w:p w14:paraId="476951A7" w14:textId="77777777" w:rsidR="00234841" w:rsidRPr="00B3056F" w:rsidRDefault="00234841" w:rsidP="00234841">
      <w:pPr>
        <w:pStyle w:val="PL"/>
      </w:pPr>
      <w:r w:rsidRPr="00B3056F">
        <w:t xml:space="preserve">      summary: </w:t>
      </w:r>
      <w:r>
        <w:t>get</w:t>
      </w:r>
      <w:r w:rsidRPr="00B3056F">
        <w:t xml:space="preserve"> </w:t>
      </w:r>
      <w:r>
        <w:t>a list of Parameter Provisioning Data Entries</w:t>
      </w:r>
    </w:p>
    <w:p w14:paraId="2E6E4D5C" w14:textId="77777777" w:rsidR="00234841" w:rsidRPr="00B3056F" w:rsidRDefault="00234841" w:rsidP="00234841">
      <w:pPr>
        <w:pStyle w:val="PL"/>
      </w:pPr>
      <w:r w:rsidRPr="00B3056F">
        <w:t xml:space="preserve">      operationId: </w:t>
      </w:r>
      <w:r>
        <w:t>Get Multiple</w:t>
      </w:r>
      <w:r w:rsidRPr="00B3056F">
        <w:t xml:space="preserve"> </w:t>
      </w:r>
      <w:r>
        <w:t>PP Data Entries</w:t>
      </w:r>
    </w:p>
    <w:p w14:paraId="589A8628" w14:textId="77777777" w:rsidR="00234841" w:rsidRPr="00B3056F" w:rsidRDefault="00234841" w:rsidP="00234841">
      <w:pPr>
        <w:pStyle w:val="PL"/>
      </w:pPr>
      <w:r w:rsidRPr="00B3056F">
        <w:t xml:space="preserve">      tags:</w:t>
      </w:r>
    </w:p>
    <w:p w14:paraId="3B198E2A" w14:textId="77777777" w:rsidR="00234841" w:rsidRDefault="00234841" w:rsidP="00234841">
      <w:pPr>
        <w:pStyle w:val="PL"/>
        <w:rPr>
          <w:lang w:eastAsia="zh-CN"/>
        </w:rPr>
      </w:pPr>
      <w:r>
        <w:t xml:space="preserve">        - </w:t>
      </w:r>
      <w:r>
        <w:rPr>
          <w:lang w:eastAsia="zh-CN"/>
        </w:rPr>
        <w:t>ProvisionedParameter</w:t>
      </w:r>
      <w:r>
        <w:t>DataEntries (</w:t>
      </w:r>
      <w:r w:rsidRPr="005F0B06">
        <w:t>Collection</w:t>
      </w:r>
      <w:r>
        <w:t>)</w:t>
      </w:r>
    </w:p>
    <w:p w14:paraId="5E6FAEBB" w14:textId="77777777" w:rsidR="00234841" w:rsidRPr="00B3056F" w:rsidRDefault="00234841" w:rsidP="00234841">
      <w:pPr>
        <w:pStyle w:val="PL"/>
      </w:pPr>
      <w:r w:rsidRPr="00B3056F">
        <w:t xml:space="preserve">      parameters:</w:t>
      </w:r>
    </w:p>
    <w:p w14:paraId="7D8F3517" w14:textId="77777777" w:rsidR="00234841" w:rsidRPr="00B3056F" w:rsidRDefault="00234841" w:rsidP="00234841">
      <w:pPr>
        <w:pStyle w:val="PL"/>
      </w:pPr>
      <w:r w:rsidRPr="00B3056F">
        <w:t xml:space="preserve">        - name: ueId</w:t>
      </w:r>
    </w:p>
    <w:p w14:paraId="79F4A88A" w14:textId="77777777" w:rsidR="00234841" w:rsidRPr="00B3056F" w:rsidRDefault="00234841" w:rsidP="00234841">
      <w:pPr>
        <w:pStyle w:val="PL"/>
      </w:pPr>
      <w:r w:rsidRPr="00B3056F">
        <w:t xml:space="preserve">          in: path</w:t>
      </w:r>
    </w:p>
    <w:p w14:paraId="39F2B9A2" w14:textId="77777777" w:rsidR="00234841" w:rsidRPr="00B3056F" w:rsidRDefault="00234841" w:rsidP="00234841">
      <w:pPr>
        <w:pStyle w:val="PL"/>
      </w:pPr>
      <w:r w:rsidRPr="00B3056F">
        <w:t xml:space="preserve">          description: Identifier of the UE</w:t>
      </w:r>
    </w:p>
    <w:p w14:paraId="2FC84D4D" w14:textId="77777777" w:rsidR="00234841" w:rsidRPr="00B3056F" w:rsidRDefault="00234841" w:rsidP="00234841">
      <w:pPr>
        <w:pStyle w:val="PL"/>
      </w:pPr>
      <w:r w:rsidRPr="00B3056F">
        <w:t xml:space="preserve">          required: true</w:t>
      </w:r>
    </w:p>
    <w:p w14:paraId="324A4775" w14:textId="77777777" w:rsidR="00234841" w:rsidRDefault="00234841" w:rsidP="00234841">
      <w:pPr>
        <w:pStyle w:val="PL"/>
      </w:pPr>
      <w:r w:rsidRPr="00B3056F">
        <w:t xml:space="preserve">          schema:</w:t>
      </w:r>
    </w:p>
    <w:p w14:paraId="66A42E17"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43891959" w14:textId="77777777" w:rsidR="00234841" w:rsidRDefault="00234841" w:rsidP="00234841">
      <w:pPr>
        <w:pStyle w:val="PL"/>
      </w:pPr>
      <w:r w:rsidRPr="00B3056F">
        <w:t xml:space="preserve">            </w:t>
      </w:r>
      <w:r>
        <w:t xml:space="preserve">  - </w:t>
      </w:r>
      <w:r w:rsidRPr="00B3056F">
        <w:t>$ref: 'TS29571_CommonData.yaml#/components/schemas/VarUeId'</w:t>
      </w:r>
    </w:p>
    <w:p w14:paraId="7D9E41DF" w14:textId="77777777" w:rsidR="00234841" w:rsidRDefault="00234841" w:rsidP="00234841">
      <w:pPr>
        <w:pStyle w:val="PL"/>
      </w:pPr>
      <w:r>
        <w:t xml:space="preserve">              - </w:t>
      </w:r>
      <w:r w:rsidRPr="00B3056F">
        <w:t>$ref: 'TS29503_Nudm_SDM.yaml#/components/schemas/ExtGroupId'</w:t>
      </w:r>
    </w:p>
    <w:p w14:paraId="3B520059" w14:textId="77777777" w:rsidR="00234841" w:rsidRPr="00B3056F" w:rsidRDefault="00234841" w:rsidP="00234841">
      <w:pPr>
        <w:pStyle w:val="PL"/>
      </w:pPr>
      <w:r>
        <w:t xml:space="preserve">              - </w:t>
      </w:r>
      <w:r w:rsidRPr="00B3056F">
        <w:t>type: string</w:t>
      </w:r>
    </w:p>
    <w:p w14:paraId="53E42561" w14:textId="77777777" w:rsidR="00234841" w:rsidRDefault="00234841" w:rsidP="00234841">
      <w:pPr>
        <w:pStyle w:val="PL"/>
      </w:pPr>
      <w:r>
        <w:t xml:space="preserve">                </w:t>
      </w:r>
      <w:r w:rsidRPr="00B3056F">
        <w:t>pattern: '^anyUE$'</w:t>
      </w:r>
    </w:p>
    <w:p w14:paraId="727AEC47" w14:textId="77777777" w:rsidR="00234841" w:rsidRPr="00B3056F" w:rsidRDefault="00234841" w:rsidP="00234841">
      <w:pPr>
        <w:pStyle w:val="PL"/>
      </w:pPr>
      <w:r w:rsidRPr="00B3056F">
        <w:t xml:space="preserve">        - name: supported-features</w:t>
      </w:r>
    </w:p>
    <w:p w14:paraId="70C74B2A" w14:textId="77777777" w:rsidR="00234841" w:rsidRPr="00B3056F" w:rsidRDefault="00234841" w:rsidP="00234841">
      <w:pPr>
        <w:pStyle w:val="PL"/>
      </w:pPr>
      <w:r w:rsidRPr="00B3056F">
        <w:t xml:space="preserve">          in: query</w:t>
      </w:r>
    </w:p>
    <w:p w14:paraId="289B6F56" w14:textId="77777777" w:rsidR="00234841" w:rsidRPr="00B3056F" w:rsidRDefault="00234841" w:rsidP="00234841">
      <w:pPr>
        <w:pStyle w:val="PL"/>
      </w:pPr>
      <w:r w:rsidRPr="00B3056F">
        <w:t xml:space="preserve">          description: Features required to be supported by the target NF</w:t>
      </w:r>
    </w:p>
    <w:p w14:paraId="6E0B116D" w14:textId="77777777" w:rsidR="00234841" w:rsidRPr="00B3056F" w:rsidRDefault="00234841" w:rsidP="00234841">
      <w:pPr>
        <w:pStyle w:val="PL"/>
      </w:pPr>
      <w:r w:rsidRPr="00B3056F">
        <w:lastRenderedPageBreak/>
        <w:t xml:space="preserve">          schema:</w:t>
      </w:r>
    </w:p>
    <w:p w14:paraId="39A884F9" w14:textId="77777777" w:rsidR="00234841" w:rsidRPr="00B3056F" w:rsidRDefault="00234841" w:rsidP="00234841">
      <w:pPr>
        <w:pStyle w:val="PL"/>
      </w:pPr>
      <w:r w:rsidRPr="00B3056F">
        <w:t xml:space="preserve">            $ref: 'TS29571_CommonData.yaml#/components/schemas/SupportedFeatures'</w:t>
      </w:r>
    </w:p>
    <w:p w14:paraId="11022066" w14:textId="77777777" w:rsidR="00234841" w:rsidRPr="00B3056F" w:rsidRDefault="00234841" w:rsidP="00234841">
      <w:pPr>
        <w:pStyle w:val="PL"/>
      </w:pPr>
      <w:r w:rsidRPr="00B3056F">
        <w:t xml:space="preserve">      responses:</w:t>
      </w:r>
    </w:p>
    <w:p w14:paraId="19A197AA" w14:textId="77777777" w:rsidR="00234841" w:rsidRPr="00B3056F" w:rsidRDefault="00234841" w:rsidP="00234841">
      <w:pPr>
        <w:pStyle w:val="PL"/>
        <w:rPr>
          <w:lang w:eastAsia="zh-CN"/>
        </w:rPr>
      </w:pPr>
      <w:r w:rsidRPr="00B3056F">
        <w:rPr>
          <w:rFonts w:hint="eastAsia"/>
          <w:lang w:eastAsia="zh-CN"/>
        </w:rPr>
        <w:t xml:space="preserve">        '200':</w:t>
      </w:r>
    </w:p>
    <w:p w14:paraId="6744077B" w14:textId="77777777" w:rsidR="00234841" w:rsidRPr="00B3056F" w:rsidRDefault="00234841" w:rsidP="00234841">
      <w:pPr>
        <w:pStyle w:val="PL"/>
      </w:pPr>
      <w:r w:rsidRPr="00B3056F">
        <w:t xml:space="preserve">          description: Expected response to a valid request</w:t>
      </w:r>
    </w:p>
    <w:p w14:paraId="37DFF8C3" w14:textId="77777777" w:rsidR="00234841" w:rsidRPr="00B3056F" w:rsidRDefault="00234841" w:rsidP="00234841">
      <w:pPr>
        <w:pStyle w:val="PL"/>
      </w:pPr>
      <w:r w:rsidRPr="00B3056F">
        <w:t xml:space="preserve">          content:</w:t>
      </w:r>
    </w:p>
    <w:p w14:paraId="26572D14" w14:textId="77777777" w:rsidR="00234841" w:rsidRPr="00B3056F" w:rsidRDefault="00234841" w:rsidP="00234841">
      <w:pPr>
        <w:pStyle w:val="PL"/>
      </w:pPr>
      <w:r w:rsidRPr="00B3056F">
        <w:t xml:space="preserve">            application/json:</w:t>
      </w:r>
    </w:p>
    <w:p w14:paraId="796922BE" w14:textId="77777777" w:rsidR="00234841" w:rsidRPr="00B3056F" w:rsidRDefault="00234841" w:rsidP="00234841">
      <w:pPr>
        <w:pStyle w:val="PL"/>
      </w:pPr>
      <w:r w:rsidRPr="00B3056F">
        <w:t xml:space="preserve">              schema:</w:t>
      </w:r>
    </w:p>
    <w:p w14:paraId="5166C1FE" w14:textId="77777777" w:rsidR="00234841" w:rsidRPr="00B3056F" w:rsidRDefault="00234841" w:rsidP="00234841">
      <w:pPr>
        <w:pStyle w:val="PL"/>
      </w:pPr>
      <w:r>
        <w:t xml:space="preserve">  </w:t>
      </w:r>
      <w:r w:rsidRPr="00B3056F">
        <w:t xml:space="preserve">              $ref: '#/components/schemas/</w:t>
      </w:r>
      <w:r>
        <w:rPr>
          <w:lang w:eastAsia="zh-CN"/>
        </w:rPr>
        <w:t>P</w:t>
      </w:r>
      <w:r>
        <w:t>pDataEntryList</w:t>
      </w:r>
      <w:r w:rsidRPr="00B3056F">
        <w:t>'</w:t>
      </w:r>
    </w:p>
    <w:p w14:paraId="6E2D078F" w14:textId="77777777" w:rsidR="00234841" w:rsidRPr="00B3056F" w:rsidRDefault="00234841" w:rsidP="00234841">
      <w:pPr>
        <w:pStyle w:val="PL"/>
      </w:pPr>
      <w:r w:rsidRPr="00B3056F">
        <w:t xml:space="preserve">        '400':</w:t>
      </w:r>
    </w:p>
    <w:p w14:paraId="5087F46E" w14:textId="77777777" w:rsidR="00234841" w:rsidRPr="00B3056F" w:rsidRDefault="00234841" w:rsidP="00234841">
      <w:pPr>
        <w:pStyle w:val="PL"/>
      </w:pPr>
      <w:r w:rsidRPr="00B3056F">
        <w:t xml:space="preserve">          $ref: 'TS29571_CommonData.yaml#/components/responses/400'</w:t>
      </w:r>
    </w:p>
    <w:p w14:paraId="0AB906FE" w14:textId="77777777" w:rsidR="00234841" w:rsidRPr="00B3056F" w:rsidRDefault="00234841" w:rsidP="00234841">
      <w:pPr>
        <w:pStyle w:val="PL"/>
      </w:pPr>
      <w:r w:rsidRPr="00B3056F">
        <w:t xml:space="preserve">        '403':</w:t>
      </w:r>
    </w:p>
    <w:p w14:paraId="774DE861" w14:textId="77777777" w:rsidR="00234841" w:rsidRPr="00B3056F" w:rsidRDefault="00234841" w:rsidP="00234841">
      <w:pPr>
        <w:pStyle w:val="PL"/>
      </w:pPr>
      <w:r w:rsidRPr="00B3056F">
        <w:t xml:space="preserve">          $ref: 'TS29571_CommonData.yaml#/components/responses/403'</w:t>
      </w:r>
    </w:p>
    <w:p w14:paraId="02D8D497" w14:textId="77777777" w:rsidR="00234841" w:rsidRPr="00B3056F" w:rsidRDefault="00234841" w:rsidP="00234841">
      <w:pPr>
        <w:pStyle w:val="PL"/>
      </w:pPr>
      <w:r w:rsidRPr="00B3056F">
        <w:t xml:space="preserve">        '404':</w:t>
      </w:r>
    </w:p>
    <w:p w14:paraId="5360685D" w14:textId="77777777" w:rsidR="00234841" w:rsidRPr="00B3056F" w:rsidRDefault="00234841" w:rsidP="00234841">
      <w:pPr>
        <w:pStyle w:val="PL"/>
      </w:pPr>
      <w:r w:rsidRPr="00B3056F">
        <w:t xml:space="preserve">          $ref: 'TS29571_CommonData.yaml#/components/responses/404'</w:t>
      </w:r>
    </w:p>
    <w:p w14:paraId="3490AAE1" w14:textId="77777777" w:rsidR="00234841" w:rsidRPr="00B3056F" w:rsidRDefault="00234841" w:rsidP="00234841">
      <w:pPr>
        <w:pStyle w:val="PL"/>
      </w:pPr>
      <w:r w:rsidRPr="00B3056F">
        <w:t xml:space="preserve">        '500':</w:t>
      </w:r>
    </w:p>
    <w:p w14:paraId="2CF84438" w14:textId="77777777" w:rsidR="00234841" w:rsidRPr="00B3056F" w:rsidRDefault="00234841" w:rsidP="00234841">
      <w:pPr>
        <w:pStyle w:val="PL"/>
      </w:pPr>
      <w:r w:rsidRPr="00B3056F">
        <w:t xml:space="preserve">          $ref: 'TS29571_CommonData.yaml#/components/responses/500'</w:t>
      </w:r>
    </w:p>
    <w:p w14:paraId="4B5DE0F3" w14:textId="77777777" w:rsidR="00234841" w:rsidRPr="00B3056F" w:rsidRDefault="00234841" w:rsidP="00234841">
      <w:pPr>
        <w:pStyle w:val="PL"/>
      </w:pPr>
      <w:r w:rsidRPr="00B3056F">
        <w:t xml:space="preserve">        '503':</w:t>
      </w:r>
    </w:p>
    <w:p w14:paraId="6B8BA47D" w14:textId="77777777" w:rsidR="00234841" w:rsidRPr="00B3056F" w:rsidRDefault="00234841" w:rsidP="00234841">
      <w:pPr>
        <w:pStyle w:val="PL"/>
      </w:pPr>
      <w:r w:rsidRPr="00B3056F">
        <w:t xml:space="preserve">          $ref: 'TS29571_CommonData.yaml#/components/responses/503'</w:t>
      </w:r>
    </w:p>
    <w:p w14:paraId="673243EC" w14:textId="77777777" w:rsidR="00234841" w:rsidRPr="00B3056F" w:rsidRDefault="00234841" w:rsidP="00234841">
      <w:pPr>
        <w:pStyle w:val="PL"/>
      </w:pPr>
      <w:r w:rsidRPr="00B3056F">
        <w:t xml:space="preserve">        default:</w:t>
      </w:r>
    </w:p>
    <w:p w14:paraId="0E649FF6" w14:textId="77777777" w:rsidR="00234841" w:rsidRDefault="00234841" w:rsidP="00234841">
      <w:pPr>
        <w:pStyle w:val="PL"/>
      </w:pPr>
      <w:r w:rsidRPr="00B3056F">
        <w:t xml:space="preserve">          description: Unexpected error</w:t>
      </w:r>
    </w:p>
    <w:p w14:paraId="45595112" w14:textId="77777777" w:rsidR="00234841" w:rsidRPr="00533C32" w:rsidRDefault="00234841" w:rsidP="00234841">
      <w:pPr>
        <w:pStyle w:val="PL"/>
      </w:pPr>
    </w:p>
    <w:p w14:paraId="0E87FBEE" w14:textId="77777777" w:rsidR="00234841" w:rsidRPr="00533C32" w:rsidRDefault="00234841" w:rsidP="00234841">
      <w:pPr>
        <w:pStyle w:val="PL"/>
      </w:pPr>
      <w:r w:rsidRPr="00533C32">
        <w:t xml:space="preserve">  /subscription-data/{ueId}/context-data/ee-subscriptions:</w:t>
      </w:r>
    </w:p>
    <w:p w14:paraId="11D88B84" w14:textId="77777777" w:rsidR="00234841" w:rsidRPr="00533C32" w:rsidRDefault="00234841" w:rsidP="00234841">
      <w:pPr>
        <w:pStyle w:val="PL"/>
      </w:pPr>
      <w:r w:rsidRPr="00533C32">
        <w:t xml:space="preserve">    get:</w:t>
      </w:r>
    </w:p>
    <w:p w14:paraId="3B6D0751" w14:textId="77777777" w:rsidR="00234841" w:rsidRPr="00533C32" w:rsidRDefault="00234841" w:rsidP="00234841">
      <w:pPr>
        <w:pStyle w:val="PL"/>
      </w:pPr>
      <w:r w:rsidRPr="00533C32">
        <w:t xml:space="preserve">      summary: Retrieves the ee subscriptions of a UE</w:t>
      </w:r>
    </w:p>
    <w:p w14:paraId="60BE8963" w14:textId="77777777" w:rsidR="00234841" w:rsidRPr="00533C32" w:rsidRDefault="00234841" w:rsidP="00234841">
      <w:pPr>
        <w:pStyle w:val="PL"/>
      </w:pPr>
      <w:r w:rsidRPr="00533C32">
        <w:t xml:space="preserve">      operationId: Queryeesubscriptions</w:t>
      </w:r>
    </w:p>
    <w:p w14:paraId="08A98870" w14:textId="77777777" w:rsidR="00234841" w:rsidRPr="00533C32" w:rsidRDefault="00234841" w:rsidP="00234841">
      <w:pPr>
        <w:pStyle w:val="PL"/>
      </w:pPr>
      <w:r w:rsidRPr="00533C32">
        <w:t xml:space="preserve">      tags:</w:t>
      </w:r>
    </w:p>
    <w:p w14:paraId="6AE3F29F" w14:textId="77777777" w:rsidR="00234841" w:rsidRDefault="00234841" w:rsidP="00234841">
      <w:pPr>
        <w:pStyle w:val="PL"/>
        <w:rPr>
          <w:lang w:eastAsia="zh-CN"/>
        </w:rPr>
      </w:pPr>
      <w:r w:rsidRPr="00533C32">
        <w:t xml:space="preserve">        - Event Exposure Subscriptions (Collection)</w:t>
      </w:r>
    </w:p>
    <w:p w14:paraId="45DFB7F8" w14:textId="77777777" w:rsidR="00234841" w:rsidRDefault="00234841" w:rsidP="00234841">
      <w:pPr>
        <w:pStyle w:val="PL"/>
      </w:pPr>
      <w:r>
        <w:t xml:space="preserve">      security:</w:t>
      </w:r>
    </w:p>
    <w:p w14:paraId="32A188D3" w14:textId="77777777" w:rsidR="00234841" w:rsidRDefault="00234841" w:rsidP="00234841">
      <w:pPr>
        <w:pStyle w:val="PL"/>
      </w:pPr>
      <w:r>
        <w:t xml:space="preserve">        - {}</w:t>
      </w:r>
    </w:p>
    <w:p w14:paraId="7A0AD76C" w14:textId="77777777" w:rsidR="00234841" w:rsidRDefault="00234841" w:rsidP="00234841">
      <w:pPr>
        <w:pStyle w:val="PL"/>
      </w:pPr>
      <w:r>
        <w:t xml:space="preserve">        - oAuth2ClientCredentials:</w:t>
      </w:r>
    </w:p>
    <w:p w14:paraId="0CF74319" w14:textId="77777777" w:rsidR="00234841" w:rsidRDefault="00234841" w:rsidP="00234841">
      <w:pPr>
        <w:pStyle w:val="PL"/>
      </w:pPr>
      <w:r>
        <w:t xml:space="preserve">          - nudr-dr</w:t>
      </w:r>
    </w:p>
    <w:p w14:paraId="04D5C91D" w14:textId="77777777" w:rsidR="00234841" w:rsidRDefault="00234841" w:rsidP="00234841">
      <w:pPr>
        <w:pStyle w:val="PL"/>
      </w:pPr>
      <w:r>
        <w:t xml:space="preserve">        - oAuth2ClientCredentials:</w:t>
      </w:r>
    </w:p>
    <w:p w14:paraId="18910566" w14:textId="77777777" w:rsidR="00234841" w:rsidRDefault="00234841" w:rsidP="00234841">
      <w:pPr>
        <w:pStyle w:val="PL"/>
      </w:pPr>
      <w:r>
        <w:t xml:space="preserve">          - nudr-dr</w:t>
      </w:r>
    </w:p>
    <w:p w14:paraId="0E88E5CF" w14:textId="77777777" w:rsidR="00234841" w:rsidRPr="00533C32" w:rsidRDefault="00234841" w:rsidP="00234841">
      <w:pPr>
        <w:pStyle w:val="PL"/>
        <w:rPr>
          <w:lang w:eastAsia="zh-CN"/>
        </w:rPr>
      </w:pPr>
      <w:r>
        <w:t xml:space="preserve">          - nudr-dr:subscription-data</w:t>
      </w:r>
    </w:p>
    <w:p w14:paraId="34E5022D" w14:textId="77777777" w:rsidR="00234841" w:rsidRPr="00533C32" w:rsidRDefault="00234841" w:rsidP="00234841">
      <w:pPr>
        <w:pStyle w:val="PL"/>
      </w:pPr>
      <w:r w:rsidRPr="00533C32">
        <w:t xml:space="preserve">      parameters:</w:t>
      </w:r>
    </w:p>
    <w:p w14:paraId="5091593B" w14:textId="77777777" w:rsidR="00234841" w:rsidRPr="00533C32" w:rsidRDefault="00234841" w:rsidP="00234841">
      <w:pPr>
        <w:pStyle w:val="PL"/>
      </w:pPr>
      <w:r w:rsidRPr="00533C32">
        <w:t xml:space="preserve">        - name: ueId</w:t>
      </w:r>
    </w:p>
    <w:p w14:paraId="731900F3" w14:textId="77777777" w:rsidR="00234841" w:rsidRPr="00533C32" w:rsidRDefault="00234841" w:rsidP="00234841">
      <w:pPr>
        <w:pStyle w:val="PL"/>
      </w:pPr>
      <w:r w:rsidRPr="00533C32">
        <w:t xml:space="preserve">          in: path</w:t>
      </w:r>
    </w:p>
    <w:p w14:paraId="21466649" w14:textId="77777777" w:rsidR="00234841" w:rsidRPr="00533C32" w:rsidRDefault="00234841" w:rsidP="00234841">
      <w:pPr>
        <w:pStyle w:val="PL"/>
      </w:pPr>
      <w:r w:rsidRPr="00533C32">
        <w:t xml:space="preserve">          description: UE id</w:t>
      </w:r>
    </w:p>
    <w:p w14:paraId="24CEC9AD" w14:textId="77777777" w:rsidR="00234841" w:rsidRPr="00533C32" w:rsidRDefault="00234841" w:rsidP="00234841">
      <w:pPr>
        <w:pStyle w:val="PL"/>
      </w:pPr>
      <w:r w:rsidRPr="00533C32">
        <w:t xml:space="preserve">          required: true</w:t>
      </w:r>
    </w:p>
    <w:p w14:paraId="2C1BAC71" w14:textId="77777777" w:rsidR="00234841" w:rsidRPr="00533C32" w:rsidRDefault="00234841" w:rsidP="00234841">
      <w:pPr>
        <w:pStyle w:val="PL"/>
      </w:pPr>
      <w:r w:rsidRPr="00533C32">
        <w:t xml:space="preserve">          schema:</w:t>
      </w:r>
    </w:p>
    <w:p w14:paraId="3CB3468A" w14:textId="77777777" w:rsidR="00234841" w:rsidRPr="00533C32" w:rsidRDefault="00234841" w:rsidP="00234841">
      <w:pPr>
        <w:pStyle w:val="PL"/>
        <w:rPr>
          <w:lang w:eastAsia="zh-CN"/>
        </w:rPr>
      </w:pPr>
      <w:r w:rsidRPr="00533C32">
        <w:t xml:space="preserve">            $ref: 'TS29571_CommonData.yaml#/components/schemas/VarUeId'</w:t>
      </w:r>
    </w:p>
    <w:p w14:paraId="44A5EDA8" w14:textId="77777777" w:rsidR="00234841" w:rsidRPr="00533C32" w:rsidRDefault="00234841" w:rsidP="00234841">
      <w:pPr>
        <w:pStyle w:val="PL"/>
      </w:pPr>
      <w:r w:rsidRPr="00533C32">
        <w:t xml:space="preserve">        - name: supported-features</w:t>
      </w:r>
    </w:p>
    <w:p w14:paraId="2C9B117C" w14:textId="77777777" w:rsidR="00234841" w:rsidRPr="00533C32" w:rsidRDefault="00234841" w:rsidP="00234841">
      <w:pPr>
        <w:pStyle w:val="PL"/>
      </w:pPr>
      <w:r w:rsidRPr="00533C32">
        <w:t xml:space="preserve">          in: query</w:t>
      </w:r>
    </w:p>
    <w:p w14:paraId="53FA9883" w14:textId="77777777" w:rsidR="00234841" w:rsidRPr="00533C32" w:rsidRDefault="00234841" w:rsidP="00234841">
      <w:pPr>
        <w:pStyle w:val="PL"/>
      </w:pPr>
      <w:r w:rsidRPr="00533C32">
        <w:t xml:space="preserve">          description: Supported Features</w:t>
      </w:r>
    </w:p>
    <w:p w14:paraId="4FB9CAF5" w14:textId="77777777" w:rsidR="00234841" w:rsidRPr="00533C32" w:rsidRDefault="00234841" w:rsidP="00234841">
      <w:pPr>
        <w:pStyle w:val="PL"/>
      </w:pPr>
      <w:r w:rsidRPr="00533C32">
        <w:t xml:space="preserve">          schema:</w:t>
      </w:r>
    </w:p>
    <w:p w14:paraId="25ABEC07" w14:textId="77777777" w:rsidR="00234841" w:rsidRPr="00533C32" w:rsidRDefault="00234841" w:rsidP="00234841">
      <w:pPr>
        <w:pStyle w:val="PL"/>
        <w:rPr>
          <w:lang w:eastAsia="zh-CN"/>
        </w:rPr>
      </w:pPr>
      <w:r w:rsidRPr="00533C32">
        <w:lastRenderedPageBreak/>
        <w:t xml:space="preserve">             $ref: 'TS29571_CommonData.yaml#/components/schemas/SupportedFeatures'</w:t>
      </w:r>
    </w:p>
    <w:p w14:paraId="4F8A85E9" w14:textId="77777777" w:rsidR="00234841" w:rsidRPr="00533C32" w:rsidRDefault="00234841" w:rsidP="00234841">
      <w:pPr>
        <w:pStyle w:val="PL"/>
      </w:pPr>
      <w:r w:rsidRPr="00533C32">
        <w:t xml:space="preserve">        - name: </w:t>
      </w:r>
      <w:r>
        <w:rPr>
          <w:rFonts w:hint="eastAsia"/>
          <w:lang w:eastAsia="zh-CN"/>
        </w:rPr>
        <w:t>e</w:t>
      </w:r>
      <w:r>
        <w:rPr>
          <w:lang w:eastAsia="zh-CN"/>
        </w:rPr>
        <w:t>vent-types</w:t>
      </w:r>
    </w:p>
    <w:p w14:paraId="10400C6C" w14:textId="77777777" w:rsidR="00234841" w:rsidRDefault="00234841" w:rsidP="00234841">
      <w:pPr>
        <w:pStyle w:val="PL"/>
      </w:pPr>
      <w:r w:rsidRPr="00533C32">
        <w:t xml:space="preserve">          in: query</w:t>
      </w:r>
    </w:p>
    <w:p w14:paraId="0429375F" w14:textId="77777777" w:rsidR="00234841" w:rsidRPr="00533C32" w:rsidRDefault="00234841" w:rsidP="00234841">
      <w:pPr>
        <w:pStyle w:val="PL"/>
      </w:pPr>
      <w:r w:rsidRPr="00533C32">
        <w:t xml:space="preserve">          required: false</w:t>
      </w:r>
    </w:p>
    <w:p w14:paraId="3C3DEA77" w14:textId="77777777" w:rsidR="00234841" w:rsidRPr="00533C32" w:rsidRDefault="00234841" w:rsidP="00234841">
      <w:pPr>
        <w:pStyle w:val="PL"/>
      </w:pPr>
      <w:r w:rsidRPr="00533C32">
        <w:t xml:space="preserve">          description: </w:t>
      </w:r>
      <w:r>
        <w:t>Event Types</w:t>
      </w:r>
    </w:p>
    <w:p w14:paraId="2E589E7D" w14:textId="77777777" w:rsidR="00234841" w:rsidRDefault="00234841" w:rsidP="00234841">
      <w:pPr>
        <w:pStyle w:val="PL"/>
      </w:pPr>
      <w:r w:rsidRPr="00533C32">
        <w:t xml:space="preserve">          schema:</w:t>
      </w:r>
    </w:p>
    <w:p w14:paraId="18C4F149" w14:textId="77777777" w:rsidR="00234841" w:rsidRDefault="00234841" w:rsidP="00234841">
      <w:pPr>
        <w:pStyle w:val="PL"/>
      </w:pPr>
      <w:r>
        <w:t xml:space="preserve">            type: array</w:t>
      </w:r>
    </w:p>
    <w:p w14:paraId="5669491F" w14:textId="77777777" w:rsidR="00234841" w:rsidRPr="00533C32" w:rsidRDefault="00234841" w:rsidP="00234841">
      <w:pPr>
        <w:pStyle w:val="PL"/>
      </w:pPr>
      <w:r>
        <w:t xml:space="preserve">            items:</w:t>
      </w:r>
    </w:p>
    <w:p w14:paraId="20270EAB" w14:textId="77777777" w:rsidR="00234841" w:rsidRDefault="00234841" w:rsidP="00234841">
      <w:pPr>
        <w:pStyle w:val="PL"/>
      </w:pPr>
      <w:r>
        <w:t xml:space="preserve">              </w:t>
      </w:r>
      <w:r w:rsidRPr="00533C32">
        <w:t>$ref: 'TS29503_N</w:t>
      </w:r>
      <w:r>
        <w:t>udm_EE.yaml#/components/schemas</w:t>
      </w:r>
      <w:r w:rsidRPr="00533C32">
        <w:t>/</w:t>
      </w:r>
      <w:r w:rsidRPr="00B3056F">
        <w:t>EventType</w:t>
      </w:r>
      <w:r w:rsidRPr="00533C32">
        <w:t>'</w:t>
      </w:r>
    </w:p>
    <w:p w14:paraId="156A78E3" w14:textId="77777777" w:rsidR="00234841" w:rsidRDefault="00234841" w:rsidP="00234841">
      <w:pPr>
        <w:pStyle w:val="PL"/>
      </w:pPr>
      <w:r>
        <w:t xml:space="preserve">            minItems: 1</w:t>
      </w:r>
    </w:p>
    <w:p w14:paraId="30AC49DF" w14:textId="77777777" w:rsidR="00234841" w:rsidRPr="00533C32" w:rsidRDefault="00234841" w:rsidP="00234841">
      <w:pPr>
        <w:pStyle w:val="PL"/>
      </w:pPr>
      <w:r w:rsidRPr="00533C32">
        <w:t xml:space="preserve">          style: form</w:t>
      </w:r>
    </w:p>
    <w:p w14:paraId="5C9ACCB2" w14:textId="77777777" w:rsidR="00234841" w:rsidRPr="008367B1" w:rsidRDefault="00234841" w:rsidP="00234841">
      <w:pPr>
        <w:pStyle w:val="PL"/>
        <w:rPr>
          <w:lang w:eastAsia="zh-CN"/>
        </w:rPr>
      </w:pPr>
      <w:r w:rsidRPr="00533C32">
        <w:t xml:space="preserve">          explode: false</w:t>
      </w:r>
    </w:p>
    <w:p w14:paraId="39ABBCF4" w14:textId="77777777" w:rsidR="00234841" w:rsidRPr="00533C32" w:rsidRDefault="00234841" w:rsidP="00234841">
      <w:pPr>
        <w:pStyle w:val="PL"/>
      </w:pPr>
      <w:r>
        <w:rPr>
          <w:lang w:eastAsia="zh-CN"/>
        </w:rPr>
        <w:t xml:space="preserve">        </w:t>
      </w:r>
      <w:r w:rsidRPr="00533C32">
        <w:t xml:space="preserve">- name: </w:t>
      </w:r>
      <w:r>
        <w:t>nf-identifiers</w:t>
      </w:r>
    </w:p>
    <w:p w14:paraId="0C7CB2E3" w14:textId="77777777" w:rsidR="00234841" w:rsidRPr="00533C32" w:rsidRDefault="00234841" w:rsidP="00234841">
      <w:pPr>
        <w:pStyle w:val="PL"/>
      </w:pPr>
      <w:r w:rsidRPr="00533C32">
        <w:t xml:space="preserve">          in: query</w:t>
      </w:r>
    </w:p>
    <w:p w14:paraId="26E76491" w14:textId="77777777" w:rsidR="00234841" w:rsidRDefault="00234841" w:rsidP="00234841">
      <w:pPr>
        <w:pStyle w:val="PL"/>
      </w:pPr>
      <w:r w:rsidRPr="00533C32">
        <w:t xml:space="preserve">          description: </w:t>
      </w:r>
      <w:r>
        <w:t>NF Identifiers</w:t>
      </w:r>
    </w:p>
    <w:p w14:paraId="1609C7B3" w14:textId="77777777" w:rsidR="00234841" w:rsidRDefault="00234841" w:rsidP="00234841">
      <w:pPr>
        <w:pStyle w:val="PL"/>
      </w:pPr>
      <w:r>
        <w:t xml:space="preserve">          </w:t>
      </w:r>
      <w:r w:rsidRPr="00533C32">
        <w:t>schema:</w:t>
      </w:r>
    </w:p>
    <w:p w14:paraId="103EDA46" w14:textId="77777777" w:rsidR="00234841" w:rsidRDefault="00234841" w:rsidP="00234841">
      <w:pPr>
        <w:pStyle w:val="PL"/>
      </w:pPr>
      <w:r>
        <w:t xml:space="preserve">            type: array</w:t>
      </w:r>
    </w:p>
    <w:p w14:paraId="56486467" w14:textId="77777777" w:rsidR="00234841" w:rsidRPr="00533C32" w:rsidRDefault="00234841" w:rsidP="00234841">
      <w:pPr>
        <w:pStyle w:val="PL"/>
      </w:pPr>
      <w:r>
        <w:t xml:space="preserve">            items:</w:t>
      </w:r>
    </w:p>
    <w:p w14:paraId="3240AD5E" w14:textId="77777777" w:rsidR="00234841" w:rsidRDefault="00234841" w:rsidP="00234841">
      <w:pPr>
        <w:pStyle w:val="PL"/>
      </w:pPr>
      <w:r>
        <w:t xml:space="preserve">              </w:t>
      </w:r>
      <w:r w:rsidRPr="00533C32">
        <w:t xml:space="preserve">$ref: </w:t>
      </w:r>
      <w:r>
        <w:t>'#/components/schemas/NfIdentifier'</w:t>
      </w:r>
    </w:p>
    <w:p w14:paraId="7647C2D7" w14:textId="77777777" w:rsidR="00234841" w:rsidRDefault="00234841" w:rsidP="00234841">
      <w:pPr>
        <w:pStyle w:val="PL"/>
      </w:pPr>
      <w:r>
        <w:t xml:space="preserve">            minItems: 1</w:t>
      </w:r>
    </w:p>
    <w:p w14:paraId="3A0AAE30" w14:textId="77777777" w:rsidR="00234841" w:rsidRPr="00533C32" w:rsidRDefault="00234841" w:rsidP="00234841">
      <w:pPr>
        <w:pStyle w:val="PL"/>
      </w:pPr>
      <w:r w:rsidRPr="00533C32">
        <w:t xml:space="preserve">          style: form</w:t>
      </w:r>
    </w:p>
    <w:p w14:paraId="46C9397C" w14:textId="77777777" w:rsidR="00234841" w:rsidRPr="008367B1" w:rsidRDefault="00234841" w:rsidP="00234841">
      <w:pPr>
        <w:pStyle w:val="PL"/>
        <w:rPr>
          <w:lang w:eastAsia="zh-CN"/>
        </w:rPr>
      </w:pPr>
      <w:r w:rsidRPr="00533C32">
        <w:t xml:space="preserve">          explode: false</w:t>
      </w:r>
    </w:p>
    <w:p w14:paraId="30AF1FEA" w14:textId="77777777" w:rsidR="00234841" w:rsidRPr="00533C32" w:rsidRDefault="00234841" w:rsidP="00234841">
      <w:pPr>
        <w:pStyle w:val="PL"/>
      </w:pPr>
      <w:r w:rsidRPr="00533C32">
        <w:t xml:space="preserve">      responses:</w:t>
      </w:r>
    </w:p>
    <w:p w14:paraId="496833FE" w14:textId="77777777" w:rsidR="00234841" w:rsidRPr="00533C32" w:rsidRDefault="00234841" w:rsidP="00234841">
      <w:pPr>
        <w:pStyle w:val="PL"/>
      </w:pPr>
      <w:r w:rsidRPr="00533C32">
        <w:t xml:space="preserve">        '200':</w:t>
      </w:r>
    </w:p>
    <w:p w14:paraId="3D9F64E6" w14:textId="77777777" w:rsidR="00234841" w:rsidRPr="00533C32" w:rsidRDefault="00234841" w:rsidP="00234841">
      <w:pPr>
        <w:pStyle w:val="PL"/>
      </w:pPr>
      <w:r w:rsidRPr="00533C32">
        <w:t xml:space="preserve">          description: Expected response to a valid request</w:t>
      </w:r>
    </w:p>
    <w:p w14:paraId="26EEAC4A" w14:textId="77777777" w:rsidR="00234841" w:rsidRPr="00533C32" w:rsidRDefault="00234841" w:rsidP="00234841">
      <w:pPr>
        <w:pStyle w:val="PL"/>
      </w:pPr>
      <w:r w:rsidRPr="00533C32">
        <w:t xml:space="preserve">          content:</w:t>
      </w:r>
    </w:p>
    <w:p w14:paraId="2D545977" w14:textId="77777777" w:rsidR="00234841" w:rsidRPr="00533C32" w:rsidRDefault="00234841" w:rsidP="00234841">
      <w:pPr>
        <w:pStyle w:val="PL"/>
      </w:pPr>
      <w:r w:rsidRPr="00533C32">
        <w:t xml:space="preserve">            application/json:</w:t>
      </w:r>
    </w:p>
    <w:p w14:paraId="17F9081E" w14:textId="77777777" w:rsidR="00234841" w:rsidRPr="00533C32" w:rsidRDefault="00234841" w:rsidP="00234841">
      <w:pPr>
        <w:pStyle w:val="PL"/>
      </w:pPr>
      <w:r w:rsidRPr="00533C32">
        <w:t xml:space="preserve">              schema:</w:t>
      </w:r>
    </w:p>
    <w:p w14:paraId="47B9313A" w14:textId="77777777" w:rsidR="00234841" w:rsidRPr="00533C32" w:rsidRDefault="00234841" w:rsidP="00234841">
      <w:pPr>
        <w:pStyle w:val="PL"/>
      </w:pPr>
      <w:r w:rsidRPr="00533C32">
        <w:t xml:space="preserve">               type: array</w:t>
      </w:r>
    </w:p>
    <w:p w14:paraId="26A25F1B" w14:textId="77777777" w:rsidR="00234841" w:rsidRPr="00533C32" w:rsidRDefault="00234841" w:rsidP="00234841">
      <w:pPr>
        <w:pStyle w:val="PL"/>
      </w:pPr>
      <w:r w:rsidRPr="00533C32">
        <w:t xml:space="preserve">               items:</w:t>
      </w:r>
    </w:p>
    <w:p w14:paraId="3E274AE7" w14:textId="77777777" w:rsidR="00234841" w:rsidRPr="00533C32" w:rsidRDefault="00234841" w:rsidP="00234841">
      <w:pPr>
        <w:pStyle w:val="PL"/>
      </w:pPr>
      <w:r w:rsidRPr="00533C32">
        <w:t xml:space="preserve">                $ref: '#/components/schemas/EeSubscription</w:t>
      </w:r>
      <w:r>
        <w:t>Ext</w:t>
      </w:r>
      <w:r w:rsidRPr="00533C32">
        <w:t>'</w:t>
      </w:r>
    </w:p>
    <w:p w14:paraId="04714D53" w14:textId="77777777" w:rsidR="00234841" w:rsidRDefault="00234841" w:rsidP="00234841">
      <w:pPr>
        <w:pStyle w:val="PL"/>
        <w:rPr>
          <w:lang w:eastAsia="zh-CN"/>
        </w:rPr>
      </w:pPr>
      <w:r w:rsidRPr="00533C32">
        <w:t xml:space="preserve">        default:</w:t>
      </w:r>
    </w:p>
    <w:p w14:paraId="09B00E9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22D9658" w14:textId="77777777" w:rsidR="00234841" w:rsidRDefault="00234841" w:rsidP="00234841">
      <w:pPr>
        <w:pStyle w:val="PL"/>
        <w:rPr>
          <w:lang w:eastAsia="zh-CN"/>
        </w:rPr>
      </w:pPr>
    </w:p>
    <w:p w14:paraId="69ED8ABA" w14:textId="77777777" w:rsidR="00234841" w:rsidRPr="00533C32" w:rsidRDefault="00234841" w:rsidP="00234841">
      <w:pPr>
        <w:pStyle w:val="PL"/>
      </w:pPr>
      <w:r w:rsidRPr="00533C32">
        <w:t xml:space="preserve">    post:</w:t>
      </w:r>
    </w:p>
    <w:p w14:paraId="58EFFCD3" w14:textId="77777777" w:rsidR="00234841" w:rsidRPr="00533C32" w:rsidRDefault="00234841" w:rsidP="00234841">
      <w:pPr>
        <w:pStyle w:val="PL"/>
      </w:pPr>
      <w:r w:rsidRPr="00533C32">
        <w:t xml:space="preserve">      summary: Create individual EE subscription</w:t>
      </w:r>
    </w:p>
    <w:p w14:paraId="09C32324" w14:textId="77777777" w:rsidR="00234841" w:rsidRPr="00533C32" w:rsidRDefault="00234841" w:rsidP="00234841">
      <w:pPr>
        <w:pStyle w:val="PL"/>
      </w:pPr>
      <w:r w:rsidRPr="00533C32">
        <w:t xml:space="preserve">      operationId: CreateEeSubscriptions</w:t>
      </w:r>
    </w:p>
    <w:p w14:paraId="1E27D28E" w14:textId="77777777" w:rsidR="00234841" w:rsidRPr="00533C32" w:rsidRDefault="00234841" w:rsidP="00234841">
      <w:pPr>
        <w:pStyle w:val="PL"/>
      </w:pPr>
      <w:r w:rsidRPr="00533C32">
        <w:t xml:space="preserve">      tags:</w:t>
      </w:r>
    </w:p>
    <w:p w14:paraId="78C54715" w14:textId="77777777" w:rsidR="00234841" w:rsidRDefault="00234841" w:rsidP="00234841">
      <w:pPr>
        <w:pStyle w:val="PL"/>
        <w:rPr>
          <w:lang w:eastAsia="zh-CN"/>
        </w:rPr>
      </w:pPr>
      <w:r w:rsidRPr="00533C32">
        <w:t xml:space="preserve">        - Event Exposure Subscriptions (Collection)</w:t>
      </w:r>
    </w:p>
    <w:p w14:paraId="4344E4FE" w14:textId="77777777" w:rsidR="00234841" w:rsidRDefault="00234841" w:rsidP="00234841">
      <w:pPr>
        <w:pStyle w:val="PL"/>
      </w:pPr>
      <w:r>
        <w:t xml:space="preserve">      security:</w:t>
      </w:r>
    </w:p>
    <w:p w14:paraId="4511C18F" w14:textId="77777777" w:rsidR="00234841" w:rsidRDefault="00234841" w:rsidP="00234841">
      <w:pPr>
        <w:pStyle w:val="PL"/>
      </w:pPr>
      <w:r>
        <w:t xml:space="preserve">        - {}</w:t>
      </w:r>
    </w:p>
    <w:p w14:paraId="553B6A42" w14:textId="77777777" w:rsidR="00234841" w:rsidRDefault="00234841" w:rsidP="00234841">
      <w:pPr>
        <w:pStyle w:val="PL"/>
      </w:pPr>
      <w:r>
        <w:t xml:space="preserve">        - oAuth2ClientCredentials:</w:t>
      </w:r>
    </w:p>
    <w:p w14:paraId="6368419D" w14:textId="77777777" w:rsidR="00234841" w:rsidRDefault="00234841" w:rsidP="00234841">
      <w:pPr>
        <w:pStyle w:val="PL"/>
      </w:pPr>
      <w:r>
        <w:t xml:space="preserve">          - nudr-dr</w:t>
      </w:r>
    </w:p>
    <w:p w14:paraId="31AA037F" w14:textId="77777777" w:rsidR="00234841" w:rsidRDefault="00234841" w:rsidP="00234841">
      <w:pPr>
        <w:pStyle w:val="PL"/>
      </w:pPr>
      <w:r>
        <w:t xml:space="preserve">        - oAuth2ClientCredentials:</w:t>
      </w:r>
    </w:p>
    <w:p w14:paraId="6254E258" w14:textId="77777777" w:rsidR="00234841" w:rsidRDefault="00234841" w:rsidP="00234841">
      <w:pPr>
        <w:pStyle w:val="PL"/>
      </w:pPr>
      <w:r>
        <w:t xml:space="preserve">          - nudr-dr</w:t>
      </w:r>
    </w:p>
    <w:p w14:paraId="6D7C478C" w14:textId="77777777" w:rsidR="00234841" w:rsidRPr="00533C32" w:rsidRDefault="00234841" w:rsidP="00234841">
      <w:pPr>
        <w:pStyle w:val="PL"/>
        <w:rPr>
          <w:lang w:eastAsia="zh-CN"/>
        </w:rPr>
      </w:pPr>
      <w:r>
        <w:t xml:space="preserve">          - nudr-dr:subscription-data</w:t>
      </w:r>
    </w:p>
    <w:p w14:paraId="53D1B02F" w14:textId="77777777" w:rsidR="00234841" w:rsidRPr="00533C32" w:rsidRDefault="00234841" w:rsidP="00234841">
      <w:pPr>
        <w:pStyle w:val="PL"/>
      </w:pPr>
      <w:r w:rsidRPr="00533C32">
        <w:lastRenderedPageBreak/>
        <w:t xml:space="preserve">      parameters:</w:t>
      </w:r>
    </w:p>
    <w:p w14:paraId="2E60CB53" w14:textId="77777777" w:rsidR="00234841" w:rsidRPr="00533C32" w:rsidRDefault="00234841" w:rsidP="00234841">
      <w:pPr>
        <w:pStyle w:val="PL"/>
      </w:pPr>
      <w:r w:rsidRPr="00533C32">
        <w:t xml:space="preserve">        - name: ueId</w:t>
      </w:r>
    </w:p>
    <w:p w14:paraId="5264F73C" w14:textId="77777777" w:rsidR="00234841" w:rsidRPr="00533C32" w:rsidRDefault="00234841" w:rsidP="00234841">
      <w:pPr>
        <w:pStyle w:val="PL"/>
      </w:pPr>
      <w:r w:rsidRPr="00533C32">
        <w:t xml:space="preserve">          in: path</w:t>
      </w:r>
    </w:p>
    <w:p w14:paraId="066D8899" w14:textId="77777777" w:rsidR="00234841" w:rsidRPr="00533C32" w:rsidRDefault="00234841" w:rsidP="00234841">
      <w:pPr>
        <w:pStyle w:val="PL"/>
      </w:pPr>
      <w:r w:rsidRPr="00533C32">
        <w:t xml:space="preserve">          description: UE ID</w:t>
      </w:r>
    </w:p>
    <w:p w14:paraId="331E1A38" w14:textId="77777777" w:rsidR="00234841" w:rsidRPr="00533C32" w:rsidRDefault="00234841" w:rsidP="00234841">
      <w:pPr>
        <w:pStyle w:val="PL"/>
      </w:pPr>
      <w:r w:rsidRPr="00533C32">
        <w:t xml:space="preserve">          required: true</w:t>
      </w:r>
    </w:p>
    <w:p w14:paraId="24E09882" w14:textId="77777777" w:rsidR="00234841" w:rsidRPr="00533C32" w:rsidRDefault="00234841" w:rsidP="00234841">
      <w:pPr>
        <w:pStyle w:val="PL"/>
      </w:pPr>
      <w:r w:rsidRPr="00533C32">
        <w:t xml:space="preserve">          schema:</w:t>
      </w:r>
    </w:p>
    <w:p w14:paraId="5747759D" w14:textId="77777777" w:rsidR="00234841" w:rsidRPr="00533C32" w:rsidRDefault="00234841" w:rsidP="00234841">
      <w:pPr>
        <w:pStyle w:val="PL"/>
      </w:pPr>
      <w:r w:rsidRPr="00533C32">
        <w:t xml:space="preserve">            $ref: 'TS29571_CommonData.yaml#/components/schemas/VarUeId'</w:t>
      </w:r>
    </w:p>
    <w:p w14:paraId="6B77DF53" w14:textId="77777777" w:rsidR="00234841" w:rsidRPr="00533C32" w:rsidRDefault="00234841" w:rsidP="00234841">
      <w:pPr>
        <w:pStyle w:val="PL"/>
      </w:pPr>
      <w:r w:rsidRPr="00533C32">
        <w:t xml:space="preserve">      requestBody:</w:t>
      </w:r>
    </w:p>
    <w:p w14:paraId="70BF6471" w14:textId="77777777" w:rsidR="00234841" w:rsidRPr="00533C32" w:rsidRDefault="00234841" w:rsidP="00234841">
      <w:pPr>
        <w:pStyle w:val="PL"/>
      </w:pPr>
      <w:r w:rsidRPr="00533C32">
        <w:t xml:space="preserve">        content:</w:t>
      </w:r>
    </w:p>
    <w:p w14:paraId="797D3577" w14:textId="77777777" w:rsidR="00234841" w:rsidRPr="00533C32" w:rsidRDefault="00234841" w:rsidP="00234841">
      <w:pPr>
        <w:pStyle w:val="PL"/>
      </w:pPr>
      <w:r w:rsidRPr="00533C32">
        <w:t xml:space="preserve">          application/json:</w:t>
      </w:r>
    </w:p>
    <w:p w14:paraId="5378FE28" w14:textId="77777777" w:rsidR="00234841" w:rsidRPr="00533C32" w:rsidRDefault="00234841" w:rsidP="00234841">
      <w:pPr>
        <w:pStyle w:val="PL"/>
      </w:pPr>
      <w:r w:rsidRPr="00533C32">
        <w:t xml:space="preserve">            schema:</w:t>
      </w:r>
    </w:p>
    <w:p w14:paraId="63BB1BF9" w14:textId="77777777" w:rsidR="00234841" w:rsidRPr="00533C32" w:rsidRDefault="00234841" w:rsidP="00434F1A">
      <w:pPr>
        <w:pStyle w:val="PL"/>
        <w:outlineLvl w:val="0"/>
      </w:pPr>
      <w:r w:rsidRPr="00533C32">
        <w:t xml:space="preserve">              $ref: '#/components/schemas/EeSubscription'</w:t>
      </w:r>
    </w:p>
    <w:p w14:paraId="1C2CF853" w14:textId="77777777" w:rsidR="00234841" w:rsidRPr="00533C32" w:rsidRDefault="00234841" w:rsidP="00234841">
      <w:pPr>
        <w:pStyle w:val="PL"/>
      </w:pPr>
      <w:r w:rsidRPr="00533C32">
        <w:t xml:space="preserve">        required: true</w:t>
      </w:r>
    </w:p>
    <w:p w14:paraId="043F4BF7" w14:textId="77777777" w:rsidR="00234841" w:rsidRPr="00533C32" w:rsidRDefault="00234841" w:rsidP="00234841">
      <w:pPr>
        <w:pStyle w:val="PL"/>
      </w:pPr>
      <w:r w:rsidRPr="00533C32">
        <w:t xml:space="preserve">      responses:</w:t>
      </w:r>
    </w:p>
    <w:p w14:paraId="0B5204F8" w14:textId="77777777" w:rsidR="00234841" w:rsidRPr="00533C32" w:rsidRDefault="00234841" w:rsidP="00234841">
      <w:pPr>
        <w:pStyle w:val="PL"/>
      </w:pPr>
      <w:r w:rsidRPr="00533C32">
        <w:t xml:space="preserve">        '201':</w:t>
      </w:r>
    </w:p>
    <w:p w14:paraId="64956772" w14:textId="77777777" w:rsidR="00234841" w:rsidRPr="00533C32" w:rsidRDefault="00234841" w:rsidP="00234841">
      <w:pPr>
        <w:pStyle w:val="PL"/>
      </w:pPr>
      <w:r w:rsidRPr="00533C32">
        <w:t xml:space="preserve">          description: Expected response to a valid request</w:t>
      </w:r>
    </w:p>
    <w:p w14:paraId="52AE79F2" w14:textId="77777777" w:rsidR="00234841" w:rsidRPr="00533C32" w:rsidRDefault="00234841" w:rsidP="00234841">
      <w:pPr>
        <w:pStyle w:val="PL"/>
      </w:pPr>
      <w:r w:rsidRPr="00533C32">
        <w:t xml:space="preserve">          content:</w:t>
      </w:r>
    </w:p>
    <w:p w14:paraId="0A892A95" w14:textId="77777777" w:rsidR="00234841" w:rsidRPr="00533C32" w:rsidRDefault="00234841" w:rsidP="00234841">
      <w:pPr>
        <w:pStyle w:val="PL"/>
      </w:pPr>
      <w:r w:rsidRPr="00533C32">
        <w:t xml:space="preserve">            application/json:</w:t>
      </w:r>
    </w:p>
    <w:p w14:paraId="4B335EA9" w14:textId="77777777" w:rsidR="00234841" w:rsidRPr="00533C32" w:rsidRDefault="00234841" w:rsidP="00234841">
      <w:pPr>
        <w:pStyle w:val="PL"/>
      </w:pPr>
      <w:r w:rsidRPr="00533C32">
        <w:t xml:space="preserve">              schema:</w:t>
      </w:r>
    </w:p>
    <w:p w14:paraId="0CC34CA5" w14:textId="77777777" w:rsidR="00234841" w:rsidRPr="00533C32" w:rsidRDefault="00234841" w:rsidP="00234841">
      <w:pPr>
        <w:pStyle w:val="PL"/>
        <w:rPr>
          <w:lang w:eastAsia="zh-CN"/>
        </w:rPr>
      </w:pPr>
      <w:r w:rsidRPr="00533C32">
        <w:t xml:space="preserve">                $ref: '#/components/schemas/EeSubscription'</w:t>
      </w:r>
    </w:p>
    <w:p w14:paraId="3B6001DA" w14:textId="77777777" w:rsidR="00234841" w:rsidRPr="00533C32" w:rsidRDefault="00234841" w:rsidP="00234841">
      <w:pPr>
        <w:pStyle w:val="PL"/>
      </w:pPr>
      <w:r w:rsidRPr="00533C32">
        <w:t xml:space="preserve">          headers:</w:t>
      </w:r>
    </w:p>
    <w:p w14:paraId="6D33CC9A" w14:textId="77777777" w:rsidR="00234841" w:rsidRPr="00533C32" w:rsidRDefault="00234841" w:rsidP="00234841">
      <w:pPr>
        <w:pStyle w:val="PL"/>
      </w:pPr>
      <w:r w:rsidRPr="00533C32">
        <w:t xml:space="preserve">            Location:</w:t>
      </w:r>
    </w:p>
    <w:p w14:paraId="773D29ED" w14:textId="77777777" w:rsidR="00234841" w:rsidRPr="00533C32" w:rsidRDefault="00234841" w:rsidP="0023484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07E5E37" w14:textId="77777777" w:rsidR="00234841" w:rsidRPr="00533C32" w:rsidRDefault="00234841" w:rsidP="00234841">
      <w:pPr>
        <w:pStyle w:val="PL"/>
      </w:pPr>
      <w:r w:rsidRPr="00533C32">
        <w:t xml:space="preserve">              required: true</w:t>
      </w:r>
    </w:p>
    <w:p w14:paraId="0AF113DD" w14:textId="77777777" w:rsidR="00234841" w:rsidRPr="00533C32" w:rsidRDefault="00234841" w:rsidP="00234841">
      <w:pPr>
        <w:pStyle w:val="PL"/>
      </w:pPr>
      <w:r w:rsidRPr="00533C32">
        <w:t xml:space="preserve">              schema:</w:t>
      </w:r>
    </w:p>
    <w:p w14:paraId="5D93BB62" w14:textId="77777777" w:rsidR="00234841" w:rsidRPr="00533C32" w:rsidRDefault="00234841" w:rsidP="00234841">
      <w:pPr>
        <w:pStyle w:val="PL"/>
        <w:rPr>
          <w:lang w:eastAsia="zh-CN"/>
        </w:rPr>
      </w:pPr>
      <w:r w:rsidRPr="00533C32">
        <w:t xml:space="preserve">                type: string</w:t>
      </w:r>
    </w:p>
    <w:p w14:paraId="0788897E" w14:textId="77777777" w:rsidR="00234841" w:rsidRDefault="00234841" w:rsidP="00234841">
      <w:pPr>
        <w:pStyle w:val="PL"/>
        <w:rPr>
          <w:lang w:eastAsia="zh-CN"/>
        </w:rPr>
      </w:pPr>
      <w:r w:rsidRPr="00533C32">
        <w:t xml:space="preserve">        default:</w:t>
      </w:r>
    </w:p>
    <w:p w14:paraId="1C0F4B5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1CA14A9" w14:textId="77777777" w:rsidR="00234841" w:rsidRPr="00533C32" w:rsidRDefault="00234841" w:rsidP="00234841">
      <w:pPr>
        <w:pStyle w:val="PL"/>
      </w:pPr>
    </w:p>
    <w:p w14:paraId="108758E3" w14:textId="77777777" w:rsidR="00234841" w:rsidRPr="00533C32" w:rsidRDefault="00234841" w:rsidP="00234841">
      <w:pPr>
        <w:pStyle w:val="PL"/>
      </w:pPr>
      <w:r w:rsidRPr="00533C32">
        <w:t xml:space="preserve">  /subscription-data/{ueId}/context-data/ee-subscriptions/{subsId}:</w:t>
      </w:r>
    </w:p>
    <w:p w14:paraId="3369A680" w14:textId="77777777" w:rsidR="00234841" w:rsidRPr="00533C32" w:rsidRDefault="00234841" w:rsidP="00234841">
      <w:pPr>
        <w:pStyle w:val="PL"/>
      </w:pPr>
      <w:r w:rsidRPr="00533C32">
        <w:t xml:space="preserve">    put:</w:t>
      </w:r>
    </w:p>
    <w:p w14:paraId="77255284" w14:textId="77777777" w:rsidR="00234841" w:rsidRPr="00533C32" w:rsidRDefault="00234841" w:rsidP="00234841">
      <w:pPr>
        <w:pStyle w:val="PL"/>
      </w:pPr>
      <w:r w:rsidRPr="00533C32">
        <w:t xml:space="preserve">      summary: </w:t>
      </w:r>
      <w:r w:rsidRPr="00533C32">
        <w:rPr>
          <w:lang w:eastAsia="zh-CN"/>
        </w:rPr>
        <w:t>Update</w:t>
      </w:r>
      <w:r w:rsidRPr="00533C32">
        <w:t xml:space="preserve"> an individual ee subscriptions of a UE</w:t>
      </w:r>
    </w:p>
    <w:p w14:paraId="6DDB7FDF" w14:textId="77777777" w:rsidR="00234841" w:rsidRPr="00533C32" w:rsidRDefault="00234841" w:rsidP="00234841">
      <w:pPr>
        <w:pStyle w:val="PL"/>
      </w:pPr>
      <w:r w:rsidRPr="00533C32">
        <w:t xml:space="preserve">      operationId: UpdateEesubscriptions</w:t>
      </w:r>
    </w:p>
    <w:p w14:paraId="18C579D6" w14:textId="77777777" w:rsidR="00234841" w:rsidRPr="00533C32" w:rsidRDefault="00234841" w:rsidP="00234841">
      <w:pPr>
        <w:pStyle w:val="PL"/>
      </w:pPr>
      <w:r w:rsidRPr="00533C32">
        <w:t xml:space="preserve">      tags:</w:t>
      </w:r>
    </w:p>
    <w:p w14:paraId="6ADFC8E7" w14:textId="77777777" w:rsidR="00234841" w:rsidRDefault="00234841" w:rsidP="00234841">
      <w:pPr>
        <w:pStyle w:val="PL"/>
        <w:rPr>
          <w:lang w:eastAsia="zh-CN"/>
        </w:rPr>
      </w:pPr>
      <w:r w:rsidRPr="00533C32">
        <w:t xml:space="preserve">        - Event Exposure Subscription (Document)</w:t>
      </w:r>
    </w:p>
    <w:p w14:paraId="262B2EAB" w14:textId="77777777" w:rsidR="00234841" w:rsidRDefault="00234841" w:rsidP="00234841">
      <w:pPr>
        <w:pStyle w:val="PL"/>
      </w:pPr>
      <w:r>
        <w:t xml:space="preserve">      security:</w:t>
      </w:r>
    </w:p>
    <w:p w14:paraId="61AA2D90" w14:textId="77777777" w:rsidR="00234841" w:rsidRDefault="00234841" w:rsidP="00234841">
      <w:pPr>
        <w:pStyle w:val="PL"/>
      </w:pPr>
      <w:r>
        <w:t xml:space="preserve">        - {}</w:t>
      </w:r>
    </w:p>
    <w:p w14:paraId="58A2C62D" w14:textId="77777777" w:rsidR="00234841" w:rsidRDefault="00234841" w:rsidP="00234841">
      <w:pPr>
        <w:pStyle w:val="PL"/>
      </w:pPr>
      <w:r>
        <w:t xml:space="preserve">        - oAuth2ClientCredentials:</w:t>
      </w:r>
    </w:p>
    <w:p w14:paraId="77999685" w14:textId="77777777" w:rsidR="00234841" w:rsidRDefault="00234841" w:rsidP="00234841">
      <w:pPr>
        <w:pStyle w:val="PL"/>
      </w:pPr>
      <w:r>
        <w:t xml:space="preserve">          - nudr-dr</w:t>
      </w:r>
    </w:p>
    <w:p w14:paraId="5A3054EA" w14:textId="77777777" w:rsidR="00234841" w:rsidRDefault="00234841" w:rsidP="00234841">
      <w:pPr>
        <w:pStyle w:val="PL"/>
      </w:pPr>
      <w:r>
        <w:t xml:space="preserve">        - oAuth2ClientCredentials:</w:t>
      </w:r>
    </w:p>
    <w:p w14:paraId="0B3684BB" w14:textId="77777777" w:rsidR="00234841" w:rsidRDefault="00234841" w:rsidP="00234841">
      <w:pPr>
        <w:pStyle w:val="PL"/>
      </w:pPr>
      <w:r>
        <w:t xml:space="preserve">          - nudr-dr</w:t>
      </w:r>
    </w:p>
    <w:p w14:paraId="458EA6BE" w14:textId="77777777" w:rsidR="00234841" w:rsidRPr="00533C32" w:rsidRDefault="00234841" w:rsidP="00234841">
      <w:pPr>
        <w:pStyle w:val="PL"/>
        <w:rPr>
          <w:lang w:eastAsia="zh-CN"/>
        </w:rPr>
      </w:pPr>
      <w:r>
        <w:t xml:space="preserve">          - nudr-dr:subscription-data</w:t>
      </w:r>
    </w:p>
    <w:p w14:paraId="0C9F9254" w14:textId="77777777" w:rsidR="00234841" w:rsidRPr="00533C32" w:rsidRDefault="00234841" w:rsidP="00234841">
      <w:pPr>
        <w:pStyle w:val="PL"/>
      </w:pPr>
      <w:r w:rsidRPr="00533C32">
        <w:t xml:space="preserve">      parameters:</w:t>
      </w:r>
    </w:p>
    <w:p w14:paraId="60BD690B" w14:textId="77777777" w:rsidR="00234841" w:rsidRPr="00533C32" w:rsidRDefault="00234841" w:rsidP="00234841">
      <w:pPr>
        <w:pStyle w:val="PL"/>
      </w:pPr>
      <w:r w:rsidRPr="00533C32">
        <w:t xml:space="preserve">        - name: ueId</w:t>
      </w:r>
    </w:p>
    <w:p w14:paraId="5D73C49A" w14:textId="77777777" w:rsidR="00234841" w:rsidRPr="00533C32" w:rsidRDefault="00234841" w:rsidP="00234841">
      <w:pPr>
        <w:pStyle w:val="PL"/>
      </w:pPr>
      <w:r w:rsidRPr="00533C32">
        <w:lastRenderedPageBreak/>
        <w:t xml:space="preserve">          in: path</w:t>
      </w:r>
    </w:p>
    <w:p w14:paraId="3D4A4095" w14:textId="77777777" w:rsidR="00234841" w:rsidRPr="00533C32" w:rsidRDefault="00234841" w:rsidP="00234841">
      <w:pPr>
        <w:pStyle w:val="PL"/>
      </w:pPr>
      <w:r w:rsidRPr="00533C32">
        <w:t xml:space="preserve">          required: true</w:t>
      </w:r>
    </w:p>
    <w:p w14:paraId="649C5889" w14:textId="77777777" w:rsidR="00234841" w:rsidRPr="00533C32" w:rsidRDefault="00234841" w:rsidP="00234841">
      <w:pPr>
        <w:pStyle w:val="PL"/>
      </w:pPr>
      <w:r w:rsidRPr="00533C32">
        <w:t xml:space="preserve">          schema:</w:t>
      </w:r>
    </w:p>
    <w:p w14:paraId="5CFD79C0" w14:textId="77777777" w:rsidR="00234841" w:rsidRPr="00533C32" w:rsidRDefault="00234841" w:rsidP="00234841">
      <w:pPr>
        <w:pStyle w:val="PL"/>
      </w:pPr>
      <w:r w:rsidRPr="00533C32">
        <w:t xml:space="preserve">            $ref: 'TS29571_CommonData.yaml#/components/schemas/VarUeId'</w:t>
      </w:r>
    </w:p>
    <w:p w14:paraId="0334AFDE" w14:textId="77777777" w:rsidR="00234841" w:rsidRPr="00533C32" w:rsidRDefault="00234841" w:rsidP="00234841">
      <w:pPr>
        <w:pStyle w:val="PL"/>
      </w:pPr>
      <w:r w:rsidRPr="00533C32">
        <w:t xml:space="preserve">        - name: subsId</w:t>
      </w:r>
    </w:p>
    <w:p w14:paraId="174B8775" w14:textId="77777777" w:rsidR="00234841" w:rsidRPr="00533C32" w:rsidRDefault="00234841" w:rsidP="00234841">
      <w:pPr>
        <w:pStyle w:val="PL"/>
      </w:pPr>
      <w:r w:rsidRPr="00533C32">
        <w:t xml:space="preserve">          in: path</w:t>
      </w:r>
    </w:p>
    <w:p w14:paraId="479842A3" w14:textId="77777777" w:rsidR="00234841" w:rsidRPr="00533C32" w:rsidRDefault="00234841" w:rsidP="00234841">
      <w:pPr>
        <w:pStyle w:val="PL"/>
      </w:pPr>
      <w:r w:rsidRPr="00533C32">
        <w:t xml:space="preserve">          required: true</w:t>
      </w:r>
    </w:p>
    <w:p w14:paraId="37413B5C" w14:textId="77777777" w:rsidR="00234841" w:rsidRPr="00533C32" w:rsidRDefault="00234841" w:rsidP="00234841">
      <w:pPr>
        <w:pStyle w:val="PL"/>
      </w:pPr>
      <w:r w:rsidRPr="00533C32">
        <w:t xml:space="preserve">          schema:</w:t>
      </w:r>
    </w:p>
    <w:p w14:paraId="5C8F1196" w14:textId="77777777" w:rsidR="00234841" w:rsidRPr="00533C32" w:rsidRDefault="00234841" w:rsidP="00234841">
      <w:pPr>
        <w:pStyle w:val="PL"/>
      </w:pPr>
      <w:r w:rsidRPr="00533C32">
        <w:t xml:space="preserve">            type: string</w:t>
      </w:r>
    </w:p>
    <w:p w14:paraId="77A2872C" w14:textId="77777777" w:rsidR="00234841" w:rsidRPr="00533C32" w:rsidRDefault="00234841" w:rsidP="00234841">
      <w:pPr>
        <w:pStyle w:val="PL"/>
      </w:pPr>
      <w:r w:rsidRPr="00533C32">
        <w:t xml:space="preserve">      requestBody:</w:t>
      </w:r>
    </w:p>
    <w:p w14:paraId="3128A177" w14:textId="77777777" w:rsidR="00234841" w:rsidRPr="00533C32" w:rsidRDefault="00234841" w:rsidP="00234841">
      <w:pPr>
        <w:pStyle w:val="PL"/>
      </w:pPr>
      <w:r w:rsidRPr="00533C32">
        <w:t xml:space="preserve">        content:</w:t>
      </w:r>
    </w:p>
    <w:p w14:paraId="7EC71D15" w14:textId="77777777" w:rsidR="00234841" w:rsidRPr="00533C32" w:rsidRDefault="00234841" w:rsidP="00234841">
      <w:pPr>
        <w:pStyle w:val="PL"/>
      </w:pPr>
      <w:r w:rsidRPr="00533C32">
        <w:t xml:space="preserve">          application/json:</w:t>
      </w:r>
    </w:p>
    <w:p w14:paraId="37B39A14" w14:textId="77777777" w:rsidR="00234841" w:rsidRPr="00533C32" w:rsidRDefault="00234841" w:rsidP="00234841">
      <w:pPr>
        <w:pStyle w:val="PL"/>
      </w:pPr>
      <w:r w:rsidRPr="00533C32">
        <w:t xml:space="preserve">            schema:</w:t>
      </w:r>
    </w:p>
    <w:p w14:paraId="002AB707" w14:textId="77777777" w:rsidR="00234841" w:rsidRPr="00533C32" w:rsidRDefault="00234841" w:rsidP="00434F1A">
      <w:pPr>
        <w:pStyle w:val="PL"/>
        <w:outlineLvl w:val="0"/>
      </w:pPr>
      <w:r w:rsidRPr="00533C32">
        <w:t xml:space="preserve">              $ref: '#/components/schemas/EeSubscription'</w:t>
      </w:r>
    </w:p>
    <w:p w14:paraId="01BC3F25" w14:textId="77777777" w:rsidR="00234841" w:rsidRPr="00533C32" w:rsidRDefault="00234841" w:rsidP="00234841">
      <w:pPr>
        <w:pStyle w:val="PL"/>
      </w:pPr>
      <w:r>
        <w:t xml:space="preserve">        </w:t>
      </w:r>
      <w:r w:rsidRPr="003722F2">
        <w:t>required: true</w:t>
      </w:r>
    </w:p>
    <w:p w14:paraId="2DCF1961" w14:textId="77777777" w:rsidR="00234841" w:rsidRPr="00533C32" w:rsidRDefault="00234841" w:rsidP="00234841">
      <w:pPr>
        <w:pStyle w:val="PL"/>
      </w:pPr>
      <w:r w:rsidRPr="00533C32">
        <w:t xml:space="preserve">      responses:</w:t>
      </w:r>
    </w:p>
    <w:p w14:paraId="7D0D6328" w14:textId="77777777" w:rsidR="00234841" w:rsidRPr="00533C32" w:rsidRDefault="00234841" w:rsidP="00234841">
      <w:pPr>
        <w:pStyle w:val="PL"/>
      </w:pPr>
      <w:r w:rsidRPr="00533C32">
        <w:t xml:space="preserve">        '204':</w:t>
      </w:r>
    </w:p>
    <w:p w14:paraId="05A1FA0C" w14:textId="77777777" w:rsidR="00234841" w:rsidRPr="00533C32" w:rsidRDefault="00234841" w:rsidP="00234841">
      <w:pPr>
        <w:pStyle w:val="PL"/>
        <w:rPr>
          <w:lang w:eastAsia="zh-CN"/>
        </w:rPr>
      </w:pPr>
      <w:r w:rsidRPr="00533C32">
        <w:t xml:space="preserve">          description: Upon success, an empty response body shall be returned</w:t>
      </w:r>
    </w:p>
    <w:p w14:paraId="320247A5" w14:textId="77777777" w:rsidR="00234841" w:rsidRPr="00533C32" w:rsidRDefault="00234841" w:rsidP="00234841">
      <w:pPr>
        <w:pStyle w:val="PL"/>
      </w:pPr>
      <w:r w:rsidRPr="00533C32">
        <w:t xml:space="preserve">        '404':</w:t>
      </w:r>
    </w:p>
    <w:p w14:paraId="1C836201" w14:textId="77777777" w:rsidR="00234841" w:rsidRPr="00533C32" w:rsidRDefault="00234841" w:rsidP="00234841">
      <w:pPr>
        <w:pStyle w:val="PL"/>
      </w:pPr>
      <w:r w:rsidRPr="00533C32">
        <w:t xml:space="preserve">          description: update of non-existing resource is rejected</w:t>
      </w:r>
    </w:p>
    <w:p w14:paraId="77538AC4" w14:textId="77777777" w:rsidR="00234841" w:rsidRPr="00533C32" w:rsidRDefault="00234841" w:rsidP="00234841">
      <w:pPr>
        <w:pStyle w:val="PL"/>
      </w:pPr>
      <w:r w:rsidRPr="00533C32">
        <w:t xml:space="preserve">          content:</w:t>
      </w:r>
    </w:p>
    <w:p w14:paraId="5AFF6934" w14:textId="77777777" w:rsidR="00234841" w:rsidRPr="00533C32" w:rsidRDefault="00234841" w:rsidP="00234841">
      <w:pPr>
        <w:pStyle w:val="PL"/>
      </w:pPr>
      <w:r w:rsidRPr="00533C32">
        <w:t xml:space="preserve">            application/problem+json:</w:t>
      </w:r>
    </w:p>
    <w:p w14:paraId="1373CE3A" w14:textId="77777777" w:rsidR="00234841" w:rsidRPr="00533C32" w:rsidRDefault="00234841" w:rsidP="00234841">
      <w:pPr>
        <w:pStyle w:val="PL"/>
      </w:pPr>
      <w:r w:rsidRPr="00533C32">
        <w:t xml:space="preserve">              schema:</w:t>
      </w:r>
    </w:p>
    <w:p w14:paraId="5CBB54D8" w14:textId="77777777" w:rsidR="00234841" w:rsidRPr="00533C32" w:rsidRDefault="00234841" w:rsidP="00234841">
      <w:pPr>
        <w:pStyle w:val="PL"/>
        <w:rPr>
          <w:lang w:eastAsia="zh-CN"/>
        </w:rPr>
      </w:pPr>
      <w:r w:rsidRPr="00533C32">
        <w:t xml:space="preserve">                $ref: 'TS29571_CommonData.yaml#/components/schemas/ProblemDetails'</w:t>
      </w:r>
    </w:p>
    <w:p w14:paraId="19B2D124" w14:textId="77777777" w:rsidR="00234841" w:rsidRDefault="00234841" w:rsidP="00234841">
      <w:pPr>
        <w:pStyle w:val="PL"/>
        <w:rPr>
          <w:lang w:eastAsia="zh-CN"/>
        </w:rPr>
      </w:pPr>
      <w:r w:rsidRPr="00533C32">
        <w:t xml:space="preserve">        default:</w:t>
      </w:r>
    </w:p>
    <w:p w14:paraId="7C0E106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298B781" w14:textId="77777777" w:rsidR="00234841" w:rsidRDefault="00234841" w:rsidP="00234841">
      <w:pPr>
        <w:pStyle w:val="PL"/>
        <w:rPr>
          <w:lang w:eastAsia="zh-CN"/>
        </w:rPr>
      </w:pPr>
    </w:p>
    <w:p w14:paraId="77C4B996" w14:textId="77777777" w:rsidR="00234841" w:rsidRPr="00533C32" w:rsidRDefault="00234841" w:rsidP="00234841">
      <w:pPr>
        <w:pStyle w:val="PL"/>
      </w:pPr>
      <w:r w:rsidRPr="00533C32">
        <w:t xml:space="preserve">    delete:</w:t>
      </w:r>
    </w:p>
    <w:p w14:paraId="511094A5" w14:textId="77777777" w:rsidR="00234841" w:rsidRPr="00533C32" w:rsidRDefault="00234841" w:rsidP="00234841">
      <w:pPr>
        <w:pStyle w:val="PL"/>
      </w:pPr>
      <w:r w:rsidRPr="00533C32">
        <w:t xml:space="preserve">      summary: Deletes a eeSubscription</w:t>
      </w:r>
    </w:p>
    <w:p w14:paraId="0423602D" w14:textId="77777777" w:rsidR="00234841" w:rsidRPr="00533C32" w:rsidRDefault="00234841" w:rsidP="00234841">
      <w:pPr>
        <w:pStyle w:val="PL"/>
      </w:pPr>
      <w:r w:rsidRPr="00533C32">
        <w:t xml:space="preserve">      operationId: RemoveeeSubscriptions</w:t>
      </w:r>
    </w:p>
    <w:p w14:paraId="5C2D56D8" w14:textId="77777777" w:rsidR="00234841" w:rsidRPr="00533C32" w:rsidRDefault="00234841" w:rsidP="00234841">
      <w:pPr>
        <w:pStyle w:val="PL"/>
      </w:pPr>
      <w:r w:rsidRPr="00533C32">
        <w:t xml:space="preserve">      tags:</w:t>
      </w:r>
    </w:p>
    <w:p w14:paraId="526974A9" w14:textId="77777777" w:rsidR="00234841" w:rsidRDefault="00234841" w:rsidP="00234841">
      <w:pPr>
        <w:pStyle w:val="PL"/>
        <w:rPr>
          <w:lang w:eastAsia="zh-CN"/>
        </w:rPr>
      </w:pPr>
      <w:r w:rsidRPr="00533C32">
        <w:t xml:space="preserve">        - Event Exposure Subscription (Document)</w:t>
      </w:r>
    </w:p>
    <w:p w14:paraId="32AD4938" w14:textId="77777777" w:rsidR="00234841" w:rsidRDefault="00234841" w:rsidP="00234841">
      <w:pPr>
        <w:pStyle w:val="PL"/>
      </w:pPr>
      <w:r>
        <w:t xml:space="preserve">      security:</w:t>
      </w:r>
    </w:p>
    <w:p w14:paraId="3CDEAA4F" w14:textId="77777777" w:rsidR="00234841" w:rsidRDefault="00234841" w:rsidP="00234841">
      <w:pPr>
        <w:pStyle w:val="PL"/>
      </w:pPr>
      <w:r>
        <w:t xml:space="preserve">        - {}</w:t>
      </w:r>
    </w:p>
    <w:p w14:paraId="45385EAF" w14:textId="77777777" w:rsidR="00234841" w:rsidRDefault="00234841" w:rsidP="00234841">
      <w:pPr>
        <w:pStyle w:val="PL"/>
      </w:pPr>
      <w:r>
        <w:t xml:space="preserve">        - oAuth2ClientCredentials:</w:t>
      </w:r>
    </w:p>
    <w:p w14:paraId="1E952C14" w14:textId="77777777" w:rsidR="00234841" w:rsidRDefault="00234841" w:rsidP="00234841">
      <w:pPr>
        <w:pStyle w:val="PL"/>
      </w:pPr>
      <w:r>
        <w:t xml:space="preserve">          - nudr-dr</w:t>
      </w:r>
    </w:p>
    <w:p w14:paraId="5BC8C033" w14:textId="77777777" w:rsidR="00234841" w:rsidRDefault="00234841" w:rsidP="00234841">
      <w:pPr>
        <w:pStyle w:val="PL"/>
      </w:pPr>
      <w:r>
        <w:t xml:space="preserve">        - oAuth2ClientCredentials:</w:t>
      </w:r>
    </w:p>
    <w:p w14:paraId="3F824290" w14:textId="77777777" w:rsidR="00234841" w:rsidRDefault="00234841" w:rsidP="00234841">
      <w:pPr>
        <w:pStyle w:val="PL"/>
      </w:pPr>
      <w:r>
        <w:t xml:space="preserve">          - nudr-dr</w:t>
      </w:r>
    </w:p>
    <w:p w14:paraId="03406695" w14:textId="77777777" w:rsidR="00234841" w:rsidRPr="00533C32" w:rsidRDefault="00234841" w:rsidP="00234841">
      <w:pPr>
        <w:pStyle w:val="PL"/>
        <w:rPr>
          <w:lang w:eastAsia="zh-CN"/>
        </w:rPr>
      </w:pPr>
      <w:r>
        <w:t xml:space="preserve">          - nudr-dr:subscription-data</w:t>
      </w:r>
    </w:p>
    <w:p w14:paraId="58AC148E" w14:textId="77777777" w:rsidR="00234841" w:rsidRPr="00533C32" w:rsidRDefault="00234841" w:rsidP="00234841">
      <w:pPr>
        <w:pStyle w:val="PL"/>
      </w:pPr>
      <w:r w:rsidRPr="00533C32">
        <w:t xml:space="preserve">      parameters:</w:t>
      </w:r>
    </w:p>
    <w:p w14:paraId="5C9D6ECB" w14:textId="77777777" w:rsidR="00234841" w:rsidRPr="00533C32" w:rsidRDefault="00234841" w:rsidP="00234841">
      <w:pPr>
        <w:pStyle w:val="PL"/>
      </w:pPr>
      <w:r w:rsidRPr="00533C32">
        <w:t xml:space="preserve">        - name: ueId</w:t>
      </w:r>
    </w:p>
    <w:p w14:paraId="1EB03F1C" w14:textId="77777777" w:rsidR="00234841" w:rsidRPr="00533C32" w:rsidRDefault="00234841" w:rsidP="00234841">
      <w:pPr>
        <w:pStyle w:val="PL"/>
      </w:pPr>
      <w:r w:rsidRPr="00533C32">
        <w:t xml:space="preserve">          in: path</w:t>
      </w:r>
    </w:p>
    <w:p w14:paraId="6A71D515" w14:textId="77777777" w:rsidR="00234841" w:rsidRPr="00533C32" w:rsidRDefault="00234841" w:rsidP="00234841">
      <w:pPr>
        <w:pStyle w:val="PL"/>
      </w:pPr>
      <w:r w:rsidRPr="00533C32">
        <w:t xml:space="preserve">          required: true</w:t>
      </w:r>
    </w:p>
    <w:p w14:paraId="2C088483" w14:textId="77777777" w:rsidR="00234841" w:rsidRPr="00533C32" w:rsidRDefault="00234841" w:rsidP="00234841">
      <w:pPr>
        <w:pStyle w:val="PL"/>
      </w:pPr>
      <w:r w:rsidRPr="00533C32">
        <w:t xml:space="preserve">          schema:</w:t>
      </w:r>
    </w:p>
    <w:p w14:paraId="5DD04F0F" w14:textId="77777777" w:rsidR="00234841" w:rsidRPr="00533C32" w:rsidRDefault="00234841" w:rsidP="00234841">
      <w:pPr>
        <w:pStyle w:val="PL"/>
      </w:pPr>
      <w:r w:rsidRPr="00533C32">
        <w:t xml:space="preserve">            $ref: 'TS29571_CommonData.yaml#/components/schemas/VarUeId'</w:t>
      </w:r>
    </w:p>
    <w:p w14:paraId="1B75D881" w14:textId="77777777" w:rsidR="00234841" w:rsidRPr="00533C32" w:rsidRDefault="00234841" w:rsidP="00234841">
      <w:pPr>
        <w:pStyle w:val="PL"/>
      </w:pPr>
      <w:r w:rsidRPr="00533C32">
        <w:t xml:space="preserve">        - name: subsId</w:t>
      </w:r>
    </w:p>
    <w:p w14:paraId="12FF8F7A" w14:textId="77777777" w:rsidR="00234841" w:rsidRPr="00533C32" w:rsidRDefault="00234841" w:rsidP="00234841">
      <w:pPr>
        <w:pStyle w:val="PL"/>
      </w:pPr>
      <w:r w:rsidRPr="00533C32">
        <w:lastRenderedPageBreak/>
        <w:t xml:space="preserve">          in: path</w:t>
      </w:r>
    </w:p>
    <w:p w14:paraId="71300127" w14:textId="77777777" w:rsidR="00234841" w:rsidRPr="00533C32" w:rsidRDefault="00234841" w:rsidP="00234841">
      <w:pPr>
        <w:pStyle w:val="PL"/>
      </w:pPr>
      <w:r w:rsidRPr="00533C32">
        <w:t xml:space="preserve">          required: true</w:t>
      </w:r>
    </w:p>
    <w:p w14:paraId="59A91A18" w14:textId="77777777" w:rsidR="00234841" w:rsidRPr="00533C32" w:rsidRDefault="00234841" w:rsidP="00234841">
      <w:pPr>
        <w:pStyle w:val="PL"/>
      </w:pPr>
      <w:r w:rsidRPr="00533C32">
        <w:t xml:space="preserve">          description: Unique ID of the subscription to remove</w:t>
      </w:r>
    </w:p>
    <w:p w14:paraId="475AFE55" w14:textId="77777777" w:rsidR="00234841" w:rsidRPr="00533C32" w:rsidRDefault="00234841" w:rsidP="00234841">
      <w:pPr>
        <w:pStyle w:val="PL"/>
      </w:pPr>
      <w:r w:rsidRPr="00533C32">
        <w:t xml:space="preserve">          schema:</w:t>
      </w:r>
    </w:p>
    <w:p w14:paraId="08DBE723" w14:textId="77777777" w:rsidR="00234841" w:rsidRPr="00533C32" w:rsidRDefault="00234841" w:rsidP="00234841">
      <w:pPr>
        <w:pStyle w:val="PL"/>
      </w:pPr>
      <w:r w:rsidRPr="00533C32">
        <w:t xml:space="preserve">            type: string</w:t>
      </w:r>
    </w:p>
    <w:p w14:paraId="773EDE89" w14:textId="77777777" w:rsidR="00234841" w:rsidRPr="00533C32" w:rsidRDefault="00234841" w:rsidP="00234841">
      <w:pPr>
        <w:pStyle w:val="PL"/>
      </w:pPr>
      <w:r w:rsidRPr="00533C32">
        <w:t xml:space="preserve">      responses:</w:t>
      </w:r>
    </w:p>
    <w:p w14:paraId="41EC3025" w14:textId="77777777" w:rsidR="00234841" w:rsidRPr="00533C32" w:rsidRDefault="00234841" w:rsidP="00234841">
      <w:pPr>
        <w:pStyle w:val="PL"/>
      </w:pPr>
      <w:r w:rsidRPr="00533C32">
        <w:t xml:space="preserve">        '204':</w:t>
      </w:r>
    </w:p>
    <w:p w14:paraId="1CFFD762" w14:textId="77777777" w:rsidR="00234841" w:rsidRDefault="00234841" w:rsidP="00234841">
      <w:pPr>
        <w:pStyle w:val="PL"/>
        <w:rPr>
          <w:lang w:eastAsia="zh-CN"/>
        </w:rPr>
      </w:pPr>
      <w:r w:rsidRPr="00533C32">
        <w:t xml:space="preserve">          description: Expected response to a successful subscription removal</w:t>
      </w:r>
    </w:p>
    <w:p w14:paraId="1DF67936" w14:textId="77777777" w:rsidR="00234841" w:rsidRPr="00533C32" w:rsidRDefault="00234841" w:rsidP="00234841">
      <w:pPr>
        <w:pStyle w:val="PL"/>
      </w:pPr>
      <w:r w:rsidRPr="00533C32">
        <w:t xml:space="preserve">        default:</w:t>
      </w:r>
    </w:p>
    <w:p w14:paraId="1394BF59"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C7D6BAF" w14:textId="77777777" w:rsidR="00234841" w:rsidRPr="00533C32" w:rsidRDefault="00234841" w:rsidP="00234841">
      <w:pPr>
        <w:pStyle w:val="PL"/>
        <w:rPr>
          <w:lang w:eastAsia="zh-CN"/>
        </w:rPr>
      </w:pPr>
    </w:p>
    <w:p w14:paraId="0298F4D1" w14:textId="77777777" w:rsidR="00234841" w:rsidRPr="00533C32" w:rsidRDefault="00234841" w:rsidP="00234841">
      <w:pPr>
        <w:pStyle w:val="PL"/>
      </w:pPr>
      <w:r w:rsidRPr="00533C32">
        <w:t xml:space="preserve">    patch:</w:t>
      </w:r>
    </w:p>
    <w:p w14:paraId="40F49A0B" w14:textId="77777777" w:rsidR="00234841" w:rsidRPr="00533C32" w:rsidRDefault="00234841" w:rsidP="00234841">
      <w:pPr>
        <w:pStyle w:val="PL"/>
      </w:pPr>
      <w:r w:rsidRPr="00533C32">
        <w:t xml:space="preserve">      summary: Modify an individual ee subscription of a UE</w:t>
      </w:r>
    </w:p>
    <w:p w14:paraId="02C6609C" w14:textId="77777777" w:rsidR="00234841" w:rsidRPr="00533C32" w:rsidRDefault="00234841" w:rsidP="00234841">
      <w:pPr>
        <w:pStyle w:val="PL"/>
      </w:pPr>
      <w:r w:rsidRPr="00533C32">
        <w:t xml:space="preserve">      operationId: ModifyEesubscription</w:t>
      </w:r>
    </w:p>
    <w:p w14:paraId="0F74E52A" w14:textId="77777777" w:rsidR="00234841" w:rsidRPr="00533C32" w:rsidRDefault="00234841" w:rsidP="00234841">
      <w:pPr>
        <w:pStyle w:val="PL"/>
      </w:pPr>
      <w:r w:rsidRPr="00533C32">
        <w:t xml:space="preserve">      tags:</w:t>
      </w:r>
    </w:p>
    <w:p w14:paraId="12884159" w14:textId="77777777" w:rsidR="00234841" w:rsidRDefault="00234841" w:rsidP="00234841">
      <w:pPr>
        <w:pStyle w:val="PL"/>
        <w:rPr>
          <w:lang w:eastAsia="zh-CN"/>
        </w:rPr>
      </w:pPr>
      <w:r w:rsidRPr="00533C32">
        <w:t xml:space="preserve">        - Event Exposure Subscription (Document)</w:t>
      </w:r>
    </w:p>
    <w:p w14:paraId="103FA995" w14:textId="77777777" w:rsidR="00234841" w:rsidRDefault="00234841" w:rsidP="00234841">
      <w:pPr>
        <w:pStyle w:val="PL"/>
      </w:pPr>
      <w:r>
        <w:t xml:space="preserve">      security:</w:t>
      </w:r>
    </w:p>
    <w:p w14:paraId="75598015" w14:textId="77777777" w:rsidR="00234841" w:rsidRDefault="00234841" w:rsidP="00234841">
      <w:pPr>
        <w:pStyle w:val="PL"/>
      </w:pPr>
      <w:r>
        <w:t xml:space="preserve">        - {}</w:t>
      </w:r>
    </w:p>
    <w:p w14:paraId="0593A65C" w14:textId="77777777" w:rsidR="00234841" w:rsidRDefault="00234841" w:rsidP="00234841">
      <w:pPr>
        <w:pStyle w:val="PL"/>
      </w:pPr>
      <w:r>
        <w:t xml:space="preserve">        - oAuth2ClientCredentials:</w:t>
      </w:r>
    </w:p>
    <w:p w14:paraId="0C61CD4C" w14:textId="77777777" w:rsidR="00234841" w:rsidRDefault="00234841" w:rsidP="00234841">
      <w:pPr>
        <w:pStyle w:val="PL"/>
      </w:pPr>
      <w:r>
        <w:t xml:space="preserve">          - nudr-dr</w:t>
      </w:r>
    </w:p>
    <w:p w14:paraId="1F0DA717" w14:textId="77777777" w:rsidR="00234841" w:rsidRDefault="00234841" w:rsidP="00234841">
      <w:pPr>
        <w:pStyle w:val="PL"/>
      </w:pPr>
      <w:r>
        <w:t xml:space="preserve">        - oAuth2ClientCredentials:</w:t>
      </w:r>
    </w:p>
    <w:p w14:paraId="69CFE5F5" w14:textId="77777777" w:rsidR="00234841" w:rsidRDefault="00234841" w:rsidP="00234841">
      <w:pPr>
        <w:pStyle w:val="PL"/>
      </w:pPr>
      <w:r>
        <w:t xml:space="preserve">          - nudr-dr</w:t>
      </w:r>
    </w:p>
    <w:p w14:paraId="67B5E894" w14:textId="77777777" w:rsidR="00234841" w:rsidRPr="00533C32" w:rsidRDefault="00234841" w:rsidP="00234841">
      <w:pPr>
        <w:pStyle w:val="PL"/>
        <w:rPr>
          <w:lang w:eastAsia="zh-CN"/>
        </w:rPr>
      </w:pPr>
      <w:r>
        <w:t xml:space="preserve">          - nudr-dr:subscription-data</w:t>
      </w:r>
    </w:p>
    <w:p w14:paraId="48A86A47" w14:textId="77777777" w:rsidR="00234841" w:rsidRPr="00533C32" w:rsidRDefault="00234841" w:rsidP="00234841">
      <w:pPr>
        <w:pStyle w:val="PL"/>
      </w:pPr>
      <w:r w:rsidRPr="00533C32">
        <w:t xml:space="preserve">      parameters:</w:t>
      </w:r>
    </w:p>
    <w:p w14:paraId="000210F2" w14:textId="77777777" w:rsidR="00234841" w:rsidRPr="00533C32" w:rsidRDefault="00234841" w:rsidP="00234841">
      <w:pPr>
        <w:pStyle w:val="PL"/>
      </w:pPr>
      <w:r w:rsidRPr="00533C32">
        <w:t xml:space="preserve">        - name: ueId</w:t>
      </w:r>
    </w:p>
    <w:p w14:paraId="6A50BDA6" w14:textId="77777777" w:rsidR="00234841" w:rsidRPr="00533C32" w:rsidRDefault="00234841" w:rsidP="00234841">
      <w:pPr>
        <w:pStyle w:val="PL"/>
      </w:pPr>
      <w:r w:rsidRPr="00533C32">
        <w:t xml:space="preserve">          in: path</w:t>
      </w:r>
    </w:p>
    <w:p w14:paraId="368869D1" w14:textId="77777777" w:rsidR="00234841" w:rsidRPr="00533C32" w:rsidRDefault="00234841" w:rsidP="00234841">
      <w:pPr>
        <w:pStyle w:val="PL"/>
      </w:pPr>
      <w:r w:rsidRPr="00533C32">
        <w:t xml:space="preserve">          description: UE id</w:t>
      </w:r>
    </w:p>
    <w:p w14:paraId="2A503677" w14:textId="77777777" w:rsidR="00234841" w:rsidRPr="00533C32" w:rsidRDefault="00234841" w:rsidP="00234841">
      <w:pPr>
        <w:pStyle w:val="PL"/>
      </w:pPr>
      <w:r w:rsidRPr="00533C32">
        <w:t xml:space="preserve">          required: true</w:t>
      </w:r>
    </w:p>
    <w:p w14:paraId="62464E44" w14:textId="77777777" w:rsidR="00234841" w:rsidRPr="00533C32" w:rsidRDefault="00234841" w:rsidP="00234841">
      <w:pPr>
        <w:pStyle w:val="PL"/>
      </w:pPr>
      <w:r w:rsidRPr="00533C32">
        <w:t xml:space="preserve">          schema:</w:t>
      </w:r>
    </w:p>
    <w:p w14:paraId="3E357B24" w14:textId="77777777" w:rsidR="00234841" w:rsidRPr="00533C32" w:rsidRDefault="00234841" w:rsidP="00234841">
      <w:pPr>
        <w:pStyle w:val="PL"/>
      </w:pPr>
      <w:r w:rsidRPr="00533C32">
        <w:t xml:space="preserve">            $ref: 'TS29571_CommonData.yaml#/components/schemas/VarUeId'</w:t>
      </w:r>
    </w:p>
    <w:p w14:paraId="24C1F842" w14:textId="77777777" w:rsidR="00234841" w:rsidRPr="00533C32" w:rsidRDefault="00234841" w:rsidP="00234841">
      <w:pPr>
        <w:pStyle w:val="PL"/>
      </w:pPr>
      <w:r w:rsidRPr="00533C32">
        <w:t xml:space="preserve">        - name: subsId</w:t>
      </w:r>
    </w:p>
    <w:p w14:paraId="405DD032" w14:textId="77777777" w:rsidR="00234841" w:rsidRPr="00533C32" w:rsidRDefault="00234841" w:rsidP="00234841">
      <w:pPr>
        <w:pStyle w:val="PL"/>
      </w:pPr>
      <w:r w:rsidRPr="00533C32">
        <w:t xml:space="preserve">          in: path</w:t>
      </w:r>
    </w:p>
    <w:p w14:paraId="6A08EE4B" w14:textId="77777777" w:rsidR="00234841" w:rsidRPr="00533C32" w:rsidRDefault="00234841" w:rsidP="00234841">
      <w:pPr>
        <w:pStyle w:val="PL"/>
      </w:pPr>
      <w:r w:rsidRPr="00533C32">
        <w:t xml:space="preserve">          required: true</w:t>
      </w:r>
    </w:p>
    <w:p w14:paraId="73AAB52B" w14:textId="77777777" w:rsidR="00234841" w:rsidRPr="00533C32" w:rsidRDefault="00234841" w:rsidP="00234841">
      <w:pPr>
        <w:pStyle w:val="PL"/>
      </w:pPr>
      <w:r w:rsidRPr="00533C32">
        <w:t xml:space="preserve">          schema:</w:t>
      </w:r>
    </w:p>
    <w:p w14:paraId="76F53179" w14:textId="77777777" w:rsidR="00234841" w:rsidRDefault="00234841" w:rsidP="00234841">
      <w:pPr>
        <w:pStyle w:val="PL"/>
        <w:rPr>
          <w:lang w:eastAsia="zh-CN"/>
        </w:rPr>
      </w:pPr>
      <w:r w:rsidRPr="00533C32">
        <w:t xml:space="preserve">            type: string</w:t>
      </w:r>
    </w:p>
    <w:p w14:paraId="3777DCBA" w14:textId="77777777" w:rsidR="00234841" w:rsidRPr="002857AD" w:rsidRDefault="00234841" w:rsidP="00234841">
      <w:pPr>
        <w:pStyle w:val="PL"/>
      </w:pPr>
      <w:r w:rsidRPr="002857AD">
        <w:t xml:space="preserve">        - name: supported-features</w:t>
      </w:r>
    </w:p>
    <w:p w14:paraId="0C5BA975" w14:textId="77777777" w:rsidR="00234841" w:rsidRPr="002857AD" w:rsidRDefault="00234841" w:rsidP="00234841">
      <w:pPr>
        <w:pStyle w:val="PL"/>
      </w:pPr>
      <w:r w:rsidRPr="002857AD">
        <w:t xml:space="preserve">          in: query</w:t>
      </w:r>
    </w:p>
    <w:p w14:paraId="3380B7D5" w14:textId="77777777" w:rsidR="00234841" w:rsidRPr="002857AD" w:rsidRDefault="00234841" w:rsidP="00234841">
      <w:pPr>
        <w:pStyle w:val="PL"/>
      </w:pPr>
      <w:r w:rsidRPr="002857AD">
        <w:t xml:space="preserve">          description: Features required to be supported by the target NF</w:t>
      </w:r>
    </w:p>
    <w:p w14:paraId="6C194769" w14:textId="77777777" w:rsidR="00234841" w:rsidRPr="002857AD" w:rsidRDefault="00234841" w:rsidP="00234841">
      <w:pPr>
        <w:pStyle w:val="PL"/>
      </w:pPr>
      <w:r w:rsidRPr="002857AD">
        <w:t xml:space="preserve">          schema:</w:t>
      </w:r>
    </w:p>
    <w:p w14:paraId="20D5699A" w14:textId="77777777" w:rsidR="00234841" w:rsidRPr="00533C32" w:rsidRDefault="00234841" w:rsidP="00234841">
      <w:pPr>
        <w:pStyle w:val="PL"/>
        <w:rPr>
          <w:lang w:eastAsia="zh-CN"/>
        </w:rPr>
      </w:pPr>
      <w:r w:rsidRPr="002857AD">
        <w:t xml:space="preserve">            $ref: 'TS29571_CommonData.yaml#/components/schemas/SupportedFeatures'</w:t>
      </w:r>
    </w:p>
    <w:p w14:paraId="3641067F" w14:textId="77777777" w:rsidR="00234841" w:rsidRPr="00533C32" w:rsidRDefault="00234841" w:rsidP="00234841">
      <w:pPr>
        <w:pStyle w:val="PL"/>
      </w:pPr>
      <w:r w:rsidRPr="00533C32">
        <w:t xml:space="preserve">      requestBody:</w:t>
      </w:r>
    </w:p>
    <w:p w14:paraId="77A30FE6" w14:textId="77777777" w:rsidR="00234841" w:rsidRPr="00533C32" w:rsidRDefault="00234841" w:rsidP="00234841">
      <w:pPr>
        <w:pStyle w:val="PL"/>
      </w:pPr>
      <w:r w:rsidRPr="00533C32">
        <w:t xml:space="preserve">        content:</w:t>
      </w:r>
    </w:p>
    <w:p w14:paraId="45A5DB9F" w14:textId="77777777" w:rsidR="00234841" w:rsidRPr="00533C32" w:rsidRDefault="00234841" w:rsidP="00234841">
      <w:pPr>
        <w:pStyle w:val="PL"/>
      </w:pPr>
      <w:r w:rsidRPr="00533C32">
        <w:t xml:space="preserve">          application/json-patch+json:</w:t>
      </w:r>
    </w:p>
    <w:p w14:paraId="06E7405A" w14:textId="77777777" w:rsidR="00234841" w:rsidRPr="00533C32" w:rsidRDefault="00234841" w:rsidP="00234841">
      <w:pPr>
        <w:pStyle w:val="PL"/>
      </w:pPr>
      <w:r w:rsidRPr="00533C32">
        <w:t xml:space="preserve">            schema:</w:t>
      </w:r>
    </w:p>
    <w:p w14:paraId="709C6B26" w14:textId="77777777" w:rsidR="00234841" w:rsidRPr="00533C32" w:rsidRDefault="00234841" w:rsidP="00234841">
      <w:pPr>
        <w:pStyle w:val="PL"/>
      </w:pPr>
      <w:r w:rsidRPr="00533C32">
        <w:t xml:space="preserve">              type: array</w:t>
      </w:r>
    </w:p>
    <w:p w14:paraId="3BC78252" w14:textId="77777777" w:rsidR="00234841" w:rsidRPr="00533C32" w:rsidRDefault="00234841" w:rsidP="00234841">
      <w:pPr>
        <w:pStyle w:val="PL"/>
      </w:pPr>
      <w:r w:rsidRPr="00533C32">
        <w:t xml:space="preserve">              items:</w:t>
      </w:r>
    </w:p>
    <w:p w14:paraId="6FDF64D2" w14:textId="77777777" w:rsidR="00234841" w:rsidRPr="00533C32" w:rsidRDefault="00234841" w:rsidP="00234841">
      <w:pPr>
        <w:pStyle w:val="PL"/>
      </w:pPr>
      <w:r w:rsidRPr="00533C32">
        <w:lastRenderedPageBreak/>
        <w:t xml:space="preserve">                $ref: 'TS29571_CommonData.yaml#/components/schemas/PatchItem'</w:t>
      </w:r>
    </w:p>
    <w:p w14:paraId="682BAEBE" w14:textId="77777777" w:rsidR="00234841" w:rsidRPr="00533C32" w:rsidRDefault="00234841" w:rsidP="00234841">
      <w:pPr>
        <w:pStyle w:val="PL"/>
      </w:pPr>
      <w:r w:rsidRPr="00533C32">
        <w:t xml:space="preserve">              minItems: 1</w:t>
      </w:r>
    </w:p>
    <w:p w14:paraId="6EDBA2EF" w14:textId="77777777" w:rsidR="00234841" w:rsidRPr="00533C32" w:rsidRDefault="00234841" w:rsidP="00234841">
      <w:pPr>
        <w:pStyle w:val="PL"/>
      </w:pPr>
      <w:r w:rsidRPr="00533C32">
        <w:t xml:space="preserve">        required: true</w:t>
      </w:r>
    </w:p>
    <w:p w14:paraId="7B06AAF3" w14:textId="77777777" w:rsidR="00234841" w:rsidRPr="00533C32" w:rsidRDefault="00234841" w:rsidP="00234841">
      <w:pPr>
        <w:pStyle w:val="PL"/>
      </w:pPr>
      <w:r w:rsidRPr="00533C32">
        <w:t xml:space="preserve">      responses:</w:t>
      </w:r>
    </w:p>
    <w:p w14:paraId="49D91D7E" w14:textId="77777777" w:rsidR="00234841" w:rsidRPr="00533C32" w:rsidRDefault="00234841" w:rsidP="00234841">
      <w:pPr>
        <w:pStyle w:val="PL"/>
      </w:pPr>
      <w:r w:rsidRPr="00533C32">
        <w:t xml:space="preserve">        '204':</w:t>
      </w:r>
    </w:p>
    <w:p w14:paraId="294D564C" w14:textId="77777777" w:rsidR="00234841" w:rsidRPr="00533C32" w:rsidRDefault="00234841" w:rsidP="00234841">
      <w:pPr>
        <w:pStyle w:val="PL"/>
      </w:pPr>
      <w:r w:rsidRPr="00533C32">
        <w:t xml:space="preserve">          description: Successful response</w:t>
      </w:r>
    </w:p>
    <w:p w14:paraId="16F46E30" w14:textId="77777777" w:rsidR="00234841" w:rsidRDefault="00234841" w:rsidP="00234841">
      <w:pPr>
        <w:pStyle w:val="PL"/>
        <w:rPr>
          <w:lang w:eastAsia="zh-CN"/>
        </w:rPr>
      </w:pPr>
      <w:r>
        <w:rPr>
          <w:rFonts w:hint="eastAsia"/>
          <w:lang w:eastAsia="zh-CN"/>
        </w:rPr>
        <w:t xml:space="preserve">        '200':</w:t>
      </w:r>
    </w:p>
    <w:p w14:paraId="3A33F357" w14:textId="77777777" w:rsidR="00234841" w:rsidRPr="000B71E3" w:rsidRDefault="00234841" w:rsidP="00234841">
      <w:pPr>
        <w:pStyle w:val="PL"/>
      </w:pPr>
      <w:r w:rsidRPr="000B71E3">
        <w:t xml:space="preserve">          description: Expected response to a valid request</w:t>
      </w:r>
    </w:p>
    <w:p w14:paraId="760B2A84" w14:textId="77777777" w:rsidR="00234841" w:rsidRPr="000B71E3" w:rsidRDefault="00234841" w:rsidP="00234841">
      <w:pPr>
        <w:pStyle w:val="PL"/>
      </w:pPr>
      <w:r w:rsidRPr="000B71E3">
        <w:t xml:space="preserve">          content:</w:t>
      </w:r>
    </w:p>
    <w:p w14:paraId="256B08F5" w14:textId="77777777" w:rsidR="00234841" w:rsidRPr="000B71E3" w:rsidRDefault="00234841" w:rsidP="00234841">
      <w:pPr>
        <w:pStyle w:val="PL"/>
      </w:pPr>
      <w:r w:rsidRPr="000B71E3">
        <w:t xml:space="preserve">            application/json:</w:t>
      </w:r>
    </w:p>
    <w:p w14:paraId="1643745A" w14:textId="77777777" w:rsidR="00234841" w:rsidRPr="000B71E3" w:rsidRDefault="00234841" w:rsidP="00234841">
      <w:pPr>
        <w:pStyle w:val="PL"/>
      </w:pPr>
      <w:r w:rsidRPr="000B71E3">
        <w:t xml:space="preserve">              schema:</w:t>
      </w:r>
    </w:p>
    <w:p w14:paraId="34D34FE7"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29AD1508" w14:textId="77777777" w:rsidR="00234841" w:rsidRPr="00533C32" w:rsidRDefault="00234841" w:rsidP="00234841">
      <w:pPr>
        <w:pStyle w:val="PL"/>
      </w:pPr>
      <w:r w:rsidRPr="00533C32">
        <w:t xml:space="preserve">        '403':</w:t>
      </w:r>
    </w:p>
    <w:p w14:paraId="700C8BA6" w14:textId="77777777" w:rsidR="00234841" w:rsidRPr="00533C32" w:rsidRDefault="00234841" w:rsidP="00234841">
      <w:pPr>
        <w:pStyle w:val="PL"/>
      </w:pPr>
      <w:r w:rsidRPr="00533C32">
        <w:t xml:space="preserve">          $ref: 'TS29571_CommonData.yaml#/components/responses/403'</w:t>
      </w:r>
    </w:p>
    <w:p w14:paraId="2C5664E7" w14:textId="77777777" w:rsidR="00234841" w:rsidRPr="00533C32" w:rsidRDefault="00234841" w:rsidP="00234841">
      <w:pPr>
        <w:pStyle w:val="PL"/>
      </w:pPr>
      <w:r w:rsidRPr="00533C32">
        <w:t xml:space="preserve">        '404':</w:t>
      </w:r>
    </w:p>
    <w:p w14:paraId="0969C6AA" w14:textId="77777777" w:rsidR="00234841" w:rsidRPr="00533C32" w:rsidRDefault="00234841" w:rsidP="00234841">
      <w:pPr>
        <w:pStyle w:val="PL"/>
      </w:pPr>
      <w:r w:rsidRPr="00533C32">
        <w:t xml:space="preserve">          $ref: 'TS29571_CommonData.yaml#/components/responses/404'</w:t>
      </w:r>
    </w:p>
    <w:p w14:paraId="39F72BF1" w14:textId="77777777" w:rsidR="00234841" w:rsidRDefault="00234841" w:rsidP="00234841">
      <w:pPr>
        <w:pStyle w:val="PL"/>
        <w:rPr>
          <w:lang w:eastAsia="zh-CN"/>
        </w:rPr>
      </w:pPr>
      <w:r w:rsidRPr="00533C32">
        <w:t xml:space="preserve">        default:</w:t>
      </w:r>
    </w:p>
    <w:p w14:paraId="5A5DA1A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50E789A" w14:textId="77777777" w:rsidR="00234841" w:rsidRDefault="00234841" w:rsidP="00234841">
      <w:pPr>
        <w:pStyle w:val="PL"/>
        <w:rPr>
          <w:lang w:eastAsia="zh-CN"/>
        </w:rPr>
      </w:pPr>
    </w:p>
    <w:p w14:paraId="273580FE" w14:textId="77777777" w:rsidR="00234841" w:rsidRPr="00533C32" w:rsidRDefault="00234841" w:rsidP="00234841">
      <w:pPr>
        <w:pStyle w:val="PL"/>
      </w:pPr>
      <w:r w:rsidRPr="00533C32">
        <w:t xml:space="preserve">    </w:t>
      </w:r>
      <w:r>
        <w:t>get</w:t>
      </w:r>
      <w:r w:rsidRPr="00533C32">
        <w:t>:</w:t>
      </w:r>
    </w:p>
    <w:p w14:paraId="4AA249F8" w14:textId="77777777" w:rsidR="00234841" w:rsidRPr="00533C32" w:rsidRDefault="00234841" w:rsidP="00234841">
      <w:pPr>
        <w:pStyle w:val="PL"/>
      </w:pPr>
      <w:r w:rsidRPr="00533C32">
        <w:t xml:space="preserve">      summary: </w:t>
      </w:r>
      <w:r>
        <w:t>Retrieve</w:t>
      </w:r>
      <w:r w:rsidRPr="00533C32">
        <w:t xml:space="preserve"> a eeSubscription</w:t>
      </w:r>
    </w:p>
    <w:p w14:paraId="4EFC83B0" w14:textId="77777777" w:rsidR="00234841" w:rsidRPr="00533C32" w:rsidRDefault="00234841" w:rsidP="00234841">
      <w:pPr>
        <w:pStyle w:val="PL"/>
      </w:pPr>
      <w:r w:rsidRPr="00533C32">
        <w:t xml:space="preserve">      operationId: </w:t>
      </w:r>
      <w:r>
        <w:t>Query</w:t>
      </w:r>
      <w:r w:rsidRPr="00533C32">
        <w:t>eeSubscription</w:t>
      </w:r>
    </w:p>
    <w:p w14:paraId="4854D38C" w14:textId="77777777" w:rsidR="00234841" w:rsidRPr="00533C32" w:rsidRDefault="00234841" w:rsidP="00234841">
      <w:pPr>
        <w:pStyle w:val="PL"/>
      </w:pPr>
      <w:r w:rsidRPr="00533C32">
        <w:t xml:space="preserve">      tags:</w:t>
      </w:r>
    </w:p>
    <w:p w14:paraId="79448F2D" w14:textId="77777777" w:rsidR="00234841" w:rsidRDefault="00234841" w:rsidP="00234841">
      <w:pPr>
        <w:pStyle w:val="PL"/>
        <w:rPr>
          <w:lang w:eastAsia="zh-CN"/>
        </w:rPr>
      </w:pPr>
      <w:r w:rsidRPr="00533C32">
        <w:t xml:space="preserve">        - Event Exposure Subscription (Document)</w:t>
      </w:r>
    </w:p>
    <w:p w14:paraId="5635B213" w14:textId="77777777" w:rsidR="00234841" w:rsidRDefault="00234841" w:rsidP="00234841">
      <w:pPr>
        <w:pStyle w:val="PL"/>
      </w:pPr>
      <w:r>
        <w:t xml:space="preserve">      security:</w:t>
      </w:r>
    </w:p>
    <w:p w14:paraId="64FD5F23" w14:textId="77777777" w:rsidR="00234841" w:rsidRDefault="00234841" w:rsidP="00234841">
      <w:pPr>
        <w:pStyle w:val="PL"/>
      </w:pPr>
      <w:r>
        <w:t xml:space="preserve">        - {}</w:t>
      </w:r>
    </w:p>
    <w:p w14:paraId="6737B28E" w14:textId="77777777" w:rsidR="00234841" w:rsidRDefault="00234841" w:rsidP="00234841">
      <w:pPr>
        <w:pStyle w:val="PL"/>
      </w:pPr>
      <w:r>
        <w:t xml:space="preserve">        - oAuth2ClientCredentials:</w:t>
      </w:r>
    </w:p>
    <w:p w14:paraId="5EC9E08E" w14:textId="77777777" w:rsidR="00234841" w:rsidRDefault="00234841" w:rsidP="00234841">
      <w:pPr>
        <w:pStyle w:val="PL"/>
      </w:pPr>
      <w:r>
        <w:t xml:space="preserve">          - nudr-dr</w:t>
      </w:r>
    </w:p>
    <w:p w14:paraId="01B881CE" w14:textId="77777777" w:rsidR="00234841" w:rsidRDefault="00234841" w:rsidP="00234841">
      <w:pPr>
        <w:pStyle w:val="PL"/>
      </w:pPr>
      <w:r>
        <w:t xml:space="preserve">        - oAuth2ClientCredentials:</w:t>
      </w:r>
    </w:p>
    <w:p w14:paraId="1E5863A0" w14:textId="77777777" w:rsidR="00234841" w:rsidRDefault="00234841" w:rsidP="00234841">
      <w:pPr>
        <w:pStyle w:val="PL"/>
      </w:pPr>
      <w:r>
        <w:t xml:space="preserve">          - nudr-dr</w:t>
      </w:r>
    </w:p>
    <w:p w14:paraId="3FF2B5E9" w14:textId="77777777" w:rsidR="00234841" w:rsidRPr="00533C32" w:rsidRDefault="00234841" w:rsidP="00234841">
      <w:pPr>
        <w:pStyle w:val="PL"/>
        <w:rPr>
          <w:lang w:eastAsia="zh-CN"/>
        </w:rPr>
      </w:pPr>
      <w:r>
        <w:t xml:space="preserve">          - nudr-dr:subscription-data</w:t>
      </w:r>
    </w:p>
    <w:p w14:paraId="5D3992BF" w14:textId="77777777" w:rsidR="00234841" w:rsidRPr="00533C32" w:rsidRDefault="00234841" w:rsidP="00234841">
      <w:pPr>
        <w:pStyle w:val="PL"/>
      </w:pPr>
      <w:r w:rsidRPr="00533C32">
        <w:t xml:space="preserve">      parameters:</w:t>
      </w:r>
    </w:p>
    <w:p w14:paraId="04BF80D5" w14:textId="77777777" w:rsidR="00234841" w:rsidRPr="00533C32" w:rsidRDefault="00234841" w:rsidP="00234841">
      <w:pPr>
        <w:pStyle w:val="PL"/>
      </w:pPr>
      <w:r w:rsidRPr="00533C32">
        <w:t xml:space="preserve">        - name: ueId</w:t>
      </w:r>
    </w:p>
    <w:p w14:paraId="41BE1DE1" w14:textId="77777777" w:rsidR="00234841" w:rsidRPr="00533C32" w:rsidRDefault="00234841" w:rsidP="00234841">
      <w:pPr>
        <w:pStyle w:val="PL"/>
      </w:pPr>
      <w:r w:rsidRPr="00533C32">
        <w:t xml:space="preserve">          in: path</w:t>
      </w:r>
    </w:p>
    <w:p w14:paraId="358D2AEA" w14:textId="77777777" w:rsidR="00234841" w:rsidRPr="00533C32" w:rsidRDefault="00234841" w:rsidP="00234841">
      <w:pPr>
        <w:pStyle w:val="PL"/>
      </w:pPr>
      <w:r w:rsidRPr="00533C32">
        <w:t xml:space="preserve">          required: true</w:t>
      </w:r>
    </w:p>
    <w:p w14:paraId="03B41540" w14:textId="77777777" w:rsidR="00234841" w:rsidRPr="00533C32" w:rsidRDefault="00234841" w:rsidP="00234841">
      <w:pPr>
        <w:pStyle w:val="PL"/>
      </w:pPr>
      <w:r w:rsidRPr="00533C32">
        <w:t xml:space="preserve">          schema:</w:t>
      </w:r>
    </w:p>
    <w:p w14:paraId="2E9FDB3E" w14:textId="77777777" w:rsidR="00234841" w:rsidRPr="00533C32" w:rsidRDefault="00234841" w:rsidP="00234841">
      <w:pPr>
        <w:pStyle w:val="PL"/>
      </w:pPr>
      <w:r w:rsidRPr="00533C32">
        <w:t xml:space="preserve">            $ref: 'TS29571_CommonData.yaml#/components/schemas/VarUeId'</w:t>
      </w:r>
    </w:p>
    <w:p w14:paraId="45AAACB2" w14:textId="77777777" w:rsidR="00234841" w:rsidRPr="00533C32" w:rsidRDefault="00234841" w:rsidP="00234841">
      <w:pPr>
        <w:pStyle w:val="PL"/>
      </w:pPr>
      <w:r w:rsidRPr="00533C32">
        <w:t xml:space="preserve">        - name: subsId</w:t>
      </w:r>
    </w:p>
    <w:p w14:paraId="3FAFF3F8" w14:textId="77777777" w:rsidR="00234841" w:rsidRPr="00533C32" w:rsidRDefault="00234841" w:rsidP="00234841">
      <w:pPr>
        <w:pStyle w:val="PL"/>
      </w:pPr>
      <w:r w:rsidRPr="00533C32">
        <w:t xml:space="preserve">          in: path</w:t>
      </w:r>
    </w:p>
    <w:p w14:paraId="5C2F399F" w14:textId="77777777" w:rsidR="00234841" w:rsidRPr="00533C32" w:rsidRDefault="00234841" w:rsidP="00234841">
      <w:pPr>
        <w:pStyle w:val="PL"/>
      </w:pPr>
      <w:r w:rsidRPr="00533C32">
        <w:t xml:space="preserve">          required: true</w:t>
      </w:r>
    </w:p>
    <w:p w14:paraId="1AC2825F" w14:textId="77777777" w:rsidR="00234841" w:rsidRPr="00533C32" w:rsidRDefault="00234841" w:rsidP="00234841">
      <w:pPr>
        <w:pStyle w:val="PL"/>
      </w:pPr>
      <w:r w:rsidRPr="00533C32">
        <w:t xml:space="preserve">          description: Unique ID of the subscription to remove</w:t>
      </w:r>
    </w:p>
    <w:p w14:paraId="331048C9" w14:textId="77777777" w:rsidR="00234841" w:rsidRPr="00533C32" w:rsidRDefault="00234841" w:rsidP="00234841">
      <w:pPr>
        <w:pStyle w:val="PL"/>
      </w:pPr>
      <w:r w:rsidRPr="00533C32">
        <w:t xml:space="preserve">          schema:</w:t>
      </w:r>
    </w:p>
    <w:p w14:paraId="12C50B6F" w14:textId="77777777" w:rsidR="00234841" w:rsidRPr="00533C32" w:rsidRDefault="00234841" w:rsidP="00234841">
      <w:pPr>
        <w:pStyle w:val="PL"/>
      </w:pPr>
      <w:r w:rsidRPr="00533C32">
        <w:t xml:space="preserve">            type: string</w:t>
      </w:r>
    </w:p>
    <w:p w14:paraId="2C544E95" w14:textId="77777777" w:rsidR="00234841" w:rsidRPr="00533C32" w:rsidRDefault="00234841" w:rsidP="00234841">
      <w:pPr>
        <w:pStyle w:val="PL"/>
      </w:pPr>
      <w:r w:rsidRPr="00533C32">
        <w:t xml:space="preserve">      responses:</w:t>
      </w:r>
    </w:p>
    <w:p w14:paraId="395778E1" w14:textId="77777777" w:rsidR="00234841" w:rsidRPr="00533C32" w:rsidRDefault="00234841" w:rsidP="00234841">
      <w:pPr>
        <w:pStyle w:val="PL"/>
      </w:pPr>
      <w:r w:rsidRPr="00533C32">
        <w:t xml:space="preserve">        '20</w:t>
      </w:r>
      <w:r>
        <w:t>0</w:t>
      </w:r>
      <w:r w:rsidRPr="00533C32">
        <w:t>':</w:t>
      </w:r>
    </w:p>
    <w:p w14:paraId="6BC525E7" w14:textId="77777777" w:rsidR="00234841" w:rsidRPr="00533C32" w:rsidRDefault="00234841" w:rsidP="00234841">
      <w:pPr>
        <w:pStyle w:val="PL"/>
      </w:pPr>
      <w:r w:rsidRPr="00533C32">
        <w:t xml:space="preserve">          description: Expected response to a valid request</w:t>
      </w:r>
    </w:p>
    <w:p w14:paraId="054C0AC7" w14:textId="77777777" w:rsidR="00234841" w:rsidRPr="00533C32" w:rsidRDefault="00234841" w:rsidP="00234841">
      <w:pPr>
        <w:pStyle w:val="PL"/>
      </w:pPr>
      <w:r w:rsidRPr="00533C32">
        <w:lastRenderedPageBreak/>
        <w:t xml:space="preserve">          content:</w:t>
      </w:r>
    </w:p>
    <w:p w14:paraId="51463182" w14:textId="77777777" w:rsidR="00234841" w:rsidRPr="00533C32" w:rsidRDefault="00234841" w:rsidP="00234841">
      <w:pPr>
        <w:pStyle w:val="PL"/>
      </w:pPr>
      <w:r w:rsidRPr="00533C32">
        <w:t xml:space="preserve">            application/json:</w:t>
      </w:r>
    </w:p>
    <w:p w14:paraId="0CE6316E" w14:textId="77777777" w:rsidR="00234841" w:rsidRPr="00533C32" w:rsidRDefault="00234841" w:rsidP="00234841">
      <w:pPr>
        <w:pStyle w:val="PL"/>
      </w:pPr>
      <w:r w:rsidRPr="00533C32">
        <w:t xml:space="preserve">              schema:</w:t>
      </w:r>
    </w:p>
    <w:p w14:paraId="7602FD55" w14:textId="77777777" w:rsidR="00234841" w:rsidRPr="00533C32" w:rsidRDefault="00234841" w:rsidP="00234841">
      <w:pPr>
        <w:pStyle w:val="PL"/>
      </w:pPr>
      <w:r w:rsidRPr="00533C32">
        <w:t xml:space="preserve">               items:</w:t>
      </w:r>
    </w:p>
    <w:p w14:paraId="6BBDA4CE" w14:textId="77777777" w:rsidR="00234841" w:rsidRPr="00533C32" w:rsidRDefault="00234841" w:rsidP="00234841">
      <w:pPr>
        <w:pStyle w:val="PL"/>
      </w:pPr>
      <w:r w:rsidRPr="00533C32">
        <w:t xml:space="preserve">                $ref: '#/components/schemas/EeSubscription'</w:t>
      </w:r>
    </w:p>
    <w:p w14:paraId="656867A6" w14:textId="77777777" w:rsidR="00234841" w:rsidRDefault="00234841" w:rsidP="00234841">
      <w:pPr>
        <w:pStyle w:val="PL"/>
        <w:rPr>
          <w:lang w:eastAsia="zh-CN"/>
        </w:rPr>
      </w:pPr>
      <w:r w:rsidRPr="00533C32">
        <w:t xml:space="preserve">        default:</w:t>
      </w:r>
    </w:p>
    <w:p w14:paraId="715D2C09"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E6F4238" w14:textId="77777777" w:rsidR="00234841" w:rsidRPr="008E0286" w:rsidRDefault="00234841" w:rsidP="00234841">
      <w:pPr>
        <w:pStyle w:val="PL"/>
        <w:rPr>
          <w:lang w:eastAsia="zh-CN"/>
        </w:rPr>
      </w:pPr>
    </w:p>
    <w:p w14:paraId="2D4C1604" w14:textId="77777777" w:rsidR="00234841" w:rsidRPr="00533C32" w:rsidRDefault="00234841" w:rsidP="00234841">
      <w:pPr>
        <w:pStyle w:val="PL"/>
      </w:pPr>
      <w:r w:rsidRPr="00533C32">
        <w:t xml:space="preserve">  /subscription-data/{ueId}/context-data/ee-subscriptions/{subsId}/amf-subscriptions:</w:t>
      </w:r>
    </w:p>
    <w:p w14:paraId="5AF56FB8" w14:textId="77777777" w:rsidR="00234841" w:rsidRPr="00533C32" w:rsidRDefault="00234841" w:rsidP="00234841">
      <w:pPr>
        <w:pStyle w:val="PL"/>
      </w:pPr>
      <w:r w:rsidRPr="00533C32">
        <w:t xml:space="preserve">    put:</w:t>
      </w:r>
    </w:p>
    <w:p w14:paraId="14CBBEA3" w14:textId="77777777" w:rsidR="00234841" w:rsidRPr="00533C32" w:rsidRDefault="00234841" w:rsidP="00234841">
      <w:pPr>
        <w:pStyle w:val="PL"/>
      </w:pPr>
      <w:r w:rsidRPr="00533C32">
        <w:t xml:space="preserve">      summary: Create AmfSubscriptions for an individual ee subscriptions of a UE</w:t>
      </w:r>
    </w:p>
    <w:p w14:paraId="675D300E" w14:textId="77777777" w:rsidR="00234841" w:rsidRPr="00533C32" w:rsidRDefault="00234841" w:rsidP="00234841">
      <w:pPr>
        <w:pStyle w:val="PL"/>
      </w:pPr>
      <w:r w:rsidRPr="00533C32">
        <w:t xml:space="preserve">      operationId: Create AMF Subscriptions</w:t>
      </w:r>
    </w:p>
    <w:p w14:paraId="7D0975CE" w14:textId="77777777" w:rsidR="00234841" w:rsidRPr="00533C32" w:rsidRDefault="00234841" w:rsidP="00234841">
      <w:pPr>
        <w:pStyle w:val="PL"/>
      </w:pPr>
      <w:r w:rsidRPr="00533C32">
        <w:t xml:space="preserve">      tags:</w:t>
      </w:r>
    </w:p>
    <w:p w14:paraId="6EF94F2D" w14:textId="77777777" w:rsidR="00234841" w:rsidRDefault="00234841" w:rsidP="00234841">
      <w:pPr>
        <w:pStyle w:val="PL"/>
        <w:rPr>
          <w:lang w:eastAsia="zh-CN"/>
        </w:rPr>
      </w:pPr>
      <w:r w:rsidRPr="00533C32">
        <w:t xml:space="preserve">        - AMF Subscription Info (Document)</w:t>
      </w:r>
    </w:p>
    <w:p w14:paraId="6D5F6E8D" w14:textId="77777777" w:rsidR="00234841" w:rsidRDefault="00234841" w:rsidP="00234841">
      <w:pPr>
        <w:pStyle w:val="PL"/>
      </w:pPr>
      <w:r>
        <w:t xml:space="preserve">      security:</w:t>
      </w:r>
    </w:p>
    <w:p w14:paraId="01210526" w14:textId="77777777" w:rsidR="00234841" w:rsidRDefault="00234841" w:rsidP="00234841">
      <w:pPr>
        <w:pStyle w:val="PL"/>
      </w:pPr>
      <w:r>
        <w:t xml:space="preserve">        - {}</w:t>
      </w:r>
    </w:p>
    <w:p w14:paraId="6ACF21E6" w14:textId="77777777" w:rsidR="00234841" w:rsidRDefault="00234841" w:rsidP="00234841">
      <w:pPr>
        <w:pStyle w:val="PL"/>
      </w:pPr>
      <w:r>
        <w:t xml:space="preserve">        - oAuth2ClientCredentials:</w:t>
      </w:r>
    </w:p>
    <w:p w14:paraId="27545D02" w14:textId="77777777" w:rsidR="00234841" w:rsidRDefault="00234841" w:rsidP="00234841">
      <w:pPr>
        <w:pStyle w:val="PL"/>
      </w:pPr>
      <w:r>
        <w:t xml:space="preserve">          - nudr-dr</w:t>
      </w:r>
    </w:p>
    <w:p w14:paraId="6A80DCAE" w14:textId="77777777" w:rsidR="00234841" w:rsidRDefault="00234841" w:rsidP="00234841">
      <w:pPr>
        <w:pStyle w:val="PL"/>
      </w:pPr>
      <w:r>
        <w:t xml:space="preserve">        - oAuth2ClientCredentials:</w:t>
      </w:r>
    </w:p>
    <w:p w14:paraId="6C9EFFEF" w14:textId="77777777" w:rsidR="00234841" w:rsidRDefault="00234841" w:rsidP="00234841">
      <w:pPr>
        <w:pStyle w:val="PL"/>
      </w:pPr>
      <w:r>
        <w:t xml:space="preserve">          - nudr-dr</w:t>
      </w:r>
    </w:p>
    <w:p w14:paraId="2ACD7647" w14:textId="77777777" w:rsidR="00234841" w:rsidRPr="00533C32" w:rsidRDefault="00234841" w:rsidP="00234841">
      <w:pPr>
        <w:pStyle w:val="PL"/>
        <w:rPr>
          <w:lang w:eastAsia="zh-CN"/>
        </w:rPr>
      </w:pPr>
      <w:r>
        <w:t xml:space="preserve">          - nudr-dr:subscription-data</w:t>
      </w:r>
    </w:p>
    <w:p w14:paraId="273F3E69" w14:textId="77777777" w:rsidR="00234841" w:rsidRPr="00533C32" w:rsidRDefault="00234841" w:rsidP="00234841">
      <w:pPr>
        <w:pStyle w:val="PL"/>
      </w:pPr>
      <w:r w:rsidRPr="00533C32">
        <w:t xml:space="preserve">      parameters:</w:t>
      </w:r>
    </w:p>
    <w:p w14:paraId="404A19F6" w14:textId="77777777" w:rsidR="00234841" w:rsidRPr="00533C32" w:rsidRDefault="00234841" w:rsidP="00234841">
      <w:pPr>
        <w:pStyle w:val="PL"/>
      </w:pPr>
      <w:r w:rsidRPr="00533C32">
        <w:t xml:space="preserve">        - name: ueId</w:t>
      </w:r>
    </w:p>
    <w:p w14:paraId="75D2C7B5" w14:textId="77777777" w:rsidR="00234841" w:rsidRPr="00533C32" w:rsidRDefault="00234841" w:rsidP="00234841">
      <w:pPr>
        <w:pStyle w:val="PL"/>
      </w:pPr>
      <w:r w:rsidRPr="00533C32">
        <w:t xml:space="preserve">          in: path</w:t>
      </w:r>
    </w:p>
    <w:p w14:paraId="324466B0" w14:textId="77777777" w:rsidR="00234841" w:rsidRPr="00533C32" w:rsidRDefault="00234841" w:rsidP="00234841">
      <w:pPr>
        <w:pStyle w:val="PL"/>
      </w:pPr>
      <w:r w:rsidRPr="00533C32">
        <w:t xml:space="preserve">          required: true</w:t>
      </w:r>
    </w:p>
    <w:p w14:paraId="05243233" w14:textId="77777777" w:rsidR="00234841" w:rsidRPr="00533C32" w:rsidRDefault="00234841" w:rsidP="00234841">
      <w:pPr>
        <w:pStyle w:val="PL"/>
      </w:pPr>
      <w:r w:rsidRPr="00533C32">
        <w:t xml:space="preserve">          schema:</w:t>
      </w:r>
    </w:p>
    <w:p w14:paraId="58A69436" w14:textId="77777777" w:rsidR="00234841" w:rsidRPr="00533C32" w:rsidRDefault="00234841" w:rsidP="00234841">
      <w:pPr>
        <w:pStyle w:val="PL"/>
      </w:pPr>
      <w:r w:rsidRPr="00533C32">
        <w:t xml:space="preserve">            $ref: 'TS29571_CommonData.yaml#/components/schemas/VarUeId'</w:t>
      </w:r>
    </w:p>
    <w:p w14:paraId="0990B29D" w14:textId="77777777" w:rsidR="00234841" w:rsidRPr="00533C32" w:rsidRDefault="00234841" w:rsidP="00234841">
      <w:pPr>
        <w:pStyle w:val="PL"/>
      </w:pPr>
      <w:r w:rsidRPr="00533C32">
        <w:t xml:space="preserve">        - name: subsId</w:t>
      </w:r>
    </w:p>
    <w:p w14:paraId="0F20E018" w14:textId="77777777" w:rsidR="00234841" w:rsidRPr="00533C32" w:rsidRDefault="00234841" w:rsidP="00234841">
      <w:pPr>
        <w:pStyle w:val="PL"/>
      </w:pPr>
      <w:r w:rsidRPr="00533C32">
        <w:t xml:space="preserve">          in: path</w:t>
      </w:r>
    </w:p>
    <w:p w14:paraId="7B41AEE3" w14:textId="77777777" w:rsidR="00234841" w:rsidRPr="00533C32" w:rsidRDefault="00234841" w:rsidP="00234841">
      <w:pPr>
        <w:pStyle w:val="PL"/>
      </w:pPr>
      <w:r w:rsidRPr="00533C32">
        <w:t xml:space="preserve">          required: true</w:t>
      </w:r>
    </w:p>
    <w:p w14:paraId="21DF472F" w14:textId="77777777" w:rsidR="00234841" w:rsidRPr="00533C32" w:rsidRDefault="00234841" w:rsidP="00234841">
      <w:pPr>
        <w:pStyle w:val="PL"/>
      </w:pPr>
      <w:r w:rsidRPr="00533C32">
        <w:t xml:space="preserve">          schema:</w:t>
      </w:r>
    </w:p>
    <w:p w14:paraId="0DBA8E59" w14:textId="77777777" w:rsidR="00234841" w:rsidRPr="00533C32" w:rsidRDefault="00234841" w:rsidP="00234841">
      <w:pPr>
        <w:pStyle w:val="PL"/>
      </w:pPr>
      <w:r w:rsidRPr="00533C32">
        <w:t xml:space="preserve">            type: string</w:t>
      </w:r>
    </w:p>
    <w:p w14:paraId="48F3AF9E" w14:textId="77777777" w:rsidR="00234841" w:rsidRPr="00533C32" w:rsidRDefault="00234841" w:rsidP="00234841">
      <w:pPr>
        <w:pStyle w:val="PL"/>
      </w:pPr>
      <w:r w:rsidRPr="00533C32">
        <w:t xml:space="preserve">      requestBody:</w:t>
      </w:r>
    </w:p>
    <w:p w14:paraId="47A51E95" w14:textId="77777777" w:rsidR="00234841" w:rsidRPr="00533C32" w:rsidRDefault="00234841" w:rsidP="00234841">
      <w:pPr>
        <w:pStyle w:val="PL"/>
      </w:pPr>
      <w:r w:rsidRPr="00533C32">
        <w:t xml:space="preserve">        content:</w:t>
      </w:r>
    </w:p>
    <w:p w14:paraId="24932055" w14:textId="77777777" w:rsidR="00234841" w:rsidRPr="00533C32" w:rsidRDefault="00234841" w:rsidP="00234841">
      <w:pPr>
        <w:pStyle w:val="PL"/>
      </w:pPr>
      <w:r w:rsidRPr="00533C32">
        <w:t xml:space="preserve">          application/json:</w:t>
      </w:r>
    </w:p>
    <w:p w14:paraId="3B4C2D6D" w14:textId="77777777" w:rsidR="00234841" w:rsidRPr="00533C32" w:rsidRDefault="00234841" w:rsidP="00234841">
      <w:pPr>
        <w:pStyle w:val="PL"/>
      </w:pPr>
      <w:r w:rsidRPr="00533C32">
        <w:t xml:space="preserve">            schema:</w:t>
      </w:r>
    </w:p>
    <w:p w14:paraId="7477928D" w14:textId="77777777" w:rsidR="00234841" w:rsidRPr="00533C32" w:rsidRDefault="00234841" w:rsidP="00234841">
      <w:pPr>
        <w:pStyle w:val="PL"/>
      </w:pPr>
      <w:r w:rsidRPr="00533C32">
        <w:t xml:space="preserve">              type: array</w:t>
      </w:r>
    </w:p>
    <w:p w14:paraId="2A3E10E7" w14:textId="77777777" w:rsidR="00234841" w:rsidRPr="00533C32" w:rsidRDefault="00234841" w:rsidP="00234841">
      <w:pPr>
        <w:pStyle w:val="PL"/>
      </w:pPr>
      <w:r w:rsidRPr="00533C32">
        <w:t xml:space="preserve">              items:</w:t>
      </w:r>
    </w:p>
    <w:p w14:paraId="2A1B3421" w14:textId="77777777" w:rsidR="00234841" w:rsidRPr="00533C32" w:rsidRDefault="00234841" w:rsidP="00234841">
      <w:pPr>
        <w:pStyle w:val="PL"/>
      </w:pPr>
      <w:r w:rsidRPr="00533C32">
        <w:t xml:space="preserve">                $ref: '#/components/schemas/AmfSubscriptionInfo'</w:t>
      </w:r>
    </w:p>
    <w:p w14:paraId="70AB9107" w14:textId="77777777" w:rsidR="00234841" w:rsidRPr="00533C32" w:rsidRDefault="00234841" w:rsidP="00234841">
      <w:pPr>
        <w:pStyle w:val="PL"/>
      </w:pPr>
      <w:r w:rsidRPr="00533C32">
        <w:t xml:space="preserve">              minItems: 1</w:t>
      </w:r>
    </w:p>
    <w:p w14:paraId="00E7BED8" w14:textId="77777777" w:rsidR="00234841" w:rsidRPr="00533C32" w:rsidRDefault="00234841" w:rsidP="00234841">
      <w:pPr>
        <w:pStyle w:val="PL"/>
      </w:pPr>
      <w:r w:rsidRPr="00533C32">
        <w:t xml:space="preserve">        required: true</w:t>
      </w:r>
    </w:p>
    <w:p w14:paraId="55911D57" w14:textId="77777777" w:rsidR="00234841" w:rsidRPr="00533C32" w:rsidRDefault="00234841" w:rsidP="00234841">
      <w:pPr>
        <w:pStyle w:val="PL"/>
      </w:pPr>
      <w:r w:rsidRPr="00533C32">
        <w:t xml:space="preserve">      responses:</w:t>
      </w:r>
    </w:p>
    <w:p w14:paraId="3B1F6747" w14:textId="77777777" w:rsidR="00234841" w:rsidRPr="00533C32" w:rsidRDefault="00234841" w:rsidP="00234841">
      <w:pPr>
        <w:pStyle w:val="PL"/>
      </w:pPr>
      <w:r w:rsidRPr="00533C32">
        <w:t xml:space="preserve">        '204':</w:t>
      </w:r>
    </w:p>
    <w:p w14:paraId="3EC9D779" w14:textId="77777777" w:rsidR="00234841" w:rsidRPr="00533C32" w:rsidRDefault="00234841" w:rsidP="00234841">
      <w:pPr>
        <w:pStyle w:val="PL"/>
      </w:pPr>
      <w:r w:rsidRPr="00533C32">
        <w:t xml:space="preserve">          description: Upon success, an empty response body shall be returned</w:t>
      </w:r>
    </w:p>
    <w:p w14:paraId="605C1E23" w14:textId="77777777" w:rsidR="00234841" w:rsidRDefault="00234841" w:rsidP="00234841">
      <w:pPr>
        <w:pStyle w:val="PL"/>
      </w:pPr>
      <w:r>
        <w:t xml:space="preserve">        '201':</w:t>
      </w:r>
    </w:p>
    <w:p w14:paraId="48FD151B" w14:textId="77777777" w:rsidR="00234841" w:rsidRDefault="00234841" w:rsidP="00234841">
      <w:pPr>
        <w:pStyle w:val="PL"/>
      </w:pPr>
      <w:r>
        <w:t xml:space="preserve">          description: Upon successful creation, the created resource shall be returned</w:t>
      </w:r>
    </w:p>
    <w:p w14:paraId="301F9855" w14:textId="77777777" w:rsidR="00234841" w:rsidRDefault="00234841" w:rsidP="00234841">
      <w:pPr>
        <w:pStyle w:val="PL"/>
      </w:pPr>
      <w:r>
        <w:lastRenderedPageBreak/>
        <w:t xml:space="preserve">          content:</w:t>
      </w:r>
    </w:p>
    <w:p w14:paraId="4723C175" w14:textId="77777777" w:rsidR="00234841" w:rsidRDefault="00234841" w:rsidP="00234841">
      <w:pPr>
        <w:pStyle w:val="PL"/>
      </w:pPr>
      <w:r>
        <w:t xml:space="preserve">            application/json:</w:t>
      </w:r>
    </w:p>
    <w:p w14:paraId="41C17168" w14:textId="77777777" w:rsidR="00234841" w:rsidRDefault="00234841" w:rsidP="00234841">
      <w:pPr>
        <w:pStyle w:val="PL"/>
      </w:pPr>
      <w:r>
        <w:t xml:space="preserve">              schema:</w:t>
      </w:r>
    </w:p>
    <w:p w14:paraId="35287CB2" w14:textId="77777777" w:rsidR="00234841" w:rsidRDefault="00234841" w:rsidP="00234841">
      <w:pPr>
        <w:pStyle w:val="PL"/>
      </w:pPr>
      <w:r>
        <w:t xml:space="preserve">                type: array</w:t>
      </w:r>
    </w:p>
    <w:p w14:paraId="6D44914D" w14:textId="77777777" w:rsidR="00234841" w:rsidRDefault="00234841" w:rsidP="00234841">
      <w:pPr>
        <w:pStyle w:val="PL"/>
      </w:pPr>
      <w:r>
        <w:t xml:space="preserve">                items:</w:t>
      </w:r>
    </w:p>
    <w:p w14:paraId="7A87329A" w14:textId="77777777" w:rsidR="00234841" w:rsidRDefault="00234841" w:rsidP="00234841">
      <w:pPr>
        <w:pStyle w:val="PL"/>
      </w:pPr>
      <w:r>
        <w:t xml:space="preserve">                  $ref: '#/components/schemas/AmfSubscriptionInfo'</w:t>
      </w:r>
    </w:p>
    <w:p w14:paraId="2FAD330F" w14:textId="77777777" w:rsidR="00234841" w:rsidRDefault="00234841" w:rsidP="00234841">
      <w:pPr>
        <w:pStyle w:val="PL"/>
      </w:pPr>
      <w:r>
        <w:t xml:space="preserve">                minItems: 1</w:t>
      </w:r>
    </w:p>
    <w:p w14:paraId="228C9CB2" w14:textId="77777777" w:rsidR="00234841" w:rsidRDefault="00234841" w:rsidP="00234841">
      <w:pPr>
        <w:pStyle w:val="PL"/>
        <w:rPr>
          <w:lang w:eastAsia="zh-CN"/>
        </w:rPr>
      </w:pPr>
      <w:r w:rsidRPr="00533C32">
        <w:t xml:space="preserve">        default:</w:t>
      </w:r>
    </w:p>
    <w:p w14:paraId="07640EC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4972E3A" w14:textId="77777777" w:rsidR="00234841" w:rsidRDefault="00234841" w:rsidP="00234841">
      <w:pPr>
        <w:pStyle w:val="PL"/>
        <w:rPr>
          <w:lang w:eastAsia="zh-CN"/>
        </w:rPr>
      </w:pPr>
    </w:p>
    <w:p w14:paraId="56D52350" w14:textId="77777777" w:rsidR="00234841" w:rsidRPr="00533C32" w:rsidRDefault="00234841" w:rsidP="00234841">
      <w:pPr>
        <w:pStyle w:val="PL"/>
      </w:pPr>
      <w:r w:rsidRPr="00533C32">
        <w:t xml:space="preserve">    delete:</w:t>
      </w:r>
    </w:p>
    <w:p w14:paraId="49B88F66" w14:textId="77777777" w:rsidR="00234841" w:rsidRPr="00533C32" w:rsidRDefault="00234841" w:rsidP="00234841">
      <w:pPr>
        <w:pStyle w:val="PL"/>
      </w:pPr>
      <w:r w:rsidRPr="00533C32">
        <w:t xml:space="preserve">      summary: Deletes AMF Subscription Info for an eeSubscription</w:t>
      </w:r>
    </w:p>
    <w:p w14:paraId="48622601" w14:textId="77777777" w:rsidR="00234841" w:rsidRPr="00533C32" w:rsidRDefault="00234841" w:rsidP="00234841">
      <w:pPr>
        <w:pStyle w:val="PL"/>
      </w:pPr>
      <w:r w:rsidRPr="00533C32">
        <w:t xml:space="preserve">      operationId: RemoveAmfSubscriptionsInfo</w:t>
      </w:r>
    </w:p>
    <w:p w14:paraId="7858C80E" w14:textId="77777777" w:rsidR="00234841" w:rsidRPr="00533C32" w:rsidRDefault="00234841" w:rsidP="00234841">
      <w:pPr>
        <w:pStyle w:val="PL"/>
      </w:pPr>
      <w:r w:rsidRPr="00533C32">
        <w:t xml:space="preserve">      tags:</w:t>
      </w:r>
    </w:p>
    <w:p w14:paraId="00FFBD2C" w14:textId="77777777" w:rsidR="00234841" w:rsidRDefault="00234841" w:rsidP="00234841">
      <w:pPr>
        <w:pStyle w:val="PL"/>
        <w:rPr>
          <w:lang w:eastAsia="zh-CN"/>
        </w:rPr>
      </w:pPr>
      <w:r w:rsidRPr="00533C32">
        <w:t xml:space="preserve">        - Event AMF Subscription Info (Document)</w:t>
      </w:r>
    </w:p>
    <w:p w14:paraId="6E08ECAA" w14:textId="77777777" w:rsidR="00234841" w:rsidRDefault="00234841" w:rsidP="00234841">
      <w:pPr>
        <w:pStyle w:val="PL"/>
      </w:pPr>
      <w:r>
        <w:t xml:space="preserve">      security:</w:t>
      </w:r>
    </w:p>
    <w:p w14:paraId="676C31FD" w14:textId="77777777" w:rsidR="00234841" w:rsidRDefault="00234841" w:rsidP="00234841">
      <w:pPr>
        <w:pStyle w:val="PL"/>
      </w:pPr>
      <w:r>
        <w:t xml:space="preserve">        - {}</w:t>
      </w:r>
    </w:p>
    <w:p w14:paraId="3CC6A26F" w14:textId="77777777" w:rsidR="00234841" w:rsidRDefault="00234841" w:rsidP="00234841">
      <w:pPr>
        <w:pStyle w:val="PL"/>
      </w:pPr>
      <w:r>
        <w:t xml:space="preserve">        - oAuth2ClientCredentials:</w:t>
      </w:r>
    </w:p>
    <w:p w14:paraId="2B5248E7" w14:textId="77777777" w:rsidR="00234841" w:rsidRDefault="00234841" w:rsidP="00234841">
      <w:pPr>
        <w:pStyle w:val="PL"/>
      </w:pPr>
      <w:r>
        <w:t xml:space="preserve">          - nudr-dr</w:t>
      </w:r>
    </w:p>
    <w:p w14:paraId="0EC391D3" w14:textId="77777777" w:rsidR="00234841" w:rsidRDefault="00234841" w:rsidP="00234841">
      <w:pPr>
        <w:pStyle w:val="PL"/>
      </w:pPr>
      <w:r>
        <w:t xml:space="preserve">        - oAuth2ClientCredentials:</w:t>
      </w:r>
    </w:p>
    <w:p w14:paraId="7FBDFF33" w14:textId="77777777" w:rsidR="00234841" w:rsidRDefault="00234841" w:rsidP="00234841">
      <w:pPr>
        <w:pStyle w:val="PL"/>
      </w:pPr>
      <w:r>
        <w:t xml:space="preserve">          - nudr-dr</w:t>
      </w:r>
    </w:p>
    <w:p w14:paraId="36F44688" w14:textId="77777777" w:rsidR="00234841" w:rsidRPr="00533C32" w:rsidRDefault="00234841" w:rsidP="00234841">
      <w:pPr>
        <w:pStyle w:val="PL"/>
        <w:rPr>
          <w:lang w:eastAsia="zh-CN"/>
        </w:rPr>
      </w:pPr>
      <w:r>
        <w:t xml:space="preserve">          - nudr-dr:subscription-data</w:t>
      </w:r>
    </w:p>
    <w:p w14:paraId="5442A4C0" w14:textId="77777777" w:rsidR="00234841" w:rsidRPr="00533C32" w:rsidRDefault="00234841" w:rsidP="00234841">
      <w:pPr>
        <w:pStyle w:val="PL"/>
      </w:pPr>
      <w:r w:rsidRPr="00533C32">
        <w:t xml:space="preserve">      parameters:</w:t>
      </w:r>
    </w:p>
    <w:p w14:paraId="1BB72F52" w14:textId="77777777" w:rsidR="00234841" w:rsidRPr="00533C32" w:rsidRDefault="00234841" w:rsidP="00234841">
      <w:pPr>
        <w:pStyle w:val="PL"/>
      </w:pPr>
      <w:r w:rsidRPr="00533C32">
        <w:t xml:space="preserve">        - name: ueId</w:t>
      </w:r>
    </w:p>
    <w:p w14:paraId="5D9F20E6" w14:textId="77777777" w:rsidR="00234841" w:rsidRPr="00533C32" w:rsidRDefault="00234841" w:rsidP="00234841">
      <w:pPr>
        <w:pStyle w:val="PL"/>
      </w:pPr>
      <w:r w:rsidRPr="00533C32">
        <w:t xml:space="preserve">          in: path</w:t>
      </w:r>
    </w:p>
    <w:p w14:paraId="3CBDF5AA" w14:textId="77777777" w:rsidR="00234841" w:rsidRPr="00533C32" w:rsidRDefault="00234841" w:rsidP="00234841">
      <w:pPr>
        <w:pStyle w:val="PL"/>
      </w:pPr>
      <w:r w:rsidRPr="00533C32">
        <w:t xml:space="preserve">          required: true</w:t>
      </w:r>
    </w:p>
    <w:p w14:paraId="5E8659FD" w14:textId="77777777" w:rsidR="00234841" w:rsidRPr="00533C32" w:rsidRDefault="00234841" w:rsidP="00234841">
      <w:pPr>
        <w:pStyle w:val="PL"/>
      </w:pPr>
      <w:r w:rsidRPr="00533C32">
        <w:t xml:space="preserve">          schema:</w:t>
      </w:r>
    </w:p>
    <w:p w14:paraId="633739F1" w14:textId="77777777" w:rsidR="00234841" w:rsidRPr="00533C32" w:rsidRDefault="00234841" w:rsidP="00234841">
      <w:pPr>
        <w:pStyle w:val="PL"/>
      </w:pPr>
      <w:r w:rsidRPr="00533C32">
        <w:t xml:space="preserve">            $ref: 'TS29571_CommonData.yaml#/components/schemas/VarUeId'</w:t>
      </w:r>
    </w:p>
    <w:p w14:paraId="58B6B621" w14:textId="77777777" w:rsidR="00234841" w:rsidRPr="00533C32" w:rsidRDefault="00234841" w:rsidP="00234841">
      <w:pPr>
        <w:pStyle w:val="PL"/>
      </w:pPr>
      <w:r w:rsidRPr="00533C32">
        <w:t xml:space="preserve">        - name: subsId</w:t>
      </w:r>
    </w:p>
    <w:p w14:paraId="7475F92F" w14:textId="77777777" w:rsidR="00234841" w:rsidRPr="00533C32" w:rsidRDefault="00234841" w:rsidP="00234841">
      <w:pPr>
        <w:pStyle w:val="PL"/>
      </w:pPr>
      <w:r w:rsidRPr="00533C32">
        <w:t xml:space="preserve">          in: path</w:t>
      </w:r>
    </w:p>
    <w:p w14:paraId="6CE5812C" w14:textId="77777777" w:rsidR="00234841" w:rsidRPr="00533C32" w:rsidRDefault="00234841" w:rsidP="00234841">
      <w:pPr>
        <w:pStyle w:val="PL"/>
      </w:pPr>
      <w:r w:rsidRPr="00533C32">
        <w:t xml:space="preserve">          required: true</w:t>
      </w:r>
    </w:p>
    <w:p w14:paraId="3B9973FD" w14:textId="77777777" w:rsidR="00234841" w:rsidRPr="00533C32" w:rsidRDefault="00234841" w:rsidP="00234841">
      <w:pPr>
        <w:pStyle w:val="PL"/>
      </w:pPr>
      <w:r w:rsidRPr="00533C32">
        <w:t xml:space="preserve">          schema:</w:t>
      </w:r>
    </w:p>
    <w:p w14:paraId="09038642" w14:textId="77777777" w:rsidR="00234841" w:rsidRPr="00533C32" w:rsidRDefault="00234841" w:rsidP="00234841">
      <w:pPr>
        <w:pStyle w:val="PL"/>
      </w:pPr>
      <w:r w:rsidRPr="00533C32">
        <w:t xml:space="preserve">            type: string</w:t>
      </w:r>
    </w:p>
    <w:p w14:paraId="6742412E" w14:textId="77777777" w:rsidR="00234841" w:rsidRPr="00533C32" w:rsidRDefault="00234841" w:rsidP="00234841">
      <w:pPr>
        <w:pStyle w:val="PL"/>
      </w:pPr>
      <w:r w:rsidRPr="00533C32">
        <w:t xml:space="preserve">      responses:</w:t>
      </w:r>
    </w:p>
    <w:p w14:paraId="73CB6C2E" w14:textId="77777777" w:rsidR="00234841" w:rsidRPr="00533C32" w:rsidRDefault="00234841" w:rsidP="00234841">
      <w:pPr>
        <w:pStyle w:val="PL"/>
      </w:pPr>
      <w:r w:rsidRPr="00533C32">
        <w:t xml:space="preserve">        '204':</w:t>
      </w:r>
    </w:p>
    <w:p w14:paraId="5E02252F" w14:textId="77777777" w:rsidR="00234841" w:rsidRDefault="00234841" w:rsidP="00234841">
      <w:pPr>
        <w:pStyle w:val="PL"/>
        <w:rPr>
          <w:lang w:eastAsia="zh-CN"/>
        </w:rPr>
      </w:pPr>
      <w:r w:rsidRPr="00533C32">
        <w:t xml:space="preserve">          description: Expected response to a successful subscription removal</w:t>
      </w:r>
    </w:p>
    <w:p w14:paraId="13595B50" w14:textId="77777777" w:rsidR="00234841" w:rsidRPr="00533C32" w:rsidRDefault="00234841" w:rsidP="00234841">
      <w:pPr>
        <w:pStyle w:val="PL"/>
      </w:pPr>
      <w:r w:rsidRPr="00533C32">
        <w:t xml:space="preserve">        default:</w:t>
      </w:r>
    </w:p>
    <w:p w14:paraId="6610BA5E"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2ACA8BBB" w14:textId="77777777" w:rsidR="00234841" w:rsidRPr="00533C32" w:rsidRDefault="00234841" w:rsidP="00234841">
      <w:pPr>
        <w:pStyle w:val="PL"/>
        <w:rPr>
          <w:lang w:eastAsia="zh-CN"/>
        </w:rPr>
      </w:pPr>
    </w:p>
    <w:p w14:paraId="375F47C5" w14:textId="77777777" w:rsidR="00234841" w:rsidRPr="00533C32" w:rsidRDefault="00234841" w:rsidP="00234841">
      <w:pPr>
        <w:pStyle w:val="PL"/>
      </w:pPr>
      <w:r w:rsidRPr="00533C32">
        <w:t xml:space="preserve">    patch:</w:t>
      </w:r>
    </w:p>
    <w:p w14:paraId="5D512B4E" w14:textId="77777777" w:rsidR="00234841" w:rsidRPr="00533C32" w:rsidRDefault="00234841" w:rsidP="00234841">
      <w:pPr>
        <w:pStyle w:val="PL"/>
        <w:rPr>
          <w:lang w:eastAsia="zh-CN"/>
        </w:rPr>
      </w:pPr>
      <w:r w:rsidRPr="00533C32">
        <w:t xml:space="preserve">      summary: modify the AMF Subscription Info</w:t>
      </w:r>
    </w:p>
    <w:p w14:paraId="0DF727E8" w14:textId="77777777" w:rsidR="00234841" w:rsidRPr="00533C32" w:rsidRDefault="00234841" w:rsidP="00234841">
      <w:pPr>
        <w:pStyle w:val="PL"/>
      </w:pPr>
      <w:r w:rsidRPr="00533C32">
        <w:t xml:space="preserve">      operationId: ModifyAmfSubscriptionInfo</w:t>
      </w:r>
    </w:p>
    <w:p w14:paraId="5DC29737" w14:textId="77777777" w:rsidR="00234841" w:rsidRPr="00533C32" w:rsidRDefault="00234841" w:rsidP="00234841">
      <w:pPr>
        <w:pStyle w:val="PL"/>
      </w:pPr>
      <w:r w:rsidRPr="00533C32">
        <w:t xml:space="preserve">      tags:</w:t>
      </w:r>
    </w:p>
    <w:p w14:paraId="0D301211" w14:textId="77777777" w:rsidR="00234841" w:rsidRDefault="00234841" w:rsidP="00234841">
      <w:pPr>
        <w:pStyle w:val="PL"/>
        <w:rPr>
          <w:lang w:eastAsia="zh-CN"/>
        </w:rPr>
      </w:pPr>
      <w:r w:rsidRPr="00533C32">
        <w:t xml:space="preserve">        - AmfSubscriptionInfo (Document)</w:t>
      </w:r>
    </w:p>
    <w:p w14:paraId="0831DE09" w14:textId="77777777" w:rsidR="00234841" w:rsidRDefault="00234841" w:rsidP="00234841">
      <w:pPr>
        <w:pStyle w:val="PL"/>
      </w:pPr>
      <w:r>
        <w:t xml:space="preserve">      security:</w:t>
      </w:r>
    </w:p>
    <w:p w14:paraId="7C1FBA29" w14:textId="77777777" w:rsidR="00234841" w:rsidRDefault="00234841" w:rsidP="00234841">
      <w:pPr>
        <w:pStyle w:val="PL"/>
      </w:pPr>
      <w:r>
        <w:t xml:space="preserve">        - {}</w:t>
      </w:r>
    </w:p>
    <w:p w14:paraId="6835AE41" w14:textId="77777777" w:rsidR="00234841" w:rsidRDefault="00234841" w:rsidP="00234841">
      <w:pPr>
        <w:pStyle w:val="PL"/>
      </w:pPr>
      <w:r>
        <w:lastRenderedPageBreak/>
        <w:t xml:space="preserve">        - oAuth2ClientCredentials:</w:t>
      </w:r>
    </w:p>
    <w:p w14:paraId="6E6ADB16" w14:textId="77777777" w:rsidR="00234841" w:rsidRDefault="00234841" w:rsidP="00234841">
      <w:pPr>
        <w:pStyle w:val="PL"/>
      </w:pPr>
      <w:r>
        <w:t xml:space="preserve">          - nudr-dr</w:t>
      </w:r>
    </w:p>
    <w:p w14:paraId="1463D547" w14:textId="77777777" w:rsidR="00234841" w:rsidRDefault="00234841" w:rsidP="00234841">
      <w:pPr>
        <w:pStyle w:val="PL"/>
      </w:pPr>
      <w:r>
        <w:t xml:space="preserve">        - oAuth2ClientCredentials:</w:t>
      </w:r>
    </w:p>
    <w:p w14:paraId="54F9C90D" w14:textId="77777777" w:rsidR="00234841" w:rsidRDefault="00234841" w:rsidP="00234841">
      <w:pPr>
        <w:pStyle w:val="PL"/>
      </w:pPr>
      <w:r>
        <w:t xml:space="preserve">          - nudr-dr</w:t>
      </w:r>
    </w:p>
    <w:p w14:paraId="0DA2E3C6" w14:textId="77777777" w:rsidR="00234841" w:rsidRPr="00533C32" w:rsidRDefault="00234841" w:rsidP="00234841">
      <w:pPr>
        <w:pStyle w:val="PL"/>
        <w:rPr>
          <w:lang w:eastAsia="zh-CN"/>
        </w:rPr>
      </w:pPr>
      <w:r>
        <w:t xml:space="preserve">          - nudr-dr:subscription-data</w:t>
      </w:r>
    </w:p>
    <w:p w14:paraId="3D08D38F" w14:textId="77777777" w:rsidR="00234841" w:rsidRPr="00533C32" w:rsidRDefault="00234841" w:rsidP="00234841">
      <w:pPr>
        <w:pStyle w:val="PL"/>
      </w:pPr>
      <w:r w:rsidRPr="00533C32">
        <w:t xml:space="preserve">      parameters:</w:t>
      </w:r>
    </w:p>
    <w:p w14:paraId="16A8EA5F" w14:textId="77777777" w:rsidR="00234841" w:rsidRPr="00533C32" w:rsidRDefault="00234841" w:rsidP="00234841">
      <w:pPr>
        <w:pStyle w:val="PL"/>
      </w:pPr>
      <w:r w:rsidRPr="00533C32">
        <w:t xml:space="preserve">        - name: ueId</w:t>
      </w:r>
    </w:p>
    <w:p w14:paraId="6933F4AF" w14:textId="77777777" w:rsidR="00234841" w:rsidRPr="00533C32" w:rsidRDefault="00234841" w:rsidP="00234841">
      <w:pPr>
        <w:pStyle w:val="PL"/>
      </w:pPr>
      <w:r w:rsidRPr="00533C32">
        <w:t xml:space="preserve">          in: path</w:t>
      </w:r>
    </w:p>
    <w:p w14:paraId="093EC3EE" w14:textId="77777777" w:rsidR="00234841" w:rsidRPr="00533C32" w:rsidRDefault="00234841" w:rsidP="00234841">
      <w:pPr>
        <w:pStyle w:val="PL"/>
      </w:pPr>
      <w:r w:rsidRPr="00533C32">
        <w:t xml:space="preserve">          required: true</w:t>
      </w:r>
    </w:p>
    <w:p w14:paraId="47EF3995" w14:textId="77777777" w:rsidR="00234841" w:rsidRPr="00533C32" w:rsidRDefault="00234841" w:rsidP="00234841">
      <w:pPr>
        <w:pStyle w:val="PL"/>
      </w:pPr>
      <w:r w:rsidRPr="00533C32">
        <w:t xml:space="preserve">          schema:</w:t>
      </w:r>
    </w:p>
    <w:p w14:paraId="3F80E4D7" w14:textId="77777777" w:rsidR="00234841" w:rsidRPr="00533C32" w:rsidRDefault="00234841" w:rsidP="00234841">
      <w:pPr>
        <w:pStyle w:val="PL"/>
      </w:pPr>
      <w:r w:rsidRPr="00533C32">
        <w:t xml:space="preserve">            $ref: 'TS29571_CommonData.yaml#/components/schemas/VarUeId'</w:t>
      </w:r>
    </w:p>
    <w:p w14:paraId="4ED7F288" w14:textId="77777777" w:rsidR="00234841" w:rsidRPr="00533C32" w:rsidRDefault="00234841" w:rsidP="00234841">
      <w:pPr>
        <w:pStyle w:val="PL"/>
      </w:pPr>
      <w:r w:rsidRPr="00533C32">
        <w:t xml:space="preserve">        - name: subsId</w:t>
      </w:r>
    </w:p>
    <w:p w14:paraId="4D8030DC" w14:textId="77777777" w:rsidR="00234841" w:rsidRPr="00533C32" w:rsidRDefault="00234841" w:rsidP="00234841">
      <w:pPr>
        <w:pStyle w:val="PL"/>
      </w:pPr>
      <w:r w:rsidRPr="00533C32">
        <w:t xml:space="preserve">          in: path</w:t>
      </w:r>
    </w:p>
    <w:p w14:paraId="49DF3F83" w14:textId="77777777" w:rsidR="00234841" w:rsidRPr="00533C32" w:rsidRDefault="00234841" w:rsidP="00234841">
      <w:pPr>
        <w:pStyle w:val="PL"/>
      </w:pPr>
      <w:r w:rsidRPr="00533C32">
        <w:t xml:space="preserve">          required: true</w:t>
      </w:r>
    </w:p>
    <w:p w14:paraId="14946B65" w14:textId="77777777" w:rsidR="00234841" w:rsidRPr="00533C32" w:rsidRDefault="00234841" w:rsidP="00234841">
      <w:pPr>
        <w:pStyle w:val="PL"/>
      </w:pPr>
      <w:r w:rsidRPr="00533C32">
        <w:t xml:space="preserve">          schema:</w:t>
      </w:r>
    </w:p>
    <w:p w14:paraId="1CE8BD43" w14:textId="77777777" w:rsidR="00234841" w:rsidRDefault="00234841" w:rsidP="00234841">
      <w:pPr>
        <w:pStyle w:val="PL"/>
        <w:rPr>
          <w:lang w:eastAsia="zh-CN"/>
        </w:rPr>
      </w:pPr>
      <w:r w:rsidRPr="00533C32">
        <w:t xml:space="preserve">            type: string</w:t>
      </w:r>
    </w:p>
    <w:p w14:paraId="27B17654" w14:textId="77777777" w:rsidR="00234841" w:rsidRPr="002857AD" w:rsidRDefault="00234841" w:rsidP="00234841">
      <w:pPr>
        <w:pStyle w:val="PL"/>
      </w:pPr>
      <w:r w:rsidRPr="002857AD">
        <w:t xml:space="preserve">        - name: supported-features</w:t>
      </w:r>
    </w:p>
    <w:p w14:paraId="5E1536D3" w14:textId="77777777" w:rsidR="00234841" w:rsidRPr="002857AD" w:rsidRDefault="00234841" w:rsidP="00234841">
      <w:pPr>
        <w:pStyle w:val="PL"/>
      </w:pPr>
      <w:r w:rsidRPr="002857AD">
        <w:t xml:space="preserve">          in: query</w:t>
      </w:r>
    </w:p>
    <w:p w14:paraId="6EE53356" w14:textId="77777777" w:rsidR="00234841" w:rsidRPr="002857AD" w:rsidRDefault="00234841" w:rsidP="00234841">
      <w:pPr>
        <w:pStyle w:val="PL"/>
      </w:pPr>
      <w:r w:rsidRPr="002857AD">
        <w:t xml:space="preserve">          description: Features required to be supported by the target NF</w:t>
      </w:r>
    </w:p>
    <w:p w14:paraId="69EF5FA7" w14:textId="77777777" w:rsidR="00234841" w:rsidRPr="002857AD" w:rsidRDefault="00234841" w:rsidP="00234841">
      <w:pPr>
        <w:pStyle w:val="PL"/>
      </w:pPr>
      <w:r w:rsidRPr="002857AD">
        <w:t xml:space="preserve">          schema:</w:t>
      </w:r>
    </w:p>
    <w:p w14:paraId="1F357BC9" w14:textId="77777777" w:rsidR="00234841" w:rsidRPr="00533C32" w:rsidRDefault="00234841" w:rsidP="00234841">
      <w:pPr>
        <w:pStyle w:val="PL"/>
        <w:rPr>
          <w:lang w:eastAsia="zh-CN"/>
        </w:rPr>
      </w:pPr>
      <w:r w:rsidRPr="002857AD">
        <w:t xml:space="preserve">            $ref: 'TS29571_CommonData.yaml#/components/schemas/SupportedFeatures'</w:t>
      </w:r>
    </w:p>
    <w:p w14:paraId="61DA99FF" w14:textId="77777777" w:rsidR="00234841" w:rsidRPr="00533C32" w:rsidRDefault="00234841" w:rsidP="00234841">
      <w:pPr>
        <w:pStyle w:val="PL"/>
        <w:rPr>
          <w:lang w:eastAsia="zh-CN"/>
        </w:rPr>
      </w:pPr>
      <w:r w:rsidRPr="00533C32">
        <w:t xml:space="preserve">      requestBody:</w:t>
      </w:r>
    </w:p>
    <w:p w14:paraId="1A52AC86" w14:textId="77777777" w:rsidR="00234841" w:rsidRPr="00533C32" w:rsidRDefault="00234841" w:rsidP="00234841">
      <w:pPr>
        <w:pStyle w:val="PL"/>
      </w:pPr>
      <w:r w:rsidRPr="00533C32">
        <w:t xml:space="preserve">        content:</w:t>
      </w:r>
    </w:p>
    <w:p w14:paraId="70B13ED5" w14:textId="77777777" w:rsidR="00234841" w:rsidRPr="00533C32" w:rsidRDefault="00234841" w:rsidP="00234841">
      <w:pPr>
        <w:pStyle w:val="PL"/>
      </w:pPr>
      <w:r w:rsidRPr="00533C32">
        <w:t xml:space="preserve">          application/json-patch+json:</w:t>
      </w:r>
    </w:p>
    <w:p w14:paraId="5AC46D62" w14:textId="77777777" w:rsidR="00234841" w:rsidRPr="00533C32" w:rsidRDefault="00234841" w:rsidP="00234841">
      <w:pPr>
        <w:pStyle w:val="PL"/>
      </w:pPr>
      <w:r w:rsidRPr="00533C32">
        <w:t xml:space="preserve">            schema:</w:t>
      </w:r>
    </w:p>
    <w:p w14:paraId="3CA53A1E" w14:textId="77777777" w:rsidR="00234841" w:rsidRPr="00533C32" w:rsidRDefault="00234841" w:rsidP="00234841">
      <w:pPr>
        <w:pStyle w:val="PL"/>
      </w:pPr>
      <w:r w:rsidRPr="00533C32">
        <w:t xml:space="preserve">              type: array</w:t>
      </w:r>
    </w:p>
    <w:p w14:paraId="29B371DB" w14:textId="77777777" w:rsidR="00234841" w:rsidRPr="00533C32" w:rsidRDefault="00234841" w:rsidP="00234841">
      <w:pPr>
        <w:pStyle w:val="PL"/>
      </w:pPr>
      <w:r w:rsidRPr="00533C32">
        <w:t xml:space="preserve">              items:</w:t>
      </w:r>
    </w:p>
    <w:p w14:paraId="6423BA0B" w14:textId="77777777" w:rsidR="00234841" w:rsidRPr="00533C32" w:rsidRDefault="00234841" w:rsidP="00234841">
      <w:pPr>
        <w:pStyle w:val="PL"/>
      </w:pPr>
      <w:r w:rsidRPr="00533C32">
        <w:t xml:space="preserve">                $ref: 'TS29571_CommonData.yaml#/components/schemas/PatchItem'</w:t>
      </w:r>
    </w:p>
    <w:p w14:paraId="49A52FE2" w14:textId="77777777" w:rsidR="00234841" w:rsidRPr="00533C32" w:rsidRDefault="00234841" w:rsidP="00234841">
      <w:pPr>
        <w:pStyle w:val="PL"/>
      </w:pPr>
      <w:r w:rsidRPr="00533C32">
        <w:t xml:space="preserve">        required: true</w:t>
      </w:r>
    </w:p>
    <w:p w14:paraId="612ABC8D" w14:textId="77777777" w:rsidR="00234841" w:rsidRPr="00533C32" w:rsidRDefault="00234841" w:rsidP="00234841">
      <w:pPr>
        <w:pStyle w:val="PL"/>
      </w:pPr>
      <w:r w:rsidRPr="00533C32">
        <w:t xml:space="preserve">      responses:</w:t>
      </w:r>
    </w:p>
    <w:p w14:paraId="3F906A0E" w14:textId="77777777" w:rsidR="00234841" w:rsidRPr="00533C32" w:rsidRDefault="00234841" w:rsidP="00234841">
      <w:pPr>
        <w:pStyle w:val="PL"/>
      </w:pPr>
      <w:r w:rsidRPr="00533C32">
        <w:t xml:space="preserve">        '204':</w:t>
      </w:r>
    </w:p>
    <w:p w14:paraId="22416617" w14:textId="77777777" w:rsidR="00234841" w:rsidRPr="00533C32" w:rsidRDefault="00234841" w:rsidP="00234841">
      <w:pPr>
        <w:pStyle w:val="PL"/>
      </w:pPr>
      <w:r w:rsidRPr="00533C32">
        <w:t xml:space="preserve">          description: Expected response to a valid request</w:t>
      </w:r>
    </w:p>
    <w:p w14:paraId="41F65360" w14:textId="77777777" w:rsidR="00234841" w:rsidRDefault="00234841" w:rsidP="00234841">
      <w:pPr>
        <w:pStyle w:val="PL"/>
        <w:rPr>
          <w:lang w:eastAsia="zh-CN"/>
        </w:rPr>
      </w:pPr>
      <w:r>
        <w:rPr>
          <w:rFonts w:hint="eastAsia"/>
          <w:lang w:eastAsia="zh-CN"/>
        </w:rPr>
        <w:t xml:space="preserve">        '200':</w:t>
      </w:r>
    </w:p>
    <w:p w14:paraId="21E96D9B" w14:textId="77777777" w:rsidR="00234841" w:rsidRPr="000B71E3" w:rsidRDefault="00234841" w:rsidP="00234841">
      <w:pPr>
        <w:pStyle w:val="PL"/>
      </w:pPr>
      <w:r w:rsidRPr="000B71E3">
        <w:t xml:space="preserve">          description: Expected response to a valid request</w:t>
      </w:r>
    </w:p>
    <w:p w14:paraId="131EA416" w14:textId="77777777" w:rsidR="00234841" w:rsidRPr="000B71E3" w:rsidRDefault="00234841" w:rsidP="00234841">
      <w:pPr>
        <w:pStyle w:val="PL"/>
      </w:pPr>
      <w:r w:rsidRPr="000B71E3">
        <w:t xml:space="preserve">          content:</w:t>
      </w:r>
    </w:p>
    <w:p w14:paraId="19898C21" w14:textId="77777777" w:rsidR="00234841" w:rsidRPr="000B71E3" w:rsidRDefault="00234841" w:rsidP="00234841">
      <w:pPr>
        <w:pStyle w:val="PL"/>
      </w:pPr>
      <w:r w:rsidRPr="000B71E3">
        <w:t xml:space="preserve">            application/json:</w:t>
      </w:r>
    </w:p>
    <w:p w14:paraId="4CD180F0" w14:textId="77777777" w:rsidR="00234841" w:rsidRPr="000B71E3" w:rsidRDefault="00234841" w:rsidP="00234841">
      <w:pPr>
        <w:pStyle w:val="PL"/>
      </w:pPr>
      <w:r w:rsidRPr="000B71E3">
        <w:t xml:space="preserve">              schema:</w:t>
      </w:r>
    </w:p>
    <w:p w14:paraId="1C4C64CF"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39C42913" w14:textId="77777777" w:rsidR="00234841" w:rsidRPr="00533C32" w:rsidRDefault="00234841" w:rsidP="00234841">
      <w:pPr>
        <w:pStyle w:val="PL"/>
      </w:pPr>
      <w:r w:rsidRPr="00533C32">
        <w:t xml:space="preserve">        '403':</w:t>
      </w:r>
    </w:p>
    <w:p w14:paraId="35688982" w14:textId="77777777" w:rsidR="00234841" w:rsidRPr="00533C32" w:rsidRDefault="00234841" w:rsidP="00234841">
      <w:pPr>
        <w:pStyle w:val="PL"/>
      </w:pPr>
      <w:r w:rsidRPr="00533C32">
        <w:t xml:space="preserve">          description: modification is rejected</w:t>
      </w:r>
    </w:p>
    <w:p w14:paraId="066FFE45" w14:textId="77777777" w:rsidR="00234841" w:rsidRPr="00533C32" w:rsidRDefault="00234841" w:rsidP="00234841">
      <w:pPr>
        <w:pStyle w:val="PL"/>
      </w:pPr>
      <w:r w:rsidRPr="00533C32">
        <w:t xml:space="preserve">          content:</w:t>
      </w:r>
    </w:p>
    <w:p w14:paraId="117A5FD5" w14:textId="77777777" w:rsidR="00234841" w:rsidRPr="00533C32" w:rsidRDefault="00234841" w:rsidP="00234841">
      <w:pPr>
        <w:pStyle w:val="PL"/>
      </w:pPr>
      <w:r w:rsidRPr="00533C32">
        <w:t xml:space="preserve">            application/problem+json:</w:t>
      </w:r>
    </w:p>
    <w:p w14:paraId="1EBB1BCA" w14:textId="77777777" w:rsidR="00234841" w:rsidRPr="00533C32" w:rsidRDefault="00234841" w:rsidP="00234841">
      <w:pPr>
        <w:pStyle w:val="PL"/>
      </w:pPr>
      <w:r w:rsidRPr="00533C32">
        <w:t xml:space="preserve">              schema:</w:t>
      </w:r>
    </w:p>
    <w:p w14:paraId="0B25CAB6" w14:textId="77777777" w:rsidR="00234841" w:rsidRPr="00533C32" w:rsidRDefault="00234841" w:rsidP="00234841">
      <w:pPr>
        <w:pStyle w:val="PL"/>
      </w:pPr>
      <w:r w:rsidRPr="00533C32">
        <w:t xml:space="preserve">                $ref: 'TS29571_CommonData.yaml#/components/schemas/ProblemDetails'</w:t>
      </w:r>
    </w:p>
    <w:p w14:paraId="43DE4FAE" w14:textId="77777777" w:rsidR="00234841" w:rsidRDefault="00234841" w:rsidP="00234841">
      <w:pPr>
        <w:pStyle w:val="PL"/>
        <w:rPr>
          <w:lang w:eastAsia="zh-CN"/>
        </w:rPr>
      </w:pPr>
      <w:r w:rsidRPr="00533C32">
        <w:t xml:space="preserve">        default:</w:t>
      </w:r>
    </w:p>
    <w:p w14:paraId="42A39C7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9B5EA9B" w14:textId="77777777" w:rsidR="00234841" w:rsidRDefault="00234841" w:rsidP="00234841">
      <w:pPr>
        <w:pStyle w:val="PL"/>
        <w:rPr>
          <w:lang w:eastAsia="zh-CN"/>
        </w:rPr>
      </w:pPr>
    </w:p>
    <w:p w14:paraId="72F5F554" w14:textId="77777777" w:rsidR="00234841" w:rsidRPr="00533C32" w:rsidRDefault="00234841" w:rsidP="00234841">
      <w:pPr>
        <w:pStyle w:val="PL"/>
      </w:pPr>
      <w:r w:rsidRPr="00533C32">
        <w:t xml:space="preserve">    get:</w:t>
      </w:r>
    </w:p>
    <w:p w14:paraId="60D17A1F" w14:textId="77777777" w:rsidR="00234841" w:rsidRPr="00533C32" w:rsidRDefault="00234841" w:rsidP="00234841">
      <w:pPr>
        <w:pStyle w:val="PL"/>
      </w:pPr>
      <w:r w:rsidRPr="00533C32">
        <w:t xml:space="preserve">      summary: Retrieve AMF subscription Info</w:t>
      </w:r>
    </w:p>
    <w:p w14:paraId="5F46D299" w14:textId="77777777" w:rsidR="00234841" w:rsidRPr="00533C32" w:rsidRDefault="00234841" w:rsidP="00234841">
      <w:pPr>
        <w:pStyle w:val="PL"/>
      </w:pPr>
      <w:r w:rsidRPr="00533C32">
        <w:t xml:space="preserve">      operationId: GetAmfSubscriptionInfo</w:t>
      </w:r>
    </w:p>
    <w:p w14:paraId="3B0A2188" w14:textId="77777777" w:rsidR="00234841" w:rsidRPr="00533C32" w:rsidRDefault="00234841" w:rsidP="00234841">
      <w:pPr>
        <w:pStyle w:val="PL"/>
      </w:pPr>
      <w:r w:rsidRPr="00533C32">
        <w:t xml:space="preserve">      tags:</w:t>
      </w:r>
    </w:p>
    <w:p w14:paraId="0EB5321B" w14:textId="77777777" w:rsidR="00234841" w:rsidRDefault="00234841" w:rsidP="00234841">
      <w:pPr>
        <w:pStyle w:val="PL"/>
        <w:rPr>
          <w:lang w:eastAsia="zh-CN"/>
        </w:rPr>
      </w:pPr>
      <w:r w:rsidRPr="00533C32">
        <w:t xml:space="preserve">        - Query AMF Subscription Info (Document)</w:t>
      </w:r>
    </w:p>
    <w:p w14:paraId="584FE52A" w14:textId="77777777" w:rsidR="00234841" w:rsidRDefault="00234841" w:rsidP="00234841">
      <w:pPr>
        <w:pStyle w:val="PL"/>
      </w:pPr>
      <w:r>
        <w:t xml:space="preserve">      security:</w:t>
      </w:r>
    </w:p>
    <w:p w14:paraId="0C174E4F" w14:textId="77777777" w:rsidR="00234841" w:rsidRDefault="00234841" w:rsidP="00234841">
      <w:pPr>
        <w:pStyle w:val="PL"/>
      </w:pPr>
      <w:r>
        <w:t xml:space="preserve">        - {}</w:t>
      </w:r>
    </w:p>
    <w:p w14:paraId="7523DC33" w14:textId="77777777" w:rsidR="00234841" w:rsidRDefault="00234841" w:rsidP="00234841">
      <w:pPr>
        <w:pStyle w:val="PL"/>
      </w:pPr>
      <w:r>
        <w:t xml:space="preserve">        - oAuth2ClientCredentials:</w:t>
      </w:r>
    </w:p>
    <w:p w14:paraId="7BC396DF" w14:textId="77777777" w:rsidR="00234841" w:rsidRDefault="00234841" w:rsidP="00234841">
      <w:pPr>
        <w:pStyle w:val="PL"/>
      </w:pPr>
      <w:r>
        <w:t xml:space="preserve">          - nudr-dr</w:t>
      </w:r>
    </w:p>
    <w:p w14:paraId="197FDD14" w14:textId="77777777" w:rsidR="00234841" w:rsidRDefault="00234841" w:rsidP="00234841">
      <w:pPr>
        <w:pStyle w:val="PL"/>
      </w:pPr>
      <w:r>
        <w:t xml:space="preserve">        - oAuth2ClientCredentials:</w:t>
      </w:r>
    </w:p>
    <w:p w14:paraId="595109AD" w14:textId="77777777" w:rsidR="00234841" w:rsidRDefault="00234841" w:rsidP="00234841">
      <w:pPr>
        <w:pStyle w:val="PL"/>
      </w:pPr>
      <w:r>
        <w:t xml:space="preserve">          - nudr-dr</w:t>
      </w:r>
    </w:p>
    <w:p w14:paraId="14ED21A5" w14:textId="77777777" w:rsidR="00234841" w:rsidRPr="00533C32" w:rsidRDefault="00234841" w:rsidP="00234841">
      <w:pPr>
        <w:pStyle w:val="PL"/>
        <w:rPr>
          <w:lang w:eastAsia="zh-CN"/>
        </w:rPr>
      </w:pPr>
      <w:r>
        <w:t xml:space="preserve">          - nudr-dr:subscription-data</w:t>
      </w:r>
    </w:p>
    <w:p w14:paraId="68306AB7" w14:textId="77777777" w:rsidR="00234841" w:rsidRPr="00533C32" w:rsidRDefault="00234841" w:rsidP="00234841">
      <w:pPr>
        <w:pStyle w:val="PL"/>
      </w:pPr>
      <w:r w:rsidRPr="00533C32">
        <w:t xml:space="preserve">      parameters:</w:t>
      </w:r>
    </w:p>
    <w:p w14:paraId="247ADC07" w14:textId="77777777" w:rsidR="00234841" w:rsidRPr="00533C32" w:rsidRDefault="00234841" w:rsidP="00234841">
      <w:pPr>
        <w:pStyle w:val="PL"/>
      </w:pPr>
      <w:r w:rsidRPr="00533C32">
        <w:t xml:space="preserve">        - name: ueId</w:t>
      </w:r>
    </w:p>
    <w:p w14:paraId="1857C173" w14:textId="77777777" w:rsidR="00234841" w:rsidRPr="00533C32" w:rsidRDefault="00234841" w:rsidP="00234841">
      <w:pPr>
        <w:pStyle w:val="PL"/>
      </w:pPr>
      <w:r w:rsidRPr="00533C32">
        <w:t xml:space="preserve">          in: path</w:t>
      </w:r>
    </w:p>
    <w:p w14:paraId="79A5287F" w14:textId="77777777" w:rsidR="00234841" w:rsidRPr="00533C32" w:rsidRDefault="00234841" w:rsidP="00234841">
      <w:pPr>
        <w:pStyle w:val="PL"/>
      </w:pPr>
      <w:r w:rsidRPr="00533C32">
        <w:t xml:space="preserve">          required: true</w:t>
      </w:r>
    </w:p>
    <w:p w14:paraId="500F9A87" w14:textId="77777777" w:rsidR="00234841" w:rsidRPr="00533C32" w:rsidRDefault="00234841" w:rsidP="00234841">
      <w:pPr>
        <w:pStyle w:val="PL"/>
      </w:pPr>
      <w:r w:rsidRPr="00533C32">
        <w:t xml:space="preserve">          schema:</w:t>
      </w:r>
    </w:p>
    <w:p w14:paraId="01A819C5" w14:textId="77777777" w:rsidR="00234841" w:rsidRPr="00533C32" w:rsidRDefault="00234841" w:rsidP="00234841">
      <w:pPr>
        <w:pStyle w:val="PL"/>
      </w:pPr>
      <w:r w:rsidRPr="00533C32">
        <w:t xml:space="preserve">            $ref: 'TS29571_CommonData.yaml#/components/schemas/VarUeId'</w:t>
      </w:r>
    </w:p>
    <w:p w14:paraId="28F13D2F" w14:textId="77777777" w:rsidR="00234841" w:rsidRPr="00533C32" w:rsidRDefault="00234841" w:rsidP="00234841">
      <w:pPr>
        <w:pStyle w:val="PL"/>
      </w:pPr>
      <w:r w:rsidRPr="00533C32">
        <w:t xml:space="preserve">        - name: subsId</w:t>
      </w:r>
    </w:p>
    <w:p w14:paraId="49C50AC4" w14:textId="77777777" w:rsidR="00234841" w:rsidRPr="00533C32" w:rsidRDefault="00234841" w:rsidP="00234841">
      <w:pPr>
        <w:pStyle w:val="PL"/>
      </w:pPr>
      <w:r w:rsidRPr="00533C32">
        <w:t xml:space="preserve">          in: path</w:t>
      </w:r>
    </w:p>
    <w:p w14:paraId="273AEC9D" w14:textId="77777777" w:rsidR="00234841" w:rsidRPr="00533C32" w:rsidRDefault="00234841" w:rsidP="00234841">
      <w:pPr>
        <w:pStyle w:val="PL"/>
      </w:pPr>
      <w:r w:rsidRPr="00533C32">
        <w:t xml:space="preserve">          required: true</w:t>
      </w:r>
    </w:p>
    <w:p w14:paraId="1A94184E" w14:textId="77777777" w:rsidR="00234841" w:rsidRPr="00533C32" w:rsidRDefault="00234841" w:rsidP="00234841">
      <w:pPr>
        <w:pStyle w:val="PL"/>
      </w:pPr>
      <w:r w:rsidRPr="00533C32">
        <w:t xml:space="preserve">          schema:</w:t>
      </w:r>
    </w:p>
    <w:p w14:paraId="3E7536F0" w14:textId="77777777" w:rsidR="00234841" w:rsidRPr="00533C32" w:rsidRDefault="00234841" w:rsidP="00234841">
      <w:pPr>
        <w:pStyle w:val="PL"/>
      </w:pPr>
      <w:r w:rsidRPr="00533C32">
        <w:t xml:space="preserve">            type: string</w:t>
      </w:r>
    </w:p>
    <w:p w14:paraId="31C95D6B" w14:textId="77777777" w:rsidR="00234841" w:rsidRPr="00533C32" w:rsidRDefault="00234841" w:rsidP="00234841">
      <w:pPr>
        <w:pStyle w:val="PL"/>
      </w:pPr>
      <w:r w:rsidRPr="00533C32">
        <w:t xml:space="preserve">      responses:</w:t>
      </w:r>
    </w:p>
    <w:p w14:paraId="1511AF9C" w14:textId="77777777" w:rsidR="00234841" w:rsidRPr="00533C32" w:rsidRDefault="00234841" w:rsidP="00234841">
      <w:pPr>
        <w:pStyle w:val="PL"/>
      </w:pPr>
      <w:r w:rsidRPr="00533C32">
        <w:t xml:space="preserve">        '200':</w:t>
      </w:r>
    </w:p>
    <w:p w14:paraId="628AB010" w14:textId="77777777" w:rsidR="00234841" w:rsidRPr="00533C32" w:rsidRDefault="00234841" w:rsidP="00234841">
      <w:pPr>
        <w:pStyle w:val="PL"/>
      </w:pPr>
      <w:r w:rsidRPr="00533C32">
        <w:t xml:space="preserve">          description: OK</w:t>
      </w:r>
    </w:p>
    <w:p w14:paraId="7D913F15" w14:textId="77777777" w:rsidR="00234841" w:rsidRPr="00533C32" w:rsidRDefault="00234841" w:rsidP="00234841">
      <w:pPr>
        <w:pStyle w:val="PL"/>
      </w:pPr>
      <w:r w:rsidRPr="00533C32">
        <w:t xml:space="preserve">          content:</w:t>
      </w:r>
    </w:p>
    <w:p w14:paraId="482E10B3" w14:textId="77777777" w:rsidR="00234841" w:rsidRPr="00533C32" w:rsidRDefault="00234841" w:rsidP="00234841">
      <w:pPr>
        <w:pStyle w:val="PL"/>
      </w:pPr>
      <w:r w:rsidRPr="00533C32">
        <w:t xml:space="preserve">            application/json:</w:t>
      </w:r>
    </w:p>
    <w:p w14:paraId="2A437779" w14:textId="77777777" w:rsidR="00234841" w:rsidRPr="00533C32" w:rsidRDefault="00234841" w:rsidP="00234841">
      <w:pPr>
        <w:pStyle w:val="PL"/>
      </w:pPr>
      <w:r w:rsidRPr="00533C32">
        <w:t xml:space="preserve">              schema:</w:t>
      </w:r>
    </w:p>
    <w:p w14:paraId="794B2BA1" w14:textId="77777777" w:rsidR="00234841" w:rsidRPr="00533C32" w:rsidRDefault="00234841" w:rsidP="00234841">
      <w:pPr>
        <w:pStyle w:val="PL"/>
      </w:pPr>
      <w:r w:rsidRPr="00533C32">
        <w:t xml:space="preserve">                type: array</w:t>
      </w:r>
    </w:p>
    <w:p w14:paraId="53D5B50D" w14:textId="77777777" w:rsidR="00234841" w:rsidRPr="00533C32" w:rsidRDefault="00234841" w:rsidP="00234841">
      <w:pPr>
        <w:pStyle w:val="PL"/>
      </w:pPr>
      <w:r w:rsidRPr="00533C32">
        <w:t xml:space="preserve">                items:</w:t>
      </w:r>
    </w:p>
    <w:p w14:paraId="488F8D69" w14:textId="77777777" w:rsidR="00234841" w:rsidRPr="00533C32" w:rsidRDefault="00234841" w:rsidP="00234841">
      <w:pPr>
        <w:pStyle w:val="PL"/>
      </w:pPr>
      <w:r w:rsidRPr="00533C32">
        <w:t xml:space="preserve">                  $ref: '#/components/schemas/AmfSubscriptionInfo'</w:t>
      </w:r>
    </w:p>
    <w:p w14:paraId="4630DF3E" w14:textId="77777777" w:rsidR="00234841" w:rsidRPr="00533C32" w:rsidRDefault="00234841" w:rsidP="00234841">
      <w:pPr>
        <w:pStyle w:val="PL"/>
      </w:pPr>
      <w:r w:rsidRPr="00533C32">
        <w:t xml:space="preserve">                minItems: 1</w:t>
      </w:r>
    </w:p>
    <w:p w14:paraId="5BF12F27" w14:textId="77777777" w:rsidR="00234841" w:rsidRDefault="00234841" w:rsidP="00234841">
      <w:pPr>
        <w:pStyle w:val="PL"/>
        <w:rPr>
          <w:lang w:eastAsia="zh-CN"/>
        </w:rPr>
      </w:pPr>
      <w:r w:rsidRPr="00533C32">
        <w:t xml:space="preserve">        default:</w:t>
      </w:r>
    </w:p>
    <w:p w14:paraId="4EAADF0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C3A2287" w14:textId="77777777" w:rsidR="00234841" w:rsidRPr="00533C32" w:rsidRDefault="00234841" w:rsidP="00234841">
      <w:pPr>
        <w:pStyle w:val="PL"/>
        <w:rPr>
          <w:lang w:eastAsia="zh-CN"/>
        </w:rPr>
      </w:pPr>
    </w:p>
    <w:p w14:paraId="2D4B3D81" w14:textId="77777777" w:rsidR="00234841" w:rsidRDefault="00234841" w:rsidP="00234841">
      <w:pPr>
        <w:pStyle w:val="PL"/>
      </w:pPr>
      <w:r>
        <w:t xml:space="preserve">  /subscription-data/{ueId}/context-data/ee-subscriptions/{subsId}/smf-subscriptions:</w:t>
      </w:r>
    </w:p>
    <w:p w14:paraId="3A835B00" w14:textId="77777777" w:rsidR="00234841" w:rsidRDefault="00234841" w:rsidP="00234841">
      <w:pPr>
        <w:pStyle w:val="PL"/>
      </w:pPr>
      <w:r>
        <w:t xml:space="preserve">    put:</w:t>
      </w:r>
    </w:p>
    <w:p w14:paraId="5C46E05F" w14:textId="77777777" w:rsidR="00234841" w:rsidRDefault="00234841" w:rsidP="00234841">
      <w:pPr>
        <w:pStyle w:val="PL"/>
      </w:pPr>
      <w:r>
        <w:t xml:space="preserve">      summary: Create SMF Subscription Info</w:t>
      </w:r>
    </w:p>
    <w:p w14:paraId="261A8065" w14:textId="77777777" w:rsidR="00234841" w:rsidRDefault="00234841" w:rsidP="00234841">
      <w:pPr>
        <w:pStyle w:val="PL"/>
      </w:pPr>
      <w:r>
        <w:t xml:space="preserve">      operationId: Create SMF Subscriptions</w:t>
      </w:r>
    </w:p>
    <w:p w14:paraId="61BC5B09" w14:textId="77777777" w:rsidR="00234841" w:rsidRDefault="00234841" w:rsidP="00234841">
      <w:pPr>
        <w:pStyle w:val="PL"/>
      </w:pPr>
      <w:r>
        <w:t xml:space="preserve">      tags:</w:t>
      </w:r>
    </w:p>
    <w:p w14:paraId="11FD58E4" w14:textId="77777777" w:rsidR="00234841" w:rsidRDefault="00234841" w:rsidP="00234841">
      <w:pPr>
        <w:pStyle w:val="PL"/>
        <w:rPr>
          <w:lang w:eastAsia="zh-CN"/>
        </w:rPr>
      </w:pPr>
      <w:r>
        <w:t xml:space="preserve">        - SMF Event Subscription Info (Document)</w:t>
      </w:r>
    </w:p>
    <w:p w14:paraId="3F47D687" w14:textId="77777777" w:rsidR="00234841" w:rsidRDefault="00234841" w:rsidP="00234841">
      <w:pPr>
        <w:pStyle w:val="PL"/>
      </w:pPr>
      <w:r>
        <w:t xml:space="preserve">      security:</w:t>
      </w:r>
    </w:p>
    <w:p w14:paraId="41FDDF9F" w14:textId="77777777" w:rsidR="00234841" w:rsidRDefault="00234841" w:rsidP="00234841">
      <w:pPr>
        <w:pStyle w:val="PL"/>
      </w:pPr>
      <w:r>
        <w:t xml:space="preserve">        - {}</w:t>
      </w:r>
    </w:p>
    <w:p w14:paraId="4378A3CA" w14:textId="77777777" w:rsidR="00234841" w:rsidRDefault="00234841" w:rsidP="00234841">
      <w:pPr>
        <w:pStyle w:val="PL"/>
      </w:pPr>
      <w:r>
        <w:t xml:space="preserve">        - oAuth2ClientCredentials:</w:t>
      </w:r>
    </w:p>
    <w:p w14:paraId="06304BBC" w14:textId="77777777" w:rsidR="00234841" w:rsidRDefault="00234841" w:rsidP="00234841">
      <w:pPr>
        <w:pStyle w:val="PL"/>
      </w:pPr>
      <w:r>
        <w:lastRenderedPageBreak/>
        <w:t xml:space="preserve">          - nudr-dr</w:t>
      </w:r>
    </w:p>
    <w:p w14:paraId="05D62C7D" w14:textId="77777777" w:rsidR="00234841" w:rsidRDefault="00234841" w:rsidP="00234841">
      <w:pPr>
        <w:pStyle w:val="PL"/>
      </w:pPr>
      <w:r>
        <w:t xml:space="preserve">        - oAuth2ClientCredentials:</w:t>
      </w:r>
    </w:p>
    <w:p w14:paraId="04756BF0" w14:textId="77777777" w:rsidR="00234841" w:rsidRDefault="00234841" w:rsidP="00234841">
      <w:pPr>
        <w:pStyle w:val="PL"/>
      </w:pPr>
      <w:r>
        <w:t xml:space="preserve">          - nudr-dr</w:t>
      </w:r>
    </w:p>
    <w:p w14:paraId="27BA9654" w14:textId="77777777" w:rsidR="00234841" w:rsidRDefault="00234841" w:rsidP="00234841">
      <w:pPr>
        <w:pStyle w:val="PL"/>
        <w:rPr>
          <w:lang w:eastAsia="zh-CN"/>
        </w:rPr>
      </w:pPr>
      <w:r>
        <w:t xml:space="preserve">          - nudr-dr:subscription-data</w:t>
      </w:r>
    </w:p>
    <w:p w14:paraId="3C25DA93" w14:textId="77777777" w:rsidR="00234841" w:rsidRDefault="00234841" w:rsidP="00234841">
      <w:pPr>
        <w:pStyle w:val="PL"/>
      </w:pPr>
      <w:r>
        <w:t xml:space="preserve">      parameters:</w:t>
      </w:r>
    </w:p>
    <w:p w14:paraId="133F0CE0" w14:textId="77777777" w:rsidR="00234841" w:rsidRDefault="00234841" w:rsidP="00234841">
      <w:pPr>
        <w:pStyle w:val="PL"/>
      </w:pPr>
      <w:r>
        <w:t xml:space="preserve">        - name: ueId</w:t>
      </w:r>
    </w:p>
    <w:p w14:paraId="74DDAE2F" w14:textId="77777777" w:rsidR="00234841" w:rsidRDefault="00234841" w:rsidP="00234841">
      <w:pPr>
        <w:pStyle w:val="PL"/>
      </w:pPr>
      <w:r>
        <w:t xml:space="preserve">          in: path</w:t>
      </w:r>
    </w:p>
    <w:p w14:paraId="777045D8" w14:textId="77777777" w:rsidR="00234841" w:rsidRDefault="00234841" w:rsidP="00234841">
      <w:pPr>
        <w:pStyle w:val="PL"/>
      </w:pPr>
      <w:r>
        <w:t xml:space="preserve">          required: true</w:t>
      </w:r>
    </w:p>
    <w:p w14:paraId="29346A94" w14:textId="77777777" w:rsidR="00234841" w:rsidRDefault="00234841" w:rsidP="00234841">
      <w:pPr>
        <w:pStyle w:val="PL"/>
      </w:pPr>
      <w:r>
        <w:t xml:space="preserve">          schema:</w:t>
      </w:r>
    </w:p>
    <w:p w14:paraId="5AE97406" w14:textId="77777777" w:rsidR="00234841" w:rsidRDefault="00234841" w:rsidP="00234841">
      <w:pPr>
        <w:pStyle w:val="PL"/>
      </w:pPr>
      <w:r>
        <w:t xml:space="preserve">            $ref: 'TS29571_CommonData.yaml#/components/schemas/VarUeId'</w:t>
      </w:r>
    </w:p>
    <w:p w14:paraId="4914F63A" w14:textId="77777777" w:rsidR="00234841" w:rsidRDefault="00234841" w:rsidP="00234841">
      <w:pPr>
        <w:pStyle w:val="PL"/>
      </w:pPr>
      <w:r>
        <w:t xml:space="preserve">        - name: subsId</w:t>
      </w:r>
    </w:p>
    <w:p w14:paraId="4436E610" w14:textId="77777777" w:rsidR="00234841" w:rsidRDefault="00234841" w:rsidP="00234841">
      <w:pPr>
        <w:pStyle w:val="PL"/>
      </w:pPr>
      <w:r>
        <w:t xml:space="preserve">          in: path</w:t>
      </w:r>
    </w:p>
    <w:p w14:paraId="0924C93C" w14:textId="77777777" w:rsidR="00234841" w:rsidRDefault="00234841" w:rsidP="00234841">
      <w:pPr>
        <w:pStyle w:val="PL"/>
      </w:pPr>
      <w:r>
        <w:t xml:space="preserve">          required: true</w:t>
      </w:r>
    </w:p>
    <w:p w14:paraId="6348B8F8" w14:textId="77777777" w:rsidR="00234841" w:rsidRDefault="00234841" w:rsidP="00234841">
      <w:pPr>
        <w:pStyle w:val="PL"/>
      </w:pPr>
      <w:r>
        <w:t xml:space="preserve">          schema:</w:t>
      </w:r>
    </w:p>
    <w:p w14:paraId="77ECE871" w14:textId="77777777" w:rsidR="00234841" w:rsidRDefault="00234841" w:rsidP="00234841">
      <w:pPr>
        <w:pStyle w:val="PL"/>
      </w:pPr>
      <w:r>
        <w:t xml:space="preserve">            type: string</w:t>
      </w:r>
    </w:p>
    <w:p w14:paraId="569E3BE6" w14:textId="77777777" w:rsidR="00234841" w:rsidRDefault="00234841" w:rsidP="00234841">
      <w:pPr>
        <w:pStyle w:val="PL"/>
      </w:pPr>
      <w:r>
        <w:t xml:space="preserve">      requestBody:</w:t>
      </w:r>
    </w:p>
    <w:p w14:paraId="0F6CC258" w14:textId="77777777" w:rsidR="00234841" w:rsidRDefault="00234841" w:rsidP="00234841">
      <w:pPr>
        <w:pStyle w:val="PL"/>
      </w:pPr>
      <w:r>
        <w:t xml:space="preserve">        content:</w:t>
      </w:r>
    </w:p>
    <w:p w14:paraId="5A687100" w14:textId="77777777" w:rsidR="00234841" w:rsidRDefault="00234841" w:rsidP="00234841">
      <w:pPr>
        <w:pStyle w:val="PL"/>
      </w:pPr>
      <w:r>
        <w:t xml:space="preserve">          application/json:</w:t>
      </w:r>
    </w:p>
    <w:p w14:paraId="73C3EE54" w14:textId="77777777" w:rsidR="00234841" w:rsidRDefault="00234841" w:rsidP="00234841">
      <w:pPr>
        <w:pStyle w:val="PL"/>
      </w:pPr>
      <w:r>
        <w:t xml:space="preserve">            schema:</w:t>
      </w:r>
    </w:p>
    <w:p w14:paraId="3E9B0AD8" w14:textId="77777777" w:rsidR="00234841" w:rsidRDefault="00234841" w:rsidP="00434F1A">
      <w:pPr>
        <w:pStyle w:val="PL"/>
        <w:outlineLvl w:val="0"/>
      </w:pPr>
      <w:r>
        <w:t xml:space="preserve">              $ref: '#/components/schemas/SmfSubscriptionInfo'</w:t>
      </w:r>
    </w:p>
    <w:p w14:paraId="5CFBE3E6" w14:textId="77777777" w:rsidR="00234841" w:rsidRDefault="00234841" w:rsidP="00234841">
      <w:pPr>
        <w:pStyle w:val="PL"/>
      </w:pPr>
      <w:r>
        <w:t xml:space="preserve">        required: true</w:t>
      </w:r>
    </w:p>
    <w:p w14:paraId="4662C9D1" w14:textId="77777777" w:rsidR="00234841" w:rsidRDefault="00234841" w:rsidP="00234841">
      <w:pPr>
        <w:pStyle w:val="PL"/>
      </w:pPr>
      <w:r>
        <w:t xml:space="preserve">      responses:</w:t>
      </w:r>
    </w:p>
    <w:p w14:paraId="56E539E8" w14:textId="77777777" w:rsidR="00234841" w:rsidRDefault="00234841" w:rsidP="00234841">
      <w:pPr>
        <w:pStyle w:val="PL"/>
      </w:pPr>
      <w:r>
        <w:t xml:space="preserve">        '204':</w:t>
      </w:r>
    </w:p>
    <w:p w14:paraId="32EB5119" w14:textId="77777777" w:rsidR="00234841" w:rsidRDefault="00234841" w:rsidP="00234841">
      <w:pPr>
        <w:pStyle w:val="PL"/>
      </w:pPr>
      <w:r>
        <w:t xml:space="preserve">          description: Upon success, an empty response body shall be returned</w:t>
      </w:r>
    </w:p>
    <w:p w14:paraId="0893016E" w14:textId="77777777" w:rsidR="00234841" w:rsidRDefault="00234841" w:rsidP="00234841">
      <w:pPr>
        <w:pStyle w:val="PL"/>
      </w:pPr>
      <w:r>
        <w:t xml:space="preserve">        '201':</w:t>
      </w:r>
    </w:p>
    <w:p w14:paraId="0AAA882B" w14:textId="77777777" w:rsidR="00234841" w:rsidRDefault="00234841" w:rsidP="00234841">
      <w:pPr>
        <w:pStyle w:val="PL"/>
      </w:pPr>
      <w:r>
        <w:t xml:space="preserve">          description: Upon successful creation, the created resource shall be returned</w:t>
      </w:r>
    </w:p>
    <w:p w14:paraId="4B369DBB" w14:textId="77777777" w:rsidR="00234841" w:rsidRDefault="00234841" w:rsidP="00234841">
      <w:pPr>
        <w:pStyle w:val="PL"/>
      </w:pPr>
      <w:r>
        <w:t xml:space="preserve">          content:</w:t>
      </w:r>
    </w:p>
    <w:p w14:paraId="094DED0C" w14:textId="77777777" w:rsidR="00234841" w:rsidRDefault="00234841" w:rsidP="00234841">
      <w:pPr>
        <w:pStyle w:val="PL"/>
      </w:pPr>
      <w:r>
        <w:t xml:space="preserve">            application/json:</w:t>
      </w:r>
    </w:p>
    <w:p w14:paraId="0D8B9E3C" w14:textId="77777777" w:rsidR="00234841" w:rsidRDefault="00234841" w:rsidP="00234841">
      <w:pPr>
        <w:pStyle w:val="PL"/>
      </w:pPr>
      <w:r>
        <w:t xml:space="preserve">              schema:</w:t>
      </w:r>
    </w:p>
    <w:p w14:paraId="4042121A" w14:textId="77777777" w:rsidR="00234841" w:rsidRDefault="00234841" w:rsidP="00434F1A">
      <w:pPr>
        <w:pStyle w:val="PL"/>
        <w:outlineLvl w:val="0"/>
        <w:rPr>
          <w:lang w:eastAsia="zh-CN"/>
        </w:rPr>
      </w:pPr>
      <w:r>
        <w:t xml:space="preserve">                $ref: '#/components/schemas/SmfSubscriptionInfo'</w:t>
      </w:r>
    </w:p>
    <w:p w14:paraId="41BD5306" w14:textId="77777777" w:rsidR="00234841" w:rsidRDefault="00234841" w:rsidP="00234841">
      <w:pPr>
        <w:pStyle w:val="PL"/>
        <w:rPr>
          <w:lang w:eastAsia="zh-CN"/>
        </w:rPr>
      </w:pPr>
      <w:r>
        <w:t xml:space="preserve">        default:</w:t>
      </w:r>
    </w:p>
    <w:p w14:paraId="1726F662" w14:textId="77777777" w:rsidR="00234841" w:rsidRDefault="00234841" w:rsidP="00234841">
      <w:pPr>
        <w:pStyle w:val="PL"/>
        <w:rPr>
          <w:lang w:eastAsia="zh-CN"/>
        </w:rPr>
      </w:pPr>
      <w:r>
        <w:t xml:space="preserve">          $ref: 'TS29571_CommonData.yaml#/components/responses/default'</w:t>
      </w:r>
    </w:p>
    <w:p w14:paraId="4CC6C1FA" w14:textId="77777777" w:rsidR="00234841" w:rsidRDefault="00234841" w:rsidP="00234841">
      <w:pPr>
        <w:pStyle w:val="PL"/>
        <w:rPr>
          <w:lang w:eastAsia="zh-CN"/>
        </w:rPr>
      </w:pPr>
    </w:p>
    <w:p w14:paraId="000C6C64" w14:textId="77777777" w:rsidR="00234841" w:rsidRDefault="00234841" w:rsidP="00234841">
      <w:pPr>
        <w:pStyle w:val="PL"/>
      </w:pPr>
      <w:r>
        <w:t xml:space="preserve">    delete:</w:t>
      </w:r>
    </w:p>
    <w:p w14:paraId="77A6E043" w14:textId="77777777" w:rsidR="00234841" w:rsidRDefault="00234841" w:rsidP="00234841">
      <w:pPr>
        <w:pStyle w:val="PL"/>
      </w:pPr>
      <w:r>
        <w:t xml:space="preserve">      summary: Delete SMF Subscription Info</w:t>
      </w:r>
    </w:p>
    <w:p w14:paraId="57F6636D" w14:textId="77777777" w:rsidR="00234841" w:rsidRDefault="00234841" w:rsidP="00234841">
      <w:pPr>
        <w:pStyle w:val="PL"/>
      </w:pPr>
      <w:r>
        <w:t xml:space="preserve">      operationId: RemoveSmfSubscriptionsInfo</w:t>
      </w:r>
    </w:p>
    <w:p w14:paraId="2251223E" w14:textId="77777777" w:rsidR="00234841" w:rsidRDefault="00234841" w:rsidP="00234841">
      <w:pPr>
        <w:pStyle w:val="PL"/>
      </w:pPr>
      <w:r>
        <w:t xml:space="preserve">      tags:</w:t>
      </w:r>
    </w:p>
    <w:p w14:paraId="1D9B6F9B" w14:textId="77777777" w:rsidR="00234841" w:rsidRDefault="00234841" w:rsidP="00234841">
      <w:pPr>
        <w:pStyle w:val="PL"/>
        <w:rPr>
          <w:lang w:eastAsia="zh-CN"/>
        </w:rPr>
      </w:pPr>
      <w:r>
        <w:t xml:space="preserve">        - SMF Event Subscription Info (Document)</w:t>
      </w:r>
    </w:p>
    <w:p w14:paraId="6F1540EF" w14:textId="77777777" w:rsidR="00234841" w:rsidRDefault="00234841" w:rsidP="00234841">
      <w:pPr>
        <w:pStyle w:val="PL"/>
      </w:pPr>
      <w:r>
        <w:t xml:space="preserve">      security:</w:t>
      </w:r>
    </w:p>
    <w:p w14:paraId="1D68F06F" w14:textId="77777777" w:rsidR="00234841" w:rsidRDefault="00234841" w:rsidP="00234841">
      <w:pPr>
        <w:pStyle w:val="PL"/>
      </w:pPr>
      <w:r>
        <w:t xml:space="preserve">        - {}</w:t>
      </w:r>
    </w:p>
    <w:p w14:paraId="5DDCA378" w14:textId="77777777" w:rsidR="00234841" w:rsidRDefault="00234841" w:rsidP="00234841">
      <w:pPr>
        <w:pStyle w:val="PL"/>
      </w:pPr>
      <w:r>
        <w:t xml:space="preserve">        - oAuth2ClientCredentials:</w:t>
      </w:r>
    </w:p>
    <w:p w14:paraId="747827EE" w14:textId="77777777" w:rsidR="00234841" w:rsidRDefault="00234841" w:rsidP="00234841">
      <w:pPr>
        <w:pStyle w:val="PL"/>
      </w:pPr>
      <w:r>
        <w:t xml:space="preserve">          - nudr-dr</w:t>
      </w:r>
    </w:p>
    <w:p w14:paraId="40A0C089" w14:textId="77777777" w:rsidR="00234841" w:rsidRDefault="00234841" w:rsidP="00234841">
      <w:pPr>
        <w:pStyle w:val="PL"/>
      </w:pPr>
      <w:r>
        <w:t xml:space="preserve">        - oAuth2ClientCredentials:</w:t>
      </w:r>
    </w:p>
    <w:p w14:paraId="720710F9" w14:textId="77777777" w:rsidR="00234841" w:rsidRDefault="00234841" w:rsidP="00234841">
      <w:pPr>
        <w:pStyle w:val="PL"/>
      </w:pPr>
      <w:r>
        <w:t xml:space="preserve">          - nudr-dr</w:t>
      </w:r>
    </w:p>
    <w:p w14:paraId="14230C0F" w14:textId="77777777" w:rsidR="00234841" w:rsidRDefault="00234841" w:rsidP="00234841">
      <w:pPr>
        <w:pStyle w:val="PL"/>
        <w:rPr>
          <w:lang w:eastAsia="zh-CN"/>
        </w:rPr>
      </w:pPr>
      <w:r>
        <w:t xml:space="preserve">          - nudr-dr:subscription-data</w:t>
      </w:r>
    </w:p>
    <w:p w14:paraId="1F9248A2" w14:textId="77777777" w:rsidR="00234841" w:rsidRDefault="00234841" w:rsidP="00234841">
      <w:pPr>
        <w:pStyle w:val="PL"/>
      </w:pPr>
      <w:r>
        <w:t xml:space="preserve">      parameters:</w:t>
      </w:r>
    </w:p>
    <w:p w14:paraId="49F936A2" w14:textId="77777777" w:rsidR="00234841" w:rsidRDefault="00234841" w:rsidP="00234841">
      <w:pPr>
        <w:pStyle w:val="PL"/>
      </w:pPr>
      <w:r>
        <w:lastRenderedPageBreak/>
        <w:t xml:space="preserve">        - name: ueId</w:t>
      </w:r>
    </w:p>
    <w:p w14:paraId="78B1BF23" w14:textId="77777777" w:rsidR="00234841" w:rsidRDefault="00234841" w:rsidP="00234841">
      <w:pPr>
        <w:pStyle w:val="PL"/>
      </w:pPr>
      <w:r>
        <w:t xml:space="preserve">          in: path</w:t>
      </w:r>
    </w:p>
    <w:p w14:paraId="55FE9D32" w14:textId="77777777" w:rsidR="00234841" w:rsidRDefault="00234841" w:rsidP="00234841">
      <w:pPr>
        <w:pStyle w:val="PL"/>
      </w:pPr>
      <w:r>
        <w:t xml:space="preserve">          required: true</w:t>
      </w:r>
    </w:p>
    <w:p w14:paraId="23E16E31" w14:textId="77777777" w:rsidR="00234841" w:rsidRDefault="00234841" w:rsidP="00234841">
      <w:pPr>
        <w:pStyle w:val="PL"/>
      </w:pPr>
      <w:r>
        <w:t xml:space="preserve">          schema:</w:t>
      </w:r>
    </w:p>
    <w:p w14:paraId="1A4D1E47" w14:textId="77777777" w:rsidR="00234841" w:rsidRDefault="00234841" w:rsidP="00234841">
      <w:pPr>
        <w:pStyle w:val="PL"/>
      </w:pPr>
      <w:r>
        <w:t xml:space="preserve">            $ref: 'TS29571_CommonData.yaml#/components/schemas/VarUeId'</w:t>
      </w:r>
    </w:p>
    <w:p w14:paraId="1B8F406B" w14:textId="77777777" w:rsidR="00234841" w:rsidRDefault="00234841" w:rsidP="00234841">
      <w:pPr>
        <w:pStyle w:val="PL"/>
      </w:pPr>
      <w:r>
        <w:t xml:space="preserve">        - name: subsId</w:t>
      </w:r>
    </w:p>
    <w:p w14:paraId="61A70C4E" w14:textId="77777777" w:rsidR="00234841" w:rsidRDefault="00234841" w:rsidP="00234841">
      <w:pPr>
        <w:pStyle w:val="PL"/>
      </w:pPr>
      <w:r>
        <w:t xml:space="preserve">          in: path</w:t>
      </w:r>
    </w:p>
    <w:p w14:paraId="608FF875" w14:textId="77777777" w:rsidR="00234841" w:rsidRDefault="00234841" w:rsidP="00234841">
      <w:pPr>
        <w:pStyle w:val="PL"/>
      </w:pPr>
      <w:r>
        <w:t xml:space="preserve">          required: true</w:t>
      </w:r>
    </w:p>
    <w:p w14:paraId="0E3B7E78" w14:textId="77777777" w:rsidR="00234841" w:rsidRDefault="00234841" w:rsidP="00234841">
      <w:pPr>
        <w:pStyle w:val="PL"/>
      </w:pPr>
      <w:r>
        <w:t xml:space="preserve">          schema:</w:t>
      </w:r>
    </w:p>
    <w:p w14:paraId="1B6F6C88" w14:textId="77777777" w:rsidR="00234841" w:rsidRDefault="00234841" w:rsidP="00234841">
      <w:pPr>
        <w:pStyle w:val="PL"/>
      </w:pPr>
      <w:r>
        <w:t xml:space="preserve">            type: string</w:t>
      </w:r>
    </w:p>
    <w:p w14:paraId="1CA353F5" w14:textId="77777777" w:rsidR="00234841" w:rsidRDefault="00234841" w:rsidP="00234841">
      <w:pPr>
        <w:pStyle w:val="PL"/>
      </w:pPr>
      <w:r>
        <w:t xml:space="preserve">      responses:</w:t>
      </w:r>
    </w:p>
    <w:p w14:paraId="40D89A79" w14:textId="77777777" w:rsidR="00234841" w:rsidRDefault="00234841" w:rsidP="00234841">
      <w:pPr>
        <w:pStyle w:val="PL"/>
      </w:pPr>
      <w:r>
        <w:t xml:space="preserve">        '204':</w:t>
      </w:r>
    </w:p>
    <w:p w14:paraId="50AADDD6" w14:textId="77777777" w:rsidR="00234841" w:rsidRDefault="00234841" w:rsidP="00234841">
      <w:pPr>
        <w:pStyle w:val="PL"/>
        <w:rPr>
          <w:lang w:eastAsia="zh-CN"/>
        </w:rPr>
      </w:pPr>
      <w:r>
        <w:t xml:space="preserve">          description: Expected response to a successful subscription removal</w:t>
      </w:r>
    </w:p>
    <w:p w14:paraId="460D3854" w14:textId="77777777" w:rsidR="00234841" w:rsidRDefault="00234841" w:rsidP="00234841">
      <w:pPr>
        <w:pStyle w:val="PL"/>
      </w:pPr>
      <w:r>
        <w:t xml:space="preserve">        default:</w:t>
      </w:r>
    </w:p>
    <w:p w14:paraId="0436C357" w14:textId="77777777" w:rsidR="00234841" w:rsidRDefault="00234841" w:rsidP="00234841">
      <w:pPr>
        <w:pStyle w:val="PL"/>
        <w:rPr>
          <w:lang w:eastAsia="zh-CN"/>
        </w:rPr>
      </w:pPr>
      <w:r>
        <w:t xml:space="preserve">          $ref: 'TS29571_CommonData.yaml#/components/responses/default'</w:t>
      </w:r>
    </w:p>
    <w:p w14:paraId="43F08565" w14:textId="77777777" w:rsidR="00234841" w:rsidRDefault="00234841" w:rsidP="00234841">
      <w:pPr>
        <w:pStyle w:val="PL"/>
        <w:rPr>
          <w:lang w:eastAsia="zh-CN"/>
        </w:rPr>
      </w:pPr>
    </w:p>
    <w:p w14:paraId="7D3A54A5" w14:textId="77777777" w:rsidR="00234841" w:rsidRDefault="00234841" w:rsidP="00234841">
      <w:pPr>
        <w:pStyle w:val="PL"/>
      </w:pPr>
      <w:r>
        <w:t xml:space="preserve">    patch:</w:t>
      </w:r>
    </w:p>
    <w:p w14:paraId="41CE3FCB" w14:textId="77777777" w:rsidR="00234841" w:rsidRDefault="00234841" w:rsidP="00234841">
      <w:pPr>
        <w:pStyle w:val="PL"/>
        <w:rPr>
          <w:lang w:eastAsia="zh-CN"/>
        </w:rPr>
      </w:pPr>
      <w:r>
        <w:t xml:space="preserve">      summary: Modify SMF Subscription Info</w:t>
      </w:r>
    </w:p>
    <w:p w14:paraId="20722058" w14:textId="77777777" w:rsidR="00234841" w:rsidRDefault="00234841" w:rsidP="00234841">
      <w:pPr>
        <w:pStyle w:val="PL"/>
      </w:pPr>
      <w:r>
        <w:t xml:space="preserve">      operationId: ModifySmfSubscriptionInfo</w:t>
      </w:r>
    </w:p>
    <w:p w14:paraId="554FA264" w14:textId="77777777" w:rsidR="00234841" w:rsidRDefault="00234841" w:rsidP="00234841">
      <w:pPr>
        <w:pStyle w:val="PL"/>
      </w:pPr>
      <w:r>
        <w:t xml:space="preserve">      tags:</w:t>
      </w:r>
    </w:p>
    <w:p w14:paraId="6B15A8AC" w14:textId="77777777" w:rsidR="00234841" w:rsidRDefault="00234841" w:rsidP="00234841">
      <w:pPr>
        <w:pStyle w:val="PL"/>
        <w:rPr>
          <w:lang w:eastAsia="zh-CN"/>
        </w:rPr>
      </w:pPr>
      <w:r>
        <w:t xml:space="preserve">        - SMF Event Subscription Info (Document)</w:t>
      </w:r>
    </w:p>
    <w:p w14:paraId="38F4C03A" w14:textId="77777777" w:rsidR="00234841" w:rsidRDefault="00234841" w:rsidP="00234841">
      <w:pPr>
        <w:pStyle w:val="PL"/>
      </w:pPr>
      <w:r>
        <w:t xml:space="preserve">      security:</w:t>
      </w:r>
    </w:p>
    <w:p w14:paraId="207F40B9" w14:textId="77777777" w:rsidR="00234841" w:rsidRDefault="00234841" w:rsidP="00234841">
      <w:pPr>
        <w:pStyle w:val="PL"/>
      </w:pPr>
      <w:r>
        <w:t xml:space="preserve">        - {}</w:t>
      </w:r>
    </w:p>
    <w:p w14:paraId="4CE2AFE7" w14:textId="77777777" w:rsidR="00234841" w:rsidRDefault="00234841" w:rsidP="00234841">
      <w:pPr>
        <w:pStyle w:val="PL"/>
      </w:pPr>
      <w:r>
        <w:t xml:space="preserve">        - oAuth2ClientCredentials:</w:t>
      </w:r>
    </w:p>
    <w:p w14:paraId="2F8321B0" w14:textId="77777777" w:rsidR="00234841" w:rsidRDefault="00234841" w:rsidP="00234841">
      <w:pPr>
        <w:pStyle w:val="PL"/>
      </w:pPr>
      <w:r>
        <w:t xml:space="preserve">          - nudr-dr</w:t>
      </w:r>
    </w:p>
    <w:p w14:paraId="54B01E93" w14:textId="77777777" w:rsidR="00234841" w:rsidRDefault="00234841" w:rsidP="00234841">
      <w:pPr>
        <w:pStyle w:val="PL"/>
      </w:pPr>
      <w:r>
        <w:t xml:space="preserve">        - oAuth2ClientCredentials:</w:t>
      </w:r>
    </w:p>
    <w:p w14:paraId="0391CBBE" w14:textId="77777777" w:rsidR="00234841" w:rsidRDefault="00234841" w:rsidP="00234841">
      <w:pPr>
        <w:pStyle w:val="PL"/>
      </w:pPr>
      <w:r>
        <w:t xml:space="preserve">          - nudr-dr</w:t>
      </w:r>
    </w:p>
    <w:p w14:paraId="0B41DF70" w14:textId="77777777" w:rsidR="00234841" w:rsidRDefault="00234841" w:rsidP="00234841">
      <w:pPr>
        <w:pStyle w:val="PL"/>
        <w:rPr>
          <w:lang w:eastAsia="zh-CN"/>
        </w:rPr>
      </w:pPr>
      <w:r>
        <w:t xml:space="preserve">          - nudr-dr:subscription-data</w:t>
      </w:r>
    </w:p>
    <w:p w14:paraId="792593FD" w14:textId="77777777" w:rsidR="00234841" w:rsidRDefault="00234841" w:rsidP="00234841">
      <w:pPr>
        <w:pStyle w:val="PL"/>
      </w:pPr>
      <w:r>
        <w:t xml:space="preserve">      parameters:</w:t>
      </w:r>
    </w:p>
    <w:p w14:paraId="31AB5BFA" w14:textId="77777777" w:rsidR="00234841" w:rsidRDefault="00234841" w:rsidP="00234841">
      <w:pPr>
        <w:pStyle w:val="PL"/>
      </w:pPr>
      <w:r>
        <w:t xml:space="preserve">        - name: ueId</w:t>
      </w:r>
    </w:p>
    <w:p w14:paraId="15F46475" w14:textId="77777777" w:rsidR="00234841" w:rsidRDefault="00234841" w:rsidP="00234841">
      <w:pPr>
        <w:pStyle w:val="PL"/>
      </w:pPr>
      <w:r>
        <w:t xml:space="preserve">          in: path</w:t>
      </w:r>
    </w:p>
    <w:p w14:paraId="5BBE9FCA" w14:textId="77777777" w:rsidR="00234841" w:rsidRDefault="00234841" w:rsidP="00234841">
      <w:pPr>
        <w:pStyle w:val="PL"/>
      </w:pPr>
      <w:r>
        <w:t xml:space="preserve">          required: true</w:t>
      </w:r>
    </w:p>
    <w:p w14:paraId="3B04E691" w14:textId="77777777" w:rsidR="00234841" w:rsidRDefault="00234841" w:rsidP="00234841">
      <w:pPr>
        <w:pStyle w:val="PL"/>
      </w:pPr>
      <w:r>
        <w:t xml:space="preserve">          schema:</w:t>
      </w:r>
    </w:p>
    <w:p w14:paraId="460E2EE1" w14:textId="77777777" w:rsidR="00234841" w:rsidRDefault="00234841" w:rsidP="00234841">
      <w:pPr>
        <w:pStyle w:val="PL"/>
      </w:pPr>
      <w:r>
        <w:t xml:space="preserve">            $ref: 'TS29571_CommonData.yaml#/components/schemas/VarUeId'</w:t>
      </w:r>
    </w:p>
    <w:p w14:paraId="29293E4A" w14:textId="77777777" w:rsidR="00234841" w:rsidRDefault="00234841" w:rsidP="00234841">
      <w:pPr>
        <w:pStyle w:val="PL"/>
      </w:pPr>
      <w:r>
        <w:t xml:space="preserve">        - name: subsId</w:t>
      </w:r>
    </w:p>
    <w:p w14:paraId="2E475A7A" w14:textId="77777777" w:rsidR="00234841" w:rsidRDefault="00234841" w:rsidP="00234841">
      <w:pPr>
        <w:pStyle w:val="PL"/>
      </w:pPr>
      <w:r>
        <w:t xml:space="preserve">          in: path</w:t>
      </w:r>
    </w:p>
    <w:p w14:paraId="0266B9A4" w14:textId="77777777" w:rsidR="00234841" w:rsidRDefault="00234841" w:rsidP="00234841">
      <w:pPr>
        <w:pStyle w:val="PL"/>
      </w:pPr>
      <w:r>
        <w:t xml:space="preserve">          required: true</w:t>
      </w:r>
    </w:p>
    <w:p w14:paraId="39EC6859" w14:textId="77777777" w:rsidR="00234841" w:rsidRDefault="00234841" w:rsidP="00234841">
      <w:pPr>
        <w:pStyle w:val="PL"/>
      </w:pPr>
      <w:r>
        <w:t xml:space="preserve">          schema:</w:t>
      </w:r>
    </w:p>
    <w:p w14:paraId="3D6BF8C6" w14:textId="77777777" w:rsidR="00234841" w:rsidRDefault="00234841" w:rsidP="00234841">
      <w:pPr>
        <w:pStyle w:val="PL"/>
        <w:rPr>
          <w:lang w:eastAsia="zh-CN"/>
        </w:rPr>
      </w:pPr>
      <w:r>
        <w:t xml:space="preserve">            type: string</w:t>
      </w:r>
    </w:p>
    <w:p w14:paraId="7233979F" w14:textId="77777777" w:rsidR="00234841" w:rsidRDefault="00234841" w:rsidP="00234841">
      <w:pPr>
        <w:pStyle w:val="PL"/>
      </w:pPr>
      <w:r>
        <w:t xml:space="preserve">        - name: supported-features</w:t>
      </w:r>
    </w:p>
    <w:p w14:paraId="404CAAD8" w14:textId="77777777" w:rsidR="00234841" w:rsidRDefault="00234841" w:rsidP="00234841">
      <w:pPr>
        <w:pStyle w:val="PL"/>
      </w:pPr>
      <w:r>
        <w:t xml:space="preserve">          in: query</w:t>
      </w:r>
    </w:p>
    <w:p w14:paraId="5842F284" w14:textId="77777777" w:rsidR="00234841" w:rsidRDefault="00234841" w:rsidP="00234841">
      <w:pPr>
        <w:pStyle w:val="PL"/>
      </w:pPr>
      <w:r>
        <w:t xml:space="preserve">          description: Features required to be supported by the target NF</w:t>
      </w:r>
    </w:p>
    <w:p w14:paraId="1B5E87D3" w14:textId="77777777" w:rsidR="00234841" w:rsidRDefault="00234841" w:rsidP="00234841">
      <w:pPr>
        <w:pStyle w:val="PL"/>
      </w:pPr>
      <w:r>
        <w:t xml:space="preserve">          schema:</w:t>
      </w:r>
    </w:p>
    <w:p w14:paraId="148D6346" w14:textId="77777777" w:rsidR="00234841" w:rsidRDefault="00234841" w:rsidP="00234841">
      <w:pPr>
        <w:pStyle w:val="PL"/>
        <w:rPr>
          <w:lang w:eastAsia="zh-CN"/>
        </w:rPr>
      </w:pPr>
      <w:r>
        <w:t xml:space="preserve">            $ref: 'TS29571_CommonData.yaml#/components/schemas/SupportedFeatures'</w:t>
      </w:r>
    </w:p>
    <w:p w14:paraId="0F26420F" w14:textId="77777777" w:rsidR="00234841" w:rsidRDefault="00234841" w:rsidP="00234841">
      <w:pPr>
        <w:pStyle w:val="PL"/>
        <w:rPr>
          <w:lang w:eastAsia="zh-CN"/>
        </w:rPr>
      </w:pPr>
      <w:r>
        <w:t xml:space="preserve">      requestBody:</w:t>
      </w:r>
    </w:p>
    <w:p w14:paraId="49C0F3D1" w14:textId="77777777" w:rsidR="00234841" w:rsidRDefault="00234841" w:rsidP="00234841">
      <w:pPr>
        <w:pStyle w:val="PL"/>
      </w:pPr>
      <w:r>
        <w:t xml:space="preserve">        content:</w:t>
      </w:r>
    </w:p>
    <w:p w14:paraId="0A5685E0" w14:textId="77777777" w:rsidR="00234841" w:rsidRDefault="00234841" w:rsidP="00234841">
      <w:pPr>
        <w:pStyle w:val="PL"/>
      </w:pPr>
      <w:r>
        <w:lastRenderedPageBreak/>
        <w:t xml:space="preserve">          application/json-patch+json:</w:t>
      </w:r>
    </w:p>
    <w:p w14:paraId="345A99E6" w14:textId="77777777" w:rsidR="00234841" w:rsidRDefault="00234841" w:rsidP="00234841">
      <w:pPr>
        <w:pStyle w:val="PL"/>
      </w:pPr>
      <w:r>
        <w:t xml:space="preserve">            schema:</w:t>
      </w:r>
    </w:p>
    <w:p w14:paraId="12CED6E3" w14:textId="77777777" w:rsidR="00234841" w:rsidRDefault="00234841" w:rsidP="00234841">
      <w:pPr>
        <w:pStyle w:val="PL"/>
      </w:pPr>
      <w:r>
        <w:t xml:space="preserve">              type: array</w:t>
      </w:r>
    </w:p>
    <w:p w14:paraId="24167D23" w14:textId="77777777" w:rsidR="00234841" w:rsidRDefault="00234841" w:rsidP="00234841">
      <w:pPr>
        <w:pStyle w:val="PL"/>
      </w:pPr>
      <w:r>
        <w:t xml:space="preserve">              items:</w:t>
      </w:r>
    </w:p>
    <w:p w14:paraId="0DCB63D0" w14:textId="77777777" w:rsidR="00234841" w:rsidRDefault="00234841" w:rsidP="00234841">
      <w:pPr>
        <w:pStyle w:val="PL"/>
      </w:pPr>
      <w:r>
        <w:t xml:space="preserve">                $ref: 'TS29571_CommonData.yaml#/components/schemas/PatchItem'</w:t>
      </w:r>
    </w:p>
    <w:p w14:paraId="4EC0C999" w14:textId="77777777" w:rsidR="00234841" w:rsidRDefault="00234841" w:rsidP="00234841">
      <w:pPr>
        <w:pStyle w:val="PL"/>
      </w:pPr>
      <w:r>
        <w:t xml:space="preserve">        required: true</w:t>
      </w:r>
    </w:p>
    <w:p w14:paraId="5502E4C6" w14:textId="77777777" w:rsidR="00234841" w:rsidRDefault="00234841" w:rsidP="00234841">
      <w:pPr>
        <w:pStyle w:val="PL"/>
      </w:pPr>
      <w:r>
        <w:t xml:space="preserve">      responses:</w:t>
      </w:r>
    </w:p>
    <w:p w14:paraId="6B0F52DF" w14:textId="77777777" w:rsidR="00234841" w:rsidRDefault="00234841" w:rsidP="00234841">
      <w:pPr>
        <w:pStyle w:val="PL"/>
      </w:pPr>
      <w:r>
        <w:t xml:space="preserve">        '204':</w:t>
      </w:r>
    </w:p>
    <w:p w14:paraId="45EB3823" w14:textId="77777777" w:rsidR="00234841" w:rsidRDefault="00234841" w:rsidP="00234841">
      <w:pPr>
        <w:pStyle w:val="PL"/>
      </w:pPr>
      <w:r>
        <w:t xml:space="preserve">          description: Expected response to a valid request</w:t>
      </w:r>
    </w:p>
    <w:p w14:paraId="6BD56BC2" w14:textId="77777777" w:rsidR="00234841" w:rsidRDefault="00234841" w:rsidP="00234841">
      <w:pPr>
        <w:pStyle w:val="PL"/>
        <w:rPr>
          <w:lang w:eastAsia="zh-CN"/>
        </w:rPr>
      </w:pPr>
      <w:r>
        <w:rPr>
          <w:lang w:eastAsia="zh-CN"/>
        </w:rPr>
        <w:t xml:space="preserve">        '200':</w:t>
      </w:r>
    </w:p>
    <w:p w14:paraId="7593D188" w14:textId="77777777" w:rsidR="00234841" w:rsidRDefault="00234841" w:rsidP="00234841">
      <w:pPr>
        <w:pStyle w:val="PL"/>
      </w:pPr>
      <w:r>
        <w:t xml:space="preserve">          description: Expected response to a valid request</w:t>
      </w:r>
    </w:p>
    <w:p w14:paraId="42DA4983" w14:textId="77777777" w:rsidR="00234841" w:rsidRDefault="00234841" w:rsidP="00234841">
      <w:pPr>
        <w:pStyle w:val="PL"/>
      </w:pPr>
      <w:r>
        <w:t xml:space="preserve">          content:</w:t>
      </w:r>
    </w:p>
    <w:p w14:paraId="4B431136" w14:textId="77777777" w:rsidR="00234841" w:rsidRDefault="00234841" w:rsidP="00234841">
      <w:pPr>
        <w:pStyle w:val="PL"/>
      </w:pPr>
      <w:r>
        <w:t xml:space="preserve">            application/json:</w:t>
      </w:r>
    </w:p>
    <w:p w14:paraId="66F830A9" w14:textId="77777777" w:rsidR="00234841" w:rsidRDefault="00234841" w:rsidP="00234841">
      <w:pPr>
        <w:pStyle w:val="PL"/>
      </w:pPr>
      <w:r>
        <w:t xml:space="preserve">              schema:</w:t>
      </w:r>
    </w:p>
    <w:p w14:paraId="5A6FC0C0" w14:textId="77777777" w:rsidR="00234841" w:rsidRDefault="00234841" w:rsidP="00234841">
      <w:pPr>
        <w:pStyle w:val="PL"/>
        <w:rPr>
          <w:lang w:eastAsia="zh-CN"/>
        </w:rPr>
      </w:pPr>
      <w:r>
        <w:t xml:space="preserve">                $ref: 'TS29571_CommonData.yaml#/components/schemas/</w:t>
      </w:r>
      <w:r>
        <w:rPr>
          <w:lang w:eastAsia="zh-CN"/>
        </w:rPr>
        <w:t>PatchResult</w:t>
      </w:r>
      <w:r>
        <w:t>'</w:t>
      </w:r>
    </w:p>
    <w:p w14:paraId="0C425B2C" w14:textId="77777777" w:rsidR="00234841" w:rsidRDefault="00234841" w:rsidP="00234841">
      <w:pPr>
        <w:pStyle w:val="PL"/>
      </w:pPr>
      <w:r>
        <w:t xml:space="preserve">        '403':</w:t>
      </w:r>
    </w:p>
    <w:p w14:paraId="68B05D28" w14:textId="77777777" w:rsidR="00234841" w:rsidRDefault="00234841" w:rsidP="00234841">
      <w:pPr>
        <w:pStyle w:val="PL"/>
      </w:pPr>
      <w:r>
        <w:t xml:space="preserve">          description: modification is rejected</w:t>
      </w:r>
    </w:p>
    <w:p w14:paraId="50F2ADE2" w14:textId="77777777" w:rsidR="00234841" w:rsidRDefault="00234841" w:rsidP="00234841">
      <w:pPr>
        <w:pStyle w:val="PL"/>
      </w:pPr>
      <w:r>
        <w:t xml:space="preserve">          content:</w:t>
      </w:r>
    </w:p>
    <w:p w14:paraId="09059597" w14:textId="77777777" w:rsidR="00234841" w:rsidRDefault="00234841" w:rsidP="00234841">
      <w:pPr>
        <w:pStyle w:val="PL"/>
      </w:pPr>
      <w:r>
        <w:t xml:space="preserve">            application/problem+json:</w:t>
      </w:r>
    </w:p>
    <w:p w14:paraId="36487735" w14:textId="77777777" w:rsidR="00234841" w:rsidRDefault="00234841" w:rsidP="00234841">
      <w:pPr>
        <w:pStyle w:val="PL"/>
      </w:pPr>
      <w:r>
        <w:t xml:space="preserve">              schema:</w:t>
      </w:r>
    </w:p>
    <w:p w14:paraId="1511EC52" w14:textId="77777777" w:rsidR="00234841" w:rsidRDefault="00234841" w:rsidP="00234841">
      <w:pPr>
        <w:pStyle w:val="PL"/>
      </w:pPr>
      <w:r>
        <w:t xml:space="preserve">                $ref: 'TS29571_CommonData.yaml#/components/schemas/ProblemDetails'</w:t>
      </w:r>
    </w:p>
    <w:p w14:paraId="6BA3C4E0" w14:textId="77777777" w:rsidR="00234841" w:rsidRDefault="00234841" w:rsidP="00234841">
      <w:pPr>
        <w:pStyle w:val="PL"/>
        <w:rPr>
          <w:lang w:eastAsia="zh-CN"/>
        </w:rPr>
      </w:pPr>
      <w:r>
        <w:t xml:space="preserve">        default:</w:t>
      </w:r>
    </w:p>
    <w:p w14:paraId="04C4C355" w14:textId="77777777" w:rsidR="00234841" w:rsidRDefault="00234841" w:rsidP="00234841">
      <w:pPr>
        <w:pStyle w:val="PL"/>
        <w:rPr>
          <w:lang w:eastAsia="zh-CN"/>
        </w:rPr>
      </w:pPr>
      <w:r>
        <w:t xml:space="preserve">          $ref: 'TS29571_CommonData.yaml#/components/responses/default'</w:t>
      </w:r>
    </w:p>
    <w:p w14:paraId="0B865465" w14:textId="77777777" w:rsidR="00234841" w:rsidRDefault="00234841" w:rsidP="00234841">
      <w:pPr>
        <w:pStyle w:val="PL"/>
        <w:rPr>
          <w:lang w:eastAsia="zh-CN"/>
        </w:rPr>
      </w:pPr>
    </w:p>
    <w:p w14:paraId="3B60693A" w14:textId="77777777" w:rsidR="00234841" w:rsidRDefault="00234841" w:rsidP="00234841">
      <w:pPr>
        <w:pStyle w:val="PL"/>
      </w:pPr>
      <w:r>
        <w:t xml:space="preserve">    get:</w:t>
      </w:r>
    </w:p>
    <w:p w14:paraId="7CB1BB4C" w14:textId="77777777" w:rsidR="00234841" w:rsidRDefault="00234841" w:rsidP="00234841">
      <w:pPr>
        <w:pStyle w:val="PL"/>
      </w:pPr>
      <w:r>
        <w:t xml:space="preserve">      summary: Retrieve SMF Subscription Info</w:t>
      </w:r>
    </w:p>
    <w:p w14:paraId="496B3BA9" w14:textId="77777777" w:rsidR="00234841" w:rsidRDefault="00234841" w:rsidP="00234841">
      <w:pPr>
        <w:pStyle w:val="PL"/>
      </w:pPr>
      <w:r>
        <w:t xml:space="preserve">      operationId: GetSmfSubscriptionInfo</w:t>
      </w:r>
    </w:p>
    <w:p w14:paraId="31DC8F59" w14:textId="77777777" w:rsidR="00234841" w:rsidRDefault="00234841" w:rsidP="00234841">
      <w:pPr>
        <w:pStyle w:val="PL"/>
      </w:pPr>
      <w:r>
        <w:t xml:space="preserve">      tags:</w:t>
      </w:r>
    </w:p>
    <w:p w14:paraId="757411B6" w14:textId="77777777" w:rsidR="00234841" w:rsidRDefault="00234841" w:rsidP="00234841">
      <w:pPr>
        <w:pStyle w:val="PL"/>
        <w:rPr>
          <w:lang w:eastAsia="zh-CN"/>
        </w:rPr>
      </w:pPr>
      <w:r>
        <w:t xml:space="preserve">        - SMF Event Subscription Info (Document)</w:t>
      </w:r>
    </w:p>
    <w:p w14:paraId="00D85ECB" w14:textId="77777777" w:rsidR="00234841" w:rsidRDefault="00234841" w:rsidP="00234841">
      <w:pPr>
        <w:pStyle w:val="PL"/>
      </w:pPr>
      <w:r>
        <w:t xml:space="preserve">      security:</w:t>
      </w:r>
    </w:p>
    <w:p w14:paraId="07B945FA" w14:textId="77777777" w:rsidR="00234841" w:rsidRDefault="00234841" w:rsidP="00234841">
      <w:pPr>
        <w:pStyle w:val="PL"/>
      </w:pPr>
      <w:r>
        <w:t xml:space="preserve">        - {}</w:t>
      </w:r>
    </w:p>
    <w:p w14:paraId="69BE2C16" w14:textId="77777777" w:rsidR="00234841" w:rsidRDefault="00234841" w:rsidP="00234841">
      <w:pPr>
        <w:pStyle w:val="PL"/>
      </w:pPr>
      <w:r>
        <w:t xml:space="preserve">        - oAuth2ClientCredentials:</w:t>
      </w:r>
    </w:p>
    <w:p w14:paraId="3FAE2A09" w14:textId="77777777" w:rsidR="00234841" w:rsidRDefault="00234841" w:rsidP="00234841">
      <w:pPr>
        <w:pStyle w:val="PL"/>
      </w:pPr>
      <w:r>
        <w:t xml:space="preserve">          - nudr-dr</w:t>
      </w:r>
    </w:p>
    <w:p w14:paraId="178F7BEE" w14:textId="77777777" w:rsidR="00234841" w:rsidRDefault="00234841" w:rsidP="00234841">
      <w:pPr>
        <w:pStyle w:val="PL"/>
      </w:pPr>
      <w:r>
        <w:t xml:space="preserve">        - oAuth2ClientCredentials:</w:t>
      </w:r>
    </w:p>
    <w:p w14:paraId="76921912" w14:textId="77777777" w:rsidR="00234841" w:rsidRDefault="00234841" w:rsidP="00234841">
      <w:pPr>
        <w:pStyle w:val="PL"/>
      </w:pPr>
      <w:r>
        <w:t xml:space="preserve">          - nudr-dr</w:t>
      </w:r>
    </w:p>
    <w:p w14:paraId="5DD8CFE8" w14:textId="77777777" w:rsidR="00234841" w:rsidRDefault="00234841" w:rsidP="00234841">
      <w:pPr>
        <w:pStyle w:val="PL"/>
        <w:rPr>
          <w:lang w:eastAsia="zh-CN"/>
        </w:rPr>
      </w:pPr>
      <w:r>
        <w:t xml:space="preserve">          - nudr-dr:subscription-data</w:t>
      </w:r>
    </w:p>
    <w:p w14:paraId="61ACE799" w14:textId="77777777" w:rsidR="00234841" w:rsidRDefault="00234841" w:rsidP="00234841">
      <w:pPr>
        <w:pStyle w:val="PL"/>
      </w:pPr>
      <w:r>
        <w:t xml:space="preserve">      parameters:</w:t>
      </w:r>
    </w:p>
    <w:p w14:paraId="413DBD23" w14:textId="77777777" w:rsidR="00234841" w:rsidRDefault="00234841" w:rsidP="00234841">
      <w:pPr>
        <w:pStyle w:val="PL"/>
      </w:pPr>
      <w:r>
        <w:t xml:space="preserve">        - name: ueId</w:t>
      </w:r>
    </w:p>
    <w:p w14:paraId="788DB869" w14:textId="77777777" w:rsidR="00234841" w:rsidRDefault="00234841" w:rsidP="00234841">
      <w:pPr>
        <w:pStyle w:val="PL"/>
      </w:pPr>
      <w:r>
        <w:t xml:space="preserve">          in: path</w:t>
      </w:r>
    </w:p>
    <w:p w14:paraId="6FE88608" w14:textId="77777777" w:rsidR="00234841" w:rsidRDefault="00234841" w:rsidP="00234841">
      <w:pPr>
        <w:pStyle w:val="PL"/>
      </w:pPr>
      <w:r>
        <w:t xml:space="preserve">          required: true</w:t>
      </w:r>
    </w:p>
    <w:p w14:paraId="466AE4B4" w14:textId="77777777" w:rsidR="00234841" w:rsidRDefault="00234841" w:rsidP="00234841">
      <w:pPr>
        <w:pStyle w:val="PL"/>
      </w:pPr>
      <w:r>
        <w:t xml:space="preserve">          schema:</w:t>
      </w:r>
    </w:p>
    <w:p w14:paraId="0DD4BAB7" w14:textId="77777777" w:rsidR="00234841" w:rsidRDefault="00234841" w:rsidP="00234841">
      <w:pPr>
        <w:pStyle w:val="PL"/>
      </w:pPr>
      <w:r>
        <w:t xml:space="preserve">            $ref: 'TS29571_CommonData.yaml#/components/schemas/VarUeId'</w:t>
      </w:r>
    </w:p>
    <w:p w14:paraId="350BB27B" w14:textId="77777777" w:rsidR="00234841" w:rsidRDefault="00234841" w:rsidP="00234841">
      <w:pPr>
        <w:pStyle w:val="PL"/>
      </w:pPr>
      <w:r>
        <w:t xml:space="preserve">        - name: subsId</w:t>
      </w:r>
    </w:p>
    <w:p w14:paraId="1CCAF4C6" w14:textId="77777777" w:rsidR="00234841" w:rsidRDefault="00234841" w:rsidP="00234841">
      <w:pPr>
        <w:pStyle w:val="PL"/>
      </w:pPr>
      <w:r>
        <w:t xml:space="preserve">          in: path</w:t>
      </w:r>
    </w:p>
    <w:p w14:paraId="311D0C79" w14:textId="77777777" w:rsidR="00234841" w:rsidRDefault="00234841" w:rsidP="00234841">
      <w:pPr>
        <w:pStyle w:val="PL"/>
      </w:pPr>
      <w:r>
        <w:t xml:space="preserve">          required: true</w:t>
      </w:r>
    </w:p>
    <w:p w14:paraId="42744ECE" w14:textId="77777777" w:rsidR="00234841" w:rsidRDefault="00234841" w:rsidP="00234841">
      <w:pPr>
        <w:pStyle w:val="PL"/>
      </w:pPr>
      <w:r>
        <w:t xml:space="preserve">          schema:</w:t>
      </w:r>
    </w:p>
    <w:p w14:paraId="03000E4E" w14:textId="77777777" w:rsidR="00234841" w:rsidRDefault="00234841" w:rsidP="00234841">
      <w:pPr>
        <w:pStyle w:val="PL"/>
      </w:pPr>
      <w:r>
        <w:lastRenderedPageBreak/>
        <w:t xml:space="preserve">            type: string</w:t>
      </w:r>
    </w:p>
    <w:p w14:paraId="3431752B" w14:textId="77777777" w:rsidR="00234841" w:rsidRDefault="00234841" w:rsidP="00234841">
      <w:pPr>
        <w:pStyle w:val="PL"/>
      </w:pPr>
      <w:r>
        <w:t xml:space="preserve">      responses:</w:t>
      </w:r>
    </w:p>
    <w:p w14:paraId="6868BA41" w14:textId="77777777" w:rsidR="00234841" w:rsidRDefault="00234841" w:rsidP="00234841">
      <w:pPr>
        <w:pStyle w:val="PL"/>
      </w:pPr>
      <w:r>
        <w:t xml:space="preserve">        '200':</w:t>
      </w:r>
    </w:p>
    <w:p w14:paraId="14BE32F9" w14:textId="77777777" w:rsidR="00234841" w:rsidRDefault="00234841" w:rsidP="00234841">
      <w:pPr>
        <w:pStyle w:val="PL"/>
      </w:pPr>
      <w:r>
        <w:t xml:space="preserve">          description: OK</w:t>
      </w:r>
    </w:p>
    <w:p w14:paraId="5FB62863" w14:textId="77777777" w:rsidR="00234841" w:rsidRDefault="00234841" w:rsidP="00234841">
      <w:pPr>
        <w:pStyle w:val="PL"/>
      </w:pPr>
      <w:r>
        <w:t xml:space="preserve">          content:</w:t>
      </w:r>
    </w:p>
    <w:p w14:paraId="6A384510" w14:textId="77777777" w:rsidR="00234841" w:rsidRDefault="00234841" w:rsidP="00234841">
      <w:pPr>
        <w:pStyle w:val="PL"/>
      </w:pPr>
      <w:r>
        <w:t xml:space="preserve">            application/json:</w:t>
      </w:r>
    </w:p>
    <w:p w14:paraId="0BBE749F" w14:textId="77777777" w:rsidR="00234841" w:rsidRDefault="00234841" w:rsidP="00234841">
      <w:pPr>
        <w:pStyle w:val="PL"/>
      </w:pPr>
      <w:r>
        <w:t xml:space="preserve">              schema:</w:t>
      </w:r>
    </w:p>
    <w:p w14:paraId="248CAA44" w14:textId="77777777" w:rsidR="00234841" w:rsidRDefault="00234841" w:rsidP="00234841">
      <w:pPr>
        <w:pStyle w:val="PL"/>
      </w:pPr>
      <w:r>
        <w:t xml:space="preserve">                $ref: '#/components/schemas/SmfSubscriptionInfo'</w:t>
      </w:r>
    </w:p>
    <w:p w14:paraId="436CB683" w14:textId="77777777" w:rsidR="00234841" w:rsidRDefault="00234841" w:rsidP="00234841">
      <w:pPr>
        <w:pStyle w:val="PL"/>
        <w:rPr>
          <w:lang w:eastAsia="zh-CN"/>
        </w:rPr>
      </w:pPr>
      <w:r>
        <w:t xml:space="preserve">        default:</w:t>
      </w:r>
    </w:p>
    <w:p w14:paraId="3CA2A831" w14:textId="77777777" w:rsidR="00234841" w:rsidRDefault="00234841" w:rsidP="00234841">
      <w:pPr>
        <w:pStyle w:val="PL"/>
      </w:pPr>
      <w:r>
        <w:t xml:space="preserve">          $ref: 'TS29571_CommonData.yaml#/components/responses/default'</w:t>
      </w:r>
    </w:p>
    <w:p w14:paraId="471B2928" w14:textId="77777777" w:rsidR="00234841" w:rsidRDefault="00234841" w:rsidP="00234841">
      <w:pPr>
        <w:pStyle w:val="PL"/>
        <w:rPr>
          <w:lang w:eastAsia="zh-CN"/>
        </w:rPr>
      </w:pPr>
    </w:p>
    <w:p w14:paraId="7806B6B3" w14:textId="77777777" w:rsidR="00234841" w:rsidRDefault="00234841" w:rsidP="00234841">
      <w:pPr>
        <w:pStyle w:val="PL"/>
      </w:pPr>
      <w:r>
        <w:t xml:space="preserve">  /subscription-data/{ueId}/context-data/ee-subscriptions/{subsId}/hss-subscriptions:</w:t>
      </w:r>
    </w:p>
    <w:p w14:paraId="349BE2B2" w14:textId="77777777" w:rsidR="00234841" w:rsidRDefault="00234841" w:rsidP="00234841">
      <w:pPr>
        <w:pStyle w:val="PL"/>
      </w:pPr>
      <w:r>
        <w:t xml:space="preserve">    put:</w:t>
      </w:r>
    </w:p>
    <w:p w14:paraId="5B548F45" w14:textId="77777777" w:rsidR="00234841" w:rsidRDefault="00234841" w:rsidP="00234841">
      <w:pPr>
        <w:pStyle w:val="PL"/>
      </w:pPr>
      <w:r>
        <w:t xml:space="preserve">      summary: Create HSS Subscription Info</w:t>
      </w:r>
    </w:p>
    <w:p w14:paraId="56092447" w14:textId="77777777" w:rsidR="00234841" w:rsidRDefault="00234841" w:rsidP="00234841">
      <w:pPr>
        <w:pStyle w:val="PL"/>
      </w:pPr>
      <w:r>
        <w:t xml:space="preserve">      operationId: Create HSS Subscriptions</w:t>
      </w:r>
    </w:p>
    <w:p w14:paraId="37C1AC4F" w14:textId="77777777" w:rsidR="00234841" w:rsidRDefault="00234841" w:rsidP="00234841">
      <w:pPr>
        <w:pStyle w:val="PL"/>
      </w:pPr>
      <w:r>
        <w:t xml:space="preserve">      tags:</w:t>
      </w:r>
    </w:p>
    <w:p w14:paraId="1BFC177C" w14:textId="77777777" w:rsidR="00234841" w:rsidRDefault="00234841" w:rsidP="00234841">
      <w:pPr>
        <w:pStyle w:val="PL"/>
        <w:rPr>
          <w:lang w:eastAsia="zh-CN"/>
        </w:rPr>
      </w:pPr>
      <w:r>
        <w:t xml:space="preserve">        - HSS Event Subscription Info (Document)</w:t>
      </w:r>
    </w:p>
    <w:p w14:paraId="311DC025" w14:textId="77777777" w:rsidR="00234841" w:rsidRDefault="00234841" w:rsidP="00234841">
      <w:pPr>
        <w:pStyle w:val="PL"/>
      </w:pPr>
      <w:r>
        <w:t xml:space="preserve">      parameters:</w:t>
      </w:r>
    </w:p>
    <w:p w14:paraId="5D612BF3" w14:textId="77777777" w:rsidR="00234841" w:rsidRDefault="00234841" w:rsidP="00234841">
      <w:pPr>
        <w:pStyle w:val="PL"/>
      </w:pPr>
      <w:r>
        <w:t xml:space="preserve">        - name: ueId</w:t>
      </w:r>
    </w:p>
    <w:p w14:paraId="73DFE151" w14:textId="77777777" w:rsidR="00234841" w:rsidRDefault="00234841" w:rsidP="00234841">
      <w:pPr>
        <w:pStyle w:val="PL"/>
      </w:pPr>
      <w:r>
        <w:t xml:space="preserve">          in: path</w:t>
      </w:r>
    </w:p>
    <w:p w14:paraId="6ED3CAAC" w14:textId="77777777" w:rsidR="00234841" w:rsidRDefault="00234841" w:rsidP="00234841">
      <w:pPr>
        <w:pStyle w:val="PL"/>
      </w:pPr>
      <w:r>
        <w:t xml:space="preserve">          required: true</w:t>
      </w:r>
    </w:p>
    <w:p w14:paraId="4E131834" w14:textId="77777777" w:rsidR="00234841" w:rsidRDefault="00234841" w:rsidP="00234841">
      <w:pPr>
        <w:pStyle w:val="PL"/>
      </w:pPr>
      <w:r>
        <w:t xml:space="preserve">          schema:</w:t>
      </w:r>
    </w:p>
    <w:p w14:paraId="4D945623" w14:textId="77777777" w:rsidR="00234841" w:rsidRDefault="00234841" w:rsidP="00234841">
      <w:pPr>
        <w:pStyle w:val="PL"/>
      </w:pPr>
      <w:r>
        <w:t xml:space="preserve">            $ref: 'TS29571_CommonData.yaml#/components/schemas/VarUeId'</w:t>
      </w:r>
    </w:p>
    <w:p w14:paraId="4EB94EFC" w14:textId="77777777" w:rsidR="00234841" w:rsidRDefault="00234841" w:rsidP="00234841">
      <w:pPr>
        <w:pStyle w:val="PL"/>
      </w:pPr>
      <w:r>
        <w:t xml:space="preserve">        - name: subsId</w:t>
      </w:r>
    </w:p>
    <w:p w14:paraId="36180452" w14:textId="77777777" w:rsidR="00234841" w:rsidRDefault="00234841" w:rsidP="00234841">
      <w:pPr>
        <w:pStyle w:val="PL"/>
      </w:pPr>
      <w:r>
        <w:t xml:space="preserve">          in: path</w:t>
      </w:r>
    </w:p>
    <w:p w14:paraId="526A9169" w14:textId="77777777" w:rsidR="00234841" w:rsidRDefault="00234841" w:rsidP="00234841">
      <w:pPr>
        <w:pStyle w:val="PL"/>
      </w:pPr>
      <w:r>
        <w:t xml:space="preserve">          required: true</w:t>
      </w:r>
    </w:p>
    <w:p w14:paraId="5D5937E5" w14:textId="77777777" w:rsidR="00234841" w:rsidRDefault="00234841" w:rsidP="00234841">
      <w:pPr>
        <w:pStyle w:val="PL"/>
      </w:pPr>
      <w:r>
        <w:t xml:space="preserve">          schema:</w:t>
      </w:r>
    </w:p>
    <w:p w14:paraId="42C2225C" w14:textId="77777777" w:rsidR="00234841" w:rsidRDefault="00234841" w:rsidP="00234841">
      <w:pPr>
        <w:pStyle w:val="PL"/>
      </w:pPr>
      <w:r>
        <w:t xml:space="preserve">            type: string</w:t>
      </w:r>
    </w:p>
    <w:p w14:paraId="2CACF8EB" w14:textId="77777777" w:rsidR="00234841" w:rsidRDefault="00234841" w:rsidP="00234841">
      <w:pPr>
        <w:pStyle w:val="PL"/>
      </w:pPr>
      <w:r>
        <w:t xml:space="preserve">      requestBody:</w:t>
      </w:r>
    </w:p>
    <w:p w14:paraId="02D60C84" w14:textId="77777777" w:rsidR="00234841" w:rsidRDefault="00234841" w:rsidP="00234841">
      <w:pPr>
        <w:pStyle w:val="PL"/>
      </w:pPr>
      <w:r>
        <w:t xml:space="preserve">        content:</w:t>
      </w:r>
    </w:p>
    <w:p w14:paraId="68AADFD2" w14:textId="77777777" w:rsidR="00234841" w:rsidRDefault="00234841" w:rsidP="00234841">
      <w:pPr>
        <w:pStyle w:val="PL"/>
      </w:pPr>
      <w:r>
        <w:t xml:space="preserve">          application/json:</w:t>
      </w:r>
    </w:p>
    <w:p w14:paraId="7E595A26" w14:textId="77777777" w:rsidR="00234841" w:rsidRDefault="00234841" w:rsidP="00234841">
      <w:pPr>
        <w:pStyle w:val="PL"/>
      </w:pPr>
      <w:r>
        <w:t xml:space="preserve">            schema:</w:t>
      </w:r>
    </w:p>
    <w:p w14:paraId="44E45300" w14:textId="77777777" w:rsidR="00234841" w:rsidRDefault="00234841" w:rsidP="00434F1A">
      <w:pPr>
        <w:pStyle w:val="PL"/>
        <w:outlineLvl w:val="0"/>
      </w:pPr>
      <w:r>
        <w:t xml:space="preserve">              $ref: '#/components/schemas/HssSubscriptionInfo'</w:t>
      </w:r>
    </w:p>
    <w:p w14:paraId="0650EFC2" w14:textId="77777777" w:rsidR="00234841" w:rsidRDefault="00234841" w:rsidP="00234841">
      <w:pPr>
        <w:pStyle w:val="PL"/>
      </w:pPr>
      <w:r>
        <w:t xml:space="preserve">        required: true</w:t>
      </w:r>
    </w:p>
    <w:p w14:paraId="6A0AA743" w14:textId="77777777" w:rsidR="00234841" w:rsidRDefault="00234841" w:rsidP="00234841">
      <w:pPr>
        <w:pStyle w:val="PL"/>
      </w:pPr>
      <w:r>
        <w:t xml:space="preserve">      responses:</w:t>
      </w:r>
    </w:p>
    <w:p w14:paraId="35BFA19D" w14:textId="77777777" w:rsidR="00234841" w:rsidRDefault="00234841" w:rsidP="00234841">
      <w:pPr>
        <w:pStyle w:val="PL"/>
      </w:pPr>
      <w:r>
        <w:t xml:space="preserve">        '204':</w:t>
      </w:r>
    </w:p>
    <w:p w14:paraId="13A7C992" w14:textId="77777777" w:rsidR="00234841" w:rsidRDefault="00234841" w:rsidP="00234841">
      <w:pPr>
        <w:pStyle w:val="PL"/>
      </w:pPr>
      <w:r>
        <w:t xml:space="preserve">          description: Upon success, an empty response body shall be returned</w:t>
      </w:r>
    </w:p>
    <w:p w14:paraId="26ECAF19" w14:textId="77777777" w:rsidR="00234841" w:rsidRDefault="00234841" w:rsidP="00234841">
      <w:pPr>
        <w:pStyle w:val="PL"/>
      </w:pPr>
      <w:r>
        <w:t xml:space="preserve">        '201':</w:t>
      </w:r>
    </w:p>
    <w:p w14:paraId="61060961" w14:textId="77777777" w:rsidR="00234841" w:rsidRDefault="00234841" w:rsidP="00234841">
      <w:pPr>
        <w:pStyle w:val="PL"/>
      </w:pPr>
      <w:r>
        <w:t xml:space="preserve">          description: Upon successful creation, the created resource shall be returned</w:t>
      </w:r>
    </w:p>
    <w:p w14:paraId="3FA2AA07" w14:textId="77777777" w:rsidR="00234841" w:rsidRDefault="00234841" w:rsidP="00234841">
      <w:pPr>
        <w:pStyle w:val="PL"/>
      </w:pPr>
      <w:r>
        <w:t xml:space="preserve">          content:</w:t>
      </w:r>
    </w:p>
    <w:p w14:paraId="5E619593" w14:textId="77777777" w:rsidR="00234841" w:rsidRDefault="00234841" w:rsidP="00234841">
      <w:pPr>
        <w:pStyle w:val="PL"/>
      </w:pPr>
      <w:r>
        <w:t xml:space="preserve">            application/json:</w:t>
      </w:r>
    </w:p>
    <w:p w14:paraId="60B409BC" w14:textId="77777777" w:rsidR="00234841" w:rsidRDefault="00234841" w:rsidP="00234841">
      <w:pPr>
        <w:pStyle w:val="PL"/>
      </w:pPr>
      <w:r>
        <w:t xml:space="preserve">              schema:</w:t>
      </w:r>
    </w:p>
    <w:p w14:paraId="75E64942" w14:textId="77777777" w:rsidR="00234841" w:rsidRPr="00431BCD" w:rsidRDefault="00234841" w:rsidP="00434F1A">
      <w:pPr>
        <w:pStyle w:val="PL"/>
        <w:outlineLvl w:val="0"/>
      </w:pPr>
      <w:r>
        <w:t xml:space="preserve">                $ref: '#/components/schemas/HssSubscriptionInfo'</w:t>
      </w:r>
    </w:p>
    <w:p w14:paraId="1E95729F" w14:textId="77777777" w:rsidR="00234841" w:rsidRDefault="00234841" w:rsidP="00234841">
      <w:pPr>
        <w:pStyle w:val="PL"/>
        <w:rPr>
          <w:lang w:eastAsia="zh-CN"/>
        </w:rPr>
      </w:pPr>
      <w:r>
        <w:t xml:space="preserve">        default:</w:t>
      </w:r>
    </w:p>
    <w:p w14:paraId="665B0B29" w14:textId="77777777" w:rsidR="00234841" w:rsidRDefault="00234841" w:rsidP="00234841">
      <w:pPr>
        <w:pStyle w:val="PL"/>
        <w:rPr>
          <w:lang w:eastAsia="zh-CN"/>
        </w:rPr>
      </w:pPr>
      <w:r>
        <w:t xml:space="preserve">          $ref: 'TS29571_CommonData.yaml#/components/responses/default'</w:t>
      </w:r>
    </w:p>
    <w:p w14:paraId="4DC81616" w14:textId="77777777" w:rsidR="00234841" w:rsidRDefault="00234841" w:rsidP="00234841">
      <w:pPr>
        <w:pStyle w:val="PL"/>
        <w:rPr>
          <w:lang w:eastAsia="zh-CN"/>
        </w:rPr>
      </w:pPr>
    </w:p>
    <w:p w14:paraId="10041CF1" w14:textId="77777777" w:rsidR="00234841" w:rsidRDefault="00234841" w:rsidP="00234841">
      <w:pPr>
        <w:pStyle w:val="PL"/>
      </w:pPr>
      <w:r>
        <w:lastRenderedPageBreak/>
        <w:t xml:space="preserve">    delete:</w:t>
      </w:r>
    </w:p>
    <w:p w14:paraId="08D6FFF4" w14:textId="77777777" w:rsidR="00234841" w:rsidRDefault="00234841" w:rsidP="00234841">
      <w:pPr>
        <w:pStyle w:val="PL"/>
      </w:pPr>
      <w:r>
        <w:t xml:space="preserve">      summary: Delete HSS Subscription Info</w:t>
      </w:r>
    </w:p>
    <w:p w14:paraId="3B25E22C" w14:textId="77777777" w:rsidR="00234841" w:rsidRDefault="00234841" w:rsidP="00234841">
      <w:pPr>
        <w:pStyle w:val="PL"/>
      </w:pPr>
      <w:r>
        <w:t xml:space="preserve">      operationId: RemoveHssSubscriptionsInfo</w:t>
      </w:r>
    </w:p>
    <w:p w14:paraId="3762841B" w14:textId="77777777" w:rsidR="00234841" w:rsidRDefault="00234841" w:rsidP="00234841">
      <w:pPr>
        <w:pStyle w:val="PL"/>
      </w:pPr>
      <w:r>
        <w:t xml:space="preserve">      tags:</w:t>
      </w:r>
    </w:p>
    <w:p w14:paraId="5972DCA5" w14:textId="77777777" w:rsidR="00234841" w:rsidRDefault="00234841" w:rsidP="00234841">
      <w:pPr>
        <w:pStyle w:val="PL"/>
        <w:rPr>
          <w:lang w:eastAsia="zh-CN"/>
        </w:rPr>
      </w:pPr>
      <w:r>
        <w:t xml:space="preserve">        - HSS Event Subscription Info (Document)</w:t>
      </w:r>
    </w:p>
    <w:p w14:paraId="268781CE" w14:textId="77777777" w:rsidR="00234841" w:rsidRDefault="00234841" w:rsidP="00234841">
      <w:pPr>
        <w:pStyle w:val="PL"/>
      </w:pPr>
      <w:r>
        <w:t xml:space="preserve">      parameters:</w:t>
      </w:r>
    </w:p>
    <w:p w14:paraId="378B89D6" w14:textId="77777777" w:rsidR="00234841" w:rsidRDefault="00234841" w:rsidP="00234841">
      <w:pPr>
        <w:pStyle w:val="PL"/>
      </w:pPr>
      <w:r>
        <w:t xml:space="preserve">        - name: ueId</w:t>
      </w:r>
    </w:p>
    <w:p w14:paraId="7F33B3F3" w14:textId="77777777" w:rsidR="00234841" w:rsidRDefault="00234841" w:rsidP="00234841">
      <w:pPr>
        <w:pStyle w:val="PL"/>
      </w:pPr>
      <w:r>
        <w:t xml:space="preserve">          in: path</w:t>
      </w:r>
    </w:p>
    <w:p w14:paraId="7D8B6FFA" w14:textId="77777777" w:rsidR="00234841" w:rsidRDefault="00234841" w:rsidP="00234841">
      <w:pPr>
        <w:pStyle w:val="PL"/>
      </w:pPr>
      <w:r>
        <w:t xml:space="preserve">          required: true</w:t>
      </w:r>
    </w:p>
    <w:p w14:paraId="6953D004" w14:textId="77777777" w:rsidR="00234841" w:rsidRDefault="00234841" w:rsidP="00234841">
      <w:pPr>
        <w:pStyle w:val="PL"/>
      </w:pPr>
      <w:r>
        <w:t xml:space="preserve">          schema:</w:t>
      </w:r>
    </w:p>
    <w:p w14:paraId="4F600F94" w14:textId="77777777" w:rsidR="00234841" w:rsidRDefault="00234841" w:rsidP="00234841">
      <w:pPr>
        <w:pStyle w:val="PL"/>
      </w:pPr>
      <w:r>
        <w:t xml:space="preserve">            $ref: 'TS29571_CommonData.yaml#/components/schemas/VarUeId'</w:t>
      </w:r>
    </w:p>
    <w:p w14:paraId="334290B6" w14:textId="77777777" w:rsidR="00234841" w:rsidRDefault="00234841" w:rsidP="00234841">
      <w:pPr>
        <w:pStyle w:val="PL"/>
      </w:pPr>
      <w:r>
        <w:t xml:space="preserve">        - name: subsId</w:t>
      </w:r>
    </w:p>
    <w:p w14:paraId="1BB657D5" w14:textId="77777777" w:rsidR="00234841" w:rsidRDefault="00234841" w:rsidP="00234841">
      <w:pPr>
        <w:pStyle w:val="PL"/>
      </w:pPr>
      <w:r>
        <w:t xml:space="preserve">          in: path</w:t>
      </w:r>
    </w:p>
    <w:p w14:paraId="3D544552" w14:textId="77777777" w:rsidR="00234841" w:rsidRDefault="00234841" w:rsidP="00234841">
      <w:pPr>
        <w:pStyle w:val="PL"/>
      </w:pPr>
      <w:r>
        <w:t xml:space="preserve">          required: true</w:t>
      </w:r>
    </w:p>
    <w:p w14:paraId="64F42471" w14:textId="77777777" w:rsidR="00234841" w:rsidRDefault="00234841" w:rsidP="00234841">
      <w:pPr>
        <w:pStyle w:val="PL"/>
      </w:pPr>
      <w:r>
        <w:t xml:space="preserve">          schema:</w:t>
      </w:r>
    </w:p>
    <w:p w14:paraId="0526F219" w14:textId="77777777" w:rsidR="00234841" w:rsidRDefault="00234841" w:rsidP="00234841">
      <w:pPr>
        <w:pStyle w:val="PL"/>
      </w:pPr>
      <w:r>
        <w:t xml:space="preserve">            type: string</w:t>
      </w:r>
    </w:p>
    <w:p w14:paraId="422263E7" w14:textId="77777777" w:rsidR="00234841" w:rsidRDefault="00234841" w:rsidP="00234841">
      <w:pPr>
        <w:pStyle w:val="PL"/>
      </w:pPr>
      <w:r>
        <w:t xml:space="preserve">      responses:</w:t>
      </w:r>
    </w:p>
    <w:p w14:paraId="3C5F5EF3" w14:textId="77777777" w:rsidR="00234841" w:rsidRDefault="00234841" w:rsidP="00234841">
      <w:pPr>
        <w:pStyle w:val="PL"/>
      </w:pPr>
      <w:r>
        <w:t xml:space="preserve">        '204':</w:t>
      </w:r>
    </w:p>
    <w:p w14:paraId="31CA5570" w14:textId="77777777" w:rsidR="00234841" w:rsidRDefault="00234841" w:rsidP="00234841">
      <w:pPr>
        <w:pStyle w:val="PL"/>
        <w:rPr>
          <w:lang w:eastAsia="zh-CN"/>
        </w:rPr>
      </w:pPr>
      <w:r>
        <w:t xml:space="preserve">          description: Expected response to a successful subscription removal</w:t>
      </w:r>
    </w:p>
    <w:p w14:paraId="3A3C7644" w14:textId="77777777" w:rsidR="00234841" w:rsidRDefault="00234841" w:rsidP="00234841">
      <w:pPr>
        <w:pStyle w:val="PL"/>
      </w:pPr>
      <w:r>
        <w:t xml:space="preserve">        default:</w:t>
      </w:r>
    </w:p>
    <w:p w14:paraId="3C91DA9B" w14:textId="77777777" w:rsidR="00234841" w:rsidRDefault="00234841" w:rsidP="00234841">
      <w:pPr>
        <w:pStyle w:val="PL"/>
        <w:rPr>
          <w:lang w:eastAsia="zh-CN"/>
        </w:rPr>
      </w:pPr>
      <w:r>
        <w:t xml:space="preserve">          $ref: 'TS29571_CommonData.yaml#/components/responses/default'</w:t>
      </w:r>
    </w:p>
    <w:p w14:paraId="427C4639" w14:textId="77777777" w:rsidR="00234841" w:rsidRDefault="00234841" w:rsidP="00234841">
      <w:pPr>
        <w:pStyle w:val="PL"/>
        <w:rPr>
          <w:lang w:eastAsia="zh-CN"/>
        </w:rPr>
      </w:pPr>
    </w:p>
    <w:p w14:paraId="349ED159" w14:textId="77777777" w:rsidR="00234841" w:rsidRDefault="00234841" w:rsidP="00234841">
      <w:pPr>
        <w:pStyle w:val="PL"/>
      </w:pPr>
      <w:r>
        <w:t xml:space="preserve">    patch:</w:t>
      </w:r>
    </w:p>
    <w:p w14:paraId="4BD2189A" w14:textId="77777777" w:rsidR="00234841" w:rsidRDefault="00234841" w:rsidP="00234841">
      <w:pPr>
        <w:pStyle w:val="PL"/>
        <w:rPr>
          <w:lang w:eastAsia="zh-CN"/>
        </w:rPr>
      </w:pPr>
      <w:r>
        <w:t xml:space="preserve">      summary: Modify HSS Subscription Info</w:t>
      </w:r>
    </w:p>
    <w:p w14:paraId="56069A8B" w14:textId="77777777" w:rsidR="00234841" w:rsidRDefault="00234841" w:rsidP="00234841">
      <w:pPr>
        <w:pStyle w:val="PL"/>
      </w:pPr>
      <w:r>
        <w:t xml:space="preserve">      operationId: ModifyHssSubscriptionInfo</w:t>
      </w:r>
    </w:p>
    <w:p w14:paraId="5663B517" w14:textId="77777777" w:rsidR="00234841" w:rsidRDefault="00234841" w:rsidP="00234841">
      <w:pPr>
        <w:pStyle w:val="PL"/>
      </w:pPr>
      <w:r>
        <w:t xml:space="preserve">      tags:</w:t>
      </w:r>
    </w:p>
    <w:p w14:paraId="4A271117" w14:textId="77777777" w:rsidR="00234841" w:rsidRDefault="00234841" w:rsidP="00234841">
      <w:pPr>
        <w:pStyle w:val="PL"/>
        <w:rPr>
          <w:lang w:eastAsia="zh-CN"/>
        </w:rPr>
      </w:pPr>
      <w:r>
        <w:t xml:space="preserve">        - HSS Event Subscription Info (Document)</w:t>
      </w:r>
    </w:p>
    <w:p w14:paraId="57C7821C" w14:textId="77777777" w:rsidR="00234841" w:rsidRDefault="00234841" w:rsidP="00234841">
      <w:pPr>
        <w:pStyle w:val="PL"/>
      </w:pPr>
      <w:r>
        <w:t xml:space="preserve">      parameters:</w:t>
      </w:r>
    </w:p>
    <w:p w14:paraId="1BD75573" w14:textId="77777777" w:rsidR="00234841" w:rsidRDefault="00234841" w:rsidP="00234841">
      <w:pPr>
        <w:pStyle w:val="PL"/>
      </w:pPr>
      <w:r>
        <w:t xml:space="preserve">        - name: ueId</w:t>
      </w:r>
    </w:p>
    <w:p w14:paraId="2EF5D81F" w14:textId="77777777" w:rsidR="00234841" w:rsidRDefault="00234841" w:rsidP="00234841">
      <w:pPr>
        <w:pStyle w:val="PL"/>
      </w:pPr>
      <w:r>
        <w:t xml:space="preserve">          in: path</w:t>
      </w:r>
    </w:p>
    <w:p w14:paraId="2870F1B5" w14:textId="77777777" w:rsidR="00234841" w:rsidRDefault="00234841" w:rsidP="00234841">
      <w:pPr>
        <w:pStyle w:val="PL"/>
      </w:pPr>
      <w:r>
        <w:t xml:space="preserve">          required: true</w:t>
      </w:r>
    </w:p>
    <w:p w14:paraId="0FF57B6F" w14:textId="77777777" w:rsidR="00234841" w:rsidRDefault="00234841" w:rsidP="00234841">
      <w:pPr>
        <w:pStyle w:val="PL"/>
      </w:pPr>
      <w:r>
        <w:t xml:space="preserve">          schema:</w:t>
      </w:r>
    </w:p>
    <w:p w14:paraId="578CFA29" w14:textId="77777777" w:rsidR="00234841" w:rsidRDefault="00234841" w:rsidP="00234841">
      <w:pPr>
        <w:pStyle w:val="PL"/>
      </w:pPr>
      <w:r>
        <w:t xml:space="preserve">            $ref: 'TS29571_CommonData.yaml#/components/schemas/VarUeId'</w:t>
      </w:r>
    </w:p>
    <w:p w14:paraId="5665D082" w14:textId="77777777" w:rsidR="00234841" w:rsidRDefault="00234841" w:rsidP="00234841">
      <w:pPr>
        <w:pStyle w:val="PL"/>
      </w:pPr>
      <w:r>
        <w:t xml:space="preserve">        - name: subsId</w:t>
      </w:r>
    </w:p>
    <w:p w14:paraId="1AFCEE5C" w14:textId="77777777" w:rsidR="00234841" w:rsidRDefault="00234841" w:rsidP="00234841">
      <w:pPr>
        <w:pStyle w:val="PL"/>
      </w:pPr>
      <w:r>
        <w:t xml:space="preserve">          in: path</w:t>
      </w:r>
    </w:p>
    <w:p w14:paraId="7450FECF" w14:textId="77777777" w:rsidR="00234841" w:rsidRDefault="00234841" w:rsidP="00234841">
      <w:pPr>
        <w:pStyle w:val="PL"/>
      </w:pPr>
      <w:r>
        <w:t xml:space="preserve">          required: true</w:t>
      </w:r>
    </w:p>
    <w:p w14:paraId="624C3EA9" w14:textId="77777777" w:rsidR="00234841" w:rsidRDefault="00234841" w:rsidP="00234841">
      <w:pPr>
        <w:pStyle w:val="PL"/>
      </w:pPr>
      <w:r>
        <w:t xml:space="preserve">          schema:</w:t>
      </w:r>
    </w:p>
    <w:p w14:paraId="220CD627" w14:textId="77777777" w:rsidR="00234841" w:rsidRDefault="00234841" w:rsidP="00234841">
      <w:pPr>
        <w:pStyle w:val="PL"/>
        <w:rPr>
          <w:lang w:eastAsia="zh-CN"/>
        </w:rPr>
      </w:pPr>
      <w:r>
        <w:t xml:space="preserve">            type: string</w:t>
      </w:r>
    </w:p>
    <w:p w14:paraId="61805A33" w14:textId="77777777" w:rsidR="00234841" w:rsidRDefault="00234841" w:rsidP="00234841">
      <w:pPr>
        <w:pStyle w:val="PL"/>
      </w:pPr>
      <w:r>
        <w:t xml:space="preserve">        - name: supported-features</w:t>
      </w:r>
    </w:p>
    <w:p w14:paraId="14115409" w14:textId="77777777" w:rsidR="00234841" w:rsidRDefault="00234841" w:rsidP="00234841">
      <w:pPr>
        <w:pStyle w:val="PL"/>
      </w:pPr>
      <w:r>
        <w:t xml:space="preserve">          in: query</w:t>
      </w:r>
    </w:p>
    <w:p w14:paraId="77D19A42" w14:textId="77777777" w:rsidR="00234841" w:rsidRDefault="00234841" w:rsidP="00234841">
      <w:pPr>
        <w:pStyle w:val="PL"/>
      </w:pPr>
      <w:r>
        <w:t xml:space="preserve">          description: Features required to be supported by the target NF</w:t>
      </w:r>
    </w:p>
    <w:p w14:paraId="3F17D0A2" w14:textId="77777777" w:rsidR="00234841" w:rsidRDefault="00234841" w:rsidP="00234841">
      <w:pPr>
        <w:pStyle w:val="PL"/>
      </w:pPr>
      <w:r>
        <w:t xml:space="preserve">          schema:</w:t>
      </w:r>
    </w:p>
    <w:p w14:paraId="0FABBE08" w14:textId="77777777" w:rsidR="00234841" w:rsidRDefault="00234841" w:rsidP="00234841">
      <w:pPr>
        <w:pStyle w:val="PL"/>
        <w:rPr>
          <w:lang w:eastAsia="zh-CN"/>
        </w:rPr>
      </w:pPr>
      <w:r>
        <w:t xml:space="preserve">            $ref: 'TS29571_CommonData.yaml#/components/schemas/SupportedFeatures'</w:t>
      </w:r>
    </w:p>
    <w:p w14:paraId="4AA5F0F4" w14:textId="77777777" w:rsidR="00234841" w:rsidRDefault="00234841" w:rsidP="00234841">
      <w:pPr>
        <w:pStyle w:val="PL"/>
        <w:rPr>
          <w:lang w:eastAsia="zh-CN"/>
        </w:rPr>
      </w:pPr>
      <w:r>
        <w:t xml:space="preserve">      requestBody:</w:t>
      </w:r>
    </w:p>
    <w:p w14:paraId="5B199562" w14:textId="77777777" w:rsidR="00234841" w:rsidRDefault="00234841" w:rsidP="00234841">
      <w:pPr>
        <w:pStyle w:val="PL"/>
      </w:pPr>
      <w:r>
        <w:t xml:space="preserve">        content:</w:t>
      </w:r>
    </w:p>
    <w:p w14:paraId="7F84BB25" w14:textId="77777777" w:rsidR="00234841" w:rsidRDefault="00234841" w:rsidP="00234841">
      <w:pPr>
        <w:pStyle w:val="PL"/>
      </w:pPr>
      <w:r>
        <w:t xml:space="preserve">          application/json-patch+json:</w:t>
      </w:r>
    </w:p>
    <w:p w14:paraId="220C85E3" w14:textId="77777777" w:rsidR="00234841" w:rsidRDefault="00234841" w:rsidP="00234841">
      <w:pPr>
        <w:pStyle w:val="PL"/>
      </w:pPr>
      <w:r>
        <w:lastRenderedPageBreak/>
        <w:t xml:space="preserve">            schema:</w:t>
      </w:r>
    </w:p>
    <w:p w14:paraId="55790A4A" w14:textId="77777777" w:rsidR="00234841" w:rsidRDefault="00234841" w:rsidP="00234841">
      <w:pPr>
        <w:pStyle w:val="PL"/>
      </w:pPr>
      <w:r>
        <w:t xml:space="preserve">              type: array</w:t>
      </w:r>
    </w:p>
    <w:p w14:paraId="1F8C94E6" w14:textId="77777777" w:rsidR="00234841" w:rsidRDefault="00234841" w:rsidP="00234841">
      <w:pPr>
        <w:pStyle w:val="PL"/>
      </w:pPr>
      <w:r>
        <w:t xml:space="preserve">              items:</w:t>
      </w:r>
    </w:p>
    <w:p w14:paraId="6F38F120" w14:textId="77777777" w:rsidR="00234841" w:rsidRDefault="00234841" w:rsidP="00234841">
      <w:pPr>
        <w:pStyle w:val="PL"/>
      </w:pPr>
      <w:r>
        <w:t xml:space="preserve">                $ref: 'TS29571_CommonData.yaml#/components/schemas/PatchItem'</w:t>
      </w:r>
    </w:p>
    <w:p w14:paraId="768753F4" w14:textId="77777777" w:rsidR="00234841" w:rsidRDefault="00234841" w:rsidP="00234841">
      <w:pPr>
        <w:pStyle w:val="PL"/>
      </w:pPr>
      <w:r>
        <w:t xml:space="preserve">        required: true</w:t>
      </w:r>
    </w:p>
    <w:p w14:paraId="40ACB73E" w14:textId="77777777" w:rsidR="00234841" w:rsidRDefault="00234841" w:rsidP="00234841">
      <w:pPr>
        <w:pStyle w:val="PL"/>
      </w:pPr>
      <w:r>
        <w:t xml:space="preserve">      responses:</w:t>
      </w:r>
    </w:p>
    <w:p w14:paraId="3CFEAC40" w14:textId="77777777" w:rsidR="00234841" w:rsidRDefault="00234841" w:rsidP="00234841">
      <w:pPr>
        <w:pStyle w:val="PL"/>
      </w:pPr>
      <w:r>
        <w:t xml:space="preserve">        '204':</w:t>
      </w:r>
    </w:p>
    <w:p w14:paraId="1122EE37" w14:textId="77777777" w:rsidR="00234841" w:rsidRDefault="00234841" w:rsidP="00234841">
      <w:pPr>
        <w:pStyle w:val="PL"/>
      </w:pPr>
      <w:r>
        <w:t xml:space="preserve">          description: Expected response to a valid request</w:t>
      </w:r>
    </w:p>
    <w:p w14:paraId="04197B17" w14:textId="77777777" w:rsidR="00234841" w:rsidRDefault="00234841" w:rsidP="00234841">
      <w:pPr>
        <w:pStyle w:val="PL"/>
        <w:rPr>
          <w:lang w:eastAsia="zh-CN"/>
        </w:rPr>
      </w:pPr>
      <w:r>
        <w:rPr>
          <w:lang w:eastAsia="zh-CN"/>
        </w:rPr>
        <w:t xml:space="preserve">        '200':</w:t>
      </w:r>
    </w:p>
    <w:p w14:paraId="6093E34A" w14:textId="77777777" w:rsidR="00234841" w:rsidRDefault="00234841" w:rsidP="00234841">
      <w:pPr>
        <w:pStyle w:val="PL"/>
      </w:pPr>
      <w:r>
        <w:t xml:space="preserve">          description: Expected response to a valid request</w:t>
      </w:r>
    </w:p>
    <w:p w14:paraId="24838818" w14:textId="77777777" w:rsidR="00234841" w:rsidRDefault="00234841" w:rsidP="00234841">
      <w:pPr>
        <w:pStyle w:val="PL"/>
      </w:pPr>
      <w:r>
        <w:t xml:space="preserve">          content:</w:t>
      </w:r>
    </w:p>
    <w:p w14:paraId="6508BE02" w14:textId="77777777" w:rsidR="00234841" w:rsidRDefault="00234841" w:rsidP="00234841">
      <w:pPr>
        <w:pStyle w:val="PL"/>
      </w:pPr>
      <w:r>
        <w:t xml:space="preserve">            application/json:</w:t>
      </w:r>
    </w:p>
    <w:p w14:paraId="1B6E42E6" w14:textId="77777777" w:rsidR="00234841" w:rsidRDefault="00234841" w:rsidP="00234841">
      <w:pPr>
        <w:pStyle w:val="PL"/>
      </w:pPr>
      <w:r>
        <w:t xml:space="preserve">              schema:</w:t>
      </w:r>
    </w:p>
    <w:p w14:paraId="700921CE" w14:textId="77777777" w:rsidR="00234841" w:rsidRDefault="00234841" w:rsidP="00234841">
      <w:pPr>
        <w:pStyle w:val="PL"/>
        <w:rPr>
          <w:lang w:eastAsia="zh-CN"/>
        </w:rPr>
      </w:pPr>
      <w:r>
        <w:t xml:space="preserve">                $ref: 'TS29571_CommonData.yaml#/components/schemas/</w:t>
      </w:r>
      <w:r>
        <w:rPr>
          <w:lang w:eastAsia="zh-CN"/>
        </w:rPr>
        <w:t>PatchResult</w:t>
      </w:r>
      <w:r>
        <w:t>'</w:t>
      </w:r>
    </w:p>
    <w:p w14:paraId="2962DB24" w14:textId="77777777" w:rsidR="00234841" w:rsidRDefault="00234841" w:rsidP="00234841">
      <w:pPr>
        <w:pStyle w:val="PL"/>
      </w:pPr>
      <w:r>
        <w:t xml:space="preserve">        '403':</w:t>
      </w:r>
    </w:p>
    <w:p w14:paraId="507DBEEE" w14:textId="77777777" w:rsidR="00234841" w:rsidRDefault="00234841" w:rsidP="00234841">
      <w:pPr>
        <w:pStyle w:val="PL"/>
      </w:pPr>
      <w:r>
        <w:t xml:space="preserve">          description: modification is rejected</w:t>
      </w:r>
    </w:p>
    <w:p w14:paraId="03129BEA" w14:textId="77777777" w:rsidR="00234841" w:rsidRDefault="00234841" w:rsidP="00234841">
      <w:pPr>
        <w:pStyle w:val="PL"/>
      </w:pPr>
      <w:r>
        <w:t xml:space="preserve">          content:</w:t>
      </w:r>
    </w:p>
    <w:p w14:paraId="7BF3FF40" w14:textId="77777777" w:rsidR="00234841" w:rsidRDefault="00234841" w:rsidP="00234841">
      <w:pPr>
        <w:pStyle w:val="PL"/>
      </w:pPr>
      <w:r>
        <w:t xml:space="preserve">            application/problem+json:</w:t>
      </w:r>
    </w:p>
    <w:p w14:paraId="5A9430A3" w14:textId="77777777" w:rsidR="00234841" w:rsidRDefault="00234841" w:rsidP="00234841">
      <w:pPr>
        <w:pStyle w:val="PL"/>
      </w:pPr>
      <w:r>
        <w:t xml:space="preserve">              schema:</w:t>
      </w:r>
    </w:p>
    <w:p w14:paraId="021ACDD6" w14:textId="77777777" w:rsidR="00234841" w:rsidRDefault="00234841" w:rsidP="00234841">
      <w:pPr>
        <w:pStyle w:val="PL"/>
      </w:pPr>
      <w:r>
        <w:t xml:space="preserve">                $ref: 'TS29571_CommonData.yaml#/components/schemas/ProblemDetails'</w:t>
      </w:r>
    </w:p>
    <w:p w14:paraId="59573E71" w14:textId="77777777" w:rsidR="00234841" w:rsidRDefault="00234841" w:rsidP="00234841">
      <w:pPr>
        <w:pStyle w:val="PL"/>
        <w:rPr>
          <w:lang w:eastAsia="zh-CN"/>
        </w:rPr>
      </w:pPr>
      <w:r>
        <w:t xml:space="preserve">        default:</w:t>
      </w:r>
    </w:p>
    <w:p w14:paraId="03035BA2" w14:textId="77777777" w:rsidR="00234841" w:rsidRDefault="00234841" w:rsidP="00234841">
      <w:pPr>
        <w:pStyle w:val="PL"/>
        <w:rPr>
          <w:lang w:eastAsia="zh-CN"/>
        </w:rPr>
      </w:pPr>
      <w:r>
        <w:t xml:space="preserve">          $ref: 'TS29571_CommonData.yaml#/components/responses/default'</w:t>
      </w:r>
    </w:p>
    <w:p w14:paraId="32DF1385" w14:textId="77777777" w:rsidR="00234841" w:rsidRDefault="00234841" w:rsidP="00234841">
      <w:pPr>
        <w:pStyle w:val="PL"/>
        <w:rPr>
          <w:lang w:eastAsia="zh-CN"/>
        </w:rPr>
      </w:pPr>
    </w:p>
    <w:p w14:paraId="32FC9B9A" w14:textId="77777777" w:rsidR="00234841" w:rsidRDefault="00234841" w:rsidP="00234841">
      <w:pPr>
        <w:pStyle w:val="PL"/>
      </w:pPr>
      <w:r>
        <w:t xml:space="preserve">    get:</w:t>
      </w:r>
    </w:p>
    <w:p w14:paraId="1FEA3BF6" w14:textId="77777777" w:rsidR="00234841" w:rsidRDefault="00234841" w:rsidP="00234841">
      <w:pPr>
        <w:pStyle w:val="PL"/>
      </w:pPr>
      <w:r>
        <w:t xml:space="preserve">      summary: Retrieve HSS Subscription Info</w:t>
      </w:r>
    </w:p>
    <w:p w14:paraId="780B1E1C" w14:textId="77777777" w:rsidR="00234841" w:rsidRDefault="00234841" w:rsidP="00234841">
      <w:pPr>
        <w:pStyle w:val="PL"/>
      </w:pPr>
      <w:r>
        <w:t xml:space="preserve">      operationId: GetHssSubscriptionInfo</w:t>
      </w:r>
    </w:p>
    <w:p w14:paraId="5D8F1EE4" w14:textId="77777777" w:rsidR="00234841" w:rsidRDefault="00234841" w:rsidP="00234841">
      <w:pPr>
        <w:pStyle w:val="PL"/>
      </w:pPr>
      <w:r>
        <w:t xml:space="preserve">      tags:</w:t>
      </w:r>
    </w:p>
    <w:p w14:paraId="56A10172" w14:textId="77777777" w:rsidR="00234841" w:rsidRDefault="00234841" w:rsidP="00234841">
      <w:pPr>
        <w:pStyle w:val="PL"/>
        <w:rPr>
          <w:lang w:eastAsia="zh-CN"/>
        </w:rPr>
      </w:pPr>
      <w:r>
        <w:t xml:space="preserve">        - HSS Event Subscription Info (Document)</w:t>
      </w:r>
    </w:p>
    <w:p w14:paraId="79C14C7A" w14:textId="77777777" w:rsidR="00234841" w:rsidRDefault="00234841" w:rsidP="00234841">
      <w:pPr>
        <w:pStyle w:val="PL"/>
      </w:pPr>
      <w:r>
        <w:t xml:space="preserve">      parameters:</w:t>
      </w:r>
    </w:p>
    <w:p w14:paraId="079FCAE7" w14:textId="77777777" w:rsidR="00234841" w:rsidRDefault="00234841" w:rsidP="00234841">
      <w:pPr>
        <w:pStyle w:val="PL"/>
      </w:pPr>
      <w:r>
        <w:t xml:space="preserve">        - name: ueId</w:t>
      </w:r>
    </w:p>
    <w:p w14:paraId="1837A6A9" w14:textId="77777777" w:rsidR="00234841" w:rsidRDefault="00234841" w:rsidP="00234841">
      <w:pPr>
        <w:pStyle w:val="PL"/>
      </w:pPr>
      <w:r>
        <w:t xml:space="preserve">          in: path</w:t>
      </w:r>
    </w:p>
    <w:p w14:paraId="2A01515A" w14:textId="77777777" w:rsidR="00234841" w:rsidRDefault="00234841" w:rsidP="00234841">
      <w:pPr>
        <w:pStyle w:val="PL"/>
      </w:pPr>
      <w:r>
        <w:t xml:space="preserve">          required: true</w:t>
      </w:r>
    </w:p>
    <w:p w14:paraId="0F9AA6C4" w14:textId="77777777" w:rsidR="00234841" w:rsidRDefault="00234841" w:rsidP="00234841">
      <w:pPr>
        <w:pStyle w:val="PL"/>
      </w:pPr>
      <w:r>
        <w:t xml:space="preserve">          schema:</w:t>
      </w:r>
    </w:p>
    <w:p w14:paraId="3AFC621A" w14:textId="77777777" w:rsidR="00234841" w:rsidRDefault="00234841" w:rsidP="00234841">
      <w:pPr>
        <w:pStyle w:val="PL"/>
      </w:pPr>
      <w:r>
        <w:t xml:space="preserve">            $ref: 'TS29571_CommonData.yaml#/components/schemas/VarUeId'</w:t>
      </w:r>
    </w:p>
    <w:p w14:paraId="7F4C626C" w14:textId="77777777" w:rsidR="00234841" w:rsidRDefault="00234841" w:rsidP="00234841">
      <w:pPr>
        <w:pStyle w:val="PL"/>
      </w:pPr>
      <w:r>
        <w:t xml:space="preserve">        - name: subsId</w:t>
      </w:r>
    </w:p>
    <w:p w14:paraId="3068C76A" w14:textId="77777777" w:rsidR="00234841" w:rsidRDefault="00234841" w:rsidP="00234841">
      <w:pPr>
        <w:pStyle w:val="PL"/>
      </w:pPr>
      <w:r>
        <w:t xml:space="preserve">          in: path</w:t>
      </w:r>
    </w:p>
    <w:p w14:paraId="3EB702DA" w14:textId="77777777" w:rsidR="00234841" w:rsidRDefault="00234841" w:rsidP="00234841">
      <w:pPr>
        <w:pStyle w:val="PL"/>
      </w:pPr>
      <w:r>
        <w:t xml:space="preserve">          required: true</w:t>
      </w:r>
    </w:p>
    <w:p w14:paraId="0DF53AC4" w14:textId="77777777" w:rsidR="00234841" w:rsidRDefault="00234841" w:rsidP="00234841">
      <w:pPr>
        <w:pStyle w:val="PL"/>
      </w:pPr>
      <w:r>
        <w:t xml:space="preserve">          schema:</w:t>
      </w:r>
    </w:p>
    <w:p w14:paraId="13DC3551" w14:textId="77777777" w:rsidR="00234841" w:rsidRDefault="00234841" w:rsidP="00234841">
      <w:pPr>
        <w:pStyle w:val="PL"/>
      </w:pPr>
      <w:r>
        <w:t xml:space="preserve">            type: string</w:t>
      </w:r>
    </w:p>
    <w:p w14:paraId="01F61C2D" w14:textId="77777777" w:rsidR="00234841" w:rsidRDefault="00234841" w:rsidP="00234841">
      <w:pPr>
        <w:pStyle w:val="PL"/>
      </w:pPr>
      <w:r>
        <w:t xml:space="preserve">      responses:</w:t>
      </w:r>
    </w:p>
    <w:p w14:paraId="59A3A338" w14:textId="77777777" w:rsidR="00234841" w:rsidRDefault="00234841" w:rsidP="00234841">
      <w:pPr>
        <w:pStyle w:val="PL"/>
      </w:pPr>
      <w:r>
        <w:t xml:space="preserve">        '200':</w:t>
      </w:r>
    </w:p>
    <w:p w14:paraId="75B97003" w14:textId="77777777" w:rsidR="00234841" w:rsidRDefault="00234841" w:rsidP="00234841">
      <w:pPr>
        <w:pStyle w:val="PL"/>
      </w:pPr>
      <w:r>
        <w:t xml:space="preserve">          description: OK</w:t>
      </w:r>
    </w:p>
    <w:p w14:paraId="660B1DAC" w14:textId="77777777" w:rsidR="00234841" w:rsidRDefault="00234841" w:rsidP="00234841">
      <w:pPr>
        <w:pStyle w:val="PL"/>
      </w:pPr>
      <w:r>
        <w:t xml:space="preserve">          content:</w:t>
      </w:r>
    </w:p>
    <w:p w14:paraId="537E2F9E" w14:textId="77777777" w:rsidR="00234841" w:rsidRDefault="00234841" w:rsidP="00234841">
      <w:pPr>
        <w:pStyle w:val="PL"/>
      </w:pPr>
      <w:r>
        <w:t xml:space="preserve">            application/json:</w:t>
      </w:r>
    </w:p>
    <w:p w14:paraId="2AF59BF6" w14:textId="77777777" w:rsidR="00234841" w:rsidRDefault="00234841" w:rsidP="00234841">
      <w:pPr>
        <w:pStyle w:val="PL"/>
      </w:pPr>
      <w:r>
        <w:t xml:space="preserve">              schema:</w:t>
      </w:r>
    </w:p>
    <w:p w14:paraId="2B6D04DC" w14:textId="77777777" w:rsidR="00234841" w:rsidRDefault="00234841" w:rsidP="00234841">
      <w:pPr>
        <w:pStyle w:val="PL"/>
      </w:pPr>
      <w:r>
        <w:t xml:space="preserve">                $ref: '#/components/schemas/SmfSubscriptionInfo'</w:t>
      </w:r>
    </w:p>
    <w:p w14:paraId="10603342" w14:textId="77777777" w:rsidR="00234841" w:rsidRDefault="00234841" w:rsidP="00234841">
      <w:pPr>
        <w:pStyle w:val="PL"/>
        <w:rPr>
          <w:lang w:eastAsia="zh-CN"/>
        </w:rPr>
      </w:pPr>
      <w:r>
        <w:lastRenderedPageBreak/>
        <w:t xml:space="preserve">        default:</w:t>
      </w:r>
    </w:p>
    <w:p w14:paraId="559B1B74" w14:textId="77777777" w:rsidR="00234841" w:rsidRDefault="00234841" w:rsidP="00234841">
      <w:pPr>
        <w:pStyle w:val="PL"/>
        <w:rPr>
          <w:lang w:eastAsia="zh-CN"/>
        </w:rPr>
      </w:pPr>
      <w:r>
        <w:t xml:space="preserve">          $ref: 'TS29571_CommonData.yaml#/components/responses/default'</w:t>
      </w:r>
    </w:p>
    <w:p w14:paraId="3A791EFC" w14:textId="77777777" w:rsidR="00234841" w:rsidRPr="00A27F04" w:rsidRDefault="00234841" w:rsidP="00234841">
      <w:pPr>
        <w:pStyle w:val="PL"/>
        <w:rPr>
          <w:lang w:eastAsia="zh-CN"/>
        </w:rPr>
      </w:pPr>
    </w:p>
    <w:p w14:paraId="53A68E53" w14:textId="77777777" w:rsidR="00234841" w:rsidRPr="00533C32" w:rsidRDefault="00234841" w:rsidP="00234841">
      <w:pPr>
        <w:pStyle w:val="PL"/>
      </w:pPr>
      <w:r w:rsidRPr="00533C32">
        <w:rPr>
          <w:lang w:eastAsia="zh-CN"/>
        </w:rPr>
        <w:t xml:space="preserve">  </w:t>
      </w:r>
      <w:r w:rsidRPr="00533C32">
        <w:t>/subscription-data/group-data/{ueGroupId}/ee-subscriptions:</w:t>
      </w:r>
    </w:p>
    <w:p w14:paraId="37AEEBC2" w14:textId="77777777" w:rsidR="00234841" w:rsidRPr="00533C32" w:rsidRDefault="00234841" w:rsidP="00234841">
      <w:pPr>
        <w:pStyle w:val="PL"/>
      </w:pPr>
      <w:r w:rsidRPr="00533C32">
        <w:t xml:space="preserve">    get:</w:t>
      </w:r>
    </w:p>
    <w:p w14:paraId="4C9730A4" w14:textId="77777777" w:rsidR="00234841" w:rsidRPr="00533C32" w:rsidRDefault="00234841" w:rsidP="00234841">
      <w:pPr>
        <w:pStyle w:val="PL"/>
      </w:pPr>
      <w:r w:rsidRPr="00533C32">
        <w:t xml:space="preserve">      summary: Retrieves the ee subscriptions of a group of UEs or any UE</w:t>
      </w:r>
    </w:p>
    <w:p w14:paraId="5F31E223" w14:textId="77777777" w:rsidR="00234841" w:rsidRPr="00533C32" w:rsidRDefault="00234841" w:rsidP="00234841">
      <w:pPr>
        <w:pStyle w:val="PL"/>
      </w:pPr>
      <w:r w:rsidRPr="00533C32">
        <w:t xml:space="preserve">      operationId: QueryEeGroupSubscriptions</w:t>
      </w:r>
    </w:p>
    <w:p w14:paraId="17BD3B66" w14:textId="77777777" w:rsidR="00234841" w:rsidRPr="00533C32" w:rsidRDefault="00234841" w:rsidP="00234841">
      <w:pPr>
        <w:pStyle w:val="PL"/>
      </w:pPr>
      <w:r w:rsidRPr="00533C32">
        <w:t xml:space="preserve">      tags:</w:t>
      </w:r>
    </w:p>
    <w:p w14:paraId="519C73FF" w14:textId="77777777" w:rsidR="00234841" w:rsidRDefault="00234841" w:rsidP="00234841">
      <w:pPr>
        <w:pStyle w:val="PL"/>
        <w:rPr>
          <w:lang w:eastAsia="zh-CN"/>
        </w:rPr>
      </w:pPr>
      <w:r w:rsidRPr="00533C32">
        <w:t xml:space="preserve">        - Event Exposure Group Subscriptions (Collection)</w:t>
      </w:r>
    </w:p>
    <w:p w14:paraId="7A1AE376" w14:textId="77777777" w:rsidR="00234841" w:rsidRDefault="00234841" w:rsidP="00234841">
      <w:pPr>
        <w:pStyle w:val="PL"/>
      </w:pPr>
      <w:r>
        <w:t xml:space="preserve">      security:</w:t>
      </w:r>
    </w:p>
    <w:p w14:paraId="7495204C" w14:textId="77777777" w:rsidR="00234841" w:rsidRDefault="00234841" w:rsidP="00234841">
      <w:pPr>
        <w:pStyle w:val="PL"/>
      </w:pPr>
      <w:r>
        <w:t xml:space="preserve">        - {}</w:t>
      </w:r>
    </w:p>
    <w:p w14:paraId="1804FC52" w14:textId="77777777" w:rsidR="00234841" w:rsidRDefault="00234841" w:rsidP="00234841">
      <w:pPr>
        <w:pStyle w:val="PL"/>
      </w:pPr>
      <w:r>
        <w:t xml:space="preserve">        - oAuth2ClientCredentials:</w:t>
      </w:r>
    </w:p>
    <w:p w14:paraId="1250A13F" w14:textId="77777777" w:rsidR="00234841" w:rsidRDefault="00234841" w:rsidP="00234841">
      <w:pPr>
        <w:pStyle w:val="PL"/>
      </w:pPr>
      <w:r>
        <w:t xml:space="preserve">          - nudr-dr</w:t>
      </w:r>
    </w:p>
    <w:p w14:paraId="3A469DFE" w14:textId="77777777" w:rsidR="00234841" w:rsidRDefault="00234841" w:rsidP="00234841">
      <w:pPr>
        <w:pStyle w:val="PL"/>
      </w:pPr>
      <w:r>
        <w:t xml:space="preserve">        - oAuth2ClientCredentials:</w:t>
      </w:r>
    </w:p>
    <w:p w14:paraId="4227E447" w14:textId="77777777" w:rsidR="00234841" w:rsidRDefault="00234841" w:rsidP="00234841">
      <w:pPr>
        <w:pStyle w:val="PL"/>
      </w:pPr>
      <w:r>
        <w:t xml:space="preserve">          - nudr-dr</w:t>
      </w:r>
    </w:p>
    <w:p w14:paraId="0F6D4AD1" w14:textId="77777777" w:rsidR="00234841" w:rsidRPr="00533C32" w:rsidRDefault="00234841" w:rsidP="00234841">
      <w:pPr>
        <w:pStyle w:val="PL"/>
        <w:rPr>
          <w:lang w:eastAsia="zh-CN"/>
        </w:rPr>
      </w:pPr>
      <w:r>
        <w:t xml:space="preserve">          - nudr-dr:subscription-data</w:t>
      </w:r>
    </w:p>
    <w:p w14:paraId="6EDBF14A" w14:textId="77777777" w:rsidR="00234841" w:rsidRPr="00533C32" w:rsidRDefault="00234841" w:rsidP="00234841">
      <w:pPr>
        <w:pStyle w:val="PL"/>
      </w:pPr>
      <w:r w:rsidRPr="00533C32">
        <w:t xml:space="preserve">      parameters:</w:t>
      </w:r>
    </w:p>
    <w:p w14:paraId="06C49B06" w14:textId="77777777" w:rsidR="00234841" w:rsidRPr="00533C32" w:rsidRDefault="00234841" w:rsidP="00234841">
      <w:pPr>
        <w:pStyle w:val="PL"/>
      </w:pPr>
      <w:r w:rsidRPr="00533C32">
        <w:t xml:space="preserve">        - name: ueGroupId</w:t>
      </w:r>
    </w:p>
    <w:p w14:paraId="3F7BE176" w14:textId="77777777" w:rsidR="00234841" w:rsidRPr="00533C32" w:rsidRDefault="00234841" w:rsidP="00234841">
      <w:pPr>
        <w:pStyle w:val="PL"/>
      </w:pPr>
      <w:r w:rsidRPr="00533C32">
        <w:t xml:space="preserve">          in: path</w:t>
      </w:r>
    </w:p>
    <w:p w14:paraId="0E85531F" w14:textId="77777777" w:rsidR="00234841" w:rsidRPr="00533C32" w:rsidRDefault="00234841" w:rsidP="00234841">
      <w:pPr>
        <w:pStyle w:val="PL"/>
      </w:pPr>
      <w:r w:rsidRPr="00533C32">
        <w:t xml:space="preserve">          description: Group of UEs or any UE</w:t>
      </w:r>
    </w:p>
    <w:p w14:paraId="2BD28B47" w14:textId="77777777" w:rsidR="00234841" w:rsidRPr="00533C32" w:rsidRDefault="00234841" w:rsidP="00234841">
      <w:pPr>
        <w:pStyle w:val="PL"/>
      </w:pPr>
      <w:r w:rsidRPr="00533C32">
        <w:t xml:space="preserve">          required: true</w:t>
      </w:r>
    </w:p>
    <w:p w14:paraId="4735F36A" w14:textId="77777777" w:rsidR="00234841" w:rsidRPr="00533C32" w:rsidRDefault="00234841" w:rsidP="00234841">
      <w:pPr>
        <w:pStyle w:val="PL"/>
      </w:pPr>
      <w:r w:rsidRPr="00533C32">
        <w:t xml:space="preserve">          schema:</w:t>
      </w:r>
    </w:p>
    <w:p w14:paraId="7BC8146D" w14:textId="77777777" w:rsidR="00234841" w:rsidRPr="00533C32" w:rsidRDefault="00234841" w:rsidP="00234841">
      <w:pPr>
        <w:pStyle w:val="PL"/>
      </w:pPr>
      <w:r w:rsidRPr="00533C32">
        <w:t xml:space="preserve">              $ref: '#/components/schemas/VarUeGroupId'</w:t>
      </w:r>
    </w:p>
    <w:p w14:paraId="45C4A184" w14:textId="77777777" w:rsidR="00234841" w:rsidRPr="00533C32" w:rsidRDefault="00234841" w:rsidP="00234841">
      <w:pPr>
        <w:pStyle w:val="PL"/>
      </w:pPr>
      <w:r w:rsidRPr="00533C32">
        <w:t xml:space="preserve">        - name: supported-features</w:t>
      </w:r>
    </w:p>
    <w:p w14:paraId="237531FA" w14:textId="77777777" w:rsidR="00234841" w:rsidRPr="00533C32" w:rsidRDefault="00234841" w:rsidP="00234841">
      <w:pPr>
        <w:pStyle w:val="PL"/>
      </w:pPr>
      <w:r w:rsidRPr="00533C32">
        <w:t xml:space="preserve">          in: query</w:t>
      </w:r>
    </w:p>
    <w:p w14:paraId="620B024F" w14:textId="77777777" w:rsidR="00234841" w:rsidRPr="00533C32" w:rsidRDefault="00234841" w:rsidP="00234841">
      <w:pPr>
        <w:pStyle w:val="PL"/>
      </w:pPr>
      <w:r w:rsidRPr="00533C32">
        <w:t xml:space="preserve">          description: Supported Features</w:t>
      </w:r>
    </w:p>
    <w:p w14:paraId="5B647D45" w14:textId="77777777" w:rsidR="00234841" w:rsidRPr="00533C32" w:rsidRDefault="00234841" w:rsidP="00234841">
      <w:pPr>
        <w:pStyle w:val="PL"/>
      </w:pPr>
      <w:r w:rsidRPr="00533C32">
        <w:t xml:space="preserve">          schema:</w:t>
      </w:r>
    </w:p>
    <w:p w14:paraId="3926A179" w14:textId="77777777" w:rsidR="00234841" w:rsidRPr="00533C32" w:rsidRDefault="00234841" w:rsidP="00234841">
      <w:pPr>
        <w:pStyle w:val="PL"/>
        <w:rPr>
          <w:lang w:eastAsia="zh-CN"/>
        </w:rPr>
      </w:pPr>
      <w:r w:rsidRPr="00533C32">
        <w:t xml:space="preserve">             $ref: 'TS29571_CommonData.yaml#/components/schemas/SupportedFeatures'</w:t>
      </w:r>
    </w:p>
    <w:p w14:paraId="1A0D7DE5" w14:textId="77777777" w:rsidR="00234841" w:rsidRPr="00533C32" w:rsidRDefault="00234841" w:rsidP="00234841">
      <w:pPr>
        <w:pStyle w:val="PL"/>
      </w:pPr>
      <w:r w:rsidRPr="00533C32">
        <w:t xml:space="preserve">      responses:</w:t>
      </w:r>
    </w:p>
    <w:p w14:paraId="12A372FD" w14:textId="77777777" w:rsidR="00234841" w:rsidRPr="00533C32" w:rsidRDefault="00234841" w:rsidP="00234841">
      <w:pPr>
        <w:pStyle w:val="PL"/>
      </w:pPr>
      <w:r w:rsidRPr="00533C32">
        <w:t xml:space="preserve">        '200':</w:t>
      </w:r>
    </w:p>
    <w:p w14:paraId="237F219D" w14:textId="77777777" w:rsidR="00234841" w:rsidRPr="00533C32" w:rsidRDefault="00234841" w:rsidP="00234841">
      <w:pPr>
        <w:pStyle w:val="PL"/>
      </w:pPr>
      <w:r w:rsidRPr="00533C32">
        <w:t xml:space="preserve">          description: Expected response to a valid request</w:t>
      </w:r>
    </w:p>
    <w:p w14:paraId="5F39455F" w14:textId="77777777" w:rsidR="00234841" w:rsidRPr="00533C32" w:rsidRDefault="00234841" w:rsidP="00234841">
      <w:pPr>
        <w:pStyle w:val="PL"/>
      </w:pPr>
      <w:r w:rsidRPr="00533C32">
        <w:t xml:space="preserve">          content:</w:t>
      </w:r>
    </w:p>
    <w:p w14:paraId="33273656" w14:textId="77777777" w:rsidR="00234841" w:rsidRPr="00533C32" w:rsidRDefault="00234841" w:rsidP="00234841">
      <w:pPr>
        <w:pStyle w:val="PL"/>
      </w:pPr>
      <w:r w:rsidRPr="00533C32">
        <w:t xml:space="preserve">            application/json:</w:t>
      </w:r>
    </w:p>
    <w:p w14:paraId="025C5F82" w14:textId="77777777" w:rsidR="00234841" w:rsidRPr="00533C32" w:rsidRDefault="00234841" w:rsidP="00234841">
      <w:pPr>
        <w:pStyle w:val="PL"/>
      </w:pPr>
      <w:r w:rsidRPr="00533C32">
        <w:t xml:space="preserve">              schema:</w:t>
      </w:r>
    </w:p>
    <w:p w14:paraId="2CC89EAC" w14:textId="77777777" w:rsidR="00234841" w:rsidRPr="00533C32" w:rsidRDefault="00234841" w:rsidP="00234841">
      <w:pPr>
        <w:pStyle w:val="PL"/>
      </w:pPr>
      <w:r w:rsidRPr="00533C32">
        <w:t xml:space="preserve">               type: array</w:t>
      </w:r>
    </w:p>
    <w:p w14:paraId="277BF8EA" w14:textId="77777777" w:rsidR="00234841" w:rsidRPr="00533C32" w:rsidRDefault="00234841" w:rsidP="00234841">
      <w:pPr>
        <w:pStyle w:val="PL"/>
      </w:pPr>
      <w:r w:rsidRPr="00533C32">
        <w:t xml:space="preserve">               items:</w:t>
      </w:r>
    </w:p>
    <w:p w14:paraId="5A08FDFA" w14:textId="77777777" w:rsidR="00234841" w:rsidRPr="00533C32" w:rsidRDefault="00234841" w:rsidP="00234841">
      <w:pPr>
        <w:pStyle w:val="PL"/>
      </w:pPr>
      <w:r w:rsidRPr="00533C32">
        <w:t xml:space="preserve">                $ref: '#/components/schemas/EeSubscription'</w:t>
      </w:r>
    </w:p>
    <w:p w14:paraId="260438E9" w14:textId="77777777" w:rsidR="00234841" w:rsidRDefault="00234841" w:rsidP="00234841">
      <w:pPr>
        <w:pStyle w:val="PL"/>
        <w:rPr>
          <w:lang w:eastAsia="zh-CN"/>
        </w:rPr>
      </w:pPr>
      <w:r w:rsidRPr="00533C32">
        <w:t xml:space="preserve">        default:</w:t>
      </w:r>
    </w:p>
    <w:p w14:paraId="0B081B5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10E74A8" w14:textId="77777777" w:rsidR="00234841" w:rsidRDefault="00234841" w:rsidP="00234841">
      <w:pPr>
        <w:pStyle w:val="PL"/>
        <w:rPr>
          <w:lang w:eastAsia="zh-CN"/>
        </w:rPr>
      </w:pPr>
    </w:p>
    <w:p w14:paraId="329E41E0" w14:textId="77777777" w:rsidR="00234841" w:rsidRPr="00533C32" w:rsidRDefault="00234841" w:rsidP="00234841">
      <w:pPr>
        <w:pStyle w:val="PL"/>
      </w:pPr>
      <w:r w:rsidRPr="00533C32">
        <w:t xml:space="preserve">    post:</w:t>
      </w:r>
    </w:p>
    <w:p w14:paraId="7C51F6FA" w14:textId="77777777" w:rsidR="00234841" w:rsidRPr="00533C32" w:rsidRDefault="00234841" w:rsidP="00234841">
      <w:pPr>
        <w:pStyle w:val="PL"/>
      </w:pPr>
      <w:r w:rsidRPr="00533C32">
        <w:t xml:space="preserve">      summary: Create individual EE subscription for a group of UEs or any UE</w:t>
      </w:r>
    </w:p>
    <w:p w14:paraId="6F7CD565" w14:textId="77777777" w:rsidR="00234841" w:rsidRPr="00533C32" w:rsidRDefault="00234841" w:rsidP="00234841">
      <w:pPr>
        <w:pStyle w:val="PL"/>
      </w:pPr>
      <w:r w:rsidRPr="00533C32">
        <w:t xml:space="preserve">      operationId: CreateEeGroupSubscriptions</w:t>
      </w:r>
    </w:p>
    <w:p w14:paraId="23137835" w14:textId="77777777" w:rsidR="00234841" w:rsidRPr="00533C32" w:rsidRDefault="00234841" w:rsidP="00234841">
      <w:pPr>
        <w:pStyle w:val="PL"/>
      </w:pPr>
      <w:r w:rsidRPr="00533C32">
        <w:t xml:space="preserve">      tags:</w:t>
      </w:r>
    </w:p>
    <w:p w14:paraId="3CF74E1D" w14:textId="77777777" w:rsidR="00234841" w:rsidRDefault="00234841" w:rsidP="00234841">
      <w:pPr>
        <w:pStyle w:val="PL"/>
        <w:rPr>
          <w:lang w:eastAsia="zh-CN"/>
        </w:rPr>
      </w:pPr>
      <w:r w:rsidRPr="00533C32">
        <w:t xml:space="preserve">        - Event Exposure Group Subscriptions (Collection)</w:t>
      </w:r>
    </w:p>
    <w:p w14:paraId="767C8599" w14:textId="77777777" w:rsidR="00234841" w:rsidRDefault="00234841" w:rsidP="00234841">
      <w:pPr>
        <w:pStyle w:val="PL"/>
      </w:pPr>
      <w:r>
        <w:t xml:space="preserve">      security:</w:t>
      </w:r>
    </w:p>
    <w:p w14:paraId="221E4156" w14:textId="77777777" w:rsidR="00234841" w:rsidRDefault="00234841" w:rsidP="00234841">
      <w:pPr>
        <w:pStyle w:val="PL"/>
      </w:pPr>
      <w:r>
        <w:lastRenderedPageBreak/>
        <w:t xml:space="preserve">        - {}</w:t>
      </w:r>
    </w:p>
    <w:p w14:paraId="7DBD325E" w14:textId="77777777" w:rsidR="00234841" w:rsidRDefault="00234841" w:rsidP="00234841">
      <w:pPr>
        <w:pStyle w:val="PL"/>
      </w:pPr>
      <w:r>
        <w:t xml:space="preserve">        - oAuth2ClientCredentials:</w:t>
      </w:r>
    </w:p>
    <w:p w14:paraId="5E422DD8" w14:textId="77777777" w:rsidR="00234841" w:rsidRDefault="00234841" w:rsidP="00234841">
      <w:pPr>
        <w:pStyle w:val="PL"/>
      </w:pPr>
      <w:r>
        <w:t xml:space="preserve">          - nudr-dr</w:t>
      </w:r>
    </w:p>
    <w:p w14:paraId="2BE58E50" w14:textId="77777777" w:rsidR="00234841" w:rsidRDefault="00234841" w:rsidP="00234841">
      <w:pPr>
        <w:pStyle w:val="PL"/>
      </w:pPr>
      <w:r>
        <w:t xml:space="preserve">        - oAuth2ClientCredentials:</w:t>
      </w:r>
    </w:p>
    <w:p w14:paraId="20915A8C" w14:textId="77777777" w:rsidR="00234841" w:rsidRDefault="00234841" w:rsidP="00234841">
      <w:pPr>
        <w:pStyle w:val="PL"/>
      </w:pPr>
      <w:r>
        <w:t xml:space="preserve">          - nudr-dr</w:t>
      </w:r>
    </w:p>
    <w:p w14:paraId="034B6B47" w14:textId="77777777" w:rsidR="00234841" w:rsidRPr="00533C32" w:rsidRDefault="00234841" w:rsidP="00234841">
      <w:pPr>
        <w:pStyle w:val="PL"/>
        <w:rPr>
          <w:lang w:eastAsia="zh-CN"/>
        </w:rPr>
      </w:pPr>
      <w:r>
        <w:t xml:space="preserve">          - nudr-dr:subscription-data</w:t>
      </w:r>
    </w:p>
    <w:p w14:paraId="7F5F4207" w14:textId="77777777" w:rsidR="00234841" w:rsidRPr="00533C32" w:rsidRDefault="00234841" w:rsidP="00234841">
      <w:pPr>
        <w:pStyle w:val="PL"/>
      </w:pPr>
      <w:r w:rsidRPr="00533C32">
        <w:t xml:space="preserve">      parameters:</w:t>
      </w:r>
    </w:p>
    <w:p w14:paraId="04751271" w14:textId="77777777" w:rsidR="00234841" w:rsidRPr="00533C32" w:rsidRDefault="00234841" w:rsidP="00234841">
      <w:pPr>
        <w:pStyle w:val="PL"/>
      </w:pPr>
      <w:r w:rsidRPr="00533C32">
        <w:t xml:space="preserve">        - name: ueGroupId</w:t>
      </w:r>
    </w:p>
    <w:p w14:paraId="1A5121E4" w14:textId="77777777" w:rsidR="00234841" w:rsidRPr="00533C32" w:rsidRDefault="00234841" w:rsidP="00234841">
      <w:pPr>
        <w:pStyle w:val="PL"/>
      </w:pPr>
      <w:r w:rsidRPr="00533C32">
        <w:t xml:space="preserve">          in: path</w:t>
      </w:r>
    </w:p>
    <w:p w14:paraId="358DDB14" w14:textId="77777777" w:rsidR="00234841" w:rsidRPr="00533C32" w:rsidRDefault="00234841" w:rsidP="00234841">
      <w:pPr>
        <w:pStyle w:val="PL"/>
      </w:pPr>
      <w:r w:rsidRPr="00533C32">
        <w:t xml:space="preserve">          description: Group of UEs or any UE</w:t>
      </w:r>
    </w:p>
    <w:p w14:paraId="1E1A7166" w14:textId="77777777" w:rsidR="00234841" w:rsidRPr="00533C32" w:rsidRDefault="00234841" w:rsidP="00234841">
      <w:pPr>
        <w:pStyle w:val="PL"/>
      </w:pPr>
      <w:r w:rsidRPr="00533C32">
        <w:t xml:space="preserve">          required: true</w:t>
      </w:r>
    </w:p>
    <w:p w14:paraId="777D1571" w14:textId="77777777" w:rsidR="00234841" w:rsidRPr="00533C32" w:rsidRDefault="00234841" w:rsidP="00234841">
      <w:pPr>
        <w:pStyle w:val="PL"/>
      </w:pPr>
      <w:r w:rsidRPr="00533C32">
        <w:t xml:space="preserve">          schema:</w:t>
      </w:r>
    </w:p>
    <w:p w14:paraId="14AC8385" w14:textId="77777777" w:rsidR="00234841" w:rsidRPr="00533C32" w:rsidRDefault="00234841" w:rsidP="00234841">
      <w:pPr>
        <w:pStyle w:val="PL"/>
      </w:pPr>
      <w:r w:rsidRPr="00533C32">
        <w:t xml:space="preserve">              $ref: '#/components/schemas/VarUeGroupId'</w:t>
      </w:r>
    </w:p>
    <w:p w14:paraId="393E3559" w14:textId="77777777" w:rsidR="00234841" w:rsidRPr="00533C32" w:rsidRDefault="00234841" w:rsidP="00234841">
      <w:pPr>
        <w:pStyle w:val="PL"/>
      </w:pPr>
      <w:r w:rsidRPr="00533C32">
        <w:t xml:space="preserve">      requestBody:</w:t>
      </w:r>
    </w:p>
    <w:p w14:paraId="22915B5E" w14:textId="77777777" w:rsidR="00234841" w:rsidRPr="00533C32" w:rsidRDefault="00234841" w:rsidP="00234841">
      <w:pPr>
        <w:pStyle w:val="PL"/>
      </w:pPr>
      <w:r w:rsidRPr="00533C32">
        <w:t xml:space="preserve">        content:</w:t>
      </w:r>
    </w:p>
    <w:p w14:paraId="3D6AFC4A" w14:textId="77777777" w:rsidR="00234841" w:rsidRPr="00533C32" w:rsidRDefault="00234841" w:rsidP="00234841">
      <w:pPr>
        <w:pStyle w:val="PL"/>
      </w:pPr>
      <w:r w:rsidRPr="00533C32">
        <w:t xml:space="preserve">          application/json:</w:t>
      </w:r>
    </w:p>
    <w:p w14:paraId="4C5D863D" w14:textId="77777777" w:rsidR="00234841" w:rsidRPr="00533C32" w:rsidRDefault="00234841" w:rsidP="00234841">
      <w:pPr>
        <w:pStyle w:val="PL"/>
      </w:pPr>
      <w:r w:rsidRPr="00533C32">
        <w:t xml:space="preserve">            schema:</w:t>
      </w:r>
    </w:p>
    <w:p w14:paraId="3AF3A675" w14:textId="77777777" w:rsidR="00234841" w:rsidRPr="00533C32" w:rsidRDefault="00234841" w:rsidP="00434F1A">
      <w:pPr>
        <w:pStyle w:val="PL"/>
        <w:outlineLvl w:val="0"/>
      </w:pPr>
      <w:r w:rsidRPr="00533C32">
        <w:t xml:space="preserve">              $ref: '#/components/schemas/EeSubscription'</w:t>
      </w:r>
    </w:p>
    <w:p w14:paraId="3045973E" w14:textId="77777777" w:rsidR="00234841" w:rsidRPr="00533C32" w:rsidRDefault="00234841" w:rsidP="00234841">
      <w:pPr>
        <w:pStyle w:val="PL"/>
      </w:pPr>
      <w:r w:rsidRPr="00533C32">
        <w:t xml:space="preserve">        required: true</w:t>
      </w:r>
    </w:p>
    <w:p w14:paraId="78C7FCF6" w14:textId="77777777" w:rsidR="00234841" w:rsidRPr="00533C32" w:rsidRDefault="00234841" w:rsidP="00234841">
      <w:pPr>
        <w:pStyle w:val="PL"/>
      </w:pPr>
      <w:r w:rsidRPr="00533C32">
        <w:t xml:space="preserve">      responses:</w:t>
      </w:r>
    </w:p>
    <w:p w14:paraId="2B406899" w14:textId="77777777" w:rsidR="00234841" w:rsidRPr="00533C32" w:rsidRDefault="00234841" w:rsidP="00234841">
      <w:pPr>
        <w:pStyle w:val="PL"/>
      </w:pPr>
      <w:r w:rsidRPr="00533C32">
        <w:t xml:space="preserve">        '201':</w:t>
      </w:r>
    </w:p>
    <w:p w14:paraId="60F9798A" w14:textId="77777777" w:rsidR="00234841" w:rsidRPr="00533C32" w:rsidRDefault="00234841" w:rsidP="00234841">
      <w:pPr>
        <w:pStyle w:val="PL"/>
      </w:pPr>
      <w:r w:rsidRPr="00533C32">
        <w:t xml:space="preserve">          description: Expected response to a valid request</w:t>
      </w:r>
    </w:p>
    <w:p w14:paraId="5DB899AB" w14:textId="77777777" w:rsidR="00234841" w:rsidRPr="00533C32" w:rsidRDefault="00234841" w:rsidP="00234841">
      <w:pPr>
        <w:pStyle w:val="PL"/>
      </w:pPr>
      <w:r w:rsidRPr="00533C32">
        <w:t xml:space="preserve">          content:</w:t>
      </w:r>
    </w:p>
    <w:p w14:paraId="0DEC1C9A" w14:textId="77777777" w:rsidR="00234841" w:rsidRPr="00533C32" w:rsidRDefault="00234841" w:rsidP="00234841">
      <w:pPr>
        <w:pStyle w:val="PL"/>
      </w:pPr>
      <w:r w:rsidRPr="00533C32">
        <w:t xml:space="preserve">            application/json:</w:t>
      </w:r>
    </w:p>
    <w:p w14:paraId="3611ED81" w14:textId="77777777" w:rsidR="00234841" w:rsidRPr="00533C32" w:rsidRDefault="00234841" w:rsidP="00234841">
      <w:pPr>
        <w:pStyle w:val="PL"/>
      </w:pPr>
      <w:r w:rsidRPr="00533C32">
        <w:t xml:space="preserve">              schema:</w:t>
      </w:r>
    </w:p>
    <w:p w14:paraId="68D1321F" w14:textId="77777777" w:rsidR="00234841" w:rsidRPr="00533C32" w:rsidRDefault="00234841" w:rsidP="00234841">
      <w:pPr>
        <w:pStyle w:val="PL"/>
      </w:pPr>
      <w:r w:rsidRPr="00533C32">
        <w:t xml:space="preserve">                $ref: '#/components/schemas/EeSubscription'</w:t>
      </w:r>
    </w:p>
    <w:p w14:paraId="3C7CBB4F" w14:textId="77777777" w:rsidR="00234841" w:rsidRPr="00533C32" w:rsidRDefault="00234841" w:rsidP="00234841">
      <w:pPr>
        <w:pStyle w:val="PL"/>
      </w:pPr>
      <w:r w:rsidRPr="00533C32">
        <w:t xml:space="preserve">          headers:</w:t>
      </w:r>
    </w:p>
    <w:p w14:paraId="182A9CB2" w14:textId="77777777" w:rsidR="00234841" w:rsidRPr="00533C32" w:rsidRDefault="00234841" w:rsidP="00234841">
      <w:pPr>
        <w:pStyle w:val="PL"/>
      </w:pPr>
      <w:r w:rsidRPr="00533C32">
        <w:t xml:space="preserve">            Location:</w:t>
      </w:r>
    </w:p>
    <w:p w14:paraId="35CA07B8" w14:textId="77777777" w:rsidR="00234841" w:rsidRPr="00533C32" w:rsidRDefault="00234841" w:rsidP="00234841">
      <w:pPr>
        <w:pStyle w:val="PL"/>
      </w:pPr>
      <w:r w:rsidRPr="00533C32">
        <w:t xml:space="preserve">              description: 'Contains the URI of the newly created resource, according to the structure: {apiRoot}/nudr-dr/&lt;apiVersion&gt;/subscription-data/group-data/{ueGroupId}/ee-subscriptions'</w:t>
      </w:r>
    </w:p>
    <w:p w14:paraId="2296FA62" w14:textId="77777777" w:rsidR="00234841" w:rsidRPr="00533C32" w:rsidRDefault="00234841" w:rsidP="00234841">
      <w:pPr>
        <w:pStyle w:val="PL"/>
      </w:pPr>
      <w:r w:rsidRPr="00533C32">
        <w:t xml:space="preserve">              required: true</w:t>
      </w:r>
    </w:p>
    <w:p w14:paraId="15104198" w14:textId="77777777" w:rsidR="00234841" w:rsidRPr="00533C32" w:rsidRDefault="00234841" w:rsidP="00234841">
      <w:pPr>
        <w:pStyle w:val="PL"/>
      </w:pPr>
      <w:r w:rsidRPr="00533C32">
        <w:t xml:space="preserve">              schema:</w:t>
      </w:r>
    </w:p>
    <w:p w14:paraId="2BB11C57" w14:textId="77777777" w:rsidR="00234841" w:rsidRPr="00533C32" w:rsidRDefault="00234841" w:rsidP="00234841">
      <w:pPr>
        <w:pStyle w:val="PL"/>
      </w:pPr>
      <w:r w:rsidRPr="00533C32">
        <w:t xml:space="preserve">                type: string</w:t>
      </w:r>
    </w:p>
    <w:p w14:paraId="44991151" w14:textId="77777777" w:rsidR="00234841" w:rsidRDefault="00234841" w:rsidP="00234841">
      <w:pPr>
        <w:pStyle w:val="PL"/>
        <w:rPr>
          <w:lang w:eastAsia="zh-CN"/>
        </w:rPr>
      </w:pPr>
      <w:r w:rsidRPr="00533C32">
        <w:t xml:space="preserve">        default:</w:t>
      </w:r>
    </w:p>
    <w:p w14:paraId="3F3A36D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7572EA6" w14:textId="77777777" w:rsidR="00234841" w:rsidRPr="00533C32" w:rsidRDefault="00234841" w:rsidP="00234841">
      <w:pPr>
        <w:pStyle w:val="PL"/>
      </w:pPr>
    </w:p>
    <w:p w14:paraId="26A56DE6" w14:textId="77777777" w:rsidR="00234841" w:rsidRPr="00533C32" w:rsidRDefault="00234841" w:rsidP="00234841">
      <w:pPr>
        <w:pStyle w:val="PL"/>
      </w:pPr>
      <w:r w:rsidRPr="00533C32">
        <w:rPr>
          <w:lang w:eastAsia="zh-CN"/>
        </w:rPr>
        <w:t xml:space="preserve">  </w:t>
      </w:r>
      <w:r w:rsidRPr="00533C32">
        <w:t>/subscription-data/group-data/{ueGroupId}/ee-subscriptions/{subsId}:</w:t>
      </w:r>
    </w:p>
    <w:p w14:paraId="3375D0FE" w14:textId="77777777" w:rsidR="00234841" w:rsidRPr="00533C32" w:rsidRDefault="00234841" w:rsidP="00234841">
      <w:pPr>
        <w:pStyle w:val="PL"/>
      </w:pPr>
      <w:r w:rsidRPr="00533C32">
        <w:t xml:space="preserve">    put:</w:t>
      </w:r>
    </w:p>
    <w:p w14:paraId="49DF8234" w14:textId="77777777" w:rsidR="00234841" w:rsidRPr="00533C32" w:rsidRDefault="00234841" w:rsidP="00234841">
      <w:pPr>
        <w:pStyle w:val="PL"/>
      </w:pPr>
      <w:r w:rsidRPr="00533C32">
        <w:t xml:space="preserve">      summary: </w:t>
      </w:r>
      <w:r w:rsidRPr="00533C32">
        <w:rPr>
          <w:lang w:eastAsia="zh-CN"/>
        </w:rPr>
        <w:t>Update</w:t>
      </w:r>
      <w:r w:rsidRPr="00533C32">
        <w:t xml:space="preserve"> an individual ee subscription of a group of UEs or any UE</w:t>
      </w:r>
    </w:p>
    <w:p w14:paraId="1E92EE3E" w14:textId="77777777" w:rsidR="00234841" w:rsidRPr="00533C32" w:rsidRDefault="00234841" w:rsidP="00234841">
      <w:pPr>
        <w:pStyle w:val="PL"/>
      </w:pPr>
      <w:r w:rsidRPr="00533C32">
        <w:t xml:space="preserve">      operationId: UpdateEeGroupSubscriptions</w:t>
      </w:r>
    </w:p>
    <w:p w14:paraId="05CA82D7" w14:textId="77777777" w:rsidR="00234841" w:rsidRPr="00533C32" w:rsidRDefault="00234841" w:rsidP="00234841">
      <w:pPr>
        <w:pStyle w:val="PL"/>
      </w:pPr>
      <w:r w:rsidRPr="00533C32">
        <w:t xml:space="preserve">      tags:</w:t>
      </w:r>
    </w:p>
    <w:p w14:paraId="450A1C11" w14:textId="77777777" w:rsidR="00234841" w:rsidRDefault="00234841" w:rsidP="00234841">
      <w:pPr>
        <w:pStyle w:val="PL"/>
        <w:rPr>
          <w:lang w:eastAsia="zh-CN"/>
        </w:rPr>
      </w:pPr>
      <w:r w:rsidRPr="00533C32">
        <w:t xml:space="preserve">        - Event Exposure </w:t>
      </w:r>
      <w:r>
        <w:t xml:space="preserve">Group </w:t>
      </w:r>
      <w:r w:rsidRPr="00533C32">
        <w:t>Subscription (Document)</w:t>
      </w:r>
    </w:p>
    <w:p w14:paraId="2FE3873A" w14:textId="77777777" w:rsidR="00234841" w:rsidRDefault="00234841" w:rsidP="00234841">
      <w:pPr>
        <w:pStyle w:val="PL"/>
      </w:pPr>
      <w:r>
        <w:t xml:space="preserve">      security:</w:t>
      </w:r>
    </w:p>
    <w:p w14:paraId="46C787BF" w14:textId="77777777" w:rsidR="00234841" w:rsidRDefault="00234841" w:rsidP="00234841">
      <w:pPr>
        <w:pStyle w:val="PL"/>
      </w:pPr>
      <w:r>
        <w:t xml:space="preserve">        - {}</w:t>
      </w:r>
    </w:p>
    <w:p w14:paraId="6FAF95C2" w14:textId="77777777" w:rsidR="00234841" w:rsidRDefault="00234841" w:rsidP="00234841">
      <w:pPr>
        <w:pStyle w:val="PL"/>
      </w:pPr>
      <w:r>
        <w:t xml:space="preserve">        - oAuth2ClientCredentials:</w:t>
      </w:r>
    </w:p>
    <w:p w14:paraId="3E11187B" w14:textId="77777777" w:rsidR="00234841" w:rsidRDefault="00234841" w:rsidP="00234841">
      <w:pPr>
        <w:pStyle w:val="PL"/>
      </w:pPr>
      <w:r>
        <w:t xml:space="preserve">          - nudr-dr</w:t>
      </w:r>
    </w:p>
    <w:p w14:paraId="30E4FAD4" w14:textId="77777777" w:rsidR="00234841" w:rsidRDefault="00234841" w:rsidP="00234841">
      <w:pPr>
        <w:pStyle w:val="PL"/>
      </w:pPr>
      <w:r>
        <w:lastRenderedPageBreak/>
        <w:t xml:space="preserve">        - oAuth2ClientCredentials:</w:t>
      </w:r>
    </w:p>
    <w:p w14:paraId="5B77702E" w14:textId="77777777" w:rsidR="00234841" w:rsidRDefault="00234841" w:rsidP="00234841">
      <w:pPr>
        <w:pStyle w:val="PL"/>
      </w:pPr>
      <w:r>
        <w:t xml:space="preserve">          - nudr-dr</w:t>
      </w:r>
    </w:p>
    <w:p w14:paraId="10177466" w14:textId="77777777" w:rsidR="00234841" w:rsidRPr="00533C32" w:rsidRDefault="00234841" w:rsidP="00234841">
      <w:pPr>
        <w:pStyle w:val="PL"/>
        <w:rPr>
          <w:lang w:eastAsia="zh-CN"/>
        </w:rPr>
      </w:pPr>
      <w:r>
        <w:t xml:space="preserve">          - nudr-dr:subscription-data</w:t>
      </w:r>
    </w:p>
    <w:p w14:paraId="6ED91ECE" w14:textId="77777777" w:rsidR="00234841" w:rsidRPr="00533C32" w:rsidRDefault="00234841" w:rsidP="00234841">
      <w:pPr>
        <w:pStyle w:val="PL"/>
      </w:pPr>
      <w:r w:rsidRPr="00533C32">
        <w:t xml:space="preserve">      parameters:</w:t>
      </w:r>
    </w:p>
    <w:p w14:paraId="1A7FB60E" w14:textId="77777777" w:rsidR="00234841" w:rsidRPr="00533C32" w:rsidRDefault="00234841" w:rsidP="00234841">
      <w:pPr>
        <w:pStyle w:val="PL"/>
      </w:pPr>
      <w:r w:rsidRPr="00533C32">
        <w:t xml:space="preserve">        - name: ueGroupId</w:t>
      </w:r>
    </w:p>
    <w:p w14:paraId="3077FC3F" w14:textId="77777777" w:rsidR="00234841" w:rsidRPr="00533C32" w:rsidRDefault="00234841" w:rsidP="00234841">
      <w:pPr>
        <w:pStyle w:val="PL"/>
      </w:pPr>
      <w:r w:rsidRPr="00533C32">
        <w:t xml:space="preserve">          in: path</w:t>
      </w:r>
    </w:p>
    <w:p w14:paraId="0614C978" w14:textId="77777777" w:rsidR="00234841" w:rsidRPr="00533C32" w:rsidRDefault="00234841" w:rsidP="00234841">
      <w:pPr>
        <w:pStyle w:val="PL"/>
      </w:pPr>
      <w:r w:rsidRPr="00533C32">
        <w:t xml:space="preserve">          required: true</w:t>
      </w:r>
    </w:p>
    <w:p w14:paraId="6681A621" w14:textId="77777777" w:rsidR="00234841" w:rsidRPr="00533C32" w:rsidRDefault="00234841" w:rsidP="00234841">
      <w:pPr>
        <w:pStyle w:val="PL"/>
      </w:pPr>
      <w:r w:rsidRPr="00533C32">
        <w:t xml:space="preserve">          schema:</w:t>
      </w:r>
    </w:p>
    <w:p w14:paraId="16CF4045" w14:textId="77777777" w:rsidR="00234841" w:rsidRPr="00533C32" w:rsidRDefault="00234841" w:rsidP="00234841">
      <w:pPr>
        <w:pStyle w:val="PL"/>
      </w:pPr>
      <w:r w:rsidRPr="00533C32">
        <w:t xml:space="preserve">              $ref: '#/components/schemas/VarUeGroupId'</w:t>
      </w:r>
    </w:p>
    <w:p w14:paraId="27E14958" w14:textId="77777777" w:rsidR="00234841" w:rsidRPr="00533C32" w:rsidRDefault="00234841" w:rsidP="00234841">
      <w:pPr>
        <w:pStyle w:val="PL"/>
      </w:pPr>
      <w:r w:rsidRPr="00533C32">
        <w:t xml:space="preserve">        - name: subsId</w:t>
      </w:r>
    </w:p>
    <w:p w14:paraId="08C78A3E" w14:textId="77777777" w:rsidR="00234841" w:rsidRPr="00533C32" w:rsidRDefault="00234841" w:rsidP="00234841">
      <w:pPr>
        <w:pStyle w:val="PL"/>
      </w:pPr>
      <w:r w:rsidRPr="00533C32">
        <w:t xml:space="preserve">          in: path</w:t>
      </w:r>
    </w:p>
    <w:p w14:paraId="6A0F14C2" w14:textId="77777777" w:rsidR="00234841" w:rsidRPr="00533C32" w:rsidRDefault="00234841" w:rsidP="00234841">
      <w:pPr>
        <w:pStyle w:val="PL"/>
      </w:pPr>
      <w:r w:rsidRPr="00533C32">
        <w:t xml:space="preserve">          required: true</w:t>
      </w:r>
    </w:p>
    <w:p w14:paraId="5F9C4512" w14:textId="77777777" w:rsidR="00234841" w:rsidRPr="00533C32" w:rsidRDefault="00234841" w:rsidP="00234841">
      <w:pPr>
        <w:pStyle w:val="PL"/>
      </w:pPr>
      <w:r w:rsidRPr="00533C32">
        <w:t xml:space="preserve">          schema:</w:t>
      </w:r>
    </w:p>
    <w:p w14:paraId="0912A147" w14:textId="77777777" w:rsidR="00234841" w:rsidRPr="00533C32" w:rsidRDefault="00234841" w:rsidP="00234841">
      <w:pPr>
        <w:pStyle w:val="PL"/>
      </w:pPr>
      <w:r w:rsidRPr="00533C32">
        <w:t xml:space="preserve">            type: string</w:t>
      </w:r>
    </w:p>
    <w:p w14:paraId="2AC1DD30" w14:textId="77777777" w:rsidR="00234841" w:rsidRPr="00533C32" w:rsidRDefault="00234841" w:rsidP="00234841">
      <w:pPr>
        <w:pStyle w:val="PL"/>
      </w:pPr>
      <w:r w:rsidRPr="00533C32">
        <w:t xml:space="preserve">      requestBody:</w:t>
      </w:r>
    </w:p>
    <w:p w14:paraId="6A4F3D59" w14:textId="77777777" w:rsidR="00234841" w:rsidRPr="00533C32" w:rsidRDefault="00234841" w:rsidP="00234841">
      <w:pPr>
        <w:pStyle w:val="PL"/>
      </w:pPr>
      <w:r w:rsidRPr="00533C32">
        <w:t xml:space="preserve">        content:</w:t>
      </w:r>
    </w:p>
    <w:p w14:paraId="7CF16109" w14:textId="77777777" w:rsidR="00234841" w:rsidRPr="00533C32" w:rsidRDefault="00234841" w:rsidP="00234841">
      <w:pPr>
        <w:pStyle w:val="PL"/>
      </w:pPr>
      <w:r w:rsidRPr="00533C32">
        <w:t xml:space="preserve">          application/json:</w:t>
      </w:r>
    </w:p>
    <w:p w14:paraId="53249113" w14:textId="77777777" w:rsidR="00234841" w:rsidRPr="00533C32" w:rsidRDefault="00234841" w:rsidP="00234841">
      <w:pPr>
        <w:pStyle w:val="PL"/>
      </w:pPr>
      <w:r w:rsidRPr="00533C32">
        <w:t xml:space="preserve">            schema:</w:t>
      </w:r>
    </w:p>
    <w:p w14:paraId="3CDE7B04" w14:textId="77777777" w:rsidR="00234841" w:rsidRPr="00533C32" w:rsidRDefault="00234841" w:rsidP="00434F1A">
      <w:pPr>
        <w:pStyle w:val="PL"/>
        <w:outlineLvl w:val="0"/>
      </w:pPr>
      <w:r w:rsidRPr="00533C32">
        <w:t xml:space="preserve">              $ref: '#/components/schemas/EeSubscription'</w:t>
      </w:r>
    </w:p>
    <w:p w14:paraId="3E221E9F" w14:textId="77777777" w:rsidR="00234841" w:rsidRPr="00533C32" w:rsidRDefault="00234841" w:rsidP="00234841">
      <w:pPr>
        <w:pStyle w:val="PL"/>
      </w:pPr>
      <w:r>
        <w:t xml:space="preserve">        </w:t>
      </w:r>
      <w:r w:rsidRPr="003722F2">
        <w:t>required: true</w:t>
      </w:r>
    </w:p>
    <w:p w14:paraId="3DFD8F41" w14:textId="77777777" w:rsidR="00234841" w:rsidRPr="00533C32" w:rsidRDefault="00234841" w:rsidP="00234841">
      <w:pPr>
        <w:pStyle w:val="PL"/>
      </w:pPr>
      <w:r w:rsidRPr="00533C32">
        <w:t xml:space="preserve">      responses:</w:t>
      </w:r>
    </w:p>
    <w:p w14:paraId="436D941E" w14:textId="77777777" w:rsidR="00234841" w:rsidRPr="00533C32" w:rsidRDefault="00234841" w:rsidP="00234841">
      <w:pPr>
        <w:pStyle w:val="PL"/>
      </w:pPr>
      <w:r w:rsidRPr="00533C32">
        <w:t xml:space="preserve">        '204':</w:t>
      </w:r>
    </w:p>
    <w:p w14:paraId="5DD82521" w14:textId="77777777" w:rsidR="00234841" w:rsidRPr="00533C32" w:rsidRDefault="00234841" w:rsidP="00234841">
      <w:pPr>
        <w:pStyle w:val="PL"/>
        <w:rPr>
          <w:lang w:eastAsia="zh-CN"/>
        </w:rPr>
      </w:pPr>
      <w:r w:rsidRPr="00533C32">
        <w:t xml:space="preserve">          description: Upon success, an empty response body shall be returned</w:t>
      </w:r>
    </w:p>
    <w:p w14:paraId="481541D9" w14:textId="77777777" w:rsidR="00234841" w:rsidRPr="00533C32" w:rsidRDefault="00234841" w:rsidP="00234841">
      <w:pPr>
        <w:pStyle w:val="PL"/>
      </w:pPr>
      <w:r w:rsidRPr="00533C32">
        <w:t xml:space="preserve">        '404':</w:t>
      </w:r>
    </w:p>
    <w:p w14:paraId="728BFA05" w14:textId="77777777" w:rsidR="00234841" w:rsidRPr="00533C32" w:rsidRDefault="00234841" w:rsidP="00234841">
      <w:pPr>
        <w:pStyle w:val="PL"/>
      </w:pPr>
      <w:r w:rsidRPr="00533C32">
        <w:t xml:space="preserve">          description: update of non-existing resource is rejected</w:t>
      </w:r>
    </w:p>
    <w:p w14:paraId="7F0389FF" w14:textId="77777777" w:rsidR="00234841" w:rsidRPr="00533C32" w:rsidRDefault="00234841" w:rsidP="00234841">
      <w:pPr>
        <w:pStyle w:val="PL"/>
      </w:pPr>
      <w:r w:rsidRPr="00533C32">
        <w:t xml:space="preserve">          content:</w:t>
      </w:r>
    </w:p>
    <w:p w14:paraId="45D20953" w14:textId="77777777" w:rsidR="00234841" w:rsidRPr="00533C32" w:rsidRDefault="00234841" w:rsidP="00234841">
      <w:pPr>
        <w:pStyle w:val="PL"/>
      </w:pPr>
      <w:r w:rsidRPr="00533C32">
        <w:t xml:space="preserve">            application/problem+json:</w:t>
      </w:r>
    </w:p>
    <w:p w14:paraId="25BCA193" w14:textId="77777777" w:rsidR="00234841" w:rsidRPr="00533C32" w:rsidRDefault="00234841" w:rsidP="00234841">
      <w:pPr>
        <w:pStyle w:val="PL"/>
      </w:pPr>
      <w:r w:rsidRPr="00533C32">
        <w:t xml:space="preserve">              schema:</w:t>
      </w:r>
    </w:p>
    <w:p w14:paraId="508F57DF" w14:textId="77777777" w:rsidR="00234841" w:rsidRPr="00533C32" w:rsidRDefault="00234841" w:rsidP="00234841">
      <w:pPr>
        <w:pStyle w:val="PL"/>
        <w:rPr>
          <w:lang w:eastAsia="zh-CN"/>
        </w:rPr>
      </w:pPr>
      <w:r w:rsidRPr="00533C32">
        <w:t xml:space="preserve">                $ref: 'TS29571_CommonData.yaml#/components/schemas/ProblemDetails'</w:t>
      </w:r>
    </w:p>
    <w:p w14:paraId="262AED31" w14:textId="77777777" w:rsidR="00234841" w:rsidRDefault="00234841" w:rsidP="00234841">
      <w:pPr>
        <w:pStyle w:val="PL"/>
        <w:rPr>
          <w:lang w:eastAsia="zh-CN"/>
        </w:rPr>
      </w:pPr>
      <w:r w:rsidRPr="00533C32">
        <w:t xml:space="preserve">        default:</w:t>
      </w:r>
    </w:p>
    <w:p w14:paraId="57DA28D9"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75DE193" w14:textId="77777777" w:rsidR="00234841" w:rsidRDefault="00234841" w:rsidP="00234841">
      <w:pPr>
        <w:pStyle w:val="PL"/>
        <w:rPr>
          <w:lang w:eastAsia="zh-CN"/>
        </w:rPr>
      </w:pPr>
    </w:p>
    <w:p w14:paraId="17A3AEF4" w14:textId="77777777" w:rsidR="00234841" w:rsidRPr="00533C32" w:rsidRDefault="00234841" w:rsidP="00234841">
      <w:pPr>
        <w:pStyle w:val="PL"/>
      </w:pPr>
      <w:r w:rsidRPr="00533C32">
        <w:t xml:space="preserve">    delete:</w:t>
      </w:r>
    </w:p>
    <w:p w14:paraId="7D7B855A" w14:textId="77777777" w:rsidR="00234841" w:rsidRPr="00533C32" w:rsidRDefault="00234841" w:rsidP="00234841">
      <w:pPr>
        <w:pStyle w:val="PL"/>
      </w:pPr>
      <w:r w:rsidRPr="00533C32">
        <w:t xml:space="preserve">      summary: Deletes a eeSubscription for a group of UEs or any UE</w:t>
      </w:r>
    </w:p>
    <w:p w14:paraId="06B7CF2D" w14:textId="77777777" w:rsidR="00234841" w:rsidRPr="00533C32" w:rsidRDefault="00234841" w:rsidP="00234841">
      <w:pPr>
        <w:pStyle w:val="PL"/>
      </w:pPr>
      <w:r w:rsidRPr="00533C32">
        <w:t xml:space="preserve">      operationId: RemoveEeGroupSubscriptions</w:t>
      </w:r>
    </w:p>
    <w:p w14:paraId="5493A007" w14:textId="77777777" w:rsidR="00234841" w:rsidRPr="00533C32" w:rsidRDefault="00234841" w:rsidP="00234841">
      <w:pPr>
        <w:pStyle w:val="PL"/>
      </w:pPr>
      <w:r w:rsidRPr="00533C32">
        <w:t xml:space="preserve">      tags:</w:t>
      </w:r>
    </w:p>
    <w:p w14:paraId="3E6F0C9A" w14:textId="77777777" w:rsidR="00234841" w:rsidRDefault="00234841" w:rsidP="00234841">
      <w:pPr>
        <w:pStyle w:val="PL"/>
        <w:rPr>
          <w:lang w:eastAsia="zh-CN"/>
        </w:rPr>
      </w:pPr>
      <w:r w:rsidRPr="00533C32">
        <w:t xml:space="preserve">        - Event Exposure </w:t>
      </w:r>
      <w:r>
        <w:rPr>
          <w:rFonts w:hint="eastAsia"/>
          <w:lang w:eastAsia="zh-CN"/>
        </w:rPr>
        <w:t xml:space="preserve">Group </w:t>
      </w:r>
      <w:r w:rsidRPr="00533C32">
        <w:t>Subscription (Document)</w:t>
      </w:r>
    </w:p>
    <w:p w14:paraId="4543448A" w14:textId="77777777" w:rsidR="00234841" w:rsidRDefault="00234841" w:rsidP="00234841">
      <w:pPr>
        <w:pStyle w:val="PL"/>
      </w:pPr>
      <w:r>
        <w:t xml:space="preserve">      security:</w:t>
      </w:r>
    </w:p>
    <w:p w14:paraId="40A93EBF" w14:textId="77777777" w:rsidR="00234841" w:rsidRDefault="00234841" w:rsidP="00234841">
      <w:pPr>
        <w:pStyle w:val="PL"/>
      </w:pPr>
      <w:r>
        <w:t xml:space="preserve">        - {}</w:t>
      </w:r>
    </w:p>
    <w:p w14:paraId="37D8EC58" w14:textId="77777777" w:rsidR="00234841" w:rsidRDefault="00234841" w:rsidP="00234841">
      <w:pPr>
        <w:pStyle w:val="PL"/>
      </w:pPr>
      <w:r>
        <w:t xml:space="preserve">        - oAuth2ClientCredentials:</w:t>
      </w:r>
    </w:p>
    <w:p w14:paraId="17EFC656" w14:textId="77777777" w:rsidR="00234841" w:rsidRDefault="00234841" w:rsidP="00234841">
      <w:pPr>
        <w:pStyle w:val="PL"/>
      </w:pPr>
      <w:r>
        <w:t xml:space="preserve">          - nudr-dr</w:t>
      </w:r>
    </w:p>
    <w:p w14:paraId="649886F7" w14:textId="77777777" w:rsidR="00234841" w:rsidRDefault="00234841" w:rsidP="00234841">
      <w:pPr>
        <w:pStyle w:val="PL"/>
      </w:pPr>
      <w:r>
        <w:t xml:space="preserve">        - oAuth2ClientCredentials:</w:t>
      </w:r>
    </w:p>
    <w:p w14:paraId="4A7E94A3" w14:textId="77777777" w:rsidR="00234841" w:rsidRDefault="00234841" w:rsidP="00234841">
      <w:pPr>
        <w:pStyle w:val="PL"/>
      </w:pPr>
      <w:r>
        <w:t xml:space="preserve">          - nudr-dr</w:t>
      </w:r>
    </w:p>
    <w:p w14:paraId="7519020F" w14:textId="77777777" w:rsidR="00234841" w:rsidRPr="00533C32" w:rsidRDefault="00234841" w:rsidP="00234841">
      <w:pPr>
        <w:pStyle w:val="PL"/>
        <w:rPr>
          <w:lang w:eastAsia="zh-CN"/>
        </w:rPr>
      </w:pPr>
      <w:r>
        <w:t xml:space="preserve">          - nudr-dr:subscription-data</w:t>
      </w:r>
    </w:p>
    <w:p w14:paraId="5B70F947" w14:textId="77777777" w:rsidR="00234841" w:rsidRPr="00533C32" w:rsidRDefault="00234841" w:rsidP="00234841">
      <w:pPr>
        <w:pStyle w:val="PL"/>
      </w:pPr>
      <w:r w:rsidRPr="00533C32">
        <w:t xml:space="preserve">      parameters:</w:t>
      </w:r>
    </w:p>
    <w:p w14:paraId="1817EE24" w14:textId="77777777" w:rsidR="00234841" w:rsidRPr="00533C32" w:rsidRDefault="00234841" w:rsidP="00234841">
      <w:pPr>
        <w:pStyle w:val="PL"/>
      </w:pPr>
      <w:r w:rsidRPr="00533C32">
        <w:t xml:space="preserve">        - name: </w:t>
      </w:r>
      <w:r w:rsidRPr="00533C32">
        <w:rPr>
          <w:lang w:eastAsia="zh-CN"/>
        </w:rPr>
        <w:t>u</w:t>
      </w:r>
      <w:r w:rsidRPr="00533C32">
        <w:t>eGroupId</w:t>
      </w:r>
    </w:p>
    <w:p w14:paraId="69178A48" w14:textId="77777777" w:rsidR="00234841" w:rsidRPr="00533C32" w:rsidRDefault="00234841" w:rsidP="00234841">
      <w:pPr>
        <w:pStyle w:val="PL"/>
      </w:pPr>
      <w:r w:rsidRPr="00533C32">
        <w:lastRenderedPageBreak/>
        <w:t xml:space="preserve">          in: path</w:t>
      </w:r>
    </w:p>
    <w:p w14:paraId="4720D6A1" w14:textId="77777777" w:rsidR="00234841" w:rsidRPr="00533C32" w:rsidRDefault="00234841" w:rsidP="00234841">
      <w:pPr>
        <w:pStyle w:val="PL"/>
      </w:pPr>
      <w:r w:rsidRPr="00533C32">
        <w:t xml:space="preserve">          required: true</w:t>
      </w:r>
    </w:p>
    <w:p w14:paraId="51D6BC99" w14:textId="77777777" w:rsidR="00234841" w:rsidRPr="00533C32" w:rsidRDefault="00234841" w:rsidP="00234841">
      <w:pPr>
        <w:pStyle w:val="PL"/>
      </w:pPr>
      <w:r w:rsidRPr="00533C32">
        <w:t xml:space="preserve">          schema:</w:t>
      </w:r>
    </w:p>
    <w:p w14:paraId="360E18D1" w14:textId="77777777" w:rsidR="00234841" w:rsidRPr="00533C32" w:rsidRDefault="00234841" w:rsidP="00234841">
      <w:pPr>
        <w:pStyle w:val="PL"/>
      </w:pPr>
      <w:r w:rsidRPr="00533C32">
        <w:t xml:space="preserve">              $ref: '#/components/schemas/VarUeGroupId'</w:t>
      </w:r>
    </w:p>
    <w:p w14:paraId="55DADE98" w14:textId="77777777" w:rsidR="00234841" w:rsidRPr="00533C32" w:rsidRDefault="00234841" w:rsidP="00234841">
      <w:pPr>
        <w:pStyle w:val="PL"/>
      </w:pPr>
      <w:r w:rsidRPr="00533C32">
        <w:t xml:space="preserve">        - name: subsId</w:t>
      </w:r>
    </w:p>
    <w:p w14:paraId="489A50CC" w14:textId="77777777" w:rsidR="00234841" w:rsidRPr="00533C32" w:rsidRDefault="00234841" w:rsidP="00234841">
      <w:pPr>
        <w:pStyle w:val="PL"/>
      </w:pPr>
      <w:r w:rsidRPr="00533C32">
        <w:t xml:space="preserve">          in: path</w:t>
      </w:r>
    </w:p>
    <w:p w14:paraId="631A8B4F" w14:textId="77777777" w:rsidR="00234841" w:rsidRPr="00533C32" w:rsidRDefault="00234841" w:rsidP="00234841">
      <w:pPr>
        <w:pStyle w:val="PL"/>
      </w:pPr>
      <w:r w:rsidRPr="00533C32">
        <w:t xml:space="preserve">          required: true</w:t>
      </w:r>
    </w:p>
    <w:p w14:paraId="0C5F3071" w14:textId="77777777" w:rsidR="00234841" w:rsidRPr="00533C32" w:rsidRDefault="00234841" w:rsidP="00234841">
      <w:pPr>
        <w:pStyle w:val="PL"/>
      </w:pPr>
      <w:r w:rsidRPr="00533C32">
        <w:t xml:space="preserve">          description: Unique ID of the subscription to remove</w:t>
      </w:r>
    </w:p>
    <w:p w14:paraId="3AD21141" w14:textId="77777777" w:rsidR="00234841" w:rsidRPr="00533C32" w:rsidRDefault="00234841" w:rsidP="00234841">
      <w:pPr>
        <w:pStyle w:val="PL"/>
      </w:pPr>
      <w:r w:rsidRPr="00533C32">
        <w:t xml:space="preserve">          schema:</w:t>
      </w:r>
    </w:p>
    <w:p w14:paraId="27ECB8EA" w14:textId="77777777" w:rsidR="00234841" w:rsidRPr="00533C32" w:rsidRDefault="00234841" w:rsidP="00234841">
      <w:pPr>
        <w:pStyle w:val="PL"/>
      </w:pPr>
      <w:r w:rsidRPr="00533C32">
        <w:t xml:space="preserve">            type: string</w:t>
      </w:r>
    </w:p>
    <w:p w14:paraId="3F7EBBBB" w14:textId="77777777" w:rsidR="00234841" w:rsidRPr="00533C32" w:rsidRDefault="00234841" w:rsidP="00234841">
      <w:pPr>
        <w:pStyle w:val="PL"/>
      </w:pPr>
      <w:r w:rsidRPr="00533C32">
        <w:t xml:space="preserve">      responses:</w:t>
      </w:r>
    </w:p>
    <w:p w14:paraId="7BF4BCC9" w14:textId="77777777" w:rsidR="00234841" w:rsidRPr="00533C32" w:rsidRDefault="00234841" w:rsidP="00234841">
      <w:pPr>
        <w:pStyle w:val="PL"/>
      </w:pPr>
      <w:r w:rsidRPr="00533C32">
        <w:t xml:space="preserve">        '204':</w:t>
      </w:r>
    </w:p>
    <w:p w14:paraId="76FB72A3" w14:textId="77777777" w:rsidR="00234841" w:rsidRDefault="00234841" w:rsidP="00234841">
      <w:pPr>
        <w:pStyle w:val="PL"/>
        <w:rPr>
          <w:lang w:eastAsia="zh-CN"/>
        </w:rPr>
      </w:pPr>
      <w:r w:rsidRPr="00533C32">
        <w:t xml:space="preserve">          description: Expected response to a successful subscription removal</w:t>
      </w:r>
    </w:p>
    <w:p w14:paraId="2769CEBA" w14:textId="77777777" w:rsidR="00234841" w:rsidRPr="00533C32" w:rsidRDefault="00234841" w:rsidP="00234841">
      <w:pPr>
        <w:pStyle w:val="PL"/>
      </w:pPr>
      <w:r w:rsidRPr="00533C32">
        <w:t xml:space="preserve">        default:</w:t>
      </w:r>
    </w:p>
    <w:p w14:paraId="212C849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3E89370" w14:textId="77777777" w:rsidR="00234841" w:rsidRPr="00533C32" w:rsidRDefault="00234841" w:rsidP="00234841">
      <w:pPr>
        <w:pStyle w:val="PL"/>
        <w:rPr>
          <w:lang w:eastAsia="zh-CN"/>
        </w:rPr>
      </w:pPr>
    </w:p>
    <w:p w14:paraId="4C6D1B0F" w14:textId="77777777" w:rsidR="00234841" w:rsidRPr="00533C32" w:rsidRDefault="00234841" w:rsidP="00234841">
      <w:pPr>
        <w:pStyle w:val="PL"/>
        <w:rPr>
          <w:lang w:eastAsia="zh-CN"/>
        </w:rPr>
      </w:pPr>
      <w:r w:rsidRPr="00533C32">
        <w:t xml:space="preserve">    patch:</w:t>
      </w:r>
    </w:p>
    <w:p w14:paraId="10B3F375" w14:textId="77777777" w:rsidR="00234841" w:rsidRPr="00533C32" w:rsidRDefault="00234841" w:rsidP="00234841">
      <w:pPr>
        <w:pStyle w:val="PL"/>
      </w:pPr>
      <w:r w:rsidRPr="00533C32">
        <w:t xml:space="preserve">      summary: Modify an individual ee subscription for a group of a UEs</w:t>
      </w:r>
    </w:p>
    <w:p w14:paraId="628F7D49" w14:textId="77777777" w:rsidR="00234841" w:rsidRPr="00533C32" w:rsidRDefault="00234841" w:rsidP="00234841">
      <w:pPr>
        <w:pStyle w:val="PL"/>
      </w:pPr>
      <w:r w:rsidRPr="00533C32">
        <w:t xml:space="preserve">      operationId: ModifyEeGroupSubscription</w:t>
      </w:r>
    </w:p>
    <w:p w14:paraId="35C632AF" w14:textId="77777777" w:rsidR="00234841" w:rsidRPr="00533C32" w:rsidRDefault="00234841" w:rsidP="00234841">
      <w:pPr>
        <w:pStyle w:val="PL"/>
      </w:pPr>
      <w:r w:rsidRPr="00533C32">
        <w:t xml:space="preserve">      tags:</w:t>
      </w:r>
    </w:p>
    <w:p w14:paraId="0F934343" w14:textId="77777777" w:rsidR="00234841" w:rsidRDefault="00234841" w:rsidP="00234841">
      <w:pPr>
        <w:pStyle w:val="PL"/>
        <w:rPr>
          <w:lang w:eastAsia="zh-CN"/>
        </w:rPr>
      </w:pPr>
      <w:r w:rsidRPr="00533C32">
        <w:t xml:space="preserve">        - Event Exposure </w:t>
      </w:r>
      <w:r>
        <w:rPr>
          <w:rFonts w:hint="eastAsia"/>
          <w:lang w:eastAsia="zh-CN"/>
        </w:rPr>
        <w:t xml:space="preserve">Group </w:t>
      </w:r>
      <w:r w:rsidRPr="00533C32">
        <w:t>Subscription (Document)</w:t>
      </w:r>
    </w:p>
    <w:p w14:paraId="1F881318" w14:textId="77777777" w:rsidR="00234841" w:rsidRDefault="00234841" w:rsidP="00234841">
      <w:pPr>
        <w:pStyle w:val="PL"/>
      </w:pPr>
      <w:r>
        <w:t xml:space="preserve">      security:</w:t>
      </w:r>
    </w:p>
    <w:p w14:paraId="42514A93" w14:textId="77777777" w:rsidR="00234841" w:rsidRDefault="00234841" w:rsidP="00234841">
      <w:pPr>
        <w:pStyle w:val="PL"/>
      </w:pPr>
      <w:r>
        <w:t xml:space="preserve">        - {}</w:t>
      </w:r>
    </w:p>
    <w:p w14:paraId="43A6AE7D" w14:textId="77777777" w:rsidR="00234841" w:rsidRDefault="00234841" w:rsidP="00234841">
      <w:pPr>
        <w:pStyle w:val="PL"/>
      </w:pPr>
      <w:r>
        <w:t xml:space="preserve">        - oAuth2ClientCredentials:</w:t>
      </w:r>
    </w:p>
    <w:p w14:paraId="6C80B704" w14:textId="77777777" w:rsidR="00234841" w:rsidRDefault="00234841" w:rsidP="00234841">
      <w:pPr>
        <w:pStyle w:val="PL"/>
      </w:pPr>
      <w:r>
        <w:t xml:space="preserve">          - nudr-dr</w:t>
      </w:r>
    </w:p>
    <w:p w14:paraId="20FA0AD8" w14:textId="77777777" w:rsidR="00234841" w:rsidRDefault="00234841" w:rsidP="00234841">
      <w:pPr>
        <w:pStyle w:val="PL"/>
      </w:pPr>
      <w:r>
        <w:t xml:space="preserve">        - oAuth2ClientCredentials:</w:t>
      </w:r>
    </w:p>
    <w:p w14:paraId="337EB3A5" w14:textId="77777777" w:rsidR="00234841" w:rsidRDefault="00234841" w:rsidP="00234841">
      <w:pPr>
        <w:pStyle w:val="PL"/>
      </w:pPr>
      <w:r>
        <w:t xml:space="preserve">          - nudr-dr</w:t>
      </w:r>
    </w:p>
    <w:p w14:paraId="1EBE9D1B" w14:textId="77777777" w:rsidR="00234841" w:rsidRPr="00533C32" w:rsidRDefault="00234841" w:rsidP="00234841">
      <w:pPr>
        <w:pStyle w:val="PL"/>
        <w:rPr>
          <w:lang w:eastAsia="zh-CN"/>
        </w:rPr>
      </w:pPr>
      <w:r>
        <w:t xml:space="preserve">          - nudr-dr:subscription-data</w:t>
      </w:r>
    </w:p>
    <w:p w14:paraId="119DD852" w14:textId="77777777" w:rsidR="00234841" w:rsidRPr="00533C32" w:rsidRDefault="00234841" w:rsidP="00234841">
      <w:pPr>
        <w:pStyle w:val="PL"/>
      </w:pPr>
      <w:r w:rsidRPr="00533C32">
        <w:t xml:space="preserve">      parameters:</w:t>
      </w:r>
    </w:p>
    <w:p w14:paraId="6F808E83" w14:textId="77777777" w:rsidR="00234841" w:rsidRPr="00533C32" w:rsidRDefault="00234841" w:rsidP="00234841">
      <w:pPr>
        <w:pStyle w:val="PL"/>
      </w:pPr>
      <w:r w:rsidRPr="00533C32">
        <w:t xml:space="preserve">        - name: </w:t>
      </w:r>
      <w:r w:rsidRPr="00533C32">
        <w:rPr>
          <w:lang w:eastAsia="zh-CN"/>
        </w:rPr>
        <w:t>u</w:t>
      </w:r>
      <w:r w:rsidRPr="00533C32">
        <w:t>eGroupId</w:t>
      </w:r>
    </w:p>
    <w:p w14:paraId="31E837CB" w14:textId="77777777" w:rsidR="00234841" w:rsidRPr="00533C32" w:rsidRDefault="00234841" w:rsidP="00234841">
      <w:pPr>
        <w:pStyle w:val="PL"/>
      </w:pPr>
      <w:r w:rsidRPr="00533C32">
        <w:t xml:space="preserve">          in: path</w:t>
      </w:r>
    </w:p>
    <w:p w14:paraId="34B1387E" w14:textId="77777777" w:rsidR="00234841" w:rsidRPr="00533C32" w:rsidRDefault="00234841" w:rsidP="00234841">
      <w:pPr>
        <w:pStyle w:val="PL"/>
      </w:pPr>
      <w:r w:rsidRPr="00533C32">
        <w:t xml:space="preserve">          required: true</w:t>
      </w:r>
    </w:p>
    <w:p w14:paraId="0DD11A22" w14:textId="77777777" w:rsidR="00234841" w:rsidRPr="00533C32" w:rsidRDefault="00234841" w:rsidP="00234841">
      <w:pPr>
        <w:pStyle w:val="PL"/>
      </w:pPr>
      <w:r w:rsidRPr="00533C32">
        <w:t xml:space="preserve">          schema:</w:t>
      </w:r>
    </w:p>
    <w:p w14:paraId="29E45475" w14:textId="77777777" w:rsidR="00234841" w:rsidRPr="00533C32" w:rsidRDefault="00234841" w:rsidP="00234841">
      <w:pPr>
        <w:pStyle w:val="PL"/>
      </w:pPr>
      <w:r w:rsidRPr="00533C32">
        <w:t xml:space="preserve">              $ref: '#/components/schemas/VarUeGroupId'</w:t>
      </w:r>
    </w:p>
    <w:p w14:paraId="3788D8A2" w14:textId="77777777" w:rsidR="00234841" w:rsidRPr="00533C32" w:rsidRDefault="00234841" w:rsidP="00234841">
      <w:pPr>
        <w:pStyle w:val="PL"/>
      </w:pPr>
      <w:r w:rsidRPr="00533C32">
        <w:t xml:space="preserve">        - name: subsId</w:t>
      </w:r>
    </w:p>
    <w:p w14:paraId="17EB874F" w14:textId="77777777" w:rsidR="00234841" w:rsidRPr="00533C32" w:rsidRDefault="00234841" w:rsidP="00234841">
      <w:pPr>
        <w:pStyle w:val="PL"/>
      </w:pPr>
      <w:r w:rsidRPr="00533C32">
        <w:t xml:space="preserve">          in: path</w:t>
      </w:r>
    </w:p>
    <w:p w14:paraId="41B2ADFA" w14:textId="77777777" w:rsidR="00234841" w:rsidRPr="00533C32" w:rsidRDefault="00234841" w:rsidP="00234841">
      <w:pPr>
        <w:pStyle w:val="PL"/>
      </w:pPr>
      <w:r w:rsidRPr="00533C32">
        <w:t xml:space="preserve">          required: true</w:t>
      </w:r>
    </w:p>
    <w:p w14:paraId="7EC92636" w14:textId="77777777" w:rsidR="00234841" w:rsidRPr="00533C32" w:rsidRDefault="00234841" w:rsidP="00234841">
      <w:pPr>
        <w:pStyle w:val="PL"/>
      </w:pPr>
      <w:r w:rsidRPr="00533C32">
        <w:t xml:space="preserve">          schema:</w:t>
      </w:r>
    </w:p>
    <w:p w14:paraId="05CBD005" w14:textId="77777777" w:rsidR="00234841" w:rsidRDefault="00234841" w:rsidP="00234841">
      <w:pPr>
        <w:pStyle w:val="PL"/>
        <w:rPr>
          <w:lang w:eastAsia="zh-CN"/>
        </w:rPr>
      </w:pPr>
      <w:r w:rsidRPr="00533C32">
        <w:t xml:space="preserve">            type: string</w:t>
      </w:r>
    </w:p>
    <w:p w14:paraId="76F80097" w14:textId="77777777" w:rsidR="00234841" w:rsidRPr="002857AD" w:rsidRDefault="00234841" w:rsidP="00234841">
      <w:pPr>
        <w:pStyle w:val="PL"/>
      </w:pPr>
      <w:r w:rsidRPr="002857AD">
        <w:t xml:space="preserve">        - name: supported-features</w:t>
      </w:r>
    </w:p>
    <w:p w14:paraId="233BAA93" w14:textId="77777777" w:rsidR="00234841" w:rsidRPr="002857AD" w:rsidRDefault="00234841" w:rsidP="00234841">
      <w:pPr>
        <w:pStyle w:val="PL"/>
      </w:pPr>
      <w:r w:rsidRPr="002857AD">
        <w:t xml:space="preserve">          in: query</w:t>
      </w:r>
    </w:p>
    <w:p w14:paraId="430B9DD9" w14:textId="77777777" w:rsidR="00234841" w:rsidRPr="002857AD" w:rsidRDefault="00234841" w:rsidP="00234841">
      <w:pPr>
        <w:pStyle w:val="PL"/>
      </w:pPr>
      <w:r w:rsidRPr="002857AD">
        <w:t xml:space="preserve">          description: Features required to be supported by the target NF</w:t>
      </w:r>
    </w:p>
    <w:p w14:paraId="2FB35C82" w14:textId="77777777" w:rsidR="00234841" w:rsidRPr="002857AD" w:rsidRDefault="00234841" w:rsidP="00234841">
      <w:pPr>
        <w:pStyle w:val="PL"/>
      </w:pPr>
      <w:r w:rsidRPr="002857AD">
        <w:t xml:space="preserve">          schema:</w:t>
      </w:r>
    </w:p>
    <w:p w14:paraId="0EF0B66E" w14:textId="77777777" w:rsidR="00234841" w:rsidRPr="00533C32" w:rsidRDefault="00234841" w:rsidP="00234841">
      <w:pPr>
        <w:pStyle w:val="PL"/>
        <w:rPr>
          <w:lang w:eastAsia="zh-CN"/>
        </w:rPr>
      </w:pPr>
      <w:r w:rsidRPr="002857AD">
        <w:t xml:space="preserve">            $ref: 'TS29571_CommonData.yaml#/components/schemas/SupportedFeatures'</w:t>
      </w:r>
    </w:p>
    <w:p w14:paraId="43934D36" w14:textId="77777777" w:rsidR="00234841" w:rsidRPr="00533C32" w:rsidRDefault="00234841" w:rsidP="00234841">
      <w:pPr>
        <w:pStyle w:val="PL"/>
      </w:pPr>
      <w:r w:rsidRPr="00533C32">
        <w:t xml:space="preserve">      requestBody:</w:t>
      </w:r>
    </w:p>
    <w:p w14:paraId="0505F3C0" w14:textId="77777777" w:rsidR="00234841" w:rsidRPr="00533C32" w:rsidRDefault="00234841" w:rsidP="00234841">
      <w:pPr>
        <w:pStyle w:val="PL"/>
      </w:pPr>
      <w:r w:rsidRPr="00533C32">
        <w:t xml:space="preserve">        content:</w:t>
      </w:r>
    </w:p>
    <w:p w14:paraId="5064CC23" w14:textId="77777777" w:rsidR="00234841" w:rsidRPr="00533C32" w:rsidRDefault="00234841" w:rsidP="00234841">
      <w:pPr>
        <w:pStyle w:val="PL"/>
      </w:pPr>
      <w:r w:rsidRPr="00533C32">
        <w:lastRenderedPageBreak/>
        <w:t xml:space="preserve">          application/json-patch+json:</w:t>
      </w:r>
    </w:p>
    <w:p w14:paraId="45F84E2E" w14:textId="77777777" w:rsidR="00234841" w:rsidRPr="00533C32" w:rsidRDefault="00234841" w:rsidP="00234841">
      <w:pPr>
        <w:pStyle w:val="PL"/>
      </w:pPr>
      <w:r w:rsidRPr="00533C32">
        <w:t xml:space="preserve">            schema:</w:t>
      </w:r>
    </w:p>
    <w:p w14:paraId="61DC1107" w14:textId="77777777" w:rsidR="00234841" w:rsidRPr="00533C32" w:rsidRDefault="00234841" w:rsidP="00234841">
      <w:pPr>
        <w:pStyle w:val="PL"/>
      </w:pPr>
      <w:r w:rsidRPr="00533C32">
        <w:t xml:space="preserve">              type: array</w:t>
      </w:r>
    </w:p>
    <w:p w14:paraId="52861CF9" w14:textId="77777777" w:rsidR="00234841" w:rsidRPr="00533C32" w:rsidRDefault="00234841" w:rsidP="00234841">
      <w:pPr>
        <w:pStyle w:val="PL"/>
      </w:pPr>
      <w:r w:rsidRPr="00533C32">
        <w:t xml:space="preserve">              items:</w:t>
      </w:r>
    </w:p>
    <w:p w14:paraId="7E1257B7" w14:textId="77777777" w:rsidR="00234841" w:rsidRPr="00533C32" w:rsidRDefault="00234841" w:rsidP="00234841">
      <w:pPr>
        <w:pStyle w:val="PL"/>
      </w:pPr>
      <w:r w:rsidRPr="00533C32">
        <w:t xml:space="preserve">                $ref: 'TS29571_CommonData.yaml#/components/schemas/PatchItem'</w:t>
      </w:r>
    </w:p>
    <w:p w14:paraId="20BC10D4" w14:textId="77777777" w:rsidR="00234841" w:rsidRPr="00533C32" w:rsidRDefault="00234841" w:rsidP="00234841">
      <w:pPr>
        <w:pStyle w:val="PL"/>
      </w:pPr>
      <w:r w:rsidRPr="00533C32">
        <w:t xml:space="preserve">              minItems: 1</w:t>
      </w:r>
    </w:p>
    <w:p w14:paraId="69DE468A" w14:textId="77777777" w:rsidR="00234841" w:rsidRPr="00533C32" w:rsidRDefault="00234841" w:rsidP="00234841">
      <w:pPr>
        <w:pStyle w:val="PL"/>
      </w:pPr>
      <w:r w:rsidRPr="00533C32">
        <w:t xml:space="preserve">        required: true</w:t>
      </w:r>
    </w:p>
    <w:p w14:paraId="0F451ED0" w14:textId="77777777" w:rsidR="00234841" w:rsidRPr="00533C32" w:rsidRDefault="00234841" w:rsidP="00234841">
      <w:pPr>
        <w:pStyle w:val="PL"/>
      </w:pPr>
      <w:r w:rsidRPr="00533C32">
        <w:t xml:space="preserve">      responses:</w:t>
      </w:r>
    </w:p>
    <w:p w14:paraId="69BBBCA5" w14:textId="77777777" w:rsidR="00234841" w:rsidRPr="00533C32" w:rsidRDefault="00234841" w:rsidP="00234841">
      <w:pPr>
        <w:pStyle w:val="PL"/>
      </w:pPr>
      <w:r w:rsidRPr="00533C32">
        <w:t xml:space="preserve">        '204':</w:t>
      </w:r>
    </w:p>
    <w:p w14:paraId="6240F0CA" w14:textId="77777777" w:rsidR="00234841" w:rsidRPr="00533C32" w:rsidRDefault="00234841" w:rsidP="00234841">
      <w:pPr>
        <w:pStyle w:val="PL"/>
      </w:pPr>
      <w:r w:rsidRPr="00533C32">
        <w:t xml:space="preserve">          description: Successful response</w:t>
      </w:r>
    </w:p>
    <w:p w14:paraId="70624FF8" w14:textId="77777777" w:rsidR="00234841" w:rsidRDefault="00234841" w:rsidP="00234841">
      <w:pPr>
        <w:pStyle w:val="PL"/>
        <w:rPr>
          <w:lang w:eastAsia="zh-CN"/>
        </w:rPr>
      </w:pPr>
      <w:r>
        <w:rPr>
          <w:rFonts w:hint="eastAsia"/>
          <w:lang w:eastAsia="zh-CN"/>
        </w:rPr>
        <w:t xml:space="preserve">        '200':</w:t>
      </w:r>
    </w:p>
    <w:p w14:paraId="06A2CE17" w14:textId="77777777" w:rsidR="00234841" w:rsidRPr="000B71E3" w:rsidRDefault="00234841" w:rsidP="00234841">
      <w:pPr>
        <w:pStyle w:val="PL"/>
      </w:pPr>
      <w:r w:rsidRPr="000B71E3">
        <w:t xml:space="preserve">          description: Expected response to a valid request</w:t>
      </w:r>
    </w:p>
    <w:p w14:paraId="2EC8F889" w14:textId="77777777" w:rsidR="00234841" w:rsidRPr="000B71E3" w:rsidRDefault="00234841" w:rsidP="00234841">
      <w:pPr>
        <w:pStyle w:val="PL"/>
      </w:pPr>
      <w:r w:rsidRPr="000B71E3">
        <w:t xml:space="preserve">          content:</w:t>
      </w:r>
    </w:p>
    <w:p w14:paraId="6EF371BD" w14:textId="77777777" w:rsidR="00234841" w:rsidRPr="000B71E3" w:rsidRDefault="00234841" w:rsidP="00234841">
      <w:pPr>
        <w:pStyle w:val="PL"/>
      </w:pPr>
      <w:r w:rsidRPr="000B71E3">
        <w:t xml:space="preserve">            application/json:</w:t>
      </w:r>
    </w:p>
    <w:p w14:paraId="0C5F54ED" w14:textId="77777777" w:rsidR="00234841" w:rsidRPr="000B71E3" w:rsidRDefault="00234841" w:rsidP="00234841">
      <w:pPr>
        <w:pStyle w:val="PL"/>
      </w:pPr>
      <w:r w:rsidRPr="000B71E3">
        <w:t xml:space="preserve">              schema:</w:t>
      </w:r>
    </w:p>
    <w:p w14:paraId="4049C5EA"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693A763A" w14:textId="77777777" w:rsidR="00234841" w:rsidRPr="00533C32" w:rsidRDefault="00234841" w:rsidP="00234841">
      <w:pPr>
        <w:pStyle w:val="PL"/>
      </w:pPr>
      <w:r w:rsidRPr="00533C32">
        <w:t xml:space="preserve">        '403':</w:t>
      </w:r>
    </w:p>
    <w:p w14:paraId="02D66F35" w14:textId="77777777" w:rsidR="00234841" w:rsidRPr="00533C32" w:rsidRDefault="00234841" w:rsidP="00234841">
      <w:pPr>
        <w:pStyle w:val="PL"/>
      </w:pPr>
      <w:r w:rsidRPr="00533C32">
        <w:t xml:space="preserve">          $ref: 'TS29571_CommonData.yaml#/components/responses/403'</w:t>
      </w:r>
    </w:p>
    <w:p w14:paraId="7774F973" w14:textId="77777777" w:rsidR="00234841" w:rsidRPr="00533C32" w:rsidRDefault="00234841" w:rsidP="00234841">
      <w:pPr>
        <w:pStyle w:val="PL"/>
      </w:pPr>
      <w:r w:rsidRPr="00533C32">
        <w:t xml:space="preserve">        '404':</w:t>
      </w:r>
    </w:p>
    <w:p w14:paraId="5D92AFA2" w14:textId="77777777" w:rsidR="00234841" w:rsidRPr="00533C32" w:rsidRDefault="00234841" w:rsidP="00234841">
      <w:pPr>
        <w:pStyle w:val="PL"/>
      </w:pPr>
      <w:r w:rsidRPr="00533C32">
        <w:t xml:space="preserve">          $ref: 'TS29571_CommonData.yaml#/components/responses/404'</w:t>
      </w:r>
    </w:p>
    <w:p w14:paraId="5F68B82F" w14:textId="77777777" w:rsidR="00234841" w:rsidRDefault="00234841" w:rsidP="00234841">
      <w:pPr>
        <w:pStyle w:val="PL"/>
        <w:rPr>
          <w:lang w:eastAsia="zh-CN"/>
        </w:rPr>
      </w:pPr>
      <w:r w:rsidRPr="00533C32">
        <w:t xml:space="preserve">        default:</w:t>
      </w:r>
    </w:p>
    <w:p w14:paraId="4F6ED73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A432149" w14:textId="77777777" w:rsidR="00234841" w:rsidRDefault="00234841" w:rsidP="00234841">
      <w:pPr>
        <w:pStyle w:val="PL"/>
        <w:rPr>
          <w:lang w:eastAsia="zh-CN"/>
        </w:rPr>
      </w:pPr>
    </w:p>
    <w:p w14:paraId="2C60D23A" w14:textId="77777777" w:rsidR="00234841" w:rsidRPr="00533C32" w:rsidRDefault="00234841" w:rsidP="00234841">
      <w:pPr>
        <w:pStyle w:val="PL"/>
      </w:pPr>
      <w:r w:rsidRPr="00533C32">
        <w:t xml:space="preserve">    </w:t>
      </w:r>
      <w:r>
        <w:t>get</w:t>
      </w:r>
      <w:r w:rsidRPr="00533C32">
        <w:t>:</w:t>
      </w:r>
    </w:p>
    <w:p w14:paraId="196DB358" w14:textId="77777777" w:rsidR="00234841" w:rsidRPr="00533C32" w:rsidRDefault="00234841" w:rsidP="00234841">
      <w:pPr>
        <w:pStyle w:val="PL"/>
      </w:pPr>
      <w:r w:rsidRPr="00533C32">
        <w:t xml:space="preserve">      summary: </w:t>
      </w:r>
      <w:r>
        <w:t>Retrieve</w:t>
      </w:r>
      <w:r w:rsidRPr="00533C32">
        <w:t xml:space="preserve"> a </w:t>
      </w:r>
      <w:r>
        <w:t xml:space="preserve">individual </w:t>
      </w:r>
      <w:r w:rsidRPr="00533C32">
        <w:t>eeSubscription for a group of UEs or any UE</w:t>
      </w:r>
    </w:p>
    <w:p w14:paraId="2085FA42" w14:textId="77777777" w:rsidR="00234841" w:rsidRPr="00533C32" w:rsidRDefault="00234841" w:rsidP="00234841">
      <w:pPr>
        <w:pStyle w:val="PL"/>
      </w:pPr>
      <w:r w:rsidRPr="00533C32">
        <w:t xml:space="preserve">      operationId: </w:t>
      </w:r>
      <w:r>
        <w:t>QueryEeGroupSubscription</w:t>
      </w:r>
    </w:p>
    <w:p w14:paraId="4EDE6DCC" w14:textId="77777777" w:rsidR="00234841" w:rsidRPr="00533C32" w:rsidRDefault="00234841" w:rsidP="00234841">
      <w:pPr>
        <w:pStyle w:val="PL"/>
      </w:pPr>
      <w:r w:rsidRPr="00533C32">
        <w:t xml:space="preserve">      tags:</w:t>
      </w:r>
    </w:p>
    <w:p w14:paraId="46271150" w14:textId="77777777" w:rsidR="00234841" w:rsidRDefault="00234841" w:rsidP="00234841">
      <w:pPr>
        <w:pStyle w:val="PL"/>
        <w:rPr>
          <w:lang w:eastAsia="zh-CN"/>
        </w:rPr>
      </w:pPr>
      <w:r w:rsidRPr="00533C32">
        <w:t xml:space="preserve">        - Event Exposure </w:t>
      </w:r>
      <w:r>
        <w:rPr>
          <w:rFonts w:hint="eastAsia"/>
          <w:lang w:eastAsia="zh-CN"/>
        </w:rPr>
        <w:t xml:space="preserve">Group </w:t>
      </w:r>
      <w:r w:rsidRPr="00533C32">
        <w:t>Subscription (Document)</w:t>
      </w:r>
    </w:p>
    <w:p w14:paraId="63CFFA9C" w14:textId="77777777" w:rsidR="00234841" w:rsidRDefault="00234841" w:rsidP="00234841">
      <w:pPr>
        <w:pStyle w:val="PL"/>
      </w:pPr>
      <w:r>
        <w:t xml:space="preserve">      security:</w:t>
      </w:r>
    </w:p>
    <w:p w14:paraId="3CCE16A0" w14:textId="77777777" w:rsidR="00234841" w:rsidRDefault="00234841" w:rsidP="00234841">
      <w:pPr>
        <w:pStyle w:val="PL"/>
      </w:pPr>
      <w:r>
        <w:t xml:space="preserve">        - {}</w:t>
      </w:r>
    </w:p>
    <w:p w14:paraId="4946DDCD" w14:textId="77777777" w:rsidR="00234841" w:rsidRDefault="00234841" w:rsidP="00234841">
      <w:pPr>
        <w:pStyle w:val="PL"/>
      </w:pPr>
      <w:r>
        <w:t xml:space="preserve">        - oAuth2ClientCredentials:</w:t>
      </w:r>
    </w:p>
    <w:p w14:paraId="3EB7EDF8" w14:textId="77777777" w:rsidR="00234841" w:rsidRDefault="00234841" w:rsidP="00234841">
      <w:pPr>
        <w:pStyle w:val="PL"/>
      </w:pPr>
      <w:r>
        <w:t xml:space="preserve">          - nudr-dr</w:t>
      </w:r>
    </w:p>
    <w:p w14:paraId="31311D89" w14:textId="77777777" w:rsidR="00234841" w:rsidRDefault="00234841" w:rsidP="00234841">
      <w:pPr>
        <w:pStyle w:val="PL"/>
      </w:pPr>
      <w:r>
        <w:t xml:space="preserve">        - oAuth2ClientCredentials:</w:t>
      </w:r>
    </w:p>
    <w:p w14:paraId="4446CD76" w14:textId="77777777" w:rsidR="00234841" w:rsidRDefault="00234841" w:rsidP="00234841">
      <w:pPr>
        <w:pStyle w:val="PL"/>
      </w:pPr>
      <w:r>
        <w:t xml:space="preserve">          - nudr-dr</w:t>
      </w:r>
    </w:p>
    <w:p w14:paraId="6B4506A6" w14:textId="77777777" w:rsidR="00234841" w:rsidRPr="00533C32" w:rsidRDefault="00234841" w:rsidP="00234841">
      <w:pPr>
        <w:pStyle w:val="PL"/>
        <w:rPr>
          <w:lang w:eastAsia="zh-CN"/>
        </w:rPr>
      </w:pPr>
      <w:r>
        <w:t xml:space="preserve">          - nudr-dr:subscription-data</w:t>
      </w:r>
    </w:p>
    <w:p w14:paraId="521D05E4" w14:textId="77777777" w:rsidR="00234841" w:rsidRPr="00533C32" w:rsidRDefault="00234841" w:rsidP="00234841">
      <w:pPr>
        <w:pStyle w:val="PL"/>
      </w:pPr>
      <w:r w:rsidRPr="00533C32">
        <w:t xml:space="preserve">      parameters:</w:t>
      </w:r>
    </w:p>
    <w:p w14:paraId="3E77D1C5" w14:textId="77777777" w:rsidR="00234841" w:rsidRPr="00533C32" w:rsidRDefault="00234841" w:rsidP="00234841">
      <w:pPr>
        <w:pStyle w:val="PL"/>
      </w:pPr>
      <w:r w:rsidRPr="00533C32">
        <w:t xml:space="preserve">        - name: </w:t>
      </w:r>
      <w:r w:rsidRPr="00533C32">
        <w:rPr>
          <w:lang w:eastAsia="zh-CN"/>
        </w:rPr>
        <w:t>u</w:t>
      </w:r>
      <w:r w:rsidRPr="00533C32">
        <w:t>eGroupId</w:t>
      </w:r>
    </w:p>
    <w:p w14:paraId="15B75985" w14:textId="77777777" w:rsidR="00234841" w:rsidRPr="00533C32" w:rsidRDefault="00234841" w:rsidP="00234841">
      <w:pPr>
        <w:pStyle w:val="PL"/>
      </w:pPr>
      <w:r w:rsidRPr="00533C32">
        <w:t xml:space="preserve">          in: path</w:t>
      </w:r>
    </w:p>
    <w:p w14:paraId="35F20CD2" w14:textId="77777777" w:rsidR="00234841" w:rsidRPr="00533C32" w:rsidRDefault="00234841" w:rsidP="00234841">
      <w:pPr>
        <w:pStyle w:val="PL"/>
      </w:pPr>
      <w:r w:rsidRPr="00533C32">
        <w:t xml:space="preserve">          required: true</w:t>
      </w:r>
    </w:p>
    <w:p w14:paraId="21E2B566" w14:textId="77777777" w:rsidR="00234841" w:rsidRPr="00533C32" w:rsidRDefault="00234841" w:rsidP="00234841">
      <w:pPr>
        <w:pStyle w:val="PL"/>
      </w:pPr>
      <w:r w:rsidRPr="00533C32">
        <w:t xml:space="preserve">          schema:</w:t>
      </w:r>
    </w:p>
    <w:p w14:paraId="1155CD1E" w14:textId="77777777" w:rsidR="00234841" w:rsidRPr="00533C32" w:rsidRDefault="00234841" w:rsidP="00234841">
      <w:pPr>
        <w:pStyle w:val="PL"/>
      </w:pPr>
      <w:r w:rsidRPr="00533C32">
        <w:t xml:space="preserve">              $ref: '#/components/schemas/VarUeGroupId'</w:t>
      </w:r>
    </w:p>
    <w:p w14:paraId="23AAC12E" w14:textId="77777777" w:rsidR="00234841" w:rsidRPr="00533C32" w:rsidRDefault="00234841" w:rsidP="00234841">
      <w:pPr>
        <w:pStyle w:val="PL"/>
      </w:pPr>
      <w:r w:rsidRPr="00533C32">
        <w:t xml:space="preserve">        - name: subsId</w:t>
      </w:r>
    </w:p>
    <w:p w14:paraId="68C1CDE9" w14:textId="77777777" w:rsidR="00234841" w:rsidRPr="00533C32" w:rsidRDefault="00234841" w:rsidP="00234841">
      <w:pPr>
        <w:pStyle w:val="PL"/>
      </w:pPr>
      <w:r w:rsidRPr="00533C32">
        <w:t xml:space="preserve">          in: path</w:t>
      </w:r>
    </w:p>
    <w:p w14:paraId="6E05596E" w14:textId="77777777" w:rsidR="00234841" w:rsidRPr="00533C32" w:rsidRDefault="00234841" w:rsidP="00234841">
      <w:pPr>
        <w:pStyle w:val="PL"/>
      </w:pPr>
      <w:r w:rsidRPr="00533C32">
        <w:t xml:space="preserve">          required: true</w:t>
      </w:r>
    </w:p>
    <w:p w14:paraId="5E44BF7B" w14:textId="77777777" w:rsidR="00234841" w:rsidRPr="00533C32" w:rsidRDefault="00234841" w:rsidP="00234841">
      <w:pPr>
        <w:pStyle w:val="PL"/>
      </w:pPr>
      <w:r w:rsidRPr="00533C32">
        <w:t xml:space="preserve">          description: Unique ID of the subscription to remove</w:t>
      </w:r>
    </w:p>
    <w:p w14:paraId="0E72A887" w14:textId="77777777" w:rsidR="00234841" w:rsidRPr="00533C32" w:rsidRDefault="00234841" w:rsidP="00234841">
      <w:pPr>
        <w:pStyle w:val="PL"/>
      </w:pPr>
      <w:r w:rsidRPr="00533C32">
        <w:t xml:space="preserve">          schema:</w:t>
      </w:r>
    </w:p>
    <w:p w14:paraId="5FB80A86" w14:textId="77777777" w:rsidR="00234841" w:rsidRPr="00533C32" w:rsidRDefault="00234841" w:rsidP="00234841">
      <w:pPr>
        <w:pStyle w:val="PL"/>
      </w:pPr>
      <w:r w:rsidRPr="00533C32">
        <w:lastRenderedPageBreak/>
        <w:t xml:space="preserve">            type: string</w:t>
      </w:r>
    </w:p>
    <w:p w14:paraId="32789B76" w14:textId="77777777" w:rsidR="00234841" w:rsidRPr="00533C32" w:rsidRDefault="00234841" w:rsidP="00234841">
      <w:pPr>
        <w:pStyle w:val="PL"/>
      </w:pPr>
      <w:r w:rsidRPr="00533C32">
        <w:t xml:space="preserve">      responses:</w:t>
      </w:r>
    </w:p>
    <w:p w14:paraId="57F0BD1B" w14:textId="77777777" w:rsidR="00234841" w:rsidRPr="00533C32" w:rsidRDefault="00234841" w:rsidP="00234841">
      <w:pPr>
        <w:pStyle w:val="PL"/>
      </w:pPr>
      <w:r w:rsidRPr="00533C32">
        <w:t xml:space="preserve">        '200':</w:t>
      </w:r>
    </w:p>
    <w:p w14:paraId="49939A56" w14:textId="77777777" w:rsidR="00234841" w:rsidRPr="00533C32" w:rsidRDefault="00234841" w:rsidP="00234841">
      <w:pPr>
        <w:pStyle w:val="PL"/>
      </w:pPr>
      <w:r w:rsidRPr="00533C32">
        <w:t xml:space="preserve">          description: Expected response to a valid request</w:t>
      </w:r>
    </w:p>
    <w:p w14:paraId="3E94B3CD" w14:textId="77777777" w:rsidR="00234841" w:rsidRPr="00533C32" w:rsidRDefault="00234841" w:rsidP="00234841">
      <w:pPr>
        <w:pStyle w:val="PL"/>
      </w:pPr>
      <w:r w:rsidRPr="00533C32">
        <w:t xml:space="preserve">          content:</w:t>
      </w:r>
    </w:p>
    <w:p w14:paraId="69C2A227" w14:textId="77777777" w:rsidR="00234841" w:rsidRPr="00533C32" w:rsidRDefault="00234841" w:rsidP="00234841">
      <w:pPr>
        <w:pStyle w:val="PL"/>
      </w:pPr>
      <w:r w:rsidRPr="00533C32">
        <w:t xml:space="preserve">            application/json:</w:t>
      </w:r>
    </w:p>
    <w:p w14:paraId="6AD39479" w14:textId="77777777" w:rsidR="00234841" w:rsidRPr="00533C32" w:rsidRDefault="00234841" w:rsidP="00234841">
      <w:pPr>
        <w:pStyle w:val="PL"/>
      </w:pPr>
      <w:r w:rsidRPr="00533C32">
        <w:t xml:space="preserve">              schema:</w:t>
      </w:r>
    </w:p>
    <w:p w14:paraId="51F3CBC9" w14:textId="77777777" w:rsidR="00234841" w:rsidRPr="00533C32" w:rsidRDefault="00234841" w:rsidP="00234841">
      <w:pPr>
        <w:pStyle w:val="PL"/>
      </w:pPr>
      <w:r w:rsidRPr="00533C32">
        <w:t xml:space="preserve">               items:</w:t>
      </w:r>
    </w:p>
    <w:p w14:paraId="10DDB22B" w14:textId="77777777" w:rsidR="00234841" w:rsidRPr="00533C32" w:rsidRDefault="00234841" w:rsidP="00234841">
      <w:pPr>
        <w:pStyle w:val="PL"/>
      </w:pPr>
      <w:r w:rsidRPr="00533C32">
        <w:t xml:space="preserve">                $ref: '#/components/schemas/EeSubscription'</w:t>
      </w:r>
    </w:p>
    <w:p w14:paraId="2408CE6D" w14:textId="77777777" w:rsidR="00234841" w:rsidRDefault="00234841" w:rsidP="00234841">
      <w:pPr>
        <w:pStyle w:val="PL"/>
        <w:rPr>
          <w:lang w:eastAsia="zh-CN"/>
        </w:rPr>
      </w:pPr>
      <w:r w:rsidRPr="00533C32">
        <w:t xml:space="preserve">        default:</w:t>
      </w:r>
    </w:p>
    <w:p w14:paraId="00E3E4EC"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1D1E37D" w14:textId="77777777" w:rsidR="00234841" w:rsidRDefault="00234841" w:rsidP="00234841">
      <w:pPr>
        <w:pStyle w:val="PL"/>
        <w:rPr>
          <w:lang w:eastAsia="zh-CN"/>
        </w:rPr>
      </w:pPr>
    </w:p>
    <w:p w14:paraId="2C10FD44" w14:textId="77777777" w:rsidR="00234841" w:rsidRDefault="00234841" w:rsidP="00234841">
      <w:pPr>
        <w:pStyle w:val="PL"/>
      </w:pPr>
      <w:r w:rsidRPr="00442797">
        <w:t xml:space="preserve">  /subscription-data/group-data/{ueGroupId}/ee-profile-data:</w:t>
      </w:r>
    </w:p>
    <w:p w14:paraId="22D0EA41" w14:textId="77777777" w:rsidR="00234841" w:rsidRDefault="00234841" w:rsidP="00234841">
      <w:pPr>
        <w:pStyle w:val="PL"/>
      </w:pPr>
      <w:r>
        <w:t xml:space="preserve">    get:</w:t>
      </w:r>
    </w:p>
    <w:p w14:paraId="43B77D34" w14:textId="77777777" w:rsidR="00234841" w:rsidRDefault="00234841" w:rsidP="00234841">
      <w:pPr>
        <w:pStyle w:val="PL"/>
      </w:pPr>
      <w:r>
        <w:t xml:space="preserve">      summary: Retrieves the </w:t>
      </w:r>
      <w:r w:rsidRPr="00533C32">
        <w:t>ee profile data</w:t>
      </w:r>
      <w:r>
        <w:t xml:space="preserve"> profile data of a group or anyUE</w:t>
      </w:r>
    </w:p>
    <w:p w14:paraId="714B1991" w14:textId="77777777" w:rsidR="00234841" w:rsidRDefault="00234841" w:rsidP="00234841">
      <w:pPr>
        <w:pStyle w:val="PL"/>
      </w:pPr>
      <w:r>
        <w:t xml:space="preserve">      operationId: QueryGroupEEData</w:t>
      </w:r>
    </w:p>
    <w:p w14:paraId="6920BC2B" w14:textId="77777777" w:rsidR="00234841" w:rsidRDefault="00234841" w:rsidP="00234841">
      <w:pPr>
        <w:pStyle w:val="PL"/>
      </w:pPr>
      <w:r>
        <w:t xml:space="preserve">      tags:</w:t>
      </w:r>
    </w:p>
    <w:p w14:paraId="27DFBE6D" w14:textId="77777777" w:rsidR="00234841" w:rsidRDefault="00234841" w:rsidP="00234841">
      <w:pPr>
        <w:pStyle w:val="PL"/>
        <w:rPr>
          <w:lang w:eastAsia="zh-CN"/>
        </w:rPr>
      </w:pPr>
      <w:r>
        <w:t xml:space="preserve">        - </w:t>
      </w:r>
      <w:r w:rsidRPr="0089602E">
        <w:t>Event Exposure Data</w:t>
      </w:r>
      <w:r>
        <w:t xml:space="preserve"> for a group (Document)</w:t>
      </w:r>
    </w:p>
    <w:p w14:paraId="4D99184A" w14:textId="77777777" w:rsidR="00234841" w:rsidRDefault="00234841" w:rsidP="00234841">
      <w:pPr>
        <w:pStyle w:val="PL"/>
      </w:pPr>
      <w:r>
        <w:t xml:space="preserve">      security:</w:t>
      </w:r>
    </w:p>
    <w:p w14:paraId="0545ADAC" w14:textId="77777777" w:rsidR="00234841" w:rsidRDefault="00234841" w:rsidP="00234841">
      <w:pPr>
        <w:pStyle w:val="PL"/>
      </w:pPr>
      <w:r>
        <w:t xml:space="preserve">        - {}</w:t>
      </w:r>
    </w:p>
    <w:p w14:paraId="5D244A58" w14:textId="77777777" w:rsidR="00234841" w:rsidRDefault="00234841" w:rsidP="00234841">
      <w:pPr>
        <w:pStyle w:val="PL"/>
      </w:pPr>
      <w:r>
        <w:t xml:space="preserve">        - oAuth2ClientCredentials:</w:t>
      </w:r>
    </w:p>
    <w:p w14:paraId="5444E7E9" w14:textId="77777777" w:rsidR="00234841" w:rsidRDefault="00234841" w:rsidP="00234841">
      <w:pPr>
        <w:pStyle w:val="PL"/>
      </w:pPr>
      <w:r>
        <w:t xml:space="preserve">          - nudr-dr</w:t>
      </w:r>
    </w:p>
    <w:p w14:paraId="7281BC98" w14:textId="77777777" w:rsidR="00234841" w:rsidRDefault="00234841" w:rsidP="00234841">
      <w:pPr>
        <w:pStyle w:val="PL"/>
      </w:pPr>
      <w:r>
        <w:t xml:space="preserve">        - oAuth2ClientCredentials:</w:t>
      </w:r>
    </w:p>
    <w:p w14:paraId="762D0315" w14:textId="77777777" w:rsidR="00234841" w:rsidRDefault="00234841" w:rsidP="00234841">
      <w:pPr>
        <w:pStyle w:val="PL"/>
      </w:pPr>
      <w:r>
        <w:t xml:space="preserve">          - nudr-dr</w:t>
      </w:r>
    </w:p>
    <w:p w14:paraId="37DC442D" w14:textId="77777777" w:rsidR="00234841" w:rsidRDefault="00234841" w:rsidP="00234841">
      <w:pPr>
        <w:pStyle w:val="PL"/>
        <w:rPr>
          <w:lang w:eastAsia="zh-CN"/>
        </w:rPr>
      </w:pPr>
      <w:r>
        <w:t xml:space="preserve">          - nudr-dr:subscription-data</w:t>
      </w:r>
    </w:p>
    <w:p w14:paraId="18303C74" w14:textId="77777777" w:rsidR="00234841" w:rsidRDefault="00234841" w:rsidP="00234841">
      <w:pPr>
        <w:pStyle w:val="PL"/>
      </w:pPr>
      <w:r>
        <w:t xml:space="preserve">      parameters:</w:t>
      </w:r>
    </w:p>
    <w:p w14:paraId="0D8BFA45" w14:textId="77777777" w:rsidR="00234841" w:rsidRDefault="00234841" w:rsidP="00234841">
      <w:pPr>
        <w:pStyle w:val="PL"/>
      </w:pPr>
      <w:r>
        <w:t xml:space="preserve">        - name: </w:t>
      </w:r>
      <w:r w:rsidRPr="00A953F4">
        <w:t>ueGroupId</w:t>
      </w:r>
    </w:p>
    <w:p w14:paraId="4E0CF186" w14:textId="77777777" w:rsidR="00234841" w:rsidRDefault="00234841" w:rsidP="00234841">
      <w:pPr>
        <w:pStyle w:val="PL"/>
      </w:pPr>
      <w:r>
        <w:t xml:space="preserve">          in: path</w:t>
      </w:r>
    </w:p>
    <w:p w14:paraId="619A6DF4" w14:textId="77777777" w:rsidR="00234841" w:rsidRPr="00243605" w:rsidRDefault="00234841" w:rsidP="00234841">
      <w:pPr>
        <w:pStyle w:val="PL"/>
      </w:pPr>
      <w:r>
        <w:t xml:space="preserve">          description: </w:t>
      </w:r>
      <w:r w:rsidRPr="00533C32">
        <w:t>Group of UEs or any UE</w:t>
      </w:r>
    </w:p>
    <w:p w14:paraId="7C792665" w14:textId="77777777" w:rsidR="00234841" w:rsidRDefault="00234841" w:rsidP="00234841">
      <w:pPr>
        <w:pStyle w:val="PL"/>
      </w:pPr>
      <w:r>
        <w:t xml:space="preserve">          required: true</w:t>
      </w:r>
    </w:p>
    <w:p w14:paraId="4EC2DB17" w14:textId="77777777" w:rsidR="00234841" w:rsidRDefault="00234841" w:rsidP="00234841">
      <w:pPr>
        <w:pStyle w:val="PL"/>
      </w:pPr>
      <w:r>
        <w:t xml:space="preserve">          schema:</w:t>
      </w:r>
    </w:p>
    <w:p w14:paraId="245BD880" w14:textId="77777777" w:rsidR="00234841" w:rsidRDefault="00234841" w:rsidP="00234841">
      <w:pPr>
        <w:pStyle w:val="PL"/>
      </w:pPr>
      <w:r>
        <w:t xml:space="preserve">            $ref: '</w:t>
      </w:r>
      <w:r w:rsidRPr="00533C32">
        <w:t>#/components/schemas/VarUeGroupId</w:t>
      </w:r>
      <w:r>
        <w:t>'</w:t>
      </w:r>
    </w:p>
    <w:p w14:paraId="728D637D" w14:textId="77777777" w:rsidR="00234841" w:rsidRDefault="00234841" w:rsidP="00234841">
      <w:pPr>
        <w:pStyle w:val="PL"/>
      </w:pPr>
      <w:r>
        <w:t xml:space="preserve">        - name: supported-features</w:t>
      </w:r>
    </w:p>
    <w:p w14:paraId="352EAD12" w14:textId="77777777" w:rsidR="00234841" w:rsidRDefault="00234841" w:rsidP="00234841">
      <w:pPr>
        <w:pStyle w:val="PL"/>
      </w:pPr>
      <w:r>
        <w:t xml:space="preserve">          in: query</w:t>
      </w:r>
    </w:p>
    <w:p w14:paraId="5AB24C5A" w14:textId="77777777" w:rsidR="00234841" w:rsidRDefault="00234841" w:rsidP="00234841">
      <w:pPr>
        <w:pStyle w:val="PL"/>
      </w:pPr>
      <w:r>
        <w:t xml:space="preserve">          description: Supported Features</w:t>
      </w:r>
    </w:p>
    <w:p w14:paraId="0527F71C" w14:textId="77777777" w:rsidR="00234841" w:rsidRDefault="00234841" w:rsidP="00234841">
      <w:pPr>
        <w:pStyle w:val="PL"/>
      </w:pPr>
      <w:r>
        <w:t xml:space="preserve">          schema:</w:t>
      </w:r>
    </w:p>
    <w:p w14:paraId="693F9B8D" w14:textId="77777777" w:rsidR="00234841" w:rsidRDefault="00234841" w:rsidP="00234841">
      <w:pPr>
        <w:pStyle w:val="PL"/>
      </w:pPr>
      <w:r>
        <w:t xml:space="preserve">             $ref: 'TS29571_CommonData.yaml#/components/schemas/SupportedFeatures'</w:t>
      </w:r>
    </w:p>
    <w:p w14:paraId="483F5AC5" w14:textId="77777777" w:rsidR="00234841" w:rsidRDefault="00234841" w:rsidP="00234841">
      <w:pPr>
        <w:pStyle w:val="PL"/>
      </w:pPr>
      <w:r>
        <w:t xml:space="preserve">      responses:</w:t>
      </w:r>
    </w:p>
    <w:p w14:paraId="418A1CA5" w14:textId="77777777" w:rsidR="00234841" w:rsidRDefault="00234841" w:rsidP="00234841">
      <w:pPr>
        <w:pStyle w:val="PL"/>
      </w:pPr>
      <w:r>
        <w:t xml:space="preserve">        '200':</w:t>
      </w:r>
    </w:p>
    <w:p w14:paraId="6A79C10D" w14:textId="77777777" w:rsidR="00234841" w:rsidRDefault="00234841" w:rsidP="00234841">
      <w:pPr>
        <w:pStyle w:val="PL"/>
      </w:pPr>
      <w:r>
        <w:t xml:space="preserve">          description: Expected response to a valid request</w:t>
      </w:r>
    </w:p>
    <w:p w14:paraId="5BF00B21" w14:textId="77777777" w:rsidR="00234841" w:rsidRDefault="00234841" w:rsidP="00234841">
      <w:pPr>
        <w:pStyle w:val="PL"/>
      </w:pPr>
      <w:r>
        <w:t xml:space="preserve">          content:</w:t>
      </w:r>
    </w:p>
    <w:p w14:paraId="22E7D10C" w14:textId="77777777" w:rsidR="00234841" w:rsidRDefault="00234841" w:rsidP="00234841">
      <w:pPr>
        <w:pStyle w:val="PL"/>
      </w:pPr>
      <w:r>
        <w:t xml:space="preserve">            application/json:</w:t>
      </w:r>
    </w:p>
    <w:p w14:paraId="324B8DF4" w14:textId="77777777" w:rsidR="00234841" w:rsidRDefault="00234841" w:rsidP="00234841">
      <w:pPr>
        <w:pStyle w:val="PL"/>
      </w:pPr>
      <w:r>
        <w:t xml:space="preserve">              schema:</w:t>
      </w:r>
    </w:p>
    <w:p w14:paraId="1791A641" w14:textId="77777777" w:rsidR="00234841" w:rsidRDefault="00234841" w:rsidP="00234841">
      <w:pPr>
        <w:pStyle w:val="PL"/>
      </w:pPr>
      <w:r>
        <w:t xml:space="preserve">                $ref: '#/components/schemas/EeGroupProfileData'</w:t>
      </w:r>
    </w:p>
    <w:p w14:paraId="49A3D292" w14:textId="77777777" w:rsidR="00234841" w:rsidRDefault="00234841" w:rsidP="00234841">
      <w:pPr>
        <w:pStyle w:val="PL"/>
        <w:rPr>
          <w:lang w:eastAsia="zh-CN"/>
        </w:rPr>
      </w:pPr>
      <w:r>
        <w:t xml:space="preserve">        default:</w:t>
      </w:r>
    </w:p>
    <w:p w14:paraId="2CD20567" w14:textId="77777777" w:rsidR="00234841" w:rsidRDefault="00234841" w:rsidP="00234841">
      <w:pPr>
        <w:pStyle w:val="PL"/>
        <w:rPr>
          <w:lang w:eastAsia="zh-CN"/>
        </w:rPr>
      </w:pPr>
      <w:r>
        <w:t xml:space="preserve">          $ref: 'TS29571_CommonData.yaml#/components/responses/default'</w:t>
      </w:r>
    </w:p>
    <w:p w14:paraId="10261C82" w14:textId="77777777" w:rsidR="00234841" w:rsidRPr="00A34E0C" w:rsidRDefault="00234841" w:rsidP="00234841">
      <w:pPr>
        <w:pStyle w:val="PL"/>
        <w:rPr>
          <w:lang w:eastAsia="zh-CN"/>
        </w:rPr>
      </w:pPr>
    </w:p>
    <w:p w14:paraId="212063C5" w14:textId="77777777" w:rsidR="00234841" w:rsidRPr="00533C32" w:rsidRDefault="00234841" w:rsidP="00234841">
      <w:pPr>
        <w:pStyle w:val="PL"/>
      </w:pPr>
      <w:r w:rsidRPr="00533C32">
        <w:t xml:space="preserve">  /subscription-data/{ueId}/ee-profile-data:</w:t>
      </w:r>
    </w:p>
    <w:p w14:paraId="72A04D69" w14:textId="77777777" w:rsidR="00234841" w:rsidRPr="00533C32" w:rsidRDefault="00234841" w:rsidP="00234841">
      <w:pPr>
        <w:pStyle w:val="PL"/>
      </w:pPr>
      <w:r w:rsidRPr="00533C32">
        <w:t xml:space="preserve">    get:</w:t>
      </w:r>
    </w:p>
    <w:p w14:paraId="0AC6B4FA" w14:textId="77777777" w:rsidR="00234841" w:rsidRPr="00533C32" w:rsidRDefault="00234841" w:rsidP="00234841">
      <w:pPr>
        <w:pStyle w:val="PL"/>
      </w:pPr>
      <w:r w:rsidRPr="00533C32">
        <w:t xml:space="preserve">      summary: Retrieves the ee profile data of a UE</w:t>
      </w:r>
    </w:p>
    <w:p w14:paraId="041989CE" w14:textId="77777777" w:rsidR="00234841" w:rsidRPr="00533C32" w:rsidRDefault="00234841" w:rsidP="00234841">
      <w:pPr>
        <w:pStyle w:val="PL"/>
      </w:pPr>
      <w:r w:rsidRPr="00533C32">
        <w:t xml:space="preserve">      operationId: QueryEEData</w:t>
      </w:r>
    </w:p>
    <w:p w14:paraId="62C8530A" w14:textId="77777777" w:rsidR="00234841" w:rsidRPr="00533C32" w:rsidRDefault="00234841" w:rsidP="00234841">
      <w:pPr>
        <w:pStyle w:val="PL"/>
      </w:pPr>
      <w:r w:rsidRPr="00533C32">
        <w:t xml:space="preserve">      tags:</w:t>
      </w:r>
    </w:p>
    <w:p w14:paraId="3A26911B" w14:textId="77777777" w:rsidR="00234841" w:rsidRDefault="00234841" w:rsidP="00234841">
      <w:pPr>
        <w:pStyle w:val="PL"/>
        <w:rPr>
          <w:lang w:eastAsia="zh-CN"/>
        </w:rPr>
      </w:pPr>
      <w:r w:rsidRPr="00533C32">
        <w:t xml:space="preserve">        - Event Exposure Data (Document)</w:t>
      </w:r>
    </w:p>
    <w:p w14:paraId="749996EA" w14:textId="77777777" w:rsidR="00234841" w:rsidRDefault="00234841" w:rsidP="00234841">
      <w:pPr>
        <w:pStyle w:val="PL"/>
      </w:pPr>
      <w:r>
        <w:t xml:space="preserve">      security:</w:t>
      </w:r>
    </w:p>
    <w:p w14:paraId="433F949B" w14:textId="77777777" w:rsidR="00234841" w:rsidRDefault="00234841" w:rsidP="00234841">
      <w:pPr>
        <w:pStyle w:val="PL"/>
      </w:pPr>
      <w:r>
        <w:t xml:space="preserve">        - {}</w:t>
      </w:r>
    </w:p>
    <w:p w14:paraId="7934D30D" w14:textId="77777777" w:rsidR="00234841" w:rsidRDefault="00234841" w:rsidP="00234841">
      <w:pPr>
        <w:pStyle w:val="PL"/>
      </w:pPr>
      <w:r>
        <w:t xml:space="preserve">        - oAuth2ClientCredentials:</w:t>
      </w:r>
    </w:p>
    <w:p w14:paraId="7A918444" w14:textId="77777777" w:rsidR="00234841" w:rsidRDefault="00234841" w:rsidP="00234841">
      <w:pPr>
        <w:pStyle w:val="PL"/>
      </w:pPr>
      <w:r>
        <w:t xml:space="preserve">          - nudr-dr</w:t>
      </w:r>
    </w:p>
    <w:p w14:paraId="3B8C304C" w14:textId="77777777" w:rsidR="00234841" w:rsidRDefault="00234841" w:rsidP="00234841">
      <w:pPr>
        <w:pStyle w:val="PL"/>
      </w:pPr>
      <w:r>
        <w:t xml:space="preserve">        - oAuth2ClientCredentials:</w:t>
      </w:r>
    </w:p>
    <w:p w14:paraId="0C259660" w14:textId="77777777" w:rsidR="00234841" w:rsidRDefault="00234841" w:rsidP="00234841">
      <w:pPr>
        <w:pStyle w:val="PL"/>
      </w:pPr>
      <w:r>
        <w:t xml:space="preserve">          - nudr-dr</w:t>
      </w:r>
    </w:p>
    <w:p w14:paraId="19068E49" w14:textId="77777777" w:rsidR="00234841" w:rsidRPr="00533C32" w:rsidRDefault="00234841" w:rsidP="00234841">
      <w:pPr>
        <w:pStyle w:val="PL"/>
        <w:rPr>
          <w:lang w:eastAsia="zh-CN"/>
        </w:rPr>
      </w:pPr>
      <w:r>
        <w:t xml:space="preserve">          - nudr-dr:subscription-data</w:t>
      </w:r>
    </w:p>
    <w:p w14:paraId="2B8D3CD8" w14:textId="77777777" w:rsidR="00234841" w:rsidRPr="00533C32" w:rsidRDefault="00234841" w:rsidP="00234841">
      <w:pPr>
        <w:pStyle w:val="PL"/>
      </w:pPr>
      <w:r w:rsidRPr="00533C32">
        <w:t xml:space="preserve">      parameters:</w:t>
      </w:r>
    </w:p>
    <w:p w14:paraId="6463F864" w14:textId="77777777" w:rsidR="00234841" w:rsidRPr="00533C32" w:rsidRDefault="00234841" w:rsidP="00234841">
      <w:pPr>
        <w:pStyle w:val="PL"/>
      </w:pPr>
      <w:r w:rsidRPr="00533C32">
        <w:t xml:space="preserve">        - name: ueId</w:t>
      </w:r>
    </w:p>
    <w:p w14:paraId="6A3D10EE" w14:textId="77777777" w:rsidR="00234841" w:rsidRPr="00533C32" w:rsidRDefault="00234841" w:rsidP="00234841">
      <w:pPr>
        <w:pStyle w:val="PL"/>
      </w:pPr>
      <w:r w:rsidRPr="00533C32">
        <w:t xml:space="preserve">          in: path</w:t>
      </w:r>
    </w:p>
    <w:p w14:paraId="43BF7D49" w14:textId="77777777" w:rsidR="00234841" w:rsidRPr="00533C32" w:rsidRDefault="00234841" w:rsidP="00234841">
      <w:pPr>
        <w:pStyle w:val="PL"/>
      </w:pPr>
      <w:r w:rsidRPr="00533C32">
        <w:t xml:space="preserve">          description: UE id</w:t>
      </w:r>
    </w:p>
    <w:p w14:paraId="243638E8" w14:textId="77777777" w:rsidR="00234841" w:rsidRPr="00533C32" w:rsidRDefault="00234841" w:rsidP="00234841">
      <w:pPr>
        <w:pStyle w:val="PL"/>
      </w:pPr>
      <w:r w:rsidRPr="00533C32">
        <w:t xml:space="preserve">          required: true</w:t>
      </w:r>
    </w:p>
    <w:p w14:paraId="4F31D886" w14:textId="77777777" w:rsidR="00234841" w:rsidRPr="00533C32" w:rsidRDefault="00234841" w:rsidP="00234841">
      <w:pPr>
        <w:pStyle w:val="PL"/>
      </w:pPr>
      <w:r w:rsidRPr="00533C32">
        <w:t xml:space="preserve">          schema:</w:t>
      </w:r>
    </w:p>
    <w:p w14:paraId="464C6804" w14:textId="77777777" w:rsidR="00234841" w:rsidRPr="00533C32" w:rsidRDefault="00234841" w:rsidP="00234841">
      <w:pPr>
        <w:pStyle w:val="PL"/>
      </w:pPr>
      <w:r w:rsidRPr="00533C32">
        <w:t xml:space="preserve">            $ref: 'TS29571_CommonData.yaml#/components/schemas/VarUeId'</w:t>
      </w:r>
    </w:p>
    <w:p w14:paraId="7C3F4B66" w14:textId="77777777" w:rsidR="00234841" w:rsidRPr="00533C32" w:rsidRDefault="00234841" w:rsidP="00234841">
      <w:pPr>
        <w:pStyle w:val="PL"/>
        <w:rPr>
          <w:lang w:eastAsia="zh-CN"/>
        </w:rPr>
      </w:pPr>
      <w:r w:rsidRPr="00533C32">
        <w:rPr>
          <w:lang w:eastAsia="zh-CN"/>
        </w:rPr>
        <w:t xml:space="preserve">        - name: fields</w:t>
      </w:r>
    </w:p>
    <w:p w14:paraId="233C821D" w14:textId="77777777" w:rsidR="00234841" w:rsidRPr="00533C32" w:rsidRDefault="00234841" w:rsidP="00234841">
      <w:pPr>
        <w:pStyle w:val="PL"/>
        <w:rPr>
          <w:lang w:eastAsia="zh-CN"/>
        </w:rPr>
      </w:pPr>
      <w:r w:rsidRPr="00533C32">
        <w:rPr>
          <w:lang w:eastAsia="zh-CN"/>
        </w:rPr>
        <w:t xml:space="preserve">          in: query</w:t>
      </w:r>
    </w:p>
    <w:p w14:paraId="63586854" w14:textId="77777777" w:rsidR="00234841" w:rsidRPr="00533C32" w:rsidRDefault="00234841" w:rsidP="00234841">
      <w:pPr>
        <w:pStyle w:val="PL"/>
        <w:rPr>
          <w:lang w:eastAsia="zh-CN"/>
        </w:rPr>
      </w:pPr>
      <w:r w:rsidRPr="00533C32">
        <w:rPr>
          <w:lang w:eastAsia="zh-CN"/>
        </w:rPr>
        <w:t xml:space="preserve">          description: attributes to be retrieved</w:t>
      </w:r>
    </w:p>
    <w:p w14:paraId="51A73788" w14:textId="77777777" w:rsidR="00234841" w:rsidRPr="00533C32" w:rsidRDefault="00234841" w:rsidP="00234841">
      <w:pPr>
        <w:pStyle w:val="PL"/>
        <w:rPr>
          <w:lang w:eastAsia="zh-CN"/>
        </w:rPr>
      </w:pPr>
      <w:r w:rsidRPr="00533C32">
        <w:rPr>
          <w:lang w:eastAsia="zh-CN"/>
        </w:rPr>
        <w:t xml:space="preserve">          required: false</w:t>
      </w:r>
    </w:p>
    <w:p w14:paraId="170A2E28" w14:textId="77777777" w:rsidR="00234841" w:rsidRPr="00533C32" w:rsidRDefault="00234841" w:rsidP="00234841">
      <w:pPr>
        <w:pStyle w:val="PL"/>
        <w:rPr>
          <w:lang w:eastAsia="zh-CN"/>
        </w:rPr>
      </w:pPr>
      <w:r w:rsidRPr="00533C32">
        <w:rPr>
          <w:lang w:eastAsia="zh-CN"/>
        </w:rPr>
        <w:t xml:space="preserve">          schema:</w:t>
      </w:r>
    </w:p>
    <w:p w14:paraId="7C996E86" w14:textId="77777777" w:rsidR="00234841" w:rsidRPr="00533C32" w:rsidRDefault="00234841" w:rsidP="00234841">
      <w:pPr>
        <w:pStyle w:val="PL"/>
        <w:rPr>
          <w:lang w:eastAsia="zh-CN"/>
        </w:rPr>
      </w:pPr>
      <w:r w:rsidRPr="00533C32">
        <w:rPr>
          <w:lang w:eastAsia="zh-CN"/>
        </w:rPr>
        <w:t xml:space="preserve">            type: array</w:t>
      </w:r>
    </w:p>
    <w:p w14:paraId="2531FB26" w14:textId="77777777" w:rsidR="00234841" w:rsidRPr="00533C32" w:rsidRDefault="00234841" w:rsidP="00234841">
      <w:pPr>
        <w:pStyle w:val="PL"/>
        <w:rPr>
          <w:lang w:eastAsia="zh-CN"/>
        </w:rPr>
      </w:pPr>
      <w:r w:rsidRPr="00533C32">
        <w:rPr>
          <w:lang w:eastAsia="zh-CN"/>
        </w:rPr>
        <w:t xml:space="preserve">            items:</w:t>
      </w:r>
    </w:p>
    <w:p w14:paraId="097CAD03" w14:textId="77777777" w:rsidR="00234841" w:rsidRPr="00533C32" w:rsidRDefault="00234841" w:rsidP="00234841">
      <w:pPr>
        <w:pStyle w:val="PL"/>
        <w:rPr>
          <w:lang w:eastAsia="zh-CN"/>
        </w:rPr>
      </w:pPr>
      <w:r w:rsidRPr="00533C32">
        <w:rPr>
          <w:lang w:eastAsia="zh-CN"/>
        </w:rPr>
        <w:t xml:space="preserve">              type: string</w:t>
      </w:r>
    </w:p>
    <w:p w14:paraId="0F05F527" w14:textId="77777777" w:rsidR="00234841" w:rsidRPr="00533C32" w:rsidRDefault="00234841" w:rsidP="00234841">
      <w:pPr>
        <w:pStyle w:val="PL"/>
      </w:pPr>
      <w:r w:rsidRPr="00533C32">
        <w:t xml:space="preserve">          style: form</w:t>
      </w:r>
    </w:p>
    <w:p w14:paraId="729AA152" w14:textId="77777777" w:rsidR="00234841" w:rsidRPr="00533C32" w:rsidRDefault="00234841" w:rsidP="00234841">
      <w:pPr>
        <w:pStyle w:val="PL"/>
        <w:rPr>
          <w:lang w:eastAsia="zh-CN"/>
        </w:rPr>
      </w:pPr>
      <w:r w:rsidRPr="00533C32">
        <w:t xml:space="preserve">          explode: false</w:t>
      </w:r>
    </w:p>
    <w:p w14:paraId="312BC3EC" w14:textId="77777777" w:rsidR="00234841" w:rsidRPr="00533C32" w:rsidRDefault="00234841" w:rsidP="00234841">
      <w:pPr>
        <w:pStyle w:val="PL"/>
      </w:pPr>
      <w:r w:rsidRPr="00533C32">
        <w:t xml:space="preserve">        - name: supported</w:t>
      </w:r>
      <w:r>
        <w:t>-f</w:t>
      </w:r>
      <w:r w:rsidRPr="00533C32">
        <w:t>eatures</w:t>
      </w:r>
    </w:p>
    <w:p w14:paraId="7707F565" w14:textId="77777777" w:rsidR="00234841" w:rsidRPr="00533C32" w:rsidRDefault="00234841" w:rsidP="00234841">
      <w:pPr>
        <w:pStyle w:val="PL"/>
      </w:pPr>
      <w:r w:rsidRPr="00533C32">
        <w:t xml:space="preserve">          in: query</w:t>
      </w:r>
    </w:p>
    <w:p w14:paraId="075E1A88" w14:textId="77777777" w:rsidR="00234841" w:rsidRPr="00533C32" w:rsidRDefault="00234841" w:rsidP="00234841">
      <w:pPr>
        <w:pStyle w:val="PL"/>
      </w:pPr>
      <w:r w:rsidRPr="00533C32">
        <w:t xml:space="preserve">          description: Supported Features</w:t>
      </w:r>
    </w:p>
    <w:p w14:paraId="402C8A2E" w14:textId="77777777" w:rsidR="00234841" w:rsidRPr="00533C32" w:rsidRDefault="00234841" w:rsidP="00234841">
      <w:pPr>
        <w:pStyle w:val="PL"/>
      </w:pPr>
      <w:r w:rsidRPr="00533C32">
        <w:t xml:space="preserve">          schema:</w:t>
      </w:r>
    </w:p>
    <w:p w14:paraId="07BDD816" w14:textId="77777777" w:rsidR="00234841" w:rsidRPr="00533C32" w:rsidRDefault="00234841" w:rsidP="00234841">
      <w:pPr>
        <w:pStyle w:val="PL"/>
      </w:pPr>
      <w:r w:rsidRPr="00533C32">
        <w:t xml:space="preserve">             $ref: 'TS29571_CommonData.yaml#/components/schemas/SupportedFeatures'</w:t>
      </w:r>
    </w:p>
    <w:p w14:paraId="19178183" w14:textId="77777777" w:rsidR="00234841" w:rsidRPr="00533C32" w:rsidRDefault="00234841" w:rsidP="00234841">
      <w:pPr>
        <w:pStyle w:val="PL"/>
      </w:pPr>
      <w:r w:rsidRPr="00533C32">
        <w:t xml:space="preserve">      responses:</w:t>
      </w:r>
    </w:p>
    <w:p w14:paraId="35D036F0" w14:textId="77777777" w:rsidR="00234841" w:rsidRPr="00533C32" w:rsidRDefault="00234841" w:rsidP="00234841">
      <w:pPr>
        <w:pStyle w:val="PL"/>
      </w:pPr>
      <w:r w:rsidRPr="00533C32">
        <w:t xml:space="preserve">        '200':</w:t>
      </w:r>
    </w:p>
    <w:p w14:paraId="0FD85F72" w14:textId="77777777" w:rsidR="00234841" w:rsidRPr="00533C32" w:rsidRDefault="00234841" w:rsidP="00234841">
      <w:pPr>
        <w:pStyle w:val="PL"/>
      </w:pPr>
      <w:r w:rsidRPr="00533C32">
        <w:t xml:space="preserve">          description: Expected response to a valid request</w:t>
      </w:r>
    </w:p>
    <w:p w14:paraId="7AD24C1C" w14:textId="77777777" w:rsidR="00234841" w:rsidRPr="00533C32" w:rsidRDefault="00234841" w:rsidP="00234841">
      <w:pPr>
        <w:pStyle w:val="PL"/>
      </w:pPr>
      <w:r w:rsidRPr="00533C32">
        <w:t xml:space="preserve">          content:</w:t>
      </w:r>
    </w:p>
    <w:p w14:paraId="70BEDB1C" w14:textId="77777777" w:rsidR="00234841" w:rsidRPr="00533C32" w:rsidRDefault="00234841" w:rsidP="00234841">
      <w:pPr>
        <w:pStyle w:val="PL"/>
      </w:pPr>
      <w:r w:rsidRPr="00533C32">
        <w:t xml:space="preserve">            application/json:</w:t>
      </w:r>
    </w:p>
    <w:p w14:paraId="64E8B4A2" w14:textId="77777777" w:rsidR="00234841" w:rsidRPr="00533C32" w:rsidRDefault="00234841" w:rsidP="00234841">
      <w:pPr>
        <w:pStyle w:val="PL"/>
      </w:pPr>
      <w:r w:rsidRPr="00533C32">
        <w:t xml:space="preserve">              schema:</w:t>
      </w:r>
    </w:p>
    <w:p w14:paraId="4E66A79B" w14:textId="77777777" w:rsidR="00234841" w:rsidRPr="00533C32" w:rsidRDefault="00234841" w:rsidP="00234841">
      <w:pPr>
        <w:pStyle w:val="PL"/>
      </w:pPr>
      <w:r w:rsidRPr="00533C32">
        <w:t xml:space="preserve">                $ref: '#/components/schemas/EeProfileData'</w:t>
      </w:r>
    </w:p>
    <w:p w14:paraId="5338CFB5" w14:textId="77777777" w:rsidR="00234841" w:rsidRDefault="00234841" w:rsidP="00234841">
      <w:pPr>
        <w:pStyle w:val="PL"/>
        <w:rPr>
          <w:lang w:eastAsia="zh-CN"/>
        </w:rPr>
      </w:pPr>
      <w:r w:rsidRPr="00533C32">
        <w:t xml:space="preserve">        default:</w:t>
      </w:r>
    </w:p>
    <w:p w14:paraId="458529E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0A5198C" w14:textId="77777777" w:rsidR="00234841" w:rsidRPr="00533C32" w:rsidRDefault="00234841" w:rsidP="00234841">
      <w:pPr>
        <w:pStyle w:val="PL"/>
      </w:pPr>
    </w:p>
    <w:p w14:paraId="78D1E427" w14:textId="77777777" w:rsidR="00234841" w:rsidRPr="00533C32" w:rsidRDefault="00234841" w:rsidP="00234841">
      <w:pPr>
        <w:pStyle w:val="PL"/>
      </w:pPr>
      <w:r w:rsidRPr="00533C32">
        <w:lastRenderedPageBreak/>
        <w:t xml:space="preserve">  /subscription-data/{ueId}/context-data/sdm-subscriptions:</w:t>
      </w:r>
    </w:p>
    <w:p w14:paraId="272A9345" w14:textId="77777777" w:rsidR="00234841" w:rsidRPr="00533C32" w:rsidRDefault="00234841" w:rsidP="00234841">
      <w:pPr>
        <w:pStyle w:val="PL"/>
      </w:pPr>
      <w:r w:rsidRPr="00533C32">
        <w:t xml:space="preserve">    get:</w:t>
      </w:r>
    </w:p>
    <w:p w14:paraId="27609582" w14:textId="77777777" w:rsidR="00234841" w:rsidRPr="00533C32" w:rsidRDefault="00234841" w:rsidP="00234841">
      <w:pPr>
        <w:pStyle w:val="PL"/>
      </w:pPr>
      <w:r w:rsidRPr="00533C32">
        <w:t xml:space="preserve">      summary: Retrieves the sdm subscriptions of a UE</w:t>
      </w:r>
    </w:p>
    <w:p w14:paraId="3F547518" w14:textId="77777777" w:rsidR="00234841" w:rsidRPr="00533C32" w:rsidRDefault="00234841" w:rsidP="00234841">
      <w:pPr>
        <w:pStyle w:val="PL"/>
      </w:pPr>
      <w:r w:rsidRPr="00533C32">
        <w:t xml:space="preserve">      operationId: Querysdmsubscriptions</w:t>
      </w:r>
    </w:p>
    <w:p w14:paraId="261CDD88" w14:textId="77777777" w:rsidR="00234841" w:rsidRPr="00533C32" w:rsidRDefault="00234841" w:rsidP="00234841">
      <w:pPr>
        <w:pStyle w:val="PL"/>
      </w:pPr>
      <w:r w:rsidRPr="00533C32">
        <w:t xml:space="preserve">      tags:</w:t>
      </w:r>
    </w:p>
    <w:p w14:paraId="3C6B6CA5" w14:textId="77777777" w:rsidR="00234841" w:rsidRDefault="00234841" w:rsidP="00234841">
      <w:pPr>
        <w:pStyle w:val="PL"/>
        <w:rPr>
          <w:lang w:eastAsia="zh-CN"/>
        </w:rPr>
      </w:pPr>
      <w:r w:rsidRPr="00533C32">
        <w:t xml:space="preserve">        - SDM Subscriptions (Collection)</w:t>
      </w:r>
    </w:p>
    <w:p w14:paraId="0033BF4D" w14:textId="77777777" w:rsidR="00234841" w:rsidRDefault="00234841" w:rsidP="00234841">
      <w:pPr>
        <w:pStyle w:val="PL"/>
      </w:pPr>
      <w:r>
        <w:t xml:space="preserve">      security:</w:t>
      </w:r>
    </w:p>
    <w:p w14:paraId="5C3E99C7" w14:textId="77777777" w:rsidR="00234841" w:rsidRDefault="00234841" w:rsidP="00234841">
      <w:pPr>
        <w:pStyle w:val="PL"/>
      </w:pPr>
      <w:r>
        <w:t xml:space="preserve">        - {}</w:t>
      </w:r>
    </w:p>
    <w:p w14:paraId="689E58F5" w14:textId="77777777" w:rsidR="00234841" w:rsidRDefault="00234841" w:rsidP="00234841">
      <w:pPr>
        <w:pStyle w:val="PL"/>
      </w:pPr>
      <w:r>
        <w:t xml:space="preserve">        - oAuth2ClientCredentials:</w:t>
      </w:r>
    </w:p>
    <w:p w14:paraId="1DC7AC49" w14:textId="77777777" w:rsidR="00234841" w:rsidRDefault="00234841" w:rsidP="00234841">
      <w:pPr>
        <w:pStyle w:val="PL"/>
      </w:pPr>
      <w:r>
        <w:t xml:space="preserve">          - nudr-dr</w:t>
      </w:r>
    </w:p>
    <w:p w14:paraId="10293AF9" w14:textId="77777777" w:rsidR="00234841" w:rsidRDefault="00234841" w:rsidP="00234841">
      <w:pPr>
        <w:pStyle w:val="PL"/>
      </w:pPr>
      <w:r>
        <w:t xml:space="preserve">        - oAuth2ClientCredentials:</w:t>
      </w:r>
    </w:p>
    <w:p w14:paraId="18C81CC1" w14:textId="77777777" w:rsidR="00234841" w:rsidRDefault="00234841" w:rsidP="00234841">
      <w:pPr>
        <w:pStyle w:val="PL"/>
      </w:pPr>
      <w:r>
        <w:t xml:space="preserve">          - nudr-dr</w:t>
      </w:r>
    </w:p>
    <w:p w14:paraId="5003D7BA" w14:textId="77777777" w:rsidR="00234841" w:rsidRPr="00533C32" w:rsidRDefault="00234841" w:rsidP="00234841">
      <w:pPr>
        <w:pStyle w:val="PL"/>
        <w:rPr>
          <w:lang w:eastAsia="zh-CN"/>
        </w:rPr>
      </w:pPr>
      <w:r>
        <w:t xml:space="preserve">          - nudr-dr:subscription-data</w:t>
      </w:r>
    </w:p>
    <w:p w14:paraId="3E77DC94" w14:textId="77777777" w:rsidR="00234841" w:rsidRPr="00533C32" w:rsidRDefault="00234841" w:rsidP="00234841">
      <w:pPr>
        <w:pStyle w:val="PL"/>
      </w:pPr>
      <w:r w:rsidRPr="00533C32">
        <w:t xml:space="preserve">      parameters:</w:t>
      </w:r>
    </w:p>
    <w:p w14:paraId="1755E3B9" w14:textId="77777777" w:rsidR="00234841" w:rsidRPr="00533C32" w:rsidRDefault="00234841" w:rsidP="00234841">
      <w:pPr>
        <w:pStyle w:val="PL"/>
      </w:pPr>
      <w:r w:rsidRPr="00533C32">
        <w:t xml:space="preserve">        - name: ueId</w:t>
      </w:r>
    </w:p>
    <w:p w14:paraId="550DEE66" w14:textId="77777777" w:rsidR="00234841" w:rsidRPr="00533C32" w:rsidRDefault="00234841" w:rsidP="00234841">
      <w:pPr>
        <w:pStyle w:val="PL"/>
      </w:pPr>
      <w:r w:rsidRPr="00533C32">
        <w:t xml:space="preserve">          in: path</w:t>
      </w:r>
    </w:p>
    <w:p w14:paraId="127F8FC1" w14:textId="77777777" w:rsidR="00234841" w:rsidRPr="00533C32" w:rsidRDefault="00234841" w:rsidP="00234841">
      <w:pPr>
        <w:pStyle w:val="PL"/>
      </w:pPr>
      <w:r w:rsidRPr="00533C32">
        <w:t xml:space="preserve">          description: UE id</w:t>
      </w:r>
    </w:p>
    <w:p w14:paraId="42BAAAA4" w14:textId="77777777" w:rsidR="00234841" w:rsidRPr="00533C32" w:rsidRDefault="00234841" w:rsidP="00234841">
      <w:pPr>
        <w:pStyle w:val="PL"/>
      </w:pPr>
      <w:r w:rsidRPr="00533C32">
        <w:t xml:space="preserve">          required: true</w:t>
      </w:r>
    </w:p>
    <w:p w14:paraId="0E313304" w14:textId="77777777" w:rsidR="00234841" w:rsidRPr="00533C32" w:rsidRDefault="00234841" w:rsidP="00234841">
      <w:pPr>
        <w:pStyle w:val="PL"/>
      </w:pPr>
      <w:r w:rsidRPr="00533C32">
        <w:t xml:space="preserve">          schema:</w:t>
      </w:r>
    </w:p>
    <w:p w14:paraId="107EE757" w14:textId="77777777" w:rsidR="00234841" w:rsidRPr="00533C32" w:rsidRDefault="00234841" w:rsidP="00234841">
      <w:pPr>
        <w:pStyle w:val="PL"/>
        <w:rPr>
          <w:lang w:eastAsia="zh-CN"/>
        </w:rPr>
      </w:pPr>
      <w:r w:rsidRPr="00533C32">
        <w:t xml:space="preserve">            $ref: 'TS29571_CommonData.yaml#/components/schemas/VarUeId'</w:t>
      </w:r>
    </w:p>
    <w:p w14:paraId="6F7DA1A3" w14:textId="77777777" w:rsidR="00234841" w:rsidRPr="00533C32" w:rsidRDefault="00234841" w:rsidP="00234841">
      <w:pPr>
        <w:pStyle w:val="PL"/>
      </w:pPr>
      <w:r w:rsidRPr="00533C32">
        <w:t xml:space="preserve">        - name: supported-features</w:t>
      </w:r>
    </w:p>
    <w:p w14:paraId="41AECA6C" w14:textId="77777777" w:rsidR="00234841" w:rsidRPr="00533C32" w:rsidRDefault="00234841" w:rsidP="00234841">
      <w:pPr>
        <w:pStyle w:val="PL"/>
      </w:pPr>
      <w:r w:rsidRPr="00533C32">
        <w:t xml:space="preserve">          in: query</w:t>
      </w:r>
    </w:p>
    <w:p w14:paraId="699873C3" w14:textId="77777777" w:rsidR="00234841" w:rsidRPr="00533C32" w:rsidRDefault="00234841" w:rsidP="00234841">
      <w:pPr>
        <w:pStyle w:val="PL"/>
      </w:pPr>
      <w:r w:rsidRPr="00533C32">
        <w:t xml:space="preserve">          description: Supported Features</w:t>
      </w:r>
    </w:p>
    <w:p w14:paraId="189DFA93" w14:textId="77777777" w:rsidR="00234841" w:rsidRPr="00533C32" w:rsidRDefault="00234841" w:rsidP="00234841">
      <w:pPr>
        <w:pStyle w:val="PL"/>
      </w:pPr>
      <w:r w:rsidRPr="00533C32">
        <w:t xml:space="preserve">          schema:</w:t>
      </w:r>
    </w:p>
    <w:p w14:paraId="7FA2A11B" w14:textId="77777777" w:rsidR="00234841" w:rsidRPr="00533C32" w:rsidRDefault="00234841" w:rsidP="00234841">
      <w:pPr>
        <w:pStyle w:val="PL"/>
        <w:rPr>
          <w:lang w:eastAsia="zh-CN"/>
        </w:rPr>
      </w:pPr>
      <w:r w:rsidRPr="00533C32">
        <w:t xml:space="preserve">             $ref: 'TS29571_CommonData.yaml#/components/schemas/SupportedFeatures'</w:t>
      </w:r>
    </w:p>
    <w:p w14:paraId="1D0B827F" w14:textId="77777777" w:rsidR="00234841" w:rsidRPr="00533C32" w:rsidRDefault="00234841" w:rsidP="00234841">
      <w:pPr>
        <w:pStyle w:val="PL"/>
      </w:pPr>
      <w:r w:rsidRPr="00533C32">
        <w:t xml:space="preserve">      responses:</w:t>
      </w:r>
    </w:p>
    <w:p w14:paraId="5D99F503" w14:textId="77777777" w:rsidR="00234841" w:rsidRPr="00533C32" w:rsidRDefault="00234841" w:rsidP="00234841">
      <w:pPr>
        <w:pStyle w:val="PL"/>
      </w:pPr>
      <w:r w:rsidRPr="00533C32">
        <w:t xml:space="preserve">        '200':</w:t>
      </w:r>
    </w:p>
    <w:p w14:paraId="76595ABD" w14:textId="77777777" w:rsidR="00234841" w:rsidRPr="00533C32" w:rsidRDefault="00234841" w:rsidP="00234841">
      <w:pPr>
        <w:pStyle w:val="PL"/>
      </w:pPr>
      <w:r w:rsidRPr="00533C32">
        <w:t xml:space="preserve">          description: Expected response to a valid request</w:t>
      </w:r>
    </w:p>
    <w:p w14:paraId="5CFAFF04" w14:textId="77777777" w:rsidR="00234841" w:rsidRPr="00533C32" w:rsidRDefault="00234841" w:rsidP="00234841">
      <w:pPr>
        <w:pStyle w:val="PL"/>
      </w:pPr>
      <w:r w:rsidRPr="00533C32">
        <w:t xml:space="preserve">          content:</w:t>
      </w:r>
    </w:p>
    <w:p w14:paraId="24162E1F" w14:textId="77777777" w:rsidR="00234841" w:rsidRPr="00533C32" w:rsidRDefault="00234841" w:rsidP="00234841">
      <w:pPr>
        <w:pStyle w:val="PL"/>
      </w:pPr>
      <w:r w:rsidRPr="00533C32">
        <w:t xml:space="preserve">            application/json:</w:t>
      </w:r>
    </w:p>
    <w:p w14:paraId="01F423CC" w14:textId="77777777" w:rsidR="00234841" w:rsidRPr="00533C32" w:rsidRDefault="00234841" w:rsidP="00234841">
      <w:pPr>
        <w:pStyle w:val="PL"/>
      </w:pPr>
      <w:r w:rsidRPr="00533C32">
        <w:t xml:space="preserve">              schema:</w:t>
      </w:r>
    </w:p>
    <w:p w14:paraId="0E0DF5FF" w14:textId="77777777" w:rsidR="00234841" w:rsidRPr="00533C32" w:rsidRDefault="00234841" w:rsidP="00234841">
      <w:pPr>
        <w:pStyle w:val="PL"/>
      </w:pPr>
      <w:r w:rsidRPr="00533C32">
        <w:t xml:space="preserve">               type: array</w:t>
      </w:r>
    </w:p>
    <w:p w14:paraId="48A2E38C" w14:textId="77777777" w:rsidR="00234841" w:rsidRPr="00533C32" w:rsidRDefault="00234841" w:rsidP="00234841">
      <w:pPr>
        <w:pStyle w:val="PL"/>
      </w:pPr>
      <w:r w:rsidRPr="00533C32">
        <w:t xml:space="preserve">               items:</w:t>
      </w:r>
    </w:p>
    <w:p w14:paraId="2C004D46" w14:textId="77777777" w:rsidR="00234841" w:rsidRPr="00533C32" w:rsidRDefault="00234841" w:rsidP="00234841">
      <w:pPr>
        <w:pStyle w:val="PL"/>
      </w:pPr>
      <w:r w:rsidRPr="00533C32">
        <w:t xml:space="preserve">                $ref: '#/components/schemas/SdmSubscription'</w:t>
      </w:r>
    </w:p>
    <w:p w14:paraId="22A140FC" w14:textId="77777777" w:rsidR="00234841" w:rsidRDefault="00234841" w:rsidP="00234841">
      <w:pPr>
        <w:pStyle w:val="PL"/>
        <w:rPr>
          <w:lang w:eastAsia="zh-CN"/>
        </w:rPr>
      </w:pPr>
      <w:r w:rsidRPr="00533C32">
        <w:t xml:space="preserve">        default:</w:t>
      </w:r>
    </w:p>
    <w:p w14:paraId="1F46D31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B1E225A" w14:textId="77777777" w:rsidR="00234841" w:rsidRDefault="00234841" w:rsidP="00234841">
      <w:pPr>
        <w:pStyle w:val="PL"/>
        <w:rPr>
          <w:lang w:eastAsia="zh-CN"/>
        </w:rPr>
      </w:pPr>
    </w:p>
    <w:p w14:paraId="4E18CB95" w14:textId="77777777" w:rsidR="00234841" w:rsidRPr="00533C32" w:rsidRDefault="00234841" w:rsidP="00234841">
      <w:pPr>
        <w:pStyle w:val="PL"/>
      </w:pPr>
      <w:r w:rsidRPr="00533C32">
        <w:t xml:space="preserve">    post:</w:t>
      </w:r>
    </w:p>
    <w:p w14:paraId="2846FAC2" w14:textId="77777777" w:rsidR="00234841" w:rsidRPr="00533C32" w:rsidRDefault="00234841" w:rsidP="00234841">
      <w:pPr>
        <w:pStyle w:val="PL"/>
      </w:pPr>
      <w:r w:rsidRPr="00533C32">
        <w:t xml:space="preserve">      summary: Create individual sdm subscription</w:t>
      </w:r>
    </w:p>
    <w:p w14:paraId="460E9FF8" w14:textId="77777777" w:rsidR="00234841" w:rsidRPr="00533C32" w:rsidRDefault="00234841" w:rsidP="00234841">
      <w:pPr>
        <w:pStyle w:val="PL"/>
      </w:pPr>
      <w:r w:rsidRPr="00533C32">
        <w:t xml:space="preserve">      operationId: CreateSdmSubscriptions</w:t>
      </w:r>
    </w:p>
    <w:p w14:paraId="3A1BCF7A" w14:textId="77777777" w:rsidR="00234841" w:rsidRPr="00533C32" w:rsidRDefault="00234841" w:rsidP="00234841">
      <w:pPr>
        <w:pStyle w:val="PL"/>
      </w:pPr>
      <w:r w:rsidRPr="00533C32">
        <w:t xml:space="preserve">      tags:</w:t>
      </w:r>
    </w:p>
    <w:p w14:paraId="57F341C0" w14:textId="77777777" w:rsidR="00234841" w:rsidRDefault="00234841" w:rsidP="00234841">
      <w:pPr>
        <w:pStyle w:val="PL"/>
        <w:rPr>
          <w:lang w:eastAsia="zh-CN"/>
        </w:rPr>
      </w:pPr>
      <w:r w:rsidRPr="00533C32">
        <w:t xml:space="preserve">        - SDM Subscriptions (Collection)</w:t>
      </w:r>
    </w:p>
    <w:p w14:paraId="2A2E5910" w14:textId="77777777" w:rsidR="00234841" w:rsidRDefault="00234841" w:rsidP="00234841">
      <w:pPr>
        <w:pStyle w:val="PL"/>
      </w:pPr>
      <w:r>
        <w:t xml:space="preserve">      security:</w:t>
      </w:r>
    </w:p>
    <w:p w14:paraId="4F1B8D62" w14:textId="77777777" w:rsidR="00234841" w:rsidRDefault="00234841" w:rsidP="00234841">
      <w:pPr>
        <w:pStyle w:val="PL"/>
      </w:pPr>
      <w:r>
        <w:t xml:space="preserve">        - {}</w:t>
      </w:r>
    </w:p>
    <w:p w14:paraId="6F0BC8E2" w14:textId="77777777" w:rsidR="00234841" w:rsidRDefault="00234841" w:rsidP="00234841">
      <w:pPr>
        <w:pStyle w:val="PL"/>
      </w:pPr>
      <w:r>
        <w:t xml:space="preserve">        - oAuth2ClientCredentials:</w:t>
      </w:r>
    </w:p>
    <w:p w14:paraId="32266F9A" w14:textId="77777777" w:rsidR="00234841" w:rsidRDefault="00234841" w:rsidP="00234841">
      <w:pPr>
        <w:pStyle w:val="PL"/>
      </w:pPr>
      <w:r>
        <w:t xml:space="preserve">          - nudr-dr</w:t>
      </w:r>
    </w:p>
    <w:p w14:paraId="07943733" w14:textId="77777777" w:rsidR="00234841" w:rsidRDefault="00234841" w:rsidP="00234841">
      <w:pPr>
        <w:pStyle w:val="PL"/>
      </w:pPr>
      <w:r>
        <w:lastRenderedPageBreak/>
        <w:t xml:space="preserve">        - oAuth2ClientCredentials:</w:t>
      </w:r>
    </w:p>
    <w:p w14:paraId="5C16413E" w14:textId="77777777" w:rsidR="00234841" w:rsidRDefault="00234841" w:rsidP="00234841">
      <w:pPr>
        <w:pStyle w:val="PL"/>
      </w:pPr>
      <w:r>
        <w:t xml:space="preserve">          - nudr-dr</w:t>
      </w:r>
    </w:p>
    <w:p w14:paraId="5CD1DDAF" w14:textId="77777777" w:rsidR="00234841" w:rsidRPr="00533C32" w:rsidRDefault="00234841" w:rsidP="00234841">
      <w:pPr>
        <w:pStyle w:val="PL"/>
        <w:rPr>
          <w:lang w:eastAsia="zh-CN"/>
        </w:rPr>
      </w:pPr>
      <w:r>
        <w:t xml:space="preserve">          - nudr-dr:subscription-data</w:t>
      </w:r>
    </w:p>
    <w:p w14:paraId="7A326D92" w14:textId="77777777" w:rsidR="00234841" w:rsidRPr="00533C32" w:rsidRDefault="00234841" w:rsidP="00234841">
      <w:pPr>
        <w:pStyle w:val="PL"/>
      </w:pPr>
      <w:r w:rsidRPr="00533C32">
        <w:t xml:space="preserve">      parameters:</w:t>
      </w:r>
    </w:p>
    <w:p w14:paraId="7BA26290" w14:textId="77777777" w:rsidR="00234841" w:rsidRPr="00533C32" w:rsidRDefault="00234841" w:rsidP="00234841">
      <w:pPr>
        <w:pStyle w:val="PL"/>
      </w:pPr>
      <w:r w:rsidRPr="00533C32">
        <w:t xml:space="preserve">        - name: ueId</w:t>
      </w:r>
    </w:p>
    <w:p w14:paraId="1FAC1724" w14:textId="77777777" w:rsidR="00234841" w:rsidRPr="00533C32" w:rsidRDefault="00234841" w:rsidP="00234841">
      <w:pPr>
        <w:pStyle w:val="PL"/>
      </w:pPr>
      <w:r w:rsidRPr="00533C32">
        <w:t xml:space="preserve">          in: path</w:t>
      </w:r>
    </w:p>
    <w:p w14:paraId="2800780D" w14:textId="77777777" w:rsidR="00234841" w:rsidRPr="00533C32" w:rsidRDefault="00234841" w:rsidP="00234841">
      <w:pPr>
        <w:pStyle w:val="PL"/>
      </w:pPr>
      <w:r w:rsidRPr="00533C32">
        <w:t xml:space="preserve">          description: UE ID</w:t>
      </w:r>
    </w:p>
    <w:p w14:paraId="350A5880" w14:textId="77777777" w:rsidR="00234841" w:rsidRPr="00533C32" w:rsidRDefault="00234841" w:rsidP="00234841">
      <w:pPr>
        <w:pStyle w:val="PL"/>
      </w:pPr>
      <w:r w:rsidRPr="00533C32">
        <w:t xml:space="preserve">          required: true</w:t>
      </w:r>
    </w:p>
    <w:p w14:paraId="68F1EECE" w14:textId="77777777" w:rsidR="00234841" w:rsidRPr="00533C32" w:rsidRDefault="00234841" w:rsidP="00234841">
      <w:pPr>
        <w:pStyle w:val="PL"/>
      </w:pPr>
      <w:r w:rsidRPr="00533C32">
        <w:t xml:space="preserve">          schema:</w:t>
      </w:r>
    </w:p>
    <w:p w14:paraId="2463398B" w14:textId="77777777" w:rsidR="00234841" w:rsidRPr="00533C32" w:rsidRDefault="00234841" w:rsidP="00234841">
      <w:pPr>
        <w:pStyle w:val="PL"/>
      </w:pPr>
      <w:r w:rsidRPr="00533C32">
        <w:t xml:space="preserve">            $ref: 'TS29571_CommonData.yaml#/components/schemas/VarUeId'</w:t>
      </w:r>
    </w:p>
    <w:p w14:paraId="0DA341C5" w14:textId="77777777" w:rsidR="00234841" w:rsidRPr="00533C32" w:rsidRDefault="00234841" w:rsidP="00234841">
      <w:pPr>
        <w:pStyle w:val="PL"/>
      </w:pPr>
      <w:r w:rsidRPr="00533C32">
        <w:t xml:space="preserve">      requestBody:</w:t>
      </w:r>
    </w:p>
    <w:p w14:paraId="4B1EE5DA" w14:textId="77777777" w:rsidR="00234841" w:rsidRPr="00533C32" w:rsidRDefault="00234841" w:rsidP="00234841">
      <w:pPr>
        <w:pStyle w:val="PL"/>
      </w:pPr>
      <w:r w:rsidRPr="00533C32">
        <w:t xml:space="preserve">        content:</w:t>
      </w:r>
    </w:p>
    <w:p w14:paraId="7B64BA60" w14:textId="77777777" w:rsidR="00234841" w:rsidRPr="00533C32" w:rsidRDefault="00234841" w:rsidP="00234841">
      <w:pPr>
        <w:pStyle w:val="PL"/>
      </w:pPr>
      <w:r w:rsidRPr="00533C32">
        <w:t xml:space="preserve">          application/json:</w:t>
      </w:r>
    </w:p>
    <w:p w14:paraId="624F0170" w14:textId="77777777" w:rsidR="00234841" w:rsidRPr="00533C32" w:rsidRDefault="00234841" w:rsidP="00234841">
      <w:pPr>
        <w:pStyle w:val="PL"/>
      </w:pPr>
      <w:r w:rsidRPr="00533C32">
        <w:t xml:space="preserve">            schema:</w:t>
      </w:r>
    </w:p>
    <w:p w14:paraId="0BF71C9A" w14:textId="77777777" w:rsidR="00234841" w:rsidRPr="00533C32" w:rsidRDefault="00234841" w:rsidP="00434F1A">
      <w:pPr>
        <w:pStyle w:val="PL"/>
        <w:outlineLvl w:val="0"/>
      </w:pPr>
      <w:r w:rsidRPr="00533C32">
        <w:t xml:space="preserve">              $ref: '#/components/schemas/SdmSubscription'</w:t>
      </w:r>
    </w:p>
    <w:p w14:paraId="2210FD8A" w14:textId="77777777" w:rsidR="00234841" w:rsidRPr="00533C32" w:rsidRDefault="00234841" w:rsidP="00234841">
      <w:pPr>
        <w:pStyle w:val="PL"/>
      </w:pPr>
      <w:r w:rsidRPr="00533C32">
        <w:t xml:space="preserve">        required: true</w:t>
      </w:r>
    </w:p>
    <w:p w14:paraId="00DB5674" w14:textId="77777777" w:rsidR="00234841" w:rsidRPr="00533C32" w:rsidRDefault="00234841" w:rsidP="00234841">
      <w:pPr>
        <w:pStyle w:val="PL"/>
      </w:pPr>
      <w:r w:rsidRPr="00533C32">
        <w:t xml:space="preserve">      responses:</w:t>
      </w:r>
    </w:p>
    <w:p w14:paraId="79903FE8" w14:textId="77777777" w:rsidR="00234841" w:rsidRPr="00533C32" w:rsidRDefault="00234841" w:rsidP="00234841">
      <w:pPr>
        <w:pStyle w:val="PL"/>
      </w:pPr>
      <w:r w:rsidRPr="00533C32">
        <w:t xml:space="preserve">        '201':</w:t>
      </w:r>
    </w:p>
    <w:p w14:paraId="2DF0A816" w14:textId="77777777" w:rsidR="00234841" w:rsidRPr="00533C32" w:rsidRDefault="00234841" w:rsidP="00234841">
      <w:pPr>
        <w:pStyle w:val="PL"/>
      </w:pPr>
      <w:r w:rsidRPr="00533C32">
        <w:t xml:space="preserve">          description: Expected response to a valid request</w:t>
      </w:r>
    </w:p>
    <w:p w14:paraId="046D1C4D" w14:textId="77777777" w:rsidR="00234841" w:rsidRPr="00533C32" w:rsidRDefault="00234841" w:rsidP="00234841">
      <w:pPr>
        <w:pStyle w:val="PL"/>
      </w:pPr>
      <w:r w:rsidRPr="00533C32">
        <w:t xml:space="preserve">          content:</w:t>
      </w:r>
    </w:p>
    <w:p w14:paraId="68E37450" w14:textId="77777777" w:rsidR="00234841" w:rsidRPr="00533C32" w:rsidRDefault="00234841" w:rsidP="00234841">
      <w:pPr>
        <w:pStyle w:val="PL"/>
      </w:pPr>
      <w:r w:rsidRPr="00533C32">
        <w:t xml:space="preserve">            application/json:</w:t>
      </w:r>
    </w:p>
    <w:p w14:paraId="78F1FFB2" w14:textId="77777777" w:rsidR="00234841" w:rsidRPr="00533C32" w:rsidRDefault="00234841" w:rsidP="00234841">
      <w:pPr>
        <w:pStyle w:val="PL"/>
      </w:pPr>
      <w:r w:rsidRPr="00533C32">
        <w:t xml:space="preserve">              schema:</w:t>
      </w:r>
    </w:p>
    <w:p w14:paraId="76EB394F" w14:textId="77777777" w:rsidR="00234841" w:rsidRPr="00533C32" w:rsidRDefault="00234841" w:rsidP="00234841">
      <w:pPr>
        <w:pStyle w:val="PL"/>
        <w:rPr>
          <w:lang w:eastAsia="zh-CN"/>
        </w:rPr>
      </w:pPr>
      <w:r w:rsidRPr="00533C32">
        <w:t xml:space="preserve">                $ref: '#/components/schemas/SdmSubscription'</w:t>
      </w:r>
    </w:p>
    <w:p w14:paraId="39029066" w14:textId="77777777" w:rsidR="00234841" w:rsidRPr="00533C32" w:rsidRDefault="00234841" w:rsidP="00234841">
      <w:pPr>
        <w:pStyle w:val="PL"/>
      </w:pPr>
      <w:r w:rsidRPr="00533C32">
        <w:t xml:space="preserve">          headers:</w:t>
      </w:r>
    </w:p>
    <w:p w14:paraId="326A66E8" w14:textId="77777777" w:rsidR="00234841" w:rsidRPr="00533C32" w:rsidRDefault="00234841" w:rsidP="00234841">
      <w:pPr>
        <w:pStyle w:val="PL"/>
      </w:pPr>
      <w:r w:rsidRPr="00533C32">
        <w:t xml:space="preserve">            Location:</w:t>
      </w:r>
    </w:p>
    <w:p w14:paraId="36FAA18E" w14:textId="77777777" w:rsidR="00234841" w:rsidRPr="00533C32" w:rsidRDefault="00234841" w:rsidP="0023484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4814A52B" w14:textId="77777777" w:rsidR="00234841" w:rsidRPr="00533C32" w:rsidRDefault="00234841" w:rsidP="00234841">
      <w:pPr>
        <w:pStyle w:val="PL"/>
      </w:pPr>
      <w:r w:rsidRPr="00533C32">
        <w:t xml:space="preserve">              required: true</w:t>
      </w:r>
    </w:p>
    <w:p w14:paraId="5B1141A1" w14:textId="77777777" w:rsidR="00234841" w:rsidRPr="00533C32" w:rsidRDefault="00234841" w:rsidP="00234841">
      <w:pPr>
        <w:pStyle w:val="PL"/>
      </w:pPr>
      <w:r w:rsidRPr="00533C32">
        <w:t xml:space="preserve">              schema:</w:t>
      </w:r>
    </w:p>
    <w:p w14:paraId="400FA39E" w14:textId="77777777" w:rsidR="00234841" w:rsidRPr="00533C32" w:rsidRDefault="00234841" w:rsidP="00234841">
      <w:pPr>
        <w:pStyle w:val="PL"/>
        <w:rPr>
          <w:lang w:eastAsia="zh-CN"/>
        </w:rPr>
      </w:pPr>
      <w:r w:rsidRPr="00533C32">
        <w:t xml:space="preserve">                type: string</w:t>
      </w:r>
    </w:p>
    <w:p w14:paraId="3304ADFB" w14:textId="77777777" w:rsidR="00234841" w:rsidRDefault="00234841" w:rsidP="00234841">
      <w:pPr>
        <w:pStyle w:val="PL"/>
        <w:rPr>
          <w:lang w:eastAsia="zh-CN"/>
        </w:rPr>
      </w:pPr>
      <w:r w:rsidRPr="00533C32">
        <w:t xml:space="preserve">        default:</w:t>
      </w:r>
    </w:p>
    <w:p w14:paraId="559337E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BD4317F" w14:textId="77777777" w:rsidR="00234841" w:rsidRPr="00533C32" w:rsidRDefault="00234841" w:rsidP="00234841">
      <w:pPr>
        <w:pStyle w:val="PL"/>
      </w:pPr>
    </w:p>
    <w:p w14:paraId="667B9ECA" w14:textId="77777777" w:rsidR="00234841" w:rsidRPr="00533C32" w:rsidRDefault="00234841" w:rsidP="00234841">
      <w:pPr>
        <w:pStyle w:val="PL"/>
      </w:pPr>
      <w:r w:rsidRPr="00533C32">
        <w:t xml:space="preserve">  /subscription-data/{ueId}/context-data/sdm-subscriptions/{subsId}:</w:t>
      </w:r>
    </w:p>
    <w:p w14:paraId="2F879A6E" w14:textId="77777777" w:rsidR="00234841" w:rsidRPr="00533C32" w:rsidRDefault="00234841" w:rsidP="00234841">
      <w:pPr>
        <w:pStyle w:val="PL"/>
      </w:pPr>
      <w:r w:rsidRPr="00533C32">
        <w:t xml:space="preserve">    put:</w:t>
      </w:r>
    </w:p>
    <w:p w14:paraId="003C28C9" w14:textId="77777777" w:rsidR="00234841" w:rsidRPr="00533C32" w:rsidRDefault="00234841" w:rsidP="00234841">
      <w:pPr>
        <w:pStyle w:val="PL"/>
      </w:pPr>
      <w:r w:rsidRPr="00533C32">
        <w:t xml:space="preserve">      summary: </w:t>
      </w:r>
      <w:r w:rsidRPr="00533C32">
        <w:rPr>
          <w:lang w:eastAsia="zh-CN"/>
        </w:rPr>
        <w:t>Update</w:t>
      </w:r>
      <w:r w:rsidRPr="00533C32">
        <w:t xml:space="preserve"> an individual sdm subscriptions of a UE</w:t>
      </w:r>
    </w:p>
    <w:p w14:paraId="1EF54AB0" w14:textId="77777777" w:rsidR="00234841" w:rsidRPr="00533C32" w:rsidRDefault="00234841" w:rsidP="00234841">
      <w:pPr>
        <w:pStyle w:val="PL"/>
      </w:pPr>
      <w:r w:rsidRPr="00533C32">
        <w:t xml:space="preserve">      operationId: Updatesdmsubscriptions</w:t>
      </w:r>
    </w:p>
    <w:p w14:paraId="433F0719" w14:textId="77777777" w:rsidR="00234841" w:rsidRPr="00533C32" w:rsidRDefault="00234841" w:rsidP="00234841">
      <w:pPr>
        <w:pStyle w:val="PL"/>
      </w:pPr>
      <w:r w:rsidRPr="00533C32">
        <w:t xml:space="preserve">      tags:</w:t>
      </w:r>
    </w:p>
    <w:p w14:paraId="6400250B" w14:textId="77777777" w:rsidR="00234841" w:rsidRDefault="00234841" w:rsidP="00234841">
      <w:pPr>
        <w:pStyle w:val="PL"/>
        <w:rPr>
          <w:lang w:eastAsia="zh-CN"/>
        </w:rPr>
      </w:pPr>
      <w:r w:rsidRPr="00533C32">
        <w:t xml:space="preserve">        - SDM Subscription (Document)</w:t>
      </w:r>
    </w:p>
    <w:p w14:paraId="749A0477" w14:textId="77777777" w:rsidR="00234841" w:rsidRDefault="00234841" w:rsidP="00234841">
      <w:pPr>
        <w:pStyle w:val="PL"/>
      </w:pPr>
      <w:r>
        <w:t xml:space="preserve">      security:</w:t>
      </w:r>
    </w:p>
    <w:p w14:paraId="53AA3188" w14:textId="77777777" w:rsidR="00234841" w:rsidRDefault="00234841" w:rsidP="00234841">
      <w:pPr>
        <w:pStyle w:val="PL"/>
      </w:pPr>
      <w:r>
        <w:t xml:space="preserve">        - {}</w:t>
      </w:r>
    </w:p>
    <w:p w14:paraId="433B0240" w14:textId="77777777" w:rsidR="00234841" w:rsidRDefault="00234841" w:rsidP="00234841">
      <w:pPr>
        <w:pStyle w:val="PL"/>
      </w:pPr>
      <w:r>
        <w:t xml:space="preserve">        - oAuth2ClientCredentials:</w:t>
      </w:r>
    </w:p>
    <w:p w14:paraId="49D234E8" w14:textId="77777777" w:rsidR="00234841" w:rsidRDefault="00234841" w:rsidP="00234841">
      <w:pPr>
        <w:pStyle w:val="PL"/>
      </w:pPr>
      <w:r>
        <w:t xml:space="preserve">          - nudr-dr</w:t>
      </w:r>
    </w:p>
    <w:p w14:paraId="20447216" w14:textId="77777777" w:rsidR="00234841" w:rsidRDefault="00234841" w:rsidP="00234841">
      <w:pPr>
        <w:pStyle w:val="PL"/>
      </w:pPr>
      <w:r>
        <w:t xml:space="preserve">        - oAuth2ClientCredentials:</w:t>
      </w:r>
    </w:p>
    <w:p w14:paraId="7CD98C9B" w14:textId="77777777" w:rsidR="00234841" w:rsidRDefault="00234841" w:rsidP="00234841">
      <w:pPr>
        <w:pStyle w:val="PL"/>
      </w:pPr>
      <w:r>
        <w:t xml:space="preserve">          - nudr-dr</w:t>
      </w:r>
    </w:p>
    <w:p w14:paraId="40F4159D" w14:textId="77777777" w:rsidR="00234841" w:rsidRPr="00533C32" w:rsidRDefault="00234841" w:rsidP="00234841">
      <w:pPr>
        <w:pStyle w:val="PL"/>
        <w:rPr>
          <w:lang w:eastAsia="zh-CN"/>
        </w:rPr>
      </w:pPr>
      <w:r>
        <w:lastRenderedPageBreak/>
        <w:t xml:space="preserve">          - nudr-dr:subscription-data</w:t>
      </w:r>
    </w:p>
    <w:p w14:paraId="6EEDF2E3" w14:textId="77777777" w:rsidR="00234841" w:rsidRPr="00533C32" w:rsidRDefault="00234841" w:rsidP="00234841">
      <w:pPr>
        <w:pStyle w:val="PL"/>
      </w:pPr>
      <w:r w:rsidRPr="00533C32">
        <w:t xml:space="preserve">      parameters:</w:t>
      </w:r>
    </w:p>
    <w:p w14:paraId="398BD9EA" w14:textId="77777777" w:rsidR="00234841" w:rsidRPr="00533C32" w:rsidRDefault="00234841" w:rsidP="00234841">
      <w:pPr>
        <w:pStyle w:val="PL"/>
      </w:pPr>
      <w:r w:rsidRPr="00533C32">
        <w:t xml:space="preserve">        - name: ueId</w:t>
      </w:r>
    </w:p>
    <w:p w14:paraId="4533ABC4" w14:textId="77777777" w:rsidR="00234841" w:rsidRPr="00533C32" w:rsidRDefault="00234841" w:rsidP="00234841">
      <w:pPr>
        <w:pStyle w:val="PL"/>
      </w:pPr>
      <w:r w:rsidRPr="00533C32">
        <w:t xml:space="preserve">          in: path</w:t>
      </w:r>
    </w:p>
    <w:p w14:paraId="6A515C29" w14:textId="77777777" w:rsidR="00234841" w:rsidRPr="00533C32" w:rsidRDefault="00234841" w:rsidP="00234841">
      <w:pPr>
        <w:pStyle w:val="PL"/>
      </w:pPr>
      <w:r w:rsidRPr="00533C32">
        <w:t xml:space="preserve">          required: true</w:t>
      </w:r>
    </w:p>
    <w:p w14:paraId="4E49888E" w14:textId="77777777" w:rsidR="00234841" w:rsidRPr="00533C32" w:rsidRDefault="00234841" w:rsidP="00234841">
      <w:pPr>
        <w:pStyle w:val="PL"/>
      </w:pPr>
      <w:r w:rsidRPr="00533C32">
        <w:t xml:space="preserve">          schema:</w:t>
      </w:r>
    </w:p>
    <w:p w14:paraId="76088C7E" w14:textId="77777777" w:rsidR="00234841" w:rsidRPr="00533C32" w:rsidRDefault="00234841" w:rsidP="00234841">
      <w:pPr>
        <w:pStyle w:val="PL"/>
      </w:pPr>
      <w:r w:rsidRPr="00533C32">
        <w:t xml:space="preserve">            $ref: 'TS29571_CommonData.yaml#/components/schemas/VarUeId'</w:t>
      </w:r>
    </w:p>
    <w:p w14:paraId="4102C6F8" w14:textId="77777777" w:rsidR="00234841" w:rsidRPr="00533C32" w:rsidRDefault="00234841" w:rsidP="00234841">
      <w:pPr>
        <w:pStyle w:val="PL"/>
      </w:pPr>
      <w:r w:rsidRPr="00533C32">
        <w:t xml:space="preserve">        - name: subsId</w:t>
      </w:r>
    </w:p>
    <w:p w14:paraId="2297E20D" w14:textId="77777777" w:rsidR="00234841" w:rsidRPr="00533C32" w:rsidRDefault="00234841" w:rsidP="00234841">
      <w:pPr>
        <w:pStyle w:val="PL"/>
      </w:pPr>
      <w:r w:rsidRPr="00533C32">
        <w:t xml:space="preserve">          in: path</w:t>
      </w:r>
    </w:p>
    <w:p w14:paraId="37C7CAEA" w14:textId="77777777" w:rsidR="00234841" w:rsidRPr="00533C32" w:rsidRDefault="00234841" w:rsidP="00234841">
      <w:pPr>
        <w:pStyle w:val="PL"/>
      </w:pPr>
      <w:r w:rsidRPr="00533C32">
        <w:t xml:space="preserve">          required: true</w:t>
      </w:r>
    </w:p>
    <w:p w14:paraId="06C043B6" w14:textId="77777777" w:rsidR="00234841" w:rsidRPr="00533C32" w:rsidRDefault="00234841" w:rsidP="00234841">
      <w:pPr>
        <w:pStyle w:val="PL"/>
      </w:pPr>
      <w:r w:rsidRPr="00533C32">
        <w:t xml:space="preserve">          schema:</w:t>
      </w:r>
    </w:p>
    <w:p w14:paraId="18F24249" w14:textId="77777777" w:rsidR="00234841" w:rsidRPr="00533C32" w:rsidRDefault="00234841" w:rsidP="00234841">
      <w:pPr>
        <w:pStyle w:val="PL"/>
      </w:pPr>
      <w:r w:rsidRPr="00533C32">
        <w:t xml:space="preserve">            type: string</w:t>
      </w:r>
    </w:p>
    <w:p w14:paraId="20E5A198" w14:textId="77777777" w:rsidR="00234841" w:rsidRPr="00533C32" w:rsidRDefault="00234841" w:rsidP="00234841">
      <w:pPr>
        <w:pStyle w:val="PL"/>
      </w:pPr>
      <w:r w:rsidRPr="00533C32">
        <w:t xml:space="preserve">      requestBody:</w:t>
      </w:r>
    </w:p>
    <w:p w14:paraId="24750B1A" w14:textId="77777777" w:rsidR="00234841" w:rsidRPr="00533C32" w:rsidRDefault="00234841" w:rsidP="00234841">
      <w:pPr>
        <w:pStyle w:val="PL"/>
      </w:pPr>
      <w:r w:rsidRPr="00533C32">
        <w:t xml:space="preserve">        content:</w:t>
      </w:r>
    </w:p>
    <w:p w14:paraId="3937B7D7" w14:textId="77777777" w:rsidR="00234841" w:rsidRPr="00533C32" w:rsidRDefault="00234841" w:rsidP="00234841">
      <w:pPr>
        <w:pStyle w:val="PL"/>
      </w:pPr>
      <w:r w:rsidRPr="00533C32">
        <w:t xml:space="preserve">          application/json:</w:t>
      </w:r>
    </w:p>
    <w:p w14:paraId="29949351" w14:textId="77777777" w:rsidR="00234841" w:rsidRPr="00533C32" w:rsidRDefault="00234841" w:rsidP="00234841">
      <w:pPr>
        <w:pStyle w:val="PL"/>
      </w:pPr>
      <w:r w:rsidRPr="00533C32">
        <w:t xml:space="preserve">            schema:</w:t>
      </w:r>
    </w:p>
    <w:p w14:paraId="43E44698" w14:textId="77777777" w:rsidR="00234841" w:rsidRPr="00533C32" w:rsidRDefault="00234841" w:rsidP="00434F1A">
      <w:pPr>
        <w:pStyle w:val="PL"/>
        <w:outlineLvl w:val="0"/>
      </w:pPr>
      <w:r w:rsidRPr="00533C32">
        <w:t xml:space="preserve">              $ref: '#/components/schemas/SdmSubscription'</w:t>
      </w:r>
    </w:p>
    <w:p w14:paraId="27750997" w14:textId="77777777" w:rsidR="00234841" w:rsidRPr="00533C32" w:rsidRDefault="00234841" w:rsidP="00234841">
      <w:pPr>
        <w:pStyle w:val="PL"/>
      </w:pPr>
      <w:r>
        <w:t xml:space="preserve">        </w:t>
      </w:r>
      <w:r w:rsidRPr="003722F2">
        <w:t>required: true</w:t>
      </w:r>
    </w:p>
    <w:p w14:paraId="4FFDAD90" w14:textId="77777777" w:rsidR="00234841" w:rsidRPr="00533C32" w:rsidRDefault="00234841" w:rsidP="00234841">
      <w:pPr>
        <w:pStyle w:val="PL"/>
      </w:pPr>
      <w:r w:rsidRPr="00533C32">
        <w:t xml:space="preserve">      responses:</w:t>
      </w:r>
    </w:p>
    <w:p w14:paraId="51F840A2" w14:textId="77777777" w:rsidR="00234841" w:rsidRPr="00533C32" w:rsidRDefault="00234841" w:rsidP="00234841">
      <w:pPr>
        <w:pStyle w:val="PL"/>
      </w:pPr>
      <w:r w:rsidRPr="00533C32">
        <w:t xml:space="preserve">        '204':</w:t>
      </w:r>
    </w:p>
    <w:p w14:paraId="3BD46017" w14:textId="77777777" w:rsidR="00234841" w:rsidRPr="00533C32" w:rsidRDefault="00234841" w:rsidP="00234841">
      <w:pPr>
        <w:pStyle w:val="PL"/>
        <w:rPr>
          <w:lang w:eastAsia="zh-CN"/>
        </w:rPr>
      </w:pPr>
      <w:r w:rsidRPr="00533C32">
        <w:t xml:space="preserve">          description: Upon success, an empty response body shall be returned</w:t>
      </w:r>
    </w:p>
    <w:p w14:paraId="5D773901" w14:textId="77777777" w:rsidR="00234841" w:rsidRPr="00533C32" w:rsidRDefault="00234841" w:rsidP="00234841">
      <w:pPr>
        <w:pStyle w:val="PL"/>
      </w:pPr>
      <w:r w:rsidRPr="00533C32">
        <w:t xml:space="preserve">        '404':</w:t>
      </w:r>
    </w:p>
    <w:p w14:paraId="41D2D5B9" w14:textId="77777777" w:rsidR="00234841" w:rsidRPr="00533C32" w:rsidRDefault="00234841" w:rsidP="00234841">
      <w:pPr>
        <w:pStyle w:val="PL"/>
      </w:pPr>
      <w:r w:rsidRPr="00533C32">
        <w:t xml:space="preserve">          description: update of non-existing resource is rejected</w:t>
      </w:r>
    </w:p>
    <w:p w14:paraId="505DE56F" w14:textId="77777777" w:rsidR="00234841" w:rsidRPr="00533C32" w:rsidRDefault="00234841" w:rsidP="00234841">
      <w:pPr>
        <w:pStyle w:val="PL"/>
      </w:pPr>
      <w:r w:rsidRPr="00533C32">
        <w:t xml:space="preserve">          content:</w:t>
      </w:r>
    </w:p>
    <w:p w14:paraId="3D37BB40" w14:textId="77777777" w:rsidR="00234841" w:rsidRPr="00533C32" w:rsidRDefault="00234841" w:rsidP="00234841">
      <w:pPr>
        <w:pStyle w:val="PL"/>
      </w:pPr>
      <w:r w:rsidRPr="00533C32">
        <w:t xml:space="preserve">            application/problem+json:</w:t>
      </w:r>
    </w:p>
    <w:p w14:paraId="1E175D9E" w14:textId="77777777" w:rsidR="00234841" w:rsidRPr="00533C32" w:rsidRDefault="00234841" w:rsidP="00234841">
      <w:pPr>
        <w:pStyle w:val="PL"/>
      </w:pPr>
      <w:r w:rsidRPr="00533C32">
        <w:t xml:space="preserve">              schema:</w:t>
      </w:r>
    </w:p>
    <w:p w14:paraId="016F484D" w14:textId="77777777" w:rsidR="00234841" w:rsidRPr="00533C32" w:rsidRDefault="00234841" w:rsidP="00234841">
      <w:pPr>
        <w:pStyle w:val="PL"/>
        <w:rPr>
          <w:lang w:eastAsia="zh-CN"/>
        </w:rPr>
      </w:pPr>
      <w:r w:rsidRPr="00533C32">
        <w:t xml:space="preserve">                $ref: 'TS29571_CommonData.yaml#/components/schemas/ProblemDetails'</w:t>
      </w:r>
    </w:p>
    <w:p w14:paraId="2535538B" w14:textId="77777777" w:rsidR="00234841" w:rsidRDefault="00234841" w:rsidP="00234841">
      <w:pPr>
        <w:pStyle w:val="PL"/>
        <w:rPr>
          <w:lang w:eastAsia="zh-CN"/>
        </w:rPr>
      </w:pPr>
      <w:r w:rsidRPr="00533C32">
        <w:t xml:space="preserve">        default:</w:t>
      </w:r>
    </w:p>
    <w:p w14:paraId="09D2BD5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4B74ACC" w14:textId="77777777" w:rsidR="00234841" w:rsidRDefault="00234841" w:rsidP="00234841">
      <w:pPr>
        <w:pStyle w:val="PL"/>
        <w:rPr>
          <w:lang w:eastAsia="zh-CN"/>
        </w:rPr>
      </w:pPr>
    </w:p>
    <w:p w14:paraId="36BD6A89" w14:textId="77777777" w:rsidR="00234841" w:rsidRPr="00533C32" w:rsidRDefault="00234841" w:rsidP="00234841">
      <w:pPr>
        <w:pStyle w:val="PL"/>
      </w:pPr>
      <w:r w:rsidRPr="00533C32">
        <w:t xml:space="preserve">    delete:</w:t>
      </w:r>
    </w:p>
    <w:p w14:paraId="1BACD3BA" w14:textId="77777777" w:rsidR="00234841" w:rsidRPr="00533C32" w:rsidRDefault="00234841" w:rsidP="00234841">
      <w:pPr>
        <w:pStyle w:val="PL"/>
      </w:pPr>
      <w:r w:rsidRPr="00533C32">
        <w:t xml:space="preserve">      summary: Deletes a sdmsubscriptions</w:t>
      </w:r>
    </w:p>
    <w:p w14:paraId="504344C3" w14:textId="77777777" w:rsidR="00234841" w:rsidRPr="00533C32" w:rsidRDefault="00234841" w:rsidP="00234841">
      <w:pPr>
        <w:pStyle w:val="PL"/>
      </w:pPr>
      <w:r w:rsidRPr="00533C32">
        <w:t xml:space="preserve">      operationId: RemovesdmSubscriptions</w:t>
      </w:r>
    </w:p>
    <w:p w14:paraId="3FB1BD8A" w14:textId="77777777" w:rsidR="00234841" w:rsidRPr="00533C32" w:rsidRDefault="00234841" w:rsidP="00234841">
      <w:pPr>
        <w:pStyle w:val="PL"/>
      </w:pPr>
      <w:r w:rsidRPr="00533C32">
        <w:t xml:space="preserve">      tags:</w:t>
      </w:r>
    </w:p>
    <w:p w14:paraId="20C122AA" w14:textId="77777777" w:rsidR="00234841" w:rsidRDefault="00234841" w:rsidP="00234841">
      <w:pPr>
        <w:pStyle w:val="PL"/>
        <w:rPr>
          <w:lang w:eastAsia="zh-CN"/>
        </w:rPr>
      </w:pPr>
      <w:r w:rsidRPr="00533C32">
        <w:t xml:space="preserve">        - SDM Subscription (Document)</w:t>
      </w:r>
    </w:p>
    <w:p w14:paraId="2C5B8AD5" w14:textId="77777777" w:rsidR="00234841" w:rsidRDefault="00234841" w:rsidP="00234841">
      <w:pPr>
        <w:pStyle w:val="PL"/>
      </w:pPr>
      <w:r>
        <w:t xml:space="preserve">      security:</w:t>
      </w:r>
    </w:p>
    <w:p w14:paraId="4EE9D443" w14:textId="77777777" w:rsidR="00234841" w:rsidRDefault="00234841" w:rsidP="00234841">
      <w:pPr>
        <w:pStyle w:val="PL"/>
      </w:pPr>
      <w:r>
        <w:t xml:space="preserve">        - {}</w:t>
      </w:r>
    </w:p>
    <w:p w14:paraId="7B80E1BB" w14:textId="77777777" w:rsidR="00234841" w:rsidRDefault="00234841" w:rsidP="00234841">
      <w:pPr>
        <w:pStyle w:val="PL"/>
      </w:pPr>
      <w:r>
        <w:t xml:space="preserve">        - oAuth2ClientCredentials:</w:t>
      </w:r>
    </w:p>
    <w:p w14:paraId="1A60C982" w14:textId="77777777" w:rsidR="00234841" w:rsidRDefault="00234841" w:rsidP="00234841">
      <w:pPr>
        <w:pStyle w:val="PL"/>
      </w:pPr>
      <w:r>
        <w:t xml:space="preserve">          - nudr-dr</w:t>
      </w:r>
    </w:p>
    <w:p w14:paraId="0E1F3C66" w14:textId="77777777" w:rsidR="00234841" w:rsidRDefault="00234841" w:rsidP="00234841">
      <w:pPr>
        <w:pStyle w:val="PL"/>
      </w:pPr>
      <w:r>
        <w:t xml:space="preserve">        - oAuth2ClientCredentials:</w:t>
      </w:r>
    </w:p>
    <w:p w14:paraId="5F5CC30F" w14:textId="77777777" w:rsidR="00234841" w:rsidRDefault="00234841" w:rsidP="00234841">
      <w:pPr>
        <w:pStyle w:val="PL"/>
      </w:pPr>
      <w:r>
        <w:t xml:space="preserve">          - nudr-dr</w:t>
      </w:r>
    </w:p>
    <w:p w14:paraId="04B40486" w14:textId="77777777" w:rsidR="00234841" w:rsidRPr="00533C32" w:rsidRDefault="00234841" w:rsidP="00234841">
      <w:pPr>
        <w:pStyle w:val="PL"/>
        <w:rPr>
          <w:lang w:eastAsia="zh-CN"/>
        </w:rPr>
      </w:pPr>
      <w:r>
        <w:t xml:space="preserve">          - nudr-dr:subscription-data</w:t>
      </w:r>
    </w:p>
    <w:p w14:paraId="091E35A4" w14:textId="77777777" w:rsidR="00234841" w:rsidRPr="00533C32" w:rsidRDefault="00234841" w:rsidP="00234841">
      <w:pPr>
        <w:pStyle w:val="PL"/>
      </w:pPr>
      <w:r w:rsidRPr="00533C32">
        <w:t xml:space="preserve">      parameters:</w:t>
      </w:r>
    </w:p>
    <w:p w14:paraId="66FC8774" w14:textId="77777777" w:rsidR="00234841" w:rsidRPr="00533C32" w:rsidRDefault="00234841" w:rsidP="00234841">
      <w:pPr>
        <w:pStyle w:val="PL"/>
      </w:pPr>
      <w:r w:rsidRPr="00533C32">
        <w:t xml:space="preserve">        - name: ueId</w:t>
      </w:r>
    </w:p>
    <w:p w14:paraId="00E553CC" w14:textId="77777777" w:rsidR="00234841" w:rsidRPr="00533C32" w:rsidRDefault="00234841" w:rsidP="00234841">
      <w:pPr>
        <w:pStyle w:val="PL"/>
      </w:pPr>
      <w:r w:rsidRPr="00533C32">
        <w:t xml:space="preserve">          in: path</w:t>
      </w:r>
    </w:p>
    <w:p w14:paraId="78CC66BD" w14:textId="77777777" w:rsidR="00234841" w:rsidRPr="00533C32" w:rsidRDefault="00234841" w:rsidP="00234841">
      <w:pPr>
        <w:pStyle w:val="PL"/>
      </w:pPr>
      <w:r w:rsidRPr="00533C32">
        <w:t xml:space="preserve">          required: true</w:t>
      </w:r>
    </w:p>
    <w:p w14:paraId="548E5240" w14:textId="77777777" w:rsidR="00234841" w:rsidRPr="00533C32" w:rsidRDefault="00234841" w:rsidP="00234841">
      <w:pPr>
        <w:pStyle w:val="PL"/>
      </w:pPr>
      <w:r w:rsidRPr="00533C32">
        <w:lastRenderedPageBreak/>
        <w:t xml:space="preserve">          schema:</w:t>
      </w:r>
    </w:p>
    <w:p w14:paraId="72F654B6" w14:textId="77777777" w:rsidR="00234841" w:rsidRPr="00533C32" w:rsidRDefault="00234841" w:rsidP="00234841">
      <w:pPr>
        <w:pStyle w:val="PL"/>
      </w:pPr>
      <w:r w:rsidRPr="00533C32">
        <w:t xml:space="preserve">            $ref: 'TS29571_CommonData.yaml#/components/schemas/VarUeId'</w:t>
      </w:r>
    </w:p>
    <w:p w14:paraId="6F1CC6CC" w14:textId="77777777" w:rsidR="00234841" w:rsidRPr="00533C32" w:rsidRDefault="00234841" w:rsidP="00234841">
      <w:pPr>
        <w:pStyle w:val="PL"/>
      </w:pPr>
      <w:r w:rsidRPr="00533C32">
        <w:t xml:space="preserve">        - name: subsId</w:t>
      </w:r>
    </w:p>
    <w:p w14:paraId="3E03638A" w14:textId="77777777" w:rsidR="00234841" w:rsidRPr="00533C32" w:rsidRDefault="00234841" w:rsidP="00234841">
      <w:pPr>
        <w:pStyle w:val="PL"/>
      </w:pPr>
      <w:r w:rsidRPr="00533C32">
        <w:t xml:space="preserve">          in: path</w:t>
      </w:r>
    </w:p>
    <w:p w14:paraId="230E8079" w14:textId="77777777" w:rsidR="00234841" w:rsidRPr="00533C32" w:rsidRDefault="00234841" w:rsidP="00234841">
      <w:pPr>
        <w:pStyle w:val="PL"/>
      </w:pPr>
      <w:r w:rsidRPr="00533C32">
        <w:t xml:space="preserve">          required: true</w:t>
      </w:r>
    </w:p>
    <w:p w14:paraId="7E63658A" w14:textId="77777777" w:rsidR="00234841" w:rsidRPr="00533C32" w:rsidRDefault="00234841" w:rsidP="00234841">
      <w:pPr>
        <w:pStyle w:val="PL"/>
      </w:pPr>
      <w:r w:rsidRPr="00533C32">
        <w:t xml:space="preserve">          description: Unique ID of the subscription to remove</w:t>
      </w:r>
    </w:p>
    <w:p w14:paraId="463B5931" w14:textId="77777777" w:rsidR="00234841" w:rsidRPr="00533C32" w:rsidRDefault="00234841" w:rsidP="00234841">
      <w:pPr>
        <w:pStyle w:val="PL"/>
      </w:pPr>
      <w:r w:rsidRPr="00533C32">
        <w:t xml:space="preserve">          schema:</w:t>
      </w:r>
    </w:p>
    <w:p w14:paraId="6DD98297" w14:textId="77777777" w:rsidR="00234841" w:rsidRPr="00533C32" w:rsidRDefault="00234841" w:rsidP="00234841">
      <w:pPr>
        <w:pStyle w:val="PL"/>
      </w:pPr>
      <w:r w:rsidRPr="00533C32">
        <w:t xml:space="preserve">            type: string</w:t>
      </w:r>
    </w:p>
    <w:p w14:paraId="4C73DA3C" w14:textId="77777777" w:rsidR="00234841" w:rsidRPr="00533C32" w:rsidRDefault="00234841" w:rsidP="00234841">
      <w:pPr>
        <w:pStyle w:val="PL"/>
      </w:pPr>
      <w:r w:rsidRPr="00533C32">
        <w:t xml:space="preserve">      responses:</w:t>
      </w:r>
    </w:p>
    <w:p w14:paraId="1388018C" w14:textId="77777777" w:rsidR="00234841" w:rsidRPr="00533C32" w:rsidRDefault="00234841" w:rsidP="00234841">
      <w:pPr>
        <w:pStyle w:val="PL"/>
      </w:pPr>
      <w:r w:rsidRPr="00533C32">
        <w:t xml:space="preserve">        '204':</w:t>
      </w:r>
    </w:p>
    <w:p w14:paraId="63B011DA" w14:textId="77777777" w:rsidR="00234841" w:rsidRPr="00533C32" w:rsidRDefault="00234841" w:rsidP="00234841">
      <w:pPr>
        <w:pStyle w:val="PL"/>
        <w:rPr>
          <w:lang w:eastAsia="zh-CN"/>
        </w:rPr>
      </w:pPr>
      <w:r w:rsidRPr="00533C32">
        <w:t xml:space="preserve">          description: Expected response to a successful subscription removal</w:t>
      </w:r>
    </w:p>
    <w:p w14:paraId="74A9C8A9" w14:textId="77777777" w:rsidR="00234841" w:rsidRPr="00533C32" w:rsidRDefault="00234841" w:rsidP="00234841">
      <w:pPr>
        <w:pStyle w:val="PL"/>
      </w:pPr>
      <w:r w:rsidRPr="00533C32">
        <w:t xml:space="preserve">        '</w:t>
      </w:r>
      <w:r w:rsidRPr="00533C32">
        <w:rPr>
          <w:rFonts w:hint="eastAsia"/>
          <w:lang w:eastAsia="zh-CN"/>
        </w:rPr>
        <w:t>4</w:t>
      </w:r>
      <w:r w:rsidRPr="00533C32">
        <w:t>04':</w:t>
      </w:r>
    </w:p>
    <w:p w14:paraId="3083EDE3" w14:textId="77777777" w:rsidR="00234841" w:rsidRDefault="00234841" w:rsidP="0023484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5049E5EB" w14:textId="77777777" w:rsidR="00234841" w:rsidRPr="00533C32" w:rsidRDefault="00234841" w:rsidP="00234841">
      <w:pPr>
        <w:pStyle w:val="PL"/>
      </w:pPr>
      <w:r w:rsidRPr="00533C32">
        <w:t xml:space="preserve">        default:</w:t>
      </w:r>
    </w:p>
    <w:p w14:paraId="3E065B0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4DE587C" w14:textId="77777777" w:rsidR="00234841" w:rsidRPr="00533C32" w:rsidRDefault="00234841" w:rsidP="00234841">
      <w:pPr>
        <w:pStyle w:val="PL"/>
        <w:rPr>
          <w:lang w:eastAsia="zh-CN"/>
        </w:rPr>
      </w:pPr>
    </w:p>
    <w:p w14:paraId="30F55115" w14:textId="77777777" w:rsidR="00234841" w:rsidRPr="00533C32" w:rsidRDefault="00234841" w:rsidP="00234841">
      <w:pPr>
        <w:pStyle w:val="PL"/>
      </w:pPr>
      <w:r w:rsidRPr="00533C32">
        <w:t xml:space="preserve">    patch:</w:t>
      </w:r>
    </w:p>
    <w:p w14:paraId="4E3469C5" w14:textId="77777777" w:rsidR="00234841" w:rsidRPr="00533C32" w:rsidRDefault="00234841" w:rsidP="00234841">
      <w:pPr>
        <w:pStyle w:val="PL"/>
      </w:pPr>
      <w:r w:rsidRPr="00533C32">
        <w:t xml:space="preserve">      summary: Modify an individual sdm subscription</w:t>
      </w:r>
    </w:p>
    <w:p w14:paraId="4BCA8DEC" w14:textId="77777777" w:rsidR="00234841" w:rsidRPr="00533C32" w:rsidRDefault="00234841" w:rsidP="00234841">
      <w:pPr>
        <w:pStyle w:val="PL"/>
      </w:pPr>
      <w:r w:rsidRPr="00533C32">
        <w:t xml:space="preserve">      operationId: ModifysdmSubscription</w:t>
      </w:r>
    </w:p>
    <w:p w14:paraId="34B36B08" w14:textId="77777777" w:rsidR="00234841" w:rsidRPr="00533C32" w:rsidRDefault="00234841" w:rsidP="00234841">
      <w:pPr>
        <w:pStyle w:val="PL"/>
      </w:pPr>
      <w:r w:rsidRPr="00533C32">
        <w:t xml:space="preserve">      tags:</w:t>
      </w:r>
    </w:p>
    <w:p w14:paraId="621DD2A4" w14:textId="77777777" w:rsidR="00234841" w:rsidRDefault="00234841" w:rsidP="00234841">
      <w:pPr>
        <w:pStyle w:val="PL"/>
        <w:rPr>
          <w:lang w:eastAsia="zh-CN"/>
        </w:rPr>
      </w:pPr>
      <w:r w:rsidRPr="00533C32">
        <w:t xml:space="preserve">        - SDM Subscription (Document)</w:t>
      </w:r>
    </w:p>
    <w:p w14:paraId="2D26DB62" w14:textId="77777777" w:rsidR="00234841" w:rsidRDefault="00234841" w:rsidP="00234841">
      <w:pPr>
        <w:pStyle w:val="PL"/>
      </w:pPr>
      <w:r>
        <w:t xml:space="preserve">      security:</w:t>
      </w:r>
    </w:p>
    <w:p w14:paraId="46BB1777" w14:textId="77777777" w:rsidR="00234841" w:rsidRDefault="00234841" w:rsidP="00234841">
      <w:pPr>
        <w:pStyle w:val="PL"/>
      </w:pPr>
      <w:r>
        <w:t xml:space="preserve">        - {}</w:t>
      </w:r>
    </w:p>
    <w:p w14:paraId="12801A68" w14:textId="77777777" w:rsidR="00234841" w:rsidRDefault="00234841" w:rsidP="00234841">
      <w:pPr>
        <w:pStyle w:val="PL"/>
      </w:pPr>
      <w:r>
        <w:t xml:space="preserve">        - oAuth2ClientCredentials:</w:t>
      </w:r>
    </w:p>
    <w:p w14:paraId="5781CA04" w14:textId="77777777" w:rsidR="00234841" w:rsidRDefault="00234841" w:rsidP="00234841">
      <w:pPr>
        <w:pStyle w:val="PL"/>
      </w:pPr>
      <w:r>
        <w:t xml:space="preserve">          - nudr-dr</w:t>
      </w:r>
    </w:p>
    <w:p w14:paraId="292FEB2C" w14:textId="77777777" w:rsidR="00234841" w:rsidRDefault="00234841" w:rsidP="00234841">
      <w:pPr>
        <w:pStyle w:val="PL"/>
      </w:pPr>
      <w:r>
        <w:t xml:space="preserve">        - oAuth2ClientCredentials:</w:t>
      </w:r>
    </w:p>
    <w:p w14:paraId="2E5DCA28" w14:textId="77777777" w:rsidR="00234841" w:rsidRDefault="00234841" w:rsidP="00234841">
      <w:pPr>
        <w:pStyle w:val="PL"/>
      </w:pPr>
      <w:r>
        <w:t xml:space="preserve">          - nudr-dr</w:t>
      </w:r>
    </w:p>
    <w:p w14:paraId="5F212BD5" w14:textId="77777777" w:rsidR="00234841" w:rsidRPr="00533C32" w:rsidRDefault="00234841" w:rsidP="00234841">
      <w:pPr>
        <w:pStyle w:val="PL"/>
        <w:rPr>
          <w:lang w:eastAsia="zh-CN"/>
        </w:rPr>
      </w:pPr>
      <w:r>
        <w:t xml:space="preserve">          - nudr-dr:subscription-data</w:t>
      </w:r>
    </w:p>
    <w:p w14:paraId="169B7947" w14:textId="77777777" w:rsidR="00234841" w:rsidRPr="00533C32" w:rsidRDefault="00234841" w:rsidP="00234841">
      <w:pPr>
        <w:pStyle w:val="PL"/>
      </w:pPr>
      <w:r w:rsidRPr="00533C32">
        <w:t xml:space="preserve">      parameters:</w:t>
      </w:r>
    </w:p>
    <w:p w14:paraId="658845AC" w14:textId="77777777" w:rsidR="00234841" w:rsidRPr="00533C32" w:rsidRDefault="00234841" w:rsidP="00234841">
      <w:pPr>
        <w:pStyle w:val="PL"/>
      </w:pPr>
      <w:r w:rsidRPr="00533C32">
        <w:t xml:space="preserve">        - name: ueId</w:t>
      </w:r>
    </w:p>
    <w:p w14:paraId="37E5D01F" w14:textId="77777777" w:rsidR="00234841" w:rsidRPr="00533C32" w:rsidRDefault="00234841" w:rsidP="00234841">
      <w:pPr>
        <w:pStyle w:val="PL"/>
      </w:pPr>
      <w:r w:rsidRPr="00533C32">
        <w:t xml:space="preserve">          in: path</w:t>
      </w:r>
    </w:p>
    <w:p w14:paraId="066DF9AD" w14:textId="77777777" w:rsidR="00234841" w:rsidRPr="00533C32" w:rsidRDefault="00234841" w:rsidP="00234841">
      <w:pPr>
        <w:pStyle w:val="PL"/>
      </w:pPr>
      <w:r w:rsidRPr="00533C32">
        <w:t xml:space="preserve">          description: UE id</w:t>
      </w:r>
    </w:p>
    <w:p w14:paraId="44100F1B" w14:textId="77777777" w:rsidR="00234841" w:rsidRPr="00533C32" w:rsidRDefault="00234841" w:rsidP="00234841">
      <w:pPr>
        <w:pStyle w:val="PL"/>
      </w:pPr>
      <w:r w:rsidRPr="00533C32">
        <w:t xml:space="preserve">          required: true</w:t>
      </w:r>
    </w:p>
    <w:p w14:paraId="37204D8F" w14:textId="77777777" w:rsidR="00234841" w:rsidRPr="00533C32" w:rsidRDefault="00234841" w:rsidP="00234841">
      <w:pPr>
        <w:pStyle w:val="PL"/>
      </w:pPr>
      <w:r w:rsidRPr="00533C32">
        <w:t xml:space="preserve">          schema:</w:t>
      </w:r>
    </w:p>
    <w:p w14:paraId="6D4C3D1D" w14:textId="77777777" w:rsidR="00234841" w:rsidRPr="00533C32" w:rsidRDefault="00234841" w:rsidP="00234841">
      <w:pPr>
        <w:pStyle w:val="PL"/>
      </w:pPr>
      <w:r w:rsidRPr="00533C32">
        <w:t xml:space="preserve">            $ref: 'TS29571_CommonData.yaml#/components/schemas/VarUeId'</w:t>
      </w:r>
    </w:p>
    <w:p w14:paraId="20D17D65" w14:textId="77777777" w:rsidR="00234841" w:rsidRPr="00533C32" w:rsidRDefault="00234841" w:rsidP="00234841">
      <w:pPr>
        <w:pStyle w:val="PL"/>
      </w:pPr>
      <w:r w:rsidRPr="00533C32">
        <w:t xml:space="preserve">        - name: subsId</w:t>
      </w:r>
    </w:p>
    <w:p w14:paraId="1FC448E9" w14:textId="77777777" w:rsidR="00234841" w:rsidRPr="00533C32" w:rsidRDefault="00234841" w:rsidP="00234841">
      <w:pPr>
        <w:pStyle w:val="PL"/>
      </w:pPr>
      <w:r w:rsidRPr="00533C32">
        <w:t xml:space="preserve">          in: path</w:t>
      </w:r>
    </w:p>
    <w:p w14:paraId="482DD57B" w14:textId="77777777" w:rsidR="00234841" w:rsidRPr="00533C32" w:rsidRDefault="00234841" w:rsidP="00234841">
      <w:pPr>
        <w:pStyle w:val="PL"/>
      </w:pPr>
      <w:r w:rsidRPr="00533C32">
        <w:t xml:space="preserve">          required: true</w:t>
      </w:r>
    </w:p>
    <w:p w14:paraId="2163AA6D" w14:textId="77777777" w:rsidR="00234841" w:rsidRPr="00533C32" w:rsidRDefault="00234841" w:rsidP="00234841">
      <w:pPr>
        <w:pStyle w:val="PL"/>
      </w:pPr>
      <w:r w:rsidRPr="00533C32">
        <w:t xml:space="preserve">          schema:</w:t>
      </w:r>
    </w:p>
    <w:p w14:paraId="078DC9CE" w14:textId="77777777" w:rsidR="00234841" w:rsidRDefault="00234841" w:rsidP="00234841">
      <w:pPr>
        <w:pStyle w:val="PL"/>
        <w:rPr>
          <w:lang w:eastAsia="zh-CN"/>
        </w:rPr>
      </w:pPr>
      <w:r w:rsidRPr="00533C32">
        <w:t xml:space="preserve">            type: string</w:t>
      </w:r>
    </w:p>
    <w:p w14:paraId="65838BC5" w14:textId="77777777" w:rsidR="00234841" w:rsidRPr="002857AD" w:rsidRDefault="00234841" w:rsidP="00234841">
      <w:pPr>
        <w:pStyle w:val="PL"/>
      </w:pPr>
      <w:r w:rsidRPr="002857AD">
        <w:t xml:space="preserve">        - name: supported-features</w:t>
      </w:r>
    </w:p>
    <w:p w14:paraId="0295FDA8" w14:textId="77777777" w:rsidR="00234841" w:rsidRPr="002857AD" w:rsidRDefault="00234841" w:rsidP="00234841">
      <w:pPr>
        <w:pStyle w:val="PL"/>
      </w:pPr>
      <w:r w:rsidRPr="002857AD">
        <w:t xml:space="preserve">          in: query</w:t>
      </w:r>
    </w:p>
    <w:p w14:paraId="4F30B786" w14:textId="77777777" w:rsidR="00234841" w:rsidRPr="002857AD" w:rsidRDefault="00234841" w:rsidP="00234841">
      <w:pPr>
        <w:pStyle w:val="PL"/>
      </w:pPr>
      <w:r w:rsidRPr="002857AD">
        <w:t xml:space="preserve">          description: Features required to be supported by the target NF</w:t>
      </w:r>
    </w:p>
    <w:p w14:paraId="1AFD70F1" w14:textId="77777777" w:rsidR="00234841" w:rsidRPr="002857AD" w:rsidRDefault="00234841" w:rsidP="00234841">
      <w:pPr>
        <w:pStyle w:val="PL"/>
      </w:pPr>
      <w:r w:rsidRPr="002857AD">
        <w:t xml:space="preserve">          schema:</w:t>
      </w:r>
    </w:p>
    <w:p w14:paraId="07E28F31" w14:textId="77777777" w:rsidR="00234841" w:rsidRPr="00533C32" w:rsidRDefault="00234841" w:rsidP="00234841">
      <w:pPr>
        <w:pStyle w:val="PL"/>
        <w:rPr>
          <w:lang w:eastAsia="zh-CN"/>
        </w:rPr>
      </w:pPr>
      <w:r w:rsidRPr="002857AD">
        <w:t xml:space="preserve">            $ref: 'TS29571_CommonData.yaml#/components/schemas/SupportedFeatures'</w:t>
      </w:r>
    </w:p>
    <w:p w14:paraId="199C02C6" w14:textId="77777777" w:rsidR="00234841" w:rsidRPr="00533C32" w:rsidRDefault="00234841" w:rsidP="00234841">
      <w:pPr>
        <w:pStyle w:val="PL"/>
      </w:pPr>
      <w:r w:rsidRPr="00533C32">
        <w:t xml:space="preserve">      requestBody:</w:t>
      </w:r>
    </w:p>
    <w:p w14:paraId="112333B5" w14:textId="77777777" w:rsidR="00234841" w:rsidRPr="00533C32" w:rsidRDefault="00234841" w:rsidP="00234841">
      <w:pPr>
        <w:pStyle w:val="PL"/>
      </w:pPr>
      <w:r w:rsidRPr="00533C32">
        <w:lastRenderedPageBreak/>
        <w:t xml:space="preserve">        content:</w:t>
      </w:r>
    </w:p>
    <w:p w14:paraId="0E836F10" w14:textId="77777777" w:rsidR="00234841" w:rsidRPr="00533C32" w:rsidRDefault="00234841" w:rsidP="00234841">
      <w:pPr>
        <w:pStyle w:val="PL"/>
      </w:pPr>
      <w:r w:rsidRPr="00533C32">
        <w:t xml:space="preserve">          application/json-patch+json:</w:t>
      </w:r>
    </w:p>
    <w:p w14:paraId="63487727" w14:textId="77777777" w:rsidR="00234841" w:rsidRPr="00533C32" w:rsidRDefault="00234841" w:rsidP="00234841">
      <w:pPr>
        <w:pStyle w:val="PL"/>
      </w:pPr>
      <w:r w:rsidRPr="00533C32">
        <w:t xml:space="preserve">            schema:</w:t>
      </w:r>
    </w:p>
    <w:p w14:paraId="6E0FF1CD" w14:textId="77777777" w:rsidR="00234841" w:rsidRPr="00533C32" w:rsidRDefault="00234841" w:rsidP="00234841">
      <w:pPr>
        <w:pStyle w:val="PL"/>
      </w:pPr>
      <w:r w:rsidRPr="00533C32">
        <w:t xml:space="preserve">              type: array</w:t>
      </w:r>
    </w:p>
    <w:p w14:paraId="74BC2F1E" w14:textId="77777777" w:rsidR="00234841" w:rsidRPr="00533C32" w:rsidRDefault="00234841" w:rsidP="00234841">
      <w:pPr>
        <w:pStyle w:val="PL"/>
      </w:pPr>
      <w:r w:rsidRPr="00533C32">
        <w:t xml:space="preserve">              items:</w:t>
      </w:r>
    </w:p>
    <w:p w14:paraId="72689698" w14:textId="77777777" w:rsidR="00234841" w:rsidRPr="00533C32" w:rsidRDefault="00234841" w:rsidP="00234841">
      <w:pPr>
        <w:pStyle w:val="PL"/>
      </w:pPr>
      <w:r w:rsidRPr="00533C32">
        <w:t xml:space="preserve">                $ref: 'TS29571_CommonData.yaml#/components/schemas/PatchItem'</w:t>
      </w:r>
    </w:p>
    <w:p w14:paraId="3166396F" w14:textId="77777777" w:rsidR="00234841" w:rsidRPr="00533C32" w:rsidRDefault="00234841" w:rsidP="00234841">
      <w:pPr>
        <w:pStyle w:val="PL"/>
      </w:pPr>
      <w:r w:rsidRPr="00533C32">
        <w:t xml:space="preserve">              minItems: 1</w:t>
      </w:r>
    </w:p>
    <w:p w14:paraId="39B626AD" w14:textId="77777777" w:rsidR="00234841" w:rsidRPr="00533C32" w:rsidRDefault="00234841" w:rsidP="00234841">
      <w:pPr>
        <w:pStyle w:val="PL"/>
      </w:pPr>
      <w:r w:rsidRPr="00533C32">
        <w:t xml:space="preserve">        required: true</w:t>
      </w:r>
    </w:p>
    <w:p w14:paraId="1BF67C0A" w14:textId="77777777" w:rsidR="00234841" w:rsidRPr="00533C32" w:rsidRDefault="00234841" w:rsidP="00234841">
      <w:pPr>
        <w:pStyle w:val="PL"/>
      </w:pPr>
      <w:r w:rsidRPr="00533C32">
        <w:t xml:space="preserve">      responses:</w:t>
      </w:r>
    </w:p>
    <w:p w14:paraId="5A014028" w14:textId="77777777" w:rsidR="00234841" w:rsidRPr="00533C32" w:rsidRDefault="00234841" w:rsidP="00234841">
      <w:pPr>
        <w:pStyle w:val="PL"/>
      </w:pPr>
      <w:r w:rsidRPr="00533C32">
        <w:t xml:space="preserve">        '204':</w:t>
      </w:r>
    </w:p>
    <w:p w14:paraId="7D072508" w14:textId="77777777" w:rsidR="00234841" w:rsidRPr="00533C32" w:rsidRDefault="00234841" w:rsidP="00234841">
      <w:pPr>
        <w:pStyle w:val="PL"/>
      </w:pPr>
      <w:r w:rsidRPr="00533C32">
        <w:t xml:space="preserve">          description: Successful response</w:t>
      </w:r>
    </w:p>
    <w:p w14:paraId="16249055" w14:textId="77777777" w:rsidR="00234841" w:rsidRDefault="00234841" w:rsidP="00234841">
      <w:pPr>
        <w:pStyle w:val="PL"/>
        <w:rPr>
          <w:lang w:eastAsia="zh-CN"/>
        </w:rPr>
      </w:pPr>
      <w:r>
        <w:rPr>
          <w:rFonts w:hint="eastAsia"/>
          <w:lang w:eastAsia="zh-CN"/>
        </w:rPr>
        <w:t xml:space="preserve">        '200':</w:t>
      </w:r>
    </w:p>
    <w:p w14:paraId="13C1BA10" w14:textId="77777777" w:rsidR="00234841" w:rsidRPr="000B71E3" w:rsidRDefault="00234841" w:rsidP="00234841">
      <w:pPr>
        <w:pStyle w:val="PL"/>
      </w:pPr>
      <w:r w:rsidRPr="000B71E3">
        <w:t xml:space="preserve">          description: Expected response to a valid request</w:t>
      </w:r>
    </w:p>
    <w:p w14:paraId="0A0BBF99" w14:textId="77777777" w:rsidR="00234841" w:rsidRPr="000B71E3" w:rsidRDefault="00234841" w:rsidP="00234841">
      <w:pPr>
        <w:pStyle w:val="PL"/>
      </w:pPr>
      <w:r w:rsidRPr="000B71E3">
        <w:t xml:space="preserve">          content:</w:t>
      </w:r>
    </w:p>
    <w:p w14:paraId="7FC20481" w14:textId="77777777" w:rsidR="00234841" w:rsidRPr="000B71E3" w:rsidRDefault="00234841" w:rsidP="00234841">
      <w:pPr>
        <w:pStyle w:val="PL"/>
      </w:pPr>
      <w:r w:rsidRPr="000B71E3">
        <w:t xml:space="preserve">            application/json:</w:t>
      </w:r>
    </w:p>
    <w:p w14:paraId="5133C458" w14:textId="77777777" w:rsidR="00234841" w:rsidRPr="000B71E3" w:rsidRDefault="00234841" w:rsidP="00234841">
      <w:pPr>
        <w:pStyle w:val="PL"/>
      </w:pPr>
      <w:r w:rsidRPr="000B71E3">
        <w:t xml:space="preserve">              schema:</w:t>
      </w:r>
    </w:p>
    <w:p w14:paraId="4A004AFF"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0849E91D" w14:textId="77777777" w:rsidR="00234841" w:rsidRPr="00533C32" w:rsidRDefault="00234841" w:rsidP="00234841">
      <w:pPr>
        <w:pStyle w:val="PL"/>
      </w:pPr>
      <w:r w:rsidRPr="00533C32">
        <w:t xml:space="preserve">        '403':</w:t>
      </w:r>
    </w:p>
    <w:p w14:paraId="1680B429" w14:textId="77777777" w:rsidR="00234841" w:rsidRPr="00533C32" w:rsidRDefault="00234841" w:rsidP="00234841">
      <w:pPr>
        <w:pStyle w:val="PL"/>
      </w:pPr>
      <w:r w:rsidRPr="00533C32">
        <w:t xml:space="preserve">          $ref: 'TS29571_CommonData.yaml#/components/responses/403'</w:t>
      </w:r>
    </w:p>
    <w:p w14:paraId="628C4C54" w14:textId="77777777" w:rsidR="00234841" w:rsidRPr="00533C32" w:rsidRDefault="00234841" w:rsidP="00234841">
      <w:pPr>
        <w:pStyle w:val="PL"/>
      </w:pPr>
      <w:r w:rsidRPr="00533C32">
        <w:t xml:space="preserve">        '404':</w:t>
      </w:r>
    </w:p>
    <w:p w14:paraId="3B591EA3" w14:textId="77777777" w:rsidR="00234841" w:rsidRPr="00533C32" w:rsidRDefault="00234841" w:rsidP="00234841">
      <w:pPr>
        <w:pStyle w:val="PL"/>
      </w:pPr>
      <w:r w:rsidRPr="00533C32">
        <w:t xml:space="preserve">          $ref: 'TS29571_CommonData.yaml#/components/responses/404'</w:t>
      </w:r>
    </w:p>
    <w:p w14:paraId="64F9312C" w14:textId="77777777" w:rsidR="00234841" w:rsidRDefault="00234841" w:rsidP="00234841">
      <w:pPr>
        <w:pStyle w:val="PL"/>
        <w:rPr>
          <w:lang w:eastAsia="zh-CN"/>
        </w:rPr>
      </w:pPr>
      <w:r w:rsidRPr="00533C32">
        <w:t xml:space="preserve">        default:</w:t>
      </w:r>
    </w:p>
    <w:p w14:paraId="46E05CA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84F02DB" w14:textId="77777777" w:rsidR="00234841" w:rsidRDefault="00234841" w:rsidP="00234841">
      <w:pPr>
        <w:pStyle w:val="PL"/>
        <w:rPr>
          <w:lang w:eastAsia="zh-CN"/>
        </w:rPr>
      </w:pPr>
    </w:p>
    <w:p w14:paraId="7A2D4806" w14:textId="77777777" w:rsidR="00234841" w:rsidRPr="00533C32" w:rsidRDefault="00234841" w:rsidP="00234841">
      <w:pPr>
        <w:pStyle w:val="PL"/>
      </w:pPr>
      <w:r w:rsidRPr="00533C32">
        <w:t xml:space="preserve">    </w:t>
      </w:r>
      <w:r>
        <w:t>get</w:t>
      </w:r>
      <w:r w:rsidRPr="00533C32">
        <w:t>:</w:t>
      </w:r>
    </w:p>
    <w:p w14:paraId="3630FE6C" w14:textId="77777777" w:rsidR="00234841" w:rsidRPr="00533C32" w:rsidRDefault="00234841" w:rsidP="0023484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09D52F9" w14:textId="77777777" w:rsidR="00234841" w:rsidRPr="00533C32" w:rsidRDefault="00234841" w:rsidP="00234841">
      <w:pPr>
        <w:pStyle w:val="PL"/>
      </w:pPr>
      <w:r w:rsidRPr="00533C32">
        <w:t xml:space="preserve">      operationId: </w:t>
      </w:r>
      <w:r>
        <w:t>Query</w:t>
      </w:r>
      <w:r w:rsidRPr="00533C32">
        <w:t>sdmSubscription</w:t>
      </w:r>
    </w:p>
    <w:p w14:paraId="7E84D6D9" w14:textId="77777777" w:rsidR="00234841" w:rsidRPr="00533C32" w:rsidRDefault="00234841" w:rsidP="00234841">
      <w:pPr>
        <w:pStyle w:val="PL"/>
      </w:pPr>
      <w:r w:rsidRPr="00533C32">
        <w:t xml:space="preserve">      tags:</w:t>
      </w:r>
    </w:p>
    <w:p w14:paraId="49332C1B" w14:textId="77777777" w:rsidR="00234841" w:rsidRDefault="00234841" w:rsidP="00234841">
      <w:pPr>
        <w:pStyle w:val="PL"/>
        <w:rPr>
          <w:lang w:eastAsia="zh-CN"/>
        </w:rPr>
      </w:pPr>
      <w:r w:rsidRPr="00533C32">
        <w:t xml:space="preserve">        - SDM Subscription (Document)</w:t>
      </w:r>
    </w:p>
    <w:p w14:paraId="4B2FE997" w14:textId="77777777" w:rsidR="00234841" w:rsidRDefault="00234841" w:rsidP="00234841">
      <w:pPr>
        <w:pStyle w:val="PL"/>
      </w:pPr>
      <w:r>
        <w:t xml:space="preserve">      security:</w:t>
      </w:r>
    </w:p>
    <w:p w14:paraId="08212146" w14:textId="77777777" w:rsidR="00234841" w:rsidRDefault="00234841" w:rsidP="00234841">
      <w:pPr>
        <w:pStyle w:val="PL"/>
      </w:pPr>
      <w:r>
        <w:t xml:space="preserve">        - {}</w:t>
      </w:r>
    </w:p>
    <w:p w14:paraId="7A061E9E" w14:textId="77777777" w:rsidR="00234841" w:rsidRDefault="00234841" w:rsidP="00234841">
      <w:pPr>
        <w:pStyle w:val="PL"/>
      </w:pPr>
      <w:r>
        <w:t xml:space="preserve">        - oAuth2ClientCredentials:</w:t>
      </w:r>
    </w:p>
    <w:p w14:paraId="57D18956" w14:textId="77777777" w:rsidR="00234841" w:rsidRDefault="00234841" w:rsidP="00234841">
      <w:pPr>
        <w:pStyle w:val="PL"/>
      </w:pPr>
      <w:r>
        <w:t xml:space="preserve">          - nudr-dr</w:t>
      </w:r>
    </w:p>
    <w:p w14:paraId="1C8E7E7D" w14:textId="77777777" w:rsidR="00234841" w:rsidRDefault="00234841" w:rsidP="00234841">
      <w:pPr>
        <w:pStyle w:val="PL"/>
      </w:pPr>
      <w:r>
        <w:t xml:space="preserve">        - oAuth2ClientCredentials:</w:t>
      </w:r>
    </w:p>
    <w:p w14:paraId="21973783" w14:textId="77777777" w:rsidR="00234841" w:rsidRDefault="00234841" w:rsidP="00234841">
      <w:pPr>
        <w:pStyle w:val="PL"/>
      </w:pPr>
      <w:r>
        <w:t xml:space="preserve">          - nudr-dr</w:t>
      </w:r>
    </w:p>
    <w:p w14:paraId="4139559C" w14:textId="77777777" w:rsidR="00234841" w:rsidRPr="00533C32" w:rsidRDefault="00234841" w:rsidP="00234841">
      <w:pPr>
        <w:pStyle w:val="PL"/>
        <w:rPr>
          <w:lang w:eastAsia="zh-CN"/>
        </w:rPr>
      </w:pPr>
      <w:r>
        <w:t xml:space="preserve">          - nudr-dr:subscription-data</w:t>
      </w:r>
    </w:p>
    <w:p w14:paraId="4F962447" w14:textId="77777777" w:rsidR="00234841" w:rsidRDefault="00234841" w:rsidP="00234841">
      <w:pPr>
        <w:pStyle w:val="PL"/>
      </w:pPr>
      <w:r w:rsidRPr="00533C32">
        <w:t xml:space="preserve">      parameters:</w:t>
      </w:r>
    </w:p>
    <w:p w14:paraId="4DFA9321" w14:textId="77777777" w:rsidR="00234841" w:rsidRPr="00533C32" w:rsidRDefault="00234841" w:rsidP="00234841">
      <w:pPr>
        <w:pStyle w:val="PL"/>
      </w:pPr>
      <w:r w:rsidRPr="00533C32">
        <w:t xml:space="preserve">        - name: ueId</w:t>
      </w:r>
    </w:p>
    <w:p w14:paraId="20EB42F0" w14:textId="77777777" w:rsidR="00234841" w:rsidRPr="00533C32" w:rsidRDefault="00234841" w:rsidP="00234841">
      <w:pPr>
        <w:pStyle w:val="PL"/>
      </w:pPr>
      <w:r w:rsidRPr="00533C32">
        <w:t xml:space="preserve">          in: path</w:t>
      </w:r>
    </w:p>
    <w:p w14:paraId="7C73C4E1" w14:textId="77777777" w:rsidR="00234841" w:rsidRPr="00533C32" w:rsidRDefault="00234841" w:rsidP="00234841">
      <w:pPr>
        <w:pStyle w:val="PL"/>
      </w:pPr>
      <w:r w:rsidRPr="00533C32">
        <w:t xml:space="preserve">          required: true</w:t>
      </w:r>
    </w:p>
    <w:p w14:paraId="0054E7D3" w14:textId="77777777" w:rsidR="00234841" w:rsidRPr="00533C32" w:rsidRDefault="00234841" w:rsidP="00234841">
      <w:pPr>
        <w:pStyle w:val="PL"/>
      </w:pPr>
      <w:r w:rsidRPr="00533C32">
        <w:t xml:space="preserve">          schema:</w:t>
      </w:r>
    </w:p>
    <w:p w14:paraId="544E3556" w14:textId="77777777" w:rsidR="00234841" w:rsidRPr="00533C32" w:rsidRDefault="00234841" w:rsidP="00234841">
      <w:pPr>
        <w:pStyle w:val="PL"/>
      </w:pPr>
      <w:r w:rsidRPr="00533C32">
        <w:t xml:space="preserve">            $ref: 'TS29571_CommonData.yaml#/components/schemas/VarUeId'</w:t>
      </w:r>
    </w:p>
    <w:p w14:paraId="5760FA1C" w14:textId="77777777" w:rsidR="00234841" w:rsidRPr="00533C32" w:rsidRDefault="00234841" w:rsidP="00234841">
      <w:pPr>
        <w:pStyle w:val="PL"/>
      </w:pPr>
      <w:r w:rsidRPr="00533C32">
        <w:t xml:space="preserve">        - name: subsId</w:t>
      </w:r>
    </w:p>
    <w:p w14:paraId="3E67F28B" w14:textId="77777777" w:rsidR="00234841" w:rsidRPr="00533C32" w:rsidRDefault="00234841" w:rsidP="00234841">
      <w:pPr>
        <w:pStyle w:val="PL"/>
      </w:pPr>
      <w:r w:rsidRPr="00533C32">
        <w:t xml:space="preserve">          in: path</w:t>
      </w:r>
    </w:p>
    <w:p w14:paraId="34D08754" w14:textId="77777777" w:rsidR="00234841" w:rsidRPr="00533C32" w:rsidRDefault="00234841" w:rsidP="00234841">
      <w:pPr>
        <w:pStyle w:val="PL"/>
      </w:pPr>
      <w:r w:rsidRPr="00533C32">
        <w:t xml:space="preserve">          required: true</w:t>
      </w:r>
    </w:p>
    <w:p w14:paraId="3EE46A45" w14:textId="77777777" w:rsidR="00234841" w:rsidRPr="00533C32" w:rsidRDefault="00234841" w:rsidP="00234841">
      <w:pPr>
        <w:pStyle w:val="PL"/>
      </w:pPr>
      <w:r w:rsidRPr="00533C32">
        <w:t xml:space="preserve">          description: Uniq</w:t>
      </w:r>
      <w:r>
        <w:t>ue ID of the subscription to retrieve</w:t>
      </w:r>
    </w:p>
    <w:p w14:paraId="5BCDC137" w14:textId="77777777" w:rsidR="00234841" w:rsidRPr="00533C32" w:rsidRDefault="00234841" w:rsidP="00234841">
      <w:pPr>
        <w:pStyle w:val="PL"/>
      </w:pPr>
      <w:r w:rsidRPr="00533C32">
        <w:lastRenderedPageBreak/>
        <w:t xml:space="preserve">          schema:</w:t>
      </w:r>
    </w:p>
    <w:p w14:paraId="7F7A4740" w14:textId="77777777" w:rsidR="00234841" w:rsidRPr="00533C32" w:rsidRDefault="00234841" w:rsidP="00234841">
      <w:pPr>
        <w:pStyle w:val="PL"/>
      </w:pPr>
      <w:r w:rsidRPr="00533C32">
        <w:t xml:space="preserve">            type: string</w:t>
      </w:r>
    </w:p>
    <w:p w14:paraId="110C4E26" w14:textId="77777777" w:rsidR="00234841" w:rsidRPr="00533C32" w:rsidRDefault="00234841" w:rsidP="00234841">
      <w:pPr>
        <w:pStyle w:val="PL"/>
      </w:pPr>
      <w:r w:rsidRPr="00533C32">
        <w:t xml:space="preserve">      responses:</w:t>
      </w:r>
    </w:p>
    <w:p w14:paraId="201ED0DD" w14:textId="77777777" w:rsidR="00234841" w:rsidRPr="00533C32" w:rsidRDefault="00234841" w:rsidP="00234841">
      <w:pPr>
        <w:pStyle w:val="PL"/>
      </w:pPr>
      <w:r w:rsidRPr="00533C32">
        <w:t xml:space="preserve">        '200':</w:t>
      </w:r>
    </w:p>
    <w:p w14:paraId="593F6595" w14:textId="77777777" w:rsidR="00234841" w:rsidRPr="00533C32" w:rsidRDefault="00234841" w:rsidP="00234841">
      <w:pPr>
        <w:pStyle w:val="PL"/>
      </w:pPr>
      <w:r w:rsidRPr="00533C32">
        <w:t xml:space="preserve">          description: Expected response to a valid request</w:t>
      </w:r>
    </w:p>
    <w:p w14:paraId="7028E0EA" w14:textId="77777777" w:rsidR="00234841" w:rsidRPr="00533C32" w:rsidRDefault="00234841" w:rsidP="00234841">
      <w:pPr>
        <w:pStyle w:val="PL"/>
      </w:pPr>
      <w:r w:rsidRPr="00533C32">
        <w:t xml:space="preserve">          content:</w:t>
      </w:r>
    </w:p>
    <w:p w14:paraId="6B495E67" w14:textId="77777777" w:rsidR="00234841" w:rsidRPr="00533C32" w:rsidRDefault="00234841" w:rsidP="00234841">
      <w:pPr>
        <w:pStyle w:val="PL"/>
      </w:pPr>
      <w:r w:rsidRPr="00533C32">
        <w:t xml:space="preserve">            application/json:</w:t>
      </w:r>
    </w:p>
    <w:p w14:paraId="78B776BF" w14:textId="77777777" w:rsidR="00234841" w:rsidRPr="00533C32" w:rsidRDefault="00234841" w:rsidP="00234841">
      <w:pPr>
        <w:pStyle w:val="PL"/>
      </w:pPr>
      <w:r w:rsidRPr="00533C32">
        <w:t xml:space="preserve">              schema:</w:t>
      </w:r>
    </w:p>
    <w:p w14:paraId="31537BCB" w14:textId="77777777" w:rsidR="00234841" w:rsidRPr="00533C32" w:rsidRDefault="00234841" w:rsidP="00234841">
      <w:pPr>
        <w:pStyle w:val="PL"/>
      </w:pPr>
      <w:r w:rsidRPr="00533C32">
        <w:t xml:space="preserve">                items:</w:t>
      </w:r>
    </w:p>
    <w:p w14:paraId="6AC0DEB4" w14:textId="77777777" w:rsidR="00234841" w:rsidRDefault="00234841" w:rsidP="00234841">
      <w:pPr>
        <w:pStyle w:val="PL"/>
        <w:rPr>
          <w:lang w:eastAsia="zh-CN"/>
        </w:rPr>
      </w:pPr>
      <w:r w:rsidRPr="00533C32">
        <w:t xml:space="preserve">                  </w:t>
      </w:r>
      <w:r w:rsidRPr="009B7D5E">
        <w:t>$ref: '#/components/schemas/</w:t>
      </w:r>
      <w:r w:rsidRPr="00533C32">
        <w:t>SdmSubscription</w:t>
      </w:r>
      <w:r w:rsidRPr="009B7D5E">
        <w:t>'</w:t>
      </w:r>
    </w:p>
    <w:p w14:paraId="042C95EE" w14:textId="77777777" w:rsidR="00234841" w:rsidRPr="00533C32" w:rsidRDefault="00234841" w:rsidP="00234841">
      <w:pPr>
        <w:pStyle w:val="PL"/>
      </w:pPr>
      <w:r w:rsidRPr="00533C32">
        <w:t xml:space="preserve">        default:</w:t>
      </w:r>
    </w:p>
    <w:p w14:paraId="3D808C93"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079DB753" w14:textId="77777777" w:rsidR="00234841" w:rsidRDefault="00234841" w:rsidP="00234841">
      <w:pPr>
        <w:pStyle w:val="PL"/>
        <w:rPr>
          <w:lang w:eastAsia="zh-CN"/>
        </w:rPr>
      </w:pPr>
    </w:p>
    <w:p w14:paraId="488EAF69" w14:textId="77777777" w:rsidR="00234841" w:rsidRDefault="00234841" w:rsidP="00234841">
      <w:pPr>
        <w:pStyle w:val="PL"/>
      </w:pPr>
      <w:r>
        <w:t xml:space="preserve">  /subscription-data/{ueId}/context-data/sdm-subscriptions/{subsId}/hss-sdm-subscriptions:</w:t>
      </w:r>
    </w:p>
    <w:p w14:paraId="24EC3B31" w14:textId="77777777" w:rsidR="00234841" w:rsidRDefault="00234841" w:rsidP="00234841">
      <w:pPr>
        <w:pStyle w:val="PL"/>
      </w:pPr>
      <w:r>
        <w:t xml:space="preserve">    put:</w:t>
      </w:r>
    </w:p>
    <w:p w14:paraId="15A79DCC" w14:textId="77777777" w:rsidR="00234841" w:rsidRDefault="00234841" w:rsidP="00234841">
      <w:pPr>
        <w:pStyle w:val="PL"/>
      </w:pPr>
      <w:r>
        <w:t xml:space="preserve">      summary: Create HSS SDM Subscription Info</w:t>
      </w:r>
    </w:p>
    <w:p w14:paraId="5A5D4A2A" w14:textId="77777777" w:rsidR="00234841" w:rsidRDefault="00234841" w:rsidP="00234841">
      <w:pPr>
        <w:pStyle w:val="PL"/>
      </w:pPr>
      <w:r>
        <w:t xml:space="preserve">      operationId: Create HSS SDM Subscriptions</w:t>
      </w:r>
    </w:p>
    <w:p w14:paraId="47F309CB" w14:textId="77777777" w:rsidR="00234841" w:rsidRDefault="00234841" w:rsidP="00234841">
      <w:pPr>
        <w:pStyle w:val="PL"/>
      </w:pPr>
      <w:r>
        <w:t xml:space="preserve">      tags:</w:t>
      </w:r>
    </w:p>
    <w:p w14:paraId="51CB9719" w14:textId="77777777" w:rsidR="00234841" w:rsidRDefault="00234841" w:rsidP="00234841">
      <w:pPr>
        <w:pStyle w:val="PL"/>
        <w:rPr>
          <w:lang w:eastAsia="zh-CN"/>
        </w:rPr>
      </w:pPr>
      <w:r>
        <w:t xml:space="preserve">        - HSS SDM Subscription Info (Document)</w:t>
      </w:r>
    </w:p>
    <w:p w14:paraId="0A707892" w14:textId="77777777" w:rsidR="00234841" w:rsidRDefault="00234841" w:rsidP="00234841">
      <w:pPr>
        <w:pStyle w:val="PL"/>
      </w:pPr>
      <w:r>
        <w:t xml:space="preserve">      parameters:</w:t>
      </w:r>
    </w:p>
    <w:p w14:paraId="17CE2E64" w14:textId="77777777" w:rsidR="00234841" w:rsidRDefault="00234841" w:rsidP="00234841">
      <w:pPr>
        <w:pStyle w:val="PL"/>
      </w:pPr>
      <w:r>
        <w:t xml:space="preserve">        - name: ueId</w:t>
      </w:r>
    </w:p>
    <w:p w14:paraId="5BD67264" w14:textId="77777777" w:rsidR="00234841" w:rsidRDefault="00234841" w:rsidP="00234841">
      <w:pPr>
        <w:pStyle w:val="PL"/>
      </w:pPr>
      <w:r>
        <w:t xml:space="preserve">          in: path</w:t>
      </w:r>
    </w:p>
    <w:p w14:paraId="4CEF4BC8" w14:textId="77777777" w:rsidR="00234841" w:rsidRDefault="00234841" w:rsidP="00234841">
      <w:pPr>
        <w:pStyle w:val="PL"/>
      </w:pPr>
      <w:r>
        <w:t xml:space="preserve">          required: true</w:t>
      </w:r>
    </w:p>
    <w:p w14:paraId="133B0F40" w14:textId="77777777" w:rsidR="00234841" w:rsidRDefault="00234841" w:rsidP="00234841">
      <w:pPr>
        <w:pStyle w:val="PL"/>
      </w:pPr>
      <w:r>
        <w:t xml:space="preserve">          schema:</w:t>
      </w:r>
    </w:p>
    <w:p w14:paraId="5BC4CAB0" w14:textId="77777777" w:rsidR="00234841" w:rsidRDefault="00234841" w:rsidP="00234841">
      <w:pPr>
        <w:pStyle w:val="PL"/>
      </w:pPr>
      <w:r>
        <w:t xml:space="preserve">            $ref: 'TS29571_CommonData.yaml#/components/schemas/VarUeId'</w:t>
      </w:r>
    </w:p>
    <w:p w14:paraId="27A0A3DF" w14:textId="77777777" w:rsidR="00234841" w:rsidRDefault="00234841" w:rsidP="00234841">
      <w:pPr>
        <w:pStyle w:val="PL"/>
      </w:pPr>
      <w:r>
        <w:t xml:space="preserve">        - name: subsId</w:t>
      </w:r>
    </w:p>
    <w:p w14:paraId="58BB64FF" w14:textId="77777777" w:rsidR="00234841" w:rsidRDefault="00234841" w:rsidP="00234841">
      <w:pPr>
        <w:pStyle w:val="PL"/>
      </w:pPr>
      <w:r>
        <w:t xml:space="preserve">          in: path</w:t>
      </w:r>
    </w:p>
    <w:p w14:paraId="281E7350" w14:textId="77777777" w:rsidR="00234841" w:rsidRDefault="00234841" w:rsidP="00234841">
      <w:pPr>
        <w:pStyle w:val="PL"/>
      </w:pPr>
      <w:r>
        <w:t xml:space="preserve">          required: true</w:t>
      </w:r>
    </w:p>
    <w:p w14:paraId="333A9463" w14:textId="77777777" w:rsidR="00234841" w:rsidRDefault="00234841" w:rsidP="00234841">
      <w:pPr>
        <w:pStyle w:val="PL"/>
      </w:pPr>
      <w:r>
        <w:t xml:space="preserve">          schema:</w:t>
      </w:r>
    </w:p>
    <w:p w14:paraId="695B6903" w14:textId="77777777" w:rsidR="00234841" w:rsidRDefault="00234841" w:rsidP="00234841">
      <w:pPr>
        <w:pStyle w:val="PL"/>
      </w:pPr>
      <w:r>
        <w:t xml:space="preserve">            type: string</w:t>
      </w:r>
    </w:p>
    <w:p w14:paraId="72D88A21" w14:textId="77777777" w:rsidR="00234841" w:rsidRDefault="00234841" w:rsidP="00234841">
      <w:pPr>
        <w:pStyle w:val="PL"/>
      </w:pPr>
      <w:r>
        <w:t xml:space="preserve">      requestBody:</w:t>
      </w:r>
    </w:p>
    <w:p w14:paraId="7837FF5C" w14:textId="77777777" w:rsidR="00234841" w:rsidRDefault="00234841" w:rsidP="00234841">
      <w:pPr>
        <w:pStyle w:val="PL"/>
      </w:pPr>
      <w:r>
        <w:t xml:space="preserve">        content:</w:t>
      </w:r>
    </w:p>
    <w:p w14:paraId="174C5181" w14:textId="77777777" w:rsidR="00234841" w:rsidRDefault="00234841" w:rsidP="00234841">
      <w:pPr>
        <w:pStyle w:val="PL"/>
      </w:pPr>
      <w:r>
        <w:t xml:space="preserve">          application/json:</w:t>
      </w:r>
    </w:p>
    <w:p w14:paraId="65DF76B0" w14:textId="77777777" w:rsidR="00234841" w:rsidRDefault="00234841" w:rsidP="00234841">
      <w:pPr>
        <w:pStyle w:val="PL"/>
      </w:pPr>
      <w:r>
        <w:t xml:space="preserve">            schema:</w:t>
      </w:r>
    </w:p>
    <w:p w14:paraId="48D919F3" w14:textId="77777777" w:rsidR="00234841" w:rsidRDefault="00234841" w:rsidP="00434F1A">
      <w:pPr>
        <w:pStyle w:val="PL"/>
        <w:outlineLvl w:val="0"/>
      </w:pPr>
      <w:r>
        <w:t xml:space="preserve">              $ref: '#/components/schemas/HssSubscriptionInfo'</w:t>
      </w:r>
    </w:p>
    <w:p w14:paraId="4BC55B37" w14:textId="77777777" w:rsidR="00234841" w:rsidRDefault="00234841" w:rsidP="00234841">
      <w:pPr>
        <w:pStyle w:val="PL"/>
      </w:pPr>
      <w:r>
        <w:t xml:space="preserve">        required: true</w:t>
      </w:r>
    </w:p>
    <w:p w14:paraId="6D4921F2" w14:textId="77777777" w:rsidR="00234841" w:rsidRDefault="00234841" w:rsidP="00234841">
      <w:pPr>
        <w:pStyle w:val="PL"/>
      </w:pPr>
      <w:r>
        <w:t xml:space="preserve">      responses:</w:t>
      </w:r>
    </w:p>
    <w:p w14:paraId="29A8405E" w14:textId="77777777" w:rsidR="00234841" w:rsidRDefault="00234841" w:rsidP="00234841">
      <w:pPr>
        <w:pStyle w:val="PL"/>
      </w:pPr>
      <w:r>
        <w:t xml:space="preserve">        '204':</w:t>
      </w:r>
    </w:p>
    <w:p w14:paraId="36BA2EF0" w14:textId="77777777" w:rsidR="00234841" w:rsidRDefault="00234841" w:rsidP="00234841">
      <w:pPr>
        <w:pStyle w:val="PL"/>
      </w:pPr>
      <w:r>
        <w:t xml:space="preserve">          description: Upon success, an empty response body shall be returned</w:t>
      </w:r>
    </w:p>
    <w:p w14:paraId="1FA79065" w14:textId="77777777" w:rsidR="00234841" w:rsidRDefault="00234841" w:rsidP="00234841">
      <w:pPr>
        <w:pStyle w:val="PL"/>
        <w:rPr>
          <w:lang w:eastAsia="zh-CN"/>
        </w:rPr>
      </w:pPr>
      <w:r>
        <w:t xml:space="preserve">        default:</w:t>
      </w:r>
    </w:p>
    <w:p w14:paraId="7A5B390C" w14:textId="77777777" w:rsidR="00234841" w:rsidRDefault="00234841" w:rsidP="00434F1A">
      <w:pPr>
        <w:pStyle w:val="PL"/>
        <w:outlineLvl w:val="0"/>
        <w:rPr>
          <w:lang w:eastAsia="zh-CN"/>
        </w:rPr>
      </w:pPr>
      <w:r>
        <w:t xml:space="preserve">          $ref: 'TS29571_CommonData.yaml#/components/responses/default'</w:t>
      </w:r>
    </w:p>
    <w:p w14:paraId="18A870B5" w14:textId="77777777" w:rsidR="00234841" w:rsidRDefault="00234841" w:rsidP="00234841">
      <w:pPr>
        <w:pStyle w:val="PL"/>
      </w:pPr>
      <w:r>
        <w:t xml:space="preserve">    delete:</w:t>
      </w:r>
    </w:p>
    <w:p w14:paraId="10F8803C" w14:textId="77777777" w:rsidR="00234841" w:rsidRDefault="00234841" w:rsidP="00234841">
      <w:pPr>
        <w:pStyle w:val="PL"/>
      </w:pPr>
      <w:r>
        <w:t xml:space="preserve">      summary: Delete HSS SDM Subscription Info</w:t>
      </w:r>
    </w:p>
    <w:p w14:paraId="285C4548" w14:textId="77777777" w:rsidR="00234841" w:rsidRDefault="00234841" w:rsidP="00234841">
      <w:pPr>
        <w:pStyle w:val="PL"/>
      </w:pPr>
      <w:r>
        <w:t xml:space="preserve">      operationId: RemoveHssSDMSubscriptionsInfo</w:t>
      </w:r>
    </w:p>
    <w:p w14:paraId="76DA9992" w14:textId="77777777" w:rsidR="00234841" w:rsidRDefault="00234841" w:rsidP="00234841">
      <w:pPr>
        <w:pStyle w:val="PL"/>
      </w:pPr>
      <w:r>
        <w:t xml:space="preserve">      tags:</w:t>
      </w:r>
    </w:p>
    <w:p w14:paraId="3B425BA4" w14:textId="77777777" w:rsidR="00234841" w:rsidRDefault="00234841" w:rsidP="00234841">
      <w:pPr>
        <w:pStyle w:val="PL"/>
        <w:rPr>
          <w:lang w:eastAsia="zh-CN"/>
        </w:rPr>
      </w:pPr>
      <w:r>
        <w:t xml:space="preserve">        - HSS SDM Subscription Info (Document)</w:t>
      </w:r>
    </w:p>
    <w:p w14:paraId="7BC2881A" w14:textId="77777777" w:rsidR="00234841" w:rsidRDefault="00234841" w:rsidP="00234841">
      <w:pPr>
        <w:pStyle w:val="PL"/>
      </w:pPr>
      <w:r>
        <w:lastRenderedPageBreak/>
        <w:t xml:space="preserve">      parameters:</w:t>
      </w:r>
    </w:p>
    <w:p w14:paraId="70EC525E" w14:textId="77777777" w:rsidR="00234841" w:rsidRDefault="00234841" w:rsidP="00234841">
      <w:pPr>
        <w:pStyle w:val="PL"/>
      </w:pPr>
      <w:r>
        <w:t xml:space="preserve">        - name: ueId</w:t>
      </w:r>
    </w:p>
    <w:p w14:paraId="3520C2FB" w14:textId="77777777" w:rsidR="00234841" w:rsidRDefault="00234841" w:rsidP="00234841">
      <w:pPr>
        <w:pStyle w:val="PL"/>
      </w:pPr>
      <w:r>
        <w:t xml:space="preserve">          in: path</w:t>
      </w:r>
    </w:p>
    <w:p w14:paraId="44E4E123" w14:textId="77777777" w:rsidR="00234841" w:rsidRDefault="00234841" w:rsidP="00234841">
      <w:pPr>
        <w:pStyle w:val="PL"/>
      </w:pPr>
      <w:r>
        <w:t xml:space="preserve">          required: true</w:t>
      </w:r>
    </w:p>
    <w:p w14:paraId="1B9DE045" w14:textId="77777777" w:rsidR="00234841" w:rsidRDefault="00234841" w:rsidP="00234841">
      <w:pPr>
        <w:pStyle w:val="PL"/>
      </w:pPr>
      <w:r>
        <w:t xml:space="preserve">          schema:</w:t>
      </w:r>
    </w:p>
    <w:p w14:paraId="12B187C4" w14:textId="77777777" w:rsidR="00234841" w:rsidRDefault="00234841" w:rsidP="00234841">
      <w:pPr>
        <w:pStyle w:val="PL"/>
      </w:pPr>
      <w:r>
        <w:t xml:space="preserve">            $ref: 'TS29571_CommonData.yaml#/components/schemas/VarUeId'</w:t>
      </w:r>
    </w:p>
    <w:p w14:paraId="3FB235BB" w14:textId="77777777" w:rsidR="00234841" w:rsidRDefault="00234841" w:rsidP="00234841">
      <w:pPr>
        <w:pStyle w:val="PL"/>
      </w:pPr>
      <w:r>
        <w:t xml:space="preserve">        - name: subsId</w:t>
      </w:r>
    </w:p>
    <w:p w14:paraId="32C4245F" w14:textId="77777777" w:rsidR="00234841" w:rsidRDefault="00234841" w:rsidP="00234841">
      <w:pPr>
        <w:pStyle w:val="PL"/>
      </w:pPr>
      <w:r>
        <w:t xml:space="preserve">          in: path</w:t>
      </w:r>
    </w:p>
    <w:p w14:paraId="29B41765" w14:textId="77777777" w:rsidR="00234841" w:rsidRDefault="00234841" w:rsidP="00234841">
      <w:pPr>
        <w:pStyle w:val="PL"/>
      </w:pPr>
      <w:r>
        <w:t xml:space="preserve">          required: true</w:t>
      </w:r>
    </w:p>
    <w:p w14:paraId="7CF25115" w14:textId="77777777" w:rsidR="00234841" w:rsidRDefault="00234841" w:rsidP="00234841">
      <w:pPr>
        <w:pStyle w:val="PL"/>
      </w:pPr>
      <w:r>
        <w:t xml:space="preserve">          schema:</w:t>
      </w:r>
    </w:p>
    <w:p w14:paraId="771D9932" w14:textId="77777777" w:rsidR="00234841" w:rsidRDefault="00234841" w:rsidP="00234841">
      <w:pPr>
        <w:pStyle w:val="PL"/>
      </w:pPr>
      <w:r>
        <w:t xml:space="preserve">            type: string</w:t>
      </w:r>
    </w:p>
    <w:p w14:paraId="458B1C0F" w14:textId="77777777" w:rsidR="00234841" w:rsidRDefault="00234841" w:rsidP="00234841">
      <w:pPr>
        <w:pStyle w:val="PL"/>
      </w:pPr>
      <w:r>
        <w:t xml:space="preserve">      responses:</w:t>
      </w:r>
    </w:p>
    <w:p w14:paraId="04C03FE6" w14:textId="77777777" w:rsidR="00234841" w:rsidRDefault="00234841" w:rsidP="00234841">
      <w:pPr>
        <w:pStyle w:val="PL"/>
      </w:pPr>
      <w:r>
        <w:t xml:space="preserve">        '204':</w:t>
      </w:r>
    </w:p>
    <w:p w14:paraId="5E6002DD" w14:textId="77777777" w:rsidR="00234841" w:rsidRDefault="00234841" w:rsidP="00234841">
      <w:pPr>
        <w:pStyle w:val="PL"/>
        <w:rPr>
          <w:lang w:eastAsia="zh-CN"/>
        </w:rPr>
      </w:pPr>
      <w:r>
        <w:t xml:space="preserve">          description: Expected response to a successful subscription removal</w:t>
      </w:r>
    </w:p>
    <w:p w14:paraId="245ACDDA" w14:textId="77777777" w:rsidR="00234841" w:rsidRDefault="00234841" w:rsidP="00234841">
      <w:pPr>
        <w:pStyle w:val="PL"/>
      </w:pPr>
      <w:r>
        <w:t xml:space="preserve">        default:</w:t>
      </w:r>
    </w:p>
    <w:p w14:paraId="4A97D772" w14:textId="77777777" w:rsidR="00234841" w:rsidRDefault="00234841" w:rsidP="00434F1A">
      <w:pPr>
        <w:pStyle w:val="PL"/>
        <w:outlineLvl w:val="0"/>
        <w:rPr>
          <w:lang w:eastAsia="zh-CN"/>
        </w:rPr>
      </w:pPr>
      <w:r>
        <w:t xml:space="preserve">          $ref: 'TS29571_CommonData.yaml#/components/responses/default'</w:t>
      </w:r>
    </w:p>
    <w:p w14:paraId="3E31138B" w14:textId="77777777" w:rsidR="00234841" w:rsidRDefault="00234841" w:rsidP="00234841">
      <w:pPr>
        <w:pStyle w:val="PL"/>
      </w:pPr>
      <w:r>
        <w:t xml:space="preserve">    patch:</w:t>
      </w:r>
    </w:p>
    <w:p w14:paraId="7BC7A13F" w14:textId="77777777" w:rsidR="00234841" w:rsidRDefault="00234841" w:rsidP="00234841">
      <w:pPr>
        <w:pStyle w:val="PL"/>
        <w:rPr>
          <w:lang w:eastAsia="zh-CN"/>
        </w:rPr>
      </w:pPr>
      <w:r>
        <w:t xml:space="preserve">      summary: Modify HSS SDM Subscription Info</w:t>
      </w:r>
    </w:p>
    <w:p w14:paraId="3481E15A" w14:textId="77777777" w:rsidR="00234841" w:rsidRDefault="00234841" w:rsidP="00234841">
      <w:pPr>
        <w:pStyle w:val="PL"/>
      </w:pPr>
      <w:r>
        <w:t xml:space="preserve">      operationId: ModifyHssSDMSubscriptionInfo</w:t>
      </w:r>
    </w:p>
    <w:p w14:paraId="75AF1016" w14:textId="77777777" w:rsidR="00234841" w:rsidRDefault="00234841" w:rsidP="00234841">
      <w:pPr>
        <w:pStyle w:val="PL"/>
      </w:pPr>
      <w:r>
        <w:t xml:space="preserve">      tags:</w:t>
      </w:r>
    </w:p>
    <w:p w14:paraId="58090664" w14:textId="77777777" w:rsidR="00234841" w:rsidRDefault="00234841" w:rsidP="00234841">
      <w:pPr>
        <w:pStyle w:val="PL"/>
        <w:rPr>
          <w:lang w:eastAsia="zh-CN"/>
        </w:rPr>
      </w:pPr>
      <w:r>
        <w:t xml:space="preserve">        - HSS SDM Subscription Info (Document)</w:t>
      </w:r>
    </w:p>
    <w:p w14:paraId="6D470178" w14:textId="77777777" w:rsidR="00234841" w:rsidRDefault="00234841" w:rsidP="00234841">
      <w:pPr>
        <w:pStyle w:val="PL"/>
      </w:pPr>
      <w:r>
        <w:t xml:space="preserve">      parameters:</w:t>
      </w:r>
    </w:p>
    <w:p w14:paraId="58103BF3" w14:textId="77777777" w:rsidR="00234841" w:rsidRDefault="00234841" w:rsidP="00234841">
      <w:pPr>
        <w:pStyle w:val="PL"/>
      </w:pPr>
      <w:r>
        <w:t xml:space="preserve">        - name: ueId</w:t>
      </w:r>
    </w:p>
    <w:p w14:paraId="01D8ADBA" w14:textId="77777777" w:rsidR="00234841" w:rsidRDefault="00234841" w:rsidP="00234841">
      <w:pPr>
        <w:pStyle w:val="PL"/>
      </w:pPr>
      <w:r>
        <w:t xml:space="preserve">          in: path</w:t>
      </w:r>
    </w:p>
    <w:p w14:paraId="708D60E1" w14:textId="77777777" w:rsidR="00234841" w:rsidRDefault="00234841" w:rsidP="00234841">
      <w:pPr>
        <w:pStyle w:val="PL"/>
      </w:pPr>
      <w:r>
        <w:t xml:space="preserve">          required: true</w:t>
      </w:r>
    </w:p>
    <w:p w14:paraId="7ACA8D4D" w14:textId="77777777" w:rsidR="00234841" w:rsidRDefault="00234841" w:rsidP="00234841">
      <w:pPr>
        <w:pStyle w:val="PL"/>
      </w:pPr>
      <w:r>
        <w:t xml:space="preserve">          schema:</w:t>
      </w:r>
    </w:p>
    <w:p w14:paraId="479BB397" w14:textId="77777777" w:rsidR="00234841" w:rsidRDefault="00234841" w:rsidP="00234841">
      <w:pPr>
        <w:pStyle w:val="PL"/>
      </w:pPr>
      <w:r>
        <w:t xml:space="preserve">            $ref: 'TS29571_CommonData.yaml#/components/schemas/VarUeId'</w:t>
      </w:r>
    </w:p>
    <w:p w14:paraId="3B4581FF" w14:textId="77777777" w:rsidR="00234841" w:rsidRDefault="00234841" w:rsidP="00234841">
      <w:pPr>
        <w:pStyle w:val="PL"/>
      </w:pPr>
      <w:r>
        <w:t xml:space="preserve">        - name: subsId</w:t>
      </w:r>
    </w:p>
    <w:p w14:paraId="7498DAD1" w14:textId="77777777" w:rsidR="00234841" w:rsidRDefault="00234841" w:rsidP="00234841">
      <w:pPr>
        <w:pStyle w:val="PL"/>
      </w:pPr>
      <w:r>
        <w:t xml:space="preserve">          in: path</w:t>
      </w:r>
    </w:p>
    <w:p w14:paraId="270F7332" w14:textId="77777777" w:rsidR="00234841" w:rsidRDefault="00234841" w:rsidP="00234841">
      <w:pPr>
        <w:pStyle w:val="PL"/>
      </w:pPr>
      <w:r>
        <w:t xml:space="preserve">          required: true</w:t>
      </w:r>
    </w:p>
    <w:p w14:paraId="16C314F7" w14:textId="77777777" w:rsidR="00234841" w:rsidRDefault="00234841" w:rsidP="00234841">
      <w:pPr>
        <w:pStyle w:val="PL"/>
      </w:pPr>
      <w:r>
        <w:t xml:space="preserve">          schema:</w:t>
      </w:r>
    </w:p>
    <w:p w14:paraId="55080C5D" w14:textId="77777777" w:rsidR="00234841" w:rsidRDefault="00234841" w:rsidP="00234841">
      <w:pPr>
        <w:pStyle w:val="PL"/>
        <w:rPr>
          <w:lang w:eastAsia="zh-CN"/>
        </w:rPr>
      </w:pPr>
      <w:r>
        <w:t xml:space="preserve">            type: string</w:t>
      </w:r>
    </w:p>
    <w:p w14:paraId="30CF3450" w14:textId="77777777" w:rsidR="00234841" w:rsidRDefault="00234841" w:rsidP="00234841">
      <w:pPr>
        <w:pStyle w:val="PL"/>
      </w:pPr>
      <w:r>
        <w:t xml:space="preserve">        - name: supported-features</w:t>
      </w:r>
    </w:p>
    <w:p w14:paraId="1816A374" w14:textId="77777777" w:rsidR="00234841" w:rsidRDefault="00234841" w:rsidP="00234841">
      <w:pPr>
        <w:pStyle w:val="PL"/>
      </w:pPr>
      <w:r>
        <w:t xml:space="preserve">          in: query</w:t>
      </w:r>
    </w:p>
    <w:p w14:paraId="37894A12" w14:textId="77777777" w:rsidR="00234841" w:rsidRDefault="00234841" w:rsidP="00234841">
      <w:pPr>
        <w:pStyle w:val="PL"/>
      </w:pPr>
      <w:r>
        <w:t xml:space="preserve">          description: Features required to be supported by the target NF</w:t>
      </w:r>
    </w:p>
    <w:p w14:paraId="28EB5F78" w14:textId="77777777" w:rsidR="00234841" w:rsidRDefault="00234841" w:rsidP="00234841">
      <w:pPr>
        <w:pStyle w:val="PL"/>
      </w:pPr>
      <w:r>
        <w:t xml:space="preserve">          schema:</w:t>
      </w:r>
    </w:p>
    <w:p w14:paraId="68BA4AA5" w14:textId="77777777" w:rsidR="00234841" w:rsidRDefault="00234841" w:rsidP="00234841">
      <w:pPr>
        <w:pStyle w:val="PL"/>
        <w:rPr>
          <w:lang w:eastAsia="zh-CN"/>
        </w:rPr>
      </w:pPr>
      <w:r>
        <w:t xml:space="preserve">            $ref: 'TS29571_CommonData.yaml#/components/schemas/SupportedFeatures'</w:t>
      </w:r>
    </w:p>
    <w:p w14:paraId="4DCE83CB" w14:textId="77777777" w:rsidR="00234841" w:rsidRDefault="00234841" w:rsidP="00234841">
      <w:pPr>
        <w:pStyle w:val="PL"/>
        <w:rPr>
          <w:lang w:eastAsia="zh-CN"/>
        </w:rPr>
      </w:pPr>
      <w:r>
        <w:t xml:space="preserve">      requestBody:</w:t>
      </w:r>
    </w:p>
    <w:p w14:paraId="06A2D326" w14:textId="77777777" w:rsidR="00234841" w:rsidRDefault="00234841" w:rsidP="00234841">
      <w:pPr>
        <w:pStyle w:val="PL"/>
      </w:pPr>
      <w:r>
        <w:t xml:space="preserve">        content:</w:t>
      </w:r>
    </w:p>
    <w:p w14:paraId="2F8B0876" w14:textId="77777777" w:rsidR="00234841" w:rsidRDefault="00234841" w:rsidP="00234841">
      <w:pPr>
        <w:pStyle w:val="PL"/>
      </w:pPr>
      <w:r>
        <w:t xml:space="preserve">          application/json-patch+json:</w:t>
      </w:r>
    </w:p>
    <w:p w14:paraId="03D05E6D" w14:textId="77777777" w:rsidR="00234841" w:rsidRDefault="00234841" w:rsidP="00234841">
      <w:pPr>
        <w:pStyle w:val="PL"/>
      </w:pPr>
      <w:r>
        <w:t xml:space="preserve">            schema:</w:t>
      </w:r>
    </w:p>
    <w:p w14:paraId="6BC340FB" w14:textId="77777777" w:rsidR="00234841" w:rsidRDefault="00234841" w:rsidP="00234841">
      <w:pPr>
        <w:pStyle w:val="PL"/>
      </w:pPr>
      <w:r>
        <w:t xml:space="preserve">              type: array</w:t>
      </w:r>
    </w:p>
    <w:p w14:paraId="3CA0BEAA" w14:textId="77777777" w:rsidR="00234841" w:rsidRDefault="00234841" w:rsidP="00234841">
      <w:pPr>
        <w:pStyle w:val="PL"/>
      </w:pPr>
      <w:r>
        <w:t xml:space="preserve">              items:</w:t>
      </w:r>
    </w:p>
    <w:p w14:paraId="7DBF65BB" w14:textId="77777777" w:rsidR="00234841" w:rsidRDefault="00234841" w:rsidP="00234841">
      <w:pPr>
        <w:pStyle w:val="PL"/>
      </w:pPr>
      <w:r>
        <w:t xml:space="preserve">                $ref: 'TS29571_CommonData.yaml#/components/schemas/PatchItem'</w:t>
      </w:r>
    </w:p>
    <w:p w14:paraId="32AEBF4E" w14:textId="77777777" w:rsidR="00234841" w:rsidRDefault="00234841" w:rsidP="00234841">
      <w:pPr>
        <w:pStyle w:val="PL"/>
      </w:pPr>
      <w:r>
        <w:t xml:space="preserve">        required: true</w:t>
      </w:r>
    </w:p>
    <w:p w14:paraId="74EDDD4A" w14:textId="77777777" w:rsidR="00234841" w:rsidRDefault="00234841" w:rsidP="00234841">
      <w:pPr>
        <w:pStyle w:val="PL"/>
      </w:pPr>
      <w:r>
        <w:t xml:space="preserve">      responses:</w:t>
      </w:r>
    </w:p>
    <w:p w14:paraId="644F446F" w14:textId="77777777" w:rsidR="00234841" w:rsidRDefault="00234841" w:rsidP="00234841">
      <w:pPr>
        <w:pStyle w:val="PL"/>
      </w:pPr>
      <w:r>
        <w:lastRenderedPageBreak/>
        <w:t xml:space="preserve">        '204':</w:t>
      </w:r>
    </w:p>
    <w:p w14:paraId="50014D89" w14:textId="77777777" w:rsidR="00234841" w:rsidRDefault="00234841" w:rsidP="00234841">
      <w:pPr>
        <w:pStyle w:val="PL"/>
      </w:pPr>
      <w:r>
        <w:t xml:space="preserve">          description: Expected response to a valid request</w:t>
      </w:r>
    </w:p>
    <w:p w14:paraId="5D085A3C" w14:textId="77777777" w:rsidR="00234841" w:rsidRDefault="00234841" w:rsidP="00234841">
      <w:pPr>
        <w:pStyle w:val="PL"/>
        <w:rPr>
          <w:lang w:eastAsia="zh-CN"/>
        </w:rPr>
      </w:pPr>
      <w:r>
        <w:rPr>
          <w:lang w:eastAsia="zh-CN"/>
        </w:rPr>
        <w:t xml:space="preserve">        '200':</w:t>
      </w:r>
    </w:p>
    <w:p w14:paraId="247A84FE" w14:textId="77777777" w:rsidR="00234841" w:rsidRDefault="00234841" w:rsidP="00234841">
      <w:pPr>
        <w:pStyle w:val="PL"/>
      </w:pPr>
      <w:r>
        <w:t xml:space="preserve">          description: Expected response to a valid request</w:t>
      </w:r>
    </w:p>
    <w:p w14:paraId="0B4CCBE9" w14:textId="77777777" w:rsidR="00234841" w:rsidRDefault="00234841" w:rsidP="00234841">
      <w:pPr>
        <w:pStyle w:val="PL"/>
      </w:pPr>
      <w:r>
        <w:t xml:space="preserve">          content:</w:t>
      </w:r>
    </w:p>
    <w:p w14:paraId="1C374FA3" w14:textId="77777777" w:rsidR="00234841" w:rsidRDefault="00234841" w:rsidP="00234841">
      <w:pPr>
        <w:pStyle w:val="PL"/>
      </w:pPr>
      <w:r>
        <w:t xml:space="preserve">            application/json:</w:t>
      </w:r>
    </w:p>
    <w:p w14:paraId="10F6D737" w14:textId="77777777" w:rsidR="00234841" w:rsidRDefault="00234841" w:rsidP="00234841">
      <w:pPr>
        <w:pStyle w:val="PL"/>
      </w:pPr>
      <w:r>
        <w:t xml:space="preserve">              schema:</w:t>
      </w:r>
    </w:p>
    <w:p w14:paraId="68AB18E4" w14:textId="77777777" w:rsidR="00234841" w:rsidRDefault="00234841" w:rsidP="00234841">
      <w:pPr>
        <w:pStyle w:val="PL"/>
        <w:rPr>
          <w:lang w:eastAsia="zh-CN"/>
        </w:rPr>
      </w:pPr>
      <w:r>
        <w:t xml:space="preserve">                $ref: 'TS29571_CommonData.yaml#/components/schemas/</w:t>
      </w:r>
      <w:r>
        <w:rPr>
          <w:lang w:eastAsia="zh-CN"/>
        </w:rPr>
        <w:t>PatchResult</w:t>
      </w:r>
      <w:r>
        <w:t>'</w:t>
      </w:r>
    </w:p>
    <w:p w14:paraId="06E6E0B6" w14:textId="77777777" w:rsidR="00234841" w:rsidRDefault="00234841" w:rsidP="00234841">
      <w:pPr>
        <w:pStyle w:val="PL"/>
      </w:pPr>
      <w:r>
        <w:t xml:space="preserve">        '403':</w:t>
      </w:r>
    </w:p>
    <w:p w14:paraId="62475F96" w14:textId="77777777" w:rsidR="00234841" w:rsidRDefault="00234841" w:rsidP="00234841">
      <w:pPr>
        <w:pStyle w:val="PL"/>
      </w:pPr>
      <w:r>
        <w:t xml:space="preserve">          description: modification is rejected</w:t>
      </w:r>
    </w:p>
    <w:p w14:paraId="672AE38B" w14:textId="77777777" w:rsidR="00234841" w:rsidRDefault="00234841" w:rsidP="00234841">
      <w:pPr>
        <w:pStyle w:val="PL"/>
      </w:pPr>
      <w:r>
        <w:t xml:space="preserve">          content:</w:t>
      </w:r>
    </w:p>
    <w:p w14:paraId="73683478" w14:textId="77777777" w:rsidR="00234841" w:rsidRDefault="00234841" w:rsidP="00234841">
      <w:pPr>
        <w:pStyle w:val="PL"/>
      </w:pPr>
      <w:r>
        <w:t xml:space="preserve">            application/problem+json:</w:t>
      </w:r>
    </w:p>
    <w:p w14:paraId="7FB1CBC9" w14:textId="77777777" w:rsidR="00234841" w:rsidRDefault="00234841" w:rsidP="00234841">
      <w:pPr>
        <w:pStyle w:val="PL"/>
      </w:pPr>
      <w:r>
        <w:t xml:space="preserve">              schema:</w:t>
      </w:r>
    </w:p>
    <w:p w14:paraId="62E3E94F" w14:textId="77777777" w:rsidR="00234841" w:rsidRDefault="00234841" w:rsidP="00234841">
      <w:pPr>
        <w:pStyle w:val="PL"/>
      </w:pPr>
      <w:r>
        <w:t xml:space="preserve">                $ref: 'TS29571_CommonData.yaml#/components/schemas/ProblemDetails'</w:t>
      </w:r>
    </w:p>
    <w:p w14:paraId="5C7A6F50" w14:textId="77777777" w:rsidR="00234841" w:rsidRDefault="00234841" w:rsidP="00234841">
      <w:pPr>
        <w:pStyle w:val="PL"/>
        <w:rPr>
          <w:lang w:eastAsia="zh-CN"/>
        </w:rPr>
      </w:pPr>
      <w:r>
        <w:t xml:space="preserve">        default:</w:t>
      </w:r>
    </w:p>
    <w:p w14:paraId="600D3451" w14:textId="77777777" w:rsidR="00234841" w:rsidRDefault="00234841" w:rsidP="00434F1A">
      <w:pPr>
        <w:pStyle w:val="PL"/>
        <w:outlineLvl w:val="0"/>
        <w:rPr>
          <w:lang w:eastAsia="zh-CN"/>
        </w:rPr>
      </w:pPr>
      <w:r>
        <w:t xml:space="preserve">          $ref: 'TS29571_CommonData.yaml#/components/responses/default'</w:t>
      </w:r>
    </w:p>
    <w:p w14:paraId="759CE29C" w14:textId="77777777" w:rsidR="00234841" w:rsidRDefault="00234841" w:rsidP="00234841">
      <w:pPr>
        <w:pStyle w:val="PL"/>
      </w:pPr>
      <w:r>
        <w:t xml:space="preserve">    get:</w:t>
      </w:r>
    </w:p>
    <w:p w14:paraId="1EAE7D0D" w14:textId="77777777" w:rsidR="00234841" w:rsidRDefault="00234841" w:rsidP="00234841">
      <w:pPr>
        <w:pStyle w:val="PL"/>
      </w:pPr>
      <w:r>
        <w:t xml:space="preserve">      summary: Retrieve HSS SDM Subscription Info</w:t>
      </w:r>
    </w:p>
    <w:p w14:paraId="2700114C" w14:textId="77777777" w:rsidR="00234841" w:rsidRDefault="00234841" w:rsidP="00234841">
      <w:pPr>
        <w:pStyle w:val="PL"/>
      </w:pPr>
      <w:r>
        <w:t xml:space="preserve">      operationId: GetHssSDMSubscriptionInfo</w:t>
      </w:r>
    </w:p>
    <w:p w14:paraId="48A46594" w14:textId="77777777" w:rsidR="00234841" w:rsidRDefault="00234841" w:rsidP="00234841">
      <w:pPr>
        <w:pStyle w:val="PL"/>
      </w:pPr>
      <w:r>
        <w:t xml:space="preserve">      tags:</w:t>
      </w:r>
    </w:p>
    <w:p w14:paraId="65D9B7DA" w14:textId="77777777" w:rsidR="00234841" w:rsidRDefault="00234841" w:rsidP="00234841">
      <w:pPr>
        <w:pStyle w:val="PL"/>
        <w:rPr>
          <w:lang w:eastAsia="zh-CN"/>
        </w:rPr>
      </w:pPr>
      <w:r>
        <w:t xml:space="preserve">        - HSS SDM Subscription Info (Document)</w:t>
      </w:r>
    </w:p>
    <w:p w14:paraId="6C6F2545" w14:textId="77777777" w:rsidR="00234841" w:rsidRDefault="00234841" w:rsidP="00234841">
      <w:pPr>
        <w:pStyle w:val="PL"/>
      </w:pPr>
      <w:r>
        <w:t xml:space="preserve">      parameters:</w:t>
      </w:r>
    </w:p>
    <w:p w14:paraId="7EF5CAAA" w14:textId="77777777" w:rsidR="00234841" w:rsidRDefault="00234841" w:rsidP="00234841">
      <w:pPr>
        <w:pStyle w:val="PL"/>
      </w:pPr>
      <w:r>
        <w:t xml:space="preserve">        - name: ueId</w:t>
      </w:r>
    </w:p>
    <w:p w14:paraId="366CCCAD" w14:textId="77777777" w:rsidR="00234841" w:rsidRDefault="00234841" w:rsidP="00234841">
      <w:pPr>
        <w:pStyle w:val="PL"/>
      </w:pPr>
      <w:r>
        <w:t xml:space="preserve">          in: path</w:t>
      </w:r>
    </w:p>
    <w:p w14:paraId="06F4D880" w14:textId="77777777" w:rsidR="00234841" w:rsidRDefault="00234841" w:rsidP="00234841">
      <w:pPr>
        <w:pStyle w:val="PL"/>
      </w:pPr>
      <w:r>
        <w:t xml:space="preserve">          required: true</w:t>
      </w:r>
    </w:p>
    <w:p w14:paraId="7A225D32" w14:textId="77777777" w:rsidR="00234841" w:rsidRDefault="00234841" w:rsidP="00234841">
      <w:pPr>
        <w:pStyle w:val="PL"/>
      </w:pPr>
      <w:r>
        <w:t xml:space="preserve">          schema:</w:t>
      </w:r>
    </w:p>
    <w:p w14:paraId="135E37EF" w14:textId="77777777" w:rsidR="00234841" w:rsidRDefault="00234841" w:rsidP="00234841">
      <w:pPr>
        <w:pStyle w:val="PL"/>
      </w:pPr>
      <w:r>
        <w:t xml:space="preserve">            $ref: 'TS29571_CommonData.yaml#/components/schemas/VarUeId'</w:t>
      </w:r>
    </w:p>
    <w:p w14:paraId="20948D8A" w14:textId="77777777" w:rsidR="00234841" w:rsidRDefault="00234841" w:rsidP="00234841">
      <w:pPr>
        <w:pStyle w:val="PL"/>
      </w:pPr>
      <w:r>
        <w:t xml:space="preserve">        - name: subsId</w:t>
      </w:r>
    </w:p>
    <w:p w14:paraId="7E06A612" w14:textId="77777777" w:rsidR="00234841" w:rsidRDefault="00234841" w:rsidP="00234841">
      <w:pPr>
        <w:pStyle w:val="PL"/>
      </w:pPr>
      <w:r>
        <w:t xml:space="preserve">          in: path</w:t>
      </w:r>
    </w:p>
    <w:p w14:paraId="601DF08E" w14:textId="77777777" w:rsidR="00234841" w:rsidRDefault="00234841" w:rsidP="00234841">
      <w:pPr>
        <w:pStyle w:val="PL"/>
      </w:pPr>
      <w:r>
        <w:t xml:space="preserve">          required: true</w:t>
      </w:r>
    </w:p>
    <w:p w14:paraId="77A266B4" w14:textId="77777777" w:rsidR="00234841" w:rsidRDefault="00234841" w:rsidP="00234841">
      <w:pPr>
        <w:pStyle w:val="PL"/>
      </w:pPr>
      <w:r>
        <w:t xml:space="preserve">          schema:</w:t>
      </w:r>
    </w:p>
    <w:p w14:paraId="2C4AEF8B" w14:textId="77777777" w:rsidR="00234841" w:rsidRDefault="00234841" w:rsidP="00234841">
      <w:pPr>
        <w:pStyle w:val="PL"/>
      </w:pPr>
      <w:r>
        <w:t xml:space="preserve">            type: string</w:t>
      </w:r>
    </w:p>
    <w:p w14:paraId="51D46D8E" w14:textId="77777777" w:rsidR="00234841" w:rsidRDefault="00234841" w:rsidP="00234841">
      <w:pPr>
        <w:pStyle w:val="PL"/>
      </w:pPr>
      <w:r>
        <w:t xml:space="preserve">      responses:</w:t>
      </w:r>
    </w:p>
    <w:p w14:paraId="5D7BB40E" w14:textId="77777777" w:rsidR="00234841" w:rsidRDefault="00234841" w:rsidP="00234841">
      <w:pPr>
        <w:pStyle w:val="PL"/>
      </w:pPr>
      <w:r>
        <w:t xml:space="preserve">        '200':</w:t>
      </w:r>
    </w:p>
    <w:p w14:paraId="6DB76442" w14:textId="77777777" w:rsidR="00234841" w:rsidRDefault="00234841" w:rsidP="00234841">
      <w:pPr>
        <w:pStyle w:val="PL"/>
      </w:pPr>
      <w:r>
        <w:t xml:space="preserve">          description: OK</w:t>
      </w:r>
    </w:p>
    <w:p w14:paraId="2F8E3CC0" w14:textId="77777777" w:rsidR="00234841" w:rsidRDefault="00234841" w:rsidP="00234841">
      <w:pPr>
        <w:pStyle w:val="PL"/>
      </w:pPr>
      <w:r>
        <w:t xml:space="preserve">          content:</w:t>
      </w:r>
    </w:p>
    <w:p w14:paraId="7EBD667E" w14:textId="77777777" w:rsidR="00234841" w:rsidRDefault="00234841" w:rsidP="00234841">
      <w:pPr>
        <w:pStyle w:val="PL"/>
      </w:pPr>
      <w:r>
        <w:t xml:space="preserve">            application/json:</w:t>
      </w:r>
    </w:p>
    <w:p w14:paraId="4311DA52" w14:textId="77777777" w:rsidR="00234841" w:rsidRDefault="00234841" w:rsidP="00234841">
      <w:pPr>
        <w:pStyle w:val="PL"/>
      </w:pPr>
      <w:r>
        <w:t xml:space="preserve">              schema:</w:t>
      </w:r>
    </w:p>
    <w:p w14:paraId="1EF16105" w14:textId="77777777" w:rsidR="00234841" w:rsidRDefault="00234841" w:rsidP="00234841">
      <w:pPr>
        <w:pStyle w:val="PL"/>
      </w:pPr>
      <w:r>
        <w:t xml:space="preserve">                $ref: '#/components/schemas/SmfSubscriptionInfo'</w:t>
      </w:r>
    </w:p>
    <w:p w14:paraId="2D23BF81" w14:textId="77777777" w:rsidR="00234841" w:rsidRDefault="00234841" w:rsidP="00234841">
      <w:pPr>
        <w:pStyle w:val="PL"/>
        <w:rPr>
          <w:lang w:eastAsia="zh-CN"/>
        </w:rPr>
      </w:pPr>
      <w:r>
        <w:t xml:space="preserve">        default:</w:t>
      </w:r>
    </w:p>
    <w:p w14:paraId="4F7684AA" w14:textId="77777777" w:rsidR="00234841" w:rsidRDefault="00234841" w:rsidP="00234841">
      <w:pPr>
        <w:pStyle w:val="PL"/>
      </w:pPr>
      <w:r>
        <w:t xml:space="preserve">          $ref: 'TS29571_CommonData.yaml#/components/responses/default'</w:t>
      </w:r>
    </w:p>
    <w:p w14:paraId="10CC4E92" w14:textId="77777777" w:rsidR="00234841" w:rsidRPr="00533C32" w:rsidRDefault="00234841" w:rsidP="00234841">
      <w:pPr>
        <w:pStyle w:val="PL"/>
        <w:rPr>
          <w:lang w:eastAsia="zh-CN"/>
        </w:rPr>
      </w:pPr>
    </w:p>
    <w:p w14:paraId="08EEDE3B" w14:textId="77777777" w:rsidR="00234841" w:rsidRPr="00533C32" w:rsidRDefault="00234841" w:rsidP="00234841">
      <w:pPr>
        <w:pStyle w:val="PL"/>
      </w:pPr>
      <w:r w:rsidRPr="00533C32">
        <w:t xml:space="preserve">  /subscription-data/shared-data:</w:t>
      </w:r>
    </w:p>
    <w:p w14:paraId="4ED030D5" w14:textId="77777777" w:rsidR="00234841" w:rsidRPr="00533C32" w:rsidRDefault="00234841" w:rsidP="00234841">
      <w:pPr>
        <w:pStyle w:val="PL"/>
      </w:pPr>
      <w:r w:rsidRPr="00533C32">
        <w:t xml:space="preserve">    get:</w:t>
      </w:r>
    </w:p>
    <w:p w14:paraId="23EE4C73" w14:textId="77777777" w:rsidR="00234841" w:rsidRPr="00533C32" w:rsidRDefault="00234841" w:rsidP="00234841">
      <w:pPr>
        <w:pStyle w:val="PL"/>
      </w:pPr>
      <w:r w:rsidRPr="00533C32">
        <w:t xml:space="preserve">      summary: retrieve shared data</w:t>
      </w:r>
    </w:p>
    <w:p w14:paraId="07F78EEE" w14:textId="77777777" w:rsidR="00234841" w:rsidRPr="00533C32" w:rsidRDefault="00234841" w:rsidP="00234841">
      <w:pPr>
        <w:pStyle w:val="PL"/>
      </w:pPr>
      <w:r w:rsidRPr="00533C32">
        <w:t xml:space="preserve">      operationId: GetSharedData</w:t>
      </w:r>
    </w:p>
    <w:p w14:paraId="3F32E7F3" w14:textId="77777777" w:rsidR="00234841" w:rsidRPr="00533C32" w:rsidRDefault="00234841" w:rsidP="00234841">
      <w:pPr>
        <w:pStyle w:val="PL"/>
      </w:pPr>
      <w:r w:rsidRPr="00533C32">
        <w:lastRenderedPageBreak/>
        <w:t xml:space="preserve">      tags:</w:t>
      </w:r>
    </w:p>
    <w:p w14:paraId="1EF9248E" w14:textId="77777777" w:rsidR="00234841" w:rsidRDefault="00234841" w:rsidP="00234841">
      <w:pPr>
        <w:pStyle w:val="PL"/>
        <w:rPr>
          <w:lang w:eastAsia="zh-CN"/>
        </w:rPr>
      </w:pPr>
      <w:r w:rsidRPr="00533C32">
        <w:t xml:space="preserve">        - Retrieval of shared data</w:t>
      </w:r>
    </w:p>
    <w:p w14:paraId="56FC15CE" w14:textId="77777777" w:rsidR="00234841" w:rsidRDefault="00234841" w:rsidP="00234841">
      <w:pPr>
        <w:pStyle w:val="PL"/>
      </w:pPr>
      <w:r>
        <w:t xml:space="preserve">      security:</w:t>
      </w:r>
    </w:p>
    <w:p w14:paraId="1FDD5ED9" w14:textId="77777777" w:rsidR="00234841" w:rsidRDefault="00234841" w:rsidP="00234841">
      <w:pPr>
        <w:pStyle w:val="PL"/>
      </w:pPr>
      <w:r>
        <w:t xml:space="preserve">        - {}</w:t>
      </w:r>
    </w:p>
    <w:p w14:paraId="0A8C6A99" w14:textId="77777777" w:rsidR="00234841" w:rsidRDefault="00234841" w:rsidP="00234841">
      <w:pPr>
        <w:pStyle w:val="PL"/>
      </w:pPr>
      <w:r>
        <w:t xml:space="preserve">        - oAuth2ClientCredentials:</w:t>
      </w:r>
    </w:p>
    <w:p w14:paraId="47E23929" w14:textId="77777777" w:rsidR="00234841" w:rsidRDefault="00234841" w:rsidP="00234841">
      <w:pPr>
        <w:pStyle w:val="PL"/>
      </w:pPr>
      <w:r>
        <w:t xml:space="preserve">          - nudr-dr</w:t>
      </w:r>
    </w:p>
    <w:p w14:paraId="4CB7C1F8" w14:textId="77777777" w:rsidR="00234841" w:rsidRDefault="00234841" w:rsidP="00234841">
      <w:pPr>
        <w:pStyle w:val="PL"/>
      </w:pPr>
      <w:r>
        <w:t xml:space="preserve">        - oAuth2ClientCredentials:</w:t>
      </w:r>
    </w:p>
    <w:p w14:paraId="40992C66" w14:textId="77777777" w:rsidR="00234841" w:rsidRDefault="00234841" w:rsidP="00234841">
      <w:pPr>
        <w:pStyle w:val="PL"/>
      </w:pPr>
      <w:r>
        <w:t xml:space="preserve">          - nudr-dr</w:t>
      </w:r>
    </w:p>
    <w:p w14:paraId="4F490EB5" w14:textId="77777777" w:rsidR="00234841" w:rsidRPr="00533C32" w:rsidRDefault="00234841" w:rsidP="00234841">
      <w:pPr>
        <w:pStyle w:val="PL"/>
        <w:rPr>
          <w:lang w:eastAsia="zh-CN"/>
        </w:rPr>
      </w:pPr>
      <w:r>
        <w:t xml:space="preserve">          - nudr-dr:subscription-data</w:t>
      </w:r>
    </w:p>
    <w:p w14:paraId="40C624CC" w14:textId="77777777" w:rsidR="00234841" w:rsidRPr="00533C32" w:rsidRDefault="00234841" w:rsidP="00234841">
      <w:pPr>
        <w:pStyle w:val="PL"/>
      </w:pPr>
      <w:r w:rsidRPr="00533C32">
        <w:t xml:space="preserve">      parameters:</w:t>
      </w:r>
    </w:p>
    <w:p w14:paraId="0C7E874B" w14:textId="77777777" w:rsidR="00234841" w:rsidRPr="00533C32" w:rsidRDefault="00234841" w:rsidP="00234841">
      <w:pPr>
        <w:pStyle w:val="PL"/>
      </w:pPr>
      <w:r w:rsidRPr="00533C32">
        <w:t xml:space="preserve">        - name: shared-data-ids</w:t>
      </w:r>
    </w:p>
    <w:p w14:paraId="6D191246" w14:textId="77777777" w:rsidR="00234841" w:rsidRPr="00533C32" w:rsidRDefault="00234841" w:rsidP="00234841">
      <w:pPr>
        <w:pStyle w:val="PL"/>
      </w:pPr>
      <w:r w:rsidRPr="00533C32">
        <w:t xml:space="preserve">          in: query</w:t>
      </w:r>
    </w:p>
    <w:p w14:paraId="75DEF2F3" w14:textId="77777777" w:rsidR="00234841" w:rsidRPr="00533C32" w:rsidRDefault="00234841" w:rsidP="00234841">
      <w:pPr>
        <w:pStyle w:val="PL"/>
      </w:pPr>
      <w:r w:rsidRPr="00533C32">
        <w:t xml:space="preserve">          description: List of shared data ids</w:t>
      </w:r>
    </w:p>
    <w:p w14:paraId="051B474C" w14:textId="77777777" w:rsidR="00234841" w:rsidRPr="00533C32" w:rsidRDefault="00234841" w:rsidP="00234841">
      <w:pPr>
        <w:pStyle w:val="PL"/>
      </w:pPr>
      <w:r w:rsidRPr="00533C32">
        <w:t xml:space="preserve">          required: true</w:t>
      </w:r>
    </w:p>
    <w:p w14:paraId="028ADB32" w14:textId="77777777" w:rsidR="00234841" w:rsidRPr="00533C32" w:rsidRDefault="00234841" w:rsidP="00234841">
      <w:pPr>
        <w:pStyle w:val="PL"/>
      </w:pPr>
      <w:r w:rsidRPr="00533C32">
        <w:t xml:space="preserve">          style: form</w:t>
      </w:r>
    </w:p>
    <w:p w14:paraId="2407C390" w14:textId="77777777" w:rsidR="00234841" w:rsidRPr="00533C32" w:rsidRDefault="00234841" w:rsidP="00234841">
      <w:pPr>
        <w:pStyle w:val="PL"/>
      </w:pPr>
      <w:r w:rsidRPr="00533C32">
        <w:t xml:space="preserve">          explode: false</w:t>
      </w:r>
    </w:p>
    <w:p w14:paraId="58E64035" w14:textId="77777777" w:rsidR="00234841" w:rsidRPr="00533C32" w:rsidRDefault="00234841" w:rsidP="00234841">
      <w:pPr>
        <w:pStyle w:val="PL"/>
      </w:pPr>
      <w:r w:rsidRPr="00533C32">
        <w:t xml:space="preserve">          schema:</w:t>
      </w:r>
    </w:p>
    <w:p w14:paraId="143A1A62" w14:textId="77777777" w:rsidR="00234841" w:rsidRPr="00533C32" w:rsidRDefault="00234841" w:rsidP="00234841">
      <w:pPr>
        <w:pStyle w:val="PL"/>
      </w:pPr>
      <w:r w:rsidRPr="00533C32">
        <w:t xml:space="preserve">             $ref: 'TS29503_Nudm_SDM.yaml#/components/schemas/SharedDataIds'</w:t>
      </w:r>
    </w:p>
    <w:p w14:paraId="1412CF03" w14:textId="77777777" w:rsidR="00234841" w:rsidRPr="00533C32" w:rsidRDefault="00234841" w:rsidP="00234841">
      <w:pPr>
        <w:pStyle w:val="PL"/>
      </w:pPr>
      <w:r w:rsidRPr="00533C32">
        <w:t xml:space="preserve">        - name: supported</w:t>
      </w:r>
      <w:r>
        <w:t>-f</w:t>
      </w:r>
      <w:r w:rsidRPr="00533C32">
        <w:t>eatures</w:t>
      </w:r>
    </w:p>
    <w:p w14:paraId="309C5C6A" w14:textId="77777777" w:rsidR="00234841" w:rsidRPr="00533C32" w:rsidRDefault="00234841" w:rsidP="00234841">
      <w:pPr>
        <w:pStyle w:val="PL"/>
      </w:pPr>
      <w:r w:rsidRPr="00533C32">
        <w:t xml:space="preserve">          in: query</w:t>
      </w:r>
    </w:p>
    <w:p w14:paraId="79921C6E" w14:textId="77777777" w:rsidR="00234841" w:rsidRPr="00533C32" w:rsidRDefault="00234841" w:rsidP="00234841">
      <w:pPr>
        <w:pStyle w:val="PL"/>
      </w:pPr>
      <w:r w:rsidRPr="00533C32">
        <w:t xml:space="preserve">          description: Supported Features</w:t>
      </w:r>
    </w:p>
    <w:p w14:paraId="7559A490" w14:textId="77777777" w:rsidR="00234841" w:rsidRPr="00533C32" w:rsidRDefault="00234841" w:rsidP="00234841">
      <w:pPr>
        <w:pStyle w:val="PL"/>
      </w:pPr>
      <w:r w:rsidRPr="00533C32">
        <w:t xml:space="preserve">          schema:</w:t>
      </w:r>
    </w:p>
    <w:p w14:paraId="0B0B2B37" w14:textId="77777777" w:rsidR="00234841" w:rsidRPr="00533C32" w:rsidRDefault="00234841" w:rsidP="00234841">
      <w:pPr>
        <w:pStyle w:val="PL"/>
      </w:pPr>
      <w:r w:rsidRPr="00533C32">
        <w:t xml:space="preserve">             $ref: 'TS29571_CommonData.yaml#/components/schemas/SupportedFeatures'</w:t>
      </w:r>
    </w:p>
    <w:p w14:paraId="46859D0B" w14:textId="77777777" w:rsidR="00234841" w:rsidRPr="00533C32" w:rsidRDefault="00234841" w:rsidP="00234841">
      <w:pPr>
        <w:pStyle w:val="PL"/>
      </w:pPr>
      <w:r w:rsidRPr="00533C32">
        <w:t xml:space="preserve">      responses:</w:t>
      </w:r>
    </w:p>
    <w:p w14:paraId="0EE69474" w14:textId="77777777" w:rsidR="00234841" w:rsidRPr="00533C32" w:rsidRDefault="00234841" w:rsidP="00234841">
      <w:pPr>
        <w:pStyle w:val="PL"/>
      </w:pPr>
      <w:r w:rsidRPr="00533C32">
        <w:t xml:space="preserve">        '200':</w:t>
      </w:r>
    </w:p>
    <w:p w14:paraId="3ED9D75E" w14:textId="77777777" w:rsidR="00234841" w:rsidRPr="00533C32" w:rsidRDefault="00234841" w:rsidP="00234841">
      <w:pPr>
        <w:pStyle w:val="PL"/>
      </w:pPr>
      <w:r w:rsidRPr="00533C32">
        <w:t xml:space="preserve">          description: Expected response to a valid request</w:t>
      </w:r>
    </w:p>
    <w:p w14:paraId="462817F3" w14:textId="77777777" w:rsidR="00234841" w:rsidRPr="00533C32" w:rsidRDefault="00234841" w:rsidP="00234841">
      <w:pPr>
        <w:pStyle w:val="PL"/>
      </w:pPr>
      <w:r w:rsidRPr="00533C32">
        <w:t xml:space="preserve">          content:</w:t>
      </w:r>
    </w:p>
    <w:p w14:paraId="0B2BA736" w14:textId="77777777" w:rsidR="00234841" w:rsidRPr="00533C32" w:rsidRDefault="00234841" w:rsidP="00234841">
      <w:pPr>
        <w:pStyle w:val="PL"/>
      </w:pPr>
      <w:r w:rsidRPr="00533C32">
        <w:t xml:space="preserve">            application/json:</w:t>
      </w:r>
    </w:p>
    <w:p w14:paraId="24BA859B" w14:textId="77777777" w:rsidR="00234841" w:rsidRPr="00533C32" w:rsidRDefault="00234841" w:rsidP="00234841">
      <w:pPr>
        <w:pStyle w:val="PL"/>
      </w:pPr>
      <w:r w:rsidRPr="00533C32">
        <w:t xml:space="preserve">              schema:</w:t>
      </w:r>
    </w:p>
    <w:p w14:paraId="22A44D9F" w14:textId="77777777" w:rsidR="00234841" w:rsidRPr="00533C32" w:rsidRDefault="00234841" w:rsidP="00234841">
      <w:pPr>
        <w:pStyle w:val="PL"/>
      </w:pPr>
      <w:r w:rsidRPr="00533C32">
        <w:t xml:space="preserve">                type: array</w:t>
      </w:r>
    </w:p>
    <w:p w14:paraId="14429D16" w14:textId="77777777" w:rsidR="00234841" w:rsidRPr="00533C32" w:rsidRDefault="00234841" w:rsidP="00234841">
      <w:pPr>
        <w:pStyle w:val="PL"/>
      </w:pPr>
      <w:r w:rsidRPr="00533C32">
        <w:t xml:space="preserve">                items:</w:t>
      </w:r>
    </w:p>
    <w:p w14:paraId="5A91240A" w14:textId="77777777" w:rsidR="00234841" w:rsidRPr="00533C32" w:rsidRDefault="00234841" w:rsidP="00234841">
      <w:pPr>
        <w:pStyle w:val="PL"/>
      </w:pPr>
      <w:r w:rsidRPr="00533C32">
        <w:t xml:space="preserve">                  $ref: 'TS29503_Nudm_SDM.yaml#/components/schemas/SharedData'</w:t>
      </w:r>
    </w:p>
    <w:p w14:paraId="0D2085AD" w14:textId="77777777" w:rsidR="00234841" w:rsidRPr="00533C32" w:rsidRDefault="00234841" w:rsidP="00234841">
      <w:pPr>
        <w:pStyle w:val="PL"/>
      </w:pPr>
      <w:r w:rsidRPr="00533C32">
        <w:t xml:space="preserve">        '400':</w:t>
      </w:r>
    </w:p>
    <w:p w14:paraId="33B502DC" w14:textId="77777777" w:rsidR="00234841" w:rsidRPr="00533C32" w:rsidRDefault="00234841" w:rsidP="00234841">
      <w:pPr>
        <w:pStyle w:val="PL"/>
      </w:pPr>
      <w:r w:rsidRPr="00533C32">
        <w:t xml:space="preserve">          $ref: 'TS29571_CommonData.yaml#/components/responses/400'</w:t>
      </w:r>
    </w:p>
    <w:p w14:paraId="423B7090" w14:textId="77777777" w:rsidR="00234841" w:rsidRPr="00533C32" w:rsidRDefault="00234841" w:rsidP="00234841">
      <w:pPr>
        <w:pStyle w:val="PL"/>
      </w:pPr>
      <w:r w:rsidRPr="00533C32">
        <w:t xml:space="preserve">        '404':</w:t>
      </w:r>
    </w:p>
    <w:p w14:paraId="7D5A1874" w14:textId="77777777" w:rsidR="00234841" w:rsidRPr="00533C32" w:rsidRDefault="00234841" w:rsidP="00234841">
      <w:pPr>
        <w:pStyle w:val="PL"/>
      </w:pPr>
      <w:r w:rsidRPr="00533C32">
        <w:t xml:space="preserve">          $ref: 'TS29571_CommonData.yaml#/components/responses/404'</w:t>
      </w:r>
    </w:p>
    <w:p w14:paraId="046919AC" w14:textId="77777777" w:rsidR="00234841" w:rsidRPr="00533C32" w:rsidRDefault="00234841" w:rsidP="00234841">
      <w:pPr>
        <w:pStyle w:val="PL"/>
      </w:pPr>
      <w:r w:rsidRPr="00533C32">
        <w:t xml:space="preserve">        '500':</w:t>
      </w:r>
    </w:p>
    <w:p w14:paraId="4F0A94F4" w14:textId="77777777" w:rsidR="00234841" w:rsidRPr="00533C32" w:rsidRDefault="00234841" w:rsidP="00234841">
      <w:pPr>
        <w:pStyle w:val="PL"/>
      </w:pPr>
      <w:r w:rsidRPr="00533C32">
        <w:t xml:space="preserve">          $ref: 'TS29571_CommonData.yaml#/components/responses/500'</w:t>
      </w:r>
    </w:p>
    <w:p w14:paraId="64013AB1" w14:textId="77777777" w:rsidR="00234841" w:rsidRPr="00533C32" w:rsidRDefault="00234841" w:rsidP="00234841">
      <w:pPr>
        <w:pStyle w:val="PL"/>
      </w:pPr>
      <w:r w:rsidRPr="00533C32">
        <w:t xml:space="preserve">        '503':</w:t>
      </w:r>
    </w:p>
    <w:p w14:paraId="1E358147" w14:textId="77777777" w:rsidR="00234841" w:rsidRPr="00533C32" w:rsidRDefault="00234841" w:rsidP="00234841">
      <w:pPr>
        <w:pStyle w:val="PL"/>
      </w:pPr>
      <w:r w:rsidRPr="00533C32">
        <w:t xml:space="preserve">          $ref: 'TS29571_CommonData.yaml#/components/responses/503'</w:t>
      </w:r>
    </w:p>
    <w:p w14:paraId="05AD46A1" w14:textId="77777777" w:rsidR="00234841" w:rsidRDefault="00234841" w:rsidP="00234841">
      <w:pPr>
        <w:pStyle w:val="PL"/>
        <w:rPr>
          <w:lang w:eastAsia="zh-CN"/>
        </w:rPr>
      </w:pPr>
      <w:r w:rsidRPr="00533C32">
        <w:t xml:space="preserve">        default:</w:t>
      </w:r>
    </w:p>
    <w:p w14:paraId="637B4D0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C47DF44" w14:textId="77777777" w:rsidR="00234841" w:rsidRDefault="00234841" w:rsidP="00234841">
      <w:pPr>
        <w:pStyle w:val="PL"/>
        <w:rPr>
          <w:lang w:eastAsia="zh-CN"/>
        </w:rPr>
      </w:pPr>
    </w:p>
    <w:p w14:paraId="3C4CEAA0" w14:textId="77777777" w:rsidR="00234841" w:rsidRPr="00533C32" w:rsidRDefault="00234841" w:rsidP="00234841">
      <w:pPr>
        <w:pStyle w:val="PL"/>
      </w:pPr>
      <w:r w:rsidRPr="00533C32">
        <w:t xml:space="preserve">  /subscription-data/shared-data</w:t>
      </w:r>
      <w:r>
        <w:t>/{sharedDataId}</w:t>
      </w:r>
      <w:r w:rsidRPr="00533C32">
        <w:t>:</w:t>
      </w:r>
    </w:p>
    <w:p w14:paraId="6DD1DB6E" w14:textId="77777777" w:rsidR="00234841" w:rsidRPr="00533C32" w:rsidRDefault="00234841" w:rsidP="00234841">
      <w:pPr>
        <w:pStyle w:val="PL"/>
      </w:pPr>
      <w:r w:rsidRPr="00533C32">
        <w:t xml:space="preserve">    get:</w:t>
      </w:r>
    </w:p>
    <w:p w14:paraId="26DC0CF7" w14:textId="77777777" w:rsidR="00234841" w:rsidRPr="00533C32" w:rsidRDefault="00234841" w:rsidP="00234841">
      <w:pPr>
        <w:pStyle w:val="PL"/>
      </w:pPr>
      <w:r w:rsidRPr="00533C32">
        <w:t xml:space="preserve">      summary: retrieve </w:t>
      </w:r>
      <w:r>
        <w:t xml:space="preserve">individual </w:t>
      </w:r>
      <w:r w:rsidRPr="00533C32">
        <w:t>shared data</w:t>
      </w:r>
    </w:p>
    <w:p w14:paraId="62EA18E6" w14:textId="77777777" w:rsidR="00234841" w:rsidRPr="00533C32" w:rsidRDefault="00234841" w:rsidP="00234841">
      <w:pPr>
        <w:pStyle w:val="PL"/>
      </w:pPr>
      <w:r w:rsidRPr="00533C32">
        <w:lastRenderedPageBreak/>
        <w:t xml:space="preserve">      operationId: Get</w:t>
      </w:r>
      <w:r>
        <w:t>Individual</w:t>
      </w:r>
      <w:r w:rsidRPr="00533C32">
        <w:t>SharedData</w:t>
      </w:r>
    </w:p>
    <w:p w14:paraId="49CA2019" w14:textId="77777777" w:rsidR="00234841" w:rsidRPr="00533C32" w:rsidRDefault="00234841" w:rsidP="00234841">
      <w:pPr>
        <w:pStyle w:val="PL"/>
      </w:pPr>
      <w:r w:rsidRPr="00533C32">
        <w:t xml:space="preserve">      tags:</w:t>
      </w:r>
    </w:p>
    <w:p w14:paraId="6A3E322D" w14:textId="77777777" w:rsidR="00234841" w:rsidRPr="00533C32" w:rsidRDefault="00234841" w:rsidP="00234841">
      <w:pPr>
        <w:pStyle w:val="PL"/>
      </w:pPr>
      <w:r w:rsidRPr="00533C32">
        <w:t xml:space="preserve">        - Retrieval of </w:t>
      </w:r>
      <w:r>
        <w:t xml:space="preserve">individual </w:t>
      </w:r>
      <w:r w:rsidRPr="00533C32">
        <w:t>shared data</w:t>
      </w:r>
    </w:p>
    <w:p w14:paraId="6F17D30B" w14:textId="77777777" w:rsidR="00234841" w:rsidRPr="00533C32" w:rsidRDefault="00234841" w:rsidP="00234841">
      <w:pPr>
        <w:pStyle w:val="PL"/>
      </w:pPr>
      <w:r w:rsidRPr="00533C32">
        <w:t xml:space="preserve">      parameters:</w:t>
      </w:r>
    </w:p>
    <w:p w14:paraId="00084004" w14:textId="77777777" w:rsidR="00234841" w:rsidRPr="00533C32" w:rsidRDefault="00234841" w:rsidP="00234841">
      <w:pPr>
        <w:pStyle w:val="PL"/>
      </w:pPr>
      <w:r w:rsidRPr="00533C32">
        <w:t xml:space="preserve">        - name: If-None-Match</w:t>
      </w:r>
    </w:p>
    <w:p w14:paraId="578C8609" w14:textId="77777777" w:rsidR="00234841" w:rsidRPr="00533C32" w:rsidRDefault="00234841" w:rsidP="00234841">
      <w:pPr>
        <w:pStyle w:val="PL"/>
      </w:pPr>
      <w:r w:rsidRPr="00533C32">
        <w:t xml:space="preserve">          in: header</w:t>
      </w:r>
    </w:p>
    <w:p w14:paraId="44FEE408" w14:textId="77777777" w:rsidR="00234841" w:rsidRPr="00533C32" w:rsidRDefault="00234841" w:rsidP="00234841">
      <w:pPr>
        <w:pStyle w:val="PL"/>
      </w:pPr>
      <w:r w:rsidRPr="00533C32">
        <w:t xml:space="preserve">          description: Validator for conditional requests, as described in RFC 7232, 3.2</w:t>
      </w:r>
    </w:p>
    <w:p w14:paraId="017EE971" w14:textId="77777777" w:rsidR="00234841" w:rsidRPr="00533C32" w:rsidRDefault="00234841" w:rsidP="00234841">
      <w:pPr>
        <w:pStyle w:val="PL"/>
      </w:pPr>
      <w:r w:rsidRPr="00533C32">
        <w:t xml:space="preserve">          schema:</w:t>
      </w:r>
    </w:p>
    <w:p w14:paraId="7CCE420E" w14:textId="77777777" w:rsidR="00234841" w:rsidRPr="00533C32" w:rsidRDefault="00234841" w:rsidP="00234841">
      <w:pPr>
        <w:pStyle w:val="PL"/>
      </w:pPr>
      <w:r w:rsidRPr="00533C32">
        <w:t xml:space="preserve">            type: string</w:t>
      </w:r>
    </w:p>
    <w:p w14:paraId="0FC90129" w14:textId="77777777" w:rsidR="00234841" w:rsidRPr="00533C32" w:rsidRDefault="00234841" w:rsidP="00234841">
      <w:pPr>
        <w:pStyle w:val="PL"/>
      </w:pPr>
      <w:r w:rsidRPr="00533C32">
        <w:t xml:space="preserve">        - name: If-Modified-Since</w:t>
      </w:r>
    </w:p>
    <w:p w14:paraId="2D3E3A78" w14:textId="77777777" w:rsidR="00234841" w:rsidRPr="00533C32" w:rsidRDefault="00234841" w:rsidP="00234841">
      <w:pPr>
        <w:pStyle w:val="PL"/>
      </w:pPr>
      <w:r w:rsidRPr="00533C32">
        <w:t xml:space="preserve">          in: header</w:t>
      </w:r>
    </w:p>
    <w:p w14:paraId="4755C664" w14:textId="77777777" w:rsidR="00234841" w:rsidRPr="00533C32" w:rsidRDefault="00234841" w:rsidP="00234841">
      <w:pPr>
        <w:pStyle w:val="PL"/>
      </w:pPr>
      <w:r w:rsidRPr="00533C32">
        <w:t xml:space="preserve">          description: Validator for conditional requests, as described in RFC 7232, 3.3</w:t>
      </w:r>
    </w:p>
    <w:p w14:paraId="40A8B807" w14:textId="77777777" w:rsidR="00234841" w:rsidRPr="00533C32" w:rsidRDefault="00234841" w:rsidP="00234841">
      <w:pPr>
        <w:pStyle w:val="PL"/>
      </w:pPr>
      <w:r w:rsidRPr="00533C32">
        <w:t xml:space="preserve">          schema:</w:t>
      </w:r>
    </w:p>
    <w:p w14:paraId="23A8CC3F" w14:textId="77777777" w:rsidR="00234841" w:rsidRPr="00533C32" w:rsidRDefault="00234841" w:rsidP="00234841">
      <w:pPr>
        <w:pStyle w:val="PL"/>
        <w:rPr>
          <w:lang w:eastAsia="zh-CN"/>
        </w:rPr>
      </w:pPr>
      <w:r w:rsidRPr="00533C32">
        <w:t xml:space="preserve">            type: string</w:t>
      </w:r>
    </w:p>
    <w:p w14:paraId="1DB04F5A" w14:textId="77777777" w:rsidR="00234841" w:rsidRDefault="00234841" w:rsidP="00234841">
      <w:pPr>
        <w:pStyle w:val="PL"/>
      </w:pPr>
      <w:r>
        <w:t xml:space="preserve">        - name: sharedDataId</w:t>
      </w:r>
    </w:p>
    <w:p w14:paraId="0FE0E798" w14:textId="77777777" w:rsidR="00234841" w:rsidRDefault="00234841" w:rsidP="00234841">
      <w:pPr>
        <w:pStyle w:val="PL"/>
      </w:pPr>
      <w:r>
        <w:t xml:space="preserve">          in: path</w:t>
      </w:r>
    </w:p>
    <w:p w14:paraId="42217907" w14:textId="77777777" w:rsidR="00234841" w:rsidRDefault="00234841" w:rsidP="00234841">
      <w:pPr>
        <w:pStyle w:val="PL"/>
      </w:pPr>
      <w:r>
        <w:t xml:space="preserve">          description: Id of the Shared Data</w:t>
      </w:r>
    </w:p>
    <w:p w14:paraId="192CCDF9" w14:textId="77777777" w:rsidR="00234841" w:rsidRDefault="00234841" w:rsidP="00234841">
      <w:pPr>
        <w:pStyle w:val="PL"/>
      </w:pPr>
      <w:r>
        <w:t xml:space="preserve">          required: true</w:t>
      </w:r>
    </w:p>
    <w:p w14:paraId="66E6876C" w14:textId="77777777" w:rsidR="00234841" w:rsidRDefault="00234841" w:rsidP="00234841">
      <w:pPr>
        <w:pStyle w:val="PL"/>
      </w:pPr>
      <w:r>
        <w:t xml:space="preserve">          schema:</w:t>
      </w:r>
    </w:p>
    <w:p w14:paraId="34E61C64" w14:textId="77777777" w:rsidR="00234841" w:rsidRPr="00533C32" w:rsidRDefault="00234841" w:rsidP="00234841">
      <w:pPr>
        <w:pStyle w:val="PL"/>
      </w:pPr>
      <w:r>
        <w:t xml:space="preserve">            $ref: 'TS29503_Nudm_SDM.yaml#/components/schemas/SharedDataId'</w:t>
      </w:r>
    </w:p>
    <w:p w14:paraId="7ADC0037" w14:textId="77777777" w:rsidR="00234841" w:rsidRPr="00533C32" w:rsidRDefault="00234841" w:rsidP="00234841">
      <w:pPr>
        <w:pStyle w:val="PL"/>
      </w:pPr>
      <w:r w:rsidRPr="00533C32">
        <w:t xml:space="preserve">      responses:</w:t>
      </w:r>
    </w:p>
    <w:p w14:paraId="650140A7" w14:textId="77777777" w:rsidR="00234841" w:rsidRPr="00533C32" w:rsidRDefault="00234841" w:rsidP="00234841">
      <w:pPr>
        <w:pStyle w:val="PL"/>
      </w:pPr>
      <w:r w:rsidRPr="00533C32">
        <w:t xml:space="preserve">        '200':</w:t>
      </w:r>
    </w:p>
    <w:p w14:paraId="7C1A3E7A" w14:textId="77777777" w:rsidR="00234841" w:rsidRPr="00533C32" w:rsidRDefault="00234841" w:rsidP="00234841">
      <w:pPr>
        <w:pStyle w:val="PL"/>
      </w:pPr>
      <w:r w:rsidRPr="00533C32">
        <w:t xml:space="preserve">          description: Expected response to a valid request</w:t>
      </w:r>
    </w:p>
    <w:p w14:paraId="15DBB92C" w14:textId="77777777" w:rsidR="00234841" w:rsidRPr="00533C32" w:rsidRDefault="00234841" w:rsidP="00234841">
      <w:pPr>
        <w:pStyle w:val="PL"/>
      </w:pPr>
      <w:r w:rsidRPr="00533C32">
        <w:t xml:space="preserve">          content:</w:t>
      </w:r>
    </w:p>
    <w:p w14:paraId="295B815C" w14:textId="77777777" w:rsidR="00234841" w:rsidRPr="00533C32" w:rsidRDefault="00234841" w:rsidP="00234841">
      <w:pPr>
        <w:pStyle w:val="PL"/>
      </w:pPr>
      <w:r w:rsidRPr="00533C32">
        <w:t xml:space="preserve">            application/json:</w:t>
      </w:r>
    </w:p>
    <w:p w14:paraId="367E7EFD" w14:textId="77777777" w:rsidR="00234841" w:rsidRPr="00533C32" w:rsidRDefault="00234841" w:rsidP="00234841">
      <w:pPr>
        <w:pStyle w:val="PL"/>
      </w:pPr>
      <w:r w:rsidRPr="00533C32">
        <w:t xml:space="preserve">              schema:</w:t>
      </w:r>
    </w:p>
    <w:p w14:paraId="2DDA7E36" w14:textId="77777777" w:rsidR="00234841" w:rsidRPr="00533C32" w:rsidRDefault="00234841" w:rsidP="00234841">
      <w:pPr>
        <w:pStyle w:val="PL"/>
      </w:pPr>
      <w:r w:rsidRPr="00533C32">
        <w:t xml:space="preserve">                $ref: 'TS29503_Nudm_SDM.yaml#/components/schemas/SharedData'</w:t>
      </w:r>
    </w:p>
    <w:p w14:paraId="3228B057" w14:textId="77777777" w:rsidR="00234841" w:rsidRPr="00533C32" w:rsidRDefault="00234841" w:rsidP="00234841">
      <w:pPr>
        <w:pStyle w:val="PL"/>
      </w:pPr>
      <w:r w:rsidRPr="00533C32">
        <w:t xml:space="preserve">          headers:</w:t>
      </w:r>
    </w:p>
    <w:p w14:paraId="5E01C176" w14:textId="77777777" w:rsidR="00234841" w:rsidRPr="00533C32" w:rsidRDefault="00234841" w:rsidP="00234841">
      <w:pPr>
        <w:pStyle w:val="PL"/>
      </w:pPr>
      <w:r w:rsidRPr="00533C32">
        <w:t xml:space="preserve">            Cache-Control:</w:t>
      </w:r>
    </w:p>
    <w:p w14:paraId="0467AD21" w14:textId="77777777" w:rsidR="00234841" w:rsidRPr="00533C32" w:rsidRDefault="00234841" w:rsidP="00234841">
      <w:pPr>
        <w:pStyle w:val="PL"/>
      </w:pPr>
      <w:r w:rsidRPr="00533C32">
        <w:t xml:space="preserve">              description: Cache-Control containing max-age, as described in RFC 7234, 5.2</w:t>
      </w:r>
    </w:p>
    <w:p w14:paraId="186975A0" w14:textId="77777777" w:rsidR="00234841" w:rsidRPr="00533C32" w:rsidRDefault="00234841" w:rsidP="00234841">
      <w:pPr>
        <w:pStyle w:val="PL"/>
      </w:pPr>
      <w:r w:rsidRPr="00533C32">
        <w:t xml:space="preserve">              schema:</w:t>
      </w:r>
    </w:p>
    <w:p w14:paraId="20D23C2A" w14:textId="77777777" w:rsidR="00234841" w:rsidRPr="00533C32" w:rsidRDefault="00234841" w:rsidP="00234841">
      <w:pPr>
        <w:pStyle w:val="PL"/>
      </w:pPr>
      <w:r w:rsidRPr="00533C32">
        <w:t xml:space="preserve">                type: string</w:t>
      </w:r>
    </w:p>
    <w:p w14:paraId="3C5AE436" w14:textId="77777777" w:rsidR="00234841" w:rsidRPr="00533C32" w:rsidRDefault="00234841" w:rsidP="00234841">
      <w:pPr>
        <w:pStyle w:val="PL"/>
      </w:pPr>
      <w:r w:rsidRPr="00533C32">
        <w:t xml:space="preserve">            ETag:</w:t>
      </w:r>
    </w:p>
    <w:p w14:paraId="05F1B400" w14:textId="77777777" w:rsidR="00234841" w:rsidRPr="00533C32" w:rsidRDefault="00234841" w:rsidP="00234841">
      <w:pPr>
        <w:pStyle w:val="PL"/>
      </w:pPr>
      <w:r w:rsidRPr="00533C32">
        <w:t xml:space="preserve">              description: Entity Tag, containing a strong validator, as described in RFC 7232, 2.3</w:t>
      </w:r>
    </w:p>
    <w:p w14:paraId="24932950" w14:textId="77777777" w:rsidR="00234841" w:rsidRPr="00533C32" w:rsidRDefault="00234841" w:rsidP="00234841">
      <w:pPr>
        <w:pStyle w:val="PL"/>
      </w:pPr>
      <w:r w:rsidRPr="00533C32">
        <w:t xml:space="preserve">              schema:</w:t>
      </w:r>
    </w:p>
    <w:p w14:paraId="3CA49637" w14:textId="77777777" w:rsidR="00234841" w:rsidRPr="00533C32" w:rsidRDefault="00234841" w:rsidP="00234841">
      <w:pPr>
        <w:pStyle w:val="PL"/>
      </w:pPr>
      <w:r w:rsidRPr="00533C32">
        <w:t xml:space="preserve">                type: string</w:t>
      </w:r>
    </w:p>
    <w:p w14:paraId="11237FA5" w14:textId="77777777" w:rsidR="00234841" w:rsidRPr="00533C32" w:rsidRDefault="00234841" w:rsidP="00234841">
      <w:pPr>
        <w:pStyle w:val="PL"/>
      </w:pPr>
      <w:r w:rsidRPr="00533C32">
        <w:t xml:space="preserve">            Last-Modified:</w:t>
      </w:r>
    </w:p>
    <w:p w14:paraId="19E4913E" w14:textId="77777777" w:rsidR="00234841" w:rsidRPr="00533C32" w:rsidRDefault="00234841" w:rsidP="00234841">
      <w:pPr>
        <w:pStyle w:val="PL"/>
      </w:pPr>
      <w:r w:rsidRPr="00533C32">
        <w:t xml:space="preserve">              description: Timestamp for last modification of the resource, as described in RFC 7232, 2.2</w:t>
      </w:r>
    </w:p>
    <w:p w14:paraId="70A4C91E" w14:textId="77777777" w:rsidR="00234841" w:rsidRPr="00533C32" w:rsidRDefault="00234841" w:rsidP="00234841">
      <w:pPr>
        <w:pStyle w:val="PL"/>
      </w:pPr>
      <w:r w:rsidRPr="00533C32">
        <w:t xml:space="preserve">              schema:</w:t>
      </w:r>
    </w:p>
    <w:p w14:paraId="7CC47CAE" w14:textId="77777777" w:rsidR="00234841" w:rsidRPr="00533C32" w:rsidRDefault="00234841" w:rsidP="00234841">
      <w:pPr>
        <w:pStyle w:val="PL"/>
        <w:rPr>
          <w:lang w:eastAsia="zh-CN"/>
        </w:rPr>
      </w:pPr>
      <w:r w:rsidRPr="00533C32">
        <w:t xml:space="preserve">                type: string</w:t>
      </w:r>
    </w:p>
    <w:p w14:paraId="18F017EC" w14:textId="77777777" w:rsidR="00234841" w:rsidRPr="00533C32" w:rsidRDefault="00234841" w:rsidP="00234841">
      <w:pPr>
        <w:pStyle w:val="PL"/>
      </w:pPr>
      <w:r w:rsidRPr="00533C32">
        <w:t xml:space="preserve">        '400':</w:t>
      </w:r>
    </w:p>
    <w:p w14:paraId="4DD28430" w14:textId="77777777" w:rsidR="00234841" w:rsidRPr="00533C32" w:rsidRDefault="00234841" w:rsidP="00234841">
      <w:pPr>
        <w:pStyle w:val="PL"/>
      </w:pPr>
      <w:r w:rsidRPr="00533C32">
        <w:t xml:space="preserve">          $ref: 'TS29571_CommonData.yaml#/components/responses/400'</w:t>
      </w:r>
    </w:p>
    <w:p w14:paraId="2025FBE8" w14:textId="77777777" w:rsidR="00234841" w:rsidRPr="00533C32" w:rsidRDefault="00234841" w:rsidP="00234841">
      <w:pPr>
        <w:pStyle w:val="PL"/>
      </w:pPr>
      <w:r w:rsidRPr="00533C32">
        <w:t xml:space="preserve">        '404':</w:t>
      </w:r>
    </w:p>
    <w:p w14:paraId="6C3DBE48" w14:textId="77777777" w:rsidR="00234841" w:rsidRPr="00533C32" w:rsidRDefault="00234841" w:rsidP="00234841">
      <w:pPr>
        <w:pStyle w:val="PL"/>
      </w:pPr>
      <w:r w:rsidRPr="00533C32">
        <w:t xml:space="preserve">          $ref: 'TS29571_CommonData.yaml#/components/responses/404'</w:t>
      </w:r>
    </w:p>
    <w:p w14:paraId="17B9C98B" w14:textId="77777777" w:rsidR="00234841" w:rsidRPr="00533C32" w:rsidRDefault="00234841" w:rsidP="00234841">
      <w:pPr>
        <w:pStyle w:val="PL"/>
      </w:pPr>
      <w:r w:rsidRPr="00533C32">
        <w:t xml:space="preserve">        '500':</w:t>
      </w:r>
    </w:p>
    <w:p w14:paraId="4D7596DD" w14:textId="77777777" w:rsidR="00234841" w:rsidRPr="00533C32" w:rsidRDefault="00234841" w:rsidP="00234841">
      <w:pPr>
        <w:pStyle w:val="PL"/>
      </w:pPr>
      <w:r w:rsidRPr="00533C32">
        <w:lastRenderedPageBreak/>
        <w:t xml:space="preserve">          $ref: 'TS29571_CommonData.yaml#/components/responses/500'</w:t>
      </w:r>
    </w:p>
    <w:p w14:paraId="33296D0F" w14:textId="77777777" w:rsidR="00234841" w:rsidRPr="00533C32" w:rsidRDefault="00234841" w:rsidP="00234841">
      <w:pPr>
        <w:pStyle w:val="PL"/>
      </w:pPr>
      <w:r w:rsidRPr="00533C32">
        <w:t xml:space="preserve">        '503':</w:t>
      </w:r>
    </w:p>
    <w:p w14:paraId="5749AAF2" w14:textId="77777777" w:rsidR="00234841" w:rsidRPr="00533C32" w:rsidRDefault="00234841" w:rsidP="00234841">
      <w:pPr>
        <w:pStyle w:val="PL"/>
      </w:pPr>
      <w:r w:rsidRPr="00533C32">
        <w:t xml:space="preserve">          $ref: 'TS29571_CommonData.yaml#/components/responses/503'</w:t>
      </w:r>
    </w:p>
    <w:p w14:paraId="402FDF3B" w14:textId="77777777" w:rsidR="00234841" w:rsidRDefault="00234841" w:rsidP="00234841">
      <w:pPr>
        <w:pStyle w:val="PL"/>
        <w:rPr>
          <w:lang w:eastAsia="zh-CN"/>
        </w:rPr>
      </w:pPr>
      <w:r w:rsidRPr="00533C32">
        <w:t xml:space="preserve">        default:</w:t>
      </w:r>
    </w:p>
    <w:p w14:paraId="0793A1B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5AED32D" w14:textId="77777777" w:rsidR="00234841" w:rsidRPr="0090519D" w:rsidRDefault="00234841" w:rsidP="00234841">
      <w:pPr>
        <w:pStyle w:val="PL"/>
        <w:rPr>
          <w:lang w:eastAsia="zh-CN"/>
        </w:rPr>
      </w:pPr>
    </w:p>
    <w:p w14:paraId="5EE830F3" w14:textId="77777777" w:rsidR="00234841" w:rsidRPr="00533C32" w:rsidRDefault="00234841" w:rsidP="00234841">
      <w:pPr>
        <w:pStyle w:val="PL"/>
      </w:pPr>
      <w:r w:rsidRPr="00533C32">
        <w:t xml:space="preserve">  /subscription-data/subs-to-notify:</w:t>
      </w:r>
    </w:p>
    <w:p w14:paraId="0CAABEAF" w14:textId="77777777" w:rsidR="00234841" w:rsidRPr="00533C32" w:rsidRDefault="00234841" w:rsidP="00234841">
      <w:pPr>
        <w:pStyle w:val="PL"/>
      </w:pPr>
      <w:r w:rsidRPr="00533C32">
        <w:t xml:space="preserve">    post:</w:t>
      </w:r>
    </w:p>
    <w:p w14:paraId="0D620257" w14:textId="77777777" w:rsidR="00234841" w:rsidRPr="00533C32" w:rsidRDefault="00234841" w:rsidP="00234841">
      <w:pPr>
        <w:pStyle w:val="PL"/>
      </w:pPr>
      <w:r w:rsidRPr="00533C32">
        <w:t xml:space="preserve">      summary: Subscription data subscriptions</w:t>
      </w:r>
    </w:p>
    <w:p w14:paraId="04007104" w14:textId="77777777" w:rsidR="00234841" w:rsidRPr="00533C32" w:rsidRDefault="00234841" w:rsidP="00234841">
      <w:pPr>
        <w:pStyle w:val="PL"/>
      </w:pPr>
      <w:r w:rsidRPr="00533C32">
        <w:t xml:space="preserve">      operationId: SubscriptionDataSubscriptions</w:t>
      </w:r>
    </w:p>
    <w:p w14:paraId="1FFC5CC7" w14:textId="77777777" w:rsidR="00234841" w:rsidRPr="00533C32" w:rsidRDefault="00234841" w:rsidP="00234841">
      <w:pPr>
        <w:pStyle w:val="PL"/>
      </w:pPr>
      <w:r w:rsidRPr="00533C32">
        <w:t xml:space="preserve">      tags:</w:t>
      </w:r>
    </w:p>
    <w:p w14:paraId="2F800C38" w14:textId="77777777" w:rsidR="00234841" w:rsidRDefault="00234841" w:rsidP="00234841">
      <w:pPr>
        <w:pStyle w:val="PL"/>
        <w:rPr>
          <w:lang w:eastAsia="zh-CN"/>
        </w:rPr>
      </w:pPr>
      <w:r w:rsidRPr="00533C32">
        <w:t xml:space="preserve">        - Subs To No</w:t>
      </w:r>
      <w:r>
        <w:rPr>
          <w:rFonts w:hint="eastAsia"/>
          <w:lang w:eastAsia="zh-CN"/>
        </w:rPr>
        <w:t>t</w:t>
      </w:r>
      <w:r w:rsidRPr="00533C32">
        <w:t>ify (Collection)</w:t>
      </w:r>
    </w:p>
    <w:p w14:paraId="5E619696" w14:textId="77777777" w:rsidR="00234841" w:rsidRDefault="00234841" w:rsidP="00234841">
      <w:pPr>
        <w:pStyle w:val="PL"/>
      </w:pPr>
      <w:r>
        <w:t xml:space="preserve">      security:</w:t>
      </w:r>
    </w:p>
    <w:p w14:paraId="60DAD4F4" w14:textId="77777777" w:rsidR="00234841" w:rsidRDefault="00234841" w:rsidP="00234841">
      <w:pPr>
        <w:pStyle w:val="PL"/>
      </w:pPr>
      <w:r>
        <w:t xml:space="preserve">        - {}</w:t>
      </w:r>
    </w:p>
    <w:p w14:paraId="46287406" w14:textId="77777777" w:rsidR="00234841" w:rsidRDefault="00234841" w:rsidP="00234841">
      <w:pPr>
        <w:pStyle w:val="PL"/>
      </w:pPr>
      <w:r>
        <w:t xml:space="preserve">        - oAuth2ClientCredentials:</w:t>
      </w:r>
    </w:p>
    <w:p w14:paraId="18F7ECCA" w14:textId="77777777" w:rsidR="00234841" w:rsidRDefault="00234841" w:rsidP="00234841">
      <w:pPr>
        <w:pStyle w:val="PL"/>
      </w:pPr>
      <w:r>
        <w:t xml:space="preserve">          - nudr-dr</w:t>
      </w:r>
    </w:p>
    <w:p w14:paraId="7A43B65B" w14:textId="77777777" w:rsidR="00234841" w:rsidRDefault="00234841" w:rsidP="00234841">
      <w:pPr>
        <w:pStyle w:val="PL"/>
      </w:pPr>
      <w:r>
        <w:t xml:space="preserve">        - oAuth2ClientCredentials:</w:t>
      </w:r>
    </w:p>
    <w:p w14:paraId="12B7AB03" w14:textId="77777777" w:rsidR="00234841" w:rsidRDefault="00234841" w:rsidP="00234841">
      <w:pPr>
        <w:pStyle w:val="PL"/>
      </w:pPr>
      <w:r>
        <w:t xml:space="preserve">          - nudr-dr</w:t>
      </w:r>
    </w:p>
    <w:p w14:paraId="2B283F93" w14:textId="77777777" w:rsidR="00234841" w:rsidRPr="00533C32" w:rsidRDefault="00234841" w:rsidP="00234841">
      <w:pPr>
        <w:pStyle w:val="PL"/>
        <w:rPr>
          <w:lang w:eastAsia="zh-CN"/>
        </w:rPr>
      </w:pPr>
      <w:r>
        <w:t xml:space="preserve">          - nudr-dr:subscription-data</w:t>
      </w:r>
    </w:p>
    <w:p w14:paraId="421BA7B2" w14:textId="77777777" w:rsidR="00234841" w:rsidRPr="00533C32" w:rsidRDefault="00234841" w:rsidP="00234841">
      <w:pPr>
        <w:pStyle w:val="PL"/>
      </w:pPr>
      <w:r w:rsidRPr="00533C32">
        <w:t xml:space="preserve">      requestBody:</w:t>
      </w:r>
    </w:p>
    <w:p w14:paraId="39FD2178" w14:textId="77777777" w:rsidR="00234841" w:rsidRPr="00533C32" w:rsidRDefault="00234841" w:rsidP="00234841">
      <w:pPr>
        <w:pStyle w:val="PL"/>
      </w:pPr>
      <w:r w:rsidRPr="00533C32">
        <w:t xml:space="preserve">        content:</w:t>
      </w:r>
    </w:p>
    <w:p w14:paraId="3EF9CF36" w14:textId="77777777" w:rsidR="00234841" w:rsidRPr="00533C32" w:rsidRDefault="00234841" w:rsidP="00234841">
      <w:pPr>
        <w:pStyle w:val="PL"/>
      </w:pPr>
      <w:r w:rsidRPr="00533C32">
        <w:t xml:space="preserve">          application/json:</w:t>
      </w:r>
    </w:p>
    <w:p w14:paraId="108F238F" w14:textId="77777777" w:rsidR="00234841" w:rsidRPr="00533C32" w:rsidRDefault="00234841" w:rsidP="00234841">
      <w:pPr>
        <w:pStyle w:val="PL"/>
      </w:pPr>
      <w:r w:rsidRPr="00533C32">
        <w:t xml:space="preserve">            schema:</w:t>
      </w:r>
    </w:p>
    <w:p w14:paraId="5E53EFBA" w14:textId="77777777" w:rsidR="00234841" w:rsidRPr="00533C32" w:rsidRDefault="00234841" w:rsidP="00434F1A">
      <w:pPr>
        <w:pStyle w:val="PL"/>
        <w:outlineLvl w:val="0"/>
      </w:pPr>
      <w:r w:rsidRPr="00533C32">
        <w:t xml:space="preserve">              $ref: '#/components/schemas/SubscriptionDataSubscriptions'</w:t>
      </w:r>
    </w:p>
    <w:p w14:paraId="5520970C" w14:textId="77777777" w:rsidR="00234841" w:rsidRPr="00533C32" w:rsidRDefault="00234841" w:rsidP="00234841">
      <w:pPr>
        <w:pStyle w:val="PL"/>
      </w:pPr>
      <w:r w:rsidRPr="00533C32">
        <w:t xml:space="preserve">        required: true</w:t>
      </w:r>
    </w:p>
    <w:p w14:paraId="5E4F9773" w14:textId="77777777" w:rsidR="00234841" w:rsidRPr="00533C32" w:rsidRDefault="00234841" w:rsidP="00234841">
      <w:pPr>
        <w:pStyle w:val="PL"/>
      </w:pPr>
      <w:r w:rsidRPr="00533C32">
        <w:t xml:space="preserve">      responses:</w:t>
      </w:r>
    </w:p>
    <w:p w14:paraId="2E720CCA" w14:textId="77777777" w:rsidR="00234841" w:rsidRPr="00533C32" w:rsidRDefault="00234841" w:rsidP="00234841">
      <w:pPr>
        <w:pStyle w:val="PL"/>
      </w:pPr>
      <w:r w:rsidRPr="00533C32">
        <w:t xml:space="preserve">        '201':</w:t>
      </w:r>
    </w:p>
    <w:p w14:paraId="68617E71" w14:textId="77777777" w:rsidR="00234841" w:rsidRPr="00533C32" w:rsidRDefault="00234841" w:rsidP="00234841">
      <w:pPr>
        <w:pStyle w:val="PL"/>
      </w:pPr>
      <w:r w:rsidRPr="00533C32">
        <w:t xml:space="preserve">          description: Expected response to a valid request</w:t>
      </w:r>
    </w:p>
    <w:p w14:paraId="7F3CA5D0" w14:textId="77777777" w:rsidR="00234841" w:rsidRPr="00533C32" w:rsidRDefault="00234841" w:rsidP="00234841">
      <w:pPr>
        <w:pStyle w:val="PL"/>
      </w:pPr>
      <w:r w:rsidRPr="00533C32">
        <w:t xml:space="preserve">          content:</w:t>
      </w:r>
    </w:p>
    <w:p w14:paraId="54B22AED" w14:textId="77777777" w:rsidR="00234841" w:rsidRPr="00533C32" w:rsidRDefault="00234841" w:rsidP="00234841">
      <w:pPr>
        <w:pStyle w:val="PL"/>
      </w:pPr>
      <w:r w:rsidRPr="00533C32">
        <w:t xml:space="preserve">            application/json:</w:t>
      </w:r>
    </w:p>
    <w:p w14:paraId="5225A46E" w14:textId="77777777" w:rsidR="00234841" w:rsidRPr="00533C32" w:rsidRDefault="00234841" w:rsidP="00234841">
      <w:pPr>
        <w:pStyle w:val="PL"/>
      </w:pPr>
      <w:r w:rsidRPr="00533C32">
        <w:t xml:space="preserve">              schema:</w:t>
      </w:r>
    </w:p>
    <w:p w14:paraId="0922041A" w14:textId="77777777" w:rsidR="00234841" w:rsidRPr="00533C32" w:rsidRDefault="00234841" w:rsidP="00234841">
      <w:pPr>
        <w:pStyle w:val="PL"/>
        <w:rPr>
          <w:lang w:eastAsia="zh-CN"/>
        </w:rPr>
      </w:pPr>
      <w:r w:rsidRPr="00533C32">
        <w:t xml:space="preserve">                $ref: '#/components/schemas/SubscriptionDataSubscriptions'</w:t>
      </w:r>
    </w:p>
    <w:p w14:paraId="790421BF" w14:textId="77777777" w:rsidR="00234841" w:rsidRPr="00533C32" w:rsidRDefault="00234841" w:rsidP="00234841">
      <w:pPr>
        <w:pStyle w:val="PL"/>
      </w:pPr>
      <w:r w:rsidRPr="00533C32">
        <w:t xml:space="preserve">          headers:</w:t>
      </w:r>
    </w:p>
    <w:p w14:paraId="2E8FA774" w14:textId="77777777" w:rsidR="00234841" w:rsidRPr="00533C32" w:rsidRDefault="00234841" w:rsidP="00234841">
      <w:pPr>
        <w:pStyle w:val="PL"/>
      </w:pPr>
      <w:r w:rsidRPr="00533C32">
        <w:t xml:space="preserve">            Location:</w:t>
      </w:r>
    </w:p>
    <w:p w14:paraId="5817EBC6" w14:textId="77777777" w:rsidR="00234841" w:rsidRPr="00533C32" w:rsidRDefault="00234841" w:rsidP="0023484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8BCF495" w14:textId="77777777" w:rsidR="00234841" w:rsidRPr="00533C32" w:rsidRDefault="00234841" w:rsidP="00234841">
      <w:pPr>
        <w:pStyle w:val="PL"/>
      </w:pPr>
      <w:r w:rsidRPr="00533C32">
        <w:t xml:space="preserve">              required: true</w:t>
      </w:r>
    </w:p>
    <w:p w14:paraId="73FFAFF3" w14:textId="77777777" w:rsidR="00234841" w:rsidRPr="00533C32" w:rsidRDefault="00234841" w:rsidP="00234841">
      <w:pPr>
        <w:pStyle w:val="PL"/>
      </w:pPr>
      <w:r w:rsidRPr="00533C32">
        <w:t xml:space="preserve">              schema:</w:t>
      </w:r>
    </w:p>
    <w:p w14:paraId="330DE37B" w14:textId="77777777" w:rsidR="00234841" w:rsidRPr="00533C32" w:rsidRDefault="00234841" w:rsidP="00234841">
      <w:pPr>
        <w:pStyle w:val="PL"/>
        <w:rPr>
          <w:lang w:eastAsia="zh-CN"/>
        </w:rPr>
      </w:pPr>
      <w:r w:rsidRPr="00533C32">
        <w:t xml:space="preserve">                type: string</w:t>
      </w:r>
    </w:p>
    <w:p w14:paraId="36DCB63B" w14:textId="77777777" w:rsidR="00234841" w:rsidRDefault="00234841" w:rsidP="00234841">
      <w:pPr>
        <w:pStyle w:val="PL"/>
        <w:rPr>
          <w:lang w:eastAsia="zh-CN"/>
        </w:rPr>
      </w:pPr>
      <w:r w:rsidRPr="00533C32">
        <w:t xml:space="preserve">        default:</w:t>
      </w:r>
    </w:p>
    <w:p w14:paraId="4C47D963" w14:textId="77777777" w:rsidR="00234841" w:rsidRPr="00533C32" w:rsidRDefault="00234841" w:rsidP="00434F1A">
      <w:pPr>
        <w:pStyle w:val="PL"/>
        <w:outlineLvl w:val="0"/>
        <w:rPr>
          <w:lang w:eastAsia="zh-CN"/>
        </w:rPr>
      </w:pPr>
      <w:r w:rsidRPr="002E5CBA">
        <w:t xml:space="preserve">          </w:t>
      </w:r>
      <w:r w:rsidRPr="001F14B1">
        <w:t>$ref: 'TS29571_CommonDat</w:t>
      </w:r>
      <w:r>
        <w:t>a.yaml#/components/responses/default</w:t>
      </w:r>
      <w:r w:rsidRPr="001F14B1">
        <w:t>'</w:t>
      </w:r>
    </w:p>
    <w:p w14:paraId="7B6B90A4" w14:textId="77777777" w:rsidR="00234841" w:rsidRPr="00533C32" w:rsidRDefault="00234841" w:rsidP="00234841">
      <w:pPr>
        <w:pStyle w:val="PL"/>
      </w:pPr>
      <w:r w:rsidRPr="00533C32">
        <w:t xml:space="preserve">      callbacks:</w:t>
      </w:r>
    </w:p>
    <w:p w14:paraId="6898D012" w14:textId="77777777" w:rsidR="00234841" w:rsidRPr="00533C32" w:rsidRDefault="00234841" w:rsidP="00234841">
      <w:pPr>
        <w:pStyle w:val="PL"/>
      </w:pPr>
      <w:r w:rsidRPr="00533C32">
        <w:t xml:space="preserve">        onDataChange:</w:t>
      </w:r>
    </w:p>
    <w:p w14:paraId="49734357" w14:textId="77777777" w:rsidR="00234841" w:rsidRPr="00533C32" w:rsidRDefault="00234841" w:rsidP="00234841">
      <w:pPr>
        <w:pStyle w:val="PL"/>
      </w:pPr>
      <w:r w:rsidRPr="00533C32">
        <w:t xml:space="preserve">          '{request.body#/callbackReference}':</w:t>
      </w:r>
    </w:p>
    <w:p w14:paraId="65EB43A9" w14:textId="77777777" w:rsidR="00234841" w:rsidRPr="00533C32" w:rsidRDefault="00234841" w:rsidP="00234841">
      <w:pPr>
        <w:pStyle w:val="PL"/>
      </w:pPr>
      <w:r w:rsidRPr="00533C32">
        <w:t xml:space="preserve">            post:</w:t>
      </w:r>
    </w:p>
    <w:p w14:paraId="0D8F892F" w14:textId="77777777" w:rsidR="00234841" w:rsidRPr="00533C32" w:rsidRDefault="00234841" w:rsidP="00234841">
      <w:pPr>
        <w:pStyle w:val="PL"/>
      </w:pPr>
      <w:r w:rsidRPr="00533C32">
        <w:t xml:space="preserve">              requestBody:</w:t>
      </w:r>
    </w:p>
    <w:p w14:paraId="568E7AEF" w14:textId="77777777" w:rsidR="00234841" w:rsidRPr="00533C32" w:rsidRDefault="00234841" w:rsidP="00234841">
      <w:pPr>
        <w:pStyle w:val="PL"/>
      </w:pPr>
      <w:r w:rsidRPr="00533C32">
        <w:lastRenderedPageBreak/>
        <w:t xml:space="preserve">                required: true</w:t>
      </w:r>
    </w:p>
    <w:p w14:paraId="330EF8C5" w14:textId="77777777" w:rsidR="00234841" w:rsidRPr="00533C32" w:rsidRDefault="00234841" w:rsidP="00234841">
      <w:pPr>
        <w:pStyle w:val="PL"/>
      </w:pPr>
      <w:r w:rsidRPr="00533C32">
        <w:t xml:space="preserve">                content:</w:t>
      </w:r>
    </w:p>
    <w:p w14:paraId="606A5E27" w14:textId="77777777" w:rsidR="00234841" w:rsidRPr="00533C32" w:rsidRDefault="00234841" w:rsidP="00234841">
      <w:pPr>
        <w:pStyle w:val="PL"/>
      </w:pPr>
      <w:r w:rsidRPr="00533C32">
        <w:t xml:space="preserve">                  application/json:</w:t>
      </w:r>
    </w:p>
    <w:p w14:paraId="6BAAEE09" w14:textId="77777777" w:rsidR="00234841" w:rsidRPr="00533C32" w:rsidRDefault="00234841" w:rsidP="00234841">
      <w:pPr>
        <w:pStyle w:val="PL"/>
      </w:pPr>
      <w:r w:rsidRPr="00533C32">
        <w:t xml:space="preserve">                    schema:</w:t>
      </w:r>
    </w:p>
    <w:p w14:paraId="177AB061" w14:textId="77777777" w:rsidR="00234841" w:rsidRPr="00533C32" w:rsidRDefault="00234841" w:rsidP="00234841">
      <w:pPr>
        <w:pStyle w:val="PL"/>
      </w:pPr>
      <w:r w:rsidRPr="00533C32">
        <w:t xml:space="preserve">                      $ref: '#/components/schemas/DataChangeNotify'</w:t>
      </w:r>
    </w:p>
    <w:p w14:paraId="58CD3C4C" w14:textId="77777777" w:rsidR="00234841" w:rsidRPr="00533C32" w:rsidRDefault="00234841" w:rsidP="00234841">
      <w:pPr>
        <w:pStyle w:val="PL"/>
      </w:pPr>
      <w:r w:rsidRPr="00533C32">
        <w:t xml:space="preserve">              responses:</w:t>
      </w:r>
    </w:p>
    <w:p w14:paraId="548F1F40" w14:textId="77777777" w:rsidR="00234841" w:rsidRPr="00533C32" w:rsidRDefault="00234841" w:rsidP="00234841">
      <w:pPr>
        <w:pStyle w:val="PL"/>
      </w:pPr>
      <w:r w:rsidRPr="00533C32">
        <w:t xml:space="preserve">                '204':</w:t>
      </w:r>
    </w:p>
    <w:p w14:paraId="11AECCD2" w14:textId="77777777" w:rsidR="00234841" w:rsidRPr="00533C32" w:rsidRDefault="00234841" w:rsidP="00234841">
      <w:pPr>
        <w:pStyle w:val="PL"/>
      </w:pPr>
      <w:r w:rsidRPr="00533C32">
        <w:t xml:space="preserve">                  description: Expected response to a valid request</w:t>
      </w:r>
    </w:p>
    <w:p w14:paraId="79F43D59" w14:textId="77777777" w:rsidR="00234841" w:rsidRPr="00533C32" w:rsidRDefault="00234841" w:rsidP="00234841">
      <w:pPr>
        <w:pStyle w:val="PL"/>
        <w:rPr>
          <w:lang w:eastAsia="zh-CN"/>
        </w:rPr>
      </w:pPr>
    </w:p>
    <w:p w14:paraId="29E26DDA" w14:textId="77777777" w:rsidR="00234841" w:rsidRPr="00533C32" w:rsidRDefault="00234841" w:rsidP="00234841">
      <w:pPr>
        <w:pStyle w:val="PL"/>
      </w:pPr>
      <w:r w:rsidRPr="00533C32">
        <w:t xml:space="preserve">    get:</w:t>
      </w:r>
    </w:p>
    <w:p w14:paraId="6E9D1B09" w14:textId="77777777" w:rsidR="00234841" w:rsidRPr="00533C32" w:rsidRDefault="00234841" w:rsidP="00234841">
      <w:pPr>
        <w:pStyle w:val="PL"/>
      </w:pPr>
      <w:r w:rsidRPr="00533C32">
        <w:t xml:space="preserve">      summary: Retrieves the list of subscriptions</w:t>
      </w:r>
    </w:p>
    <w:p w14:paraId="1C23161E" w14:textId="77777777" w:rsidR="00234841" w:rsidRPr="00533C32" w:rsidRDefault="00234841" w:rsidP="00234841">
      <w:pPr>
        <w:pStyle w:val="PL"/>
      </w:pPr>
      <w:r w:rsidRPr="00533C32">
        <w:t xml:space="preserve">      operationId: QuerySubsToNotify</w:t>
      </w:r>
    </w:p>
    <w:p w14:paraId="09143B78" w14:textId="77777777" w:rsidR="00234841" w:rsidRPr="00533C32" w:rsidRDefault="00234841" w:rsidP="00234841">
      <w:pPr>
        <w:pStyle w:val="PL"/>
      </w:pPr>
      <w:r w:rsidRPr="00533C32">
        <w:t xml:space="preserve">      tags:</w:t>
      </w:r>
    </w:p>
    <w:p w14:paraId="683A1168" w14:textId="77777777" w:rsidR="00234841" w:rsidRDefault="00234841" w:rsidP="00234841">
      <w:pPr>
        <w:pStyle w:val="PL"/>
        <w:rPr>
          <w:lang w:eastAsia="zh-CN"/>
        </w:rPr>
      </w:pPr>
      <w:r w:rsidRPr="00533C32">
        <w:t xml:space="preserve">        - Subs To No</w:t>
      </w:r>
      <w:r>
        <w:rPr>
          <w:rFonts w:hint="eastAsia"/>
          <w:lang w:eastAsia="zh-CN"/>
        </w:rPr>
        <w:t>t</w:t>
      </w:r>
      <w:r w:rsidRPr="00533C32">
        <w:t>ify (Collection)</w:t>
      </w:r>
    </w:p>
    <w:p w14:paraId="16BAA012" w14:textId="77777777" w:rsidR="00234841" w:rsidRDefault="00234841" w:rsidP="00234841">
      <w:pPr>
        <w:pStyle w:val="PL"/>
      </w:pPr>
      <w:r>
        <w:t xml:space="preserve">      security:</w:t>
      </w:r>
    </w:p>
    <w:p w14:paraId="109B8B7D" w14:textId="77777777" w:rsidR="00234841" w:rsidRDefault="00234841" w:rsidP="00234841">
      <w:pPr>
        <w:pStyle w:val="PL"/>
      </w:pPr>
      <w:r>
        <w:t xml:space="preserve">        - {}</w:t>
      </w:r>
    </w:p>
    <w:p w14:paraId="3A42EFAF" w14:textId="77777777" w:rsidR="00234841" w:rsidRDefault="00234841" w:rsidP="00234841">
      <w:pPr>
        <w:pStyle w:val="PL"/>
      </w:pPr>
      <w:r>
        <w:t xml:space="preserve">        - oAuth2ClientCredentials:</w:t>
      </w:r>
    </w:p>
    <w:p w14:paraId="34F1EC09" w14:textId="77777777" w:rsidR="00234841" w:rsidRDefault="00234841" w:rsidP="00234841">
      <w:pPr>
        <w:pStyle w:val="PL"/>
      </w:pPr>
      <w:r>
        <w:t xml:space="preserve">          - nudr-dr</w:t>
      </w:r>
    </w:p>
    <w:p w14:paraId="3FF8D87B" w14:textId="77777777" w:rsidR="00234841" w:rsidRDefault="00234841" w:rsidP="00234841">
      <w:pPr>
        <w:pStyle w:val="PL"/>
      </w:pPr>
      <w:r>
        <w:t xml:space="preserve">        - oAuth2ClientCredentials:</w:t>
      </w:r>
    </w:p>
    <w:p w14:paraId="4895BDE6" w14:textId="77777777" w:rsidR="00234841" w:rsidRDefault="00234841" w:rsidP="00234841">
      <w:pPr>
        <w:pStyle w:val="PL"/>
      </w:pPr>
      <w:r>
        <w:t xml:space="preserve">          - nudr-dr</w:t>
      </w:r>
    </w:p>
    <w:p w14:paraId="33A30AE1" w14:textId="77777777" w:rsidR="00234841" w:rsidRPr="00533C32" w:rsidRDefault="00234841" w:rsidP="00234841">
      <w:pPr>
        <w:pStyle w:val="PL"/>
        <w:rPr>
          <w:lang w:eastAsia="zh-CN"/>
        </w:rPr>
      </w:pPr>
      <w:r>
        <w:t xml:space="preserve">          - nudr-dr:subscription-data</w:t>
      </w:r>
    </w:p>
    <w:p w14:paraId="10E529EA" w14:textId="77777777" w:rsidR="00234841" w:rsidRPr="00533C32" w:rsidRDefault="00234841" w:rsidP="00234841">
      <w:pPr>
        <w:pStyle w:val="PL"/>
      </w:pPr>
      <w:r w:rsidRPr="00533C32">
        <w:t xml:space="preserve">      parameters:</w:t>
      </w:r>
    </w:p>
    <w:p w14:paraId="4285B71F" w14:textId="77777777" w:rsidR="00234841" w:rsidRPr="00533C32" w:rsidRDefault="00234841" w:rsidP="00234841">
      <w:pPr>
        <w:pStyle w:val="PL"/>
      </w:pPr>
      <w:r w:rsidRPr="00533C32">
        <w:t xml:space="preserve">        - name: ue-id</w:t>
      </w:r>
    </w:p>
    <w:p w14:paraId="1ECEF42F" w14:textId="77777777" w:rsidR="00234841" w:rsidRPr="00533C32" w:rsidRDefault="00234841" w:rsidP="00234841">
      <w:pPr>
        <w:pStyle w:val="PL"/>
      </w:pPr>
      <w:r w:rsidRPr="00533C32">
        <w:t xml:space="preserve">          in: query</w:t>
      </w:r>
    </w:p>
    <w:p w14:paraId="047A7356" w14:textId="77777777" w:rsidR="00234841" w:rsidRPr="00533C32" w:rsidRDefault="00234841" w:rsidP="00234841">
      <w:pPr>
        <w:pStyle w:val="PL"/>
      </w:pPr>
      <w:r w:rsidRPr="00533C32">
        <w:t xml:space="preserve">          description: UE id</w:t>
      </w:r>
    </w:p>
    <w:p w14:paraId="68A76FEC" w14:textId="77777777" w:rsidR="00234841" w:rsidRPr="00533C32" w:rsidRDefault="00234841" w:rsidP="00234841">
      <w:pPr>
        <w:pStyle w:val="PL"/>
      </w:pPr>
      <w:r w:rsidRPr="00533C32">
        <w:t xml:space="preserve">          required: true</w:t>
      </w:r>
    </w:p>
    <w:p w14:paraId="7A7DAE16" w14:textId="77777777" w:rsidR="00234841" w:rsidRPr="00533C32" w:rsidRDefault="00234841" w:rsidP="00234841">
      <w:pPr>
        <w:pStyle w:val="PL"/>
      </w:pPr>
      <w:r w:rsidRPr="00533C32">
        <w:t xml:space="preserve">          schema:</w:t>
      </w:r>
    </w:p>
    <w:p w14:paraId="428C7DC6" w14:textId="77777777" w:rsidR="00234841" w:rsidRPr="00533C32" w:rsidRDefault="00234841" w:rsidP="00234841">
      <w:pPr>
        <w:pStyle w:val="PL"/>
        <w:rPr>
          <w:lang w:eastAsia="zh-CN"/>
        </w:rPr>
      </w:pPr>
      <w:r w:rsidRPr="00533C32">
        <w:t xml:space="preserve">            $ref: 'TS29571_CommonData.yaml#/components/schemas/VarUeId'</w:t>
      </w:r>
    </w:p>
    <w:p w14:paraId="22C1F178" w14:textId="77777777" w:rsidR="00234841" w:rsidRPr="00533C32" w:rsidRDefault="00234841" w:rsidP="00234841">
      <w:pPr>
        <w:pStyle w:val="PL"/>
      </w:pPr>
      <w:r w:rsidRPr="00533C32">
        <w:t xml:space="preserve">        - name: supported-features</w:t>
      </w:r>
    </w:p>
    <w:p w14:paraId="05594896" w14:textId="77777777" w:rsidR="00234841" w:rsidRPr="00533C32" w:rsidRDefault="00234841" w:rsidP="00234841">
      <w:pPr>
        <w:pStyle w:val="PL"/>
      </w:pPr>
      <w:r w:rsidRPr="00533C32">
        <w:t xml:space="preserve">          in: query</w:t>
      </w:r>
    </w:p>
    <w:p w14:paraId="4D425A9D" w14:textId="77777777" w:rsidR="00234841" w:rsidRPr="00533C32" w:rsidRDefault="00234841" w:rsidP="00234841">
      <w:pPr>
        <w:pStyle w:val="PL"/>
      </w:pPr>
      <w:r w:rsidRPr="00533C32">
        <w:t xml:space="preserve">          description: Supported Features</w:t>
      </w:r>
    </w:p>
    <w:p w14:paraId="059B14C0" w14:textId="77777777" w:rsidR="00234841" w:rsidRPr="00533C32" w:rsidRDefault="00234841" w:rsidP="00234841">
      <w:pPr>
        <w:pStyle w:val="PL"/>
      </w:pPr>
      <w:r w:rsidRPr="00533C32">
        <w:t xml:space="preserve">          schema:</w:t>
      </w:r>
    </w:p>
    <w:p w14:paraId="2977C9D1" w14:textId="77777777" w:rsidR="00234841" w:rsidRPr="00533C32" w:rsidRDefault="00234841" w:rsidP="00234841">
      <w:pPr>
        <w:pStyle w:val="PL"/>
        <w:rPr>
          <w:lang w:eastAsia="zh-CN"/>
        </w:rPr>
      </w:pPr>
      <w:r w:rsidRPr="00533C32">
        <w:t xml:space="preserve">            $ref: 'TS29571_CommonData.yaml#/components/schemas/SupportedFeatures'</w:t>
      </w:r>
    </w:p>
    <w:p w14:paraId="73861603" w14:textId="77777777" w:rsidR="00234841" w:rsidRPr="00533C32" w:rsidRDefault="00234841" w:rsidP="00234841">
      <w:pPr>
        <w:pStyle w:val="PL"/>
      </w:pPr>
      <w:r w:rsidRPr="00533C32">
        <w:t xml:space="preserve">      responses:</w:t>
      </w:r>
    </w:p>
    <w:p w14:paraId="7A076F0B" w14:textId="77777777" w:rsidR="00234841" w:rsidRPr="00533C32" w:rsidRDefault="00234841" w:rsidP="00234841">
      <w:pPr>
        <w:pStyle w:val="PL"/>
      </w:pPr>
      <w:r w:rsidRPr="00533C32">
        <w:t xml:space="preserve">        '200':</w:t>
      </w:r>
    </w:p>
    <w:p w14:paraId="0A3BDFE0" w14:textId="77777777" w:rsidR="00234841" w:rsidRPr="00533C32" w:rsidRDefault="00234841" w:rsidP="00234841">
      <w:pPr>
        <w:pStyle w:val="PL"/>
      </w:pPr>
      <w:r w:rsidRPr="00533C32">
        <w:t xml:space="preserve">          description: Expected response to a valid request</w:t>
      </w:r>
    </w:p>
    <w:p w14:paraId="360856FD" w14:textId="77777777" w:rsidR="00234841" w:rsidRPr="00533C32" w:rsidRDefault="00234841" w:rsidP="00234841">
      <w:pPr>
        <w:pStyle w:val="PL"/>
      </w:pPr>
      <w:r w:rsidRPr="00533C32">
        <w:t xml:space="preserve">          content:</w:t>
      </w:r>
    </w:p>
    <w:p w14:paraId="78FDEDBD" w14:textId="77777777" w:rsidR="00234841" w:rsidRPr="00533C32" w:rsidRDefault="00234841" w:rsidP="00234841">
      <w:pPr>
        <w:pStyle w:val="PL"/>
      </w:pPr>
      <w:r w:rsidRPr="00533C32">
        <w:t xml:space="preserve">            application/json:</w:t>
      </w:r>
    </w:p>
    <w:p w14:paraId="409676F4" w14:textId="77777777" w:rsidR="00234841" w:rsidRPr="00533C32" w:rsidRDefault="00234841" w:rsidP="00234841">
      <w:pPr>
        <w:pStyle w:val="PL"/>
      </w:pPr>
      <w:r w:rsidRPr="00533C32">
        <w:t xml:space="preserve">              schema:</w:t>
      </w:r>
    </w:p>
    <w:p w14:paraId="675E3BE4" w14:textId="77777777" w:rsidR="00234841" w:rsidRPr="00533C32" w:rsidRDefault="00234841" w:rsidP="00234841">
      <w:pPr>
        <w:pStyle w:val="PL"/>
      </w:pPr>
      <w:r w:rsidRPr="00533C32">
        <w:t xml:space="preserve">                type: array</w:t>
      </w:r>
    </w:p>
    <w:p w14:paraId="252C7E16" w14:textId="77777777" w:rsidR="00234841" w:rsidRPr="00533C32" w:rsidRDefault="00234841" w:rsidP="00234841">
      <w:pPr>
        <w:pStyle w:val="PL"/>
      </w:pPr>
      <w:r w:rsidRPr="00533C32">
        <w:t xml:space="preserve">                items:</w:t>
      </w:r>
    </w:p>
    <w:p w14:paraId="36EDC6D1" w14:textId="77777777" w:rsidR="00234841" w:rsidRPr="00533C32" w:rsidRDefault="00234841" w:rsidP="00234841">
      <w:pPr>
        <w:pStyle w:val="PL"/>
      </w:pPr>
      <w:r w:rsidRPr="00533C32">
        <w:t xml:space="preserve">                  $ref: '#/components/schemas/SubscriptionDataSubscriptions'</w:t>
      </w:r>
    </w:p>
    <w:p w14:paraId="5AF11BF0" w14:textId="77777777" w:rsidR="00234841" w:rsidRDefault="00234841" w:rsidP="00234841">
      <w:pPr>
        <w:pStyle w:val="PL"/>
        <w:rPr>
          <w:lang w:eastAsia="zh-CN"/>
        </w:rPr>
      </w:pPr>
      <w:r w:rsidRPr="00533C32">
        <w:t xml:space="preserve">        default:</w:t>
      </w:r>
    </w:p>
    <w:p w14:paraId="6EC9A21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85D7A98" w14:textId="77777777" w:rsidR="00234841" w:rsidRDefault="00234841" w:rsidP="00234841">
      <w:pPr>
        <w:pStyle w:val="PL"/>
        <w:rPr>
          <w:lang w:eastAsia="zh-CN"/>
        </w:rPr>
      </w:pPr>
    </w:p>
    <w:p w14:paraId="4534F275" w14:textId="77777777" w:rsidR="00234841" w:rsidRPr="00533C32" w:rsidRDefault="00234841" w:rsidP="00234841">
      <w:pPr>
        <w:pStyle w:val="PL"/>
      </w:pPr>
      <w:r w:rsidRPr="00533C32">
        <w:t xml:space="preserve">    delete:</w:t>
      </w:r>
    </w:p>
    <w:p w14:paraId="1B465929" w14:textId="77777777" w:rsidR="00234841" w:rsidRPr="00533C32" w:rsidRDefault="00234841" w:rsidP="00234841">
      <w:pPr>
        <w:pStyle w:val="PL"/>
      </w:pPr>
      <w:r w:rsidRPr="00533C32">
        <w:lastRenderedPageBreak/>
        <w:t xml:space="preserve">      summary: Deletes subscriptions identified by a given ue-id parameter</w:t>
      </w:r>
    </w:p>
    <w:p w14:paraId="74D72786" w14:textId="77777777" w:rsidR="00234841" w:rsidRPr="00533C32" w:rsidRDefault="00234841" w:rsidP="00234841">
      <w:pPr>
        <w:pStyle w:val="PL"/>
      </w:pPr>
      <w:r w:rsidRPr="00533C32">
        <w:t xml:space="preserve">      operationId: RemoveMultipleSubscriptionDataSubscriptions</w:t>
      </w:r>
    </w:p>
    <w:p w14:paraId="7D143144" w14:textId="77777777" w:rsidR="00234841" w:rsidRPr="00533C32" w:rsidRDefault="00234841" w:rsidP="00234841">
      <w:pPr>
        <w:pStyle w:val="PL"/>
      </w:pPr>
      <w:r w:rsidRPr="00533C32">
        <w:t xml:space="preserve">      tags:</w:t>
      </w:r>
    </w:p>
    <w:p w14:paraId="0AB30BFF" w14:textId="77777777" w:rsidR="00234841" w:rsidRDefault="00234841" w:rsidP="00234841">
      <w:pPr>
        <w:pStyle w:val="PL"/>
        <w:rPr>
          <w:lang w:eastAsia="zh-CN"/>
        </w:rPr>
      </w:pPr>
      <w:r w:rsidRPr="00533C32">
        <w:t xml:space="preserve">        - Subs To Notify (Collection)</w:t>
      </w:r>
    </w:p>
    <w:p w14:paraId="11DFE6B8" w14:textId="77777777" w:rsidR="00234841" w:rsidRDefault="00234841" w:rsidP="00234841">
      <w:pPr>
        <w:pStyle w:val="PL"/>
      </w:pPr>
      <w:r>
        <w:t xml:space="preserve">      security:</w:t>
      </w:r>
    </w:p>
    <w:p w14:paraId="55A2D358" w14:textId="77777777" w:rsidR="00234841" w:rsidRDefault="00234841" w:rsidP="00234841">
      <w:pPr>
        <w:pStyle w:val="PL"/>
      </w:pPr>
      <w:r>
        <w:t xml:space="preserve">        - {}</w:t>
      </w:r>
    </w:p>
    <w:p w14:paraId="6292C124" w14:textId="77777777" w:rsidR="00234841" w:rsidRDefault="00234841" w:rsidP="00234841">
      <w:pPr>
        <w:pStyle w:val="PL"/>
      </w:pPr>
      <w:r>
        <w:t xml:space="preserve">        - oAuth2ClientCredentials:</w:t>
      </w:r>
    </w:p>
    <w:p w14:paraId="33086AAE" w14:textId="77777777" w:rsidR="00234841" w:rsidRDefault="00234841" w:rsidP="00234841">
      <w:pPr>
        <w:pStyle w:val="PL"/>
      </w:pPr>
      <w:r>
        <w:t xml:space="preserve">          - nudr-dr</w:t>
      </w:r>
    </w:p>
    <w:p w14:paraId="64F15E90" w14:textId="77777777" w:rsidR="00234841" w:rsidRDefault="00234841" w:rsidP="00234841">
      <w:pPr>
        <w:pStyle w:val="PL"/>
      </w:pPr>
      <w:r>
        <w:t xml:space="preserve">        - oAuth2ClientCredentials:</w:t>
      </w:r>
    </w:p>
    <w:p w14:paraId="1AC5B3D9" w14:textId="77777777" w:rsidR="00234841" w:rsidRDefault="00234841" w:rsidP="00234841">
      <w:pPr>
        <w:pStyle w:val="PL"/>
      </w:pPr>
      <w:r>
        <w:t xml:space="preserve">          - nudr-dr</w:t>
      </w:r>
    </w:p>
    <w:p w14:paraId="2D915723" w14:textId="77777777" w:rsidR="00234841" w:rsidRPr="00533C32" w:rsidRDefault="00234841" w:rsidP="00234841">
      <w:pPr>
        <w:pStyle w:val="PL"/>
        <w:rPr>
          <w:lang w:eastAsia="zh-CN"/>
        </w:rPr>
      </w:pPr>
      <w:r>
        <w:t xml:space="preserve">          - nudr-dr:subscription-data</w:t>
      </w:r>
    </w:p>
    <w:p w14:paraId="3BC8A23F" w14:textId="77777777" w:rsidR="00234841" w:rsidRPr="00533C32" w:rsidRDefault="00234841" w:rsidP="00234841">
      <w:pPr>
        <w:pStyle w:val="PL"/>
      </w:pPr>
      <w:r w:rsidRPr="00533C32">
        <w:t xml:space="preserve">      parameters:</w:t>
      </w:r>
    </w:p>
    <w:p w14:paraId="1B051E22" w14:textId="77777777" w:rsidR="00234841" w:rsidRPr="00533C32" w:rsidRDefault="00234841" w:rsidP="00234841">
      <w:pPr>
        <w:pStyle w:val="PL"/>
      </w:pPr>
      <w:r w:rsidRPr="00533C32">
        <w:t xml:space="preserve">        - name: ue-id</w:t>
      </w:r>
    </w:p>
    <w:p w14:paraId="2E61D0A0" w14:textId="77777777" w:rsidR="00234841" w:rsidRPr="00533C32" w:rsidRDefault="00234841" w:rsidP="00234841">
      <w:pPr>
        <w:pStyle w:val="PL"/>
      </w:pPr>
      <w:r w:rsidRPr="00533C32">
        <w:t xml:space="preserve">          in: query</w:t>
      </w:r>
    </w:p>
    <w:p w14:paraId="798D4E88" w14:textId="77777777" w:rsidR="00234841" w:rsidRPr="00533C32" w:rsidRDefault="00234841" w:rsidP="00234841">
      <w:pPr>
        <w:pStyle w:val="PL"/>
      </w:pPr>
      <w:r w:rsidRPr="00533C32">
        <w:t xml:space="preserve">          required: true</w:t>
      </w:r>
    </w:p>
    <w:p w14:paraId="3D0AB164" w14:textId="77777777" w:rsidR="00234841" w:rsidRPr="00533C32" w:rsidRDefault="00234841" w:rsidP="00234841">
      <w:pPr>
        <w:pStyle w:val="PL"/>
      </w:pPr>
      <w:r w:rsidRPr="00533C32">
        <w:t xml:space="preserve">          description: UE ID</w:t>
      </w:r>
    </w:p>
    <w:p w14:paraId="5E441814" w14:textId="77777777" w:rsidR="00234841" w:rsidRPr="00533C32" w:rsidRDefault="00234841" w:rsidP="00234841">
      <w:pPr>
        <w:pStyle w:val="PL"/>
      </w:pPr>
      <w:r w:rsidRPr="00533C32">
        <w:t xml:space="preserve">          schema:</w:t>
      </w:r>
    </w:p>
    <w:p w14:paraId="755C8D6E" w14:textId="77777777" w:rsidR="00234841" w:rsidRPr="00533C32" w:rsidRDefault="00234841" w:rsidP="00234841">
      <w:pPr>
        <w:pStyle w:val="PL"/>
      </w:pPr>
      <w:r w:rsidRPr="00533C32">
        <w:t xml:space="preserve">            $ref: 'TS29571_CommonData.yaml#/components/schemas/VarUeId'</w:t>
      </w:r>
    </w:p>
    <w:p w14:paraId="7AAAB0D0" w14:textId="77777777" w:rsidR="00234841" w:rsidRPr="00533C32" w:rsidRDefault="00234841" w:rsidP="00234841">
      <w:pPr>
        <w:pStyle w:val="PL"/>
      </w:pPr>
      <w:r w:rsidRPr="00533C32">
        <w:t xml:space="preserve">        - name: nf-instance-id</w:t>
      </w:r>
    </w:p>
    <w:p w14:paraId="014E2582" w14:textId="77777777" w:rsidR="00234841" w:rsidRPr="00533C32" w:rsidRDefault="00234841" w:rsidP="00234841">
      <w:pPr>
        <w:pStyle w:val="PL"/>
      </w:pPr>
      <w:r w:rsidRPr="00533C32">
        <w:t xml:space="preserve">          in: query</w:t>
      </w:r>
    </w:p>
    <w:p w14:paraId="2E01AF24" w14:textId="77777777" w:rsidR="00234841" w:rsidRPr="00533C32" w:rsidRDefault="00234841" w:rsidP="00234841">
      <w:pPr>
        <w:pStyle w:val="PL"/>
      </w:pPr>
      <w:r w:rsidRPr="00533C32">
        <w:t xml:space="preserve">          required: false</w:t>
      </w:r>
    </w:p>
    <w:p w14:paraId="11A8B36D" w14:textId="77777777" w:rsidR="00234841" w:rsidRPr="00533C32" w:rsidRDefault="00234841" w:rsidP="00234841">
      <w:pPr>
        <w:pStyle w:val="PL"/>
      </w:pPr>
      <w:r w:rsidRPr="00533C32">
        <w:t xml:space="preserve">          description: NF Instance ID</w:t>
      </w:r>
    </w:p>
    <w:p w14:paraId="0FF8162F" w14:textId="77777777" w:rsidR="00234841" w:rsidRPr="00533C32" w:rsidRDefault="00234841" w:rsidP="00234841">
      <w:pPr>
        <w:pStyle w:val="PL"/>
      </w:pPr>
      <w:r w:rsidRPr="00533C32">
        <w:t xml:space="preserve">          schema:</w:t>
      </w:r>
    </w:p>
    <w:p w14:paraId="3B77C009" w14:textId="77777777" w:rsidR="00234841" w:rsidRPr="00533C32" w:rsidRDefault="00234841" w:rsidP="00234841">
      <w:pPr>
        <w:pStyle w:val="PL"/>
      </w:pPr>
      <w:r w:rsidRPr="00533C32">
        <w:t xml:space="preserve">            $ref: 'TS29571_CommonData.yaml#/components/schemas/NfInstanceId'</w:t>
      </w:r>
    </w:p>
    <w:p w14:paraId="7C0EE8E1" w14:textId="77777777" w:rsidR="00234841" w:rsidRPr="00533C32" w:rsidRDefault="00234841" w:rsidP="00234841">
      <w:pPr>
        <w:pStyle w:val="PL"/>
      </w:pPr>
      <w:r w:rsidRPr="00533C32">
        <w:t xml:space="preserve">        - name: delete-all-nfs</w:t>
      </w:r>
    </w:p>
    <w:p w14:paraId="6308EC88" w14:textId="77777777" w:rsidR="00234841" w:rsidRPr="00533C32" w:rsidRDefault="00234841" w:rsidP="00234841">
      <w:pPr>
        <w:pStyle w:val="PL"/>
      </w:pPr>
      <w:r w:rsidRPr="00533C32">
        <w:t xml:space="preserve">          in: query</w:t>
      </w:r>
    </w:p>
    <w:p w14:paraId="686713B7" w14:textId="77777777" w:rsidR="00234841" w:rsidRPr="00533C32" w:rsidRDefault="00234841" w:rsidP="00234841">
      <w:pPr>
        <w:pStyle w:val="PL"/>
      </w:pPr>
      <w:r w:rsidRPr="00533C32">
        <w:t xml:space="preserve">          required: false</w:t>
      </w:r>
    </w:p>
    <w:p w14:paraId="556C4C6A" w14:textId="77777777" w:rsidR="00234841" w:rsidRPr="00533C32" w:rsidRDefault="00234841" w:rsidP="00234841">
      <w:pPr>
        <w:pStyle w:val="PL"/>
      </w:pPr>
      <w:r w:rsidRPr="00533C32">
        <w:t xml:space="preserve">          description: Flag to delete subscriptions from all NFs</w:t>
      </w:r>
    </w:p>
    <w:p w14:paraId="36BC5ECB" w14:textId="77777777" w:rsidR="00234841" w:rsidRPr="00533C32" w:rsidRDefault="00234841" w:rsidP="00234841">
      <w:pPr>
        <w:pStyle w:val="PL"/>
      </w:pPr>
      <w:r w:rsidRPr="00533C32">
        <w:t xml:space="preserve">          schema:</w:t>
      </w:r>
    </w:p>
    <w:p w14:paraId="738D54E1" w14:textId="77777777" w:rsidR="00234841" w:rsidRPr="00533C32" w:rsidRDefault="00234841" w:rsidP="00234841">
      <w:pPr>
        <w:pStyle w:val="PL"/>
      </w:pPr>
      <w:r w:rsidRPr="00533C32">
        <w:t xml:space="preserve">            type: boolean</w:t>
      </w:r>
    </w:p>
    <w:p w14:paraId="0FFE325A" w14:textId="77777777" w:rsidR="00234841" w:rsidRPr="00533C32" w:rsidRDefault="00234841" w:rsidP="00234841">
      <w:pPr>
        <w:pStyle w:val="PL"/>
      </w:pPr>
      <w:r w:rsidRPr="00533C32">
        <w:t xml:space="preserve">        - name: implicit-unsubscribe-indication</w:t>
      </w:r>
    </w:p>
    <w:p w14:paraId="25DE6EDA" w14:textId="77777777" w:rsidR="00234841" w:rsidRPr="00533C32" w:rsidRDefault="00234841" w:rsidP="00234841">
      <w:pPr>
        <w:pStyle w:val="PL"/>
      </w:pPr>
      <w:r w:rsidRPr="00533C32">
        <w:t xml:space="preserve">          in: query</w:t>
      </w:r>
    </w:p>
    <w:p w14:paraId="614F77F6" w14:textId="77777777" w:rsidR="00234841" w:rsidRPr="00533C32" w:rsidRDefault="00234841" w:rsidP="00234841">
      <w:pPr>
        <w:pStyle w:val="PL"/>
      </w:pPr>
      <w:r w:rsidRPr="00533C32">
        <w:t xml:space="preserve">          required: false</w:t>
      </w:r>
    </w:p>
    <w:p w14:paraId="40B9FF3E" w14:textId="77777777" w:rsidR="00234841" w:rsidRPr="00533C32" w:rsidRDefault="00234841" w:rsidP="00234841">
      <w:pPr>
        <w:pStyle w:val="PL"/>
      </w:pPr>
      <w:r w:rsidRPr="00533C32">
        <w:t xml:space="preserve">          description: Implicit Unsubscribe Indication</w:t>
      </w:r>
    </w:p>
    <w:p w14:paraId="3A81D66C" w14:textId="77777777" w:rsidR="00234841" w:rsidRPr="00533C32" w:rsidRDefault="00234841" w:rsidP="00234841">
      <w:pPr>
        <w:pStyle w:val="PL"/>
      </w:pPr>
      <w:r w:rsidRPr="00533C32">
        <w:t xml:space="preserve">          schema:</w:t>
      </w:r>
    </w:p>
    <w:p w14:paraId="220BD277" w14:textId="77777777" w:rsidR="00234841" w:rsidRPr="00533C32" w:rsidRDefault="00234841" w:rsidP="00234841">
      <w:pPr>
        <w:pStyle w:val="PL"/>
      </w:pPr>
      <w:r w:rsidRPr="00533C32">
        <w:t xml:space="preserve">            type: boolean</w:t>
      </w:r>
    </w:p>
    <w:p w14:paraId="3A95E1EB" w14:textId="77777777" w:rsidR="00234841" w:rsidRPr="00533C32" w:rsidRDefault="00234841" w:rsidP="00234841">
      <w:pPr>
        <w:pStyle w:val="PL"/>
      </w:pPr>
      <w:r w:rsidRPr="00533C32">
        <w:t xml:space="preserve">      responses:</w:t>
      </w:r>
    </w:p>
    <w:p w14:paraId="2308C12D" w14:textId="77777777" w:rsidR="00234841" w:rsidRPr="00533C32" w:rsidRDefault="00234841" w:rsidP="00234841">
      <w:pPr>
        <w:pStyle w:val="PL"/>
      </w:pPr>
      <w:r w:rsidRPr="00533C32">
        <w:t xml:space="preserve">        '204':</w:t>
      </w:r>
    </w:p>
    <w:p w14:paraId="21E795CB" w14:textId="77777777" w:rsidR="00234841" w:rsidRDefault="00234841" w:rsidP="00234841">
      <w:pPr>
        <w:pStyle w:val="PL"/>
        <w:rPr>
          <w:lang w:eastAsia="zh-CN"/>
        </w:rPr>
      </w:pPr>
      <w:r w:rsidRPr="00533C32">
        <w:t xml:space="preserve">          description: Expected response to a successful subscription removal</w:t>
      </w:r>
    </w:p>
    <w:p w14:paraId="4C6A5A4C" w14:textId="77777777" w:rsidR="00234841" w:rsidRPr="00533C32" w:rsidRDefault="00234841" w:rsidP="00234841">
      <w:pPr>
        <w:pStyle w:val="PL"/>
      </w:pPr>
      <w:r w:rsidRPr="00533C32">
        <w:t xml:space="preserve">        default:</w:t>
      </w:r>
    </w:p>
    <w:p w14:paraId="2716EF6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5EA0094" w14:textId="77777777" w:rsidR="00234841" w:rsidRPr="00533C32" w:rsidRDefault="00234841" w:rsidP="00234841">
      <w:pPr>
        <w:pStyle w:val="PL"/>
        <w:rPr>
          <w:lang w:eastAsia="zh-CN"/>
        </w:rPr>
      </w:pPr>
    </w:p>
    <w:p w14:paraId="6D250B46" w14:textId="77777777" w:rsidR="00234841" w:rsidRPr="00533C32" w:rsidRDefault="00234841" w:rsidP="00234841">
      <w:pPr>
        <w:pStyle w:val="PL"/>
      </w:pPr>
      <w:r w:rsidRPr="00533C32">
        <w:t xml:space="preserve">  /subscription-data/subs-to-notify/{subsId}:</w:t>
      </w:r>
    </w:p>
    <w:p w14:paraId="412E70A5" w14:textId="77777777" w:rsidR="00234841" w:rsidRPr="00533C32" w:rsidRDefault="00234841" w:rsidP="00234841">
      <w:pPr>
        <w:pStyle w:val="PL"/>
      </w:pPr>
      <w:r w:rsidRPr="00533C32">
        <w:t xml:space="preserve">    delete:</w:t>
      </w:r>
    </w:p>
    <w:p w14:paraId="2DA4394B" w14:textId="77777777" w:rsidR="00234841" w:rsidRPr="00533C32" w:rsidRDefault="00234841" w:rsidP="00234841">
      <w:pPr>
        <w:pStyle w:val="PL"/>
      </w:pPr>
      <w:r w:rsidRPr="00533C32">
        <w:t xml:space="preserve">      summary: Deletes a subscriptionDataSubscriptions</w:t>
      </w:r>
    </w:p>
    <w:p w14:paraId="1036B370" w14:textId="77777777" w:rsidR="00234841" w:rsidRPr="00533C32" w:rsidRDefault="00234841" w:rsidP="00234841">
      <w:pPr>
        <w:pStyle w:val="PL"/>
      </w:pPr>
      <w:r w:rsidRPr="00533C32">
        <w:t xml:space="preserve">      operationId: RemovesubscriptionDataSubscriptions</w:t>
      </w:r>
    </w:p>
    <w:p w14:paraId="1D8E8437" w14:textId="77777777" w:rsidR="00234841" w:rsidRPr="00533C32" w:rsidRDefault="00234841" w:rsidP="00234841">
      <w:pPr>
        <w:pStyle w:val="PL"/>
      </w:pPr>
      <w:r w:rsidRPr="00533C32">
        <w:lastRenderedPageBreak/>
        <w:t xml:space="preserve">      tags:</w:t>
      </w:r>
    </w:p>
    <w:p w14:paraId="7F72F21E" w14:textId="77777777" w:rsidR="00234841" w:rsidRDefault="00234841" w:rsidP="00234841">
      <w:pPr>
        <w:pStyle w:val="PL"/>
        <w:rPr>
          <w:lang w:eastAsia="zh-CN"/>
        </w:rPr>
      </w:pPr>
      <w:r w:rsidRPr="00533C32">
        <w:t xml:space="preserve">        - Subs To Notify (Document)</w:t>
      </w:r>
    </w:p>
    <w:p w14:paraId="77BF5551" w14:textId="77777777" w:rsidR="00234841" w:rsidRDefault="00234841" w:rsidP="00234841">
      <w:pPr>
        <w:pStyle w:val="PL"/>
      </w:pPr>
      <w:r>
        <w:t xml:space="preserve">      security:</w:t>
      </w:r>
    </w:p>
    <w:p w14:paraId="0238FE57" w14:textId="77777777" w:rsidR="00234841" w:rsidRDefault="00234841" w:rsidP="00234841">
      <w:pPr>
        <w:pStyle w:val="PL"/>
      </w:pPr>
      <w:r>
        <w:t xml:space="preserve">        - {}</w:t>
      </w:r>
    </w:p>
    <w:p w14:paraId="5F81F119" w14:textId="77777777" w:rsidR="00234841" w:rsidRDefault="00234841" w:rsidP="00234841">
      <w:pPr>
        <w:pStyle w:val="PL"/>
      </w:pPr>
      <w:r>
        <w:t xml:space="preserve">        - oAuth2ClientCredentials:</w:t>
      </w:r>
    </w:p>
    <w:p w14:paraId="170B2D58" w14:textId="77777777" w:rsidR="00234841" w:rsidRDefault="00234841" w:rsidP="00234841">
      <w:pPr>
        <w:pStyle w:val="PL"/>
      </w:pPr>
      <w:r>
        <w:t xml:space="preserve">          - nudr-dr</w:t>
      </w:r>
    </w:p>
    <w:p w14:paraId="22D74A9C" w14:textId="77777777" w:rsidR="00234841" w:rsidRDefault="00234841" w:rsidP="00234841">
      <w:pPr>
        <w:pStyle w:val="PL"/>
      </w:pPr>
      <w:r>
        <w:t xml:space="preserve">        - oAuth2ClientCredentials:</w:t>
      </w:r>
    </w:p>
    <w:p w14:paraId="3855FAA5" w14:textId="77777777" w:rsidR="00234841" w:rsidRDefault="00234841" w:rsidP="00234841">
      <w:pPr>
        <w:pStyle w:val="PL"/>
      </w:pPr>
      <w:r>
        <w:t xml:space="preserve">          - nudr-dr</w:t>
      </w:r>
    </w:p>
    <w:p w14:paraId="557D59B7" w14:textId="77777777" w:rsidR="00234841" w:rsidRPr="00533C32" w:rsidRDefault="00234841" w:rsidP="00234841">
      <w:pPr>
        <w:pStyle w:val="PL"/>
        <w:rPr>
          <w:lang w:eastAsia="zh-CN"/>
        </w:rPr>
      </w:pPr>
      <w:r>
        <w:t xml:space="preserve">          - nudr-dr:subscription-data</w:t>
      </w:r>
    </w:p>
    <w:p w14:paraId="44E7B026" w14:textId="77777777" w:rsidR="00234841" w:rsidRPr="00533C32" w:rsidRDefault="00234841" w:rsidP="00234841">
      <w:pPr>
        <w:pStyle w:val="PL"/>
      </w:pPr>
      <w:r w:rsidRPr="00533C32">
        <w:t xml:space="preserve">      parameters:</w:t>
      </w:r>
    </w:p>
    <w:p w14:paraId="075D8683" w14:textId="77777777" w:rsidR="00234841" w:rsidRPr="00533C32" w:rsidRDefault="00234841" w:rsidP="00234841">
      <w:pPr>
        <w:pStyle w:val="PL"/>
      </w:pPr>
      <w:r w:rsidRPr="00533C32">
        <w:t xml:space="preserve">        - name: subsId</w:t>
      </w:r>
    </w:p>
    <w:p w14:paraId="29FE07DD" w14:textId="77777777" w:rsidR="00234841" w:rsidRPr="00533C32" w:rsidRDefault="00234841" w:rsidP="00234841">
      <w:pPr>
        <w:pStyle w:val="PL"/>
      </w:pPr>
      <w:r w:rsidRPr="00533C32">
        <w:t xml:space="preserve">          in: path</w:t>
      </w:r>
    </w:p>
    <w:p w14:paraId="11806C93" w14:textId="77777777" w:rsidR="00234841" w:rsidRPr="00533C32" w:rsidRDefault="00234841" w:rsidP="00234841">
      <w:pPr>
        <w:pStyle w:val="PL"/>
      </w:pPr>
      <w:r w:rsidRPr="00533C32">
        <w:t xml:space="preserve">          required: true</w:t>
      </w:r>
    </w:p>
    <w:p w14:paraId="06D1FB3A" w14:textId="77777777" w:rsidR="00234841" w:rsidRPr="00533C32" w:rsidRDefault="00234841" w:rsidP="00234841">
      <w:pPr>
        <w:pStyle w:val="PL"/>
      </w:pPr>
      <w:r w:rsidRPr="00533C32">
        <w:t xml:space="preserve">          description: Unique ID of the subscription to remove</w:t>
      </w:r>
    </w:p>
    <w:p w14:paraId="409F9FE9" w14:textId="77777777" w:rsidR="00234841" w:rsidRPr="00533C32" w:rsidRDefault="00234841" w:rsidP="00234841">
      <w:pPr>
        <w:pStyle w:val="PL"/>
      </w:pPr>
      <w:r w:rsidRPr="00533C32">
        <w:t xml:space="preserve">          schema:</w:t>
      </w:r>
    </w:p>
    <w:p w14:paraId="46C67E31" w14:textId="77777777" w:rsidR="00234841" w:rsidRPr="00533C32" w:rsidRDefault="00234841" w:rsidP="00234841">
      <w:pPr>
        <w:pStyle w:val="PL"/>
      </w:pPr>
      <w:r w:rsidRPr="00533C32">
        <w:t xml:space="preserve">            type: string</w:t>
      </w:r>
    </w:p>
    <w:p w14:paraId="47E401C1" w14:textId="77777777" w:rsidR="00234841" w:rsidRPr="00533C32" w:rsidRDefault="00234841" w:rsidP="00234841">
      <w:pPr>
        <w:pStyle w:val="PL"/>
      </w:pPr>
      <w:r w:rsidRPr="00533C32">
        <w:t xml:space="preserve">      responses:</w:t>
      </w:r>
    </w:p>
    <w:p w14:paraId="11242ECB" w14:textId="77777777" w:rsidR="00234841" w:rsidRPr="00533C32" w:rsidRDefault="00234841" w:rsidP="00234841">
      <w:pPr>
        <w:pStyle w:val="PL"/>
      </w:pPr>
      <w:r w:rsidRPr="00533C32">
        <w:t xml:space="preserve">        '204':</w:t>
      </w:r>
    </w:p>
    <w:p w14:paraId="3423E7E1" w14:textId="77777777" w:rsidR="00234841" w:rsidRDefault="00234841" w:rsidP="00234841">
      <w:pPr>
        <w:pStyle w:val="PL"/>
        <w:rPr>
          <w:lang w:eastAsia="zh-CN"/>
        </w:rPr>
      </w:pPr>
      <w:r w:rsidRPr="00533C32">
        <w:t xml:space="preserve">          description: Expected response to a successful subscription removal</w:t>
      </w:r>
    </w:p>
    <w:p w14:paraId="60837D2D" w14:textId="77777777" w:rsidR="00234841" w:rsidRPr="00533C32" w:rsidRDefault="00234841" w:rsidP="00234841">
      <w:pPr>
        <w:pStyle w:val="PL"/>
      </w:pPr>
      <w:r w:rsidRPr="00533C32">
        <w:t xml:space="preserve">        default:</w:t>
      </w:r>
    </w:p>
    <w:p w14:paraId="2F660A6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8A9F033" w14:textId="77777777" w:rsidR="00234841" w:rsidRPr="00533C32" w:rsidRDefault="00234841" w:rsidP="00234841">
      <w:pPr>
        <w:pStyle w:val="PL"/>
        <w:rPr>
          <w:lang w:eastAsia="zh-CN"/>
        </w:rPr>
      </w:pPr>
    </w:p>
    <w:p w14:paraId="2A70CC1D" w14:textId="77777777" w:rsidR="00234841" w:rsidRPr="00533C32" w:rsidRDefault="00234841" w:rsidP="00234841">
      <w:pPr>
        <w:pStyle w:val="PL"/>
      </w:pPr>
      <w:r w:rsidRPr="00533C32">
        <w:t xml:space="preserve">    patch:</w:t>
      </w:r>
    </w:p>
    <w:p w14:paraId="44534A7A" w14:textId="77777777" w:rsidR="00234841" w:rsidRPr="00533C32" w:rsidRDefault="00234841" w:rsidP="00234841">
      <w:pPr>
        <w:pStyle w:val="PL"/>
      </w:pPr>
      <w:r w:rsidRPr="00533C32">
        <w:t xml:space="preserve">      summary: Modify an individual subscriptionDataSubscription</w:t>
      </w:r>
    </w:p>
    <w:p w14:paraId="4A5D1145" w14:textId="77777777" w:rsidR="00234841" w:rsidRPr="00533C32" w:rsidRDefault="00234841" w:rsidP="00234841">
      <w:pPr>
        <w:pStyle w:val="PL"/>
      </w:pPr>
      <w:r w:rsidRPr="00533C32">
        <w:t xml:space="preserve">      operationId: ModifysubscriptionDataSubscription</w:t>
      </w:r>
    </w:p>
    <w:p w14:paraId="6F6C73EF" w14:textId="77777777" w:rsidR="00234841" w:rsidRPr="00533C32" w:rsidRDefault="00234841" w:rsidP="00234841">
      <w:pPr>
        <w:pStyle w:val="PL"/>
      </w:pPr>
      <w:r w:rsidRPr="00533C32">
        <w:t xml:space="preserve">      tags:</w:t>
      </w:r>
    </w:p>
    <w:p w14:paraId="2EA878EF" w14:textId="77777777" w:rsidR="00234841" w:rsidRDefault="00234841" w:rsidP="00234841">
      <w:pPr>
        <w:pStyle w:val="PL"/>
        <w:rPr>
          <w:lang w:eastAsia="zh-CN"/>
        </w:rPr>
      </w:pPr>
      <w:r w:rsidRPr="00533C32">
        <w:t xml:space="preserve">        - Subs To Notify (Document)</w:t>
      </w:r>
    </w:p>
    <w:p w14:paraId="10342BE3" w14:textId="77777777" w:rsidR="00234841" w:rsidRDefault="00234841" w:rsidP="00234841">
      <w:pPr>
        <w:pStyle w:val="PL"/>
      </w:pPr>
      <w:r>
        <w:t xml:space="preserve">      security:</w:t>
      </w:r>
    </w:p>
    <w:p w14:paraId="3C846CBF" w14:textId="77777777" w:rsidR="00234841" w:rsidRDefault="00234841" w:rsidP="00234841">
      <w:pPr>
        <w:pStyle w:val="PL"/>
      </w:pPr>
      <w:r>
        <w:t xml:space="preserve">        - {}</w:t>
      </w:r>
    </w:p>
    <w:p w14:paraId="3F4CA797" w14:textId="77777777" w:rsidR="00234841" w:rsidRDefault="00234841" w:rsidP="00234841">
      <w:pPr>
        <w:pStyle w:val="PL"/>
      </w:pPr>
      <w:r>
        <w:t xml:space="preserve">        - oAuth2ClientCredentials:</w:t>
      </w:r>
    </w:p>
    <w:p w14:paraId="7AC61B47" w14:textId="77777777" w:rsidR="00234841" w:rsidRDefault="00234841" w:rsidP="00234841">
      <w:pPr>
        <w:pStyle w:val="PL"/>
      </w:pPr>
      <w:r>
        <w:t xml:space="preserve">          - nudr-dr</w:t>
      </w:r>
    </w:p>
    <w:p w14:paraId="1D116151" w14:textId="77777777" w:rsidR="00234841" w:rsidRDefault="00234841" w:rsidP="00234841">
      <w:pPr>
        <w:pStyle w:val="PL"/>
      </w:pPr>
      <w:r>
        <w:t xml:space="preserve">        - oAuth2ClientCredentials:</w:t>
      </w:r>
    </w:p>
    <w:p w14:paraId="3ECF10E8" w14:textId="77777777" w:rsidR="00234841" w:rsidRDefault="00234841" w:rsidP="00234841">
      <w:pPr>
        <w:pStyle w:val="PL"/>
      </w:pPr>
      <w:r>
        <w:t xml:space="preserve">          - nudr-dr</w:t>
      </w:r>
    </w:p>
    <w:p w14:paraId="28C85BC4" w14:textId="77777777" w:rsidR="00234841" w:rsidRPr="00533C32" w:rsidRDefault="00234841" w:rsidP="00234841">
      <w:pPr>
        <w:pStyle w:val="PL"/>
        <w:rPr>
          <w:lang w:eastAsia="zh-CN"/>
        </w:rPr>
      </w:pPr>
      <w:r>
        <w:t xml:space="preserve">          - nudr-dr:subscription-data</w:t>
      </w:r>
    </w:p>
    <w:p w14:paraId="29752C9F" w14:textId="77777777" w:rsidR="00234841" w:rsidRPr="00533C32" w:rsidRDefault="00234841" w:rsidP="00234841">
      <w:pPr>
        <w:pStyle w:val="PL"/>
      </w:pPr>
      <w:r w:rsidRPr="00533C32">
        <w:t xml:space="preserve">      parameters:</w:t>
      </w:r>
    </w:p>
    <w:p w14:paraId="0F3D8F01" w14:textId="77777777" w:rsidR="00234841" w:rsidRPr="00533C32" w:rsidRDefault="00234841" w:rsidP="00234841">
      <w:pPr>
        <w:pStyle w:val="PL"/>
      </w:pPr>
      <w:r w:rsidRPr="00533C32">
        <w:t xml:space="preserve">        - name: subsId</w:t>
      </w:r>
    </w:p>
    <w:p w14:paraId="47A3D887" w14:textId="77777777" w:rsidR="00234841" w:rsidRPr="00533C32" w:rsidRDefault="00234841" w:rsidP="00234841">
      <w:pPr>
        <w:pStyle w:val="PL"/>
      </w:pPr>
      <w:r w:rsidRPr="00533C32">
        <w:t xml:space="preserve">          in: path</w:t>
      </w:r>
    </w:p>
    <w:p w14:paraId="73B6919A" w14:textId="77777777" w:rsidR="00234841" w:rsidRPr="00533C32" w:rsidRDefault="00234841" w:rsidP="00234841">
      <w:pPr>
        <w:pStyle w:val="PL"/>
      </w:pPr>
      <w:r w:rsidRPr="00533C32">
        <w:t xml:space="preserve">          required: true</w:t>
      </w:r>
    </w:p>
    <w:p w14:paraId="3DFCA3A0" w14:textId="77777777" w:rsidR="00234841" w:rsidRPr="00533C32" w:rsidRDefault="00234841" w:rsidP="00234841">
      <w:pPr>
        <w:pStyle w:val="PL"/>
      </w:pPr>
      <w:r w:rsidRPr="00533C32">
        <w:t xml:space="preserve">          schema:</w:t>
      </w:r>
    </w:p>
    <w:p w14:paraId="201E1382" w14:textId="77777777" w:rsidR="00234841" w:rsidRDefault="00234841" w:rsidP="00234841">
      <w:pPr>
        <w:pStyle w:val="PL"/>
        <w:rPr>
          <w:lang w:eastAsia="zh-CN"/>
        </w:rPr>
      </w:pPr>
      <w:r w:rsidRPr="00533C32">
        <w:t xml:space="preserve">            type: string</w:t>
      </w:r>
    </w:p>
    <w:p w14:paraId="3CDF28A9" w14:textId="77777777" w:rsidR="00234841" w:rsidRPr="002857AD" w:rsidRDefault="00234841" w:rsidP="00234841">
      <w:pPr>
        <w:pStyle w:val="PL"/>
      </w:pPr>
      <w:r w:rsidRPr="002857AD">
        <w:t xml:space="preserve">        - name: supported-features</w:t>
      </w:r>
    </w:p>
    <w:p w14:paraId="5827AB58" w14:textId="77777777" w:rsidR="00234841" w:rsidRPr="002857AD" w:rsidRDefault="00234841" w:rsidP="00234841">
      <w:pPr>
        <w:pStyle w:val="PL"/>
      </w:pPr>
      <w:r w:rsidRPr="002857AD">
        <w:t xml:space="preserve">          in: query</w:t>
      </w:r>
    </w:p>
    <w:p w14:paraId="04E5218B" w14:textId="77777777" w:rsidR="00234841" w:rsidRPr="002857AD" w:rsidRDefault="00234841" w:rsidP="00234841">
      <w:pPr>
        <w:pStyle w:val="PL"/>
      </w:pPr>
      <w:r w:rsidRPr="002857AD">
        <w:t xml:space="preserve">          description: Features required to be supported by the target NF</w:t>
      </w:r>
    </w:p>
    <w:p w14:paraId="65448B6A" w14:textId="77777777" w:rsidR="00234841" w:rsidRPr="002857AD" w:rsidRDefault="00234841" w:rsidP="00234841">
      <w:pPr>
        <w:pStyle w:val="PL"/>
      </w:pPr>
      <w:r w:rsidRPr="002857AD">
        <w:t xml:space="preserve">          schema:</w:t>
      </w:r>
    </w:p>
    <w:p w14:paraId="11A54B03" w14:textId="77777777" w:rsidR="00234841" w:rsidRPr="00533C32" w:rsidRDefault="00234841" w:rsidP="00234841">
      <w:pPr>
        <w:pStyle w:val="PL"/>
        <w:rPr>
          <w:lang w:eastAsia="zh-CN"/>
        </w:rPr>
      </w:pPr>
      <w:r w:rsidRPr="002857AD">
        <w:t xml:space="preserve">            $ref: 'TS29571_CommonData.yaml#/components/schemas/SupportedFeatures'</w:t>
      </w:r>
    </w:p>
    <w:p w14:paraId="0D3B5BFA" w14:textId="77777777" w:rsidR="00234841" w:rsidRPr="00533C32" w:rsidRDefault="00234841" w:rsidP="00234841">
      <w:pPr>
        <w:pStyle w:val="PL"/>
      </w:pPr>
      <w:r w:rsidRPr="00533C32">
        <w:t xml:space="preserve">      requestBody:</w:t>
      </w:r>
    </w:p>
    <w:p w14:paraId="39444DE7" w14:textId="77777777" w:rsidR="00234841" w:rsidRPr="00533C32" w:rsidRDefault="00234841" w:rsidP="00234841">
      <w:pPr>
        <w:pStyle w:val="PL"/>
      </w:pPr>
      <w:r w:rsidRPr="00533C32">
        <w:lastRenderedPageBreak/>
        <w:t xml:space="preserve">        content:</w:t>
      </w:r>
    </w:p>
    <w:p w14:paraId="0C6D66B8" w14:textId="77777777" w:rsidR="00234841" w:rsidRPr="00533C32" w:rsidRDefault="00234841" w:rsidP="00234841">
      <w:pPr>
        <w:pStyle w:val="PL"/>
      </w:pPr>
      <w:r w:rsidRPr="00533C32">
        <w:t xml:space="preserve">          application/json-patch+json:</w:t>
      </w:r>
    </w:p>
    <w:p w14:paraId="5C0A657A" w14:textId="77777777" w:rsidR="00234841" w:rsidRPr="00533C32" w:rsidRDefault="00234841" w:rsidP="00234841">
      <w:pPr>
        <w:pStyle w:val="PL"/>
      </w:pPr>
      <w:r w:rsidRPr="00533C32">
        <w:t xml:space="preserve">            schema:</w:t>
      </w:r>
    </w:p>
    <w:p w14:paraId="15E3E1D9" w14:textId="77777777" w:rsidR="00234841" w:rsidRPr="00533C32" w:rsidRDefault="00234841" w:rsidP="00234841">
      <w:pPr>
        <w:pStyle w:val="PL"/>
      </w:pPr>
      <w:r w:rsidRPr="00533C32">
        <w:t xml:space="preserve">              type: array</w:t>
      </w:r>
    </w:p>
    <w:p w14:paraId="625C0437" w14:textId="77777777" w:rsidR="00234841" w:rsidRPr="00533C32" w:rsidRDefault="00234841" w:rsidP="00234841">
      <w:pPr>
        <w:pStyle w:val="PL"/>
      </w:pPr>
      <w:r w:rsidRPr="00533C32">
        <w:t xml:space="preserve">              items:</w:t>
      </w:r>
    </w:p>
    <w:p w14:paraId="7F1AAFA2" w14:textId="77777777" w:rsidR="00234841" w:rsidRPr="00533C32" w:rsidRDefault="00234841" w:rsidP="00234841">
      <w:pPr>
        <w:pStyle w:val="PL"/>
      </w:pPr>
      <w:r w:rsidRPr="00533C32">
        <w:t xml:space="preserve">                $ref: 'TS29571_CommonData.yaml#/components/schemas/PatchItem'</w:t>
      </w:r>
    </w:p>
    <w:p w14:paraId="3DD0CB25" w14:textId="77777777" w:rsidR="00234841" w:rsidRPr="00533C32" w:rsidRDefault="00234841" w:rsidP="00234841">
      <w:pPr>
        <w:pStyle w:val="PL"/>
      </w:pPr>
      <w:r w:rsidRPr="00533C32">
        <w:t xml:space="preserve">              minItems: 1</w:t>
      </w:r>
    </w:p>
    <w:p w14:paraId="0E0E167F" w14:textId="77777777" w:rsidR="00234841" w:rsidRPr="00533C32" w:rsidRDefault="00234841" w:rsidP="00234841">
      <w:pPr>
        <w:pStyle w:val="PL"/>
      </w:pPr>
      <w:r w:rsidRPr="00533C32">
        <w:t xml:space="preserve">        required: true</w:t>
      </w:r>
    </w:p>
    <w:p w14:paraId="4D81C7A0" w14:textId="77777777" w:rsidR="00234841" w:rsidRPr="00533C32" w:rsidRDefault="00234841" w:rsidP="00234841">
      <w:pPr>
        <w:pStyle w:val="PL"/>
      </w:pPr>
      <w:r w:rsidRPr="00533C32">
        <w:t xml:space="preserve">      responses:</w:t>
      </w:r>
    </w:p>
    <w:p w14:paraId="06D41587" w14:textId="77777777" w:rsidR="00234841" w:rsidRPr="00533C32" w:rsidRDefault="00234841" w:rsidP="00234841">
      <w:pPr>
        <w:pStyle w:val="PL"/>
      </w:pPr>
      <w:r w:rsidRPr="00533C32">
        <w:t xml:space="preserve">        '204':</w:t>
      </w:r>
    </w:p>
    <w:p w14:paraId="114A8BB3" w14:textId="77777777" w:rsidR="00234841" w:rsidRPr="00533C32" w:rsidRDefault="00234841" w:rsidP="00234841">
      <w:pPr>
        <w:pStyle w:val="PL"/>
      </w:pPr>
      <w:r w:rsidRPr="00533C32">
        <w:t xml:space="preserve">          description: Successful response</w:t>
      </w:r>
    </w:p>
    <w:p w14:paraId="73DE1995" w14:textId="77777777" w:rsidR="00234841" w:rsidRDefault="00234841" w:rsidP="00234841">
      <w:pPr>
        <w:pStyle w:val="PL"/>
        <w:rPr>
          <w:lang w:eastAsia="zh-CN"/>
        </w:rPr>
      </w:pPr>
      <w:r>
        <w:rPr>
          <w:rFonts w:hint="eastAsia"/>
          <w:lang w:eastAsia="zh-CN"/>
        </w:rPr>
        <w:t xml:space="preserve">        '200':</w:t>
      </w:r>
    </w:p>
    <w:p w14:paraId="2A8854E1" w14:textId="77777777" w:rsidR="00234841" w:rsidRPr="000B71E3" w:rsidRDefault="00234841" w:rsidP="00234841">
      <w:pPr>
        <w:pStyle w:val="PL"/>
      </w:pPr>
      <w:r w:rsidRPr="000B71E3">
        <w:t xml:space="preserve">          description: Expected response to a valid request</w:t>
      </w:r>
    </w:p>
    <w:p w14:paraId="4B2CF702" w14:textId="77777777" w:rsidR="00234841" w:rsidRPr="000B71E3" w:rsidRDefault="00234841" w:rsidP="00234841">
      <w:pPr>
        <w:pStyle w:val="PL"/>
      </w:pPr>
      <w:r w:rsidRPr="000B71E3">
        <w:t xml:space="preserve">          content:</w:t>
      </w:r>
    </w:p>
    <w:p w14:paraId="170CD535" w14:textId="77777777" w:rsidR="00234841" w:rsidRPr="000B71E3" w:rsidRDefault="00234841" w:rsidP="00234841">
      <w:pPr>
        <w:pStyle w:val="PL"/>
      </w:pPr>
      <w:r w:rsidRPr="000B71E3">
        <w:t xml:space="preserve">            application/json:</w:t>
      </w:r>
    </w:p>
    <w:p w14:paraId="625BFEAF" w14:textId="77777777" w:rsidR="00234841" w:rsidRDefault="00234841" w:rsidP="00234841">
      <w:pPr>
        <w:pStyle w:val="PL"/>
      </w:pPr>
      <w:r w:rsidRPr="000B71E3">
        <w:t xml:space="preserve">              schema:</w:t>
      </w:r>
    </w:p>
    <w:p w14:paraId="7E4674C2" w14:textId="77777777" w:rsidR="00234841" w:rsidRPr="000B71E3" w:rsidRDefault="00234841" w:rsidP="00234841">
      <w:pPr>
        <w:pStyle w:val="PL"/>
        <w:rPr>
          <w:lang w:eastAsia="zh-CN"/>
        </w:rPr>
      </w:pPr>
      <w:r>
        <w:rPr>
          <w:rFonts w:hint="eastAsia"/>
          <w:lang w:eastAsia="zh-CN"/>
        </w:rPr>
        <w:t xml:space="preserve"> </w:t>
      </w:r>
      <w:r>
        <w:rPr>
          <w:lang w:eastAsia="zh-CN"/>
        </w:rPr>
        <w:t xml:space="preserve">               oneOf:</w:t>
      </w:r>
    </w:p>
    <w:p w14:paraId="6FFA39F9" w14:textId="77777777" w:rsidR="00234841" w:rsidRDefault="00234841" w:rsidP="0023484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6D8EFD44" w14:textId="77777777" w:rsidR="00234841" w:rsidRDefault="00234841" w:rsidP="00234841">
      <w:pPr>
        <w:pStyle w:val="PL"/>
        <w:rPr>
          <w:lang w:eastAsia="zh-CN"/>
        </w:rPr>
      </w:pPr>
      <w:r w:rsidRPr="00B06F7A">
        <w:t xml:space="preserve">                  - $ref: '#/components/schemas/S</w:t>
      </w:r>
      <w:r>
        <w:t>ubscriptionData</w:t>
      </w:r>
      <w:r w:rsidRPr="00B06F7A">
        <w:t>Subscription</w:t>
      </w:r>
      <w:r>
        <w:t>s</w:t>
      </w:r>
      <w:r w:rsidRPr="00B06F7A">
        <w:t>'</w:t>
      </w:r>
    </w:p>
    <w:p w14:paraId="219704A1" w14:textId="77777777" w:rsidR="00234841" w:rsidRPr="00533C32" w:rsidRDefault="00234841" w:rsidP="00234841">
      <w:pPr>
        <w:pStyle w:val="PL"/>
      </w:pPr>
      <w:r w:rsidRPr="00533C32">
        <w:t xml:space="preserve">        '403':</w:t>
      </w:r>
    </w:p>
    <w:p w14:paraId="39994FC2" w14:textId="77777777" w:rsidR="00234841" w:rsidRPr="00533C32" w:rsidRDefault="00234841" w:rsidP="00234841">
      <w:pPr>
        <w:pStyle w:val="PL"/>
      </w:pPr>
      <w:r w:rsidRPr="00533C32">
        <w:t xml:space="preserve">          $ref: 'TS29571_CommonData.yaml#/components/responses/403'</w:t>
      </w:r>
    </w:p>
    <w:p w14:paraId="499592F4" w14:textId="77777777" w:rsidR="00234841" w:rsidRPr="00533C32" w:rsidRDefault="00234841" w:rsidP="00234841">
      <w:pPr>
        <w:pStyle w:val="PL"/>
      </w:pPr>
      <w:r w:rsidRPr="00533C32">
        <w:t xml:space="preserve">        '404':</w:t>
      </w:r>
    </w:p>
    <w:p w14:paraId="0A336D71" w14:textId="77777777" w:rsidR="00234841" w:rsidRPr="00533C32" w:rsidRDefault="00234841" w:rsidP="00234841">
      <w:pPr>
        <w:pStyle w:val="PL"/>
      </w:pPr>
      <w:r w:rsidRPr="00533C32">
        <w:t xml:space="preserve">          $ref: 'TS29571_CommonData.yaml#/components/responses/404'</w:t>
      </w:r>
    </w:p>
    <w:p w14:paraId="71FA3082" w14:textId="77777777" w:rsidR="00234841" w:rsidRDefault="00234841" w:rsidP="00234841">
      <w:pPr>
        <w:pStyle w:val="PL"/>
        <w:rPr>
          <w:lang w:eastAsia="zh-CN"/>
        </w:rPr>
      </w:pPr>
      <w:r w:rsidRPr="00533C32">
        <w:t xml:space="preserve">        default:</w:t>
      </w:r>
    </w:p>
    <w:p w14:paraId="2623EEB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B8A2704" w14:textId="77777777" w:rsidR="00234841" w:rsidRDefault="00234841" w:rsidP="00234841">
      <w:pPr>
        <w:pStyle w:val="PL"/>
        <w:rPr>
          <w:lang w:eastAsia="zh-CN"/>
        </w:rPr>
      </w:pPr>
    </w:p>
    <w:p w14:paraId="0E07AF4E" w14:textId="77777777" w:rsidR="00234841" w:rsidRPr="00533C32" w:rsidRDefault="00234841" w:rsidP="00234841">
      <w:pPr>
        <w:pStyle w:val="PL"/>
      </w:pPr>
      <w:r w:rsidRPr="00533C32">
        <w:t xml:space="preserve">    </w:t>
      </w:r>
      <w:r>
        <w:t>get</w:t>
      </w:r>
      <w:r w:rsidRPr="00533C32">
        <w:t>:</w:t>
      </w:r>
    </w:p>
    <w:p w14:paraId="57DCF78F" w14:textId="77777777" w:rsidR="00234841" w:rsidRPr="00533C32" w:rsidRDefault="00234841" w:rsidP="00234841">
      <w:pPr>
        <w:pStyle w:val="PL"/>
      </w:pPr>
      <w:r w:rsidRPr="00533C32">
        <w:t xml:space="preserve">      summary: </w:t>
      </w:r>
      <w:r>
        <w:t>Retrieves</w:t>
      </w:r>
      <w:r w:rsidRPr="00533C32">
        <w:t xml:space="preserve"> a </w:t>
      </w:r>
      <w:r>
        <w:t>individual subscriptionDataSubscription identified by subsId</w:t>
      </w:r>
    </w:p>
    <w:p w14:paraId="531219F1" w14:textId="77777777" w:rsidR="00234841" w:rsidRPr="00533C32" w:rsidRDefault="00234841" w:rsidP="00234841">
      <w:pPr>
        <w:pStyle w:val="PL"/>
      </w:pPr>
      <w:r w:rsidRPr="00533C32">
        <w:t xml:space="preserve">      operationId: </w:t>
      </w:r>
      <w:r>
        <w:t>QueryS</w:t>
      </w:r>
      <w:r w:rsidRPr="00533C32">
        <w:t>ubscriptionDataSubscriptions</w:t>
      </w:r>
    </w:p>
    <w:p w14:paraId="787A0917" w14:textId="77777777" w:rsidR="00234841" w:rsidRPr="00533C32" w:rsidRDefault="00234841" w:rsidP="00234841">
      <w:pPr>
        <w:pStyle w:val="PL"/>
      </w:pPr>
      <w:r w:rsidRPr="00533C32">
        <w:t xml:space="preserve">      tags:</w:t>
      </w:r>
    </w:p>
    <w:p w14:paraId="7CBBAFB0" w14:textId="77777777" w:rsidR="00234841" w:rsidRDefault="00234841" w:rsidP="00234841">
      <w:pPr>
        <w:pStyle w:val="PL"/>
        <w:rPr>
          <w:lang w:eastAsia="zh-CN"/>
        </w:rPr>
      </w:pPr>
      <w:r w:rsidRPr="00533C32">
        <w:t xml:space="preserve">        - Subs To Notify (Document)</w:t>
      </w:r>
    </w:p>
    <w:p w14:paraId="474FE85A" w14:textId="77777777" w:rsidR="00234841" w:rsidRDefault="00234841" w:rsidP="00234841">
      <w:pPr>
        <w:pStyle w:val="PL"/>
      </w:pPr>
      <w:r>
        <w:t xml:space="preserve">      security:</w:t>
      </w:r>
    </w:p>
    <w:p w14:paraId="5F919072" w14:textId="77777777" w:rsidR="00234841" w:rsidRDefault="00234841" w:rsidP="00234841">
      <w:pPr>
        <w:pStyle w:val="PL"/>
      </w:pPr>
      <w:r>
        <w:t xml:space="preserve">        - {}</w:t>
      </w:r>
    </w:p>
    <w:p w14:paraId="6E5F57C1" w14:textId="77777777" w:rsidR="00234841" w:rsidRDefault="00234841" w:rsidP="00234841">
      <w:pPr>
        <w:pStyle w:val="PL"/>
      </w:pPr>
      <w:r>
        <w:t xml:space="preserve">        - oAuth2ClientCredentials:</w:t>
      </w:r>
    </w:p>
    <w:p w14:paraId="5AB667FF" w14:textId="77777777" w:rsidR="00234841" w:rsidRDefault="00234841" w:rsidP="00234841">
      <w:pPr>
        <w:pStyle w:val="PL"/>
      </w:pPr>
      <w:r>
        <w:t xml:space="preserve">          - nudr-dr</w:t>
      </w:r>
    </w:p>
    <w:p w14:paraId="22C0763C" w14:textId="77777777" w:rsidR="00234841" w:rsidRDefault="00234841" w:rsidP="00234841">
      <w:pPr>
        <w:pStyle w:val="PL"/>
      </w:pPr>
      <w:r>
        <w:t xml:space="preserve">        - oAuth2ClientCredentials:</w:t>
      </w:r>
    </w:p>
    <w:p w14:paraId="4C84920B" w14:textId="77777777" w:rsidR="00234841" w:rsidRDefault="00234841" w:rsidP="00234841">
      <w:pPr>
        <w:pStyle w:val="PL"/>
      </w:pPr>
      <w:r>
        <w:t xml:space="preserve">          - nudr-dr</w:t>
      </w:r>
    </w:p>
    <w:p w14:paraId="14E39D52" w14:textId="77777777" w:rsidR="00234841" w:rsidRPr="00533C32" w:rsidRDefault="00234841" w:rsidP="00234841">
      <w:pPr>
        <w:pStyle w:val="PL"/>
        <w:rPr>
          <w:lang w:eastAsia="zh-CN"/>
        </w:rPr>
      </w:pPr>
      <w:r>
        <w:t xml:space="preserve">          - nudr-dr:subscription-data</w:t>
      </w:r>
    </w:p>
    <w:p w14:paraId="7B1706C9" w14:textId="77777777" w:rsidR="00234841" w:rsidRPr="00533C32" w:rsidRDefault="00234841" w:rsidP="00234841">
      <w:pPr>
        <w:pStyle w:val="PL"/>
      </w:pPr>
      <w:r w:rsidRPr="00533C32">
        <w:t xml:space="preserve">      parameters:</w:t>
      </w:r>
    </w:p>
    <w:p w14:paraId="3D6C4F78" w14:textId="77777777" w:rsidR="00234841" w:rsidRPr="00533C32" w:rsidRDefault="00234841" w:rsidP="00234841">
      <w:pPr>
        <w:pStyle w:val="PL"/>
      </w:pPr>
      <w:r w:rsidRPr="00533C32">
        <w:t xml:space="preserve">        - name: subsId</w:t>
      </w:r>
    </w:p>
    <w:p w14:paraId="7F319192" w14:textId="77777777" w:rsidR="00234841" w:rsidRPr="00533C32" w:rsidRDefault="00234841" w:rsidP="00234841">
      <w:pPr>
        <w:pStyle w:val="PL"/>
      </w:pPr>
      <w:r w:rsidRPr="00533C32">
        <w:t xml:space="preserve">          in: path</w:t>
      </w:r>
    </w:p>
    <w:p w14:paraId="2BAA8C38" w14:textId="77777777" w:rsidR="00234841" w:rsidRPr="00533C32" w:rsidRDefault="00234841" w:rsidP="00234841">
      <w:pPr>
        <w:pStyle w:val="PL"/>
      </w:pPr>
      <w:r w:rsidRPr="00533C32">
        <w:t xml:space="preserve">          required: true</w:t>
      </w:r>
    </w:p>
    <w:p w14:paraId="48D215B0" w14:textId="77777777" w:rsidR="00234841" w:rsidRPr="00533C32" w:rsidRDefault="00234841" w:rsidP="00234841">
      <w:pPr>
        <w:pStyle w:val="PL"/>
      </w:pPr>
      <w:r w:rsidRPr="00533C32">
        <w:t xml:space="preserve">          description: Unique ID of the subscription to </w:t>
      </w:r>
      <w:r>
        <w:t>retrieve</w:t>
      </w:r>
    </w:p>
    <w:p w14:paraId="3E96D682" w14:textId="77777777" w:rsidR="00234841" w:rsidRPr="00533C32" w:rsidRDefault="00234841" w:rsidP="00234841">
      <w:pPr>
        <w:pStyle w:val="PL"/>
      </w:pPr>
      <w:r w:rsidRPr="00533C32">
        <w:t xml:space="preserve">          schema:</w:t>
      </w:r>
    </w:p>
    <w:p w14:paraId="3BAFFD56" w14:textId="77777777" w:rsidR="00234841" w:rsidRPr="00533C32" w:rsidRDefault="00234841" w:rsidP="00234841">
      <w:pPr>
        <w:pStyle w:val="PL"/>
      </w:pPr>
      <w:r w:rsidRPr="00533C32">
        <w:t xml:space="preserve">            type: string</w:t>
      </w:r>
    </w:p>
    <w:p w14:paraId="6996AA5A" w14:textId="77777777" w:rsidR="00234841" w:rsidRPr="00533C32" w:rsidRDefault="00234841" w:rsidP="00234841">
      <w:pPr>
        <w:pStyle w:val="PL"/>
      </w:pPr>
      <w:r w:rsidRPr="00533C32">
        <w:t xml:space="preserve">      responses:</w:t>
      </w:r>
    </w:p>
    <w:p w14:paraId="54121DEE" w14:textId="77777777" w:rsidR="00234841" w:rsidRPr="00533C32" w:rsidRDefault="00234841" w:rsidP="00234841">
      <w:pPr>
        <w:pStyle w:val="PL"/>
      </w:pPr>
      <w:r w:rsidRPr="00533C32">
        <w:lastRenderedPageBreak/>
        <w:t xml:space="preserve">        '200':</w:t>
      </w:r>
    </w:p>
    <w:p w14:paraId="56130821" w14:textId="77777777" w:rsidR="00234841" w:rsidRPr="00533C32" w:rsidRDefault="00234841" w:rsidP="00234841">
      <w:pPr>
        <w:pStyle w:val="PL"/>
      </w:pPr>
      <w:r w:rsidRPr="00533C32">
        <w:t xml:space="preserve">          description: Expected response to a valid request</w:t>
      </w:r>
    </w:p>
    <w:p w14:paraId="332BBD92" w14:textId="77777777" w:rsidR="00234841" w:rsidRPr="00533C32" w:rsidRDefault="00234841" w:rsidP="00234841">
      <w:pPr>
        <w:pStyle w:val="PL"/>
      </w:pPr>
      <w:r w:rsidRPr="00533C32">
        <w:t xml:space="preserve">          content:</w:t>
      </w:r>
    </w:p>
    <w:p w14:paraId="30144CE0" w14:textId="77777777" w:rsidR="00234841" w:rsidRPr="00533C32" w:rsidRDefault="00234841" w:rsidP="00234841">
      <w:pPr>
        <w:pStyle w:val="PL"/>
      </w:pPr>
      <w:r w:rsidRPr="00533C32">
        <w:t xml:space="preserve">            application/json:</w:t>
      </w:r>
    </w:p>
    <w:p w14:paraId="15D6081E" w14:textId="77777777" w:rsidR="00234841" w:rsidRPr="00533C32" w:rsidRDefault="00234841" w:rsidP="00234841">
      <w:pPr>
        <w:pStyle w:val="PL"/>
      </w:pPr>
      <w:r w:rsidRPr="00533C32">
        <w:t xml:space="preserve">              schema:</w:t>
      </w:r>
    </w:p>
    <w:p w14:paraId="4F02191A" w14:textId="77777777" w:rsidR="00234841" w:rsidRPr="00533C32" w:rsidRDefault="00234841" w:rsidP="00234841">
      <w:pPr>
        <w:pStyle w:val="PL"/>
      </w:pPr>
      <w:r w:rsidRPr="00533C32">
        <w:t xml:space="preserve">                items:</w:t>
      </w:r>
    </w:p>
    <w:p w14:paraId="1E89C8BF" w14:textId="77777777" w:rsidR="00234841" w:rsidRDefault="00234841" w:rsidP="00234841">
      <w:pPr>
        <w:pStyle w:val="PL"/>
        <w:rPr>
          <w:lang w:eastAsia="zh-CN"/>
        </w:rPr>
      </w:pPr>
      <w:r w:rsidRPr="00533C32">
        <w:t xml:space="preserve">                  </w:t>
      </w:r>
      <w:r w:rsidRPr="009B7D5E">
        <w:t>$ref: '#/components/schemas/SubscriptionDataSubscriptions'</w:t>
      </w:r>
    </w:p>
    <w:p w14:paraId="26E71A1C" w14:textId="77777777" w:rsidR="00234841" w:rsidRPr="00533C32" w:rsidRDefault="00234841" w:rsidP="00234841">
      <w:pPr>
        <w:pStyle w:val="PL"/>
      </w:pPr>
      <w:r w:rsidRPr="00533C32">
        <w:t xml:space="preserve">        default:</w:t>
      </w:r>
    </w:p>
    <w:p w14:paraId="0AE16C08"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04FA29CE" w14:textId="77777777" w:rsidR="00234841" w:rsidRPr="00533C32" w:rsidRDefault="00234841" w:rsidP="00234841">
      <w:pPr>
        <w:pStyle w:val="PL"/>
        <w:rPr>
          <w:lang w:eastAsia="zh-CN"/>
        </w:rPr>
      </w:pPr>
    </w:p>
    <w:p w14:paraId="0C226E79" w14:textId="77777777" w:rsidR="00234841" w:rsidRPr="00533C32" w:rsidRDefault="00234841" w:rsidP="00234841">
      <w:pPr>
        <w:pStyle w:val="PL"/>
      </w:pPr>
      <w:r w:rsidRPr="00533C32">
        <w:t xml:space="preserve">  /subscription-data/{ueId}/{servingPlmnId}/provisioned-data/trace-data:</w:t>
      </w:r>
    </w:p>
    <w:p w14:paraId="1FF4D8FF" w14:textId="77777777" w:rsidR="00234841" w:rsidRPr="00533C32" w:rsidRDefault="00234841" w:rsidP="00234841">
      <w:pPr>
        <w:pStyle w:val="PL"/>
      </w:pPr>
      <w:r w:rsidRPr="00533C32">
        <w:t xml:space="preserve">    get:</w:t>
      </w:r>
    </w:p>
    <w:p w14:paraId="0F357B97" w14:textId="77777777" w:rsidR="00234841" w:rsidRPr="00533C32" w:rsidRDefault="00234841" w:rsidP="00234841">
      <w:pPr>
        <w:pStyle w:val="PL"/>
      </w:pPr>
      <w:r w:rsidRPr="00533C32">
        <w:t xml:space="preserve">      summary: Retrieves the trace configuration data of a UE</w:t>
      </w:r>
    </w:p>
    <w:p w14:paraId="11D3183D" w14:textId="77777777" w:rsidR="00234841" w:rsidRPr="00533C32" w:rsidRDefault="00234841" w:rsidP="00234841">
      <w:pPr>
        <w:pStyle w:val="PL"/>
      </w:pPr>
      <w:r w:rsidRPr="00533C32">
        <w:t xml:space="preserve">      operationId: QueryTraceData</w:t>
      </w:r>
    </w:p>
    <w:p w14:paraId="6A55A177" w14:textId="77777777" w:rsidR="00234841" w:rsidRPr="00533C32" w:rsidRDefault="00234841" w:rsidP="00234841">
      <w:pPr>
        <w:pStyle w:val="PL"/>
      </w:pPr>
      <w:r w:rsidRPr="00533C32">
        <w:t xml:space="preserve">      tags:</w:t>
      </w:r>
    </w:p>
    <w:p w14:paraId="7220531B" w14:textId="77777777" w:rsidR="00234841" w:rsidRDefault="00234841" w:rsidP="00234841">
      <w:pPr>
        <w:pStyle w:val="PL"/>
        <w:rPr>
          <w:lang w:eastAsia="zh-CN"/>
        </w:rPr>
      </w:pPr>
      <w:r w:rsidRPr="00533C32">
        <w:t xml:space="preserve">        - Trace Data (Document)</w:t>
      </w:r>
    </w:p>
    <w:p w14:paraId="5D211CD5" w14:textId="77777777" w:rsidR="00234841" w:rsidRDefault="00234841" w:rsidP="00234841">
      <w:pPr>
        <w:pStyle w:val="PL"/>
      </w:pPr>
      <w:r>
        <w:t xml:space="preserve">      security:</w:t>
      </w:r>
    </w:p>
    <w:p w14:paraId="5A5BF21E" w14:textId="77777777" w:rsidR="00234841" w:rsidRDefault="00234841" w:rsidP="00234841">
      <w:pPr>
        <w:pStyle w:val="PL"/>
      </w:pPr>
      <w:r>
        <w:t xml:space="preserve">        - {}</w:t>
      </w:r>
    </w:p>
    <w:p w14:paraId="14644177" w14:textId="77777777" w:rsidR="00234841" w:rsidRDefault="00234841" w:rsidP="00234841">
      <w:pPr>
        <w:pStyle w:val="PL"/>
      </w:pPr>
      <w:r>
        <w:t xml:space="preserve">        - oAuth2ClientCredentials:</w:t>
      </w:r>
    </w:p>
    <w:p w14:paraId="65304087" w14:textId="77777777" w:rsidR="00234841" w:rsidRDefault="00234841" w:rsidP="00234841">
      <w:pPr>
        <w:pStyle w:val="PL"/>
      </w:pPr>
      <w:r>
        <w:t xml:space="preserve">          - nudr-dr</w:t>
      </w:r>
    </w:p>
    <w:p w14:paraId="07287422" w14:textId="77777777" w:rsidR="00234841" w:rsidRDefault="00234841" w:rsidP="00234841">
      <w:pPr>
        <w:pStyle w:val="PL"/>
      </w:pPr>
      <w:r>
        <w:t xml:space="preserve">        - oAuth2ClientCredentials:</w:t>
      </w:r>
    </w:p>
    <w:p w14:paraId="35FBDDD8" w14:textId="77777777" w:rsidR="00234841" w:rsidRDefault="00234841" w:rsidP="00234841">
      <w:pPr>
        <w:pStyle w:val="PL"/>
      </w:pPr>
      <w:r>
        <w:t xml:space="preserve">          - nudr-dr</w:t>
      </w:r>
    </w:p>
    <w:p w14:paraId="1A7A88BA" w14:textId="77777777" w:rsidR="00234841" w:rsidRPr="00533C32" w:rsidRDefault="00234841" w:rsidP="00234841">
      <w:pPr>
        <w:pStyle w:val="PL"/>
        <w:rPr>
          <w:lang w:eastAsia="zh-CN"/>
        </w:rPr>
      </w:pPr>
      <w:r>
        <w:t xml:space="preserve">          - nudr-dr:subscription-data</w:t>
      </w:r>
    </w:p>
    <w:p w14:paraId="69DC1891" w14:textId="77777777" w:rsidR="00234841" w:rsidRPr="00533C32" w:rsidRDefault="00234841" w:rsidP="00234841">
      <w:pPr>
        <w:pStyle w:val="PL"/>
      </w:pPr>
      <w:r w:rsidRPr="00533C32">
        <w:t xml:space="preserve">      parameters:</w:t>
      </w:r>
    </w:p>
    <w:p w14:paraId="3BA75A14" w14:textId="77777777" w:rsidR="00234841" w:rsidRPr="00533C32" w:rsidRDefault="00234841" w:rsidP="00234841">
      <w:pPr>
        <w:pStyle w:val="PL"/>
      </w:pPr>
      <w:r w:rsidRPr="00533C32">
        <w:t xml:space="preserve">        - name: ueId</w:t>
      </w:r>
    </w:p>
    <w:p w14:paraId="1E377E38" w14:textId="77777777" w:rsidR="00234841" w:rsidRPr="00533C32" w:rsidRDefault="00234841" w:rsidP="00234841">
      <w:pPr>
        <w:pStyle w:val="PL"/>
      </w:pPr>
      <w:r w:rsidRPr="00533C32">
        <w:t xml:space="preserve">          in: path</w:t>
      </w:r>
    </w:p>
    <w:p w14:paraId="51F1F2B9" w14:textId="77777777" w:rsidR="00234841" w:rsidRPr="00533C32" w:rsidRDefault="00234841" w:rsidP="00234841">
      <w:pPr>
        <w:pStyle w:val="PL"/>
      </w:pPr>
      <w:r w:rsidRPr="00533C32">
        <w:t xml:space="preserve">          description: UE id</w:t>
      </w:r>
    </w:p>
    <w:p w14:paraId="49F98EE1" w14:textId="77777777" w:rsidR="00234841" w:rsidRPr="00533C32" w:rsidRDefault="00234841" w:rsidP="00234841">
      <w:pPr>
        <w:pStyle w:val="PL"/>
      </w:pPr>
      <w:r w:rsidRPr="00533C32">
        <w:t xml:space="preserve">          required: true</w:t>
      </w:r>
    </w:p>
    <w:p w14:paraId="05EB2841" w14:textId="77777777" w:rsidR="00234841" w:rsidRPr="00533C32" w:rsidRDefault="00234841" w:rsidP="00234841">
      <w:pPr>
        <w:pStyle w:val="PL"/>
      </w:pPr>
      <w:r w:rsidRPr="00533C32">
        <w:t xml:space="preserve">          schema:</w:t>
      </w:r>
    </w:p>
    <w:p w14:paraId="29740946" w14:textId="77777777" w:rsidR="00234841" w:rsidRPr="00533C32" w:rsidRDefault="00234841" w:rsidP="00234841">
      <w:pPr>
        <w:pStyle w:val="PL"/>
      </w:pPr>
      <w:r w:rsidRPr="00533C32">
        <w:t xml:space="preserve">            $ref: 'TS29571_CommonData.yaml#/components/schemas/VarUeId'</w:t>
      </w:r>
    </w:p>
    <w:p w14:paraId="63949D17" w14:textId="77777777" w:rsidR="00234841" w:rsidRPr="00533C32" w:rsidRDefault="00234841" w:rsidP="00234841">
      <w:pPr>
        <w:pStyle w:val="PL"/>
      </w:pPr>
      <w:r w:rsidRPr="00533C32">
        <w:t xml:space="preserve">        - name: servingPlmnId</w:t>
      </w:r>
    </w:p>
    <w:p w14:paraId="575B7351" w14:textId="77777777" w:rsidR="00234841" w:rsidRPr="00533C32" w:rsidRDefault="00234841" w:rsidP="00234841">
      <w:pPr>
        <w:pStyle w:val="PL"/>
      </w:pPr>
      <w:r w:rsidRPr="00533C32">
        <w:t xml:space="preserve">          in: path</w:t>
      </w:r>
    </w:p>
    <w:p w14:paraId="6A63BCD8" w14:textId="77777777" w:rsidR="00234841" w:rsidRPr="00533C32" w:rsidRDefault="00234841" w:rsidP="00234841">
      <w:pPr>
        <w:pStyle w:val="PL"/>
      </w:pPr>
      <w:r w:rsidRPr="00533C32">
        <w:t xml:space="preserve">          description: PLMN ID</w:t>
      </w:r>
    </w:p>
    <w:p w14:paraId="0F50A32E" w14:textId="77777777" w:rsidR="00234841" w:rsidRPr="00533C32" w:rsidRDefault="00234841" w:rsidP="00234841">
      <w:pPr>
        <w:pStyle w:val="PL"/>
      </w:pPr>
      <w:r w:rsidRPr="00533C32">
        <w:t xml:space="preserve">          required: true</w:t>
      </w:r>
    </w:p>
    <w:p w14:paraId="2390E717" w14:textId="77777777" w:rsidR="00234841" w:rsidRPr="00533C32" w:rsidRDefault="00234841" w:rsidP="00234841">
      <w:pPr>
        <w:pStyle w:val="PL"/>
      </w:pPr>
      <w:r w:rsidRPr="00533C32">
        <w:t xml:space="preserve">          schema:</w:t>
      </w:r>
    </w:p>
    <w:p w14:paraId="08FE2CDC" w14:textId="77777777" w:rsidR="00234841" w:rsidRPr="00533C32" w:rsidRDefault="00234841" w:rsidP="00234841">
      <w:pPr>
        <w:pStyle w:val="PL"/>
        <w:rPr>
          <w:lang w:eastAsia="zh-CN"/>
        </w:rPr>
      </w:pPr>
      <w:r w:rsidRPr="00533C32">
        <w:t xml:space="preserve">            $ref: '#/components/schemas/VarPlmnId'</w:t>
      </w:r>
    </w:p>
    <w:p w14:paraId="1A0B9CAF" w14:textId="77777777" w:rsidR="00234841" w:rsidRPr="00533C32" w:rsidRDefault="00234841" w:rsidP="00234841">
      <w:pPr>
        <w:pStyle w:val="PL"/>
      </w:pPr>
      <w:r w:rsidRPr="00533C32">
        <w:t xml:space="preserve">        - name: If-None-Match</w:t>
      </w:r>
    </w:p>
    <w:p w14:paraId="4A86B838" w14:textId="77777777" w:rsidR="00234841" w:rsidRPr="00533C32" w:rsidRDefault="00234841" w:rsidP="00234841">
      <w:pPr>
        <w:pStyle w:val="PL"/>
      </w:pPr>
      <w:r w:rsidRPr="00533C32">
        <w:t xml:space="preserve">          in: header</w:t>
      </w:r>
    </w:p>
    <w:p w14:paraId="2D562399" w14:textId="77777777" w:rsidR="00234841" w:rsidRPr="00533C32" w:rsidRDefault="00234841" w:rsidP="00234841">
      <w:pPr>
        <w:pStyle w:val="PL"/>
      </w:pPr>
      <w:r w:rsidRPr="00533C32">
        <w:t xml:space="preserve">          description: Validator for conditional requests, as described in RFC 7232, 3.2</w:t>
      </w:r>
    </w:p>
    <w:p w14:paraId="5CA06398" w14:textId="77777777" w:rsidR="00234841" w:rsidRPr="00533C32" w:rsidRDefault="00234841" w:rsidP="00234841">
      <w:pPr>
        <w:pStyle w:val="PL"/>
      </w:pPr>
      <w:r w:rsidRPr="00533C32">
        <w:t xml:space="preserve">          schema:</w:t>
      </w:r>
    </w:p>
    <w:p w14:paraId="1019B535" w14:textId="77777777" w:rsidR="00234841" w:rsidRPr="00533C32" w:rsidRDefault="00234841" w:rsidP="00234841">
      <w:pPr>
        <w:pStyle w:val="PL"/>
      </w:pPr>
      <w:r w:rsidRPr="00533C32">
        <w:t xml:space="preserve">            type: string</w:t>
      </w:r>
    </w:p>
    <w:p w14:paraId="454976D0" w14:textId="77777777" w:rsidR="00234841" w:rsidRPr="00533C32" w:rsidRDefault="00234841" w:rsidP="00234841">
      <w:pPr>
        <w:pStyle w:val="PL"/>
      </w:pPr>
      <w:r w:rsidRPr="00533C32">
        <w:t xml:space="preserve">        - name: If-Modified-Since</w:t>
      </w:r>
    </w:p>
    <w:p w14:paraId="2E5FEB1F" w14:textId="77777777" w:rsidR="00234841" w:rsidRPr="00533C32" w:rsidRDefault="00234841" w:rsidP="00234841">
      <w:pPr>
        <w:pStyle w:val="PL"/>
      </w:pPr>
      <w:r w:rsidRPr="00533C32">
        <w:t xml:space="preserve">          in: header</w:t>
      </w:r>
    </w:p>
    <w:p w14:paraId="30CBCAC5" w14:textId="77777777" w:rsidR="00234841" w:rsidRPr="00533C32" w:rsidRDefault="00234841" w:rsidP="00234841">
      <w:pPr>
        <w:pStyle w:val="PL"/>
      </w:pPr>
      <w:r w:rsidRPr="00533C32">
        <w:t xml:space="preserve">          description: Validator for conditional requests, as described in RFC 7232, 3.3</w:t>
      </w:r>
    </w:p>
    <w:p w14:paraId="152EBE7C" w14:textId="77777777" w:rsidR="00234841" w:rsidRPr="00533C32" w:rsidRDefault="00234841" w:rsidP="00234841">
      <w:pPr>
        <w:pStyle w:val="PL"/>
      </w:pPr>
      <w:r w:rsidRPr="00533C32">
        <w:t xml:space="preserve">          schema:</w:t>
      </w:r>
    </w:p>
    <w:p w14:paraId="3D4E697F" w14:textId="77777777" w:rsidR="00234841" w:rsidRPr="00533C32" w:rsidRDefault="00234841" w:rsidP="00234841">
      <w:pPr>
        <w:pStyle w:val="PL"/>
        <w:rPr>
          <w:lang w:eastAsia="zh-CN"/>
        </w:rPr>
      </w:pPr>
      <w:r w:rsidRPr="00533C32">
        <w:t xml:space="preserve">            type: string</w:t>
      </w:r>
    </w:p>
    <w:p w14:paraId="04320DCC" w14:textId="77777777" w:rsidR="00234841" w:rsidRPr="00533C32" w:rsidRDefault="00234841" w:rsidP="00234841">
      <w:pPr>
        <w:pStyle w:val="PL"/>
      </w:pPr>
      <w:r w:rsidRPr="00533C32">
        <w:lastRenderedPageBreak/>
        <w:t xml:space="preserve">      responses:</w:t>
      </w:r>
    </w:p>
    <w:p w14:paraId="0F480ABA" w14:textId="77777777" w:rsidR="00234841" w:rsidRPr="00533C32" w:rsidRDefault="00234841" w:rsidP="00234841">
      <w:pPr>
        <w:pStyle w:val="PL"/>
      </w:pPr>
      <w:r w:rsidRPr="00533C32">
        <w:t xml:space="preserve">        '200':</w:t>
      </w:r>
    </w:p>
    <w:p w14:paraId="59D03D36" w14:textId="77777777" w:rsidR="00234841" w:rsidRPr="00533C32" w:rsidRDefault="00234841" w:rsidP="00234841">
      <w:pPr>
        <w:pStyle w:val="PL"/>
      </w:pPr>
      <w:r w:rsidRPr="00533C32">
        <w:t xml:space="preserve">          description: Expected response to a valid request</w:t>
      </w:r>
    </w:p>
    <w:p w14:paraId="24C930F0" w14:textId="77777777" w:rsidR="00234841" w:rsidRPr="00533C32" w:rsidRDefault="00234841" w:rsidP="00234841">
      <w:pPr>
        <w:pStyle w:val="PL"/>
      </w:pPr>
      <w:r w:rsidRPr="00533C32">
        <w:t xml:space="preserve">          content:</w:t>
      </w:r>
    </w:p>
    <w:p w14:paraId="55672561" w14:textId="77777777" w:rsidR="00234841" w:rsidRPr="00533C32" w:rsidRDefault="00234841" w:rsidP="00234841">
      <w:pPr>
        <w:pStyle w:val="PL"/>
      </w:pPr>
      <w:r w:rsidRPr="00533C32">
        <w:t xml:space="preserve">            application/json:</w:t>
      </w:r>
    </w:p>
    <w:p w14:paraId="7111CAEF" w14:textId="77777777" w:rsidR="00234841" w:rsidRPr="00533C32" w:rsidRDefault="00234841" w:rsidP="00234841">
      <w:pPr>
        <w:pStyle w:val="PL"/>
      </w:pPr>
      <w:r w:rsidRPr="00533C32">
        <w:t xml:space="preserve">              schema:</w:t>
      </w:r>
    </w:p>
    <w:p w14:paraId="52A324B7" w14:textId="77777777" w:rsidR="00234841" w:rsidRPr="00533C32" w:rsidRDefault="00234841" w:rsidP="00234841">
      <w:pPr>
        <w:pStyle w:val="PL"/>
        <w:rPr>
          <w:lang w:eastAsia="zh-CN"/>
        </w:rPr>
      </w:pPr>
      <w:r w:rsidRPr="00533C32">
        <w:t xml:space="preserve">                $ref: 'TS29571_CommonData.yaml#/components/schemas/TraceData'</w:t>
      </w:r>
    </w:p>
    <w:p w14:paraId="57C45DEA" w14:textId="77777777" w:rsidR="00234841" w:rsidRPr="00533C32" w:rsidRDefault="00234841" w:rsidP="00234841">
      <w:pPr>
        <w:pStyle w:val="PL"/>
      </w:pPr>
      <w:r w:rsidRPr="00533C32">
        <w:t xml:space="preserve">          headers:</w:t>
      </w:r>
    </w:p>
    <w:p w14:paraId="2353C741" w14:textId="77777777" w:rsidR="00234841" w:rsidRPr="00533C32" w:rsidRDefault="00234841" w:rsidP="00234841">
      <w:pPr>
        <w:pStyle w:val="PL"/>
      </w:pPr>
      <w:r w:rsidRPr="00533C32">
        <w:t xml:space="preserve">            Cache-Control:</w:t>
      </w:r>
    </w:p>
    <w:p w14:paraId="600FDC02" w14:textId="77777777" w:rsidR="00234841" w:rsidRPr="00533C32" w:rsidRDefault="00234841" w:rsidP="00234841">
      <w:pPr>
        <w:pStyle w:val="PL"/>
      </w:pPr>
      <w:r w:rsidRPr="00533C32">
        <w:t xml:space="preserve">              description: Cache-Control containing max-age, as described in RFC 7234, 5.2</w:t>
      </w:r>
    </w:p>
    <w:p w14:paraId="5B7818EF" w14:textId="77777777" w:rsidR="00234841" w:rsidRPr="00533C32" w:rsidRDefault="00234841" w:rsidP="00234841">
      <w:pPr>
        <w:pStyle w:val="PL"/>
      </w:pPr>
      <w:r w:rsidRPr="00533C32">
        <w:t xml:space="preserve">              schema:</w:t>
      </w:r>
    </w:p>
    <w:p w14:paraId="29616B5B" w14:textId="77777777" w:rsidR="00234841" w:rsidRPr="00533C32" w:rsidRDefault="00234841" w:rsidP="00234841">
      <w:pPr>
        <w:pStyle w:val="PL"/>
      </w:pPr>
      <w:r w:rsidRPr="00533C32">
        <w:t xml:space="preserve">                type: string</w:t>
      </w:r>
    </w:p>
    <w:p w14:paraId="1960566E" w14:textId="77777777" w:rsidR="00234841" w:rsidRPr="00533C32" w:rsidRDefault="00234841" w:rsidP="00234841">
      <w:pPr>
        <w:pStyle w:val="PL"/>
      </w:pPr>
      <w:r w:rsidRPr="00533C32">
        <w:t xml:space="preserve">            ETag:</w:t>
      </w:r>
    </w:p>
    <w:p w14:paraId="1FE081AB" w14:textId="77777777" w:rsidR="00234841" w:rsidRPr="00533C32" w:rsidRDefault="00234841" w:rsidP="00234841">
      <w:pPr>
        <w:pStyle w:val="PL"/>
      </w:pPr>
      <w:r w:rsidRPr="00533C32">
        <w:t xml:space="preserve">              description: Entity Tag, containing a strong validator, as described in RFC 7232, 2.3</w:t>
      </w:r>
    </w:p>
    <w:p w14:paraId="02DB5072" w14:textId="77777777" w:rsidR="00234841" w:rsidRPr="00533C32" w:rsidRDefault="00234841" w:rsidP="00234841">
      <w:pPr>
        <w:pStyle w:val="PL"/>
      </w:pPr>
      <w:r w:rsidRPr="00533C32">
        <w:t xml:space="preserve">              schema:</w:t>
      </w:r>
    </w:p>
    <w:p w14:paraId="32A9D84B" w14:textId="77777777" w:rsidR="00234841" w:rsidRPr="00533C32" w:rsidRDefault="00234841" w:rsidP="00234841">
      <w:pPr>
        <w:pStyle w:val="PL"/>
      </w:pPr>
      <w:r w:rsidRPr="00533C32">
        <w:t xml:space="preserve">                type: string</w:t>
      </w:r>
    </w:p>
    <w:p w14:paraId="38DB758A" w14:textId="77777777" w:rsidR="00234841" w:rsidRPr="00533C32" w:rsidRDefault="00234841" w:rsidP="00234841">
      <w:pPr>
        <w:pStyle w:val="PL"/>
      </w:pPr>
      <w:r w:rsidRPr="00533C32">
        <w:t xml:space="preserve">            Last-Modified:</w:t>
      </w:r>
    </w:p>
    <w:p w14:paraId="5638F3C4" w14:textId="77777777" w:rsidR="00234841" w:rsidRPr="00533C32" w:rsidRDefault="00234841" w:rsidP="00234841">
      <w:pPr>
        <w:pStyle w:val="PL"/>
      </w:pPr>
      <w:r w:rsidRPr="00533C32">
        <w:t xml:space="preserve">              description: Timestamp for last modification of the resource, as described in RFC 7232, 2.2</w:t>
      </w:r>
    </w:p>
    <w:p w14:paraId="61EC8EBA" w14:textId="77777777" w:rsidR="00234841" w:rsidRPr="00533C32" w:rsidRDefault="00234841" w:rsidP="00234841">
      <w:pPr>
        <w:pStyle w:val="PL"/>
      </w:pPr>
      <w:r w:rsidRPr="00533C32">
        <w:t xml:space="preserve">              schema:</w:t>
      </w:r>
    </w:p>
    <w:p w14:paraId="4B2C5E52" w14:textId="77777777" w:rsidR="00234841" w:rsidRPr="00533C32" w:rsidRDefault="00234841" w:rsidP="00234841">
      <w:pPr>
        <w:pStyle w:val="PL"/>
        <w:rPr>
          <w:lang w:eastAsia="zh-CN"/>
        </w:rPr>
      </w:pPr>
      <w:r w:rsidRPr="00533C32">
        <w:t xml:space="preserve">                type: string</w:t>
      </w:r>
    </w:p>
    <w:p w14:paraId="002B4716" w14:textId="77777777" w:rsidR="00234841" w:rsidRPr="00533C32" w:rsidRDefault="00234841" w:rsidP="00234841">
      <w:pPr>
        <w:pStyle w:val="PL"/>
      </w:pPr>
      <w:r w:rsidRPr="00533C32">
        <w:t xml:space="preserve">        default:</w:t>
      </w:r>
    </w:p>
    <w:p w14:paraId="1752BB8F" w14:textId="77777777" w:rsidR="00234841" w:rsidRDefault="00234841" w:rsidP="00234841">
      <w:pPr>
        <w:pStyle w:val="PL"/>
        <w:rPr>
          <w:lang w:eastAsia="zh-CN"/>
        </w:rPr>
      </w:pPr>
      <w:r w:rsidRPr="00533C32">
        <w:t xml:space="preserve">          $ref: 'TS29571_CommonData.yaml#/components/responses/default'</w:t>
      </w:r>
    </w:p>
    <w:p w14:paraId="5BF22900" w14:textId="77777777" w:rsidR="00234841" w:rsidRPr="00533C32" w:rsidRDefault="00234841" w:rsidP="00234841">
      <w:pPr>
        <w:pStyle w:val="PL"/>
        <w:rPr>
          <w:lang w:eastAsia="zh-CN"/>
        </w:rPr>
      </w:pPr>
    </w:p>
    <w:p w14:paraId="741BDB37" w14:textId="77777777" w:rsidR="00234841" w:rsidRPr="00533C32" w:rsidRDefault="00234841" w:rsidP="00234841">
      <w:pPr>
        <w:pStyle w:val="PL"/>
      </w:pPr>
      <w:r w:rsidRPr="00533C32">
        <w:t xml:space="preserve">  /subscription-data/{ueId}/identity-data:</w:t>
      </w:r>
    </w:p>
    <w:p w14:paraId="6BB5C6D0" w14:textId="77777777" w:rsidR="00234841" w:rsidRPr="00533C32" w:rsidRDefault="00234841" w:rsidP="00234841">
      <w:pPr>
        <w:pStyle w:val="PL"/>
      </w:pPr>
      <w:r w:rsidRPr="00533C32">
        <w:t xml:space="preserve">    get:</w:t>
      </w:r>
    </w:p>
    <w:p w14:paraId="379900E4" w14:textId="77777777" w:rsidR="00234841" w:rsidRPr="00533C32" w:rsidRDefault="00234841" w:rsidP="00234841">
      <w:pPr>
        <w:pStyle w:val="PL"/>
      </w:pPr>
      <w:r w:rsidRPr="00533C32">
        <w:t xml:space="preserve">      summary: Retrieve identity data by SUPI or GPSI</w:t>
      </w:r>
    </w:p>
    <w:p w14:paraId="03C3F0E4" w14:textId="77777777" w:rsidR="00234841" w:rsidRPr="00533C32" w:rsidRDefault="00234841" w:rsidP="00234841">
      <w:pPr>
        <w:pStyle w:val="PL"/>
      </w:pPr>
      <w:r w:rsidRPr="00533C32">
        <w:t xml:space="preserve">      operationId: GetIdentityData</w:t>
      </w:r>
    </w:p>
    <w:p w14:paraId="0EFD07F0" w14:textId="77777777" w:rsidR="00234841" w:rsidRPr="00533C32" w:rsidRDefault="00234841" w:rsidP="00234841">
      <w:pPr>
        <w:pStyle w:val="PL"/>
      </w:pPr>
      <w:r w:rsidRPr="00533C32">
        <w:t xml:space="preserve">      tags:</w:t>
      </w:r>
    </w:p>
    <w:p w14:paraId="1C264301" w14:textId="77777777" w:rsidR="00234841" w:rsidRDefault="00234841" w:rsidP="00234841">
      <w:pPr>
        <w:pStyle w:val="PL"/>
        <w:rPr>
          <w:lang w:eastAsia="zh-CN"/>
        </w:rPr>
      </w:pPr>
      <w:r w:rsidRPr="00533C32">
        <w:t xml:space="preserve">        - Query Identity Data by SUPI or GPSI (Document)</w:t>
      </w:r>
    </w:p>
    <w:p w14:paraId="02E5356A" w14:textId="77777777" w:rsidR="00234841" w:rsidRDefault="00234841" w:rsidP="00234841">
      <w:pPr>
        <w:pStyle w:val="PL"/>
      </w:pPr>
      <w:r>
        <w:t xml:space="preserve">      security:</w:t>
      </w:r>
    </w:p>
    <w:p w14:paraId="2E3ED1E4" w14:textId="77777777" w:rsidR="00234841" w:rsidRDefault="00234841" w:rsidP="00234841">
      <w:pPr>
        <w:pStyle w:val="PL"/>
      </w:pPr>
      <w:r>
        <w:t xml:space="preserve">        - {}</w:t>
      </w:r>
    </w:p>
    <w:p w14:paraId="3B06DC04" w14:textId="77777777" w:rsidR="00234841" w:rsidRDefault="00234841" w:rsidP="00234841">
      <w:pPr>
        <w:pStyle w:val="PL"/>
      </w:pPr>
      <w:r>
        <w:t xml:space="preserve">        - oAuth2ClientCredentials:</w:t>
      </w:r>
    </w:p>
    <w:p w14:paraId="11335B2D" w14:textId="77777777" w:rsidR="00234841" w:rsidRDefault="00234841" w:rsidP="00234841">
      <w:pPr>
        <w:pStyle w:val="PL"/>
      </w:pPr>
      <w:r>
        <w:t xml:space="preserve">          - nudr-dr</w:t>
      </w:r>
    </w:p>
    <w:p w14:paraId="7A3D7907" w14:textId="77777777" w:rsidR="00234841" w:rsidRDefault="00234841" w:rsidP="00234841">
      <w:pPr>
        <w:pStyle w:val="PL"/>
      </w:pPr>
      <w:r>
        <w:t xml:space="preserve">        - oAuth2ClientCredentials:</w:t>
      </w:r>
    </w:p>
    <w:p w14:paraId="2358FDC7" w14:textId="77777777" w:rsidR="00234841" w:rsidRDefault="00234841" w:rsidP="00234841">
      <w:pPr>
        <w:pStyle w:val="PL"/>
      </w:pPr>
      <w:r>
        <w:t xml:space="preserve">          - nudr-dr</w:t>
      </w:r>
    </w:p>
    <w:p w14:paraId="280C7511" w14:textId="77777777" w:rsidR="00234841" w:rsidRPr="00533C32" w:rsidRDefault="00234841" w:rsidP="00234841">
      <w:pPr>
        <w:pStyle w:val="PL"/>
        <w:rPr>
          <w:lang w:eastAsia="zh-CN"/>
        </w:rPr>
      </w:pPr>
      <w:r>
        <w:t xml:space="preserve">          - nudr-dr:subscription-data</w:t>
      </w:r>
    </w:p>
    <w:p w14:paraId="00F3C261" w14:textId="77777777" w:rsidR="00234841" w:rsidRPr="00533C32" w:rsidRDefault="00234841" w:rsidP="00234841">
      <w:pPr>
        <w:pStyle w:val="PL"/>
      </w:pPr>
      <w:r w:rsidRPr="00533C32">
        <w:t xml:space="preserve">      parameters:</w:t>
      </w:r>
    </w:p>
    <w:p w14:paraId="2274B55E" w14:textId="77777777" w:rsidR="00234841" w:rsidRPr="00533C32" w:rsidRDefault="00234841" w:rsidP="00234841">
      <w:pPr>
        <w:pStyle w:val="PL"/>
      </w:pPr>
      <w:r w:rsidRPr="00533C32">
        <w:t xml:space="preserve">        - name: ueId</w:t>
      </w:r>
    </w:p>
    <w:p w14:paraId="725E9E7B" w14:textId="77777777" w:rsidR="00234841" w:rsidRPr="00533C32" w:rsidRDefault="00234841" w:rsidP="00234841">
      <w:pPr>
        <w:pStyle w:val="PL"/>
      </w:pPr>
      <w:r w:rsidRPr="00533C32">
        <w:t xml:space="preserve">          in: path</w:t>
      </w:r>
    </w:p>
    <w:p w14:paraId="32F2B707" w14:textId="77777777" w:rsidR="00234841" w:rsidRPr="00533C32" w:rsidRDefault="00234841" w:rsidP="00234841">
      <w:pPr>
        <w:pStyle w:val="PL"/>
      </w:pPr>
      <w:r w:rsidRPr="00533C32">
        <w:t xml:space="preserve">          description: UE ID</w:t>
      </w:r>
    </w:p>
    <w:p w14:paraId="24645DCA" w14:textId="77777777" w:rsidR="00234841" w:rsidRPr="00533C32" w:rsidRDefault="00234841" w:rsidP="00234841">
      <w:pPr>
        <w:pStyle w:val="PL"/>
      </w:pPr>
      <w:r w:rsidRPr="00533C32">
        <w:t xml:space="preserve">          required: true</w:t>
      </w:r>
    </w:p>
    <w:p w14:paraId="396EC47B" w14:textId="77777777" w:rsidR="00234841" w:rsidRPr="00533C32" w:rsidRDefault="00234841" w:rsidP="00234841">
      <w:pPr>
        <w:pStyle w:val="PL"/>
      </w:pPr>
      <w:r w:rsidRPr="00533C32">
        <w:t xml:space="preserve">          schema:</w:t>
      </w:r>
    </w:p>
    <w:p w14:paraId="69748211" w14:textId="77777777" w:rsidR="00234841" w:rsidRPr="00533C32" w:rsidRDefault="00234841" w:rsidP="00234841">
      <w:pPr>
        <w:pStyle w:val="PL"/>
        <w:rPr>
          <w:lang w:eastAsia="zh-CN"/>
        </w:rPr>
      </w:pPr>
      <w:r w:rsidRPr="00533C32">
        <w:t xml:space="preserve">            $ref: 'TS29571_CommonData.yaml#/components/schemas/VarUeId'</w:t>
      </w:r>
    </w:p>
    <w:p w14:paraId="35AEA8C8" w14:textId="77777777" w:rsidR="00234841" w:rsidRPr="00DC7E88" w:rsidRDefault="00234841" w:rsidP="00234841">
      <w:pPr>
        <w:pStyle w:val="PL"/>
      </w:pPr>
      <w:r w:rsidRPr="00533C32">
        <w:t xml:space="preserve">        </w:t>
      </w:r>
      <w:r w:rsidRPr="00DC7E88">
        <w:t>- name: app-port-id</w:t>
      </w:r>
    </w:p>
    <w:p w14:paraId="088DDBFF" w14:textId="77777777" w:rsidR="00234841" w:rsidRPr="00DC7E88" w:rsidRDefault="00234841" w:rsidP="00234841">
      <w:pPr>
        <w:pStyle w:val="PL"/>
      </w:pPr>
      <w:r w:rsidRPr="00DC7E88">
        <w:t xml:space="preserve">          in: query</w:t>
      </w:r>
    </w:p>
    <w:p w14:paraId="453D8939" w14:textId="77777777" w:rsidR="00234841" w:rsidRPr="00DC7E88" w:rsidRDefault="00234841" w:rsidP="00234841">
      <w:pPr>
        <w:pStyle w:val="PL"/>
      </w:pPr>
      <w:r w:rsidRPr="00DC7E88">
        <w:lastRenderedPageBreak/>
        <w:t xml:space="preserve">          description: Application port identifier</w:t>
      </w:r>
    </w:p>
    <w:p w14:paraId="64C62366" w14:textId="77777777" w:rsidR="00234841" w:rsidRPr="00DC7E88" w:rsidRDefault="00234841" w:rsidP="00234841">
      <w:pPr>
        <w:pStyle w:val="PL"/>
      </w:pPr>
      <w:r w:rsidRPr="00DC7E88">
        <w:t xml:space="preserve">          content:</w:t>
      </w:r>
    </w:p>
    <w:p w14:paraId="2048FC23" w14:textId="77777777" w:rsidR="00234841" w:rsidRPr="00DC7E88" w:rsidRDefault="00234841" w:rsidP="00234841">
      <w:pPr>
        <w:pStyle w:val="PL"/>
      </w:pPr>
      <w:r w:rsidRPr="00DC7E88">
        <w:t xml:space="preserve">            application/json:</w:t>
      </w:r>
    </w:p>
    <w:p w14:paraId="2AFD9CC3" w14:textId="77777777" w:rsidR="00234841" w:rsidRPr="00DC7E88" w:rsidRDefault="00234841" w:rsidP="00234841">
      <w:pPr>
        <w:pStyle w:val="PL"/>
      </w:pPr>
      <w:r w:rsidRPr="00DC7E88">
        <w:t xml:space="preserve">              schema:</w:t>
      </w:r>
    </w:p>
    <w:p w14:paraId="5E73BAB5" w14:textId="77777777" w:rsidR="00234841" w:rsidRDefault="00234841" w:rsidP="00234841">
      <w:pPr>
        <w:pStyle w:val="PL"/>
        <w:rPr>
          <w:lang w:eastAsia="zh-CN"/>
        </w:rPr>
      </w:pPr>
      <w:r w:rsidRPr="00DC7E88">
        <w:t xml:space="preserve">                $ref: 'TS29503_Nudm_SDM.yaml#/components/schemas/AppPortId'</w:t>
      </w:r>
    </w:p>
    <w:p w14:paraId="18CE91BD" w14:textId="77777777" w:rsidR="00234841" w:rsidRPr="00533C32" w:rsidRDefault="00234841" w:rsidP="00234841">
      <w:pPr>
        <w:pStyle w:val="PL"/>
      </w:pPr>
      <w:r w:rsidRPr="00533C32">
        <w:t xml:space="preserve">        - name: If-None-Match</w:t>
      </w:r>
    </w:p>
    <w:p w14:paraId="47B9CD49" w14:textId="77777777" w:rsidR="00234841" w:rsidRPr="00533C32" w:rsidRDefault="00234841" w:rsidP="00234841">
      <w:pPr>
        <w:pStyle w:val="PL"/>
      </w:pPr>
      <w:r w:rsidRPr="00533C32">
        <w:t xml:space="preserve">          in: header</w:t>
      </w:r>
    </w:p>
    <w:p w14:paraId="3E054A41" w14:textId="77777777" w:rsidR="00234841" w:rsidRPr="00533C32" w:rsidRDefault="00234841" w:rsidP="00234841">
      <w:pPr>
        <w:pStyle w:val="PL"/>
      </w:pPr>
      <w:r w:rsidRPr="00533C32">
        <w:t xml:space="preserve">          description: Validator for conditional requests, as described in RFC 7232, 3.2</w:t>
      </w:r>
    </w:p>
    <w:p w14:paraId="6BFE6632" w14:textId="77777777" w:rsidR="00234841" w:rsidRPr="00533C32" w:rsidRDefault="00234841" w:rsidP="00234841">
      <w:pPr>
        <w:pStyle w:val="PL"/>
      </w:pPr>
      <w:r w:rsidRPr="00533C32">
        <w:t xml:space="preserve">          schema:</w:t>
      </w:r>
    </w:p>
    <w:p w14:paraId="19A36A0D" w14:textId="77777777" w:rsidR="00234841" w:rsidRPr="00533C32" w:rsidRDefault="00234841" w:rsidP="00234841">
      <w:pPr>
        <w:pStyle w:val="PL"/>
      </w:pPr>
      <w:r w:rsidRPr="00533C32">
        <w:t xml:space="preserve">            type: string</w:t>
      </w:r>
    </w:p>
    <w:p w14:paraId="2D283F21" w14:textId="77777777" w:rsidR="00234841" w:rsidRPr="00533C32" w:rsidRDefault="00234841" w:rsidP="00234841">
      <w:pPr>
        <w:pStyle w:val="PL"/>
      </w:pPr>
      <w:r w:rsidRPr="00533C32">
        <w:t xml:space="preserve">        - name: If-Modified-Since</w:t>
      </w:r>
    </w:p>
    <w:p w14:paraId="7C0A969F" w14:textId="77777777" w:rsidR="00234841" w:rsidRPr="00533C32" w:rsidRDefault="00234841" w:rsidP="00234841">
      <w:pPr>
        <w:pStyle w:val="PL"/>
      </w:pPr>
      <w:r w:rsidRPr="00533C32">
        <w:t xml:space="preserve">          in: header</w:t>
      </w:r>
    </w:p>
    <w:p w14:paraId="3D415676" w14:textId="77777777" w:rsidR="00234841" w:rsidRPr="00533C32" w:rsidRDefault="00234841" w:rsidP="00234841">
      <w:pPr>
        <w:pStyle w:val="PL"/>
      </w:pPr>
      <w:r w:rsidRPr="00533C32">
        <w:t xml:space="preserve">          description: Validator for conditional requests, as described in RFC 7232, 3.3</w:t>
      </w:r>
    </w:p>
    <w:p w14:paraId="0E9EBAB9" w14:textId="77777777" w:rsidR="00234841" w:rsidRPr="00533C32" w:rsidRDefault="00234841" w:rsidP="00234841">
      <w:pPr>
        <w:pStyle w:val="PL"/>
      </w:pPr>
      <w:r w:rsidRPr="00533C32">
        <w:t xml:space="preserve">          schema:</w:t>
      </w:r>
    </w:p>
    <w:p w14:paraId="7A6DF41D" w14:textId="77777777" w:rsidR="00234841" w:rsidRPr="00533C32" w:rsidRDefault="00234841" w:rsidP="00234841">
      <w:pPr>
        <w:pStyle w:val="PL"/>
        <w:rPr>
          <w:lang w:eastAsia="zh-CN"/>
        </w:rPr>
      </w:pPr>
      <w:r w:rsidRPr="00533C32">
        <w:t xml:space="preserve">            type: string</w:t>
      </w:r>
    </w:p>
    <w:p w14:paraId="673B037B" w14:textId="77777777" w:rsidR="00234841" w:rsidRPr="00533C32" w:rsidRDefault="00234841" w:rsidP="00234841">
      <w:pPr>
        <w:pStyle w:val="PL"/>
      </w:pPr>
      <w:r w:rsidRPr="00533C32">
        <w:t xml:space="preserve">      responses:</w:t>
      </w:r>
    </w:p>
    <w:p w14:paraId="5E0164C4" w14:textId="77777777" w:rsidR="00234841" w:rsidRPr="00533C32" w:rsidRDefault="00234841" w:rsidP="00234841">
      <w:pPr>
        <w:pStyle w:val="PL"/>
      </w:pPr>
      <w:r w:rsidRPr="00533C32">
        <w:t xml:space="preserve">        '200':</w:t>
      </w:r>
    </w:p>
    <w:p w14:paraId="7683A04C" w14:textId="77777777" w:rsidR="00234841" w:rsidRPr="00533C32" w:rsidRDefault="00234841" w:rsidP="00234841">
      <w:pPr>
        <w:pStyle w:val="PL"/>
      </w:pPr>
      <w:r w:rsidRPr="00533C32">
        <w:t xml:space="preserve">          description: OK</w:t>
      </w:r>
    </w:p>
    <w:p w14:paraId="32A96F6F" w14:textId="77777777" w:rsidR="00234841" w:rsidRPr="00533C32" w:rsidRDefault="00234841" w:rsidP="00234841">
      <w:pPr>
        <w:pStyle w:val="PL"/>
      </w:pPr>
      <w:r w:rsidRPr="00533C32">
        <w:t xml:space="preserve">          content:</w:t>
      </w:r>
    </w:p>
    <w:p w14:paraId="2924B77D" w14:textId="77777777" w:rsidR="00234841" w:rsidRPr="00533C32" w:rsidRDefault="00234841" w:rsidP="00234841">
      <w:pPr>
        <w:pStyle w:val="PL"/>
      </w:pPr>
      <w:r w:rsidRPr="00533C32">
        <w:t xml:space="preserve">            application/json:</w:t>
      </w:r>
    </w:p>
    <w:p w14:paraId="009FF8CD" w14:textId="77777777" w:rsidR="00234841" w:rsidRPr="00533C32" w:rsidRDefault="00234841" w:rsidP="00234841">
      <w:pPr>
        <w:pStyle w:val="PL"/>
      </w:pPr>
      <w:r w:rsidRPr="00533C32">
        <w:t xml:space="preserve">              schema:</w:t>
      </w:r>
    </w:p>
    <w:p w14:paraId="14188167" w14:textId="77777777" w:rsidR="00234841" w:rsidRPr="00533C32" w:rsidRDefault="00234841" w:rsidP="00234841">
      <w:pPr>
        <w:pStyle w:val="PL"/>
        <w:rPr>
          <w:lang w:eastAsia="zh-CN"/>
        </w:rPr>
      </w:pPr>
      <w:r w:rsidRPr="00533C32">
        <w:t xml:space="preserve">                $ref: '#/components/schemas/IdentityData'</w:t>
      </w:r>
    </w:p>
    <w:p w14:paraId="0B29175A" w14:textId="77777777" w:rsidR="00234841" w:rsidRPr="00533C32" w:rsidRDefault="00234841" w:rsidP="00234841">
      <w:pPr>
        <w:pStyle w:val="PL"/>
      </w:pPr>
      <w:r w:rsidRPr="00533C32">
        <w:t xml:space="preserve">          headers:</w:t>
      </w:r>
    </w:p>
    <w:p w14:paraId="427188E3" w14:textId="77777777" w:rsidR="00234841" w:rsidRPr="00533C32" w:rsidRDefault="00234841" w:rsidP="00234841">
      <w:pPr>
        <w:pStyle w:val="PL"/>
      </w:pPr>
      <w:r w:rsidRPr="00533C32">
        <w:t xml:space="preserve">            Cache-Control:</w:t>
      </w:r>
    </w:p>
    <w:p w14:paraId="189D3C9A" w14:textId="77777777" w:rsidR="00234841" w:rsidRPr="00533C32" w:rsidRDefault="00234841" w:rsidP="00234841">
      <w:pPr>
        <w:pStyle w:val="PL"/>
      </w:pPr>
      <w:r w:rsidRPr="00533C32">
        <w:t xml:space="preserve">              description: Cache-Control containing max-age, as described in RFC 7234, 5.2</w:t>
      </w:r>
    </w:p>
    <w:p w14:paraId="632AB0B7" w14:textId="77777777" w:rsidR="00234841" w:rsidRPr="00533C32" w:rsidRDefault="00234841" w:rsidP="00234841">
      <w:pPr>
        <w:pStyle w:val="PL"/>
      </w:pPr>
      <w:r w:rsidRPr="00533C32">
        <w:t xml:space="preserve">              schema:</w:t>
      </w:r>
    </w:p>
    <w:p w14:paraId="77CA5556" w14:textId="77777777" w:rsidR="00234841" w:rsidRPr="00533C32" w:rsidRDefault="00234841" w:rsidP="00234841">
      <w:pPr>
        <w:pStyle w:val="PL"/>
      </w:pPr>
      <w:r w:rsidRPr="00533C32">
        <w:t xml:space="preserve">                type: string</w:t>
      </w:r>
    </w:p>
    <w:p w14:paraId="2838C3EC" w14:textId="77777777" w:rsidR="00234841" w:rsidRPr="00533C32" w:rsidRDefault="00234841" w:rsidP="00234841">
      <w:pPr>
        <w:pStyle w:val="PL"/>
      </w:pPr>
      <w:r w:rsidRPr="00533C32">
        <w:t xml:space="preserve">            ETag:</w:t>
      </w:r>
    </w:p>
    <w:p w14:paraId="24C0FBFE" w14:textId="77777777" w:rsidR="00234841" w:rsidRPr="00533C32" w:rsidRDefault="00234841" w:rsidP="00234841">
      <w:pPr>
        <w:pStyle w:val="PL"/>
      </w:pPr>
      <w:r w:rsidRPr="00533C32">
        <w:t xml:space="preserve">              description: Entity Tag, containing a strong validator, as described in RFC 7232, 2.3</w:t>
      </w:r>
    </w:p>
    <w:p w14:paraId="1A900F26" w14:textId="77777777" w:rsidR="00234841" w:rsidRPr="00533C32" w:rsidRDefault="00234841" w:rsidP="00234841">
      <w:pPr>
        <w:pStyle w:val="PL"/>
      </w:pPr>
      <w:r w:rsidRPr="00533C32">
        <w:t xml:space="preserve">              schema:</w:t>
      </w:r>
    </w:p>
    <w:p w14:paraId="23A1F069" w14:textId="77777777" w:rsidR="00234841" w:rsidRPr="00533C32" w:rsidRDefault="00234841" w:rsidP="00234841">
      <w:pPr>
        <w:pStyle w:val="PL"/>
      </w:pPr>
      <w:r w:rsidRPr="00533C32">
        <w:t xml:space="preserve">                type: string</w:t>
      </w:r>
    </w:p>
    <w:p w14:paraId="1690AA30" w14:textId="77777777" w:rsidR="00234841" w:rsidRPr="00533C32" w:rsidRDefault="00234841" w:rsidP="00234841">
      <w:pPr>
        <w:pStyle w:val="PL"/>
      </w:pPr>
      <w:r w:rsidRPr="00533C32">
        <w:t xml:space="preserve">            Last-Modified:</w:t>
      </w:r>
    </w:p>
    <w:p w14:paraId="46DDB633" w14:textId="77777777" w:rsidR="00234841" w:rsidRPr="00533C32" w:rsidRDefault="00234841" w:rsidP="00234841">
      <w:pPr>
        <w:pStyle w:val="PL"/>
      </w:pPr>
      <w:r w:rsidRPr="00533C32">
        <w:t xml:space="preserve">              description: Timestamp for last modification of the resource, as described in RFC 7232, 2.2</w:t>
      </w:r>
    </w:p>
    <w:p w14:paraId="42A3964C" w14:textId="77777777" w:rsidR="00234841" w:rsidRPr="00533C32" w:rsidRDefault="00234841" w:rsidP="00234841">
      <w:pPr>
        <w:pStyle w:val="PL"/>
      </w:pPr>
      <w:r w:rsidRPr="00533C32">
        <w:t xml:space="preserve">              schema:</w:t>
      </w:r>
    </w:p>
    <w:p w14:paraId="18C9BE4C" w14:textId="77777777" w:rsidR="00234841" w:rsidRPr="00533C32" w:rsidRDefault="00234841" w:rsidP="00234841">
      <w:pPr>
        <w:pStyle w:val="PL"/>
        <w:rPr>
          <w:lang w:eastAsia="zh-CN"/>
        </w:rPr>
      </w:pPr>
      <w:r w:rsidRPr="00533C32">
        <w:t xml:space="preserve">                type: string</w:t>
      </w:r>
    </w:p>
    <w:p w14:paraId="0E96378A" w14:textId="77777777" w:rsidR="00234841" w:rsidRDefault="00234841" w:rsidP="00234841">
      <w:pPr>
        <w:pStyle w:val="PL"/>
      </w:pPr>
      <w:r>
        <w:t xml:space="preserve">        '403':</w:t>
      </w:r>
    </w:p>
    <w:p w14:paraId="33DD5903" w14:textId="77777777" w:rsidR="00234841" w:rsidRPr="006B355D" w:rsidRDefault="00234841" w:rsidP="00234841">
      <w:pPr>
        <w:pStyle w:val="PL"/>
      </w:pPr>
      <w:r>
        <w:t xml:space="preserve">          $ref: 'TS29571_CommonData.yaml#/components/responses/403'</w:t>
      </w:r>
    </w:p>
    <w:p w14:paraId="4DACA48D" w14:textId="77777777" w:rsidR="00234841" w:rsidRDefault="00234841" w:rsidP="00234841">
      <w:pPr>
        <w:pStyle w:val="PL"/>
        <w:rPr>
          <w:lang w:eastAsia="zh-CN"/>
        </w:rPr>
      </w:pPr>
      <w:r w:rsidRPr="00533C32">
        <w:t xml:space="preserve">        default:</w:t>
      </w:r>
    </w:p>
    <w:p w14:paraId="7331949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01EE0EA" w14:textId="77777777" w:rsidR="00234841" w:rsidRPr="00533C32" w:rsidRDefault="00234841" w:rsidP="00234841">
      <w:pPr>
        <w:pStyle w:val="PL"/>
        <w:rPr>
          <w:lang w:eastAsia="zh-CN"/>
        </w:rPr>
      </w:pPr>
    </w:p>
    <w:p w14:paraId="4BA74C58" w14:textId="77777777" w:rsidR="00234841" w:rsidRPr="00533C32" w:rsidRDefault="00234841" w:rsidP="00234841">
      <w:pPr>
        <w:pStyle w:val="PL"/>
      </w:pPr>
      <w:r w:rsidRPr="00533C32">
        <w:t xml:space="preserve">  /subscription-data/{ueId}/operator-determined-barring-data:</w:t>
      </w:r>
    </w:p>
    <w:p w14:paraId="6C28B5EA" w14:textId="77777777" w:rsidR="00234841" w:rsidRPr="00533C32" w:rsidRDefault="00234841" w:rsidP="00234841">
      <w:pPr>
        <w:pStyle w:val="PL"/>
      </w:pPr>
      <w:r w:rsidRPr="00533C32">
        <w:t xml:space="preserve">    get:</w:t>
      </w:r>
    </w:p>
    <w:p w14:paraId="70D7CC10" w14:textId="77777777" w:rsidR="00234841" w:rsidRPr="00533C32" w:rsidRDefault="00234841" w:rsidP="00234841">
      <w:pPr>
        <w:pStyle w:val="PL"/>
      </w:pPr>
      <w:r w:rsidRPr="00533C32">
        <w:t xml:space="preserve">      summary: Retrieve ODB Data data by SUPI or GPSI</w:t>
      </w:r>
    </w:p>
    <w:p w14:paraId="21BC7DF9" w14:textId="77777777" w:rsidR="00234841" w:rsidRPr="00533C32" w:rsidRDefault="00234841" w:rsidP="00234841">
      <w:pPr>
        <w:pStyle w:val="PL"/>
      </w:pPr>
      <w:r w:rsidRPr="00533C32">
        <w:t xml:space="preserve">      operationId: GetOdbData</w:t>
      </w:r>
    </w:p>
    <w:p w14:paraId="57396C2F" w14:textId="77777777" w:rsidR="00234841" w:rsidRPr="00533C32" w:rsidRDefault="00234841" w:rsidP="00234841">
      <w:pPr>
        <w:pStyle w:val="PL"/>
      </w:pPr>
      <w:r w:rsidRPr="00533C32">
        <w:t xml:space="preserve">      tags:</w:t>
      </w:r>
    </w:p>
    <w:p w14:paraId="50F81FCA" w14:textId="77777777" w:rsidR="00234841" w:rsidRDefault="00234841" w:rsidP="00234841">
      <w:pPr>
        <w:pStyle w:val="PL"/>
        <w:rPr>
          <w:lang w:eastAsia="zh-CN"/>
        </w:rPr>
      </w:pPr>
      <w:r w:rsidRPr="00533C32">
        <w:lastRenderedPageBreak/>
        <w:t xml:space="preserve">        - Query ODB Data by SUPI or GPSI (Document)</w:t>
      </w:r>
    </w:p>
    <w:p w14:paraId="59E8649E" w14:textId="77777777" w:rsidR="00234841" w:rsidRDefault="00234841" w:rsidP="00234841">
      <w:pPr>
        <w:pStyle w:val="PL"/>
      </w:pPr>
      <w:r>
        <w:t xml:space="preserve">      security:</w:t>
      </w:r>
    </w:p>
    <w:p w14:paraId="4368F23E" w14:textId="77777777" w:rsidR="00234841" w:rsidRDefault="00234841" w:rsidP="00234841">
      <w:pPr>
        <w:pStyle w:val="PL"/>
      </w:pPr>
      <w:r>
        <w:t xml:space="preserve">        - {}</w:t>
      </w:r>
    </w:p>
    <w:p w14:paraId="2C21FD21" w14:textId="77777777" w:rsidR="00234841" w:rsidRDefault="00234841" w:rsidP="00234841">
      <w:pPr>
        <w:pStyle w:val="PL"/>
      </w:pPr>
      <w:r>
        <w:t xml:space="preserve">        - oAuth2ClientCredentials:</w:t>
      </w:r>
    </w:p>
    <w:p w14:paraId="2EF8B534" w14:textId="77777777" w:rsidR="00234841" w:rsidRDefault="00234841" w:rsidP="00234841">
      <w:pPr>
        <w:pStyle w:val="PL"/>
      </w:pPr>
      <w:r>
        <w:t xml:space="preserve">          - nudr-dr</w:t>
      </w:r>
    </w:p>
    <w:p w14:paraId="164C5A0B" w14:textId="77777777" w:rsidR="00234841" w:rsidRDefault="00234841" w:rsidP="00234841">
      <w:pPr>
        <w:pStyle w:val="PL"/>
      </w:pPr>
      <w:r>
        <w:t xml:space="preserve">        - oAuth2ClientCredentials:</w:t>
      </w:r>
    </w:p>
    <w:p w14:paraId="0A271CC9" w14:textId="77777777" w:rsidR="00234841" w:rsidRDefault="00234841" w:rsidP="00234841">
      <w:pPr>
        <w:pStyle w:val="PL"/>
      </w:pPr>
      <w:r>
        <w:t xml:space="preserve">          - nudr-dr</w:t>
      </w:r>
    </w:p>
    <w:p w14:paraId="1987F4C2" w14:textId="77777777" w:rsidR="00234841" w:rsidRPr="00533C32" w:rsidRDefault="00234841" w:rsidP="00234841">
      <w:pPr>
        <w:pStyle w:val="PL"/>
        <w:rPr>
          <w:lang w:eastAsia="zh-CN"/>
        </w:rPr>
      </w:pPr>
      <w:r>
        <w:t xml:space="preserve">          - nudr-dr:subscription-data</w:t>
      </w:r>
    </w:p>
    <w:p w14:paraId="0FC570A0" w14:textId="77777777" w:rsidR="00234841" w:rsidRPr="00533C32" w:rsidRDefault="00234841" w:rsidP="00234841">
      <w:pPr>
        <w:pStyle w:val="PL"/>
      </w:pPr>
      <w:r w:rsidRPr="00533C32">
        <w:t xml:space="preserve">      parameters:</w:t>
      </w:r>
    </w:p>
    <w:p w14:paraId="247E5BCE" w14:textId="77777777" w:rsidR="00234841" w:rsidRPr="00533C32" w:rsidRDefault="00234841" w:rsidP="00234841">
      <w:pPr>
        <w:pStyle w:val="PL"/>
      </w:pPr>
      <w:r w:rsidRPr="00533C32">
        <w:t xml:space="preserve">        - name: ueId</w:t>
      </w:r>
    </w:p>
    <w:p w14:paraId="1E94B1B9" w14:textId="77777777" w:rsidR="00234841" w:rsidRPr="00533C32" w:rsidRDefault="00234841" w:rsidP="00234841">
      <w:pPr>
        <w:pStyle w:val="PL"/>
      </w:pPr>
      <w:r w:rsidRPr="00533C32">
        <w:t xml:space="preserve">          in: path</w:t>
      </w:r>
    </w:p>
    <w:p w14:paraId="4972CF69" w14:textId="77777777" w:rsidR="00234841" w:rsidRPr="00533C32" w:rsidRDefault="00234841" w:rsidP="00234841">
      <w:pPr>
        <w:pStyle w:val="PL"/>
      </w:pPr>
      <w:r w:rsidRPr="00533C32">
        <w:t xml:space="preserve">          description: UE ID</w:t>
      </w:r>
    </w:p>
    <w:p w14:paraId="548BDABE" w14:textId="77777777" w:rsidR="00234841" w:rsidRPr="00533C32" w:rsidRDefault="00234841" w:rsidP="00234841">
      <w:pPr>
        <w:pStyle w:val="PL"/>
      </w:pPr>
      <w:r w:rsidRPr="00533C32">
        <w:t xml:space="preserve">          required: true</w:t>
      </w:r>
    </w:p>
    <w:p w14:paraId="14537E92" w14:textId="77777777" w:rsidR="00234841" w:rsidRPr="00533C32" w:rsidRDefault="00234841" w:rsidP="00234841">
      <w:pPr>
        <w:pStyle w:val="PL"/>
      </w:pPr>
      <w:r w:rsidRPr="00533C32">
        <w:t xml:space="preserve">          schema:</w:t>
      </w:r>
    </w:p>
    <w:p w14:paraId="622B6ED2" w14:textId="77777777" w:rsidR="00234841" w:rsidRPr="00533C32" w:rsidRDefault="00234841" w:rsidP="00234841">
      <w:pPr>
        <w:pStyle w:val="PL"/>
      </w:pPr>
      <w:r w:rsidRPr="00533C32">
        <w:t xml:space="preserve">            $ref: 'TS29571_CommonData.yaml#/components/schemas/VarUeId'</w:t>
      </w:r>
    </w:p>
    <w:p w14:paraId="37474894" w14:textId="77777777" w:rsidR="00234841" w:rsidRPr="00533C32" w:rsidRDefault="00234841" w:rsidP="00234841">
      <w:pPr>
        <w:pStyle w:val="PL"/>
      </w:pPr>
      <w:r w:rsidRPr="00533C32">
        <w:t xml:space="preserve">      responses:</w:t>
      </w:r>
    </w:p>
    <w:p w14:paraId="44B82AE2" w14:textId="77777777" w:rsidR="00234841" w:rsidRPr="00533C32" w:rsidRDefault="00234841" w:rsidP="00234841">
      <w:pPr>
        <w:pStyle w:val="PL"/>
      </w:pPr>
      <w:r w:rsidRPr="00533C32">
        <w:t xml:space="preserve">        '200':</w:t>
      </w:r>
    </w:p>
    <w:p w14:paraId="68520720" w14:textId="77777777" w:rsidR="00234841" w:rsidRPr="00533C32" w:rsidRDefault="00234841" w:rsidP="00234841">
      <w:pPr>
        <w:pStyle w:val="PL"/>
      </w:pPr>
      <w:r w:rsidRPr="00533C32">
        <w:t xml:space="preserve">          description: OK</w:t>
      </w:r>
    </w:p>
    <w:p w14:paraId="2DE84D76" w14:textId="77777777" w:rsidR="00234841" w:rsidRPr="00533C32" w:rsidRDefault="00234841" w:rsidP="00234841">
      <w:pPr>
        <w:pStyle w:val="PL"/>
      </w:pPr>
      <w:r w:rsidRPr="00533C32">
        <w:t xml:space="preserve">          content:</w:t>
      </w:r>
    </w:p>
    <w:p w14:paraId="43F084DA" w14:textId="77777777" w:rsidR="00234841" w:rsidRPr="00533C32" w:rsidRDefault="00234841" w:rsidP="00234841">
      <w:pPr>
        <w:pStyle w:val="PL"/>
      </w:pPr>
      <w:r w:rsidRPr="00533C32">
        <w:t xml:space="preserve">            application/json:</w:t>
      </w:r>
    </w:p>
    <w:p w14:paraId="7D2588FE" w14:textId="77777777" w:rsidR="00234841" w:rsidRPr="00533C32" w:rsidRDefault="00234841" w:rsidP="00234841">
      <w:pPr>
        <w:pStyle w:val="PL"/>
      </w:pPr>
      <w:r w:rsidRPr="00533C32">
        <w:t xml:space="preserve">              schema:</w:t>
      </w:r>
    </w:p>
    <w:p w14:paraId="24056466" w14:textId="77777777" w:rsidR="00234841" w:rsidRPr="00533C32" w:rsidRDefault="00234841" w:rsidP="00234841">
      <w:pPr>
        <w:pStyle w:val="PL"/>
      </w:pPr>
      <w:r w:rsidRPr="00533C32">
        <w:t xml:space="preserve">                $ref: 'TS29571_CommonData.yaml#/components/schemas/OdbData'</w:t>
      </w:r>
    </w:p>
    <w:p w14:paraId="7DE954B9" w14:textId="77777777" w:rsidR="00234841" w:rsidRDefault="00234841" w:rsidP="00234841">
      <w:pPr>
        <w:pStyle w:val="PL"/>
        <w:rPr>
          <w:lang w:eastAsia="zh-CN"/>
        </w:rPr>
      </w:pPr>
      <w:r w:rsidRPr="00533C32">
        <w:t xml:space="preserve">        default:</w:t>
      </w:r>
    </w:p>
    <w:p w14:paraId="7B643BD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F5859AE" w14:textId="77777777" w:rsidR="00234841" w:rsidRPr="00533C32" w:rsidRDefault="00234841" w:rsidP="00234841">
      <w:pPr>
        <w:pStyle w:val="PL"/>
        <w:rPr>
          <w:lang w:eastAsia="zh-CN"/>
        </w:rPr>
      </w:pPr>
    </w:p>
    <w:p w14:paraId="0B75596E" w14:textId="77777777" w:rsidR="00234841" w:rsidRPr="00533C32" w:rsidRDefault="00234841" w:rsidP="00234841">
      <w:pPr>
        <w:pStyle w:val="PL"/>
      </w:pPr>
      <w:r w:rsidRPr="00533C32">
        <w:t xml:space="preserve">  /subscription-data/{ueId}/context-data:</w:t>
      </w:r>
    </w:p>
    <w:p w14:paraId="2FF4960C" w14:textId="77777777" w:rsidR="00234841" w:rsidRPr="00533C32" w:rsidRDefault="00234841" w:rsidP="00234841">
      <w:pPr>
        <w:pStyle w:val="PL"/>
      </w:pPr>
      <w:r w:rsidRPr="00533C32">
        <w:t xml:space="preserve">    get:</w:t>
      </w:r>
    </w:p>
    <w:p w14:paraId="552D0FF7" w14:textId="77777777" w:rsidR="00234841" w:rsidRPr="00533C32" w:rsidRDefault="00234841" w:rsidP="00234841">
      <w:pPr>
        <w:pStyle w:val="PL"/>
      </w:pPr>
      <w:r w:rsidRPr="00533C32">
        <w:t xml:space="preserve">      summary: Retrieve multiple context data sets of a UE</w:t>
      </w:r>
    </w:p>
    <w:p w14:paraId="3CCA6D1E" w14:textId="77777777" w:rsidR="00234841" w:rsidRPr="00533C32" w:rsidRDefault="00234841" w:rsidP="00234841">
      <w:pPr>
        <w:pStyle w:val="PL"/>
      </w:pPr>
      <w:r w:rsidRPr="00533C32">
        <w:t xml:space="preserve">      operationId: QueryContextData</w:t>
      </w:r>
    </w:p>
    <w:p w14:paraId="3CC8F170" w14:textId="77777777" w:rsidR="00234841" w:rsidRPr="00533C32" w:rsidRDefault="00234841" w:rsidP="00234841">
      <w:pPr>
        <w:pStyle w:val="PL"/>
      </w:pPr>
      <w:r w:rsidRPr="00533C32">
        <w:t xml:space="preserve">      tags:</w:t>
      </w:r>
    </w:p>
    <w:p w14:paraId="03E331DA" w14:textId="77777777" w:rsidR="00234841" w:rsidRDefault="00234841" w:rsidP="00234841">
      <w:pPr>
        <w:pStyle w:val="PL"/>
        <w:rPr>
          <w:lang w:eastAsia="zh-CN"/>
        </w:rPr>
      </w:pPr>
      <w:r w:rsidRPr="00533C32">
        <w:t xml:space="preserve">        - Context Data (Document)</w:t>
      </w:r>
    </w:p>
    <w:p w14:paraId="3DFC3BB5" w14:textId="77777777" w:rsidR="00234841" w:rsidRDefault="00234841" w:rsidP="00234841">
      <w:pPr>
        <w:pStyle w:val="PL"/>
      </w:pPr>
      <w:r>
        <w:t xml:space="preserve">      security:</w:t>
      </w:r>
    </w:p>
    <w:p w14:paraId="108B5B7C" w14:textId="77777777" w:rsidR="00234841" w:rsidRDefault="00234841" w:rsidP="00234841">
      <w:pPr>
        <w:pStyle w:val="PL"/>
      </w:pPr>
      <w:r>
        <w:t xml:space="preserve">        - {}</w:t>
      </w:r>
    </w:p>
    <w:p w14:paraId="4D415786" w14:textId="77777777" w:rsidR="00234841" w:rsidRDefault="00234841" w:rsidP="00234841">
      <w:pPr>
        <w:pStyle w:val="PL"/>
      </w:pPr>
      <w:r>
        <w:t xml:space="preserve">        - oAuth2ClientCredentials:</w:t>
      </w:r>
    </w:p>
    <w:p w14:paraId="5EC7815A" w14:textId="77777777" w:rsidR="00234841" w:rsidRDefault="00234841" w:rsidP="00234841">
      <w:pPr>
        <w:pStyle w:val="PL"/>
      </w:pPr>
      <w:r>
        <w:t xml:space="preserve">          - nudr-dr</w:t>
      </w:r>
    </w:p>
    <w:p w14:paraId="26BA3316" w14:textId="77777777" w:rsidR="00234841" w:rsidRDefault="00234841" w:rsidP="00234841">
      <w:pPr>
        <w:pStyle w:val="PL"/>
      </w:pPr>
      <w:r>
        <w:t xml:space="preserve">        - oAuth2ClientCredentials:</w:t>
      </w:r>
    </w:p>
    <w:p w14:paraId="5046A137" w14:textId="77777777" w:rsidR="00234841" w:rsidRDefault="00234841" w:rsidP="00234841">
      <w:pPr>
        <w:pStyle w:val="PL"/>
      </w:pPr>
      <w:r>
        <w:t xml:space="preserve">          - nudr-dr</w:t>
      </w:r>
    </w:p>
    <w:p w14:paraId="40A3AD19" w14:textId="77777777" w:rsidR="00234841" w:rsidRPr="00533C32" w:rsidRDefault="00234841" w:rsidP="00234841">
      <w:pPr>
        <w:pStyle w:val="PL"/>
        <w:rPr>
          <w:lang w:eastAsia="zh-CN"/>
        </w:rPr>
      </w:pPr>
      <w:r>
        <w:t xml:space="preserve">          - nudr-dr:subscription-data</w:t>
      </w:r>
    </w:p>
    <w:p w14:paraId="6234640F" w14:textId="77777777" w:rsidR="00234841" w:rsidRPr="00533C32" w:rsidRDefault="00234841" w:rsidP="00234841">
      <w:pPr>
        <w:pStyle w:val="PL"/>
      </w:pPr>
      <w:r w:rsidRPr="00533C32">
        <w:t xml:space="preserve">      parameters:</w:t>
      </w:r>
    </w:p>
    <w:p w14:paraId="0EEF7456" w14:textId="77777777" w:rsidR="00234841" w:rsidRPr="00533C32" w:rsidRDefault="00234841" w:rsidP="00234841">
      <w:pPr>
        <w:pStyle w:val="PL"/>
      </w:pPr>
      <w:r w:rsidRPr="00533C32">
        <w:t xml:space="preserve">        - name: ueId</w:t>
      </w:r>
    </w:p>
    <w:p w14:paraId="134EB567" w14:textId="77777777" w:rsidR="00234841" w:rsidRPr="00533C32" w:rsidRDefault="00234841" w:rsidP="00234841">
      <w:pPr>
        <w:pStyle w:val="PL"/>
      </w:pPr>
      <w:r w:rsidRPr="00533C32">
        <w:t xml:space="preserve">          in: path</w:t>
      </w:r>
    </w:p>
    <w:p w14:paraId="4D91DFB2" w14:textId="77777777" w:rsidR="00234841" w:rsidRPr="00533C32" w:rsidRDefault="00234841" w:rsidP="00234841">
      <w:pPr>
        <w:pStyle w:val="PL"/>
      </w:pPr>
      <w:r w:rsidRPr="00533C32">
        <w:t xml:space="preserve">          description: UE id</w:t>
      </w:r>
    </w:p>
    <w:p w14:paraId="703FA11A" w14:textId="77777777" w:rsidR="00234841" w:rsidRPr="00533C32" w:rsidRDefault="00234841" w:rsidP="00234841">
      <w:pPr>
        <w:pStyle w:val="PL"/>
      </w:pPr>
      <w:r w:rsidRPr="00533C32">
        <w:t xml:space="preserve">          required: true</w:t>
      </w:r>
    </w:p>
    <w:p w14:paraId="541462CC" w14:textId="77777777" w:rsidR="00234841" w:rsidRPr="00533C32" w:rsidRDefault="00234841" w:rsidP="00234841">
      <w:pPr>
        <w:pStyle w:val="PL"/>
      </w:pPr>
      <w:r w:rsidRPr="00533C32">
        <w:t xml:space="preserve">          schema:</w:t>
      </w:r>
    </w:p>
    <w:p w14:paraId="2D1F0BCB" w14:textId="77777777" w:rsidR="00234841" w:rsidRPr="00533C32" w:rsidRDefault="00234841" w:rsidP="00234841">
      <w:pPr>
        <w:pStyle w:val="PL"/>
      </w:pPr>
      <w:r w:rsidRPr="00533C32">
        <w:t xml:space="preserve">            $ref: 'TS29571_CommonData.yaml#/components/schemas/VarUeId'</w:t>
      </w:r>
    </w:p>
    <w:p w14:paraId="1B1442DD" w14:textId="77777777" w:rsidR="00234841" w:rsidRPr="00533C32" w:rsidRDefault="00234841" w:rsidP="00234841">
      <w:pPr>
        <w:pStyle w:val="PL"/>
      </w:pPr>
      <w:r w:rsidRPr="00533C32">
        <w:t xml:space="preserve">        - name: context-dataset-names</w:t>
      </w:r>
    </w:p>
    <w:p w14:paraId="7355E323" w14:textId="77777777" w:rsidR="00234841" w:rsidRPr="00533C32" w:rsidRDefault="00234841" w:rsidP="00234841">
      <w:pPr>
        <w:pStyle w:val="PL"/>
      </w:pPr>
      <w:r w:rsidRPr="00533C32">
        <w:lastRenderedPageBreak/>
        <w:t xml:space="preserve">          in: query</w:t>
      </w:r>
    </w:p>
    <w:p w14:paraId="40F7A12A" w14:textId="77777777" w:rsidR="00234841" w:rsidRPr="00533C32" w:rsidRDefault="00234841" w:rsidP="00234841">
      <w:pPr>
        <w:pStyle w:val="PL"/>
      </w:pPr>
      <w:r w:rsidRPr="00533C32">
        <w:t xml:space="preserve">          description: List of context dataset names</w:t>
      </w:r>
    </w:p>
    <w:p w14:paraId="76EE8E03" w14:textId="77777777" w:rsidR="00234841" w:rsidRPr="00533C32" w:rsidRDefault="00234841" w:rsidP="00234841">
      <w:pPr>
        <w:pStyle w:val="PL"/>
      </w:pPr>
      <w:r w:rsidRPr="00533C32">
        <w:t xml:space="preserve">          style: form</w:t>
      </w:r>
    </w:p>
    <w:p w14:paraId="38CB0D6A" w14:textId="77777777" w:rsidR="00234841" w:rsidRPr="00533C32" w:rsidRDefault="00234841" w:rsidP="00234841">
      <w:pPr>
        <w:pStyle w:val="PL"/>
      </w:pPr>
      <w:r w:rsidRPr="00533C32">
        <w:t xml:space="preserve">          explode: false</w:t>
      </w:r>
    </w:p>
    <w:p w14:paraId="60CE6CF4" w14:textId="77777777" w:rsidR="00234841" w:rsidRPr="00533C32" w:rsidRDefault="00234841" w:rsidP="00234841">
      <w:pPr>
        <w:pStyle w:val="PL"/>
      </w:pPr>
      <w:r w:rsidRPr="00533C32">
        <w:t xml:space="preserve">          required: true</w:t>
      </w:r>
    </w:p>
    <w:p w14:paraId="6A36B77C" w14:textId="77777777" w:rsidR="00234841" w:rsidRPr="00533C32" w:rsidRDefault="00234841" w:rsidP="00234841">
      <w:pPr>
        <w:pStyle w:val="PL"/>
      </w:pPr>
      <w:r w:rsidRPr="00533C32">
        <w:t xml:space="preserve">          schema:</w:t>
      </w:r>
    </w:p>
    <w:p w14:paraId="502A10FF" w14:textId="77777777" w:rsidR="00234841" w:rsidRPr="00533C32" w:rsidRDefault="00234841" w:rsidP="00234841">
      <w:pPr>
        <w:pStyle w:val="PL"/>
      </w:pPr>
      <w:r w:rsidRPr="00533C32">
        <w:t xml:space="preserve">            $ref: '#/components/schemas/ContextDatasetNames'</w:t>
      </w:r>
    </w:p>
    <w:p w14:paraId="78DAF7A0" w14:textId="77777777" w:rsidR="00234841" w:rsidRPr="00533C32" w:rsidRDefault="00234841" w:rsidP="00234841">
      <w:pPr>
        <w:pStyle w:val="PL"/>
      </w:pPr>
      <w:r w:rsidRPr="00533C32">
        <w:t xml:space="preserve">      responses:</w:t>
      </w:r>
    </w:p>
    <w:p w14:paraId="035AB209" w14:textId="77777777" w:rsidR="00234841" w:rsidRPr="00533C32" w:rsidRDefault="00234841" w:rsidP="00234841">
      <w:pPr>
        <w:pStyle w:val="PL"/>
      </w:pPr>
      <w:r w:rsidRPr="00533C32">
        <w:t xml:space="preserve">        '200':</w:t>
      </w:r>
    </w:p>
    <w:p w14:paraId="496CAEF4" w14:textId="77777777" w:rsidR="00234841" w:rsidRPr="00533C32" w:rsidRDefault="00234841" w:rsidP="00234841">
      <w:pPr>
        <w:pStyle w:val="PL"/>
      </w:pPr>
      <w:r w:rsidRPr="00533C32">
        <w:t xml:space="preserve">          description: Expected response to a valid request</w:t>
      </w:r>
    </w:p>
    <w:p w14:paraId="69809C82" w14:textId="77777777" w:rsidR="00234841" w:rsidRPr="00533C32" w:rsidRDefault="00234841" w:rsidP="00234841">
      <w:pPr>
        <w:pStyle w:val="PL"/>
      </w:pPr>
      <w:r w:rsidRPr="00533C32">
        <w:t xml:space="preserve">          content:</w:t>
      </w:r>
    </w:p>
    <w:p w14:paraId="06010737" w14:textId="77777777" w:rsidR="00234841" w:rsidRPr="00533C32" w:rsidRDefault="00234841" w:rsidP="00234841">
      <w:pPr>
        <w:pStyle w:val="PL"/>
      </w:pPr>
      <w:r w:rsidRPr="00533C32">
        <w:t xml:space="preserve">            application/json:</w:t>
      </w:r>
    </w:p>
    <w:p w14:paraId="707E703E" w14:textId="77777777" w:rsidR="00234841" w:rsidRPr="00533C32" w:rsidRDefault="00234841" w:rsidP="00234841">
      <w:pPr>
        <w:pStyle w:val="PL"/>
      </w:pPr>
      <w:r w:rsidRPr="00533C32">
        <w:t xml:space="preserve">              schema:</w:t>
      </w:r>
    </w:p>
    <w:p w14:paraId="3DA4DB42" w14:textId="77777777" w:rsidR="00234841" w:rsidRPr="00533C32" w:rsidRDefault="00234841" w:rsidP="00234841">
      <w:pPr>
        <w:pStyle w:val="PL"/>
      </w:pPr>
      <w:r w:rsidRPr="00533C32">
        <w:t xml:space="preserve">                $ref: '#/components/schemas/ContextDataSets'</w:t>
      </w:r>
    </w:p>
    <w:p w14:paraId="787C39A1" w14:textId="77777777" w:rsidR="00234841" w:rsidRDefault="00234841" w:rsidP="00234841">
      <w:pPr>
        <w:pStyle w:val="PL"/>
        <w:rPr>
          <w:lang w:eastAsia="zh-CN"/>
        </w:rPr>
      </w:pPr>
      <w:r w:rsidRPr="00533C32">
        <w:t xml:space="preserve">        default:</w:t>
      </w:r>
    </w:p>
    <w:p w14:paraId="50BBE0B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2A8461C" w14:textId="77777777" w:rsidR="00234841" w:rsidRPr="00533C32" w:rsidRDefault="00234841" w:rsidP="00234841">
      <w:pPr>
        <w:pStyle w:val="PL"/>
        <w:rPr>
          <w:lang w:eastAsia="zh-CN"/>
        </w:rPr>
      </w:pPr>
    </w:p>
    <w:p w14:paraId="1C968F85" w14:textId="77777777" w:rsidR="00234841" w:rsidRPr="00533C32" w:rsidRDefault="00234841" w:rsidP="00234841">
      <w:pPr>
        <w:pStyle w:val="PL"/>
      </w:pPr>
      <w:r w:rsidRPr="00533C32">
        <w:t xml:space="preserve">  /subscription-data/group-data/group-identifiers:</w:t>
      </w:r>
    </w:p>
    <w:p w14:paraId="570C91A5" w14:textId="77777777" w:rsidR="00234841" w:rsidRPr="00533C32" w:rsidRDefault="00234841" w:rsidP="00234841">
      <w:pPr>
        <w:pStyle w:val="PL"/>
      </w:pPr>
      <w:r w:rsidRPr="00533C32">
        <w:t xml:space="preserve">    get:</w:t>
      </w:r>
    </w:p>
    <w:p w14:paraId="183C46DA" w14:textId="77777777" w:rsidR="00234841" w:rsidRPr="00533C32" w:rsidRDefault="00234841" w:rsidP="00234841">
      <w:pPr>
        <w:pStyle w:val="PL"/>
      </w:pPr>
      <w:r w:rsidRPr="00533C32">
        <w:t xml:space="preserve">      summary: Mapping of Group Identifiers</w:t>
      </w:r>
    </w:p>
    <w:p w14:paraId="5B76DFDA" w14:textId="77777777" w:rsidR="00234841" w:rsidRPr="00533C32" w:rsidRDefault="00234841" w:rsidP="00234841">
      <w:pPr>
        <w:pStyle w:val="PL"/>
      </w:pPr>
      <w:r w:rsidRPr="00533C32">
        <w:t xml:space="preserve">      operationId: GetGroupIdentifiers</w:t>
      </w:r>
    </w:p>
    <w:p w14:paraId="7A76930C" w14:textId="77777777" w:rsidR="00234841" w:rsidRPr="00533C32" w:rsidRDefault="00234841" w:rsidP="00234841">
      <w:pPr>
        <w:pStyle w:val="PL"/>
      </w:pPr>
      <w:r w:rsidRPr="00533C32">
        <w:t xml:space="preserve">      tags:</w:t>
      </w:r>
    </w:p>
    <w:p w14:paraId="31F41FEF" w14:textId="77777777" w:rsidR="00234841" w:rsidRDefault="00234841" w:rsidP="00234841">
      <w:pPr>
        <w:pStyle w:val="PL"/>
        <w:rPr>
          <w:lang w:eastAsia="zh-CN"/>
        </w:rPr>
      </w:pPr>
      <w:r w:rsidRPr="00533C32">
        <w:t xml:space="preserve">        - Group Identifiers</w:t>
      </w:r>
    </w:p>
    <w:p w14:paraId="7D79CEF0" w14:textId="77777777" w:rsidR="00234841" w:rsidRDefault="00234841" w:rsidP="00234841">
      <w:pPr>
        <w:pStyle w:val="PL"/>
      </w:pPr>
      <w:r>
        <w:t xml:space="preserve">      security:</w:t>
      </w:r>
    </w:p>
    <w:p w14:paraId="4504D974" w14:textId="77777777" w:rsidR="00234841" w:rsidRDefault="00234841" w:rsidP="00234841">
      <w:pPr>
        <w:pStyle w:val="PL"/>
      </w:pPr>
      <w:r>
        <w:t xml:space="preserve">        - {}</w:t>
      </w:r>
    </w:p>
    <w:p w14:paraId="6617122D" w14:textId="77777777" w:rsidR="00234841" w:rsidRDefault="00234841" w:rsidP="00234841">
      <w:pPr>
        <w:pStyle w:val="PL"/>
      </w:pPr>
      <w:r>
        <w:t xml:space="preserve">        - oAuth2ClientCredentials:</w:t>
      </w:r>
    </w:p>
    <w:p w14:paraId="1E213CCA" w14:textId="77777777" w:rsidR="00234841" w:rsidRDefault="00234841" w:rsidP="00234841">
      <w:pPr>
        <w:pStyle w:val="PL"/>
      </w:pPr>
      <w:r>
        <w:t xml:space="preserve">          - nudr-dr</w:t>
      </w:r>
    </w:p>
    <w:p w14:paraId="7C25CF32" w14:textId="77777777" w:rsidR="00234841" w:rsidRDefault="00234841" w:rsidP="00234841">
      <w:pPr>
        <w:pStyle w:val="PL"/>
      </w:pPr>
      <w:r>
        <w:t xml:space="preserve">        - oAuth2ClientCredentials:</w:t>
      </w:r>
    </w:p>
    <w:p w14:paraId="518AABBF" w14:textId="77777777" w:rsidR="00234841" w:rsidRDefault="00234841" w:rsidP="00234841">
      <w:pPr>
        <w:pStyle w:val="PL"/>
      </w:pPr>
      <w:r>
        <w:t xml:space="preserve">          - nudr-dr</w:t>
      </w:r>
    </w:p>
    <w:p w14:paraId="4FEB9E85" w14:textId="77777777" w:rsidR="00234841" w:rsidRPr="00533C32" w:rsidRDefault="00234841" w:rsidP="00234841">
      <w:pPr>
        <w:pStyle w:val="PL"/>
        <w:rPr>
          <w:lang w:eastAsia="zh-CN"/>
        </w:rPr>
      </w:pPr>
      <w:r>
        <w:t xml:space="preserve">          - nudr-dr:subscription-data</w:t>
      </w:r>
    </w:p>
    <w:p w14:paraId="1D2D2FE2" w14:textId="77777777" w:rsidR="00234841" w:rsidRPr="00533C32" w:rsidRDefault="00234841" w:rsidP="00234841">
      <w:pPr>
        <w:pStyle w:val="PL"/>
      </w:pPr>
      <w:r w:rsidRPr="00533C32">
        <w:t xml:space="preserve">      parameters:</w:t>
      </w:r>
    </w:p>
    <w:p w14:paraId="6992A33A" w14:textId="77777777" w:rsidR="00234841" w:rsidRPr="00533C32" w:rsidRDefault="00234841" w:rsidP="00234841">
      <w:pPr>
        <w:pStyle w:val="PL"/>
      </w:pPr>
      <w:r w:rsidRPr="00533C32">
        <w:t xml:space="preserve">        - name: ext-group-id</w:t>
      </w:r>
    </w:p>
    <w:p w14:paraId="398CD5C4" w14:textId="77777777" w:rsidR="00234841" w:rsidRPr="00533C32" w:rsidRDefault="00234841" w:rsidP="00234841">
      <w:pPr>
        <w:pStyle w:val="PL"/>
      </w:pPr>
      <w:r w:rsidRPr="00533C32">
        <w:t xml:space="preserve">          in: query</w:t>
      </w:r>
    </w:p>
    <w:p w14:paraId="6AF1970B" w14:textId="77777777" w:rsidR="00234841" w:rsidRPr="00533C32" w:rsidRDefault="00234841" w:rsidP="00234841">
      <w:pPr>
        <w:pStyle w:val="PL"/>
      </w:pPr>
      <w:r w:rsidRPr="00533C32">
        <w:t xml:space="preserve">          description: External Group Identifier</w:t>
      </w:r>
    </w:p>
    <w:p w14:paraId="513C6ED7" w14:textId="77777777" w:rsidR="00234841" w:rsidRPr="00533C32" w:rsidRDefault="00234841" w:rsidP="00234841">
      <w:pPr>
        <w:pStyle w:val="PL"/>
      </w:pPr>
      <w:r w:rsidRPr="00533C32">
        <w:t xml:space="preserve">          required: false</w:t>
      </w:r>
    </w:p>
    <w:p w14:paraId="16751309" w14:textId="77777777" w:rsidR="00234841" w:rsidRPr="00533C32" w:rsidRDefault="00234841" w:rsidP="00234841">
      <w:pPr>
        <w:pStyle w:val="PL"/>
      </w:pPr>
      <w:r w:rsidRPr="00533C32">
        <w:t xml:space="preserve">          schema:</w:t>
      </w:r>
    </w:p>
    <w:p w14:paraId="24680D73" w14:textId="77777777" w:rsidR="00234841" w:rsidRPr="00533C32" w:rsidRDefault="00234841" w:rsidP="00234841">
      <w:pPr>
        <w:pStyle w:val="PL"/>
      </w:pPr>
      <w:r w:rsidRPr="00533C32">
        <w:t xml:space="preserve">            $ref: 'TS29503_Nudm_SDM.yaml#/components/schemas/ExtGroupId'</w:t>
      </w:r>
    </w:p>
    <w:p w14:paraId="46D8ABB3" w14:textId="77777777" w:rsidR="00234841" w:rsidRPr="00533C32" w:rsidRDefault="00234841" w:rsidP="00234841">
      <w:pPr>
        <w:pStyle w:val="PL"/>
      </w:pPr>
      <w:r w:rsidRPr="00533C32">
        <w:t xml:space="preserve">        - name: int-group-id</w:t>
      </w:r>
    </w:p>
    <w:p w14:paraId="013FD157" w14:textId="77777777" w:rsidR="00234841" w:rsidRPr="00533C32" w:rsidRDefault="00234841" w:rsidP="00234841">
      <w:pPr>
        <w:pStyle w:val="PL"/>
      </w:pPr>
      <w:r w:rsidRPr="00533C32">
        <w:t xml:space="preserve">          in: query</w:t>
      </w:r>
    </w:p>
    <w:p w14:paraId="084EABE2" w14:textId="77777777" w:rsidR="00234841" w:rsidRPr="00533C32" w:rsidRDefault="00234841" w:rsidP="00234841">
      <w:pPr>
        <w:pStyle w:val="PL"/>
      </w:pPr>
      <w:r w:rsidRPr="00533C32">
        <w:t xml:space="preserve">          description: Internal Group Identifier</w:t>
      </w:r>
    </w:p>
    <w:p w14:paraId="4D24B633" w14:textId="77777777" w:rsidR="00234841" w:rsidRPr="00533C32" w:rsidRDefault="00234841" w:rsidP="00234841">
      <w:pPr>
        <w:pStyle w:val="PL"/>
      </w:pPr>
      <w:r w:rsidRPr="00533C32">
        <w:t xml:space="preserve">          required: false</w:t>
      </w:r>
    </w:p>
    <w:p w14:paraId="146E913E" w14:textId="77777777" w:rsidR="00234841" w:rsidRPr="00533C32" w:rsidRDefault="00234841" w:rsidP="00234841">
      <w:pPr>
        <w:pStyle w:val="PL"/>
      </w:pPr>
      <w:r w:rsidRPr="00533C32">
        <w:t xml:space="preserve">          schema:</w:t>
      </w:r>
    </w:p>
    <w:p w14:paraId="70C6B70F" w14:textId="77777777" w:rsidR="00234841" w:rsidRDefault="00234841" w:rsidP="00234841">
      <w:pPr>
        <w:pStyle w:val="PL"/>
        <w:rPr>
          <w:lang w:eastAsia="zh-CN"/>
        </w:rPr>
      </w:pPr>
      <w:r w:rsidRPr="00533C32">
        <w:t xml:space="preserve">            $ref: 'TS29571_CommonData.yaml#/components/schemas/GroupId'</w:t>
      </w:r>
    </w:p>
    <w:p w14:paraId="1269BBDA" w14:textId="77777777" w:rsidR="00234841" w:rsidRPr="006A7EE2" w:rsidRDefault="00234841" w:rsidP="00234841">
      <w:pPr>
        <w:pStyle w:val="PL"/>
      </w:pPr>
      <w:r w:rsidRPr="006A7EE2">
        <w:t xml:space="preserve">        - name: </w:t>
      </w:r>
      <w:r>
        <w:rPr>
          <w:lang w:eastAsia="zh-CN"/>
        </w:rPr>
        <w:t>ue-id-ind</w:t>
      </w:r>
    </w:p>
    <w:p w14:paraId="7D586858" w14:textId="77777777" w:rsidR="00234841" w:rsidRPr="006A7EE2" w:rsidRDefault="00234841" w:rsidP="00234841">
      <w:pPr>
        <w:pStyle w:val="PL"/>
      </w:pPr>
      <w:r w:rsidRPr="006A7EE2">
        <w:t xml:space="preserve">          in: query</w:t>
      </w:r>
    </w:p>
    <w:p w14:paraId="43A7E31E" w14:textId="77777777" w:rsidR="00234841" w:rsidRPr="006A7EE2" w:rsidRDefault="00234841" w:rsidP="00234841">
      <w:pPr>
        <w:pStyle w:val="PL"/>
      </w:pPr>
      <w:r w:rsidRPr="006A7EE2">
        <w:t xml:space="preserve">          description: </w:t>
      </w:r>
      <w:r>
        <w:t xml:space="preserve">Indication whether </w:t>
      </w:r>
      <w:r>
        <w:rPr>
          <w:rFonts w:cs="Arial"/>
          <w:szCs w:val="18"/>
          <w:lang w:eastAsia="zh-CN"/>
        </w:rPr>
        <w:t>UE identifiers are required or not</w:t>
      </w:r>
    </w:p>
    <w:p w14:paraId="1AC0C626" w14:textId="77777777" w:rsidR="00234841" w:rsidRPr="006A7EE2" w:rsidRDefault="00234841" w:rsidP="00234841">
      <w:pPr>
        <w:pStyle w:val="PL"/>
      </w:pPr>
      <w:r w:rsidRPr="006A7EE2">
        <w:lastRenderedPageBreak/>
        <w:t xml:space="preserve">          required: false</w:t>
      </w:r>
    </w:p>
    <w:p w14:paraId="707E67E2" w14:textId="77777777" w:rsidR="00234841" w:rsidRPr="006A7EE2" w:rsidRDefault="00234841" w:rsidP="00234841">
      <w:pPr>
        <w:pStyle w:val="PL"/>
      </w:pPr>
      <w:r w:rsidRPr="006A7EE2">
        <w:t xml:space="preserve">          schema:</w:t>
      </w:r>
    </w:p>
    <w:p w14:paraId="3C643F44" w14:textId="77777777" w:rsidR="00234841" w:rsidRDefault="00234841" w:rsidP="00234841">
      <w:pPr>
        <w:pStyle w:val="PL"/>
      </w:pPr>
      <w:r w:rsidRPr="006A7EE2">
        <w:t xml:space="preserve">            </w:t>
      </w:r>
      <w:r>
        <w:t>type: boolean</w:t>
      </w:r>
    </w:p>
    <w:p w14:paraId="6CDBD869" w14:textId="77777777" w:rsidR="00234841" w:rsidRPr="00533C32" w:rsidRDefault="00234841" w:rsidP="00234841">
      <w:pPr>
        <w:pStyle w:val="PL"/>
        <w:rPr>
          <w:lang w:eastAsia="zh-CN"/>
        </w:rPr>
      </w:pPr>
      <w:r>
        <w:rPr>
          <w:rFonts w:hint="eastAsia"/>
          <w:lang w:eastAsia="zh-CN"/>
        </w:rPr>
        <w:t xml:space="preserve"> </w:t>
      </w:r>
      <w:r>
        <w:rPr>
          <w:lang w:eastAsia="zh-CN"/>
        </w:rPr>
        <w:t xml:space="preserve">           </w:t>
      </w:r>
      <w:r w:rsidRPr="006A7EE2">
        <w:t>default: false</w:t>
      </w:r>
    </w:p>
    <w:p w14:paraId="490A23A3" w14:textId="77777777" w:rsidR="00234841" w:rsidRPr="00533C32" w:rsidRDefault="00234841" w:rsidP="00234841">
      <w:pPr>
        <w:pStyle w:val="PL"/>
      </w:pPr>
      <w:r w:rsidRPr="00533C32">
        <w:t xml:space="preserve">        - name: supported-features</w:t>
      </w:r>
    </w:p>
    <w:p w14:paraId="250608D8" w14:textId="77777777" w:rsidR="00234841" w:rsidRPr="00533C32" w:rsidRDefault="00234841" w:rsidP="00234841">
      <w:pPr>
        <w:pStyle w:val="PL"/>
      </w:pPr>
      <w:r w:rsidRPr="00533C32">
        <w:t xml:space="preserve">          in: query</w:t>
      </w:r>
    </w:p>
    <w:p w14:paraId="738E1E22" w14:textId="77777777" w:rsidR="00234841" w:rsidRPr="00533C32" w:rsidRDefault="00234841" w:rsidP="00234841">
      <w:pPr>
        <w:pStyle w:val="PL"/>
      </w:pPr>
      <w:r w:rsidRPr="00533C32">
        <w:t xml:space="preserve">          description: Supported Features</w:t>
      </w:r>
    </w:p>
    <w:p w14:paraId="2E26EC1F" w14:textId="77777777" w:rsidR="00234841" w:rsidRPr="00533C32" w:rsidRDefault="00234841" w:rsidP="00234841">
      <w:pPr>
        <w:pStyle w:val="PL"/>
      </w:pPr>
      <w:r w:rsidRPr="00533C32">
        <w:t xml:space="preserve">          schema:</w:t>
      </w:r>
    </w:p>
    <w:p w14:paraId="263D3F26" w14:textId="77777777" w:rsidR="00234841" w:rsidRPr="00533C32" w:rsidRDefault="00234841" w:rsidP="00234841">
      <w:pPr>
        <w:pStyle w:val="PL"/>
      </w:pPr>
      <w:r w:rsidRPr="00533C32">
        <w:t xml:space="preserve">            $ref: 'TS29571_CommonData.yaml#/components/schemas/SupportedFeatures'</w:t>
      </w:r>
    </w:p>
    <w:p w14:paraId="16AC5F23" w14:textId="77777777" w:rsidR="00234841" w:rsidRPr="00533C32" w:rsidRDefault="00234841" w:rsidP="00234841">
      <w:pPr>
        <w:pStyle w:val="PL"/>
      </w:pPr>
      <w:r w:rsidRPr="00533C32">
        <w:t xml:space="preserve">      responses:</w:t>
      </w:r>
    </w:p>
    <w:p w14:paraId="6DCA7C62" w14:textId="77777777" w:rsidR="00234841" w:rsidRPr="00533C32" w:rsidRDefault="00234841" w:rsidP="00234841">
      <w:pPr>
        <w:pStyle w:val="PL"/>
      </w:pPr>
      <w:r w:rsidRPr="00533C32">
        <w:t xml:space="preserve">        '200':</w:t>
      </w:r>
    </w:p>
    <w:p w14:paraId="0C129E10" w14:textId="77777777" w:rsidR="00234841" w:rsidRPr="00533C32" w:rsidRDefault="00234841" w:rsidP="00234841">
      <w:pPr>
        <w:pStyle w:val="PL"/>
      </w:pPr>
      <w:r w:rsidRPr="00533C32">
        <w:t xml:space="preserve">          description: Expected response to a valid request</w:t>
      </w:r>
    </w:p>
    <w:p w14:paraId="41467300" w14:textId="77777777" w:rsidR="00234841" w:rsidRPr="00533C32" w:rsidRDefault="00234841" w:rsidP="00234841">
      <w:pPr>
        <w:pStyle w:val="PL"/>
      </w:pPr>
      <w:r w:rsidRPr="00533C32">
        <w:t xml:space="preserve">          content:</w:t>
      </w:r>
    </w:p>
    <w:p w14:paraId="46B6A0C4" w14:textId="77777777" w:rsidR="00234841" w:rsidRPr="00533C32" w:rsidRDefault="00234841" w:rsidP="00234841">
      <w:pPr>
        <w:pStyle w:val="PL"/>
      </w:pPr>
      <w:r w:rsidRPr="00533C32">
        <w:t xml:space="preserve">            application/json:</w:t>
      </w:r>
    </w:p>
    <w:p w14:paraId="674249E8" w14:textId="77777777" w:rsidR="00234841" w:rsidRPr="00533C32" w:rsidRDefault="00234841" w:rsidP="00234841">
      <w:pPr>
        <w:pStyle w:val="PL"/>
      </w:pPr>
      <w:r w:rsidRPr="00533C32">
        <w:t xml:space="preserve">              schema:</w:t>
      </w:r>
    </w:p>
    <w:p w14:paraId="751A26CA" w14:textId="77777777" w:rsidR="00234841" w:rsidRDefault="00234841" w:rsidP="00234841">
      <w:pPr>
        <w:pStyle w:val="PL"/>
        <w:rPr>
          <w:lang w:eastAsia="zh-CN"/>
        </w:rPr>
      </w:pPr>
      <w:r w:rsidRPr="00533C32">
        <w:t xml:space="preserve">                $ref: '#/components/schemas/GroupIdentifiers'</w:t>
      </w:r>
    </w:p>
    <w:p w14:paraId="074F079A" w14:textId="77777777" w:rsidR="00234841" w:rsidRDefault="00234841" w:rsidP="00234841">
      <w:pPr>
        <w:pStyle w:val="PL"/>
      </w:pPr>
      <w:r>
        <w:t xml:space="preserve">        '403':</w:t>
      </w:r>
    </w:p>
    <w:p w14:paraId="7DE347ED" w14:textId="77777777" w:rsidR="00234841" w:rsidRPr="006B355D" w:rsidRDefault="00234841" w:rsidP="00234841">
      <w:pPr>
        <w:pStyle w:val="PL"/>
      </w:pPr>
      <w:r>
        <w:t xml:space="preserve">          $ref: 'TS29571_CommonData.yaml#/components/responses/403'</w:t>
      </w:r>
    </w:p>
    <w:p w14:paraId="134B5D04" w14:textId="77777777" w:rsidR="00234841" w:rsidRPr="00533C32" w:rsidRDefault="00234841" w:rsidP="00234841">
      <w:pPr>
        <w:pStyle w:val="PL"/>
      </w:pPr>
      <w:r w:rsidRPr="00533C32">
        <w:t xml:space="preserve">        default:</w:t>
      </w:r>
    </w:p>
    <w:p w14:paraId="4D3C1721" w14:textId="77777777" w:rsidR="00234841" w:rsidRPr="00810BBA" w:rsidRDefault="00234841" w:rsidP="00234841">
      <w:pPr>
        <w:pStyle w:val="PL"/>
        <w:rPr>
          <w:lang w:eastAsia="zh-CN"/>
        </w:rPr>
      </w:pPr>
      <w:r w:rsidRPr="002E5CBA">
        <w:t xml:space="preserve">          </w:t>
      </w:r>
      <w:r w:rsidRPr="001F14B1">
        <w:t>$ref: 'TS29571_CommonDat</w:t>
      </w:r>
      <w:r>
        <w:t>a.yaml#/components/responses/default</w:t>
      </w:r>
      <w:r w:rsidRPr="001F14B1">
        <w:t>'</w:t>
      </w:r>
    </w:p>
    <w:p w14:paraId="15501B11" w14:textId="77777777" w:rsidR="00234841" w:rsidRPr="00533C32" w:rsidRDefault="00234841" w:rsidP="00234841">
      <w:pPr>
        <w:pStyle w:val="PL"/>
        <w:rPr>
          <w:lang w:eastAsia="zh-CN"/>
        </w:rPr>
      </w:pPr>
    </w:p>
    <w:p w14:paraId="3D2B18FE" w14:textId="77777777" w:rsidR="00234841" w:rsidRPr="00533C32" w:rsidRDefault="00234841" w:rsidP="00234841">
      <w:pPr>
        <w:pStyle w:val="PL"/>
        <w:rPr>
          <w:lang w:eastAsia="zh-CN"/>
        </w:rPr>
      </w:pPr>
      <w:r w:rsidRPr="00533C32">
        <w:t xml:space="preserve">  /subscription-data/group-data/5g-vn-groups</w:t>
      </w:r>
      <w:r w:rsidRPr="00533C32">
        <w:rPr>
          <w:rFonts w:hint="eastAsia"/>
          <w:lang w:eastAsia="zh-CN"/>
        </w:rPr>
        <w:t>:</w:t>
      </w:r>
    </w:p>
    <w:p w14:paraId="396A9C7E" w14:textId="77777777" w:rsidR="00234841" w:rsidRPr="00533C32" w:rsidRDefault="00234841" w:rsidP="00234841">
      <w:pPr>
        <w:pStyle w:val="PL"/>
      </w:pPr>
      <w:r w:rsidRPr="00533C32">
        <w:t xml:space="preserve">    get:</w:t>
      </w:r>
    </w:p>
    <w:p w14:paraId="4A026DE8" w14:textId="77777777" w:rsidR="00234841" w:rsidRPr="00533C32" w:rsidRDefault="00234841" w:rsidP="00234841">
      <w:pPr>
        <w:pStyle w:val="PL"/>
      </w:pPr>
      <w:r w:rsidRPr="00533C32">
        <w:t xml:space="preserve">      summary: Retrieves the data of a 5G VN Group</w:t>
      </w:r>
    </w:p>
    <w:p w14:paraId="5A3F38D8" w14:textId="77777777" w:rsidR="00234841" w:rsidRPr="00533C32" w:rsidRDefault="00234841" w:rsidP="00234841">
      <w:pPr>
        <w:pStyle w:val="PL"/>
      </w:pPr>
      <w:r w:rsidRPr="00533C32">
        <w:t xml:space="preserve">      operationId: Query5GVnGroup</w:t>
      </w:r>
    </w:p>
    <w:p w14:paraId="46748EF6" w14:textId="77777777" w:rsidR="00234841" w:rsidRPr="00533C32" w:rsidRDefault="00234841" w:rsidP="00234841">
      <w:pPr>
        <w:pStyle w:val="PL"/>
      </w:pPr>
      <w:r w:rsidRPr="00533C32">
        <w:t xml:space="preserve">      tags:</w:t>
      </w:r>
    </w:p>
    <w:p w14:paraId="009D3AB4" w14:textId="77777777" w:rsidR="00234841" w:rsidRDefault="00234841" w:rsidP="00234841">
      <w:pPr>
        <w:pStyle w:val="PL"/>
        <w:rPr>
          <w:lang w:eastAsia="zh-CN"/>
        </w:rPr>
      </w:pPr>
      <w:r w:rsidRPr="00533C32">
        <w:t xml:space="preserve">        - 5G-VN-Groups (Store)</w:t>
      </w:r>
    </w:p>
    <w:p w14:paraId="2AE1BBDF" w14:textId="77777777" w:rsidR="00234841" w:rsidRDefault="00234841" w:rsidP="00234841">
      <w:pPr>
        <w:pStyle w:val="PL"/>
      </w:pPr>
      <w:r>
        <w:t xml:space="preserve">      security:</w:t>
      </w:r>
    </w:p>
    <w:p w14:paraId="30F1217F" w14:textId="77777777" w:rsidR="00234841" w:rsidRDefault="00234841" w:rsidP="00234841">
      <w:pPr>
        <w:pStyle w:val="PL"/>
      </w:pPr>
      <w:r>
        <w:t xml:space="preserve">        - {}</w:t>
      </w:r>
    </w:p>
    <w:p w14:paraId="2D9ECF0E" w14:textId="77777777" w:rsidR="00234841" w:rsidRDefault="00234841" w:rsidP="00234841">
      <w:pPr>
        <w:pStyle w:val="PL"/>
      </w:pPr>
      <w:r>
        <w:t xml:space="preserve">        - oAuth2ClientCredentials:</w:t>
      </w:r>
    </w:p>
    <w:p w14:paraId="407A19F9" w14:textId="77777777" w:rsidR="00234841" w:rsidRDefault="00234841" w:rsidP="00234841">
      <w:pPr>
        <w:pStyle w:val="PL"/>
      </w:pPr>
      <w:r>
        <w:t xml:space="preserve">          - nudr-dr</w:t>
      </w:r>
    </w:p>
    <w:p w14:paraId="27434B66" w14:textId="77777777" w:rsidR="00234841" w:rsidRDefault="00234841" w:rsidP="00234841">
      <w:pPr>
        <w:pStyle w:val="PL"/>
      </w:pPr>
      <w:r>
        <w:t xml:space="preserve">        - oAuth2ClientCredentials:</w:t>
      </w:r>
    </w:p>
    <w:p w14:paraId="5BB0536E" w14:textId="77777777" w:rsidR="00234841" w:rsidRDefault="00234841" w:rsidP="00234841">
      <w:pPr>
        <w:pStyle w:val="PL"/>
      </w:pPr>
      <w:r>
        <w:t xml:space="preserve">          - nudr-dr</w:t>
      </w:r>
    </w:p>
    <w:p w14:paraId="167D98D3" w14:textId="77777777" w:rsidR="00234841" w:rsidRPr="00533C32" w:rsidRDefault="00234841" w:rsidP="00234841">
      <w:pPr>
        <w:pStyle w:val="PL"/>
        <w:rPr>
          <w:lang w:eastAsia="zh-CN"/>
        </w:rPr>
      </w:pPr>
      <w:r>
        <w:t xml:space="preserve">          - nudr-dr:subscription-data</w:t>
      </w:r>
    </w:p>
    <w:p w14:paraId="6B5CA5C6" w14:textId="77777777" w:rsidR="00234841" w:rsidRPr="00533C32" w:rsidRDefault="00234841" w:rsidP="00234841">
      <w:pPr>
        <w:pStyle w:val="PL"/>
      </w:pPr>
      <w:r w:rsidRPr="00533C32">
        <w:t xml:space="preserve">      parameters:</w:t>
      </w:r>
    </w:p>
    <w:p w14:paraId="5C5095F0" w14:textId="77777777" w:rsidR="00234841" w:rsidRPr="00533C32" w:rsidRDefault="00234841" w:rsidP="00234841">
      <w:pPr>
        <w:pStyle w:val="PL"/>
      </w:pPr>
      <w:r w:rsidRPr="00533C32">
        <w:t xml:space="preserve">        - name: gpsis</w:t>
      </w:r>
    </w:p>
    <w:p w14:paraId="1A94FF84" w14:textId="77777777" w:rsidR="00234841" w:rsidRPr="00533C32" w:rsidRDefault="00234841" w:rsidP="00234841">
      <w:pPr>
        <w:pStyle w:val="PL"/>
      </w:pPr>
      <w:r w:rsidRPr="00533C32">
        <w:t xml:space="preserve">          in: query</w:t>
      </w:r>
    </w:p>
    <w:p w14:paraId="611B30EF" w14:textId="77777777" w:rsidR="00234841" w:rsidRPr="00533C32" w:rsidRDefault="00234841" w:rsidP="00234841">
      <w:pPr>
        <w:pStyle w:val="PL"/>
      </w:pPr>
      <w:r w:rsidRPr="00533C32">
        <w:t xml:space="preserve">          description: List of GPSIs</w:t>
      </w:r>
    </w:p>
    <w:p w14:paraId="6B3133B0" w14:textId="77777777" w:rsidR="00234841" w:rsidRPr="00533C32" w:rsidRDefault="00234841" w:rsidP="00234841">
      <w:pPr>
        <w:pStyle w:val="PL"/>
      </w:pPr>
      <w:r w:rsidRPr="00533C32">
        <w:t xml:space="preserve">          schema:</w:t>
      </w:r>
    </w:p>
    <w:p w14:paraId="5998D23C" w14:textId="77777777" w:rsidR="00234841" w:rsidRPr="00533C32" w:rsidRDefault="00234841" w:rsidP="00234841">
      <w:pPr>
        <w:pStyle w:val="PL"/>
      </w:pPr>
      <w:r w:rsidRPr="00533C32">
        <w:t xml:space="preserve">            type: array</w:t>
      </w:r>
    </w:p>
    <w:p w14:paraId="56C625D5" w14:textId="77777777" w:rsidR="00234841" w:rsidRPr="00533C32" w:rsidRDefault="00234841" w:rsidP="00234841">
      <w:pPr>
        <w:pStyle w:val="PL"/>
      </w:pPr>
      <w:r w:rsidRPr="00533C32">
        <w:t xml:space="preserve">            items:</w:t>
      </w:r>
    </w:p>
    <w:p w14:paraId="0AA634A6" w14:textId="77777777" w:rsidR="00234841" w:rsidRPr="00533C32" w:rsidRDefault="00234841" w:rsidP="00234841">
      <w:pPr>
        <w:pStyle w:val="PL"/>
      </w:pPr>
      <w:r w:rsidRPr="00533C32">
        <w:t xml:space="preserve">              $ref: 'TS29571_CommonData.yaml#/components/schemas/Gpsi'</w:t>
      </w:r>
    </w:p>
    <w:p w14:paraId="253E76BC" w14:textId="77777777" w:rsidR="00234841" w:rsidRPr="00533C32" w:rsidRDefault="00234841" w:rsidP="00234841">
      <w:pPr>
        <w:pStyle w:val="PL"/>
        <w:rPr>
          <w:lang w:eastAsia="zh-CN"/>
        </w:rPr>
      </w:pPr>
      <w:r w:rsidRPr="00533C32">
        <w:rPr>
          <w:lang w:eastAsia="zh-CN"/>
        </w:rPr>
        <w:t xml:space="preserve">          style: form</w:t>
      </w:r>
    </w:p>
    <w:p w14:paraId="685DC723" w14:textId="77777777" w:rsidR="00234841" w:rsidRPr="00533C32" w:rsidRDefault="00234841" w:rsidP="00234841">
      <w:pPr>
        <w:pStyle w:val="PL"/>
        <w:rPr>
          <w:lang w:eastAsia="zh-CN"/>
        </w:rPr>
      </w:pPr>
      <w:r w:rsidRPr="00533C32">
        <w:rPr>
          <w:lang w:eastAsia="zh-CN"/>
        </w:rPr>
        <w:t xml:space="preserve">          explode: false</w:t>
      </w:r>
    </w:p>
    <w:p w14:paraId="70AD766F" w14:textId="77777777" w:rsidR="00234841" w:rsidRPr="00533C32" w:rsidRDefault="00234841" w:rsidP="00234841">
      <w:pPr>
        <w:pStyle w:val="PL"/>
      </w:pPr>
      <w:r w:rsidRPr="00533C32">
        <w:t xml:space="preserve">      responses:</w:t>
      </w:r>
    </w:p>
    <w:p w14:paraId="49A56FAB" w14:textId="77777777" w:rsidR="00234841" w:rsidRPr="00533C32" w:rsidRDefault="00234841" w:rsidP="00234841">
      <w:pPr>
        <w:pStyle w:val="PL"/>
      </w:pPr>
      <w:r w:rsidRPr="00533C32">
        <w:t xml:space="preserve">        '200':</w:t>
      </w:r>
    </w:p>
    <w:p w14:paraId="6AB9C9F6" w14:textId="77777777" w:rsidR="00234841" w:rsidRPr="00533C32" w:rsidRDefault="00234841" w:rsidP="00234841">
      <w:pPr>
        <w:pStyle w:val="PL"/>
      </w:pPr>
      <w:r w:rsidRPr="00533C32">
        <w:lastRenderedPageBreak/>
        <w:t xml:space="preserve">          description: Expected response to a valid request</w:t>
      </w:r>
    </w:p>
    <w:p w14:paraId="7485D036" w14:textId="77777777" w:rsidR="00234841" w:rsidRPr="00533C32" w:rsidRDefault="00234841" w:rsidP="00234841">
      <w:pPr>
        <w:pStyle w:val="PL"/>
      </w:pPr>
      <w:r w:rsidRPr="00533C32">
        <w:t xml:space="preserve">          content:</w:t>
      </w:r>
    </w:p>
    <w:p w14:paraId="4C918C65" w14:textId="77777777" w:rsidR="00234841" w:rsidRPr="00533C32" w:rsidRDefault="00234841" w:rsidP="00234841">
      <w:pPr>
        <w:pStyle w:val="PL"/>
      </w:pPr>
      <w:r w:rsidRPr="00533C32">
        <w:t xml:space="preserve">            application/json:</w:t>
      </w:r>
    </w:p>
    <w:p w14:paraId="06C3E45F" w14:textId="77777777" w:rsidR="00234841" w:rsidRPr="00533C32" w:rsidRDefault="00234841" w:rsidP="00234841">
      <w:pPr>
        <w:pStyle w:val="PL"/>
      </w:pPr>
      <w:r w:rsidRPr="00533C32">
        <w:t xml:space="preserve">              schema:</w:t>
      </w:r>
    </w:p>
    <w:p w14:paraId="241CD6A6" w14:textId="77777777" w:rsidR="00234841" w:rsidRPr="00533C32" w:rsidRDefault="00234841" w:rsidP="00234841">
      <w:pPr>
        <w:pStyle w:val="PL"/>
      </w:pPr>
      <w:r w:rsidRPr="00533C32">
        <w:t xml:space="preserve">               type: object</w:t>
      </w:r>
    </w:p>
    <w:p w14:paraId="01635262" w14:textId="77777777" w:rsidR="00234841" w:rsidRPr="00533C32" w:rsidRDefault="00234841" w:rsidP="00234841">
      <w:pPr>
        <w:pStyle w:val="PL"/>
      </w:pPr>
      <w:r w:rsidRPr="00533C32">
        <w:t xml:space="preserve">               description: A map(list of key-value pairs) where ExtGroupId serves as key</w:t>
      </w:r>
    </w:p>
    <w:p w14:paraId="5A5C364B" w14:textId="77777777" w:rsidR="00234841" w:rsidRPr="00533C32" w:rsidRDefault="00234841" w:rsidP="00234841">
      <w:pPr>
        <w:pStyle w:val="PL"/>
      </w:pPr>
      <w:r w:rsidRPr="00533C32">
        <w:t xml:space="preserve">               additionalProperties:</w:t>
      </w:r>
    </w:p>
    <w:p w14:paraId="1E9BBA09" w14:textId="77777777" w:rsidR="00234841" w:rsidRPr="00533C32" w:rsidRDefault="00234841" w:rsidP="00234841">
      <w:pPr>
        <w:pStyle w:val="PL"/>
      </w:pPr>
      <w:r w:rsidRPr="00533C32">
        <w:t xml:space="preserve">                 $ref: 'TS29503_Nudm_PP.yaml#/components/schemas/5GVnGroupConfiguration'</w:t>
      </w:r>
    </w:p>
    <w:p w14:paraId="573CA197" w14:textId="77777777" w:rsidR="00234841" w:rsidRDefault="00234841" w:rsidP="00234841">
      <w:pPr>
        <w:pStyle w:val="PL"/>
        <w:rPr>
          <w:lang w:eastAsia="zh-CN"/>
        </w:rPr>
      </w:pPr>
      <w:r w:rsidRPr="00533C32">
        <w:t xml:space="preserve">        default:</w:t>
      </w:r>
    </w:p>
    <w:p w14:paraId="4C10122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F94EBB0" w14:textId="77777777" w:rsidR="00234841" w:rsidRPr="00533C32" w:rsidRDefault="00234841" w:rsidP="00234841">
      <w:pPr>
        <w:pStyle w:val="PL"/>
      </w:pPr>
    </w:p>
    <w:p w14:paraId="2F227509" w14:textId="77777777" w:rsidR="00234841" w:rsidRPr="00533C32" w:rsidRDefault="00234841" w:rsidP="00234841">
      <w:pPr>
        <w:pStyle w:val="PL"/>
      </w:pPr>
      <w:r w:rsidRPr="00533C32">
        <w:t xml:space="preserve">  /subscription-data/group-data/5g-vn-groups/{externalGroupId}:</w:t>
      </w:r>
    </w:p>
    <w:p w14:paraId="57F0B9A7" w14:textId="77777777" w:rsidR="00234841" w:rsidRPr="00533C32" w:rsidRDefault="00234841" w:rsidP="00234841">
      <w:pPr>
        <w:pStyle w:val="PL"/>
      </w:pPr>
      <w:r w:rsidRPr="00533C32">
        <w:t xml:space="preserve">    put:</w:t>
      </w:r>
    </w:p>
    <w:p w14:paraId="490F1E46" w14:textId="77777777" w:rsidR="00234841" w:rsidRPr="00533C32" w:rsidRDefault="00234841" w:rsidP="00234841">
      <w:pPr>
        <w:pStyle w:val="PL"/>
      </w:pPr>
      <w:r w:rsidRPr="00533C32">
        <w:t xml:space="preserve">      summary: Create an individual 5G VN Grouop</w:t>
      </w:r>
    </w:p>
    <w:p w14:paraId="64093EC4" w14:textId="77777777" w:rsidR="00234841" w:rsidRPr="00533C32" w:rsidRDefault="00234841" w:rsidP="00234841">
      <w:pPr>
        <w:pStyle w:val="PL"/>
      </w:pPr>
      <w:r w:rsidRPr="00533C32">
        <w:t xml:space="preserve">      operationId: Create5GVnGroup</w:t>
      </w:r>
    </w:p>
    <w:p w14:paraId="51B9CF27" w14:textId="77777777" w:rsidR="00234841" w:rsidRPr="00533C32" w:rsidRDefault="00234841" w:rsidP="00234841">
      <w:pPr>
        <w:pStyle w:val="PL"/>
      </w:pPr>
      <w:r w:rsidRPr="00533C32">
        <w:t xml:space="preserve">      tags:</w:t>
      </w:r>
    </w:p>
    <w:p w14:paraId="604CDEDC" w14:textId="77777777" w:rsidR="00234841" w:rsidRDefault="00234841" w:rsidP="00234841">
      <w:pPr>
        <w:pStyle w:val="PL"/>
        <w:rPr>
          <w:lang w:eastAsia="zh-CN"/>
        </w:rPr>
      </w:pPr>
      <w:r w:rsidRPr="00533C32">
        <w:t xml:space="preserve">        - 5GVnGroupConfiguration (Document)</w:t>
      </w:r>
    </w:p>
    <w:p w14:paraId="000E9A02" w14:textId="77777777" w:rsidR="00234841" w:rsidRDefault="00234841" w:rsidP="00234841">
      <w:pPr>
        <w:pStyle w:val="PL"/>
      </w:pPr>
      <w:r>
        <w:t xml:space="preserve">      security:</w:t>
      </w:r>
    </w:p>
    <w:p w14:paraId="4B36EA69" w14:textId="77777777" w:rsidR="00234841" w:rsidRDefault="00234841" w:rsidP="00234841">
      <w:pPr>
        <w:pStyle w:val="PL"/>
      </w:pPr>
      <w:r>
        <w:t xml:space="preserve">        - {}</w:t>
      </w:r>
    </w:p>
    <w:p w14:paraId="14CB9404" w14:textId="77777777" w:rsidR="00234841" w:rsidRDefault="00234841" w:rsidP="00234841">
      <w:pPr>
        <w:pStyle w:val="PL"/>
      </w:pPr>
      <w:r>
        <w:t xml:space="preserve">        - oAuth2ClientCredentials:</w:t>
      </w:r>
    </w:p>
    <w:p w14:paraId="60FA24B5" w14:textId="77777777" w:rsidR="00234841" w:rsidRDefault="00234841" w:rsidP="00234841">
      <w:pPr>
        <w:pStyle w:val="PL"/>
      </w:pPr>
      <w:r>
        <w:t xml:space="preserve">          - nudr-dr</w:t>
      </w:r>
    </w:p>
    <w:p w14:paraId="775F29FD" w14:textId="77777777" w:rsidR="00234841" w:rsidRDefault="00234841" w:rsidP="00234841">
      <w:pPr>
        <w:pStyle w:val="PL"/>
      </w:pPr>
      <w:r>
        <w:t xml:space="preserve">        - oAuth2ClientCredentials:</w:t>
      </w:r>
    </w:p>
    <w:p w14:paraId="18DAC0E1" w14:textId="77777777" w:rsidR="00234841" w:rsidRDefault="00234841" w:rsidP="00234841">
      <w:pPr>
        <w:pStyle w:val="PL"/>
      </w:pPr>
      <w:r>
        <w:t xml:space="preserve">          - nudr-dr</w:t>
      </w:r>
    </w:p>
    <w:p w14:paraId="1B2635DB" w14:textId="77777777" w:rsidR="00234841" w:rsidRPr="00533C32" w:rsidRDefault="00234841" w:rsidP="00234841">
      <w:pPr>
        <w:pStyle w:val="PL"/>
        <w:rPr>
          <w:lang w:eastAsia="zh-CN"/>
        </w:rPr>
      </w:pPr>
      <w:r>
        <w:t xml:space="preserve">          - nudr-dr:subscription-data</w:t>
      </w:r>
    </w:p>
    <w:p w14:paraId="23ECDC4A" w14:textId="77777777" w:rsidR="00234841" w:rsidRPr="00533C32" w:rsidRDefault="00234841" w:rsidP="00234841">
      <w:pPr>
        <w:pStyle w:val="PL"/>
      </w:pPr>
      <w:r w:rsidRPr="00533C32">
        <w:t xml:space="preserve">      parameters:</w:t>
      </w:r>
    </w:p>
    <w:p w14:paraId="50CBD288" w14:textId="77777777" w:rsidR="00234841" w:rsidRPr="00533C32" w:rsidRDefault="00234841" w:rsidP="00234841">
      <w:pPr>
        <w:pStyle w:val="PL"/>
      </w:pPr>
      <w:r w:rsidRPr="00533C32">
        <w:t xml:space="preserve">        - name: externalGroupId</w:t>
      </w:r>
    </w:p>
    <w:p w14:paraId="36588878" w14:textId="77777777" w:rsidR="00234841" w:rsidRPr="00533C32" w:rsidRDefault="00234841" w:rsidP="00234841">
      <w:pPr>
        <w:pStyle w:val="PL"/>
      </w:pPr>
      <w:r w:rsidRPr="00533C32">
        <w:t xml:space="preserve">          in: path</w:t>
      </w:r>
    </w:p>
    <w:p w14:paraId="7D782DFE" w14:textId="77777777" w:rsidR="00234841" w:rsidRPr="00533C32" w:rsidRDefault="00234841" w:rsidP="00234841">
      <w:pPr>
        <w:pStyle w:val="PL"/>
      </w:pPr>
      <w:r w:rsidRPr="00533C32">
        <w:t xml:space="preserve">          required: true</w:t>
      </w:r>
    </w:p>
    <w:p w14:paraId="068977A4" w14:textId="77777777" w:rsidR="00234841" w:rsidRPr="00533C32" w:rsidRDefault="00234841" w:rsidP="00234841">
      <w:pPr>
        <w:pStyle w:val="PL"/>
      </w:pPr>
      <w:r w:rsidRPr="00533C32">
        <w:t xml:space="preserve">          schema:</w:t>
      </w:r>
    </w:p>
    <w:p w14:paraId="62BF868C" w14:textId="77777777" w:rsidR="00234841" w:rsidRPr="00533C32" w:rsidRDefault="00234841" w:rsidP="00234841">
      <w:pPr>
        <w:pStyle w:val="PL"/>
      </w:pPr>
      <w:r w:rsidRPr="00533C32">
        <w:t xml:space="preserve">            $ref: 'TS29503_Nudm_SDM.yaml#/components/schemas/ExtGroupId'</w:t>
      </w:r>
    </w:p>
    <w:p w14:paraId="68999CFF" w14:textId="77777777" w:rsidR="00234841" w:rsidRPr="00533C32" w:rsidRDefault="00234841" w:rsidP="00234841">
      <w:pPr>
        <w:pStyle w:val="PL"/>
      </w:pPr>
      <w:r w:rsidRPr="00533C32">
        <w:t xml:space="preserve">      requestBody:</w:t>
      </w:r>
    </w:p>
    <w:p w14:paraId="6828D14E" w14:textId="77777777" w:rsidR="00234841" w:rsidRPr="00533C32" w:rsidRDefault="00234841" w:rsidP="00234841">
      <w:pPr>
        <w:pStyle w:val="PL"/>
      </w:pPr>
      <w:r w:rsidRPr="00533C32">
        <w:t xml:space="preserve">        content:</w:t>
      </w:r>
    </w:p>
    <w:p w14:paraId="00F2820B" w14:textId="77777777" w:rsidR="00234841" w:rsidRPr="00533C32" w:rsidRDefault="00234841" w:rsidP="00234841">
      <w:pPr>
        <w:pStyle w:val="PL"/>
      </w:pPr>
      <w:r w:rsidRPr="00533C32">
        <w:t xml:space="preserve">          application/json:</w:t>
      </w:r>
    </w:p>
    <w:p w14:paraId="72739844" w14:textId="77777777" w:rsidR="00234841" w:rsidRPr="00533C32" w:rsidRDefault="00234841" w:rsidP="00234841">
      <w:pPr>
        <w:pStyle w:val="PL"/>
      </w:pPr>
      <w:r w:rsidRPr="00533C32">
        <w:t xml:space="preserve">            schema:</w:t>
      </w:r>
    </w:p>
    <w:p w14:paraId="57A5525A" w14:textId="77777777" w:rsidR="00234841" w:rsidRPr="00533C32" w:rsidRDefault="00234841" w:rsidP="00434F1A">
      <w:pPr>
        <w:pStyle w:val="PL"/>
        <w:outlineLvl w:val="0"/>
      </w:pPr>
      <w:r w:rsidRPr="00533C32">
        <w:t xml:space="preserve">              $ref: 'TS29503_Nudm_PP.yaml#/components/schemas/5GVnGroupConfiguration'</w:t>
      </w:r>
    </w:p>
    <w:p w14:paraId="7C55306A" w14:textId="77777777" w:rsidR="00234841" w:rsidRPr="00533C32" w:rsidRDefault="00234841" w:rsidP="00234841">
      <w:pPr>
        <w:pStyle w:val="PL"/>
      </w:pPr>
      <w:r w:rsidRPr="00533C32">
        <w:t xml:space="preserve">        required: true</w:t>
      </w:r>
    </w:p>
    <w:p w14:paraId="6B2F5E06" w14:textId="77777777" w:rsidR="00234841" w:rsidRPr="00533C32" w:rsidRDefault="00234841" w:rsidP="00234841">
      <w:pPr>
        <w:pStyle w:val="PL"/>
      </w:pPr>
      <w:r w:rsidRPr="00533C32">
        <w:t xml:space="preserve">      responses:</w:t>
      </w:r>
    </w:p>
    <w:p w14:paraId="1336EE6A" w14:textId="77777777" w:rsidR="00234841" w:rsidRPr="00533C32" w:rsidRDefault="00234841" w:rsidP="00234841">
      <w:pPr>
        <w:pStyle w:val="PL"/>
      </w:pPr>
      <w:r w:rsidRPr="00533C32">
        <w:t xml:space="preserve">        '201':</w:t>
      </w:r>
    </w:p>
    <w:p w14:paraId="3D651114" w14:textId="77777777" w:rsidR="00234841" w:rsidRPr="00533C32" w:rsidRDefault="00234841" w:rsidP="00234841">
      <w:pPr>
        <w:pStyle w:val="PL"/>
      </w:pPr>
      <w:r w:rsidRPr="00533C32">
        <w:t xml:space="preserve">          description: Expected response to a valid request</w:t>
      </w:r>
    </w:p>
    <w:p w14:paraId="694D0B6C" w14:textId="77777777" w:rsidR="00234841" w:rsidRPr="00533C32" w:rsidRDefault="00234841" w:rsidP="00234841">
      <w:pPr>
        <w:pStyle w:val="PL"/>
      </w:pPr>
      <w:r w:rsidRPr="00533C32">
        <w:t xml:space="preserve">          content:</w:t>
      </w:r>
    </w:p>
    <w:p w14:paraId="4BBC224C" w14:textId="77777777" w:rsidR="00234841" w:rsidRPr="00533C32" w:rsidRDefault="00234841" w:rsidP="00234841">
      <w:pPr>
        <w:pStyle w:val="PL"/>
      </w:pPr>
      <w:r w:rsidRPr="00533C32">
        <w:t xml:space="preserve">            application/json:</w:t>
      </w:r>
    </w:p>
    <w:p w14:paraId="0B7CA550" w14:textId="77777777" w:rsidR="00234841" w:rsidRPr="00533C32" w:rsidRDefault="00234841" w:rsidP="00234841">
      <w:pPr>
        <w:pStyle w:val="PL"/>
      </w:pPr>
      <w:r w:rsidRPr="00533C32">
        <w:t xml:space="preserve">              schema:</w:t>
      </w:r>
    </w:p>
    <w:p w14:paraId="47DEB086" w14:textId="77777777" w:rsidR="00234841" w:rsidRPr="00533C32" w:rsidRDefault="00234841" w:rsidP="00234841">
      <w:pPr>
        <w:pStyle w:val="PL"/>
      </w:pPr>
      <w:r w:rsidRPr="00533C32">
        <w:t xml:space="preserve">                $ref: 'TS29503_Nudm_PP.yaml#/components/schemas/5GVnGroupConfiguration'</w:t>
      </w:r>
    </w:p>
    <w:p w14:paraId="4526E2F1" w14:textId="77777777" w:rsidR="00234841" w:rsidRPr="00533C32" w:rsidRDefault="00234841" w:rsidP="00234841">
      <w:pPr>
        <w:pStyle w:val="PL"/>
      </w:pPr>
      <w:r w:rsidRPr="00533C32">
        <w:t xml:space="preserve">        '403':</w:t>
      </w:r>
    </w:p>
    <w:p w14:paraId="7FDCFE5B" w14:textId="77777777" w:rsidR="00234841" w:rsidRPr="00533C32" w:rsidRDefault="00234841" w:rsidP="00234841">
      <w:pPr>
        <w:pStyle w:val="PL"/>
      </w:pPr>
      <w:r w:rsidRPr="00533C32">
        <w:t xml:space="preserve">          $ref: 'TS29571_CommonData.yaml#/components/responses/403'</w:t>
      </w:r>
    </w:p>
    <w:p w14:paraId="5C16DBD9" w14:textId="77777777" w:rsidR="00234841" w:rsidRDefault="00234841" w:rsidP="00234841">
      <w:pPr>
        <w:pStyle w:val="PL"/>
        <w:rPr>
          <w:lang w:eastAsia="zh-CN"/>
        </w:rPr>
      </w:pPr>
      <w:r w:rsidRPr="00533C32">
        <w:t xml:space="preserve">        default:</w:t>
      </w:r>
    </w:p>
    <w:p w14:paraId="73FCF828" w14:textId="77777777" w:rsidR="00234841" w:rsidRPr="00533C32" w:rsidRDefault="00234841" w:rsidP="00234841">
      <w:pPr>
        <w:pStyle w:val="PL"/>
        <w:rPr>
          <w:lang w:eastAsia="zh-CN"/>
        </w:rPr>
      </w:pPr>
      <w:r w:rsidRPr="002E5CBA">
        <w:lastRenderedPageBreak/>
        <w:t xml:space="preserve">          </w:t>
      </w:r>
      <w:r w:rsidRPr="001F14B1">
        <w:t>$ref: 'TS29571_CommonDat</w:t>
      </w:r>
      <w:r>
        <w:t>a.yaml#/components/responses/default</w:t>
      </w:r>
      <w:r w:rsidRPr="001F14B1">
        <w:t>'</w:t>
      </w:r>
    </w:p>
    <w:p w14:paraId="4AC91F0D" w14:textId="77777777" w:rsidR="00234841" w:rsidRDefault="00234841" w:rsidP="00234841">
      <w:pPr>
        <w:pStyle w:val="PL"/>
        <w:rPr>
          <w:lang w:eastAsia="zh-CN"/>
        </w:rPr>
      </w:pPr>
    </w:p>
    <w:p w14:paraId="20B90DC4" w14:textId="77777777" w:rsidR="00234841" w:rsidRPr="00533C32" w:rsidRDefault="00234841" w:rsidP="00234841">
      <w:pPr>
        <w:pStyle w:val="PL"/>
      </w:pPr>
      <w:r w:rsidRPr="00533C32">
        <w:t xml:space="preserve">    delete:</w:t>
      </w:r>
    </w:p>
    <w:p w14:paraId="7651DC16" w14:textId="77777777" w:rsidR="00234841" w:rsidRPr="00533C32" w:rsidRDefault="00234841" w:rsidP="00234841">
      <w:pPr>
        <w:pStyle w:val="PL"/>
      </w:pPr>
      <w:r w:rsidRPr="00533C32">
        <w:t xml:space="preserve">      summary: Deletes the 5GVnGroup</w:t>
      </w:r>
    </w:p>
    <w:p w14:paraId="3D752790" w14:textId="77777777" w:rsidR="00234841" w:rsidRPr="00533C32" w:rsidRDefault="00234841" w:rsidP="00234841">
      <w:pPr>
        <w:pStyle w:val="PL"/>
      </w:pPr>
      <w:r w:rsidRPr="00533C32">
        <w:t xml:space="preserve">      operationId: Delete5GVnGroup</w:t>
      </w:r>
    </w:p>
    <w:p w14:paraId="527B849F" w14:textId="77777777" w:rsidR="00234841" w:rsidRPr="00533C32" w:rsidRDefault="00234841" w:rsidP="00234841">
      <w:pPr>
        <w:pStyle w:val="PL"/>
      </w:pPr>
      <w:r w:rsidRPr="00533C32">
        <w:t xml:space="preserve">      tags:</w:t>
      </w:r>
    </w:p>
    <w:p w14:paraId="679BA246" w14:textId="77777777" w:rsidR="00234841" w:rsidRDefault="00234841" w:rsidP="00234841">
      <w:pPr>
        <w:pStyle w:val="PL"/>
        <w:rPr>
          <w:lang w:eastAsia="zh-CN"/>
        </w:rPr>
      </w:pPr>
      <w:r w:rsidRPr="00533C32">
        <w:t xml:space="preserve">        - Delete 5GVnGroup</w:t>
      </w:r>
    </w:p>
    <w:p w14:paraId="58AD4174" w14:textId="77777777" w:rsidR="00234841" w:rsidRDefault="00234841" w:rsidP="00234841">
      <w:pPr>
        <w:pStyle w:val="PL"/>
      </w:pPr>
      <w:r>
        <w:t xml:space="preserve">      security:</w:t>
      </w:r>
    </w:p>
    <w:p w14:paraId="09B4D9CF" w14:textId="77777777" w:rsidR="00234841" w:rsidRDefault="00234841" w:rsidP="00234841">
      <w:pPr>
        <w:pStyle w:val="PL"/>
      </w:pPr>
      <w:r>
        <w:t xml:space="preserve">        - {}</w:t>
      </w:r>
    </w:p>
    <w:p w14:paraId="7A14856E" w14:textId="77777777" w:rsidR="00234841" w:rsidRDefault="00234841" w:rsidP="00234841">
      <w:pPr>
        <w:pStyle w:val="PL"/>
      </w:pPr>
      <w:r>
        <w:t xml:space="preserve">        - oAuth2ClientCredentials:</w:t>
      </w:r>
    </w:p>
    <w:p w14:paraId="004FC5C0" w14:textId="77777777" w:rsidR="00234841" w:rsidRDefault="00234841" w:rsidP="00234841">
      <w:pPr>
        <w:pStyle w:val="PL"/>
      </w:pPr>
      <w:r>
        <w:t xml:space="preserve">          - nudr-dr</w:t>
      </w:r>
    </w:p>
    <w:p w14:paraId="0F6202BC" w14:textId="77777777" w:rsidR="00234841" w:rsidRDefault="00234841" w:rsidP="00234841">
      <w:pPr>
        <w:pStyle w:val="PL"/>
      </w:pPr>
      <w:r>
        <w:t xml:space="preserve">        - oAuth2ClientCredentials:</w:t>
      </w:r>
    </w:p>
    <w:p w14:paraId="3E0FB1AD" w14:textId="77777777" w:rsidR="00234841" w:rsidRDefault="00234841" w:rsidP="00234841">
      <w:pPr>
        <w:pStyle w:val="PL"/>
      </w:pPr>
      <w:r>
        <w:t xml:space="preserve">          - nudr-dr</w:t>
      </w:r>
    </w:p>
    <w:p w14:paraId="7B2017B6" w14:textId="77777777" w:rsidR="00234841" w:rsidRPr="00533C32" w:rsidRDefault="00234841" w:rsidP="00234841">
      <w:pPr>
        <w:pStyle w:val="PL"/>
        <w:rPr>
          <w:lang w:eastAsia="zh-CN"/>
        </w:rPr>
      </w:pPr>
      <w:r>
        <w:t xml:space="preserve">          - nudr-dr:subscription-data</w:t>
      </w:r>
    </w:p>
    <w:p w14:paraId="193A99AE" w14:textId="77777777" w:rsidR="00234841" w:rsidRPr="00533C32" w:rsidRDefault="00234841" w:rsidP="00234841">
      <w:pPr>
        <w:pStyle w:val="PL"/>
      </w:pPr>
      <w:r w:rsidRPr="00533C32">
        <w:t xml:space="preserve">      parameters:</w:t>
      </w:r>
    </w:p>
    <w:p w14:paraId="782665B9" w14:textId="77777777" w:rsidR="00234841" w:rsidRPr="00533C32" w:rsidRDefault="00234841" w:rsidP="00234841">
      <w:pPr>
        <w:pStyle w:val="PL"/>
      </w:pPr>
      <w:r w:rsidRPr="00533C32">
        <w:t xml:space="preserve">        - name: externalGroupId</w:t>
      </w:r>
    </w:p>
    <w:p w14:paraId="74196F47" w14:textId="77777777" w:rsidR="00234841" w:rsidRPr="00533C32" w:rsidRDefault="00234841" w:rsidP="00234841">
      <w:pPr>
        <w:pStyle w:val="PL"/>
      </w:pPr>
      <w:r w:rsidRPr="00533C32">
        <w:t xml:space="preserve">          in: path</w:t>
      </w:r>
    </w:p>
    <w:p w14:paraId="0ECEE76A" w14:textId="77777777" w:rsidR="00234841" w:rsidRPr="00533C32" w:rsidRDefault="00234841" w:rsidP="00234841">
      <w:pPr>
        <w:pStyle w:val="PL"/>
      </w:pPr>
      <w:r w:rsidRPr="00533C32">
        <w:t xml:space="preserve">          required: true</w:t>
      </w:r>
    </w:p>
    <w:p w14:paraId="32908149" w14:textId="77777777" w:rsidR="00234841" w:rsidRPr="00533C32" w:rsidRDefault="00234841" w:rsidP="00234841">
      <w:pPr>
        <w:pStyle w:val="PL"/>
      </w:pPr>
      <w:r w:rsidRPr="00533C32">
        <w:t xml:space="preserve">          schema:</w:t>
      </w:r>
    </w:p>
    <w:p w14:paraId="6CBC94B3" w14:textId="77777777" w:rsidR="00234841" w:rsidRPr="00533C32" w:rsidRDefault="00234841" w:rsidP="00234841">
      <w:pPr>
        <w:pStyle w:val="PL"/>
      </w:pPr>
      <w:r w:rsidRPr="00533C32">
        <w:t xml:space="preserve">            $ref: 'TS29503_Nudm_SDM.yaml#/components/schemas/ExtGroupId'</w:t>
      </w:r>
    </w:p>
    <w:p w14:paraId="19A1864C" w14:textId="77777777" w:rsidR="00234841" w:rsidRPr="00533C32" w:rsidRDefault="00234841" w:rsidP="00234841">
      <w:pPr>
        <w:pStyle w:val="PL"/>
      </w:pPr>
      <w:r w:rsidRPr="00533C32">
        <w:t xml:space="preserve">      responses:</w:t>
      </w:r>
    </w:p>
    <w:p w14:paraId="64A9E168" w14:textId="77777777" w:rsidR="00234841" w:rsidRPr="00533C32" w:rsidRDefault="00234841" w:rsidP="00234841">
      <w:pPr>
        <w:pStyle w:val="PL"/>
      </w:pPr>
      <w:r w:rsidRPr="00533C32">
        <w:t xml:space="preserve">        '204':</w:t>
      </w:r>
    </w:p>
    <w:p w14:paraId="64393DC7" w14:textId="77777777" w:rsidR="00234841" w:rsidRDefault="00234841" w:rsidP="00234841">
      <w:pPr>
        <w:pStyle w:val="PL"/>
        <w:rPr>
          <w:lang w:eastAsia="zh-CN"/>
        </w:rPr>
      </w:pPr>
      <w:r w:rsidRPr="00533C32">
        <w:t xml:space="preserve">          description: Expected response to a successful group removal</w:t>
      </w:r>
    </w:p>
    <w:p w14:paraId="0303E3D2" w14:textId="77777777" w:rsidR="00234841" w:rsidRPr="00533C32" w:rsidRDefault="00234841" w:rsidP="00234841">
      <w:pPr>
        <w:pStyle w:val="PL"/>
      </w:pPr>
      <w:r w:rsidRPr="00533C32">
        <w:t xml:space="preserve">        default:</w:t>
      </w:r>
    </w:p>
    <w:p w14:paraId="4747B1AD" w14:textId="77777777" w:rsidR="00234841" w:rsidRPr="002E5CBA" w:rsidRDefault="00234841" w:rsidP="00234841">
      <w:pPr>
        <w:pStyle w:val="PL"/>
      </w:pPr>
      <w:r w:rsidRPr="002E5CBA">
        <w:t xml:space="preserve">          </w:t>
      </w:r>
      <w:r w:rsidRPr="001F14B1">
        <w:t>$ref: 'TS29571_CommonDat</w:t>
      </w:r>
      <w:r>
        <w:t>a.yaml#/components/responses/default</w:t>
      </w:r>
      <w:r w:rsidRPr="001F14B1">
        <w:t>'</w:t>
      </w:r>
    </w:p>
    <w:p w14:paraId="24781125" w14:textId="77777777" w:rsidR="00234841" w:rsidRPr="00810BBA" w:rsidRDefault="00234841" w:rsidP="00234841">
      <w:pPr>
        <w:pStyle w:val="PL"/>
        <w:rPr>
          <w:lang w:eastAsia="zh-CN"/>
        </w:rPr>
      </w:pPr>
    </w:p>
    <w:p w14:paraId="2D367403" w14:textId="77777777" w:rsidR="00234841" w:rsidRPr="00533C32" w:rsidRDefault="00234841" w:rsidP="00234841">
      <w:pPr>
        <w:pStyle w:val="PL"/>
      </w:pPr>
      <w:r w:rsidRPr="00533C32">
        <w:t xml:space="preserve">    patch:</w:t>
      </w:r>
    </w:p>
    <w:p w14:paraId="1D0D5A14" w14:textId="77777777" w:rsidR="00234841" w:rsidRPr="00533C32" w:rsidRDefault="00234841" w:rsidP="00234841">
      <w:pPr>
        <w:pStyle w:val="PL"/>
        <w:rPr>
          <w:lang w:eastAsia="zh-CN"/>
        </w:rPr>
      </w:pPr>
      <w:r w:rsidRPr="00533C32">
        <w:t xml:space="preserve">      summary: modify the 5GVnGroup</w:t>
      </w:r>
    </w:p>
    <w:p w14:paraId="24457394" w14:textId="77777777" w:rsidR="00234841" w:rsidRPr="00533C32" w:rsidRDefault="00234841" w:rsidP="00234841">
      <w:pPr>
        <w:pStyle w:val="PL"/>
      </w:pPr>
      <w:r w:rsidRPr="00533C32">
        <w:t xml:space="preserve">      operationId: Modify5GVnGroup</w:t>
      </w:r>
    </w:p>
    <w:p w14:paraId="176FC517" w14:textId="77777777" w:rsidR="00234841" w:rsidRPr="00533C32" w:rsidRDefault="00234841" w:rsidP="00234841">
      <w:pPr>
        <w:pStyle w:val="PL"/>
      </w:pPr>
      <w:r w:rsidRPr="00533C32">
        <w:t xml:space="preserve">      tags:</w:t>
      </w:r>
    </w:p>
    <w:p w14:paraId="35E8D268" w14:textId="77777777" w:rsidR="00234841" w:rsidRDefault="00234841" w:rsidP="00234841">
      <w:pPr>
        <w:pStyle w:val="PL"/>
        <w:rPr>
          <w:lang w:eastAsia="zh-CN"/>
        </w:rPr>
      </w:pPr>
      <w:r w:rsidRPr="00533C32">
        <w:t xml:space="preserve">        - Modify 5GVnGroup</w:t>
      </w:r>
    </w:p>
    <w:p w14:paraId="3FDCAB76" w14:textId="77777777" w:rsidR="00234841" w:rsidRDefault="00234841" w:rsidP="00234841">
      <w:pPr>
        <w:pStyle w:val="PL"/>
      </w:pPr>
      <w:r>
        <w:t xml:space="preserve">      security:</w:t>
      </w:r>
    </w:p>
    <w:p w14:paraId="0FAA92E1" w14:textId="77777777" w:rsidR="00234841" w:rsidRDefault="00234841" w:rsidP="00234841">
      <w:pPr>
        <w:pStyle w:val="PL"/>
      </w:pPr>
      <w:r>
        <w:t xml:space="preserve">        - {}</w:t>
      </w:r>
    </w:p>
    <w:p w14:paraId="1DD18061" w14:textId="77777777" w:rsidR="00234841" w:rsidRDefault="00234841" w:rsidP="00234841">
      <w:pPr>
        <w:pStyle w:val="PL"/>
      </w:pPr>
      <w:r>
        <w:t xml:space="preserve">        - oAuth2ClientCredentials:</w:t>
      </w:r>
    </w:p>
    <w:p w14:paraId="0936DD63" w14:textId="77777777" w:rsidR="00234841" w:rsidRDefault="00234841" w:rsidP="00234841">
      <w:pPr>
        <w:pStyle w:val="PL"/>
      </w:pPr>
      <w:r>
        <w:t xml:space="preserve">          - nudr-dr</w:t>
      </w:r>
    </w:p>
    <w:p w14:paraId="18D7D1C5" w14:textId="77777777" w:rsidR="00234841" w:rsidRDefault="00234841" w:rsidP="00234841">
      <w:pPr>
        <w:pStyle w:val="PL"/>
      </w:pPr>
      <w:r>
        <w:t xml:space="preserve">        - oAuth2ClientCredentials:</w:t>
      </w:r>
    </w:p>
    <w:p w14:paraId="2A972BE3" w14:textId="77777777" w:rsidR="00234841" w:rsidRDefault="00234841" w:rsidP="00234841">
      <w:pPr>
        <w:pStyle w:val="PL"/>
      </w:pPr>
      <w:r>
        <w:t xml:space="preserve">          - nudr-dr</w:t>
      </w:r>
    </w:p>
    <w:p w14:paraId="047B7B96" w14:textId="77777777" w:rsidR="00234841" w:rsidRPr="00533C32" w:rsidRDefault="00234841" w:rsidP="00234841">
      <w:pPr>
        <w:pStyle w:val="PL"/>
        <w:rPr>
          <w:lang w:eastAsia="zh-CN"/>
        </w:rPr>
      </w:pPr>
      <w:r>
        <w:t xml:space="preserve">          - nudr-dr:subscription-data</w:t>
      </w:r>
    </w:p>
    <w:p w14:paraId="1040CDFC" w14:textId="77777777" w:rsidR="00234841" w:rsidRPr="00533C32" w:rsidRDefault="00234841" w:rsidP="00234841">
      <w:pPr>
        <w:pStyle w:val="PL"/>
      </w:pPr>
      <w:r w:rsidRPr="00533C32">
        <w:t xml:space="preserve">      parameters:</w:t>
      </w:r>
    </w:p>
    <w:p w14:paraId="212B01A2" w14:textId="77777777" w:rsidR="00234841" w:rsidRPr="00533C32" w:rsidRDefault="00234841" w:rsidP="00234841">
      <w:pPr>
        <w:pStyle w:val="PL"/>
      </w:pPr>
      <w:r w:rsidRPr="00533C32">
        <w:t xml:space="preserve">        - name: externalGroupId</w:t>
      </w:r>
    </w:p>
    <w:p w14:paraId="09EA6977" w14:textId="77777777" w:rsidR="00234841" w:rsidRPr="00533C32" w:rsidRDefault="00234841" w:rsidP="00234841">
      <w:pPr>
        <w:pStyle w:val="PL"/>
      </w:pPr>
      <w:r w:rsidRPr="00533C32">
        <w:t xml:space="preserve">          in: path</w:t>
      </w:r>
    </w:p>
    <w:p w14:paraId="00DCA3E5" w14:textId="77777777" w:rsidR="00234841" w:rsidRPr="00533C32" w:rsidRDefault="00234841" w:rsidP="00234841">
      <w:pPr>
        <w:pStyle w:val="PL"/>
      </w:pPr>
      <w:r w:rsidRPr="00533C32">
        <w:t xml:space="preserve">          required: true</w:t>
      </w:r>
    </w:p>
    <w:p w14:paraId="2B883B5E" w14:textId="77777777" w:rsidR="00234841" w:rsidRPr="00533C32" w:rsidRDefault="00234841" w:rsidP="00234841">
      <w:pPr>
        <w:pStyle w:val="PL"/>
      </w:pPr>
      <w:r w:rsidRPr="00533C32">
        <w:t xml:space="preserve">          schema:</w:t>
      </w:r>
    </w:p>
    <w:p w14:paraId="245A6150" w14:textId="77777777" w:rsidR="00234841" w:rsidRDefault="00234841" w:rsidP="00234841">
      <w:pPr>
        <w:pStyle w:val="PL"/>
        <w:rPr>
          <w:lang w:eastAsia="zh-CN"/>
        </w:rPr>
      </w:pPr>
      <w:r w:rsidRPr="00533C32">
        <w:t xml:space="preserve">            $ref: 'TS29503_Nudm_SDM.yaml#/components/schemas/ExtGroupId'</w:t>
      </w:r>
    </w:p>
    <w:p w14:paraId="3A540913" w14:textId="77777777" w:rsidR="00234841" w:rsidRPr="002857AD" w:rsidRDefault="00234841" w:rsidP="00234841">
      <w:pPr>
        <w:pStyle w:val="PL"/>
      </w:pPr>
      <w:r w:rsidRPr="002857AD">
        <w:t xml:space="preserve">        - name: supported-features</w:t>
      </w:r>
    </w:p>
    <w:p w14:paraId="44ECF947" w14:textId="77777777" w:rsidR="00234841" w:rsidRPr="002857AD" w:rsidRDefault="00234841" w:rsidP="00234841">
      <w:pPr>
        <w:pStyle w:val="PL"/>
      </w:pPr>
      <w:r w:rsidRPr="002857AD">
        <w:t xml:space="preserve">          in: query</w:t>
      </w:r>
    </w:p>
    <w:p w14:paraId="5223F301" w14:textId="77777777" w:rsidR="00234841" w:rsidRPr="002857AD" w:rsidRDefault="00234841" w:rsidP="00234841">
      <w:pPr>
        <w:pStyle w:val="PL"/>
      </w:pPr>
      <w:r w:rsidRPr="002857AD">
        <w:lastRenderedPageBreak/>
        <w:t xml:space="preserve">          description: Features required to be supported by the target NF</w:t>
      </w:r>
    </w:p>
    <w:p w14:paraId="482E61E0" w14:textId="77777777" w:rsidR="00234841" w:rsidRPr="002857AD" w:rsidRDefault="00234841" w:rsidP="00234841">
      <w:pPr>
        <w:pStyle w:val="PL"/>
      </w:pPr>
      <w:r w:rsidRPr="002857AD">
        <w:t xml:space="preserve">          schema:</w:t>
      </w:r>
    </w:p>
    <w:p w14:paraId="366DB986" w14:textId="77777777" w:rsidR="00234841" w:rsidRPr="00533C32" w:rsidRDefault="00234841" w:rsidP="00234841">
      <w:pPr>
        <w:pStyle w:val="PL"/>
        <w:rPr>
          <w:lang w:eastAsia="zh-CN"/>
        </w:rPr>
      </w:pPr>
      <w:r w:rsidRPr="002857AD">
        <w:t xml:space="preserve">            $ref: 'TS29571_CommonData.yaml#/components/schemas/SupportedFeatures'</w:t>
      </w:r>
    </w:p>
    <w:p w14:paraId="2A7319C8" w14:textId="77777777" w:rsidR="00234841" w:rsidRPr="00533C32" w:rsidRDefault="00234841" w:rsidP="00234841">
      <w:pPr>
        <w:pStyle w:val="PL"/>
        <w:rPr>
          <w:lang w:eastAsia="zh-CN"/>
        </w:rPr>
      </w:pPr>
      <w:r w:rsidRPr="00533C32">
        <w:t xml:space="preserve">      requestBody:</w:t>
      </w:r>
    </w:p>
    <w:p w14:paraId="1CB0C7CE" w14:textId="77777777" w:rsidR="00234841" w:rsidRPr="00533C32" w:rsidRDefault="00234841" w:rsidP="00234841">
      <w:pPr>
        <w:pStyle w:val="PL"/>
      </w:pPr>
      <w:r w:rsidRPr="00533C32">
        <w:t xml:space="preserve">        content:</w:t>
      </w:r>
    </w:p>
    <w:p w14:paraId="44EDDB83" w14:textId="77777777" w:rsidR="00234841" w:rsidRPr="00533C32" w:rsidRDefault="00234841" w:rsidP="00234841">
      <w:pPr>
        <w:pStyle w:val="PL"/>
      </w:pPr>
      <w:r w:rsidRPr="00533C32">
        <w:t xml:space="preserve">          application/json-patch+json:</w:t>
      </w:r>
    </w:p>
    <w:p w14:paraId="740B1AD6" w14:textId="77777777" w:rsidR="00234841" w:rsidRPr="00533C32" w:rsidRDefault="00234841" w:rsidP="00234841">
      <w:pPr>
        <w:pStyle w:val="PL"/>
      </w:pPr>
      <w:r w:rsidRPr="00533C32">
        <w:t xml:space="preserve">            schema:</w:t>
      </w:r>
    </w:p>
    <w:p w14:paraId="6911734F" w14:textId="77777777" w:rsidR="00234841" w:rsidRPr="00533C32" w:rsidRDefault="00234841" w:rsidP="00234841">
      <w:pPr>
        <w:pStyle w:val="PL"/>
      </w:pPr>
      <w:r w:rsidRPr="00533C32">
        <w:t xml:space="preserve">              type: array</w:t>
      </w:r>
    </w:p>
    <w:p w14:paraId="5D81895F" w14:textId="77777777" w:rsidR="00234841" w:rsidRPr="00533C32" w:rsidRDefault="00234841" w:rsidP="00234841">
      <w:pPr>
        <w:pStyle w:val="PL"/>
      </w:pPr>
      <w:r w:rsidRPr="00533C32">
        <w:t xml:space="preserve">              items:</w:t>
      </w:r>
    </w:p>
    <w:p w14:paraId="4D7FDC06" w14:textId="77777777" w:rsidR="00234841" w:rsidRPr="00533C32" w:rsidRDefault="00234841" w:rsidP="00234841">
      <w:pPr>
        <w:pStyle w:val="PL"/>
      </w:pPr>
      <w:r w:rsidRPr="00533C32">
        <w:t xml:space="preserve">                $ref: 'TS29571_CommonData.yaml#/components/schemas/PatchItem'</w:t>
      </w:r>
    </w:p>
    <w:p w14:paraId="3D28BC34" w14:textId="77777777" w:rsidR="00234841" w:rsidRPr="00533C32" w:rsidRDefault="00234841" w:rsidP="00234841">
      <w:pPr>
        <w:pStyle w:val="PL"/>
      </w:pPr>
      <w:r w:rsidRPr="00533C32">
        <w:t xml:space="preserve">        required: true</w:t>
      </w:r>
    </w:p>
    <w:p w14:paraId="5EC8F18D" w14:textId="77777777" w:rsidR="00234841" w:rsidRPr="00533C32" w:rsidRDefault="00234841" w:rsidP="00234841">
      <w:pPr>
        <w:pStyle w:val="PL"/>
      </w:pPr>
      <w:r w:rsidRPr="00533C32">
        <w:t xml:space="preserve">      responses:</w:t>
      </w:r>
    </w:p>
    <w:p w14:paraId="5DE7A62E" w14:textId="77777777" w:rsidR="00234841" w:rsidRPr="00533C32" w:rsidRDefault="00234841" w:rsidP="00234841">
      <w:pPr>
        <w:pStyle w:val="PL"/>
      </w:pPr>
      <w:r w:rsidRPr="00533C32">
        <w:t xml:space="preserve">        '204':</w:t>
      </w:r>
    </w:p>
    <w:p w14:paraId="1ADF2B7F" w14:textId="77777777" w:rsidR="00234841" w:rsidRPr="00533C32" w:rsidRDefault="00234841" w:rsidP="00234841">
      <w:pPr>
        <w:pStyle w:val="PL"/>
      </w:pPr>
      <w:r w:rsidRPr="00533C32">
        <w:t xml:space="preserve">          description: Expected response to a valid request</w:t>
      </w:r>
    </w:p>
    <w:p w14:paraId="7E94797B" w14:textId="77777777" w:rsidR="00234841" w:rsidRDefault="00234841" w:rsidP="00234841">
      <w:pPr>
        <w:pStyle w:val="PL"/>
        <w:rPr>
          <w:lang w:eastAsia="zh-CN"/>
        </w:rPr>
      </w:pPr>
      <w:r>
        <w:rPr>
          <w:rFonts w:hint="eastAsia"/>
          <w:lang w:eastAsia="zh-CN"/>
        </w:rPr>
        <w:t xml:space="preserve">        '200':</w:t>
      </w:r>
    </w:p>
    <w:p w14:paraId="2105556D" w14:textId="77777777" w:rsidR="00234841" w:rsidRPr="000B71E3" w:rsidRDefault="00234841" w:rsidP="00234841">
      <w:pPr>
        <w:pStyle w:val="PL"/>
      </w:pPr>
      <w:r w:rsidRPr="000B71E3">
        <w:t xml:space="preserve">          description: Expected response to a valid request</w:t>
      </w:r>
    </w:p>
    <w:p w14:paraId="64AB063F" w14:textId="77777777" w:rsidR="00234841" w:rsidRPr="000B71E3" w:rsidRDefault="00234841" w:rsidP="00234841">
      <w:pPr>
        <w:pStyle w:val="PL"/>
      </w:pPr>
      <w:r w:rsidRPr="000B71E3">
        <w:t xml:space="preserve">          content:</w:t>
      </w:r>
    </w:p>
    <w:p w14:paraId="101B7BF3" w14:textId="77777777" w:rsidR="00234841" w:rsidRPr="000B71E3" w:rsidRDefault="00234841" w:rsidP="00234841">
      <w:pPr>
        <w:pStyle w:val="PL"/>
      </w:pPr>
      <w:r w:rsidRPr="000B71E3">
        <w:t xml:space="preserve">            application/json:</w:t>
      </w:r>
    </w:p>
    <w:p w14:paraId="096EE3AF" w14:textId="77777777" w:rsidR="00234841" w:rsidRPr="000B71E3" w:rsidRDefault="00234841" w:rsidP="00234841">
      <w:pPr>
        <w:pStyle w:val="PL"/>
      </w:pPr>
      <w:r w:rsidRPr="000B71E3">
        <w:t xml:space="preserve">              schema:</w:t>
      </w:r>
    </w:p>
    <w:p w14:paraId="7E217235"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64275FF3" w14:textId="77777777" w:rsidR="00234841" w:rsidRPr="00533C32" w:rsidRDefault="00234841" w:rsidP="00234841">
      <w:pPr>
        <w:pStyle w:val="PL"/>
      </w:pPr>
      <w:r w:rsidRPr="00533C32">
        <w:t xml:space="preserve">        '403':</w:t>
      </w:r>
    </w:p>
    <w:p w14:paraId="5598E17D" w14:textId="77777777" w:rsidR="00234841" w:rsidRPr="00533C32" w:rsidRDefault="00234841" w:rsidP="00234841">
      <w:pPr>
        <w:pStyle w:val="PL"/>
      </w:pPr>
      <w:r w:rsidRPr="00533C32">
        <w:t xml:space="preserve">          description: modification is rejected</w:t>
      </w:r>
    </w:p>
    <w:p w14:paraId="650F6E0C" w14:textId="77777777" w:rsidR="00234841" w:rsidRPr="00533C32" w:rsidRDefault="00234841" w:rsidP="00234841">
      <w:pPr>
        <w:pStyle w:val="PL"/>
      </w:pPr>
      <w:r w:rsidRPr="00533C32">
        <w:t xml:space="preserve">          content:</w:t>
      </w:r>
    </w:p>
    <w:p w14:paraId="1BFDA2F2" w14:textId="77777777" w:rsidR="00234841" w:rsidRPr="00533C32" w:rsidRDefault="00234841" w:rsidP="00234841">
      <w:pPr>
        <w:pStyle w:val="PL"/>
      </w:pPr>
      <w:r w:rsidRPr="00533C32">
        <w:t xml:space="preserve">            application/problem+json:</w:t>
      </w:r>
    </w:p>
    <w:p w14:paraId="6C60D68F" w14:textId="77777777" w:rsidR="00234841" w:rsidRPr="00533C32" w:rsidRDefault="00234841" w:rsidP="00234841">
      <w:pPr>
        <w:pStyle w:val="PL"/>
      </w:pPr>
      <w:r w:rsidRPr="00533C32">
        <w:t xml:space="preserve">              schema:</w:t>
      </w:r>
    </w:p>
    <w:p w14:paraId="5A141213" w14:textId="77777777" w:rsidR="00234841" w:rsidRPr="00533C32" w:rsidRDefault="00234841" w:rsidP="00234841">
      <w:pPr>
        <w:pStyle w:val="PL"/>
      </w:pPr>
      <w:r w:rsidRPr="00533C32">
        <w:t xml:space="preserve">                $ref: 'TS29571_CommonData.yaml#/components/schemas/ProblemDetails'</w:t>
      </w:r>
    </w:p>
    <w:p w14:paraId="4F0652EB" w14:textId="77777777" w:rsidR="00234841" w:rsidRDefault="00234841" w:rsidP="00234841">
      <w:pPr>
        <w:pStyle w:val="PL"/>
        <w:rPr>
          <w:lang w:eastAsia="zh-CN"/>
        </w:rPr>
      </w:pPr>
      <w:r w:rsidRPr="00533C32">
        <w:t xml:space="preserve">        default:</w:t>
      </w:r>
    </w:p>
    <w:p w14:paraId="40A7F06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5BEF3B2" w14:textId="77777777" w:rsidR="00234841" w:rsidRDefault="00234841" w:rsidP="00234841">
      <w:pPr>
        <w:pStyle w:val="PL"/>
        <w:rPr>
          <w:lang w:eastAsia="zh-CN"/>
        </w:rPr>
      </w:pPr>
    </w:p>
    <w:p w14:paraId="09979755" w14:textId="77777777" w:rsidR="00234841" w:rsidRPr="00533C32" w:rsidRDefault="00234841" w:rsidP="00234841">
      <w:pPr>
        <w:pStyle w:val="PL"/>
      </w:pPr>
      <w:r w:rsidRPr="00533C32">
        <w:t xml:space="preserve">    get:</w:t>
      </w:r>
    </w:p>
    <w:p w14:paraId="17955D0A" w14:textId="77777777" w:rsidR="00234841" w:rsidRPr="00533C32" w:rsidRDefault="00234841" w:rsidP="00234841">
      <w:pPr>
        <w:pStyle w:val="PL"/>
      </w:pPr>
      <w:r w:rsidRPr="00533C32">
        <w:t xml:space="preserve">      summary: Retrieve a 5GVnGroup configuration</w:t>
      </w:r>
    </w:p>
    <w:p w14:paraId="581F1535" w14:textId="77777777" w:rsidR="00234841" w:rsidRPr="00533C32" w:rsidRDefault="00234841" w:rsidP="00234841">
      <w:pPr>
        <w:pStyle w:val="PL"/>
      </w:pPr>
      <w:r w:rsidRPr="00533C32">
        <w:t xml:space="preserve">      operationId: Get5GVnGroupConfiguration</w:t>
      </w:r>
    </w:p>
    <w:p w14:paraId="3B7D8485" w14:textId="77777777" w:rsidR="00234841" w:rsidRPr="00533C32" w:rsidRDefault="00234841" w:rsidP="00234841">
      <w:pPr>
        <w:pStyle w:val="PL"/>
      </w:pPr>
      <w:r w:rsidRPr="00533C32">
        <w:t xml:space="preserve">      tags:</w:t>
      </w:r>
    </w:p>
    <w:p w14:paraId="5951BC3B" w14:textId="77777777" w:rsidR="00234841" w:rsidRDefault="00234841" w:rsidP="00234841">
      <w:pPr>
        <w:pStyle w:val="PL"/>
        <w:rPr>
          <w:lang w:eastAsia="zh-CN"/>
        </w:rPr>
      </w:pPr>
      <w:r w:rsidRPr="00533C32">
        <w:t xml:space="preserve">        - Query 5GVnGroupConfiguration (Document)</w:t>
      </w:r>
    </w:p>
    <w:p w14:paraId="2FAEFC13" w14:textId="77777777" w:rsidR="00234841" w:rsidRDefault="00234841" w:rsidP="00234841">
      <w:pPr>
        <w:pStyle w:val="PL"/>
      </w:pPr>
      <w:r>
        <w:t xml:space="preserve">      security:</w:t>
      </w:r>
    </w:p>
    <w:p w14:paraId="67093A2B" w14:textId="77777777" w:rsidR="00234841" w:rsidRDefault="00234841" w:rsidP="00234841">
      <w:pPr>
        <w:pStyle w:val="PL"/>
      </w:pPr>
      <w:r>
        <w:t xml:space="preserve">        - {}</w:t>
      </w:r>
    </w:p>
    <w:p w14:paraId="68097895" w14:textId="77777777" w:rsidR="00234841" w:rsidRDefault="00234841" w:rsidP="00234841">
      <w:pPr>
        <w:pStyle w:val="PL"/>
      </w:pPr>
      <w:r>
        <w:t xml:space="preserve">        - oAuth2ClientCredentials:</w:t>
      </w:r>
    </w:p>
    <w:p w14:paraId="4E63DAB9" w14:textId="77777777" w:rsidR="00234841" w:rsidRDefault="00234841" w:rsidP="00234841">
      <w:pPr>
        <w:pStyle w:val="PL"/>
      </w:pPr>
      <w:r>
        <w:t xml:space="preserve">          - nudr-dr</w:t>
      </w:r>
    </w:p>
    <w:p w14:paraId="67CAC8F1" w14:textId="77777777" w:rsidR="00234841" w:rsidRDefault="00234841" w:rsidP="00234841">
      <w:pPr>
        <w:pStyle w:val="PL"/>
      </w:pPr>
      <w:r>
        <w:t xml:space="preserve">        - oAuth2ClientCredentials:</w:t>
      </w:r>
    </w:p>
    <w:p w14:paraId="698BA84E" w14:textId="77777777" w:rsidR="00234841" w:rsidRDefault="00234841" w:rsidP="00234841">
      <w:pPr>
        <w:pStyle w:val="PL"/>
      </w:pPr>
      <w:r>
        <w:t xml:space="preserve">          - nudr-dr</w:t>
      </w:r>
    </w:p>
    <w:p w14:paraId="2DC4A19D" w14:textId="77777777" w:rsidR="00234841" w:rsidRPr="00533C32" w:rsidRDefault="00234841" w:rsidP="00234841">
      <w:pPr>
        <w:pStyle w:val="PL"/>
        <w:rPr>
          <w:lang w:eastAsia="zh-CN"/>
        </w:rPr>
      </w:pPr>
      <w:r>
        <w:t xml:space="preserve">          - nudr-dr:subscription-data</w:t>
      </w:r>
    </w:p>
    <w:p w14:paraId="6B78BF60" w14:textId="77777777" w:rsidR="00234841" w:rsidRPr="00533C32" w:rsidRDefault="00234841" w:rsidP="00234841">
      <w:pPr>
        <w:pStyle w:val="PL"/>
      </w:pPr>
      <w:r w:rsidRPr="00533C32">
        <w:t xml:space="preserve">      parameters:</w:t>
      </w:r>
    </w:p>
    <w:p w14:paraId="1252C0B0" w14:textId="77777777" w:rsidR="00234841" w:rsidRPr="00533C32" w:rsidRDefault="00234841" w:rsidP="00234841">
      <w:pPr>
        <w:pStyle w:val="PL"/>
      </w:pPr>
      <w:r w:rsidRPr="00533C32">
        <w:t xml:space="preserve">        - name: externalGroupId</w:t>
      </w:r>
    </w:p>
    <w:p w14:paraId="0BB6C854" w14:textId="77777777" w:rsidR="00234841" w:rsidRPr="00533C32" w:rsidRDefault="00234841" w:rsidP="00234841">
      <w:pPr>
        <w:pStyle w:val="PL"/>
      </w:pPr>
      <w:r w:rsidRPr="00533C32">
        <w:t xml:space="preserve">          in: path</w:t>
      </w:r>
    </w:p>
    <w:p w14:paraId="7E2FEE51" w14:textId="77777777" w:rsidR="00234841" w:rsidRPr="00533C32" w:rsidRDefault="00234841" w:rsidP="00234841">
      <w:pPr>
        <w:pStyle w:val="PL"/>
      </w:pPr>
      <w:r w:rsidRPr="00533C32">
        <w:t xml:space="preserve">          required: true</w:t>
      </w:r>
    </w:p>
    <w:p w14:paraId="0FD69549" w14:textId="77777777" w:rsidR="00234841" w:rsidRPr="00533C32" w:rsidRDefault="00234841" w:rsidP="00234841">
      <w:pPr>
        <w:pStyle w:val="PL"/>
      </w:pPr>
      <w:r w:rsidRPr="00533C32">
        <w:t xml:space="preserve">          schema:</w:t>
      </w:r>
    </w:p>
    <w:p w14:paraId="3629CEBD" w14:textId="77777777" w:rsidR="00234841" w:rsidRPr="00533C32" w:rsidRDefault="00234841" w:rsidP="00234841">
      <w:pPr>
        <w:pStyle w:val="PL"/>
      </w:pPr>
      <w:r w:rsidRPr="00533C32">
        <w:lastRenderedPageBreak/>
        <w:t xml:space="preserve">            $ref: 'TS29503_Nudm_SDM.yaml#/components/schemas/ExtGroupId'</w:t>
      </w:r>
    </w:p>
    <w:p w14:paraId="7CECEB7E" w14:textId="77777777" w:rsidR="00234841" w:rsidRPr="00533C32" w:rsidRDefault="00234841" w:rsidP="00234841">
      <w:pPr>
        <w:pStyle w:val="PL"/>
      </w:pPr>
      <w:r w:rsidRPr="00533C32">
        <w:t xml:space="preserve">      responses:</w:t>
      </w:r>
    </w:p>
    <w:p w14:paraId="281341E0" w14:textId="77777777" w:rsidR="00234841" w:rsidRPr="00533C32" w:rsidRDefault="00234841" w:rsidP="00234841">
      <w:pPr>
        <w:pStyle w:val="PL"/>
      </w:pPr>
      <w:r w:rsidRPr="00533C32">
        <w:t xml:space="preserve">        '200':</w:t>
      </w:r>
    </w:p>
    <w:p w14:paraId="05D30705" w14:textId="77777777" w:rsidR="00234841" w:rsidRPr="00533C32" w:rsidRDefault="00234841" w:rsidP="00234841">
      <w:pPr>
        <w:pStyle w:val="PL"/>
      </w:pPr>
      <w:r w:rsidRPr="00533C32">
        <w:t xml:space="preserve">          description: OK</w:t>
      </w:r>
    </w:p>
    <w:p w14:paraId="0BC0F9BA" w14:textId="77777777" w:rsidR="00234841" w:rsidRPr="00533C32" w:rsidRDefault="00234841" w:rsidP="00234841">
      <w:pPr>
        <w:pStyle w:val="PL"/>
      </w:pPr>
      <w:r w:rsidRPr="00533C32">
        <w:t xml:space="preserve">          content:</w:t>
      </w:r>
    </w:p>
    <w:p w14:paraId="0538FCD0" w14:textId="77777777" w:rsidR="00234841" w:rsidRPr="00533C32" w:rsidRDefault="00234841" w:rsidP="00234841">
      <w:pPr>
        <w:pStyle w:val="PL"/>
      </w:pPr>
      <w:r w:rsidRPr="00533C32">
        <w:t xml:space="preserve">            application/json:</w:t>
      </w:r>
    </w:p>
    <w:p w14:paraId="7647596D" w14:textId="77777777" w:rsidR="00234841" w:rsidRPr="00533C32" w:rsidRDefault="00234841" w:rsidP="00234841">
      <w:pPr>
        <w:pStyle w:val="PL"/>
      </w:pPr>
      <w:r w:rsidRPr="00533C32">
        <w:t xml:space="preserve">              schema:</w:t>
      </w:r>
    </w:p>
    <w:p w14:paraId="2A3EAEB3" w14:textId="77777777" w:rsidR="00234841" w:rsidRPr="00533C32" w:rsidRDefault="00234841" w:rsidP="00234841">
      <w:pPr>
        <w:pStyle w:val="PL"/>
      </w:pPr>
      <w:r w:rsidRPr="00533C32">
        <w:t xml:space="preserve">                $ref: 'TS29503_Nudm_PP.yaml#/components/schemas/5GVnGroupConfiguration'</w:t>
      </w:r>
    </w:p>
    <w:p w14:paraId="41C0C57F" w14:textId="77777777" w:rsidR="00234841" w:rsidRDefault="00234841" w:rsidP="00234841">
      <w:pPr>
        <w:pStyle w:val="PL"/>
        <w:rPr>
          <w:lang w:eastAsia="zh-CN"/>
        </w:rPr>
      </w:pPr>
      <w:r w:rsidRPr="00533C32">
        <w:t xml:space="preserve">        default:</w:t>
      </w:r>
    </w:p>
    <w:p w14:paraId="1B65630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B946E0B" w14:textId="77777777" w:rsidR="00234841" w:rsidRDefault="00234841" w:rsidP="00234841">
      <w:pPr>
        <w:pStyle w:val="PL"/>
        <w:rPr>
          <w:lang w:eastAsia="zh-CN"/>
        </w:rPr>
      </w:pPr>
    </w:p>
    <w:p w14:paraId="284E4A74" w14:textId="77777777" w:rsidR="00234841" w:rsidRPr="00533C32" w:rsidRDefault="00234841" w:rsidP="00234841">
      <w:pPr>
        <w:pStyle w:val="PL"/>
      </w:pPr>
      <w:r w:rsidRPr="00533C32">
        <w:t xml:space="preserve">  /subscription-data/{</w:t>
      </w:r>
      <w:r w:rsidRPr="00533C32">
        <w:rPr>
          <w:lang w:eastAsia="zh-CN"/>
        </w:rPr>
        <w:t>ueId</w:t>
      </w:r>
      <w:r w:rsidRPr="00533C32">
        <w:t>}/</w:t>
      </w:r>
      <w:r>
        <w:t>lcs-privacy</w:t>
      </w:r>
      <w:r w:rsidRPr="00533C32">
        <w:t>-data:</w:t>
      </w:r>
    </w:p>
    <w:p w14:paraId="5E8B0F4B" w14:textId="77777777" w:rsidR="00234841" w:rsidRPr="00533C32" w:rsidRDefault="00234841" w:rsidP="00234841">
      <w:pPr>
        <w:pStyle w:val="PL"/>
      </w:pPr>
      <w:r w:rsidRPr="00533C32">
        <w:t xml:space="preserve">    get:</w:t>
      </w:r>
    </w:p>
    <w:p w14:paraId="17D69135" w14:textId="77777777" w:rsidR="00234841" w:rsidRPr="00533C32" w:rsidRDefault="00234841" w:rsidP="00234841">
      <w:pPr>
        <w:pStyle w:val="PL"/>
      </w:pPr>
      <w:r w:rsidRPr="00533C32">
        <w:t xml:space="preserve">      summary: </w:t>
      </w:r>
      <w:r>
        <w:t>Retrieves the LCS Privacy</w:t>
      </w:r>
      <w:r w:rsidRPr="00533C32">
        <w:t xml:space="preserve"> subscription data of a UE</w:t>
      </w:r>
    </w:p>
    <w:p w14:paraId="1D8D5361" w14:textId="77777777" w:rsidR="00234841" w:rsidRPr="00533C32" w:rsidRDefault="00234841" w:rsidP="00234841">
      <w:pPr>
        <w:pStyle w:val="PL"/>
      </w:pPr>
      <w:r>
        <w:t xml:space="preserve">      operationId: QueryLcsPrivacy</w:t>
      </w:r>
      <w:r w:rsidRPr="00533C32">
        <w:t>Data</w:t>
      </w:r>
    </w:p>
    <w:p w14:paraId="51C481C2" w14:textId="77777777" w:rsidR="00234841" w:rsidRPr="00533C32" w:rsidRDefault="00234841" w:rsidP="00234841">
      <w:pPr>
        <w:pStyle w:val="PL"/>
      </w:pPr>
      <w:r w:rsidRPr="00533C32">
        <w:t xml:space="preserve">      tags:</w:t>
      </w:r>
    </w:p>
    <w:p w14:paraId="7AB2E14A" w14:textId="77777777" w:rsidR="00234841" w:rsidRDefault="00234841" w:rsidP="00234841">
      <w:pPr>
        <w:pStyle w:val="PL"/>
        <w:rPr>
          <w:lang w:eastAsia="zh-CN"/>
        </w:rPr>
      </w:pPr>
      <w:r>
        <w:t xml:space="preserve">        - LCS Privacy</w:t>
      </w:r>
      <w:r w:rsidRPr="00533C32">
        <w:t xml:space="preserve"> Subscription Data</w:t>
      </w:r>
    </w:p>
    <w:p w14:paraId="3B79D0B7" w14:textId="77777777" w:rsidR="00234841" w:rsidRDefault="00234841" w:rsidP="00234841">
      <w:pPr>
        <w:pStyle w:val="PL"/>
      </w:pPr>
      <w:r>
        <w:t xml:space="preserve">      security:</w:t>
      </w:r>
    </w:p>
    <w:p w14:paraId="4B48C7A2" w14:textId="77777777" w:rsidR="00234841" w:rsidRDefault="00234841" w:rsidP="00234841">
      <w:pPr>
        <w:pStyle w:val="PL"/>
      </w:pPr>
      <w:r>
        <w:t xml:space="preserve">        - {}</w:t>
      </w:r>
    </w:p>
    <w:p w14:paraId="421F72CF" w14:textId="77777777" w:rsidR="00234841" w:rsidRDefault="00234841" w:rsidP="00234841">
      <w:pPr>
        <w:pStyle w:val="PL"/>
      </w:pPr>
      <w:r>
        <w:t xml:space="preserve">        - oAuth2ClientCredentials:</w:t>
      </w:r>
    </w:p>
    <w:p w14:paraId="4B844AB0" w14:textId="77777777" w:rsidR="00234841" w:rsidRDefault="00234841" w:rsidP="00234841">
      <w:pPr>
        <w:pStyle w:val="PL"/>
      </w:pPr>
      <w:r>
        <w:t xml:space="preserve">          - nudr-dr</w:t>
      </w:r>
    </w:p>
    <w:p w14:paraId="2D321376" w14:textId="77777777" w:rsidR="00234841" w:rsidRDefault="00234841" w:rsidP="00234841">
      <w:pPr>
        <w:pStyle w:val="PL"/>
      </w:pPr>
      <w:r>
        <w:t xml:space="preserve">        - oAuth2ClientCredentials:</w:t>
      </w:r>
    </w:p>
    <w:p w14:paraId="75216151" w14:textId="77777777" w:rsidR="00234841" w:rsidRDefault="00234841" w:rsidP="00234841">
      <w:pPr>
        <w:pStyle w:val="PL"/>
      </w:pPr>
      <w:r>
        <w:t xml:space="preserve">          - nudr-dr</w:t>
      </w:r>
    </w:p>
    <w:p w14:paraId="1C9F5D42" w14:textId="77777777" w:rsidR="00234841" w:rsidRPr="00533C32" w:rsidRDefault="00234841" w:rsidP="00234841">
      <w:pPr>
        <w:pStyle w:val="PL"/>
        <w:rPr>
          <w:lang w:eastAsia="zh-CN"/>
        </w:rPr>
      </w:pPr>
      <w:r>
        <w:t xml:space="preserve">          - nudr-dr:subscription-data</w:t>
      </w:r>
    </w:p>
    <w:p w14:paraId="28C97822" w14:textId="77777777" w:rsidR="00234841" w:rsidRPr="00533C32" w:rsidRDefault="00234841" w:rsidP="00234841">
      <w:pPr>
        <w:pStyle w:val="PL"/>
      </w:pPr>
      <w:r w:rsidRPr="00533C32">
        <w:t xml:space="preserve">      parameters:</w:t>
      </w:r>
    </w:p>
    <w:p w14:paraId="54126AF2" w14:textId="77777777" w:rsidR="00234841" w:rsidRPr="00533C32" w:rsidRDefault="00234841" w:rsidP="00234841">
      <w:pPr>
        <w:pStyle w:val="PL"/>
      </w:pPr>
      <w:r w:rsidRPr="00533C32">
        <w:t xml:space="preserve">        - name: ueId</w:t>
      </w:r>
    </w:p>
    <w:p w14:paraId="619DA166" w14:textId="77777777" w:rsidR="00234841" w:rsidRPr="00533C32" w:rsidRDefault="00234841" w:rsidP="00234841">
      <w:pPr>
        <w:pStyle w:val="PL"/>
      </w:pPr>
      <w:r w:rsidRPr="00533C32">
        <w:t xml:space="preserve">          in: path</w:t>
      </w:r>
    </w:p>
    <w:p w14:paraId="7745BDF0" w14:textId="77777777" w:rsidR="00234841" w:rsidRPr="00533C32" w:rsidRDefault="00234841" w:rsidP="00234841">
      <w:pPr>
        <w:pStyle w:val="PL"/>
      </w:pPr>
      <w:r w:rsidRPr="00533C32">
        <w:t xml:space="preserve">          description: UE id</w:t>
      </w:r>
    </w:p>
    <w:p w14:paraId="49949201" w14:textId="77777777" w:rsidR="00234841" w:rsidRPr="00533C32" w:rsidRDefault="00234841" w:rsidP="00234841">
      <w:pPr>
        <w:pStyle w:val="PL"/>
      </w:pPr>
      <w:r w:rsidRPr="00533C32">
        <w:t xml:space="preserve">          required: true</w:t>
      </w:r>
    </w:p>
    <w:p w14:paraId="63B206E7" w14:textId="77777777" w:rsidR="00234841" w:rsidRPr="00533C32" w:rsidRDefault="00234841" w:rsidP="00234841">
      <w:pPr>
        <w:pStyle w:val="PL"/>
      </w:pPr>
      <w:r w:rsidRPr="00533C32">
        <w:t xml:space="preserve">          schema:</w:t>
      </w:r>
    </w:p>
    <w:p w14:paraId="3FBFC441" w14:textId="77777777" w:rsidR="00234841" w:rsidRPr="00533C32" w:rsidRDefault="00234841" w:rsidP="00234841">
      <w:pPr>
        <w:pStyle w:val="PL"/>
      </w:pPr>
      <w:r w:rsidRPr="00533C32">
        <w:t xml:space="preserve">            $ref: 'TS29571_CommonData.yaml#/components/schemas/VarUeId'</w:t>
      </w:r>
    </w:p>
    <w:p w14:paraId="3AD8C083" w14:textId="77777777" w:rsidR="00234841" w:rsidRPr="00533C32" w:rsidRDefault="00234841" w:rsidP="00234841">
      <w:pPr>
        <w:pStyle w:val="PL"/>
        <w:rPr>
          <w:lang w:eastAsia="zh-CN"/>
        </w:rPr>
      </w:pPr>
      <w:r w:rsidRPr="00533C32">
        <w:rPr>
          <w:lang w:eastAsia="zh-CN"/>
        </w:rPr>
        <w:t xml:space="preserve">        - name: fields</w:t>
      </w:r>
    </w:p>
    <w:p w14:paraId="285E45B2" w14:textId="77777777" w:rsidR="00234841" w:rsidRPr="00533C32" w:rsidRDefault="00234841" w:rsidP="00234841">
      <w:pPr>
        <w:pStyle w:val="PL"/>
        <w:rPr>
          <w:lang w:eastAsia="zh-CN"/>
        </w:rPr>
      </w:pPr>
      <w:r w:rsidRPr="00533C32">
        <w:rPr>
          <w:lang w:eastAsia="zh-CN"/>
        </w:rPr>
        <w:t xml:space="preserve">          in: query</w:t>
      </w:r>
    </w:p>
    <w:p w14:paraId="43A48AEA" w14:textId="77777777" w:rsidR="00234841" w:rsidRPr="00533C32" w:rsidRDefault="00234841" w:rsidP="00234841">
      <w:pPr>
        <w:pStyle w:val="PL"/>
        <w:rPr>
          <w:lang w:eastAsia="zh-CN"/>
        </w:rPr>
      </w:pPr>
      <w:r w:rsidRPr="00533C32">
        <w:rPr>
          <w:lang w:eastAsia="zh-CN"/>
        </w:rPr>
        <w:t xml:space="preserve">          description: attributes to be retrieved</w:t>
      </w:r>
    </w:p>
    <w:p w14:paraId="1A721744" w14:textId="77777777" w:rsidR="00234841" w:rsidRPr="00533C32" w:rsidRDefault="00234841" w:rsidP="00234841">
      <w:pPr>
        <w:pStyle w:val="PL"/>
        <w:rPr>
          <w:lang w:eastAsia="zh-CN"/>
        </w:rPr>
      </w:pPr>
      <w:r w:rsidRPr="00533C32">
        <w:rPr>
          <w:lang w:eastAsia="zh-CN"/>
        </w:rPr>
        <w:t xml:space="preserve">          required: false</w:t>
      </w:r>
    </w:p>
    <w:p w14:paraId="25F34088" w14:textId="77777777" w:rsidR="00234841" w:rsidRPr="00533C32" w:rsidRDefault="00234841" w:rsidP="00234841">
      <w:pPr>
        <w:pStyle w:val="PL"/>
        <w:rPr>
          <w:lang w:eastAsia="zh-CN"/>
        </w:rPr>
      </w:pPr>
      <w:r w:rsidRPr="00533C32">
        <w:rPr>
          <w:lang w:eastAsia="zh-CN"/>
        </w:rPr>
        <w:t xml:space="preserve">          schema:</w:t>
      </w:r>
    </w:p>
    <w:p w14:paraId="7FFF570D" w14:textId="77777777" w:rsidR="00234841" w:rsidRPr="00533C32" w:rsidRDefault="00234841" w:rsidP="00234841">
      <w:pPr>
        <w:pStyle w:val="PL"/>
        <w:rPr>
          <w:lang w:eastAsia="zh-CN"/>
        </w:rPr>
      </w:pPr>
      <w:r w:rsidRPr="00533C32">
        <w:rPr>
          <w:lang w:eastAsia="zh-CN"/>
        </w:rPr>
        <w:t xml:space="preserve">            type: array</w:t>
      </w:r>
    </w:p>
    <w:p w14:paraId="01BB9007" w14:textId="77777777" w:rsidR="00234841" w:rsidRPr="00533C32" w:rsidRDefault="00234841" w:rsidP="00234841">
      <w:pPr>
        <w:pStyle w:val="PL"/>
        <w:rPr>
          <w:lang w:eastAsia="zh-CN"/>
        </w:rPr>
      </w:pPr>
      <w:r w:rsidRPr="00533C32">
        <w:rPr>
          <w:lang w:eastAsia="zh-CN"/>
        </w:rPr>
        <w:t xml:space="preserve">            items:</w:t>
      </w:r>
    </w:p>
    <w:p w14:paraId="13910B3A" w14:textId="77777777" w:rsidR="00234841" w:rsidRPr="00533C32" w:rsidRDefault="00234841" w:rsidP="00234841">
      <w:pPr>
        <w:pStyle w:val="PL"/>
        <w:rPr>
          <w:lang w:eastAsia="zh-CN"/>
        </w:rPr>
      </w:pPr>
      <w:r w:rsidRPr="00533C32">
        <w:rPr>
          <w:lang w:eastAsia="zh-CN"/>
        </w:rPr>
        <w:t xml:space="preserve">              type: string</w:t>
      </w:r>
    </w:p>
    <w:p w14:paraId="3E6869C5" w14:textId="77777777" w:rsidR="00234841" w:rsidRPr="00533C32" w:rsidRDefault="00234841" w:rsidP="00234841">
      <w:pPr>
        <w:pStyle w:val="PL"/>
        <w:rPr>
          <w:lang w:eastAsia="zh-CN"/>
        </w:rPr>
      </w:pPr>
      <w:r w:rsidRPr="00533C32">
        <w:rPr>
          <w:lang w:eastAsia="zh-CN"/>
        </w:rPr>
        <w:t xml:space="preserve">            minItems: 1</w:t>
      </w:r>
    </w:p>
    <w:p w14:paraId="46AE6FCD" w14:textId="77777777" w:rsidR="00234841" w:rsidRPr="00533C32" w:rsidRDefault="00234841" w:rsidP="00234841">
      <w:pPr>
        <w:pStyle w:val="PL"/>
      </w:pPr>
      <w:r w:rsidRPr="00533C32">
        <w:t xml:space="preserve">          style: form</w:t>
      </w:r>
    </w:p>
    <w:p w14:paraId="2D03DF05" w14:textId="77777777" w:rsidR="00234841" w:rsidRPr="00533C32" w:rsidRDefault="00234841" w:rsidP="00234841">
      <w:pPr>
        <w:pStyle w:val="PL"/>
        <w:rPr>
          <w:lang w:eastAsia="zh-CN"/>
        </w:rPr>
      </w:pPr>
      <w:r w:rsidRPr="00533C32">
        <w:t xml:space="preserve">          explode: false</w:t>
      </w:r>
    </w:p>
    <w:p w14:paraId="088F8A9A" w14:textId="77777777" w:rsidR="00234841" w:rsidRPr="00533C32" w:rsidRDefault="00234841" w:rsidP="00234841">
      <w:pPr>
        <w:pStyle w:val="PL"/>
      </w:pPr>
      <w:r w:rsidRPr="00533C32">
        <w:t xml:space="preserve">        - name: supported-features</w:t>
      </w:r>
    </w:p>
    <w:p w14:paraId="05C4E9E0" w14:textId="77777777" w:rsidR="00234841" w:rsidRPr="00533C32" w:rsidRDefault="00234841" w:rsidP="00234841">
      <w:pPr>
        <w:pStyle w:val="PL"/>
      </w:pPr>
      <w:r w:rsidRPr="00533C32">
        <w:t xml:space="preserve">          in: query</w:t>
      </w:r>
    </w:p>
    <w:p w14:paraId="6E4CE521" w14:textId="77777777" w:rsidR="00234841" w:rsidRPr="00533C32" w:rsidRDefault="00234841" w:rsidP="00234841">
      <w:pPr>
        <w:pStyle w:val="PL"/>
      </w:pPr>
      <w:r w:rsidRPr="00533C32">
        <w:t xml:space="preserve">          description: Supported Features</w:t>
      </w:r>
    </w:p>
    <w:p w14:paraId="16FF0A04" w14:textId="77777777" w:rsidR="00234841" w:rsidRPr="00533C32" w:rsidRDefault="00234841" w:rsidP="00234841">
      <w:pPr>
        <w:pStyle w:val="PL"/>
      </w:pPr>
      <w:r w:rsidRPr="00533C32">
        <w:t xml:space="preserve">          schema:</w:t>
      </w:r>
    </w:p>
    <w:p w14:paraId="51300C00" w14:textId="77777777" w:rsidR="00234841" w:rsidRPr="00533C32" w:rsidRDefault="00234841" w:rsidP="00234841">
      <w:pPr>
        <w:pStyle w:val="PL"/>
        <w:rPr>
          <w:lang w:eastAsia="zh-CN"/>
        </w:rPr>
      </w:pPr>
      <w:r w:rsidRPr="00533C32">
        <w:lastRenderedPageBreak/>
        <w:t xml:space="preserve">             $ref: 'TS29571_CommonData.yaml#/components/schemas/SupportedFeatures'</w:t>
      </w:r>
    </w:p>
    <w:p w14:paraId="3B493FF4" w14:textId="77777777" w:rsidR="00234841" w:rsidRPr="00533C32" w:rsidRDefault="00234841" w:rsidP="00234841">
      <w:pPr>
        <w:pStyle w:val="PL"/>
      </w:pPr>
      <w:r w:rsidRPr="00533C32">
        <w:t xml:space="preserve">        - name: If-None-Match</w:t>
      </w:r>
    </w:p>
    <w:p w14:paraId="04275953" w14:textId="77777777" w:rsidR="00234841" w:rsidRPr="00533C32" w:rsidRDefault="00234841" w:rsidP="00234841">
      <w:pPr>
        <w:pStyle w:val="PL"/>
      </w:pPr>
      <w:r w:rsidRPr="00533C32">
        <w:t xml:space="preserve">          in: header</w:t>
      </w:r>
    </w:p>
    <w:p w14:paraId="749A64EB" w14:textId="77777777" w:rsidR="00234841" w:rsidRPr="00533C32" w:rsidRDefault="00234841" w:rsidP="00234841">
      <w:pPr>
        <w:pStyle w:val="PL"/>
      </w:pPr>
      <w:r w:rsidRPr="00533C32">
        <w:t xml:space="preserve">          description: Validator for conditional requests, as described in RFC 7232, 3.2</w:t>
      </w:r>
    </w:p>
    <w:p w14:paraId="621E8C2C" w14:textId="77777777" w:rsidR="00234841" w:rsidRPr="00533C32" w:rsidRDefault="00234841" w:rsidP="00234841">
      <w:pPr>
        <w:pStyle w:val="PL"/>
      </w:pPr>
      <w:r w:rsidRPr="00533C32">
        <w:t xml:space="preserve">          schema:</w:t>
      </w:r>
    </w:p>
    <w:p w14:paraId="48F4571D" w14:textId="77777777" w:rsidR="00234841" w:rsidRPr="00533C32" w:rsidRDefault="00234841" w:rsidP="00234841">
      <w:pPr>
        <w:pStyle w:val="PL"/>
      </w:pPr>
      <w:r w:rsidRPr="00533C32">
        <w:t xml:space="preserve">            type: string</w:t>
      </w:r>
    </w:p>
    <w:p w14:paraId="60BED949" w14:textId="77777777" w:rsidR="00234841" w:rsidRPr="00533C32" w:rsidRDefault="00234841" w:rsidP="00234841">
      <w:pPr>
        <w:pStyle w:val="PL"/>
      </w:pPr>
      <w:r w:rsidRPr="00533C32">
        <w:t xml:space="preserve">        - name: If-Modified-Since</w:t>
      </w:r>
    </w:p>
    <w:p w14:paraId="14A2B8FD" w14:textId="77777777" w:rsidR="00234841" w:rsidRPr="00533C32" w:rsidRDefault="00234841" w:rsidP="00234841">
      <w:pPr>
        <w:pStyle w:val="PL"/>
      </w:pPr>
      <w:r w:rsidRPr="00533C32">
        <w:t xml:space="preserve">          in: header</w:t>
      </w:r>
    </w:p>
    <w:p w14:paraId="419F71DD" w14:textId="77777777" w:rsidR="00234841" w:rsidRPr="00533C32" w:rsidRDefault="00234841" w:rsidP="00234841">
      <w:pPr>
        <w:pStyle w:val="PL"/>
      </w:pPr>
      <w:r w:rsidRPr="00533C32">
        <w:t xml:space="preserve">          description: Validator for conditional requests, as described in RFC 7232, 3.3</w:t>
      </w:r>
    </w:p>
    <w:p w14:paraId="1CE00EB8" w14:textId="77777777" w:rsidR="00234841" w:rsidRPr="00533C32" w:rsidRDefault="00234841" w:rsidP="00234841">
      <w:pPr>
        <w:pStyle w:val="PL"/>
      </w:pPr>
      <w:r w:rsidRPr="00533C32">
        <w:t xml:space="preserve">          schema:</w:t>
      </w:r>
    </w:p>
    <w:p w14:paraId="5AA15DBE" w14:textId="77777777" w:rsidR="00234841" w:rsidRPr="00533C32" w:rsidRDefault="00234841" w:rsidP="00234841">
      <w:pPr>
        <w:pStyle w:val="PL"/>
        <w:rPr>
          <w:lang w:eastAsia="zh-CN"/>
        </w:rPr>
      </w:pPr>
      <w:r w:rsidRPr="00533C32">
        <w:t xml:space="preserve">            type: string</w:t>
      </w:r>
    </w:p>
    <w:p w14:paraId="7B962500" w14:textId="77777777" w:rsidR="00234841" w:rsidRPr="00533C32" w:rsidRDefault="00234841" w:rsidP="00234841">
      <w:pPr>
        <w:pStyle w:val="PL"/>
      </w:pPr>
      <w:r w:rsidRPr="00533C32">
        <w:t xml:space="preserve">      responses:</w:t>
      </w:r>
    </w:p>
    <w:p w14:paraId="4A166F2E" w14:textId="77777777" w:rsidR="00234841" w:rsidRPr="00533C32" w:rsidRDefault="00234841" w:rsidP="00234841">
      <w:pPr>
        <w:pStyle w:val="PL"/>
      </w:pPr>
      <w:r w:rsidRPr="00533C32">
        <w:t xml:space="preserve">        '200':</w:t>
      </w:r>
    </w:p>
    <w:p w14:paraId="59B40D0E" w14:textId="77777777" w:rsidR="00234841" w:rsidRPr="00533C32" w:rsidRDefault="00234841" w:rsidP="00234841">
      <w:pPr>
        <w:pStyle w:val="PL"/>
      </w:pPr>
      <w:r w:rsidRPr="00533C32">
        <w:t xml:space="preserve">          description: Expected response to a valid request</w:t>
      </w:r>
    </w:p>
    <w:p w14:paraId="6B65A7A7" w14:textId="77777777" w:rsidR="00234841" w:rsidRPr="00533C32" w:rsidRDefault="00234841" w:rsidP="00234841">
      <w:pPr>
        <w:pStyle w:val="PL"/>
      </w:pPr>
      <w:r w:rsidRPr="00533C32">
        <w:t xml:space="preserve">          content:</w:t>
      </w:r>
    </w:p>
    <w:p w14:paraId="35DD9C24" w14:textId="77777777" w:rsidR="00234841" w:rsidRPr="00533C32" w:rsidRDefault="00234841" w:rsidP="00234841">
      <w:pPr>
        <w:pStyle w:val="PL"/>
      </w:pPr>
      <w:r w:rsidRPr="00533C32">
        <w:t xml:space="preserve">            application/json:</w:t>
      </w:r>
    </w:p>
    <w:p w14:paraId="11BBEF44" w14:textId="77777777" w:rsidR="00234841" w:rsidRPr="00533C32" w:rsidRDefault="00234841" w:rsidP="00234841">
      <w:pPr>
        <w:pStyle w:val="PL"/>
        <w:rPr>
          <w:lang w:eastAsia="zh-CN"/>
        </w:rPr>
      </w:pPr>
      <w:r w:rsidRPr="00533C32">
        <w:t xml:space="preserve">              schema:</w:t>
      </w:r>
    </w:p>
    <w:p w14:paraId="71D6C38A" w14:textId="77777777" w:rsidR="00234841" w:rsidRPr="00533C32" w:rsidRDefault="00234841" w:rsidP="00234841">
      <w:pPr>
        <w:pStyle w:val="PL"/>
        <w:rPr>
          <w:lang w:eastAsia="zh-CN"/>
        </w:rPr>
      </w:pPr>
      <w:r w:rsidRPr="00533C32">
        <w:t xml:space="preserve">                $ref: '#/components/schemas/</w:t>
      </w:r>
      <w:r>
        <w:t>LcsPrivacyData</w:t>
      </w:r>
      <w:r w:rsidRPr="00533C32">
        <w:t>'</w:t>
      </w:r>
    </w:p>
    <w:p w14:paraId="57187C0B" w14:textId="77777777" w:rsidR="00234841" w:rsidRPr="00533C32" w:rsidRDefault="00234841" w:rsidP="00234841">
      <w:pPr>
        <w:pStyle w:val="PL"/>
      </w:pPr>
      <w:r w:rsidRPr="00533C32">
        <w:t xml:space="preserve">          headers:</w:t>
      </w:r>
    </w:p>
    <w:p w14:paraId="615B9606" w14:textId="77777777" w:rsidR="00234841" w:rsidRPr="00533C32" w:rsidRDefault="00234841" w:rsidP="00234841">
      <w:pPr>
        <w:pStyle w:val="PL"/>
      </w:pPr>
      <w:r w:rsidRPr="00533C32">
        <w:t xml:space="preserve">            Cache-Control:</w:t>
      </w:r>
    </w:p>
    <w:p w14:paraId="119750D4" w14:textId="77777777" w:rsidR="00234841" w:rsidRPr="00533C32" w:rsidRDefault="00234841" w:rsidP="00234841">
      <w:pPr>
        <w:pStyle w:val="PL"/>
      </w:pPr>
      <w:r w:rsidRPr="00533C32">
        <w:t xml:space="preserve">              description: Cache-Control containing max-age, as described in RFC 7234, 5.2</w:t>
      </w:r>
    </w:p>
    <w:p w14:paraId="75049706" w14:textId="77777777" w:rsidR="00234841" w:rsidRPr="00533C32" w:rsidRDefault="00234841" w:rsidP="00234841">
      <w:pPr>
        <w:pStyle w:val="PL"/>
      </w:pPr>
      <w:r w:rsidRPr="00533C32">
        <w:t xml:space="preserve">              schema:</w:t>
      </w:r>
    </w:p>
    <w:p w14:paraId="4C22C25B" w14:textId="77777777" w:rsidR="00234841" w:rsidRPr="00533C32" w:rsidRDefault="00234841" w:rsidP="00234841">
      <w:pPr>
        <w:pStyle w:val="PL"/>
      </w:pPr>
      <w:r w:rsidRPr="00533C32">
        <w:t xml:space="preserve">                type: string</w:t>
      </w:r>
    </w:p>
    <w:p w14:paraId="6C86FC97" w14:textId="77777777" w:rsidR="00234841" w:rsidRPr="00533C32" w:rsidRDefault="00234841" w:rsidP="00234841">
      <w:pPr>
        <w:pStyle w:val="PL"/>
      </w:pPr>
      <w:r w:rsidRPr="00533C32">
        <w:t xml:space="preserve">            ETag:</w:t>
      </w:r>
    </w:p>
    <w:p w14:paraId="11951D67" w14:textId="77777777" w:rsidR="00234841" w:rsidRPr="00533C32" w:rsidRDefault="00234841" w:rsidP="00234841">
      <w:pPr>
        <w:pStyle w:val="PL"/>
      </w:pPr>
      <w:r w:rsidRPr="00533C32">
        <w:t xml:space="preserve">              description: Entity Tag, containing a strong validator, as described in RFC 7232, 2.3</w:t>
      </w:r>
    </w:p>
    <w:p w14:paraId="2095A54D" w14:textId="77777777" w:rsidR="00234841" w:rsidRPr="00533C32" w:rsidRDefault="00234841" w:rsidP="00234841">
      <w:pPr>
        <w:pStyle w:val="PL"/>
      </w:pPr>
      <w:r w:rsidRPr="00533C32">
        <w:t xml:space="preserve">              schema:</w:t>
      </w:r>
    </w:p>
    <w:p w14:paraId="27F34D3F" w14:textId="77777777" w:rsidR="00234841" w:rsidRPr="00533C32" w:rsidRDefault="00234841" w:rsidP="00234841">
      <w:pPr>
        <w:pStyle w:val="PL"/>
      </w:pPr>
      <w:r w:rsidRPr="00533C32">
        <w:t xml:space="preserve">                type: string</w:t>
      </w:r>
    </w:p>
    <w:p w14:paraId="3BE72E4C" w14:textId="77777777" w:rsidR="00234841" w:rsidRPr="00533C32" w:rsidRDefault="00234841" w:rsidP="00234841">
      <w:pPr>
        <w:pStyle w:val="PL"/>
      </w:pPr>
      <w:r w:rsidRPr="00533C32">
        <w:t xml:space="preserve">            Last-Modified:</w:t>
      </w:r>
    </w:p>
    <w:p w14:paraId="2EE7ED3B" w14:textId="77777777" w:rsidR="00234841" w:rsidRPr="00533C32" w:rsidRDefault="00234841" w:rsidP="00234841">
      <w:pPr>
        <w:pStyle w:val="PL"/>
      </w:pPr>
      <w:r w:rsidRPr="00533C32">
        <w:t xml:space="preserve">              description: Timestamp for last modification of the resource, as described in RFC 7232, 2.2</w:t>
      </w:r>
    </w:p>
    <w:p w14:paraId="1284BF30" w14:textId="77777777" w:rsidR="00234841" w:rsidRPr="00533C32" w:rsidRDefault="00234841" w:rsidP="00234841">
      <w:pPr>
        <w:pStyle w:val="PL"/>
      </w:pPr>
      <w:r w:rsidRPr="00533C32">
        <w:t xml:space="preserve">              schema:</w:t>
      </w:r>
    </w:p>
    <w:p w14:paraId="09A7443F" w14:textId="77777777" w:rsidR="00234841" w:rsidRPr="00533C32" w:rsidRDefault="00234841" w:rsidP="00234841">
      <w:pPr>
        <w:pStyle w:val="PL"/>
        <w:rPr>
          <w:lang w:eastAsia="zh-CN"/>
        </w:rPr>
      </w:pPr>
      <w:r w:rsidRPr="00533C32">
        <w:t xml:space="preserve">                type: string</w:t>
      </w:r>
    </w:p>
    <w:p w14:paraId="70F1D404" w14:textId="77777777" w:rsidR="00234841" w:rsidRDefault="00234841" w:rsidP="00234841">
      <w:pPr>
        <w:pStyle w:val="PL"/>
        <w:rPr>
          <w:lang w:eastAsia="zh-CN"/>
        </w:rPr>
      </w:pPr>
      <w:r w:rsidRPr="00533C32">
        <w:t xml:space="preserve">        default:</w:t>
      </w:r>
    </w:p>
    <w:p w14:paraId="085F80F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2E3193C" w14:textId="77777777" w:rsidR="00234841" w:rsidRDefault="00234841" w:rsidP="00234841">
      <w:pPr>
        <w:pStyle w:val="PL"/>
        <w:rPr>
          <w:lang w:eastAsia="zh-CN"/>
        </w:rPr>
      </w:pPr>
    </w:p>
    <w:p w14:paraId="6D4BF1A7" w14:textId="77777777" w:rsidR="00234841" w:rsidRPr="00533C32" w:rsidRDefault="00234841" w:rsidP="00234841">
      <w:pPr>
        <w:pStyle w:val="PL"/>
      </w:pPr>
      <w:r w:rsidRPr="00533C32">
        <w:t xml:space="preserve">  /subscription-data/{</w:t>
      </w:r>
      <w:r w:rsidRPr="00533C32">
        <w:rPr>
          <w:lang w:eastAsia="zh-CN"/>
        </w:rPr>
        <w:t>ueId</w:t>
      </w:r>
      <w:r w:rsidRPr="00533C32">
        <w:t>}/</w:t>
      </w:r>
      <w:r>
        <w:t>lcs-mo</w:t>
      </w:r>
      <w:r w:rsidRPr="00533C32">
        <w:t>-data:</w:t>
      </w:r>
    </w:p>
    <w:p w14:paraId="1582923A" w14:textId="77777777" w:rsidR="00234841" w:rsidRPr="00533C32" w:rsidRDefault="00234841" w:rsidP="00234841">
      <w:pPr>
        <w:pStyle w:val="PL"/>
      </w:pPr>
      <w:r w:rsidRPr="00533C32">
        <w:t xml:space="preserve">    get:</w:t>
      </w:r>
    </w:p>
    <w:p w14:paraId="4D30669A" w14:textId="77777777" w:rsidR="00234841" w:rsidRPr="00533C32" w:rsidRDefault="00234841" w:rsidP="00234841">
      <w:pPr>
        <w:pStyle w:val="PL"/>
      </w:pPr>
      <w:r w:rsidRPr="00533C32">
        <w:t xml:space="preserve">      summary: </w:t>
      </w:r>
      <w:r>
        <w:t>Retrieves the LCS Mobile Originated</w:t>
      </w:r>
      <w:r w:rsidRPr="00533C32">
        <w:t xml:space="preserve"> subscription data of a UE</w:t>
      </w:r>
    </w:p>
    <w:p w14:paraId="54DD103D" w14:textId="77777777" w:rsidR="00234841" w:rsidRPr="00533C32" w:rsidRDefault="00234841" w:rsidP="00234841">
      <w:pPr>
        <w:pStyle w:val="PL"/>
        <w:rPr>
          <w:lang w:eastAsia="zh-CN"/>
        </w:rPr>
      </w:pPr>
      <w:r>
        <w:t xml:space="preserve">      operationId: QueryLcsMo</w:t>
      </w:r>
      <w:r w:rsidRPr="00533C32">
        <w:t>Data</w:t>
      </w:r>
    </w:p>
    <w:p w14:paraId="3FC4DC63" w14:textId="77777777" w:rsidR="00234841" w:rsidRPr="00533C32" w:rsidRDefault="00234841" w:rsidP="00234841">
      <w:pPr>
        <w:pStyle w:val="PL"/>
      </w:pPr>
      <w:r w:rsidRPr="00533C32">
        <w:t xml:space="preserve">      tags:</w:t>
      </w:r>
    </w:p>
    <w:p w14:paraId="7E478ED6" w14:textId="77777777" w:rsidR="00234841" w:rsidRDefault="00234841" w:rsidP="00234841">
      <w:pPr>
        <w:pStyle w:val="PL"/>
        <w:rPr>
          <w:lang w:eastAsia="zh-CN"/>
        </w:rPr>
      </w:pPr>
      <w:r>
        <w:t xml:space="preserve">        - LCS Mobile Originated</w:t>
      </w:r>
      <w:r w:rsidRPr="00533C32">
        <w:t xml:space="preserve"> Subscription Data</w:t>
      </w:r>
    </w:p>
    <w:p w14:paraId="1A3FB5E2" w14:textId="77777777" w:rsidR="00234841" w:rsidRDefault="00234841" w:rsidP="00234841">
      <w:pPr>
        <w:pStyle w:val="PL"/>
      </w:pPr>
      <w:r>
        <w:t xml:space="preserve">      security:</w:t>
      </w:r>
    </w:p>
    <w:p w14:paraId="1931689C" w14:textId="77777777" w:rsidR="00234841" w:rsidRDefault="00234841" w:rsidP="00234841">
      <w:pPr>
        <w:pStyle w:val="PL"/>
      </w:pPr>
      <w:r>
        <w:t xml:space="preserve">        - {}</w:t>
      </w:r>
    </w:p>
    <w:p w14:paraId="1786E36B" w14:textId="77777777" w:rsidR="00234841" w:rsidRDefault="00234841" w:rsidP="00234841">
      <w:pPr>
        <w:pStyle w:val="PL"/>
      </w:pPr>
      <w:r>
        <w:t xml:space="preserve">        - oAuth2ClientCredentials:</w:t>
      </w:r>
    </w:p>
    <w:p w14:paraId="2CCF42EF" w14:textId="77777777" w:rsidR="00234841" w:rsidRDefault="00234841" w:rsidP="00234841">
      <w:pPr>
        <w:pStyle w:val="PL"/>
      </w:pPr>
      <w:r>
        <w:t xml:space="preserve">          - nudr-dr</w:t>
      </w:r>
    </w:p>
    <w:p w14:paraId="2647941B" w14:textId="77777777" w:rsidR="00234841" w:rsidRDefault="00234841" w:rsidP="00234841">
      <w:pPr>
        <w:pStyle w:val="PL"/>
      </w:pPr>
      <w:r>
        <w:t xml:space="preserve">        - oAuth2ClientCredentials:</w:t>
      </w:r>
    </w:p>
    <w:p w14:paraId="23099C03" w14:textId="77777777" w:rsidR="00234841" w:rsidRDefault="00234841" w:rsidP="00234841">
      <w:pPr>
        <w:pStyle w:val="PL"/>
      </w:pPr>
      <w:r>
        <w:lastRenderedPageBreak/>
        <w:t xml:space="preserve">          - nudr-dr</w:t>
      </w:r>
    </w:p>
    <w:p w14:paraId="42B2EE84" w14:textId="77777777" w:rsidR="00234841" w:rsidRPr="00533C32" w:rsidRDefault="00234841" w:rsidP="00234841">
      <w:pPr>
        <w:pStyle w:val="PL"/>
        <w:rPr>
          <w:lang w:eastAsia="zh-CN"/>
        </w:rPr>
      </w:pPr>
      <w:r>
        <w:t xml:space="preserve">          - nudr-dr:subscription-data</w:t>
      </w:r>
    </w:p>
    <w:p w14:paraId="6575061B" w14:textId="77777777" w:rsidR="00234841" w:rsidRPr="00533C32" w:rsidRDefault="00234841" w:rsidP="00234841">
      <w:pPr>
        <w:pStyle w:val="PL"/>
      </w:pPr>
      <w:r w:rsidRPr="00533C32">
        <w:t xml:space="preserve">      parameters:</w:t>
      </w:r>
    </w:p>
    <w:p w14:paraId="557836F0" w14:textId="77777777" w:rsidR="00234841" w:rsidRPr="00533C32" w:rsidRDefault="00234841" w:rsidP="00234841">
      <w:pPr>
        <w:pStyle w:val="PL"/>
      </w:pPr>
      <w:r w:rsidRPr="00533C32">
        <w:t xml:space="preserve">        - name: ueId</w:t>
      </w:r>
    </w:p>
    <w:p w14:paraId="7FE07C0F" w14:textId="77777777" w:rsidR="00234841" w:rsidRPr="00533C32" w:rsidRDefault="00234841" w:rsidP="00234841">
      <w:pPr>
        <w:pStyle w:val="PL"/>
      </w:pPr>
      <w:r w:rsidRPr="00533C32">
        <w:t xml:space="preserve">          in: path</w:t>
      </w:r>
    </w:p>
    <w:p w14:paraId="62045AB6" w14:textId="77777777" w:rsidR="00234841" w:rsidRPr="00533C32" w:rsidRDefault="00234841" w:rsidP="00234841">
      <w:pPr>
        <w:pStyle w:val="PL"/>
      </w:pPr>
      <w:r w:rsidRPr="00533C32">
        <w:t xml:space="preserve">          description: UE id</w:t>
      </w:r>
    </w:p>
    <w:p w14:paraId="5C18DD58" w14:textId="77777777" w:rsidR="00234841" w:rsidRPr="00533C32" w:rsidRDefault="00234841" w:rsidP="00234841">
      <w:pPr>
        <w:pStyle w:val="PL"/>
      </w:pPr>
      <w:r w:rsidRPr="00533C32">
        <w:t xml:space="preserve">          required: true</w:t>
      </w:r>
    </w:p>
    <w:p w14:paraId="40F06205" w14:textId="77777777" w:rsidR="00234841" w:rsidRPr="00533C32" w:rsidRDefault="00234841" w:rsidP="00234841">
      <w:pPr>
        <w:pStyle w:val="PL"/>
      </w:pPr>
      <w:r w:rsidRPr="00533C32">
        <w:t xml:space="preserve">          schema:</w:t>
      </w:r>
    </w:p>
    <w:p w14:paraId="60ED269E" w14:textId="77777777" w:rsidR="00234841" w:rsidRPr="00533C32" w:rsidRDefault="00234841" w:rsidP="00234841">
      <w:pPr>
        <w:pStyle w:val="PL"/>
      </w:pPr>
      <w:r w:rsidRPr="00533C32">
        <w:t xml:space="preserve">            $ref: 'TS29571_CommonData.yaml#/components/schemas/VarUeId'</w:t>
      </w:r>
    </w:p>
    <w:p w14:paraId="04EF5C36" w14:textId="77777777" w:rsidR="00234841" w:rsidRPr="00533C32" w:rsidRDefault="00234841" w:rsidP="00234841">
      <w:pPr>
        <w:pStyle w:val="PL"/>
        <w:rPr>
          <w:lang w:eastAsia="zh-CN"/>
        </w:rPr>
      </w:pPr>
      <w:r w:rsidRPr="00533C32">
        <w:rPr>
          <w:lang w:eastAsia="zh-CN"/>
        </w:rPr>
        <w:t xml:space="preserve">        - name: fields</w:t>
      </w:r>
    </w:p>
    <w:p w14:paraId="6DB12ACD" w14:textId="77777777" w:rsidR="00234841" w:rsidRPr="00533C32" w:rsidRDefault="00234841" w:rsidP="00234841">
      <w:pPr>
        <w:pStyle w:val="PL"/>
        <w:rPr>
          <w:lang w:eastAsia="zh-CN"/>
        </w:rPr>
      </w:pPr>
      <w:r w:rsidRPr="00533C32">
        <w:rPr>
          <w:lang w:eastAsia="zh-CN"/>
        </w:rPr>
        <w:t xml:space="preserve">          in: query</w:t>
      </w:r>
    </w:p>
    <w:p w14:paraId="40C3FA9A" w14:textId="77777777" w:rsidR="00234841" w:rsidRPr="00533C32" w:rsidRDefault="00234841" w:rsidP="00234841">
      <w:pPr>
        <w:pStyle w:val="PL"/>
        <w:rPr>
          <w:lang w:eastAsia="zh-CN"/>
        </w:rPr>
      </w:pPr>
      <w:r w:rsidRPr="00533C32">
        <w:rPr>
          <w:lang w:eastAsia="zh-CN"/>
        </w:rPr>
        <w:t xml:space="preserve">          description: attributes to be retrieved</w:t>
      </w:r>
    </w:p>
    <w:p w14:paraId="3971B0CD" w14:textId="77777777" w:rsidR="00234841" w:rsidRPr="00533C32" w:rsidRDefault="00234841" w:rsidP="00234841">
      <w:pPr>
        <w:pStyle w:val="PL"/>
        <w:rPr>
          <w:lang w:eastAsia="zh-CN"/>
        </w:rPr>
      </w:pPr>
      <w:r w:rsidRPr="00533C32">
        <w:rPr>
          <w:lang w:eastAsia="zh-CN"/>
        </w:rPr>
        <w:t xml:space="preserve">          required: false</w:t>
      </w:r>
    </w:p>
    <w:p w14:paraId="59986D8E" w14:textId="77777777" w:rsidR="00234841" w:rsidRPr="00533C32" w:rsidRDefault="00234841" w:rsidP="00234841">
      <w:pPr>
        <w:pStyle w:val="PL"/>
        <w:rPr>
          <w:lang w:eastAsia="zh-CN"/>
        </w:rPr>
      </w:pPr>
      <w:r w:rsidRPr="00533C32">
        <w:rPr>
          <w:lang w:eastAsia="zh-CN"/>
        </w:rPr>
        <w:t xml:space="preserve">          schema:</w:t>
      </w:r>
    </w:p>
    <w:p w14:paraId="47AFCC8F" w14:textId="77777777" w:rsidR="00234841" w:rsidRPr="00533C32" w:rsidRDefault="00234841" w:rsidP="00234841">
      <w:pPr>
        <w:pStyle w:val="PL"/>
        <w:rPr>
          <w:lang w:eastAsia="zh-CN"/>
        </w:rPr>
      </w:pPr>
      <w:r w:rsidRPr="00533C32">
        <w:rPr>
          <w:lang w:eastAsia="zh-CN"/>
        </w:rPr>
        <w:t xml:space="preserve">            type: array</w:t>
      </w:r>
    </w:p>
    <w:p w14:paraId="3E4759F9" w14:textId="77777777" w:rsidR="00234841" w:rsidRPr="00533C32" w:rsidRDefault="00234841" w:rsidP="00234841">
      <w:pPr>
        <w:pStyle w:val="PL"/>
        <w:rPr>
          <w:lang w:eastAsia="zh-CN"/>
        </w:rPr>
      </w:pPr>
      <w:r w:rsidRPr="00533C32">
        <w:rPr>
          <w:lang w:eastAsia="zh-CN"/>
        </w:rPr>
        <w:t xml:space="preserve">            items:</w:t>
      </w:r>
    </w:p>
    <w:p w14:paraId="52537EFF" w14:textId="77777777" w:rsidR="00234841" w:rsidRPr="00533C32" w:rsidRDefault="00234841" w:rsidP="00234841">
      <w:pPr>
        <w:pStyle w:val="PL"/>
        <w:rPr>
          <w:lang w:eastAsia="zh-CN"/>
        </w:rPr>
      </w:pPr>
      <w:r w:rsidRPr="00533C32">
        <w:rPr>
          <w:lang w:eastAsia="zh-CN"/>
        </w:rPr>
        <w:t xml:space="preserve">              type: string</w:t>
      </w:r>
    </w:p>
    <w:p w14:paraId="683BD8CC" w14:textId="77777777" w:rsidR="00234841" w:rsidRPr="00533C32" w:rsidRDefault="00234841" w:rsidP="00234841">
      <w:pPr>
        <w:pStyle w:val="PL"/>
        <w:rPr>
          <w:lang w:eastAsia="zh-CN"/>
        </w:rPr>
      </w:pPr>
      <w:r w:rsidRPr="00533C32">
        <w:rPr>
          <w:lang w:eastAsia="zh-CN"/>
        </w:rPr>
        <w:t xml:space="preserve">            minItems: 1</w:t>
      </w:r>
    </w:p>
    <w:p w14:paraId="5AF8F3FB" w14:textId="77777777" w:rsidR="00234841" w:rsidRPr="00533C32" w:rsidRDefault="00234841" w:rsidP="00234841">
      <w:pPr>
        <w:pStyle w:val="PL"/>
      </w:pPr>
      <w:r w:rsidRPr="00533C32">
        <w:t xml:space="preserve">          style: form</w:t>
      </w:r>
    </w:p>
    <w:p w14:paraId="1BB4D747" w14:textId="77777777" w:rsidR="00234841" w:rsidRPr="00533C32" w:rsidRDefault="00234841" w:rsidP="00234841">
      <w:pPr>
        <w:pStyle w:val="PL"/>
        <w:rPr>
          <w:lang w:eastAsia="zh-CN"/>
        </w:rPr>
      </w:pPr>
      <w:r w:rsidRPr="00533C32">
        <w:t xml:space="preserve">          explode: false</w:t>
      </w:r>
    </w:p>
    <w:p w14:paraId="03B37246" w14:textId="77777777" w:rsidR="00234841" w:rsidRPr="00533C32" w:rsidRDefault="00234841" w:rsidP="00234841">
      <w:pPr>
        <w:pStyle w:val="PL"/>
      </w:pPr>
      <w:r w:rsidRPr="00533C32">
        <w:t xml:space="preserve">        - name: supported-features</w:t>
      </w:r>
    </w:p>
    <w:p w14:paraId="163392BE" w14:textId="77777777" w:rsidR="00234841" w:rsidRPr="00533C32" w:rsidRDefault="00234841" w:rsidP="00234841">
      <w:pPr>
        <w:pStyle w:val="PL"/>
      </w:pPr>
      <w:r w:rsidRPr="00533C32">
        <w:t xml:space="preserve">          in: query</w:t>
      </w:r>
    </w:p>
    <w:p w14:paraId="5391360C" w14:textId="77777777" w:rsidR="00234841" w:rsidRPr="00533C32" w:rsidRDefault="00234841" w:rsidP="00234841">
      <w:pPr>
        <w:pStyle w:val="PL"/>
      </w:pPr>
      <w:r w:rsidRPr="00533C32">
        <w:t xml:space="preserve">          description: Supported Features</w:t>
      </w:r>
    </w:p>
    <w:p w14:paraId="04D35EF4" w14:textId="77777777" w:rsidR="00234841" w:rsidRPr="00533C32" w:rsidRDefault="00234841" w:rsidP="00234841">
      <w:pPr>
        <w:pStyle w:val="PL"/>
      </w:pPr>
      <w:r w:rsidRPr="00533C32">
        <w:t xml:space="preserve">          schema:</w:t>
      </w:r>
    </w:p>
    <w:p w14:paraId="3BEE5C08" w14:textId="77777777" w:rsidR="00234841" w:rsidRPr="00533C32" w:rsidRDefault="00234841" w:rsidP="00234841">
      <w:pPr>
        <w:pStyle w:val="PL"/>
        <w:rPr>
          <w:lang w:eastAsia="zh-CN"/>
        </w:rPr>
      </w:pPr>
      <w:r w:rsidRPr="00533C32">
        <w:t xml:space="preserve">             $ref: 'TS29571_CommonData.yaml#/components/schemas/SupportedFeatures'</w:t>
      </w:r>
    </w:p>
    <w:p w14:paraId="424D6AE2" w14:textId="77777777" w:rsidR="00234841" w:rsidRPr="00533C32" w:rsidRDefault="00234841" w:rsidP="00234841">
      <w:pPr>
        <w:pStyle w:val="PL"/>
      </w:pPr>
      <w:r w:rsidRPr="00533C32">
        <w:t xml:space="preserve">        - name: If-None-Match</w:t>
      </w:r>
    </w:p>
    <w:p w14:paraId="2F0A40FC" w14:textId="77777777" w:rsidR="00234841" w:rsidRPr="00533C32" w:rsidRDefault="00234841" w:rsidP="00234841">
      <w:pPr>
        <w:pStyle w:val="PL"/>
      </w:pPr>
      <w:r w:rsidRPr="00533C32">
        <w:t xml:space="preserve">          in: header</w:t>
      </w:r>
    </w:p>
    <w:p w14:paraId="376BD811" w14:textId="77777777" w:rsidR="00234841" w:rsidRPr="00533C32" w:rsidRDefault="00234841" w:rsidP="00234841">
      <w:pPr>
        <w:pStyle w:val="PL"/>
      </w:pPr>
      <w:r w:rsidRPr="00533C32">
        <w:t xml:space="preserve">          description: Validator for conditional requests, as described in RFC 7232, 3.2</w:t>
      </w:r>
    </w:p>
    <w:p w14:paraId="3F4CD9D2" w14:textId="77777777" w:rsidR="00234841" w:rsidRPr="00533C32" w:rsidRDefault="00234841" w:rsidP="00234841">
      <w:pPr>
        <w:pStyle w:val="PL"/>
      </w:pPr>
      <w:r w:rsidRPr="00533C32">
        <w:t xml:space="preserve">          schema:</w:t>
      </w:r>
    </w:p>
    <w:p w14:paraId="024D185F" w14:textId="77777777" w:rsidR="00234841" w:rsidRPr="00533C32" w:rsidRDefault="00234841" w:rsidP="00234841">
      <w:pPr>
        <w:pStyle w:val="PL"/>
      </w:pPr>
      <w:r w:rsidRPr="00533C32">
        <w:t xml:space="preserve">            type: string</w:t>
      </w:r>
    </w:p>
    <w:p w14:paraId="62ACA823" w14:textId="77777777" w:rsidR="00234841" w:rsidRPr="00533C32" w:rsidRDefault="00234841" w:rsidP="00234841">
      <w:pPr>
        <w:pStyle w:val="PL"/>
      </w:pPr>
      <w:r w:rsidRPr="00533C32">
        <w:t xml:space="preserve">        - name: If-Modified-Since</w:t>
      </w:r>
    </w:p>
    <w:p w14:paraId="14BB2654" w14:textId="77777777" w:rsidR="00234841" w:rsidRPr="00533C32" w:rsidRDefault="00234841" w:rsidP="00234841">
      <w:pPr>
        <w:pStyle w:val="PL"/>
      </w:pPr>
      <w:r w:rsidRPr="00533C32">
        <w:t xml:space="preserve">          in: header</w:t>
      </w:r>
    </w:p>
    <w:p w14:paraId="6ABA264D" w14:textId="77777777" w:rsidR="00234841" w:rsidRPr="00533C32" w:rsidRDefault="00234841" w:rsidP="00234841">
      <w:pPr>
        <w:pStyle w:val="PL"/>
      </w:pPr>
      <w:r w:rsidRPr="00533C32">
        <w:t xml:space="preserve">          description: Validator for conditional requests, as described in RFC 7232, 3.3</w:t>
      </w:r>
    </w:p>
    <w:p w14:paraId="025C4440" w14:textId="77777777" w:rsidR="00234841" w:rsidRPr="00533C32" w:rsidRDefault="00234841" w:rsidP="00234841">
      <w:pPr>
        <w:pStyle w:val="PL"/>
      </w:pPr>
      <w:r w:rsidRPr="00533C32">
        <w:t xml:space="preserve">          schema:</w:t>
      </w:r>
    </w:p>
    <w:p w14:paraId="28B2EA6C" w14:textId="77777777" w:rsidR="00234841" w:rsidRPr="00533C32" w:rsidRDefault="00234841" w:rsidP="00234841">
      <w:pPr>
        <w:pStyle w:val="PL"/>
        <w:rPr>
          <w:lang w:eastAsia="zh-CN"/>
        </w:rPr>
      </w:pPr>
      <w:r w:rsidRPr="00533C32">
        <w:t xml:space="preserve">            type: string</w:t>
      </w:r>
    </w:p>
    <w:p w14:paraId="72D7FA4A" w14:textId="77777777" w:rsidR="00234841" w:rsidRPr="00533C32" w:rsidRDefault="00234841" w:rsidP="00234841">
      <w:pPr>
        <w:pStyle w:val="PL"/>
      </w:pPr>
      <w:r w:rsidRPr="00533C32">
        <w:t xml:space="preserve">      responses:</w:t>
      </w:r>
    </w:p>
    <w:p w14:paraId="62A9DD8B" w14:textId="77777777" w:rsidR="00234841" w:rsidRPr="00533C32" w:rsidRDefault="00234841" w:rsidP="00234841">
      <w:pPr>
        <w:pStyle w:val="PL"/>
      </w:pPr>
      <w:r w:rsidRPr="00533C32">
        <w:t xml:space="preserve">        '200':</w:t>
      </w:r>
    </w:p>
    <w:p w14:paraId="29A516A8" w14:textId="77777777" w:rsidR="00234841" w:rsidRPr="00533C32" w:rsidRDefault="00234841" w:rsidP="00234841">
      <w:pPr>
        <w:pStyle w:val="PL"/>
      </w:pPr>
      <w:r w:rsidRPr="00533C32">
        <w:t xml:space="preserve">          description: Expected response to a valid request</w:t>
      </w:r>
    </w:p>
    <w:p w14:paraId="3D62F9DB" w14:textId="77777777" w:rsidR="00234841" w:rsidRPr="00533C32" w:rsidRDefault="00234841" w:rsidP="00234841">
      <w:pPr>
        <w:pStyle w:val="PL"/>
      </w:pPr>
      <w:r w:rsidRPr="00533C32">
        <w:t xml:space="preserve">          content:</w:t>
      </w:r>
    </w:p>
    <w:p w14:paraId="191823B2" w14:textId="77777777" w:rsidR="00234841" w:rsidRPr="00533C32" w:rsidRDefault="00234841" w:rsidP="00234841">
      <w:pPr>
        <w:pStyle w:val="PL"/>
      </w:pPr>
      <w:r w:rsidRPr="00533C32">
        <w:t xml:space="preserve">            application/json:</w:t>
      </w:r>
    </w:p>
    <w:p w14:paraId="4E1E3509" w14:textId="77777777" w:rsidR="00234841" w:rsidRPr="00533C32" w:rsidRDefault="00234841" w:rsidP="00234841">
      <w:pPr>
        <w:pStyle w:val="PL"/>
        <w:rPr>
          <w:lang w:eastAsia="zh-CN"/>
        </w:rPr>
      </w:pPr>
      <w:r w:rsidRPr="00533C32">
        <w:t xml:space="preserve">              schema:</w:t>
      </w:r>
    </w:p>
    <w:p w14:paraId="77E57E25" w14:textId="77777777" w:rsidR="00234841" w:rsidRPr="00533C32" w:rsidRDefault="00234841" w:rsidP="00234841">
      <w:pPr>
        <w:pStyle w:val="PL"/>
        <w:rPr>
          <w:lang w:eastAsia="zh-CN"/>
        </w:rPr>
      </w:pPr>
      <w:r w:rsidRPr="00533C32">
        <w:t xml:space="preserve">                $ref: '#/components/schemas/</w:t>
      </w:r>
      <w:r>
        <w:t>LcsMoData</w:t>
      </w:r>
      <w:r w:rsidRPr="00533C32">
        <w:t>'</w:t>
      </w:r>
    </w:p>
    <w:p w14:paraId="3A255684" w14:textId="77777777" w:rsidR="00234841" w:rsidRPr="00533C32" w:rsidRDefault="00234841" w:rsidP="00234841">
      <w:pPr>
        <w:pStyle w:val="PL"/>
      </w:pPr>
      <w:r w:rsidRPr="00533C32">
        <w:t xml:space="preserve">          headers:</w:t>
      </w:r>
    </w:p>
    <w:p w14:paraId="4574D035" w14:textId="77777777" w:rsidR="00234841" w:rsidRPr="00533C32" w:rsidRDefault="00234841" w:rsidP="00234841">
      <w:pPr>
        <w:pStyle w:val="PL"/>
      </w:pPr>
      <w:r w:rsidRPr="00533C32">
        <w:t xml:space="preserve">            Cache-Control:</w:t>
      </w:r>
    </w:p>
    <w:p w14:paraId="2D645B52" w14:textId="77777777" w:rsidR="00234841" w:rsidRPr="00533C32" w:rsidRDefault="00234841" w:rsidP="00234841">
      <w:pPr>
        <w:pStyle w:val="PL"/>
      </w:pPr>
      <w:r w:rsidRPr="00533C32">
        <w:t xml:space="preserve">              description: Cache-Control containing max-age, as described in RFC 7234, 5.2</w:t>
      </w:r>
    </w:p>
    <w:p w14:paraId="7E101900" w14:textId="77777777" w:rsidR="00234841" w:rsidRPr="00533C32" w:rsidRDefault="00234841" w:rsidP="00234841">
      <w:pPr>
        <w:pStyle w:val="PL"/>
      </w:pPr>
      <w:r w:rsidRPr="00533C32">
        <w:t xml:space="preserve">              schema:</w:t>
      </w:r>
    </w:p>
    <w:p w14:paraId="4A9C0864" w14:textId="77777777" w:rsidR="00234841" w:rsidRPr="00533C32" w:rsidRDefault="00234841" w:rsidP="00234841">
      <w:pPr>
        <w:pStyle w:val="PL"/>
      </w:pPr>
      <w:r w:rsidRPr="00533C32">
        <w:lastRenderedPageBreak/>
        <w:t xml:space="preserve">                type: string</w:t>
      </w:r>
    </w:p>
    <w:p w14:paraId="5EFAB3AD" w14:textId="77777777" w:rsidR="00234841" w:rsidRPr="00533C32" w:rsidRDefault="00234841" w:rsidP="00234841">
      <w:pPr>
        <w:pStyle w:val="PL"/>
      </w:pPr>
      <w:r w:rsidRPr="00533C32">
        <w:t xml:space="preserve">            ETag:</w:t>
      </w:r>
    </w:p>
    <w:p w14:paraId="52CBDB66" w14:textId="77777777" w:rsidR="00234841" w:rsidRPr="00533C32" w:rsidRDefault="00234841" w:rsidP="00234841">
      <w:pPr>
        <w:pStyle w:val="PL"/>
      </w:pPr>
      <w:r w:rsidRPr="00533C32">
        <w:t xml:space="preserve">              description: Entity Tag, containing a strong validator, as described in RFC 7232, 2.3</w:t>
      </w:r>
    </w:p>
    <w:p w14:paraId="71ACB2F1" w14:textId="77777777" w:rsidR="00234841" w:rsidRPr="00533C32" w:rsidRDefault="00234841" w:rsidP="00234841">
      <w:pPr>
        <w:pStyle w:val="PL"/>
      </w:pPr>
      <w:r w:rsidRPr="00533C32">
        <w:t xml:space="preserve">              schema:</w:t>
      </w:r>
    </w:p>
    <w:p w14:paraId="0959AE0E" w14:textId="77777777" w:rsidR="00234841" w:rsidRPr="00533C32" w:rsidRDefault="00234841" w:rsidP="00234841">
      <w:pPr>
        <w:pStyle w:val="PL"/>
      </w:pPr>
      <w:r w:rsidRPr="00533C32">
        <w:t xml:space="preserve">                type: string</w:t>
      </w:r>
    </w:p>
    <w:p w14:paraId="50771525" w14:textId="77777777" w:rsidR="00234841" w:rsidRPr="00533C32" w:rsidRDefault="00234841" w:rsidP="00234841">
      <w:pPr>
        <w:pStyle w:val="PL"/>
      </w:pPr>
      <w:r w:rsidRPr="00533C32">
        <w:t xml:space="preserve">            Last-Modified:</w:t>
      </w:r>
    </w:p>
    <w:p w14:paraId="0372FFEA" w14:textId="77777777" w:rsidR="00234841" w:rsidRPr="00533C32" w:rsidRDefault="00234841" w:rsidP="00234841">
      <w:pPr>
        <w:pStyle w:val="PL"/>
      </w:pPr>
      <w:r w:rsidRPr="00533C32">
        <w:t xml:space="preserve">              description: Timestamp for last modification of the resource, as described in RFC 7232, 2.2</w:t>
      </w:r>
    </w:p>
    <w:p w14:paraId="6DD074D1" w14:textId="77777777" w:rsidR="00234841" w:rsidRPr="00533C32" w:rsidRDefault="00234841" w:rsidP="00234841">
      <w:pPr>
        <w:pStyle w:val="PL"/>
      </w:pPr>
      <w:r w:rsidRPr="00533C32">
        <w:t xml:space="preserve">              schema:</w:t>
      </w:r>
    </w:p>
    <w:p w14:paraId="711E7AB2" w14:textId="77777777" w:rsidR="00234841" w:rsidRPr="00533C32" w:rsidRDefault="00234841" w:rsidP="00234841">
      <w:pPr>
        <w:pStyle w:val="PL"/>
        <w:rPr>
          <w:lang w:eastAsia="zh-CN"/>
        </w:rPr>
      </w:pPr>
      <w:r w:rsidRPr="00533C32">
        <w:t xml:space="preserve">                type: string</w:t>
      </w:r>
    </w:p>
    <w:p w14:paraId="3955F9C6" w14:textId="77777777" w:rsidR="00234841" w:rsidRDefault="00234841" w:rsidP="00234841">
      <w:pPr>
        <w:pStyle w:val="PL"/>
        <w:rPr>
          <w:lang w:eastAsia="zh-CN"/>
        </w:rPr>
      </w:pPr>
      <w:r w:rsidRPr="00533C32">
        <w:t xml:space="preserve">        default:</w:t>
      </w:r>
    </w:p>
    <w:p w14:paraId="325BE53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A744E7D" w14:textId="77777777" w:rsidR="00234841" w:rsidRDefault="00234841" w:rsidP="00234841">
      <w:pPr>
        <w:pStyle w:val="PL"/>
        <w:rPr>
          <w:lang w:eastAsia="zh-CN"/>
        </w:rPr>
      </w:pPr>
    </w:p>
    <w:p w14:paraId="2AF3C20A" w14:textId="77777777" w:rsidR="00234841" w:rsidRPr="00533C32" w:rsidRDefault="00234841" w:rsidP="00234841">
      <w:pPr>
        <w:pStyle w:val="PL"/>
      </w:pPr>
      <w:r w:rsidRPr="00533C32">
        <w:t xml:space="preserve">  /s</w:t>
      </w:r>
      <w:r>
        <w:t>ubscription-data/{ueId}/nidd</w:t>
      </w:r>
      <w:r w:rsidRPr="00533C32">
        <w:t>-</w:t>
      </w:r>
      <w:r>
        <w:t>authorization</w:t>
      </w:r>
      <w:r w:rsidRPr="00533C32">
        <w:t>-data:</w:t>
      </w:r>
    </w:p>
    <w:p w14:paraId="6467CF0D" w14:textId="77777777" w:rsidR="00234841" w:rsidRPr="00533C32" w:rsidRDefault="00234841" w:rsidP="00234841">
      <w:pPr>
        <w:pStyle w:val="PL"/>
      </w:pPr>
      <w:r w:rsidRPr="00533C32">
        <w:t xml:space="preserve">    get:</w:t>
      </w:r>
    </w:p>
    <w:p w14:paraId="7D7F0241" w14:textId="77777777" w:rsidR="00234841" w:rsidRPr="00533C32" w:rsidRDefault="00234841" w:rsidP="00234841">
      <w:pPr>
        <w:pStyle w:val="PL"/>
      </w:pPr>
      <w:r w:rsidRPr="00533C32">
        <w:t xml:space="preserve">      summary: Retrieve </w:t>
      </w:r>
      <w:r>
        <w:t xml:space="preserve">NIDD Authorization Data </w:t>
      </w:r>
      <w:r w:rsidRPr="00533C32">
        <w:t>GPSI</w:t>
      </w:r>
      <w:r>
        <w:t xml:space="preserve"> or External Group identifier</w:t>
      </w:r>
    </w:p>
    <w:p w14:paraId="0C868455" w14:textId="77777777" w:rsidR="00234841" w:rsidRPr="00533C32" w:rsidRDefault="00234841" w:rsidP="00234841">
      <w:pPr>
        <w:pStyle w:val="PL"/>
      </w:pPr>
      <w:r>
        <w:t xml:space="preserve">      operationId: GetNiddAu</w:t>
      </w:r>
      <w:r w:rsidRPr="00533C32">
        <w:t>Data</w:t>
      </w:r>
    </w:p>
    <w:p w14:paraId="1F8F6927" w14:textId="77777777" w:rsidR="00234841" w:rsidRPr="00533C32" w:rsidRDefault="00234841" w:rsidP="00234841">
      <w:pPr>
        <w:pStyle w:val="PL"/>
      </w:pPr>
      <w:r w:rsidRPr="00533C32">
        <w:t xml:space="preserve">      tags:</w:t>
      </w:r>
    </w:p>
    <w:p w14:paraId="5BC1C074" w14:textId="77777777" w:rsidR="00234841" w:rsidRDefault="00234841" w:rsidP="0023484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33010054" w14:textId="77777777" w:rsidR="00234841" w:rsidRDefault="00234841" w:rsidP="00234841">
      <w:pPr>
        <w:pStyle w:val="PL"/>
      </w:pPr>
      <w:r>
        <w:t xml:space="preserve">      security:</w:t>
      </w:r>
    </w:p>
    <w:p w14:paraId="4876565B" w14:textId="77777777" w:rsidR="00234841" w:rsidRDefault="00234841" w:rsidP="00234841">
      <w:pPr>
        <w:pStyle w:val="PL"/>
      </w:pPr>
      <w:r>
        <w:t xml:space="preserve">        - {}</w:t>
      </w:r>
    </w:p>
    <w:p w14:paraId="7EDBB19A" w14:textId="77777777" w:rsidR="00234841" w:rsidRDefault="00234841" w:rsidP="00234841">
      <w:pPr>
        <w:pStyle w:val="PL"/>
      </w:pPr>
      <w:r>
        <w:t xml:space="preserve">        - oAuth2ClientCredentials:</w:t>
      </w:r>
    </w:p>
    <w:p w14:paraId="4D396B43" w14:textId="77777777" w:rsidR="00234841" w:rsidRDefault="00234841" w:rsidP="00234841">
      <w:pPr>
        <w:pStyle w:val="PL"/>
      </w:pPr>
      <w:r>
        <w:t xml:space="preserve">          - nudr-dr</w:t>
      </w:r>
    </w:p>
    <w:p w14:paraId="2ED4CF2B" w14:textId="77777777" w:rsidR="00234841" w:rsidRDefault="00234841" w:rsidP="00234841">
      <w:pPr>
        <w:pStyle w:val="PL"/>
      </w:pPr>
      <w:r>
        <w:t xml:space="preserve">        - oAuth2ClientCredentials:</w:t>
      </w:r>
    </w:p>
    <w:p w14:paraId="351C78B1" w14:textId="77777777" w:rsidR="00234841" w:rsidRDefault="00234841" w:rsidP="00234841">
      <w:pPr>
        <w:pStyle w:val="PL"/>
      </w:pPr>
      <w:r>
        <w:t xml:space="preserve">          - nudr-dr</w:t>
      </w:r>
    </w:p>
    <w:p w14:paraId="204EF080" w14:textId="77777777" w:rsidR="00234841" w:rsidRPr="00533C32" w:rsidRDefault="00234841" w:rsidP="00234841">
      <w:pPr>
        <w:pStyle w:val="PL"/>
        <w:rPr>
          <w:lang w:eastAsia="zh-CN"/>
        </w:rPr>
      </w:pPr>
      <w:r>
        <w:t xml:space="preserve">          - nudr-dr:subscription-data</w:t>
      </w:r>
    </w:p>
    <w:p w14:paraId="0F6D1BF2" w14:textId="77777777" w:rsidR="00234841" w:rsidRPr="00533C32" w:rsidRDefault="00234841" w:rsidP="00234841">
      <w:pPr>
        <w:pStyle w:val="PL"/>
      </w:pPr>
      <w:r w:rsidRPr="00533C32">
        <w:t xml:space="preserve">      parameters:</w:t>
      </w:r>
    </w:p>
    <w:p w14:paraId="67D5C44A" w14:textId="77777777" w:rsidR="00234841" w:rsidRPr="00533C32" w:rsidRDefault="00234841" w:rsidP="00234841">
      <w:pPr>
        <w:pStyle w:val="PL"/>
      </w:pPr>
      <w:r w:rsidRPr="00533C32">
        <w:t xml:space="preserve">        - name: ueId</w:t>
      </w:r>
    </w:p>
    <w:p w14:paraId="0ED83FA0" w14:textId="77777777" w:rsidR="00234841" w:rsidRPr="00533C32" w:rsidRDefault="00234841" w:rsidP="00234841">
      <w:pPr>
        <w:pStyle w:val="PL"/>
      </w:pPr>
      <w:r w:rsidRPr="00533C32">
        <w:t xml:space="preserve">          in: path</w:t>
      </w:r>
    </w:p>
    <w:p w14:paraId="190D9074" w14:textId="77777777" w:rsidR="00234841" w:rsidRPr="00533C32" w:rsidRDefault="00234841" w:rsidP="00234841">
      <w:pPr>
        <w:pStyle w:val="PL"/>
      </w:pPr>
      <w:r w:rsidRPr="00533C32">
        <w:t xml:space="preserve">          description: UE ID</w:t>
      </w:r>
    </w:p>
    <w:p w14:paraId="386B75E0" w14:textId="77777777" w:rsidR="00234841" w:rsidRPr="00533C32" w:rsidRDefault="00234841" w:rsidP="00234841">
      <w:pPr>
        <w:pStyle w:val="PL"/>
      </w:pPr>
      <w:r w:rsidRPr="00533C32">
        <w:t xml:space="preserve">          required: true</w:t>
      </w:r>
    </w:p>
    <w:p w14:paraId="0D95F403" w14:textId="77777777" w:rsidR="00234841" w:rsidRDefault="00234841" w:rsidP="00234841">
      <w:pPr>
        <w:pStyle w:val="PL"/>
      </w:pPr>
      <w:r w:rsidRPr="00533C32">
        <w:t xml:space="preserve">          schema:</w:t>
      </w:r>
    </w:p>
    <w:p w14:paraId="4CBEBE34" w14:textId="77777777" w:rsidR="00234841" w:rsidRDefault="00234841" w:rsidP="00234841">
      <w:pPr>
        <w:pStyle w:val="PL"/>
      </w:pPr>
      <w:r>
        <w:t xml:space="preserve">            type: string</w:t>
      </w:r>
    </w:p>
    <w:p w14:paraId="4C93A3B0" w14:textId="77777777" w:rsidR="00234841" w:rsidRPr="00533C32" w:rsidRDefault="00234841" w:rsidP="0023484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6FB65C3" w14:textId="77777777" w:rsidR="00234841" w:rsidRPr="00533C32" w:rsidRDefault="00234841" w:rsidP="00234841">
      <w:pPr>
        <w:pStyle w:val="PL"/>
      </w:pPr>
      <w:r w:rsidRPr="00533C32">
        <w:t xml:space="preserve">        - name: </w:t>
      </w:r>
      <w:r>
        <w:t>single-</w:t>
      </w:r>
      <w:r w:rsidRPr="006D456D">
        <w:t>nssai</w:t>
      </w:r>
    </w:p>
    <w:p w14:paraId="057BC6FB" w14:textId="77777777" w:rsidR="00234841" w:rsidRDefault="00234841" w:rsidP="00234841">
      <w:pPr>
        <w:pStyle w:val="PL"/>
      </w:pPr>
      <w:r w:rsidRPr="00533C32">
        <w:t xml:space="preserve">          in: query</w:t>
      </w:r>
    </w:p>
    <w:p w14:paraId="788D3630" w14:textId="77777777" w:rsidR="00234841" w:rsidRDefault="00234841" w:rsidP="00234841">
      <w:pPr>
        <w:pStyle w:val="PL"/>
      </w:pPr>
      <w:r>
        <w:t xml:space="preserve">          content:</w:t>
      </w:r>
    </w:p>
    <w:p w14:paraId="5C64D9AE" w14:textId="77777777" w:rsidR="00234841" w:rsidRDefault="00234841" w:rsidP="00234841">
      <w:pPr>
        <w:pStyle w:val="PL"/>
      </w:pPr>
      <w:r>
        <w:t xml:space="preserve">            application/json:</w:t>
      </w:r>
    </w:p>
    <w:p w14:paraId="23FFC6FF" w14:textId="77777777" w:rsidR="00234841" w:rsidRDefault="00234841" w:rsidP="00234841">
      <w:pPr>
        <w:pStyle w:val="PL"/>
      </w:pPr>
      <w:r>
        <w:t xml:space="preserve">              schema:</w:t>
      </w:r>
    </w:p>
    <w:p w14:paraId="2681F5DC" w14:textId="77777777" w:rsidR="00234841" w:rsidRPr="00533C32" w:rsidRDefault="00234841" w:rsidP="00234841">
      <w:pPr>
        <w:pStyle w:val="PL"/>
      </w:pPr>
      <w:r>
        <w:t xml:space="preserve">                $ref: </w:t>
      </w:r>
      <w:r w:rsidRPr="00533C32">
        <w:t>'#/components/schemas/VarSnssai'</w:t>
      </w:r>
    </w:p>
    <w:p w14:paraId="62C1CEDD" w14:textId="77777777" w:rsidR="00234841" w:rsidRPr="00533C32" w:rsidRDefault="00234841" w:rsidP="00234841">
      <w:pPr>
        <w:pStyle w:val="PL"/>
      </w:pPr>
      <w:r w:rsidRPr="00533C32">
        <w:t xml:space="preserve">          description: single NSSAI</w:t>
      </w:r>
    </w:p>
    <w:p w14:paraId="4029DB3D" w14:textId="77777777" w:rsidR="00234841" w:rsidRPr="00533C32" w:rsidRDefault="00234841" w:rsidP="00234841">
      <w:pPr>
        <w:pStyle w:val="PL"/>
      </w:pPr>
      <w:r>
        <w:t xml:space="preserve">          required: true</w:t>
      </w:r>
    </w:p>
    <w:p w14:paraId="20CC7CAB" w14:textId="77777777" w:rsidR="00234841" w:rsidRPr="00533C32" w:rsidRDefault="00234841" w:rsidP="00234841">
      <w:pPr>
        <w:pStyle w:val="PL"/>
      </w:pPr>
      <w:r w:rsidRPr="00533C32">
        <w:t xml:space="preserve">        - name: </w:t>
      </w:r>
      <w:r w:rsidRPr="006D456D">
        <w:t>dnn</w:t>
      </w:r>
    </w:p>
    <w:p w14:paraId="5FD766DD" w14:textId="77777777" w:rsidR="00234841" w:rsidRPr="00533C32" w:rsidRDefault="00234841" w:rsidP="00234841">
      <w:pPr>
        <w:pStyle w:val="PL"/>
      </w:pPr>
      <w:r w:rsidRPr="00533C32">
        <w:t xml:space="preserve">          in: query</w:t>
      </w:r>
    </w:p>
    <w:p w14:paraId="659215B5" w14:textId="77777777" w:rsidR="00234841" w:rsidRPr="00533C32" w:rsidRDefault="00234841" w:rsidP="00234841">
      <w:pPr>
        <w:pStyle w:val="PL"/>
      </w:pPr>
      <w:r w:rsidRPr="00533C32">
        <w:t xml:space="preserve">          description: </w:t>
      </w:r>
      <w:r>
        <w:t>DNN</w:t>
      </w:r>
    </w:p>
    <w:p w14:paraId="3057B066" w14:textId="77777777" w:rsidR="00234841" w:rsidRPr="00533C32" w:rsidRDefault="00234841" w:rsidP="00234841">
      <w:pPr>
        <w:pStyle w:val="PL"/>
      </w:pPr>
      <w:r>
        <w:t xml:space="preserve">          required: true</w:t>
      </w:r>
    </w:p>
    <w:p w14:paraId="2F170542" w14:textId="77777777" w:rsidR="00234841" w:rsidRPr="00533C32" w:rsidRDefault="00234841" w:rsidP="00234841">
      <w:pPr>
        <w:pStyle w:val="PL"/>
      </w:pPr>
      <w:r w:rsidRPr="00533C32">
        <w:lastRenderedPageBreak/>
        <w:t xml:space="preserve">          schema:</w:t>
      </w:r>
    </w:p>
    <w:p w14:paraId="21318467" w14:textId="77777777" w:rsidR="00234841" w:rsidRPr="00533C32" w:rsidRDefault="00234841" w:rsidP="00234841">
      <w:pPr>
        <w:pStyle w:val="PL"/>
      </w:pPr>
      <w:r w:rsidRPr="00533C32">
        <w:t xml:space="preserve">            $ref: '#/components/schemas/Dnn'</w:t>
      </w:r>
    </w:p>
    <w:p w14:paraId="03B12B94" w14:textId="77777777" w:rsidR="00234841" w:rsidRPr="00533C32" w:rsidRDefault="00234841" w:rsidP="00234841">
      <w:pPr>
        <w:pStyle w:val="PL"/>
      </w:pPr>
      <w:r w:rsidRPr="00533C32">
        <w:t xml:space="preserve">        - name: </w:t>
      </w:r>
      <w:r w:rsidRPr="006D456D">
        <w:t>mtc-provider-information</w:t>
      </w:r>
    </w:p>
    <w:p w14:paraId="3EE17D2B" w14:textId="77777777" w:rsidR="00234841" w:rsidRPr="00533C32" w:rsidRDefault="00234841" w:rsidP="00234841">
      <w:pPr>
        <w:pStyle w:val="PL"/>
      </w:pPr>
      <w:r w:rsidRPr="00533C32">
        <w:t xml:space="preserve">          in: query</w:t>
      </w:r>
    </w:p>
    <w:p w14:paraId="6B8BC17F" w14:textId="77777777" w:rsidR="00234841" w:rsidRPr="00533C32" w:rsidRDefault="00234841" w:rsidP="00234841">
      <w:pPr>
        <w:pStyle w:val="PL"/>
      </w:pPr>
      <w:r w:rsidRPr="00533C32">
        <w:t xml:space="preserve">          description: </w:t>
      </w:r>
      <w:r>
        <w:t>MTC Provider Information</w:t>
      </w:r>
    </w:p>
    <w:p w14:paraId="6B8B0E09" w14:textId="77777777" w:rsidR="00234841" w:rsidRPr="00533C32" w:rsidRDefault="00234841" w:rsidP="00234841">
      <w:pPr>
        <w:pStyle w:val="PL"/>
      </w:pPr>
      <w:r>
        <w:t xml:space="preserve">          required: true</w:t>
      </w:r>
    </w:p>
    <w:p w14:paraId="50A6547F" w14:textId="77777777" w:rsidR="00234841" w:rsidRPr="00533C32" w:rsidRDefault="00234841" w:rsidP="00234841">
      <w:pPr>
        <w:pStyle w:val="PL"/>
      </w:pPr>
      <w:r w:rsidRPr="00533C32">
        <w:t xml:space="preserve">          schema:</w:t>
      </w:r>
    </w:p>
    <w:p w14:paraId="18047544" w14:textId="77777777" w:rsidR="00234841" w:rsidRDefault="00234841" w:rsidP="00234841">
      <w:pPr>
        <w:pStyle w:val="PL"/>
      </w:pPr>
      <w:r w:rsidRPr="00533C32">
        <w:t xml:space="preserve">            $ref: 'TS29571_CommonData.yaml#/components/schemas/</w:t>
      </w:r>
      <w:r w:rsidRPr="005D14F1">
        <w:t>MtcProviderInformation</w:t>
      </w:r>
      <w:r w:rsidRPr="00533C32">
        <w:t>'</w:t>
      </w:r>
    </w:p>
    <w:p w14:paraId="7E135F1B" w14:textId="77777777" w:rsidR="00234841" w:rsidRDefault="00234841" w:rsidP="00234841">
      <w:pPr>
        <w:pStyle w:val="PL"/>
      </w:pPr>
      <w:r>
        <w:rPr>
          <w:lang w:eastAsia="zh-CN"/>
        </w:rPr>
        <w:t xml:space="preserve">        - name: </w:t>
      </w:r>
      <w:r>
        <w:t>af-id</w:t>
      </w:r>
    </w:p>
    <w:p w14:paraId="483491DC" w14:textId="77777777" w:rsidR="00234841" w:rsidRDefault="00234841" w:rsidP="00234841">
      <w:pPr>
        <w:pStyle w:val="PL"/>
      </w:pPr>
      <w:r>
        <w:t xml:space="preserve">          in: query</w:t>
      </w:r>
    </w:p>
    <w:p w14:paraId="23CC72ED" w14:textId="77777777" w:rsidR="00234841" w:rsidRDefault="00234841" w:rsidP="00234841">
      <w:pPr>
        <w:pStyle w:val="PL"/>
      </w:pPr>
      <w:r>
        <w:t xml:space="preserve">          description: Application Function Identifier</w:t>
      </w:r>
    </w:p>
    <w:p w14:paraId="7561A4F1" w14:textId="77777777" w:rsidR="00234841" w:rsidRDefault="00234841" w:rsidP="00234841">
      <w:pPr>
        <w:pStyle w:val="PL"/>
      </w:pPr>
      <w:r>
        <w:t xml:space="preserve">          schema:</w:t>
      </w:r>
    </w:p>
    <w:p w14:paraId="3E01B041" w14:textId="77777777" w:rsidR="00234841" w:rsidRDefault="00234841" w:rsidP="00234841">
      <w:pPr>
        <w:pStyle w:val="PL"/>
      </w:pPr>
      <w:r>
        <w:t xml:space="preserve">            type: string</w:t>
      </w:r>
    </w:p>
    <w:p w14:paraId="61D38D72" w14:textId="77777777" w:rsidR="00234841" w:rsidRPr="00533C32" w:rsidRDefault="00234841" w:rsidP="00234841">
      <w:pPr>
        <w:pStyle w:val="PL"/>
      </w:pPr>
      <w:r w:rsidRPr="00533C32">
        <w:t xml:space="preserve">        - name: If-None-Match</w:t>
      </w:r>
    </w:p>
    <w:p w14:paraId="0BE63478" w14:textId="77777777" w:rsidR="00234841" w:rsidRPr="00533C32" w:rsidRDefault="00234841" w:rsidP="00234841">
      <w:pPr>
        <w:pStyle w:val="PL"/>
      </w:pPr>
      <w:r w:rsidRPr="00533C32">
        <w:t xml:space="preserve">          in: header</w:t>
      </w:r>
    </w:p>
    <w:p w14:paraId="1977A235" w14:textId="77777777" w:rsidR="00234841" w:rsidRPr="00533C32" w:rsidRDefault="00234841" w:rsidP="00234841">
      <w:pPr>
        <w:pStyle w:val="PL"/>
      </w:pPr>
      <w:r w:rsidRPr="00533C32">
        <w:t xml:space="preserve">          description: Validator for conditional requests, as described in RFC 7232, 3.2</w:t>
      </w:r>
    </w:p>
    <w:p w14:paraId="1D969117" w14:textId="77777777" w:rsidR="00234841" w:rsidRPr="00533C32" w:rsidRDefault="00234841" w:rsidP="00234841">
      <w:pPr>
        <w:pStyle w:val="PL"/>
      </w:pPr>
      <w:r w:rsidRPr="00533C32">
        <w:t xml:space="preserve">          schema:</w:t>
      </w:r>
    </w:p>
    <w:p w14:paraId="3448DDEC" w14:textId="77777777" w:rsidR="00234841" w:rsidRPr="00533C32" w:rsidRDefault="00234841" w:rsidP="00234841">
      <w:pPr>
        <w:pStyle w:val="PL"/>
      </w:pPr>
      <w:r w:rsidRPr="00533C32">
        <w:t xml:space="preserve">            type: string</w:t>
      </w:r>
    </w:p>
    <w:p w14:paraId="6A7673E9" w14:textId="77777777" w:rsidR="00234841" w:rsidRPr="00533C32" w:rsidRDefault="00234841" w:rsidP="00234841">
      <w:pPr>
        <w:pStyle w:val="PL"/>
      </w:pPr>
      <w:r w:rsidRPr="00533C32">
        <w:t xml:space="preserve">        - name: If-Modified-Since</w:t>
      </w:r>
    </w:p>
    <w:p w14:paraId="5D498EEE" w14:textId="77777777" w:rsidR="00234841" w:rsidRPr="00533C32" w:rsidRDefault="00234841" w:rsidP="00234841">
      <w:pPr>
        <w:pStyle w:val="PL"/>
      </w:pPr>
      <w:r w:rsidRPr="00533C32">
        <w:t xml:space="preserve">          in: header</w:t>
      </w:r>
    </w:p>
    <w:p w14:paraId="69FD1FC4" w14:textId="77777777" w:rsidR="00234841" w:rsidRPr="00533C32" w:rsidRDefault="00234841" w:rsidP="00234841">
      <w:pPr>
        <w:pStyle w:val="PL"/>
      </w:pPr>
      <w:r w:rsidRPr="00533C32">
        <w:t xml:space="preserve">          description: Validator for conditional requests, as described in RFC 7232, 3.3</w:t>
      </w:r>
    </w:p>
    <w:p w14:paraId="2EB8A435" w14:textId="77777777" w:rsidR="00234841" w:rsidRPr="00533C32" w:rsidRDefault="00234841" w:rsidP="00234841">
      <w:pPr>
        <w:pStyle w:val="PL"/>
      </w:pPr>
      <w:r w:rsidRPr="00533C32">
        <w:t xml:space="preserve">          schema:</w:t>
      </w:r>
    </w:p>
    <w:p w14:paraId="7C803E59" w14:textId="77777777" w:rsidR="00234841" w:rsidRPr="00136AA8" w:rsidRDefault="00234841" w:rsidP="00234841">
      <w:pPr>
        <w:pStyle w:val="PL"/>
      </w:pPr>
      <w:r w:rsidRPr="00533C32">
        <w:t xml:space="preserve">            type: string</w:t>
      </w:r>
    </w:p>
    <w:p w14:paraId="5EE4C5E8" w14:textId="77777777" w:rsidR="00234841" w:rsidRPr="00533C32" w:rsidRDefault="00234841" w:rsidP="00234841">
      <w:pPr>
        <w:pStyle w:val="PL"/>
      </w:pPr>
      <w:r w:rsidRPr="00533C32">
        <w:t xml:space="preserve">      responses:</w:t>
      </w:r>
    </w:p>
    <w:p w14:paraId="09892C94" w14:textId="77777777" w:rsidR="00234841" w:rsidRPr="00533C32" w:rsidRDefault="00234841" w:rsidP="00234841">
      <w:pPr>
        <w:pStyle w:val="PL"/>
      </w:pPr>
      <w:r w:rsidRPr="00533C32">
        <w:t xml:space="preserve">        '200':</w:t>
      </w:r>
    </w:p>
    <w:p w14:paraId="6E7FCE54" w14:textId="77777777" w:rsidR="00234841" w:rsidRPr="00533C32" w:rsidRDefault="00234841" w:rsidP="00234841">
      <w:pPr>
        <w:pStyle w:val="PL"/>
      </w:pPr>
      <w:r w:rsidRPr="00533C32">
        <w:t xml:space="preserve">          description: OK</w:t>
      </w:r>
    </w:p>
    <w:p w14:paraId="381B5EEF" w14:textId="77777777" w:rsidR="00234841" w:rsidRPr="00533C32" w:rsidRDefault="00234841" w:rsidP="00234841">
      <w:pPr>
        <w:pStyle w:val="PL"/>
      </w:pPr>
      <w:r w:rsidRPr="00533C32">
        <w:t xml:space="preserve">          content:</w:t>
      </w:r>
    </w:p>
    <w:p w14:paraId="0D15B864" w14:textId="77777777" w:rsidR="00234841" w:rsidRPr="00533C32" w:rsidRDefault="00234841" w:rsidP="00234841">
      <w:pPr>
        <w:pStyle w:val="PL"/>
      </w:pPr>
      <w:r w:rsidRPr="00533C32">
        <w:t xml:space="preserve">            application/json:</w:t>
      </w:r>
    </w:p>
    <w:p w14:paraId="154F8556" w14:textId="77777777" w:rsidR="00234841" w:rsidRPr="00533C32" w:rsidRDefault="00234841" w:rsidP="00234841">
      <w:pPr>
        <w:pStyle w:val="PL"/>
      </w:pPr>
      <w:r w:rsidRPr="00533C32">
        <w:t xml:space="preserve">              schema:</w:t>
      </w:r>
    </w:p>
    <w:p w14:paraId="26BADFC7" w14:textId="77777777" w:rsidR="00234841" w:rsidRDefault="00234841" w:rsidP="00234841">
      <w:pPr>
        <w:pStyle w:val="PL"/>
      </w:pPr>
      <w:r w:rsidRPr="00533C32">
        <w:t xml:space="preserve">                $ref: '#/components/schemas/</w:t>
      </w:r>
      <w:r w:rsidRPr="0068632F">
        <w:t>AuthorizationData</w:t>
      </w:r>
      <w:r w:rsidRPr="00533C32">
        <w:t>'</w:t>
      </w:r>
    </w:p>
    <w:p w14:paraId="6A279D39" w14:textId="77777777" w:rsidR="00234841" w:rsidRPr="00533C32" w:rsidRDefault="00234841" w:rsidP="00234841">
      <w:pPr>
        <w:pStyle w:val="PL"/>
      </w:pPr>
      <w:r w:rsidRPr="00533C32">
        <w:t xml:space="preserve">          headers:</w:t>
      </w:r>
    </w:p>
    <w:p w14:paraId="0CC77BF0" w14:textId="77777777" w:rsidR="00234841" w:rsidRPr="00533C32" w:rsidRDefault="00234841" w:rsidP="00234841">
      <w:pPr>
        <w:pStyle w:val="PL"/>
      </w:pPr>
      <w:r w:rsidRPr="00533C32">
        <w:t xml:space="preserve">            Cache-Control:</w:t>
      </w:r>
    </w:p>
    <w:p w14:paraId="5BEA4CB3" w14:textId="77777777" w:rsidR="00234841" w:rsidRPr="00533C32" w:rsidRDefault="00234841" w:rsidP="00234841">
      <w:pPr>
        <w:pStyle w:val="PL"/>
      </w:pPr>
      <w:r w:rsidRPr="00533C32">
        <w:t xml:space="preserve">              description: Cache-Control containing max-age, as described in RFC 7234, 5.2</w:t>
      </w:r>
    </w:p>
    <w:p w14:paraId="468D56CE" w14:textId="77777777" w:rsidR="00234841" w:rsidRPr="00533C32" w:rsidRDefault="00234841" w:rsidP="00234841">
      <w:pPr>
        <w:pStyle w:val="PL"/>
      </w:pPr>
      <w:r w:rsidRPr="00533C32">
        <w:t xml:space="preserve">              schema:</w:t>
      </w:r>
    </w:p>
    <w:p w14:paraId="3747E644" w14:textId="77777777" w:rsidR="00234841" w:rsidRPr="00533C32" w:rsidRDefault="00234841" w:rsidP="00234841">
      <w:pPr>
        <w:pStyle w:val="PL"/>
      </w:pPr>
      <w:r w:rsidRPr="00533C32">
        <w:t xml:space="preserve">                type: string</w:t>
      </w:r>
    </w:p>
    <w:p w14:paraId="5C5998D7" w14:textId="77777777" w:rsidR="00234841" w:rsidRPr="00533C32" w:rsidRDefault="00234841" w:rsidP="00234841">
      <w:pPr>
        <w:pStyle w:val="PL"/>
      </w:pPr>
      <w:r w:rsidRPr="00533C32">
        <w:t xml:space="preserve">            ETag:</w:t>
      </w:r>
    </w:p>
    <w:p w14:paraId="74495DA6" w14:textId="77777777" w:rsidR="00234841" w:rsidRPr="00533C32" w:rsidRDefault="00234841" w:rsidP="00234841">
      <w:pPr>
        <w:pStyle w:val="PL"/>
      </w:pPr>
      <w:r w:rsidRPr="00533C32">
        <w:t xml:space="preserve">              description: Entity Tag, containing a strong validator, as described in RFC 7232, 2.3</w:t>
      </w:r>
    </w:p>
    <w:p w14:paraId="3D9A9893" w14:textId="77777777" w:rsidR="00234841" w:rsidRPr="00533C32" w:rsidRDefault="00234841" w:rsidP="00234841">
      <w:pPr>
        <w:pStyle w:val="PL"/>
      </w:pPr>
      <w:r w:rsidRPr="00533C32">
        <w:t xml:space="preserve">              schema:</w:t>
      </w:r>
    </w:p>
    <w:p w14:paraId="6EDC0F33" w14:textId="77777777" w:rsidR="00234841" w:rsidRPr="00533C32" w:rsidRDefault="00234841" w:rsidP="00234841">
      <w:pPr>
        <w:pStyle w:val="PL"/>
      </w:pPr>
      <w:r w:rsidRPr="00533C32">
        <w:t xml:space="preserve">                type: string</w:t>
      </w:r>
    </w:p>
    <w:p w14:paraId="0B400287" w14:textId="77777777" w:rsidR="00234841" w:rsidRPr="00533C32" w:rsidRDefault="00234841" w:rsidP="00234841">
      <w:pPr>
        <w:pStyle w:val="PL"/>
      </w:pPr>
      <w:r w:rsidRPr="00533C32">
        <w:t xml:space="preserve">            Last-Modified:</w:t>
      </w:r>
    </w:p>
    <w:p w14:paraId="31ADB735" w14:textId="77777777" w:rsidR="00234841" w:rsidRDefault="00234841" w:rsidP="00234841">
      <w:pPr>
        <w:pStyle w:val="PL"/>
      </w:pPr>
      <w:r w:rsidRPr="00533C32">
        <w:t xml:space="preserve">              description: Timestamp for last modification of the resource, as described in RFC 7232, 2.2</w:t>
      </w:r>
    </w:p>
    <w:p w14:paraId="705A2EA3" w14:textId="77777777" w:rsidR="00234841" w:rsidRPr="00533C32" w:rsidRDefault="00234841" w:rsidP="00234841">
      <w:pPr>
        <w:pStyle w:val="PL"/>
      </w:pPr>
      <w:r w:rsidRPr="00533C32">
        <w:t xml:space="preserve">              schema:</w:t>
      </w:r>
    </w:p>
    <w:p w14:paraId="4EBC20DE" w14:textId="77777777" w:rsidR="00234841" w:rsidRPr="00533C32" w:rsidRDefault="00234841" w:rsidP="00234841">
      <w:pPr>
        <w:pStyle w:val="PL"/>
      </w:pPr>
      <w:r w:rsidRPr="00533C32">
        <w:t xml:space="preserve">                type: string</w:t>
      </w:r>
    </w:p>
    <w:p w14:paraId="2245D604" w14:textId="77777777" w:rsidR="00234841" w:rsidRDefault="00234841" w:rsidP="00234841">
      <w:pPr>
        <w:pStyle w:val="PL"/>
      </w:pPr>
      <w:r>
        <w:t xml:space="preserve">        '403':</w:t>
      </w:r>
    </w:p>
    <w:p w14:paraId="6C302A79" w14:textId="77777777" w:rsidR="00234841" w:rsidRPr="006B355D" w:rsidRDefault="00234841" w:rsidP="00234841">
      <w:pPr>
        <w:pStyle w:val="PL"/>
      </w:pPr>
      <w:r>
        <w:t xml:space="preserve">          $ref: 'TS29571_CommonData.yaml#/components/responses/403'</w:t>
      </w:r>
    </w:p>
    <w:p w14:paraId="0EDA47B1" w14:textId="77777777" w:rsidR="00234841" w:rsidRDefault="00234841" w:rsidP="00234841">
      <w:pPr>
        <w:pStyle w:val="PL"/>
      </w:pPr>
      <w:r>
        <w:lastRenderedPageBreak/>
        <w:t xml:space="preserve">        '404':</w:t>
      </w:r>
    </w:p>
    <w:p w14:paraId="66FCFBC8" w14:textId="77777777" w:rsidR="00234841" w:rsidRPr="00DB01C2" w:rsidRDefault="00234841" w:rsidP="00234841">
      <w:pPr>
        <w:pStyle w:val="PL"/>
      </w:pPr>
      <w:r>
        <w:t xml:space="preserve">          $ref: 'TS29571_CommonData.yaml#/components/responses/404'</w:t>
      </w:r>
    </w:p>
    <w:p w14:paraId="1254277D" w14:textId="77777777" w:rsidR="00234841" w:rsidRDefault="00234841" w:rsidP="00234841">
      <w:pPr>
        <w:pStyle w:val="PL"/>
        <w:rPr>
          <w:lang w:eastAsia="zh-CN"/>
        </w:rPr>
      </w:pPr>
      <w:r w:rsidRPr="00533C32">
        <w:t xml:space="preserve">        default:</w:t>
      </w:r>
    </w:p>
    <w:p w14:paraId="417B953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D193328" w14:textId="77777777" w:rsidR="00234841" w:rsidRDefault="00234841" w:rsidP="00234841">
      <w:pPr>
        <w:pStyle w:val="PL"/>
        <w:rPr>
          <w:lang w:eastAsia="zh-CN"/>
        </w:rPr>
      </w:pPr>
    </w:p>
    <w:p w14:paraId="0ACC51E3" w14:textId="77777777" w:rsidR="00234841" w:rsidRDefault="00234841" w:rsidP="00234841">
      <w:pPr>
        <w:pStyle w:val="PL"/>
      </w:pPr>
      <w:r>
        <w:t xml:space="preserve">  /subscription-data/{ueId}/</w:t>
      </w:r>
      <w:r w:rsidRPr="006E7C29">
        <w:t>coverage-restriction-data</w:t>
      </w:r>
      <w:r>
        <w:t>:</w:t>
      </w:r>
    </w:p>
    <w:p w14:paraId="5B6E2876" w14:textId="77777777" w:rsidR="00234841" w:rsidRDefault="00234841" w:rsidP="00234841">
      <w:pPr>
        <w:pStyle w:val="PL"/>
      </w:pPr>
      <w:r>
        <w:t xml:space="preserve">    get:</w:t>
      </w:r>
    </w:p>
    <w:p w14:paraId="2C131D25" w14:textId="77777777" w:rsidR="00234841" w:rsidRDefault="00234841" w:rsidP="00234841">
      <w:pPr>
        <w:pStyle w:val="PL"/>
      </w:pPr>
      <w:r>
        <w:t xml:space="preserve">      summary: Retrieves the </w:t>
      </w:r>
      <w:r w:rsidRPr="00334145">
        <w:t>subscribed enhanced Coverage Restriction Data</w:t>
      </w:r>
      <w:r>
        <w:t xml:space="preserve"> of a UE</w:t>
      </w:r>
    </w:p>
    <w:p w14:paraId="7451EBF4" w14:textId="77777777" w:rsidR="00234841" w:rsidRDefault="00234841" w:rsidP="00234841">
      <w:pPr>
        <w:pStyle w:val="PL"/>
      </w:pPr>
      <w:r>
        <w:t xml:space="preserve">      operationId: QueryCoverageRestrictionData</w:t>
      </w:r>
    </w:p>
    <w:p w14:paraId="05D5F5D7" w14:textId="77777777" w:rsidR="00234841" w:rsidRDefault="00234841" w:rsidP="00234841">
      <w:pPr>
        <w:pStyle w:val="PL"/>
      </w:pPr>
      <w:r>
        <w:t xml:space="preserve">      tags:</w:t>
      </w:r>
    </w:p>
    <w:p w14:paraId="7C44F8DE" w14:textId="77777777" w:rsidR="00234841" w:rsidRDefault="00234841" w:rsidP="00234841">
      <w:pPr>
        <w:pStyle w:val="PL"/>
        <w:rPr>
          <w:lang w:eastAsia="zh-CN"/>
        </w:rPr>
      </w:pPr>
      <w:r>
        <w:t xml:space="preserve">        - E</w:t>
      </w:r>
      <w:r w:rsidRPr="00334145">
        <w:t>nhanced Coverage Restriction</w:t>
      </w:r>
      <w:r>
        <w:t xml:space="preserve"> Data</w:t>
      </w:r>
    </w:p>
    <w:p w14:paraId="7D0C4C97" w14:textId="77777777" w:rsidR="00234841" w:rsidRDefault="00234841" w:rsidP="00234841">
      <w:pPr>
        <w:pStyle w:val="PL"/>
      </w:pPr>
      <w:r>
        <w:t xml:space="preserve">      security:</w:t>
      </w:r>
    </w:p>
    <w:p w14:paraId="5BE32514" w14:textId="77777777" w:rsidR="00234841" w:rsidRDefault="00234841" w:rsidP="00234841">
      <w:pPr>
        <w:pStyle w:val="PL"/>
      </w:pPr>
      <w:r>
        <w:t xml:space="preserve">        - {}</w:t>
      </w:r>
    </w:p>
    <w:p w14:paraId="34126395" w14:textId="77777777" w:rsidR="00234841" w:rsidRDefault="00234841" w:rsidP="00234841">
      <w:pPr>
        <w:pStyle w:val="PL"/>
      </w:pPr>
      <w:r>
        <w:t xml:space="preserve">        - oAuth2ClientCredentials:</w:t>
      </w:r>
    </w:p>
    <w:p w14:paraId="40831383" w14:textId="77777777" w:rsidR="00234841" w:rsidRDefault="00234841" w:rsidP="00234841">
      <w:pPr>
        <w:pStyle w:val="PL"/>
      </w:pPr>
      <w:r>
        <w:t xml:space="preserve">          - nudr-dr</w:t>
      </w:r>
    </w:p>
    <w:p w14:paraId="7F904DE5" w14:textId="77777777" w:rsidR="00234841" w:rsidRDefault="00234841" w:rsidP="00234841">
      <w:pPr>
        <w:pStyle w:val="PL"/>
      </w:pPr>
      <w:r>
        <w:t xml:space="preserve">        - oAuth2ClientCredentials:</w:t>
      </w:r>
    </w:p>
    <w:p w14:paraId="5E094B11" w14:textId="77777777" w:rsidR="00234841" w:rsidRDefault="00234841" w:rsidP="00234841">
      <w:pPr>
        <w:pStyle w:val="PL"/>
      </w:pPr>
      <w:r>
        <w:t xml:space="preserve">          - nudr-dr</w:t>
      </w:r>
    </w:p>
    <w:p w14:paraId="2591B534" w14:textId="77777777" w:rsidR="00234841" w:rsidRDefault="00234841" w:rsidP="00234841">
      <w:pPr>
        <w:pStyle w:val="PL"/>
        <w:rPr>
          <w:lang w:eastAsia="zh-CN"/>
        </w:rPr>
      </w:pPr>
      <w:r>
        <w:t xml:space="preserve">          - nudr-dr:subscription-data</w:t>
      </w:r>
    </w:p>
    <w:p w14:paraId="61E14030" w14:textId="77777777" w:rsidR="00234841" w:rsidRDefault="00234841" w:rsidP="00234841">
      <w:pPr>
        <w:pStyle w:val="PL"/>
      </w:pPr>
      <w:r>
        <w:t xml:space="preserve">      parameters:</w:t>
      </w:r>
    </w:p>
    <w:p w14:paraId="19686966" w14:textId="77777777" w:rsidR="00234841" w:rsidRDefault="00234841" w:rsidP="00234841">
      <w:pPr>
        <w:pStyle w:val="PL"/>
      </w:pPr>
      <w:r>
        <w:t xml:space="preserve">        - name: ueId</w:t>
      </w:r>
    </w:p>
    <w:p w14:paraId="55A0407A" w14:textId="77777777" w:rsidR="00234841" w:rsidRDefault="00234841" w:rsidP="00234841">
      <w:pPr>
        <w:pStyle w:val="PL"/>
      </w:pPr>
      <w:r>
        <w:t xml:space="preserve">          in: path</w:t>
      </w:r>
    </w:p>
    <w:p w14:paraId="7FD65AAA" w14:textId="77777777" w:rsidR="00234841" w:rsidRDefault="00234841" w:rsidP="00234841">
      <w:pPr>
        <w:pStyle w:val="PL"/>
      </w:pPr>
      <w:r>
        <w:t xml:space="preserve">          description: UE id</w:t>
      </w:r>
    </w:p>
    <w:p w14:paraId="5D611D7F" w14:textId="77777777" w:rsidR="00234841" w:rsidRDefault="00234841" w:rsidP="00234841">
      <w:pPr>
        <w:pStyle w:val="PL"/>
      </w:pPr>
      <w:r>
        <w:t xml:space="preserve">          required: true</w:t>
      </w:r>
    </w:p>
    <w:p w14:paraId="71B58725" w14:textId="77777777" w:rsidR="00234841" w:rsidRDefault="00234841" w:rsidP="00234841">
      <w:pPr>
        <w:pStyle w:val="PL"/>
      </w:pPr>
      <w:r>
        <w:t xml:space="preserve">          schema:</w:t>
      </w:r>
    </w:p>
    <w:p w14:paraId="5C0E99DD" w14:textId="77777777" w:rsidR="00234841" w:rsidRDefault="00234841" w:rsidP="00234841">
      <w:pPr>
        <w:pStyle w:val="PL"/>
      </w:pPr>
      <w:r>
        <w:t xml:space="preserve">            $ref: 'TS29571_CommonData.yaml#/components/schemas/VarUeId'</w:t>
      </w:r>
    </w:p>
    <w:p w14:paraId="3731A434" w14:textId="77777777" w:rsidR="00234841" w:rsidRDefault="00234841" w:rsidP="00234841">
      <w:pPr>
        <w:pStyle w:val="PL"/>
      </w:pPr>
      <w:r>
        <w:t xml:space="preserve">        - name: supported-features</w:t>
      </w:r>
    </w:p>
    <w:p w14:paraId="06752E78" w14:textId="77777777" w:rsidR="00234841" w:rsidRDefault="00234841" w:rsidP="00234841">
      <w:pPr>
        <w:pStyle w:val="PL"/>
      </w:pPr>
      <w:r>
        <w:t xml:space="preserve">          in: query</w:t>
      </w:r>
    </w:p>
    <w:p w14:paraId="58846152" w14:textId="77777777" w:rsidR="00234841" w:rsidRDefault="00234841" w:rsidP="00234841">
      <w:pPr>
        <w:pStyle w:val="PL"/>
      </w:pPr>
      <w:r>
        <w:t xml:space="preserve">          description: Supported Features</w:t>
      </w:r>
    </w:p>
    <w:p w14:paraId="69967BAD" w14:textId="77777777" w:rsidR="00234841" w:rsidRDefault="00234841" w:rsidP="00234841">
      <w:pPr>
        <w:pStyle w:val="PL"/>
      </w:pPr>
      <w:r>
        <w:t xml:space="preserve">          schema:</w:t>
      </w:r>
    </w:p>
    <w:p w14:paraId="4D138379" w14:textId="77777777" w:rsidR="00234841" w:rsidRDefault="00234841" w:rsidP="00234841">
      <w:pPr>
        <w:pStyle w:val="PL"/>
        <w:rPr>
          <w:lang w:eastAsia="zh-CN"/>
        </w:rPr>
      </w:pPr>
      <w:r>
        <w:t xml:space="preserve">             $ref: 'TS29571_CommonData.yaml#/components/schemas/SupportedFeatures'</w:t>
      </w:r>
    </w:p>
    <w:p w14:paraId="00A79AD1" w14:textId="77777777" w:rsidR="00234841" w:rsidRDefault="00234841" w:rsidP="00234841">
      <w:pPr>
        <w:pStyle w:val="PL"/>
      </w:pPr>
      <w:r>
        <w:t xml:space="preserve">        - name: If-None-Match</w:t>
      </w:r>
    </w:p>
    <w:p w14:paraId="38EAFFF2" w14:textId="77777777" w:rsidR="00234841" w:rsidRDefault="00234841" w:rsidP="00234841">
      <w:pPr>
        <w:pStyle w:val="PL"/>
      </w:pPr>
      <w:r>
        <w:t xml:space="preserve">          in: header</w:t>
      </w:r>
    </w:p>
    <w:p w14:paraId="2A69AD59" w14:textId="77777777" w:rsidR="00234841" w:rsidRDefault="00234841" w:rsidP="00234841">
      <w:pPr>
        <w:pStyle w:val="PL"/>
      </w:pPr>
      <w:r>
        <w:t xml:space="preserve">          description: Validator for conditional requests, as described in RFC 7232, 3.2</w:t>
      </w:r>
    </w:p>
    <w:p w14:paraId="332C0ABF" w14:textId="77777777" w:rsidR="00234841" w:rsidRDefault="00234841" w:rsidP="00234841">
      <w:pPr>
        <w:pStyle w:val="PL"/>
      </w:pPr>
      <w:r>
        <w:t xml:space="preserve">          schema:</w:t>
      </w:r>
    </w:p>
    <w:p w14:paraId="3BA50BF1" w14:textId="77777777" w:rsidR="00234841" w:rsidRDefault="00234841" w:rsidP="00234841">
      <w:pPr>
        <w:pStyle w:val="PL"/>
      </w:pPr>
      <w:r>
        <w:t xml:space="preserve">            type: string</w:t>
      </w:r>
    </w:p>
    <w:p w14:paraId="45C7EC20" w14:textId="77777777" w:rsidR="00234841" w:rsidRDefault="00234841" w:rsidP="00234841">
      <w:pPr>
        <w:pStyle w:val="PL"/>
      </w:pPr>
      <w:r>
        <w:t xml:space="preserve">        - name: If-Modified-Since</w:t>
      </w:r>
    </w:p>
    <w:p w14:paraId="21BA5DB8" w14:textId="77777777" w:rsidR="00234841" w:rsidRDefault="00234841" w:rsidP="00234841">
      <w:pPr>
        <w:pStyle w:val="PL"/>
      </w:pPr>
      <w:r>
        <w:t xml:space="preserve">          in: header</w:t>
      </w:r>
    </w:p>
    <w:p w14:paraId="05AA2A5F" w14:textId="77777777" w:rsidR="00234841" w:rsidRDefault="00234841" w:rsidP="00234841">
      <w:pPr>
        <w:pStyle w:val="PL"/>
      </w:pPr>
      <w:r>
        <w:t xml:space="preserve">          description: Validator for conditional requests, as described in RFC 7232, 3.3</w:t>
      </w:r>
    </w:p>
    <w:p w14:paraId="6C283FC6" w14:textId="77777777" w:rsidR="00234841" w:rsidRDefault="00234841" w:rsidP="00234841">
      <w:pPr>
        <w:pStyle w:val="PL"/>
      </w:pPr>
      <w:r>
        <w:t xml:space="preserve">          schema:</w:t>
      </w:r>
    </w:p>
    <w:p w14:paraId="5F2370C9" w14:textId="77777777" w:rsidR="00234841" w:rsidRDefault="00234841" w:rsidP="00234841">
      <w:pPr>
        <w:pStyle w:val="PL"/>
        <w:rPr>
          <w:lang w:eastAsia="zh-CN"/>
        </w:rPr>
      </w:pPr>
      <w:r>
        <w:t xml:space="preserve">            type: string</w:t>
      </w:r>
    </w:p>
    <w:p w14:paraId="6DAAB18C" w14:textId="77777777" w:rsidR="00234841" w:rsidRDefault="00234841" w:rsidP="00234841">
      <w:pPr>
        <w:pStyle w:val="PL"/>
      </w:pPr>
      <w:r>
        <w:t xml:space="preserve">      responses:</w:t>
      </w:r>
    </w:p>
    <w:p w14:paraId="486A4297" w14:textId="77777777" w:rsidR="00234841" w:rsidRDefault="00234841" w:rsidP="00234841">
      <w:pPr>
        <w:pStyle w:val="PL"/>
      </w:pPr>
      <w:r>
        <w:t xml:space="preserve">        '200':</w:t>
      </w:r>
    </w:p>
    <w:p w14:paraId="2F898914" w14:textId="77777777" w:rsidR="00234841" w:rsidRDefault="00234841" w:rsidP="00234841">
      <w:pPr>
        <w:pStyle w:val="PL"/>
      </w:pPr>
      <w:r>
        <w:t xml:space="preserve">          description: OK</w:t>
      </w:r>
    </w:p>
    <w:p w14:paraId="4A5C7F29" w14:textId="77777777" w:rsidR="00234841" w:rsidRDefault="00234841" w:rsidP="00234841">
      <w:pPr>
        <w:pStyle w:val="PL"/>
      </w:pPr>
      <w:r>
        <w:t xml:space="preserve">          content:</w:t>
      </w:r>
    </w:p>
    <w:p w14:paraId="598718E4" w14:textId="77777777" w:rsidR="00234841" w:rsidRDefault="00234841" w:rsidP="00234841">
      <w:pPr>
        <w:pStyle w:val="PL"/>
      </w:pPr>
      <w:r>
        <w:t xml:space="preserve">            application/json:</w:t>
      </w:r>
    </w:p>
    <w:p w14:paraId="2ED2CA3B" w14:textId="77777777" w:rsidR="00234841" w:rsidRDefault="00234841" w:rsidP="00234841">
      <w:pPr>
        <w:pStyle w:val="PL"/>
      </w:pPr>
      <w:r>
        <w:t xml:space="preserve">              schema:</w:t>
      </w:r>
    </w:p>
    <w:p w14:paraId="67A50662" w14:textId="77777777" w:rsidR="00234841" w:rsidRDefault="00234841" w:rsidP="00234841">
      <w:pPr>
        <w:pStyle w:val="PL"/>
      </w:pPr>
      <w:r>
        <w:lastRenderedPageBreak/>
        <w:t xml:space="preserve">                $ref: '#/components/schemas/</w:t>
      </w:r>
      <w:r>
        <w:rPr>
          <w:rFonts w:hint="eastAsia"/>
          <w:lang w:eastAsia="zh-CN"/>
        </w:rPr>
        <w:t>E</w:t>
      </w:r>
      <w:r>
        <w:rPr>
          <w:lang w:eastAsia="zh-CN"/>
        </w:rPr>
        <w:t>nhancedCoverage</w:t>
      </w:r>
      <w:r w:rsidRPr="008A4A04">
        <w:t>Restriction</w:t>
      </w:r>
      <w:r>
        <w:rPr>
          <w:lang w:eastAsia="zh-CN"/>
        </w:rPr>
        <w:t>Data</w:t>
      </w:r>
      <w:r>
        <w:t>'</w:t>
      </w:r>
    </w:p>
    <w:p w14:paraId="40F2CC59" w14:textId="77777777" w:rsidR="00234841" w:rsidRDefault="00234841" w:rsidP="00234841">
      <w:pPr>
        <w:pStyle w:val="PL"/>
      </w:pPr>
      <w:r>
        <w:t xml:space="preserve">          headers:</w:t>
      </w:r>
    </w:p>
    <w:p w14:paraId="3D9637A4" w14:textId="77777777" w:rsidR="00234841" w:rsidRDefault="00234841" w:rsidP="00234841">
      <w:pPr>
        <w:pStyle w:val="PL"/>
      </w:pPr>
      <w:r>
        <w:t xml:space="preserve">            Cache-Control:</w:t>
      </w:r>
    </w:p>
    <w:p w14:paraId="46E16917" w14:textId="77777777" w:rsidR="00234841" w:rsidRDefault="00234841" w:rsidP="00234841">
      <w:pPr>
        <w:pStyle w:val="PL"/>
      </w:pPr>
      <w:r>
        <w:t xml:space="preserve">              description: Cache-Control containing max-age, as described in RFC 7234, 5.2</w:t>
      </w:r>
    </w:p>
    <w:p w14:paraId="50898161" w14:textId="77777777" w:rsidR="00234841" w:rsidRDefault="00234841" w:rsidP="00234841">
      <w:pPr>
        <w:pStyle w:val="PL"/>
      </w:pPr>
      <w:r>
        <w:t xml:space="preserve">              schema:</w:t>
      </w:r>
    </w:p>
    <w:p w14:paraId="463540E7" w14:textId="77777777" w:rsidR="00234841" w:rsidRDefault="00234841" w:rsidP="00234841">
      <w:pPr>
        <w:pStyle w:val="PL"/>
      </w:pPr>
      <w:r>
        <w:t xml:space="preserve">                type: string</w:t>
      </w:r>
    </w:p>
    <w:p w14:paraId="0407AF85" w14:textId="77777777" w:rsidR="00234841" w:rsidRDefault="00234841" w:rsidP="00234841">
      <w:pPr>
        <w:pStyle w:val="PL"/>
      </w:pPr>
      <w:r>
        <w:t xml:space="preserve">            ETag:</w:t>
      </w:r>
    </w:p>
    <w:p w14:paraId="35E52D60" w14:textId="77777777" w:rsidR="00234841" w:rsidRDefault="00234841" w:rsidP="00234841">
      <w:pPr>
        <w:pStyle w:val="PL"/>
      </w:pPr>
      <w:r>
        <w:t xml:space="preserve">              description: Entity Tag, containing a strong validator, as described in RFC 7232, 2.3</w:t>
      </w:r>
    </w:p>
    <w:p w14:paraId="340A8E39" w14:textId="77777777" w:rsidR="00234841" w:rsidRDefault="00234841" w:rsidP="00234841">
      <w:pPr>
        <w:pStyle w:val="PL"/>
      </w:pPr>
      <w:r>
        <w:t xml:space="preserve">              schema:</w:t>
      </w:r>
    </w:p>
    <w:p w14:paraId="13FEEC17" w14:textId="77777777" w:rsidR="00234841" w:rsidRDefault="00234841" w:rsidP="00234841">
      <w:pPr>
        <w:pStyle w:val="PL"/>
      </w:pPr>
      <w:r>
        <w:t xml:space="preserve">                type: string</w:t>
      </w:r>
    </w:p>
    <w:p w14:paraId="35B3D77E" w14:textId="77777777" w:rsidR="00234841" w:rsidRDefault="00234841" w:rsidP="00234841">
      <w:pPr>
        <w:pStyle w:val="PL"/>
      </w:pPr>
      <w:r>
        <w:t xml:space="preserve">            Last-Modified:</w:t>
      </w:r>
    </w:p>
    <w:p w14:paraId="4F5ECBE6" w14:textId="77777777" w:rsidR="00234841" w:rsidRDefault="00234841" w:rsidP="00234841">
      <w:pPr>
        <w:pStyle w:val="PL"/>
      </w:pPr>
      <w:r>
        <w:t xml:space="preserve">              description: Timestamp for last modification of the resource, as described in RFC 7232, 2.2</w:t>
      </w:r>
    </w:p>
    <w:p w14:paraId="02C10934" w14:textId="77777777" w:rsidR="00234841" w:rsidRDefault="00234841" w:rsidP="00234841">
      <w:pPr>
        <w:pStyle w:val="PL"/>
      </w:pPr>
      <w:r>
        <w:t xml:space="preserve">              schema:</w:t>
      </w:r>
    </w:p>
    <w:p w14:paraId="428AD0C7" w14:textId="77777777" w:rsidR="00234841" w:rsidRDefault="00234841" w:rsidP="00234841">
      <w:pPr>
        <w:pStyle w:val="PL"/>
      </w:pPr>
      <w:r>
        <w:t xml:space="preserve">                type: string</w:t>
      </w:r>
    </w:p>
    <w:p w14:paraId="627847AC" w14:textId="77777777" w:rsidR="00234841" w:rsidRDefault="00234841" w:rsidP="00234841">
      <w:pPr>
        <w:pStyle w:val="PL"/>
        <w:rPr>
          <w:lang w:eastAsia="zh-CN"/>
        </w:rPr>
      </w:pPr>
      <w:r>
        <w:t xml:space="preserve">        default:</w:t>
      </w:r>
    </w:p>
    <w:p w14:paraId="3B62791C"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4BCD0907" w14:textId="77777777" w:rsidR="00234841" w:rsidRDefault="00234841" w:rsidP="00234841">
      <w:pPr>
        <w:pStyle w:val="PL"/>
        <w:rPr>
          <w:lang w:eastAsia="zh-CN"/>
        </w:rPr>
      </w:pPr>
    </w:p>
    <w:p w14:paraId="13E033ED" w14:textId="77777777" w:rsidR="00234841" w:rsidRPr="00533C32" w:rsidRDefault="00234841" w:rsidP="00234841">
      <w:pPr>
        <w:pStyle w:val="PL"/>
      </w:pPr>
      <w:r w:rsidRPr="00533C32">
        <w:t xml:space="preserve">  /subscri</w:t>
      </w:r>
      <w:r w:rsidRPr="00533C32">
        <w:rPr>
          <w:lang w:eastAsia="zh-CN"/>
        </w:rPr>
        <w:t>ption</w:t>
      </w:r>
      <w:r w:rsidRPr="00533C32">
        <w:t>-data/{ueId}/c</w:t>
      </w:r>
      <w:r>
        <w:t>ontext-data/location</w:t>
      </w:r>
      <w:r w:rsidRPr="00533C32">
        <w:t>:</w:t>
      </w:r>
    </w:p>
    <w:p w14:paraId="1B34D188" w14:textId="77777777" w:rsidR="00234841" w:rsidRPr="00533C32" w:rsidRDefault="00234841" w:rsidP="00234841">
      <w:pPr>
        <w:pStyle w:val="PL"/>
      </w:pPr>
      <w:r w:rsidRPr="00533C32">
        <w:t xml:space="preserve">    get:</w:t>
      </w:r>
    </w:p>
    <w:p w14:paraId="54571E5B" w14:textId="77777777" w:rsidR="00234841" w:rsidRPr="00533C32" w:rsidRDefault="00234841" w:rsidP="00234841">
      <w:pPr>
        <w:pStyle w:val="PL"/>
      </w:pPr>
      <w:r w:rsidRPr="00533C32">
        <w:t xml:space="preserve">      summary: Retrieves the </w:t>
      </w:r>
      <w:r>
        <w:t>UE's Location Information</w:t>
      </w:r>
    </w:p>
    <w:p w14:paraId="2D345BA2" w14:textId="77777777" w:rsidR="00234841" w:rsidRPr="00533C32" w:rsidRDefault="00234841" w:rsidP="00234841">
      <w:pPr>
        <w:pStyle w:val="PL"/>
      </w:pPr>
      <w:r w:rsidRPr="00533C32">
        <w:t xml:space="preserve">      operationId: Query</w:t>
      </w:r>
      <w:r>
        <w:t>UeLocation</w:t>
      </w:r>
    </w:p>
    <w:p w14:paraId="4CAC0FC5" w14:textId="77777777" w:rsidR="00234841" w:rsidRPr="00533C32" w:rsidRDefault="00234841" w:rsidP="00234841">
      <w:pPr>
        <w:pStyle w:val="PL"/>
      </w:pPr>
      <w:r w:rsidRPr="00533C32">
        <w:t xml:space="preserve">      tags:</w:t>
      </w:r>
    </w:p>
    <w:p w14:paraId="7FE5E210" w14:textId="77777777" w:rsidR="00234841" w:rsidRDefault="00234841" w:rsidP="00234841">
      <w:pPr>
        <w:pStyle w:val="PL"/>
        <w:rPr>
          <w:lang w:eastAsia="zh-CN"/>
        </w:rPr>
      </w:pPr>
      <w:r>
        <w:t xml:space="preserve">        - UE's Location Information</w:t>
      </w:r>
      <w:r w:rsidRPr="00533C32">
        <w:t xml:space="preserve"> (Document)</w:t>
      </w:r>
    </w:p>
    <w:p w14:paraId="311E766D" w14:textId="77777777" w:rsidR="00234841" w:rsidRDefault="00234841" w:rsidP="00234841">
      <w:pPr>
        <w:pStyle w:val="PL"/>
      </w:pPr>
      <w:r>
        <w:t xml:space="preserve">      security:</w:t>
      </w:r>
    </w:p>
    <w:p w14:paraId="78B1FBC0" w14:textId="77777777" w:rsidR="00234841" w:rsidRDefault="00234841" w:rsidP="00234841">
      <w:pPr>
        <w:pStyle w:val="PL"/>
      </w:pPr>
      <w:r>
        <w:t xml:space="preserve">        - {}</w:t>
      </w:r>
    </w:p>
    <w:p w14:paraId="5F13F1E1" w14:textId="77777777" w:rsidR="00234841" w:rsidRDefault="00234841" w:rsidP="00234841">
      <w:pPr>
        <w:pStyle w:val="PL"/>
      </w:pPr>
      <w:r>
        <w:t xml:space="preserve">        - oAuth2ClientCredentials:</w:t>
      </w:r>
    </w:p>
    <w:p w14:paraId="1B332BC4" w14:textId="77777777" w:rsidR="00234841" w:rsidRDefault="00234841" w:rsidP="00234841">
      <w:pPr>
        <w:pStyle w:val="PL"/>
      </w:pPr>
      <w:r>
        <w:t xml:space="preserve">          - nudr-dr</w:t>
      </w:r>
    </w:p>
    <w:p w14:paraId="1522CEAE" w14:textId="77777777" w:rsidR="00234841" w:rsidRDefault="00234841" w:rsidP="00234841">
      <w:pPr>
        <w:pStyle w:val="PL"/>
      </w:pPr>
      <w:r>
        <w:t xml:space="preserve">        - oAuth2ClientCredentials:</w:t>
      </w:r>
    </w:p>
    <w:p w14:paraId="735F9FD5" w14:textId="77777777" w:rsidR="00234841" w:rsidRDefault="00234841" w:rsidP="00234841">
      <w:pPr>
        <w:pStyle w:val="PL"/>
      </w:pPr>
      <w:r>
        <w:t xml:space="preserve">          - nudr-dr</w:t>
      </w:r>
    </w:p>
    <w:p w14:paraId="3683982E" w14:textId="77777777" w:rsidR="00234841" w:rsidRPr="00533C32" w:rsidRDefault="00234841" w:rsidP="00234841">
      <w:pPr>
        <w:pStyle w:val="PL"/>
        <w:rPr>
          <w:lang w:eastAsia="zh-CN"/>
        </w:rPr>
      </w:pPr>
      <w:r>
        <w:t xml:space="preserve">          - nudr-dr:subscription-data</w:t>
      </w:r>
    </w:p>
    <w:p w14:paraId="7171E277" w14:textId="77777777" w:rsidR="00234841" w:rsidRPr="00533C32" w:rsidRDefault="00234841" w:rsidP="00234841">
      <w:pPr>
        <w:pStyle w:val="PL"/>
      </w:pPr>
      <w:r w:rsidRPr="00533C32">
        <w:t xml:space="preserve">      parameters:</w:t>
      </w:r>
    </w:p>
    <w:p w14:paraId="3909F38E" w14:textId="77777777" w:rsidR="00234841" w:rsidRPr="00533C32" w:rsidRDefault="00234841" w:rsidP="00234841">
      <w:pPr>
        <w:pStyle w:val="PL"/>
      </w:pPr>
      <w:r w:rsidRPr="00533C32">
        <w:t xml:space="preserve">        - name: ueId</w:t>
      </w:r>
    </w:p>
    <w:p w14:paraId="4DD16008" w14:textId="77777777" w:rsidR="00234841" w:rsidRPr="00533C32" w:rsidRDefault="00234841" w:rsidP="00234841">
      <w:pPr>
        <w:pStyle w:val="PL"/>
      </w:pPr>
      <w:r w:rsidRPr="00533C32">
        <w:t xml:space="preserve">          in: path</w:t>
      </w:r>
    </w:p>
    <w:p w14:paraId="745DFDC0" w14:textId="77777777" w:rsidR="00234841" w:rsidRPr="00533C32" w:rsidRDefault="00234841" w:rsidP="00234841">
      <w:pPr>
        <w:pStyle w:val="PL"/>
      </w:pPr>
      <w:r w:rsidRPr="00533C32">
        <w:t xml:space="preserve">          description: UE id</w:t>
      </w:r>
    </w:p>
    <w:p w14:paraId="54DCAFB3" w14:textId="77777777" w:rsidR="00234841" w:rsidRPr="00533C32" w:rsidRDefault="00234841" w:rsidP="00234841">
      <w:pPr>
        <w:pStyle w:val="PL"/>
      </w:pPr>
      <w:r w:rsidRPr="00533C32">
        <w:t xml:space="preserve">          required: true</w:t>
      </w:r>
    </w:p>
    <w:p w14:paraId="314D5718" w14:textId="77777777" w:rsidR="00234841" w:rsidRPr="00533C32" w:rsidRDefault="00234841" w:rsidP="00234841">
      <w:pPr>
        <w:pStyle w:val="PL"/>
      </w:pPr>
      <w:r w:rsidRPr="00533C32">
        <w:t xml:space="preserve">          schema:</w:t>
      </w:r>
    </w:p>
    <w:p w14:paraId="7F13113A" w14:textId="77777777" w:rsidR="00234841" w:rsidRPr="00533C32" w:rsidRDefault="00234841" w:rsidP="00234841">
      <w:pPr>
        <w:pStyle w:val="PL"/>
        <w:rPr>
          <w:lang w:eastAsia="zh-CN"/>
        </w:rPr>
      </w:pPr>
      <w:r w:rsidRPr="00533C32">
        <w:t xml:space="preserve">            $ref: 'TS29571_CommonData.yaml#/components/schemas/VarUeId'</w:t>
      </w:r>
    </w:p>
    <w:p w14:paraId="1988D249" w14:textId="77777777" w:rsidR="00234841" w:rsidRPr="00533C32" w:rsidRDefault="00234841" w:rsidP="00234841">
      <w:pPr>
        <w:pStyle w:val="PL"/>
      </w:pPr>
      <w:r w:rsidRPr="00533C32">
        <w:t xml:space="preserve">        - name: supported-features</w:t>
      </w:r>
    </w:p>
    <w:p w14:paraId="30F809DF" w14:textId="77777777" w:rsidR="00234841" w:rsidRPr="00533C32" w:rsidRDefault="00234841" w:rsidP="00234841">
      <w:pPr>
        <w:pStyle w:val="PL"/>
      </w:pPr>
      <w:r w:rsidRPr="00533C32">
        <w:t xml:space="preserve">          in: query</w:t>
      </w:r>
    </w:p>
    <w:p w14:paraId="369F7133" w14:textId="77777777" w:rsidR="00234841" w:rsidRPr="00533C32" w:rsidRDefault="00234841" w:rsidP="00234841">
      <w:pPr>
        <w:pStyle w:val="PL"/>
      </w:pPr>
      <w:r w:rsidRPr="00533C32">
        <w:t xml:space="preserve">          description: Supported Features</w:t>
      </w:r>
    </w:p>
    <w:p w14:paraId="1DC68C6B" w14:textId="77777777" w:rsidR="00234841" w:rsidRPr="00533C32" w:rsidRDefault="00234841" w:rsidP="00234841">
      <w:pPr>
        <w:pStyle w:val="PL"/>
      </w:pPr>
      <w:r w:rsidRPr="00533C32">
        <w:t xml:space="preserve">          schema:</w:t>
      </w:r>
    </w:p>
    <w:p w14:paraId="6505A502" w14:textId="77777777" w:rsidR="00234841" w:rsidRPr="00533C32" w:rsidRDefault="00234841" w:rsidP="00234841">
      <w:pPr>
        <w:pStyle w:val="PL"/>
        <w:rPr>
          <w:lang w:eastAsia="zh-CN"/>
        </w:rPr>
      </w:pPr>
      <w:r w:rsidRPr="00533C32">
        <w:t xml:space="preserve">             $ref: 'TS29571_CommonData.yaml#/components/schemas/SupportedFeatures'</w:t>
      </w:r>
    </w:p>
    <w:p w14:paraId="24982A26" w14:textId="77777777" w:rsidR="00234841" w:rsidRPr="00533C32" w:rsidRDefault="00234841" w:rsidP="00234841">
      <w:pPr>
        <w:pStyle w:val="PL"/>
      </w:pPr>
      <w:r w:rsidRPr="00533C32">
        <w:t xml:space="preserve">      responses:</w:t>
      </w:r>
    </w:p>
    <w:p w14:paraId="7C95C745" w14:textId="77777777" w:rsidR="00234841" w:rsidRPr="00533C32" w:rsidRDefault="00234841" w:rsidP="00234841">
      <w:pPr>
        <w:pStyle w:val="PL"/>
      </w:pPr>
      <w:r w:rsidRPr="00533C32">
        <w:t xml:space="preserve">        '200':</w:t>
      </w:r>
    </w:p>
    <w:p w14:paraId="190AAF9C" w14:textId="77777777" w:rsidR="00234841" w:rsidRPr="00533C32" w:rsidRDefault="00234841" w:rsidP="00234841">
      <w:pPr>
        <w:pStyle w:val="PL"/>
      </w:pPr>
      <w:r w:rsidRPr="00533C32">
        <w:t xml:space="preserve">          description: Expected response to a valid request</w:t>
      </w:r>
    </w:p>
    <w:p w14:paraId="49FFABCB" w14:textId="77777777" w:rsidR="00234841" w:rsidRPr="00533C32" w:rsidRDefault="00234841" w:rsidP="00234841">
      <w:pPr>
        <w:pStyle w:val="PL"/>
      </w:pPr>
      <w:r w:rsidRPr="00533C32">
        <w:lastRenderedPageBreak/>
        <w:t xml:space="preserve">          content:</w:t>
      </w:r>
    </w:p>
    <w:p w14:paraId="706E6675" w14:textId="77777777" w:rsidR="00234841" w:rsidRPr="00533C32" w:rsidRDefault="00234841" w:rsidP="00234841">
      <w:pPr>
        <w:pStyle w:val="PL"/>
      </w:pPr>
      <w:r w:rsidRPr="00533C32">
        <w:t xml:space="preserve">            application/json:</w:t>
      </w:r>
    </w:p>
    <w:p w14:paraId="565D7CEE" w14:textId="77777777" w:rsidR="00234841" w:rsidRPr="00533C32" w:rsidRDefault="00234841" w:rsidP="00234841">
      <w:pPr>
        <w:pStyle w:val="PL"/>
      </w:pPr>
      <w:r w:rsidRPr="00533C32">
        <w:t xml:space="preserve">              schema:</w:t>
      </w:r>
    </w:p>
    <w:p w14:paraId="5B8E9BFD" w14:textId="77777777" w:rsidR="00234841" w:rsidRPr="00533C32" w:rsidRDefault="00234841" w:rsidP="00234841">
      <w:pPr>
        <w:pStyle w:val="PL"/>
      </w:pPr>
      <w:r w:rsidRPr="00533C32">
        <w:t xml:space="preserve">                $ref: '#/components/schemas/</w:t>
      </w:r>
      <w:r w:rsidRPr="00D329A5">
        <w:t>LocationInfo</w:t>
      </w:r>
      <w:r w:rsidRPr="00533C32">
        <w:t>'</w:t>
      </w:r>
    </w:p>
    <w:p w14:paraId="09031779" w14:textId="77777777" w:rsidR="00234841" w:rsidRDefault="00234841" w:rsidP="00234841">
      <w:pPr>
        <w:pStyle w:val="PL"/>
        <w:rPr>
          <w:lang w:eastAsia="zh-CN"/>
        </w:rPr>
      </w:pPr>
      <w:r w:rsidRPr="00533C32">
        <w:t xml:space="preserve">        default:</w:t>
      </w:r>
    </w:p>
    <w:p w14:paraId="56A8394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EAA14BD" w14:textId="77777777" w:rsidR="00234841" w:rsidRPr="00227381" w:rsidRDefault="00234841" w:rsidP="00234841">
      <w:pPr>
        <w:pStyle w:val="PL"/>
        <w:rPr>
          <w:lang w:eastAsia="zh-CN"/>
        </w:rPr>
      </w:pPr>
    </w:p>
    <w:p w14:paraId="2DEA5620" w14:textId="77777777" w:rsidR="00234841" w:rsidRDefault="00234841" w:rsidP="00234841">
      <w:pPr>
        <w:pStyle w:val="PL"/>
      </w:pPr>
      <w:r>
        <w:t xml:space="preserve">  /subscription-data/{ueId}/v2x-data:</w:t>
      </w:r>
    </w:p>
    <w:p w14:paraId="11F6DDB3" w14:textId="77777777" w:rsidR="00234841" w:rsidRDefault="00234841" w:rsidP="00234841">
      <w:pPr>
        <w:pStyle w:val="PL"/>
      </w:pPr>
      <w:r>
        <w:t xml:space="preserve">    get:</w:t>
      </w:r>
    </w:p>
    <w:p w14:paraId="46A3C7DC" w14:textId="77777777" w:rsidR="00234841" w:rsidRDefault="00234841" w:rsidP="00234841">
      <w:pPr>
        <w:pStyle w:val="PL"/>
      </w:pPr>
      <w:r>
        <w:t xml:space="preserve">      summary: Retrieves the subscribed V2X Data of a UE</w:t>
      </w:r>
    </w:p>
    <w:p w14:paraId="143726BB" w14:textId="77777777" w:rsidR="00234841" w:rsidRDefault="00234841" w:rsidP="00234841">
      <w:pPr>
        <w:pStyle w:val="PL"/>
      </w:pPr>
      <w:r>
        <w:t xml:space="preserve">      operationId: QueryV2xData</w:t>
      </w:r>
    </w:p>
    <w:p w14:paraId="22D58550" w14:textId="77777777" w:rsidR="00234841" w:rsidRDefault="00234841" w:rsidP="00234841">
      <w:pPr>
        <w:pStyle w:val="PL"/>
      </w:pPr>
      <w:r>
        <w:t xml:space="preserve">      tags:</w:t>
      </w:r>
    </w:p>
    <w:p w14:paraId="74681C6F" w14:textId="77777777" w:rsidR="00234841" w:rsidRDefault="00234841" w:rsidP="00234841">
      <w:pPr>
        <w:pStyle w:val="PL"/>
        <w:rPr>
          <w:lang w:eastAsia="zh-CN"/>
        </w:rPr>
      </w:pPr>
      <w:r>
        <w:t xml:space="preserve">        - V2X Subscription Data</w:t>
      </w:r>
    </w:p>
    <w:p w14:paraId="5917CE60" w14:textId="77777777" w:rsidR="00234841" w:rsidRDefault="00234841" w:rsidP="00234841">
      <w:pPr>
        <w:pStyle w:val="PL"/>
      </w:pPr>
      <w:r>
        <w:t xml:space="preserve">      security:</w:t>
      </w:r>
    </w:p>
    <w:p w14:paraId="0155230D" w14:textId="77777777" w:rsidR="00234841" w:rsidRDefault="00234841" w:rsidP="00234841">
      <w:pPr>
        <w:pStyle w:val="PL"/>
      </w:pPr>
      <w:r>
        <w:t xml:space="preserve">        - {}</w:t>
      </w:r>
    </w:p>
    <w:p w14:paraId="3A2E6BF6" w14:textId="77777777" w:rsidR="00234841" w:rsidRDefault="00234841" w:rsidP="00234841">
      <w:pPr>
        <w:pStyle w:val="PL"/>
      </w:pPr>
      <w:r>
        <w:t xml:space="preserve">        - oAuth2ClientCredentials:</w:t>
      </w:r>
    </w:p>
    <w:p w14:paraId="21F085BA" w14:textId="77777777" w:rsidR="00234841" w:rsidRDefault="00234841" w:rsidP="00234841">
      <w:pPr>
        <w:pStyle w:val="PL"/>
      </w:pPr>
      <w:r>
        <w:t xml:space="preserve">          - nudr-dr</w:t>
      </w:r>
    </w:p>
    <w:p w14:paraId="2346E8D8" w14:textId="77777777" w:rsidR="00234841" w:rsidRDefault="00234841" w:rsidP="00234841">
      <w:pPr>
        <w:pStyle w:val="PL"/>
      </w:pPr>
      <w:r>
        <w:t xml:space="preserve">        - oAuth2ClientCredentials:</w:t>
      </w:r>
    </w:p>
    <w:p w14:paraId="725F69C0" w14:textId="77777777" w:rsidR="00234841" w:rsidRDefault="00234841" w:rsidP="00234841">
      <w:pPr>
        <w:pStyle w:val="PL"/>
      </w:pPr>
      <w:r>
        <w:t xml:space="preserve">          - nudr-dr</w:t>
      </w:r>
    </w:p>
    <w:p w14:paraId="5168EF4C" w14:textId="77777777" w:rsidR="00234841" w:rsidRDefault="00234841" w:rsidP="00234841">
      <w:pPr>
        <w:pStyle w:val="PL"/>
        <w:rPr>
          <w:lang w:eastAsia="zh-CN"/>
        </w:rPr>
      </w:pPr>
      <w:r>
        <w:t xml:space="preserve">          - nudr-dr:subscription-data</w:t>
      </w:r>
    </w:p>
    <w:p w14:paraId="41B11CE3" w14:textId="77777777" w:rsidR="00234841" w:rsidRDefault="00234841" w:rsidP="00234841">
      <w:pPr>
        <w:pStyle w:val="PL"/>
      </w:pPr>
      <w:r>
        <w:t xml:space="preserve">      parameters:</w:t>
      </w:r>
    </w:p>
    <w:p w14:paraId="42AE07FB" w14:textId="77777777" w:rsidR="00234841" w:rsidRDefault="00234841" w:rsidP="00234841">
      <w:pPr>
        <w:pStyle w:val="PL"/>
      </w:pPr>
      <w:r>
        <w:t xml:space="preserve">        - name: ueId</w:t>
      </w:r>
    </w:p>
    <w:p w14:paraId="29750805" w14:textId="77777777" w:rsidR="00234841" w:rsidRDefault="00234841" w:rsidP="00234841">
      <w:pPr>
        <w:pStyle w:val="PL"/>
      </w:pPr>
      <w:r>
        <w:t xml:space="preserve">          in: path</w:t>
      </w:r>
    </w:p>
    <w:p w14:paraId="09C16782" w14:textId="77777777" w:rsidR="00234841" w:rsidRDefault="00234841" w:rsidP="00234841">
      <w:pPr>
        <w:pStyle w:val="PL"/>
      </w:pPr>
      <w:r>
        <w:t xml:space="preserve">          description: UE id</w:t>
      </w:r>
    </w:p>
    <w:p w14:paraId="5BACA8D6" w14:textId="77777777" w:rsidR="00234841" w:rsidRDefault="00234841" w:rsidP="00234841">
      <w:pPr>
        <w:pStyle w:val="PL"/>
      </w:pPr>
      <w:r>
        <w:t xml:space="preserve">          required: true</w:t>
      </w:r>
    </w:p>
    <w:p w14:paraId="09D605F1" w14:textId="77777777" w:rsidR="00234841" w:rsidRDefault="00234841" w:rsidP="00234841">
      <w:pPr>
        <w:pStyle w:val="PL"/>
      </w:pPr>
      <w:r>
        <w:t xml:space="preserve">          schema:</w:t>
      </w:r>
    </w:p>
    <w:p w14:paraId="72AEAD1D" w14:textId="77777777" w:rsidR="00234841" w:rsidRDefault="00234841" w:rsidP="00234841">
      <w:pPr>
        <w:pStyle w:val="PL"/>
      </w:pPr>
      <w:r>
        <w:t xml:space="preserve">            $ref: 'TS29571_CommonData.yaml#/components/schemas/VarUeId'</w:t>
      </w:r>
    </w:p>
    <w:p w14:paraId="32342513" w14:textId="77777777" w:rsidR="00234841" w:rsidRDefault="00234841" w:rsidP="00234841">
      <w:pPr>
        <w:pStyle w:val="PL"/>
      </w:pPr>
      <w:r>
        <w:t xml:space="preserve">        - name: supported-features</w:t>
      </w:r>
    </w:p>
    <w:p w14:paraId="157F2757" w14:textId="77777777" w:rsidR="00234841" w:rsidRDefault="00234841" w:rsidP="00234841">
      <w:pPr>
        <w:pStyle w:val="PL"/>
      </w:pPr>
      <w:r>
        <w:t xml:space="preserve">          in: query</w:t>
      </w:r>
    </w:p>
    <w:p w14:paraId="4A14FB7D" w14:textId="77777777" w:rsidR="00234841" w:rsidRDefault="00234841" w:rsidP="00234841">
      <w:pPr>
        <w:pStyle w:val="PL"/>
      </w:pPr>
      <w:r>
        <w:t xml:space="preserve">          description: Supported Features</w:t>
      </w:r>
    </w:p>
    <w:p w14:paraId="2200BDCF" w14:textId="77777777" w:rsidR="00234841" w:rsidRDefault="00234841" w:rsidP="00234841">
      <w:pPr>
        <w:pStyle w:val="PL"/>
      </w:pPr>
      <w:r>
        <w:t xml:space="preserve">          schema:</w:t>
      </w:r>
    </w:p>
    <w:p w14:paraId="117E680C" w14:textId="77777777" w:rsidR="00234841" w:rsidRDefault="00234841" w:rsidP="00234841">
      <w:pPr>
        <w:pStyle w:val="PL"/>
        <w:rPr>
          <w:lang w:eastAsia="zh-CN"/>
        </w:rPr>
      </w:pPr>
      <w:r>
        <w:t xml:space="preserve">             $ref: 'TS29571_CommonData.yaml#/components/schemas/SupportedFeatures'</w:t>
      </w:r>
    </w:p>
    <w:p w14:paraId="396A5087" w14:textId="77777777" w:rsidR="00234841" w:rsidRDefault="00234841" w:rsidP="00234841">
      <w:pPr>
        <w:pStyle w:val="PL"/>
      </w:pPr>
      <w:r>
        <w:t xml:space="preserve">        - name: If-None-Match</w:t>
      </w:r>
    </w:p>
    <w:p w14:paraId="3EA01F6A" w14:textId="77777777" w:rsidR="00234841" w:rsidRDefault="00234841" w:rsidP="00234841">
      <w:pPr>
        <w:pStyle w:val="PL"/>
      </w:pPr>
      <w:r>
        <w:t xml:space="preserve">          in: header</w:t>
      </w:r>
    </w:p>
    <w:p w14:paraId="1FE1ED37" w14:textId="77777777" w:rsidR="00234841" w:rsidRDefault="00234841" w:rsidP="00234841">
      <w:pPr>
        <w:pStyle w:val="PL"/>
      </w:pPr>
      <w:r>
        <w:t xml:space="preserve">          description: Validator for conditional requests, as described in RFC 7232, 3.2</w:t>
      </w:r>
    </w:p>
    <w:p w14:paraId="39562A4D" w14:textId="77777777" w:rsidR="00234841" w:rsidRDefault="00234841" w:rsidP="00234841">
      <w:pPr>
        <w:pStyle w:val="PL"/>
      </w:pPr>
      <w:r>
        <w:t xml:space="preserve">          schema:</w:t>
      </w:r>
    </w:p>
    <w:p w14:paraId="39A1A537" w14:textId="77777777" w:rsidR="00234841" w:rsidRDefault="00234841" w:rsidP="00234841">
      <w:pPr>
        <w:pStyle w:val="PL"/>
      </w:pPr>
      <w:r>
        <w:t xml:space="preserve">            type: string</w:t>
      </w:r>
    </w:p>
    <w:p w14:paraId="094BEF46" w14:textId="77777777" w:rsidR="00234841" w:rsidRDefault="00234841" w:rsidP="00234841">
      <w:pPr>
        <w:pStyle w:val="PL"/>
      </w:pPr>
      <w:r>
        <w:t xml:space="preserve">        - name: If-Modified-Since</w:t>
      </w:r>
    </w:p>
    <w:p w14:paraId="4126FE10" w14:textId="77777777" w:rsidR="00234841" w:rsidRDefault="00234841" w:rsidP="00234841">
      <w:pPr>
        <w:pStyle w:val="PL"/>
      </w:pPr>
      <w:r>
        <w:t xml:space="preserve">          in: header</w:t>
      </w:r>
    </w:p>
    <w:p w14:paraId="0FED770B" w14:textId="77777777" w:rsidR="00234841" w:rsidRDefault="00234841" w:rsidP="00234841">
      <w:pPr>
        <w:pStyle w:val="PL"/>
      </w:pPr>
      <w:r>
        <w:t xml:space="preserve">          description: Validator for conditional requests, as described in RFC 7232, 3.3</w:t>
      </w:r>
    </w:p>
    <w:p w14:paraId="23FCA28F" w14:textId="77777777" w:rsidR="00234841" w:rsidRDefault="00234841" w:rsidP="00234841">
      <w:pPr>
        <w:pStyle w:val="PL"/>
      </w:pPr>
      <w:r>
        <w:t xml:space="preserve">          schema:</w:t>
      </w:r>
    </w:p>
    <w:p w14:paraId="2DF51F51" w14:textId="77777777" w:rsidR="00234841" w:rsidRDefault="00234841" w:rsidP="00234841">
      <w:pPr>
        <w:pStyle w:val="PL"/>
        <w:rPr>
          <w:lang w:eastAsia="zh-CN"/>
        </w:rPr>
      </w:pPr>
      <w:r>
        <w:t xml:space="preserve">            type: string</w:t>
      </w:r>
    </w:p>
    <w:p w14:paraId="2FBF3853" w14:textId="77777777" w:rsidR="00234841" w:rsidRDefault="00234841" w:rsidP="00234841">
      <w:pPr>
        <w:pStyle w:val="PL"/>
      </w:pPr>
      <w:r>
        <w:t xml:space="preserve">      responses:</w:t>
      </w:r>
    </w:p>
    <w:p w14:paraId="55E09015" w14:textId="77777777" w:rsidR="00234841" w:rsidRDefault="00234841" w:rsidP="00234841">
      <w:pPr>
        <w:pStyle w:val="PL"/>
      </w:pPr>
      <w:r>
        <w:t xml:space="preserve">        '200':</w:t>
      </w:r>
    </w:p>
    <w:p w14:paraId="23045DDB" w14:textId="77777777" w:rsidR="00234841" w:rsidRDefault="00234841" w:rsidP="00234841">
      <w:pPr>
        <w:pStyle w:val="PL"/>
      </w:pPr>
      <w:r>
        <w:t xml:space="preserve">          description: OK</w:t>
      </w:r>
    </w:p>
    <w:p w14:paraId="7991676F" w14:textId="77777777" w:rsidR="00234841" w:rsidRDefault="00234841" w:rsidP="00234841">
      <w:pPr>
        <w:pStyle w:val="PL"/>
      </w:pPr>
      <w:r>
        <w:t xml:space="preserve">          content:</w:t>
      </w:r>
    </w:p>
    <w:p w14:paraId="5A39F519" w14:textId="77777777" w:rsidR="00234841" w:rsidRDefault="00234841" w:rsidP="00234841">
      <w:pPr>
        <w:pStyle w:val="PL"/>
      </w:pPr>
      <w:r>
        <w:lastRenderedPageBreak/>
        <w:t xml:space="preserve">            application/json:</w:t>
      </w:r>
    </w:p>
    <w:p w14:paraId="7C7CAFF2" w14:textId="77777777" w:rsidR="00234841" w:rsidRDefault="00234841" w:rsidP="00234841">
      <w:pPr>
        <w:pStyle w:val="PL"/>
      </w:pPr>
      <w:r>
        <w:t xml:space="preserve">              schema:</w:t>
      </w:r>
    </w:p>
    <w:p w14:paraId="5676DE62" w14:textId="77777777" w:rsidR="00234841" w:rsidRDefault="00234841" w:rsidP="00234841">
      <w:pPr>
        <w:pStyle w:val="PL"/>
      </w:pPr>
      <w:r>
        <w:t xml:space="preserve">                $ref: '#/components/schemas/</w:t>
      </w:r>
      <w:r>
        <w:rPr>
          <w:lang w:eastAsia="zh-CN"/>
        </w:rPr>
        <w:t>V2xSubscriptionData</w:t>
      </w:r>
      <w:r>
        <w:t>'</w:t>
      </w:r>
    </w:p>
    <w:p w14:paraId="293E3F07" w14:textId="77777777" w:rsidR="00234841" w:rsidRDefault="00234841" w:rsidP="00234841">
      <w:pPr>
        <w:pStyle w:val="PL"/>
      </w:pPr>
      <w:r>
        <w:t xml:space="preserve">          headers:</w:t>
      </w:r>
    </w:p>
    <w:p w14:paraId="5404B8D2" w14:textId="77777777" w:rsidR="00234841" w:rsidRDefault="00234841" w:rsidP="00234841">
      <w:pPr>
        <w:pStyle w:val="PL"/>
      </w:pPr>
      <w:r>
        <w:t xml:space="preserve">            Cache-Control:</w:t>
      </w:r>
    </w:p>
    <w:p w14:paraId="543342DA" w14:textId="77777777" w:rsidR="00234841" w:rsidRDefault="00234841" w:rsidP="00234841">
      <w:pPr>
        <w:pStyle w:val="PL"/>
      </w:pPr>
      <w:r>
        <w:t xml:space="preserve">              description: Cache-Control containing max-age, as described in RFC 7234, 5.2</w:t>
      </w:r>
    </w:p>
    <w:p w14:paraId="4D989AFB" w14:textId="77777777" w:rsidR="00234841" w:rsidRDefault="00234841" w:rsidP="00234841">
      <w:pPr>
        <w:pStyle w:val="PL"/>
      </w:pPr>
      <w:r>
        <w:t xml:space="preserve">              schema:</w:t>
      </w:r>
    </w:p>
    <w:p w14:paraId="727E7DB3" w14:textId="77777777" w:rsidR="00234841" w:rsidRDefault="00234841" w:rsidP="00234841">
      <w:pPr>
        <w:pStyle w:val="PL"/>
      </w:pPr>
      <w:r>
        <w:t xml:space="preserve">                type: string</w:t>
      </w:r>
    </w:p>
    <w:p w14:paraId="79A93928" w14:textId="77777777" w:rsidR="00234841" w:rsidRDefault="00234841" w:rsidP="00234841">
      <w:pPr>
        <w:pStyle w:val="PL"/>
      </w:pPr>
      <w:r>
        <w:t xml:space="preserve">            ETag:</w:t>
      </w:r>
    </w:p>
    <w:p w14:paraId="6C029A8E" w14:textId="77777777" w:rsidR="00234841" w:rsidRDefault="00234841" w:rsidP="00234841">
      <w:pPr>
        <w:pStyle w:val="PL"/>
      </w:pPr>
      <w:r>
        <w:t xml:space="preserve">              description: Entity Tag, containing a strong validator, as described in RFC 7232, 2.3</w:t>
      </w:r>
    </w:p>
    <w:p w14:paraId="3AF0307F" w14:textId="77777777" w:rsidR="00234841" w:rsidRDefault="00234841" w:rsidP="00234841">
      <w:pPr>
        <w:pStyle w:val="PL"/>
      </w:pPr>
      <w:r>
        <w:t xml:space="preserve">              schema:</w:t>
      </w:r>
    </w:p>
    <w:p w14:paraId="2B815C2B" w14:textId="77777777" w:rsidR="00234841" w:rsidRDefault="00234841" w:rsidP="00234841">
      <w:pPr>
        <w:pStyle w:val="PL"/>
      </w:pPr>
      <w:r>
        <w:t xml:space="preserve">                type: string</w:t>
      </w:r>
    </w:p>
    <w:p w14:paraId="1CB9A3E8" w14:textId="77777777" w:rsidR="00234841" w:rsidRDefault="00234841" w:rsidP="00234841">
      <w:pPr>
        <w:pStyle w:val="PL"/>
      </w:pPr>
      <w:r>
        <w:t xml:space="preserve">            Last-Modified:</w:t>
      </w:r>
    </w:p>
    <w:p w14:paraId="18D1BD4C" w14:textId="77777777" w:rsidR="00234841" w:rsidRDefault="00234841" w:rsidP="00234841">
      <w:pPr>
        <w:pStyle w:val="PL"/>
      </w:pPr>
      <w:r>
        <w:t xml:space="preserve">              description: Timestamp for last modification of the resource, as described in RFC 7232, 2.2</w:t>
      </w:r>
    </w:p>
    <w:p w14:paraId="4157C10F" w14:textId="77777777" w:rsidR="00234841" w:rsidRDefault="00234841" w:rsidP="00234841">
      <w:pPr>
        <w:pStyle w:val="PL"/>
      </w:pPr>
      <w:r>
        <w:t xml:space="preserve">              schema:</w:t>
      </w:r>
    </w:p>
    <w:p w14:paraId="5E963BFB" w14:textId="77777777" w:rsidR="00234841" w:rsidRDefault="00234841" w:rsidP="00234841">
      <w:pPr>
        <w:pStyle w:val="PL"/>
      </w:pPr>
      <w:r>
        <w:t xml:space="preserve">                type: string</w:t>
      </w:r>
    </w:p>
    <w:p w14:paraId="4487FCBA" w14:textId="77777777" w:rsidR="00234841" w:rsidRDefault="00234841" w:rsidP="00234841">
      <w:pPr>
        <w:pStyle w:val="PL"/>
        <w:rPr>
          <w:lang w:eastAsia="zh-CN"/>
        </w:rPr>
      </w:pPr>
      <w:r>
        <w:t xml:space="preserve">        default:</w:t>
      </w:r>
    </w:p>
    <w:p w14:paraId="2FF73EAB"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3B2BEA75" w14:textId="77777777" w:rsidR="00234841" w:rsidRDefault="00234841" w:rsidP="00234841">
      <w:pPr>
        <w:pStyle w:val="PL"/>
        <w:rPr>
          <w:lang w:eastAsia="zh-CN"/>
        </w:rPr>
      </w:pPr>
    </w:p>
    <w:p w14:paraId="1ECE5728" w14:textId="77777777" w:rsidR="00234841" w:rsidRDefault="00234841" w:rsidP="00234841">
      <w:pPr>
        <w:pStyle w:val="PL"/>
      </w:pPr>
      <w:r>
        <w:t xml:space="preserve">  /subscription-data/{ueId}/prose-data:</w:t>
      </w:r>
    </w:p>
    <w:p w14:paraId="6CF26C66" w14:textId="77777777" w:rsidR="00234841" w:rsidRDefault="00234841" w:rsidP="00234841">
      <w:pPr>
        <w:pStyle w:val="PL"/>
      </w:pPr>
      <w:r>
        <w:t xml:space="preserve">    get:</w:t>
      </w:r>
    </w:p>
    <w:p w14:paraId="2B358136" w14:textId="77777777" w:rsidR="00234841" w:rsidRDefault="00234841" w:rsidP="00234841">
      <w:pPr>
        <w:pStyle w:val="PL"/>
      </w:pPr>
      <w:r>
        <w:t xml:space="preserve">      summary: Retrieves the subscribed ProSe service Data of a UE</w:t>
      </w:r>
    </w:p>
    <w:p w14:paraId="3EAACDB5" w14:textId="77777777" w:rsidR="00234841" w:rsidRDefault="00234841" w:rsidP="00234841">
      <w:pPr>
        <w:pStyle w:val="PL"/>
      </w:pPr>
      <w:r>
        <w:t xml:space="preserve">      operationId: QueryPorseData</w:t>
      </w:r>
    </w:p>
    <w:p w14:paraId="39A27178" w14:textId="77777777" w:rsidR="00234841" w:rsidRDefault="00234841" w:rsidP="00234841">
      <w:pPr>
        <w:pStyle w:val="PL"/>
      </w:pPr>
      <w:r>
        <w:t xml:space="preserve">      tags:</w:t>
      </w:r>
    </w:p>
    <w:p w14:paraId="27E7E4D5" w14:textId="77777777" w:rsidR="00234841" w:rsidRDefault="00234841" w:rsidP="00234841">
      <w:pPr>
        <w:pStyle w:val="PL"/>
        <w:rPr>
          <w:lang w:eastAsia="zh-CN"/>
        </w:rPr>
      </w:pPr>
      <w:r>
        <w:t xml:space="preserve">        - ProSe Service Subscription Data</w:t>
      </w:r>
    </w:p>
    <w:p w14:paraId="064289DD" w14:textId="77777777" w:rsidR="00234841" w:rsidRDefault="00234841" w:rsidP="00234841">
      <w:pPr>
        <w:pStyle w:val="PL"/>
      </w:pPr>
      <w:r>
        <w:t xml:space="preserve">      security:</w:t>
      </w:r>
    </w:p>
    <w:p w14:paraId="41AF8587" w14:textId="77777777" w:rsidR="00234841" w:rsidRDefault="00234841" w:rsidP="00234841">
      <w:pPr>
        <w:pStyle w:val="PL"/>
      </w:pPr>
      <w:r>
        <w:t xml:space="preserve">        - {}</w:t>
      </w:r>
    </w:p>
    <w:p w14:paraId="05A26643" w14:textId="77777777" w:rsidR="00234841" w:rsidRDefault="00234841" w:rsidP="00234841">
      <w:pPr>
        <w:pStyle w:val="PL"/>
      </w:pPr>
      <w:r>
        <w:t xml:space="preserve">        - oAuth2ClientCredentials:</w:t>
      </w:r>
    </w:p>
    <w:p w14:paraId="4239C021" w14:textId="77777777" w:rsidR="00234841" w:rsidRDefault="00234841" w:rsidP="00234841">
      <w:pPr>
        <w:pStyle w:val="PL"/>
      </w:pPr>
      <w:r>
        <w:t xml:space="preserve">          - nudr-dr</w:t>
      </w:r>
    </w:p>
    <w:p w14:paraId="3C8C76C6" w14:textId="77777777" w:rsidR="00234841" w:rsidRDefault="00234841" w:rsidP="00234841">
      <w:pPr>
        <w:pStyle w:val="PL"/>
      </w:pPr>
      <w:r>
        <w:t xml:space="preserve">        - oAuth2ClientCredentials:</w:t>
      </w:r>
    </w:p>
    <w:p w14:paraId="73B55A06" w14:textId="77777777" w:rsidR="00234841" w:rsidRDefault="00234841" w:rsidP="00234841">
      <w:pPr>
        <w:pStyle w:val="PL"/>
      </w:pPr>
      <w:r>
        <w:t xml:space="preserve">          - nudr-dr</w:t>
      </w:r>
    </w:p>
    <w:p w14:paraId="0F4B9F0E" w14:textId="77777777" w:rsidR="00234841" w:rsidRDefault="00234841" w:rsidP="00234841">
      <w:pPr>
        <w:pStyle w:val="PL"/>
        <w:rPr>
          <w:lang w:eastAsia="zh-CN"/>
        </w:rPr>
      </w:pPr>
      <w:r>
        <w:t xml:space="preserve">          - nudr-dr:subscription-data</w:t>
      </w:r>
    </w:p>
    <w:p w14:paraId="63218DC3" w14:textId="77777777" w:rsidR="00234841" w:rsidRDefault="00234841" w:rsidP="00234841">
      <w:pPr>
        <w:pStyle w:val="PL"/>
      </w:pPr>
      <w:r>
        <w:t xml:space="preserve">      parameters:</w:t>
      </w:r>
    </w:p>
    <w:p w14:paraId="19485C17" w14:textId="77777777" w:rsidR="00234841" w:rsidRDefault="00234841" w:rsidP="00234841">
      <w:pPr>
        <w:pStyle w:val="PL"/>
      </w:pPr>
      <w:r>
        <w:t xml:space="preserve">        - name: ueId</w:t>
      </w:r>
    </w:p>
    <w:p w14:paraId="0801A790" w14:textId="77777777" w:rsidR="00234841" w:rsidRDefault="00234841" w:rsidP="00234841">
      <w:pPr>
        <w:pStyle w:val="PL"/>
      </w:pPr>
      <w:r>
        <w:t xml:space="preserve">          in: path</w:t>
      </w:r>
    </w:p>
    <w:p w14:paraId="4286048C" w14:textId="77777777" w:rsidR="00234841" w:rsidRDefault="00234841" w:rsidP="00234841">
      <w:pPr>
        <w:pStyle w:val="PL"/>
      </w:pPr>
      <w:r>
        <w:t xml:space="preserve">          description: UE id</w:t>
      </w:r>
    </w:p>
    <w:p w14:paraId="2A694268" w14:textId="77777777" w:rsidR="00234841" w:rsidRDefault="00234841" w:rsidP="00234841">
      <w:pPr>
        <w:pStyle w:val="PL"/>
      </w:pPr>
      <w:r>
        <w:t xml:space="preserve">          required: true</w:t>
      </w:r>
    </w:p>
    <w:p w14:paraId="23255791" w14:textId="77777777" w:rsidR="00234841" w:rsidRDefault="00234841" w:rsidP="00234841">
      <w:pPr>
        <w:pStyle w:val="PL"/>
      </w:pPr>
      <w:r>
        <w:t xml:space="preserve">          schema:</w:t>
      </w:r>
    </w:p>
    <w:p w14:paraId="6A9D0999" w14:textId="77777777" w:rsidR="00234841" w:rsidRDefault="00234841" w:rsidP="00234841">
      <w:pPr>
        <w:pStyle w:val="PL"/>
      </w:pPr>
      <w:r>
        <w:t xml:space="preserve">            $ref: 'TS29571_CommonData.yaml#/components/schemas/VarUeId'</w:t>
      </w:r>
    </w:p>
    <w:p w14:paraId="25862E11" w14:textId="77777777" w:rsidR="00234841" w:rsidRDefault="00234841" w:rsidP="00234841">
      <w:pPr>
        <w:pStyle w:val="PL"/>
      </w:pPr>
      <w:r>
        <w:t xml:space="preserve">        - name: supported-features</w:t>
      </w:r>
    </w:p>
    <w:p w14:paraId="27A202D7" w14:textId="77777777" w:rsidR="00234841" w:rsidRDefault="00234841" w:rsidP="00234841">
      <w:pPr>
        <w:pStyle w:val="PL"/>
      </w:pPr>
      <w:r>
        <w:t xml:space="preserve">          in: query</w:t>
      </w:r>
    </w:p>
    <w:p w14:paraId="0D53C295" w14:textId="77777777" w:rsidR="00234841" w:rsidRDefault="00234841" w:rsidP="00234841">
      <w:pPr>
        <w:pStyle w:val="PL"/>
      </w:pPr>
      <w:r>
        <w:t xml:space="preserve">          description: Supported Features</w:t>
      </w:r>
    </w:p>
    <w:p w14:paraId="615C84C0" w14:textId="77777777" w:rsidR="00234841" w:rsidRDefault="00234841" w:rsidP="00234841">
      <w:pPr>
        <w:pStyle w:val="PL"/>
      </w:pPr>
      <w:r>
        <w:t xml:space="preserve">          schema:</w:t>
      </w:r>
    </w:p>
    <w:p w14:paraId="355DA38D" w14:textId="77777777" w:rsidR="00234841" w:rsidRDefault="00234841" w:rsidP="00234841">
      <w:pPr>
        <w:pStyle w:val="PL"/>
        <w:rPr>
          <w:lang w:eastAsia="zh-CN"/>
        </w:rPr>
      </w:pPr>
      <w:r>
        <w:t xml:space="preserve">             $ref: 'TS29571_CommonData.yaml#/components/schemas/SupportedFeatures'</w:t>
      </w:r>
    </w:p>
    <w:p w14:paraId="64581DFB" w14:textId="77777777" w:rsidR="00234841" w:rsidRDefault="00234841" w:rsidP="00234841">
      <w:pPr>
        <w:pStyle w:val="PL"/>
      </w:pPr>
      <w:r>
        <w:t xml:space="preserve">        - name: If-None-Match</w:t>
      </w:r>
    </w:p>
    <w:p w14:paraId="23830425" w14:textId="77777777" w:rsidR="00234841" w:rsidRDefault="00234841" w:rsidP="00234841">
      <w:pPr>
        <w:pStyle w:val="PL"/>
      </w:pPr>
      <w:r>
        <w:lastRenderedPageBreak/>
        <w:t xml:space="preserve">          in: header</w:t>
      </w:r>
    </w:p>
    <w:p w14:paraId="7442D0BC" w14:textId="77777777" w:rsidR="00234841" w:rsidRDefault="00234841" w:rsidP="00234841">
      <w:pPr>
        <w:pStyle w:val="PL"/>
      </w:pPr>
      <w:r>
        <w:t xml:space="preserve">          description: Validator for conditional requests, as described in RFC 7232, 3.2</w:t>
      </w:r>
    </w:p>
    <w:p w14:paraId="424EBF92" w14:textId="77777777" w:rsidR="00234841" w:rsidRDefault="00234841" w:rsidP="00234841">
      <w:pPr>
        <w:pStyle w:val="PL"/>
      </w:pPr>
      <w:r>
        <w:t xml:space="preserve">          schema:</w:t>
      </w:r>
    </w:p>
    <w:p w14:paraId="621826DE" w14:textId="77777777" w:rsidR="00234841" w:rsidRDefault="00234841" w:rsidP="00234841">
      <w:pPr>
        <w:pStyle w:val="PL"/>
      </w:pPr>
      <w:r>
        <w:t xml:space="preserve">            type: string</w:t>
      </w:r>
    </w:p>
    <w:p w14:paraId="539802E4" w14:textId="77777777" w:rsidR="00234841" w:rsidRDefault="00234841" w:rsidP="00234841">
      <w:pPr>
        <w:pStyle w:val="PL"/>
      </w:pPr>
      <w:r>
        <w:t xml:space="preserve">        - name: If-Modified-Since</w:t>
      </w:r>
    </w:p>
    <w:p w14:paraId="09B3C26B" w14:textId="77777777" w:rsidR="00234841" w:rsidRDefault="00234841" w:rsidP="00234841">
      <w:pPr>
        <w:pStyle w:val="PL"/>
      </w:pPr>
      <w:r>
        <w:t xml:space="preserve">          in: header</w:t>
      </w:r>
    </w:p>
    <w:p w14:paraId="50363153" w14:textId="77777777" w:rsidR="00234841" w:rsidRDefault="00234841" w:rsidP="00234841">
      <w:pPr>
        <w:pStyle w:val="PL"/>
      </w:pPr>
      <w:r>
        <w:t xml:space="preserve">          description: Validator for conditional requests, as described in RFC 7232, 3.3</w:t>
      </w:r>
    </w:p>
    <w:p w14:paraId="4A0F2EAB" w14:textId="77777777" w:rsidR="00234841" w:rsidRDefault="00234841" w:rsidP="00234841">
      <w:pPr>
        <w:pStyle w:val="PL"/>
      </w:pPr>
      <w:r>
        <w:t xml:space="preserve">          schema:</w:t>
      </w:r>
    </w:p>
    <w:p w14:paraId="437E3714" w14:textId="77777777" w:rsidR="00234841" w:rsidRDefault="00234841" w:rsidP="00234841">
      <w:pPr>
        <w:pStyle w:val="PL"/>
        <w:rPr>
          <w:lang w:eastAsia="zh-CN"/>
        </w:rPr>
      </w:pPr>
      <w:r>
        <w:t xml:space="preserve">            type: string</w:t>
      </w:r>
    </w:p>
    <w:p w14:paraId="5C13D5C0" w14:textId="77777777" w:rsidR="00234841" w:rsidRDefault="00234841" w:rsidP="00234841">
      <w:pPr>
        <w:pStyle w:val="PL"/>
      </w:pPr>
      <w:r>
        <w:t xml:space="preserve">      responses:</w:t>
      </w:r>
    </w:p>
    <w:p w14:paraId="7FFC1EA2" w14:textId="77777777" w:rsidR="00234841" w:rsidRDefault="00234841" w:rsidP="00234841">
      <w:pPr>
        <w:pStyle w:val="PL"/>
      </w:pPr>
      <w:r>
        <w:t xml:space="preserve">        '200':</w:t>
      </w:r>
    </w:p>
    <w:p w14:paraId="06301EAC" w14:textId="77777777" w:rsidR="00234841" w:rsidRDefault="00234841" w:rsidP="00234841">
      <w:pPr>
        <w:pStyle w:val="PL"/>
      </w:pPr>
      <w:r>
        <w:t xml:space="preserve">          description: OK</w:t>
      </w:r>
    </w:p>
    <w:p w14:paraId="7F155CA9" w14:textId="77777777" w:rsidR="00234841" w:rsidRDefault="00234841" w:rsidP="00234841">
      <w:pPr>
        <w:pStyle w:val="PL"/>
      </w:pPr>
      <w:r>
        <w:t xml:space="preserve">          content:</w:t>
      </w:r>
    </w:p>
    <w:p w14:paraId="7190B7BA" w14:textId="77777777" w:rsidR="00234841" w:rsidRDefault="00234841" w:rsidP="00234841">
      <w:pPr>
        <w:pStyle w:val="PL"/>
      </w:pPr>
      <w:r>
        <w:t xml:space="preserve">            application/json:</w:t>
      </w:r>
    </w:p>
    <w:p w14:paraId="57E54FFB" w14:textId="77777777" w:rsidR="00234841" w:rsidRDefault="00234841" w:rsidP="00234841">
      <w:pPr>
        <w:pStyle w:val="PL"/>
      </w:pPr>
      <w:r>
        <w:t xml:space="preserve">              schema:</w:t>
      </w:r>
    </w:p>
    <w:p w14:paraId="133A424D" w14:textId="77777777" w:rsidR="00234841" w:rsidRDefault="00234841" w:rsidP="00234841">
      <w:pPr>
        <w:pStyle w:val="PL"/>
      </w:pPr>
      <w:r>
        <w:t xml:space="preserve">                $ref: '#/components/schemas/</w:t>
      </w:r>
      <w:r>
        <w:rPr>
          <w:lang w:eastAsia="zh-CN"/>
        </w:rPr>
        <w:t>ProseSubscriptionData</w:t>
      </w:r>
      <w:r>
        <w:t>'</w:t>
      </w:r>
    </w:p>
    <w:p w14:paraId="3D0E4FF3" w14:textId="77777777" w:rsidR="00234841" w:rsidRDefault="00234841" w:rsidP="00234841">
      <w:pPr>
        <w:pStyle w:val="PL"/>
      </w:pPr>
      <w:r>
        <w:t xml:space="preserve">          headers:</w:t>
      </w:r>
    </w:p>
    <w:p w14:paraId="691DFE28" w14:textId="77777777" w:rsidR="00234841" w:rsidRDefault="00234841" w:rsidP="00234841">
      <w:pPr>
        <w:pStyle w:val="PL"/>
      </w:pPr>
      <w:r>
        <w:t xml:space="preserve">            Cache-Control:</w:t>
      </w:r>
    </w:p>
    <w:p w14:paraId="3EAC3F6A" w14:textId="77777777" w:rsidR="00234841" w:rsidRDefault="00234841" w:rsidP="00234841">
      <w:pPr>
        <w:pStyle w:val="PL"/>
      </w:pPr>
      <w:r>
        <w:t xml:space="preserve">              description: Cache-Control containing max-age, as described in RFC 7234, 5.2</w:t>
      </w:r>
    </w:p>
    <w:p w14:paraId="71099B26" w14:textId="77777777" w:rsidR="00234841" w:rsidRDefault="00234841" w:rsidP="00234841">
      <w:pPr>
        <w:pStyle w:val="PL"/>
      </w:pPr>
      <w:r>
        <w:t xml:space="preserve">              schema:</w:t>
      </w:r>
    </w:p>
    <w:p w14:paraId="1891F240" w14:textId="77777777" w:rsidR="00234841" w:rsidRDefault="00234841" w:rsidP="00234841">
      <w:pPr>
        <w:pStyle w:val="PL"/>
      </w:pPr>
      <w:r>
        <w:t xml:space="preserve">                type: string</w:t>
      </w:r>
    </w:p>
    <w:p w14:paraId="32073507" w14:textId="77777777" w:rsidR="00234841" w:rsidRDefault="00234841" w:rsidP="00234841">
      <w:pPr>
        <w:pStyle w:val="PL"/>
      </w:pPr>
      <w:r>
        <w:t xml:space="preserve">            ETag:</w:t>
      </w:r>
    </w:p>
    <w:p w14:paraId="598A14B9" w14:textId="77777777" w:rsidR="00234841" w:rsidRDefault="00234841" w:rsidP="00234841">
      <w:pPr>
        <w:pStyle w:val="PL"/>
      </w:pPr>
      <w:r>
        <w:t xml:space="preserve">              description: Entity Tag, containing a strong validator, as described in RFC 7232, 2.3</w:t>
      </w:r>
    </w:p>
    <w:p w14:paraId="2149EC7A" w14:textId="77777777" w:rsidR="00234841" w:rsidRDefault="00234841" w:rsidP="00234841">
      <w:pPr>
        <w:pStyle w:val="PL"/>
      </w:pPr>
      <w:r>
        <w:t xml:space="preserve">              schema:</w:t>
      </w:r>
    </w:p>
    <w:p w14:paraId="2C01D40C" w14:textId="77777777" w:rsidR="00234841" w:rsidRDefault="00234841" w:rsidP="00234841">
      <w:pPr>
        <w:pStyle w:val="PL"/>
      </w:pPr>
      <w:r>
        <w:t xml:space="preserve">                type: string</w:t>
      </w:r>
    </w:p>
    <w:p w14:paraId="5D308E06" w14:textId="77777777" w:rsidR="00234841" w:rsidRDefault="00234841" w:rsidP="00234841">
      <w:pPr>
        <w:pStyle w:val="PL"/>
      </w:pPr>
      <w:r>
        <w:t xml:space="preserve">            Last-Modified:</w:t>
      </w:r>
    </w:p>
    <w:p w14:paraId="2AC568D4" w14:textId="77777777" w:rsidR="00234841" w:rsidRDefault="00234841" w:rsidP="00234841">
      <w:pPr>
        <w:pStyle w:val="PL"/>
      </w:pPr>
      <w:r>
        <w:t xml:space="preserve">              description: Timestamp for last modification of the resource, as described in RFC 7232, 2.2</w:t>
      </w:r>
    </w:p>
    <w:p w14:paraId="72534F06" w14:textId="77777777" w:rsidR="00234841" w:rsidRDefault="00234841" w:rsidP="00234841">
      <w:pPr>
        <w:pStyle w:val="PL"/>
      </w:pPr>
      <w:r>
        <w:t xml:space="preserve">              schema:</w:t>
      </w:r>
    </w:p>
    <w:p w14:paraId="010B9A5C" w14:textId="77777777" w:rsidR="00234841" w:rsidRDefault="00234841" w:rsidP="00234841">
      <w:pPr>
        <w:pStyle w:val="PL"/>
      </w:pPr>
      <w:r>
        <w:t xml:space="preserve">                type: string</w:t>
      </w:r>
    </w:p>
    <w:p w14:paraId="352D7498" w14:textId="77777777" w:rsidR="00234841" w:rsidRDefault="00234841" w:rsidP="00234841">
      <w:pPr>
        <w:pStyle w:val="PL"/>
        <w:rPr>
          <w:lang w:eastAsia="zh-CN"/>
        </w:rPr>
      </w:pPr>
      <w:r>
        <w:t xml:space="preserve">        default:</w:t>
      </w:r>
    </w:p>
    <w:p w14:paraId="2BDEB567" w14:textId="77777777" w:rsidR="00234841" w:rsidRDefault="00234841" w:rsidP="00234841">
      <w:pPr>
        <w:pStyle w:val="PL"/>
      </w:pPr>
      <w:r>
        <w:t xml:space="preserve">          $ref: 'TS29571_CommonData.yaml#/components/responses/default'</w:t>
      </w:r>
    </w:p>
    <w:p w14:paraId="19E1E8A8" w14:textId="77777777" w:rsidR="00234841" w:rsidRPr="00C5114F" w:rsidRDefault="00234841" w:rsidP="00234841">
      <w:pPr>
        <w:pStyle w:val="PL"/>
        <w:rPr>
          <w:lang w:eastAsia="zh-CN"/>
        </w:rPr>
      </w:pPr>
    </w:p>
    <w:p w14:paraId="0AA721A8" w14:textId="77777777" w:rsidR="00234841" w:rsidRDefault="00234841" w:rsidP="0023484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48C2D0BB" w14:textId="77777777" w:rsidR="00234841" w:rsidRDefault="00234841" w:rsidP="00234841">
      <w:pPr>
        <w:pStyle w:val="PL"/>
      </w:pPr>
      <w:r>
        <w:t xml:space="preserve">    get:</w:t>
      </w:r>
    </w:p>
    <w:p w14:paraId="74CE7BF2" w14:textId="77777777" w:rsidR="00234841" w:rsidRDefault="00234841" w:rsidP="00234841">
      <w:pPr>
        <w:pStyle w:val="PL"/>
      </w:pPr>
      <w:r>
        <w:t xml:space="preserve">      summary: Retrieves the </w:t>
      </w:r>
      <w:r w:rsidRPr="00B3056F">
        <w:t xml:space="preserve">LCS </w:t>
      </w:r>
      <w:r>
        <w:t>Broadcast Assistance</w:t>
      </w:r>
      <w:r w:rsidRPr="00B3056F">
        <w:t xml:space="preserve"> subscription data</w:t>
      </w:r>
      <w:r>
        <w:t xml:space="preserve"> of a UE</w:t>
      </w:r>
    </w:p>
    <w:p w14:paraId="3075EB8D" w14:textId="77777777" w:rsidR="00234841" w:rsidRDefault="00234841" w:rsidP="00234841">
      <w:pPr>
        <w:pStyle w:val="PL"/>
      </w:pPr>
      <w:r>
        <w:t xml:space="preserve">      operationId: QueryLcsBcaData</w:t>
      </w:r>
    </w:p>
    <w:p w14:paraId="36DA44C8" w14:textId="77777777" w:rsidR="00234841" w:rsidRDefault="00234841" w:rsidP="00234841">
      <w:pPr>
        <w:pStyle w:val="PL"/>
      </w:pPr>
      <w:r>
        <w:t xml:space="preserve">      tags:</w:t>
      </w:r>
    </w:p>
    <w:p w14:paraId="6E8D8E36" w14:textId="77777777" w:rsidR="00234841" w:rsidRDefault="00234841" w:rsidP="00234841">
      <w:pPr>
        <w:pStyle w:val="PL"/>
        <w:rPr>
          <w:lang w:eastAsia="zh-CN"/>
        </w:rPr>
      </w:pPr>
      <w:r>
        <w:t xml:space="preserve">        - LCS Broadcast Assistance Subscription Data</w:t>
      </w:r>
    </w:p>
    <w:p w14:paraId="47959A7D" w14:textId="77777777" w:rsidR="00234841" w:rsidRDefault="00234841" w:rsidP="00234841">
      <w:pPr>
        <w:pStyle w:val="PL"/>
      </w:pPr>
      <w:r>
        <w:t xml:space="preserve">      parameters:</w:t>
      </w:r>
    </w:p>
    <w:p w14:paraId="51548467" w14:textId="77777777" w:rsidR="00234841" w:rsidRDefault="00234841" w:rsidP="00234841">
      <w:pPr>
        <w:pStyle w:val="PL"/>
      </w:pPr>
      <w:r>
        <w:t xml:space="preserve">        - name: ueId</w:t>
      </w:r>
    </w:p>
    <w:p w14:paraId="326838D6" w14:textId="77777777" w:rsidR="00234841" w:rsidRDefault="00234841" w:rsidP="00234841">
      <w:pPr>
        <w:pStyle w:val="PL"/>
      </w:pPr>
      <w:r>
        <w:t xml:space="preserve">          in: path</w:t>
      </w:r>
    </w:p>
    <w:p w14:paraId="63594647" w14:textId="77777777" w:rsidR="00234841" w:rsidRDefault="00234841" w:rsidP="00234841">
      <w:pPr>
        <w:pStyle w:val="PL"/>
      </w:pPr>
      <w:r>
        <w:t xml:space="preserve">          description: UE id</w:t>
      </w:r>
    </w:p>
    <w:p w14:paraId="72E9F824" w14:textId="77777777" w:rsidR="00234841" w:rsidRDefault="00234841" w:rsidP="00234841">
      <w:pPr>
        <w:pStyle w:val="PL"/>
      </w:pPr>
      <w:r>
        <w:t xml:space="preserve">          required: true</w:t>
      </w:r>
    </w:p>
    <w:p w14:paraId="14E181EE" w14:textId="77777777" w:rsidR="00234841" w:rsidRDefault="00234841" w:rsidP="00234841">
      <w:pPr>
        <w:pStyle w:val="PL"/>
      </w:pPr>
      <w:r>
        <w:t xml:space="preserve">          schema:</w:t>
      </w:r>
    </w:p>
    <w:p w14:paraId="2A423CE3" w14:textId="77777777" w:rsidR="00234841" w:rsidRDefault="00234841" w:rsidP="00234841">
      <w:pPr>
        <w:pStyle w:val="PL"/>
      </w:pPr>
      <w:r>
        <w:t xml:space="preserve">            $ref: 'TS29571_CommonData.yaml#/components/schemas/VarUeId'</w:t>
      </w:r>
    </w:p>
    <w:p w14:paraId="4A26977F" w14:textId="77777777" w:rsidR="00234841" w:rsidRDefault="00234841" w:rsidP="00234841">
      <w:pPr>
        <w:pStyle w:val="PL"/>
      </w:pPr>
      <w:r>
        <w:lastRenderedPageBreak/>
        <w:t xml:space="preserve">        - name: servingPlmnId</w:t>
      </w:r>
    </w:p>
    <w:p w14:paraId="458EC478" w14:textId="77777777" w:rsidR="00234841" w:rsidRDefault="00234841" w:rsidP="00234841">
      <w:pPr>
        <w:pStyle w:val="PL"/>
      </w:pPr>
      <w:r>
        <w:t xml:space="preserve">          in: path</w:t>
      </w:r>
    </w:p>
    <w:p w14:paraId="11140790" w14:textId="77777777" w:rsidR="00234841" w:rsidRDefault="00234841" w:rsidP="00234841">
      <w:pPr>
        <w:pStyle w:val="PL"/>
      </w:pPr>
      <w:r>
        <w:t xml:space="preserve">          description: PLMN ID</w:t>
      </w:r>
    </w:p>
    <w:p w14:paraId="4872DC3B" w14:textId="77777777" w:rsidR="00234841" w:rsidRDefault="00234841" w:rsidP="00234841">
      <w:pPr>
        <w:pStyle w:val="PL"/>
      </w:pPr>
      <w:r>
        <w:t xml:space="preserve">          required: true</w:t>
      </w:r>
    </w:p>
    <w:p w14:paraId="797790C2" w14:textId="77777777" w:rsidR="00234841" w:rsidRDefault="00234841" w:rsidP="00234841">
      <w:pPr>
        <w:pStyle w:val="PL"/>
      </w:pPr>
      <w:r>
        <w:t xml:space="preserve">          schema:</w:t>
      </w:r>
    </w:p>
    <w:p w14:paraId="7AF94DB2" w14:textId="77777777" w:rsidR="00234841" w:rsidRDefault="00234841" w:rsidP="00234841">
      <w:pPr>
        <w:pStyle w:val="PL"/>
      </w:pPr>
      <w:r>
        <w:t xml:space="preserve">            $ref: '#/components/schemas/VarPlmnId'</w:t>
      </w:r>
    </w:p>
    <w:p w14:paraId="4926A32B" w14:textId="77777777" w:rsidR="00234841" w:rsidRDefault="00234841" w:rsidP="00234841">
      <w:pPr>
        <w:pStyle w:val="PL"/>
      </w:pPr>
      <w:r>
        <w:t xml:space="preserve">        - name: supported-features</w:t>
      </w:r>
    </w:p>
    <w:p w14:paraId="6A4E8C0C" w14:textId="77777777" w:rsidR="00234841" w:rsidRDefault="00234841" w:rsidP="00234841">
      <w:pPr>
        <w:pStyle w:val="PL"/>
      </w:pPr>
      <w:r>
        <w:t xml:space="preserve">          in: query</w:t>
      </w:r>
    </w:p>
    <w:p w14:paraId="625FA9FC" w14:textId="77777777" w:rsidR="00234841" w:rsidRDefault="00234841" w:rsidP="00234841">
      <w:pPr>
        <w:pStyle w:val="PL"/>
      </w:pPr>
      <w:r>
        <w:t xml:space="preserve">          description: Supported Features</w:t>
      </w:r>
    </w:p>
    <w:p w14:paraId="0B090B88" w14:textId="77777777" w:rsidR="00234841" w:rsidRDefault="00234841" w:rsidP="00234841">
      <w:pPr>
        <w:pStyle w:val="PL"/>
      </w:pPr>
      <w:r>
        <w:t xml:space="preserve">          schema:</w:t>
      </w:r>
    </w:p>
    <w:p w14:paraId="750C11DB" w14:textId="77777777" w:rsidR="00234841" w:rsidRDefault="00234841" w:rsidP="00234841">
      <w:pPr>
        <w:pStyle w:val="PL"/>
        <w:rPr>
          <w:lang w:eastAsia="zh-CN"/>
        </w:rPr>
      </w:pPr>
      <w:r>
        <w:t xml:space="preserve">             $ref: 'TS29571_CommonData.yaml#/components/schemas/SupportedFeatures'</w:t>
      </w:r>
    </w:p>
    <w:p w14:paraId="6B15FA43" w14:textId="77777777" w:rsidR="00234841" w:rsidRDefault="00234841" w:rsidP="00234841">
      <w:pPr>
        <w:pStyle w:val="PL"/>
      </w:pPr>
      <w:r>
        <w:t xml:space="preserve">        - name: If-None-Match</w:t>
      </w:r>
    </w:p>
    <w:p w14:paraId="452ED859" w14:textId="77777777" w:rsidR="00234841" w:rsidRDefault="00234841" w:rsidP="00234841">
      <w:pPr>
        <w:pStyle w:val="PL"/>
      </w:pPr>
      <w:r>
        <w:t xml:space="preserve">          in: header</w:t>
      </w:r>
    </w:p>
    <w:p w14:paraId="312E997D" w14:textId="77777777" w:rsidR="00234841" w:rsidRDefault="00234841" w:rsidP="00234841">
      <w:pPr>
        <w:pStyle w:val="PL"/>
      </w:pPr>
      <w:r>
        <w:t xml:space="preserve">          description: Validator for conditional requests, as described in RFC 7232, 3.2</w:t>
      </w:r>
    </w:p>
    <w:p w14:paraId="63C30B01" w14:textId="77777777" w:rsidR="00234841" w:rsidRDefault="00234841" w:rsidP="00234841">
      <w:pPr>
        <w:pStyle w:val="PL"/>
      </w:pPr>
      <w:r>
        <w:t xml:space="preserve">          schema:</w:t>
      </w:r>
    </w:p>
    <w:p w14:paraId="4C8A00DA" w14:textId="77777777" w:rsidR="00234841" w:rsidRDefault="00234841" w:rsidP="00234841">
      <w:pPr>
        <w:pStyle w:val="PL"/>
      </w:pPr>
      <w:r>
        <w:t xml:space="preserve">            type: string</w:t>
      </w:r>
    </w:p>
    <w:p w14:paraId="654F7CB7" w14:textId="77777777" w:rsidR="00234841" w:rsidRDefault="00234841" w:rsidP="00234841">
      <w:pPr>
        <w:pStyle w:val="PL"/>
      </w:pPr>
      <w:r>
        <w:t xml:space="preserve">        - name: If-Modified-Since</w:t>
      </w:r>
    </w:p>
    <w:p w14:paraId="35706A4C" w14:textId="77777777" w:rsidR="00234841" w:rsidRDefault="00234841" w:rsidP="00234841">
      <w:pPr>
        <w:pStyle w:val="PL"/>
      </w:pPr>
      <w:r>
        <w:t xml:space="preserve">          in: header</w:t>
      </w:r>
    </w:p>
    <w:p w14:paraId="34AABC14" w14:textId="77777777" w:rsidR="00234841" w:rsidRDefault="00234841" w:rsidP="00234841">
      <w:pPr>
        <w:pStyle w:val="PL"/>
      </w:pPr>
      <w:r>
        <w:t xml:space="preserve">          description: Validator for conditional requests, as described in RFC 7232, 3.3</w:t>
      </w:r>
    </w:p>
    <w:p w14:paraId="14FE1646" w14:textId="77777777" w:rsidR="00234841" w:rsidRDefault="00234841" w:rsidP="00234841">
      <w:pPr>
        <w:pStyle w:val="PL"/>
      </w:pPr>
      <w:r>
        <w:t xml:space="preserve">          schema:</w:t>
      </w:r>
    </w:p>
    <w:p w14:paraId="72A92816" w14:textId="77777777" w:rsidR="00234841" w:rsidRDefault="00234841" w:rsidP="00234841">
      <w:pPr>
        <w:pStyle w:val="PL"/>
        <w:rPr>
          <w:lang w:eastAsia="zh-CN"/>
        </w:rPr>
      </w:pPr>
      <w:r>
        <w:t xml:space="preserve">            type: string</w:t>
      </w:r>
    </w:p>
    <w:p w14:paraId="5E73B7B8" w14:textId="77777777" w:rsidR="00234841" w:rsidRDefault="00234841" w:rsidP="00234841">
      <w:pPr>
        <w:pStyle w:val="PL"/>
      </w:pPr>
      <w:r>
        <w:t xml:space="preserve">      responses:</w:t>
      </w:r>
    </w:p>
    <w:p w14:paraId="185C050F" w14:textId="77777777" w:rsidR="00234841" w:rsidRDefault="00234841" w:rsidP="00234841">
      <w:pPr>
        <w:pStyle w:val="PL"/>
      </w:pPr>
      <w:r>
        <w:t xml:space="preserve">        '200':</w:t>
      </w:r>
    </w:p>
    <w:p w14:paraId="1D3AC38E" w14:textId="77777777" w:rsidR="00234841" w:rsidRDefault="00234841" w:rsidP="00234841">
      <w:pPr>
        <w:pStyle w:val="PL"/>
      </w:pPr>
      <w:r>
        <w:t xml:space="preserve">          description: Expected response to a valid request</w:t>
      </w:r>
    </w:p>
    <w:p w14:paraId="726CCD6A" w14:textId="77777777" w:rsidR="00234841" w:rsidRDefault="00234841" w:rsidP="00234841">
      <w:pPr>
        <w:pStyle w:val="PL"/>
      </w:pPr>
      <w:r>
        <w:t xml:space="preserve">          content:</w:t>
      </w:r>
    </w:p>
    <w:p w14:paraId="53114980" w14:textId="77777777" w:rsidR="00234841" w:rsidRDefault="00234841" w:rsidP="00234841">
      <w:pPr>
        <w:pStyle w:val="PL"/>
      </w:pPr>
      <w:r>
        <w:t xml:space="preserve">            application/json:</w:t>
      </w:r>
    </w:p>
    <w:p w14:paraId="593DA637" w14:textId="77777777" w:rsidR="00234841" w:rsidRDefault="00234841" w:rsidP="00234841">
      <w:pPr>
        <w:pStyle w:val="PL"/>
        <w:rPr>
          <w:lang w:eastAsia="zh-CN"/>
        </w:rPr>
      </w:pPr>
      <w:r>
        <w:t xml:space="preserve">              schema:</w:t>
      </w:r>
    </w:p>
    <w:p w14:paraId="2D1E6958" w14:textId="77777777" w:rsidR="00234841" w:rsidRDefault="00234841" w:rsidP="00234841">
      <w:pPr>
        <w:pStyle w:val="PL"/>
        <w:rPr>
          <w:lang w:eastAsia="zh-CN"/>
        </w:rPr>
      </w:pPr>
      <w:r>
        <w:t xml:space="preserve">                $ref: '#/components/schemas/</w:t>
      </w:r>
      <w:r w:rsidRPr="00D36AEC">
        <w:rPr>
          <w:lang w:eastAsia="zh-CN"/>
        </w:rPr>
        <w:t>LcsBroadcastAssistanceTypesData</w:t>
      </w:r>
      <w:r>
        <w:t>'</w:t>
      </w:r>
    </w:p>
    <w:p w14:paraId="02BC14E3" w14:textId="77777777" w:rsidR="00234841" w:rsidRDefault="00234841" w:rsidP="00234841">
      <w:pPr>
        <w:pStyle w:val="PL"/>
      </w:pPr>
      <w:r>
        <w:t xml:space="preserve">          headers:</w:t>
      </w:r>
    </w:p>
    <w:p w14:paraId="0479F99F" w14:textId="77777777" w:rsidR="00234841" w:rsidRDefault="00234841" w:rsidP="00234841">
      <w:pPr>
        <w:pStyle w:val="PL"/>
      </w:pPr>
      <w:r>
        <w:t xml:space="preserve">            Cache-Control:</w:t>
      </w:r>
    </w:p>
    <w:p w14:paraId="566A023C" w14:textId="77777777" w:rsidR="00234841" w:rsidRDefault="00234841" w:rsidP="00234841">
      <w:pPr>
        <w:pStyle w:val="PL"/>
      </w:pPr>
      <w:r>
        <w:t xml:space="preserve">              description: Cache-Control containing max-age, as described in RFC 7234, 5.2</w:t>
      </w:r>
    </w:p>
    <w:p w14:paraId="3BE48E7B" w14:textId="77777777" w:rsidR="00234841" w:rsidRDefault="00234841" w:rsidP="00234841">
      <w:pPr>
        <w:pStyle w:val="PL"/>
      </w:pPr>
      <w:r>
        <w:t xml:space="preserve">              schema:</w:t>
      </w:r>
    </w:p>
    <w:p w14:paraId="4A3AD54E" w14:textId="77777777" w:rsidR="00234841" w:rsidRDefault="00234841" w:rsidP="00234841">
      <w:pPr>
        <w:pStyle w:val="PL"/>
      </w:pPr>
      <w:r>
        <w:t xml:space="preserve">                type: string</w:t>
      </w:r>
    </w:p>
    <w:p w14:paraId="4E15FC42" w14:textId="77777777" w:rsidR="00234841" w:rsidRDefault="00234841" w:rsidP="00234841">
      <w:pPr>
        <w:pStyle w:val="PL"/>
      </w:pPr>
      <w:r>
        <w:t xml:space="preserve">            ETag:</w:t>
      </w:r>
    </w:p>
    <w:p w14:paraId="3C7B5189" w14:textId="77777777" w:rsidR="00234841" w:rsidRDefault="00234841" w:rsidP="00234841">
      <w:pPr>
        <w:pStyle w:val="PL"/>
      </w:pPr>
      <w:r>
        <w:t xml:space="preserve">              description: Entity Tag, containing a strong validator, as described in RFC 7232, 2.3</w:t>
      </w:r>
    </w:p>
    <w:p w14:paraId="61F3BB46" w14:textId="77777777" w:rsidR="00234841" w:rsidRDefault="00234841" w:rsidP="00234841">
      <w:pPr>
        <w:pStyle w:val="PL"/>
      </w:pPr>
      <w:r>
        <w:t xml:space="preserve">              schema:</w:t>
      </w:r>
    </w:p>
    <w:p w14:paraId="5E6469B5" w14:textId="77777777" w:rsidR="00234841" w:rsidRDefault="00234841" w:rsidP="00234841">
      <w:pPr>
        <w:pStyle w:val="PL"/>
      </w:pPr>
      <w:r>
        <w:t xml:space="preserve">                type: string</w:t>
      </w:r>
    </w:p>
    <w:p w14:paraId="4D383991" w14:textId="77777777" w:rsidR="00234841" w:rsidRDefault="00234841" w:rsidP="00234841">
      <w:pPr>
        <w:pStyle w:val="PL"/>
      </w:pPr>
      <w:r>
        <w:t xml:space="preserve">            Last-Modified:</w:t>
      </w:r>
    </w:p>
    <w:p w14:paraId="01055056" w14:textId="77777777" w:rsidR="00234841" w:rsidRDefault="00234841" w:rsidP="00234841">
      <w:pPr>
        <w:pStyle w:val="PL"/>
      </w:pPr>
      <w:r>
        <w:t xml:space="preserve">              description: Timestamp for last modification of the resource, as described in RFC 7232, 2.2</w:t>
      </w:r>
    </w:p>
    <w:p w14:paraId="43E7B2DB" w14:textId="77777777" w:rsidR="00234841" w:rsidRDefault="00234841" w:rsidP="00234841">
      <w:pPr>
        <w:pStyle w:val="PL"/>
      </w:pPr>
      <w:r>
        <w:t xml:space="preserve">              schema:</w:t>
      </w:r>
    </w:p>
    <w:p w14:paraId="2AC55D91" w14:textId="77777777" w:rsidR="00234841" w:rsidRDefault="00234841" w:rsidP="00234841">
      <w:pPr>
        <w:pStyle w:val="PL"/>
        <w:rPr>
          <w:lang w:eastAsia="zh-CN"/>
        </w:rPr>
      </w:pPr>
      <w:r>
        <w:t xml:space="preserve">                type: string</w:t>
      </w:r>
    </w:p>
    <w:p w14:paraId="70A35917" w14:textId="77777777" w:rsidR="00234841" w:rsidRDefault="00234841" w:rsidP="00234841">
      <w:pPr>
        <w:pStyle w:val="PL"/>
      </w:pPr>
      <w:r>
        <w:t xml:space="preserve">        default:</w:t>
      </w:r>
    </w:p>
    <w:p w14:paraId="459DCA41" w14:textId="77777777" w:rsidR="00234841" w:rsidRDefault="00234841" w:rsidP="00234841">
      <w:pPr>
        <w:pStyle w:val="PL"/>
      </w:pPr>
      <w:r>
        <w:t xml:space="preserve">          description: Unexpected error</w:t>
      </w:r>
    </w:p>
    <w:p w14:paraId="5165060A" w14:textId="77777777" w:rsidR="00234841" w:rsidRDefault="00234841" w:rsidP="00234841">
      <w:pPr>
        <w:pStyle w:val="PL"/>
      </w:pPr>
      <w:r>
        <w:t xml:space="preserve">          content:</w:t>
      </w:r>
    </w:p>
    <w:p w14:paraId="2BA59316" w14:textId="77777777" w:rsidR="00234841" w:rsidRDefault="00234841" w:rsidP="00234841">
      <w:pPr>
        <w:pStyle w:val="PL"/>
      </w:pPr>
      <w:r>
        <w:t xml:space="preserve">            application/problem+json:</w:t>
      </w:r>
    </w:p>
    <w:p w14:paraId="0A088A96" w14:textId="77777777" w:rsidR="00234841" w:rsidRDefault="00234841" w:rsidP="00234841">
      <w:pPr>
        <w:pStyle w:val="PL"/>
      </w:pPr>
      <w:r>
        <w:lastRenderedPageBreak/>
        <w:t xml:space="preserve">              schema:</w:t>
      </w:r>
    </w:p>
    <w:p w14:paraId="04B95CEF" w14:textId="77777777" w:rsidR="00234841" w:rsidRDefault="00234841" w:rsidP="00234841">
      <w:pPr>
        <w:pStyle w:val="PL"/>
      </w:pPr>
      <w:r>
        <w:t xml:space="preserve">                $ref: 'TS29571_CommonData.yaml#/components/schemas/ProblemDetails'</w:t>
      </w:r>
    </w:p>
    <w:p w14:paraId="562EF864" w14:textId="77777777" w:rsidR="00234841" w:rsidRDefault="00234841" w:rsidP="00234841">
      <w:pPr>
        <w:pStyle w:val="PL"/>
      </w:pPr>
    </w:p>
    <w:p w14:paraId="62FBFDAD" w14:textId="77777777" w:rsidR="00234841" w:rsidRDefault="00234841" w:rsidP="00234841">
      <w:pPr>
        <w:pStyle w:val="PL"/>
        <w:rPr>
          <w:lang w:eastAsia="zh-CN"/>
        </w:rPr>
      </w:pPr>
      <w:r>
        <w:t xml:space="preserve">  /subscription-data/group-data/5g-vn-groups/internal</w:t>
      </w:r>
      <w:r>
        <w:rPr>
          <w:lang w:eastAsia="zh-CN"/>
        </w:rPr>
        <w:t>:</w:t>
      </w:r>
    </w:p>
    <w:p w14:paraId="783FBE85" w14:textId="77777777" w:rsidR="00234841" w:rsidRDefault="00234841" w:rsidP="00234841">
      <w:pPr>
        <w:pStyle w:val="PL"/>
      </w:pPr>
      <w:r>
        <w:t xml:space="preserve">    get:</w:t>
      </w:r>
    </w:p>
    <w:p w14:paraId="407CEB01" w14:textId="77777777" w:rsidR="00234841" w:rsidRDefault="00234841" w:rsidP="00234841">
      <w:pPr>
        <w:pStyle w:val="PL"/>
      </w:pPr>
      <w:r>
        <w:t xml:space="preserve">      summary: Retrieves the data of 5G VN Group</w:t>
      </w:r>
    </w:p>
    <w:p w14:paraId="1350546A" w14:textId="77777777" w:rsidR="00234841" w:rsidRDefault="00234841" w:rsidP="00234841">
      <w:pPr>
        <w:pStyle w:val="PL"/>
      </w:pPr>
      <w:r>
        <w:t xml:space="preserve">      operationId: Query5GVnGroupInternal</w:t>
      </w:r>
    </w:p>
    <w:p w14:paraId="0BC33230" w14:textId="77777777" w:rsidR="00234841" w:rsidRDefault="00234841" w:rsidP="00234841">
      <w:pPr>
        <w:pStyle w:val="PL"/>
      </w:pPr>
      <w:r>
        <w:t xml:space="preserve">      tags:</w:t>
      </w:r>
    </w:p>
    <w:p w14:paraId="5A692072" w14:textId="77777777" w:rsidR="00234841" w:rsidRDefault="00234841" w:rsidP="00234841">
      <w:pPr>
        <w:pStyle w:val="PL"/>
      </w:pPr>
      <w:r>
        <w:t xml:space="preserve">        - 5G-VN-Groups-Internal (Document)</w:t>
      </w:r>
    </w:p>
    <w:p w14:paraId="0E0E9A6C" w14:textId="77777777" w:rsidR="00234841" w:rsidRDefault="00234841" w:rsidP="00234841">
      <w:pPr>
        <w:pStyle w:val="PL"/>
      </w:pPr>
      <w:r>
        <w:t xml:space="preserve">      parameters:</w:t>
      </w:r>
    </w:p>
    <w:p w14:paraId="6146CF04" w14:textId="77777777" w:rsidR="00234841" w:rsidRDefault="00234841" w:rsidP="00234841">
      <w:pPr>
        <w:pStyle w:val="PL"/>
        <w:rPr>
          <w:lang w:eastAsia="zh-CN"/>
        </w:rPr>
      </w:pPr>
      <w:r>
        <w:rPr>
          <w:lang w:eastAsia="zh-CN"/>
        </w:rPr>
        <w:t xml:space="preserve">        - name: internal-group-ids</w:t>
      </w:r>
    </w:p>
    <w:p w14:paraId="7480A59D" w14:textId="77777777" w:rsidR="00234841" w:rsidRDefault="00234841" w:rsidP="00234841">
      <w:pPr>
        <w:pStyle w:val="PL"/>
      </w:pPr>
      <w:r>
        <w:t xml:space="preserve">          in: query</w:t>
      </w:r>
    </w:p>
    <w:p w14:paraId="065E7E16" w14:textId="77777777" w:rsidR="00234841" w:rsidRDefault="00234841" w:rsidP="00234841">
      <w:pPr>
        <w:pStyle w:val="PL"/>
      </w:pPr>
      <w:r>
        <w:t xml:space="preserve">          description: List of Internal Group IDs</w:t>
      </w:r>
    </w:p>
    <w:p w14:paraId="7217C3D1" w14:textId="77777777" w:rsidR="00234841" w:rsidRDefault="00234841" w:rsidP="00234841">
      <w:pPr>
        <w:pStyle w:val="PL"/>
      </w:pPr>
      <w:r>
        <w:t xml:space="preserve">          required: true</w:t>
      </w:r>
    </w:p>
    <w:p w14:paraId="14C0211D" w14:textId="77777777" w:rsidR="00234841" w:rsidRDefault="00234841" w:rsidP="00234841">
      <w:pPr>
        <w:pStyle w:val="PL"/>
      </w:pPr>
      <w:r>
        <w:t xml:space="preserve">          schema:</w:t>
      </w:r>
    </w:p>
    <w:p w14:paraId="29C31680" w14:textId="77777777" w:rsidR="00234841" w:rsidRDefault="00234841" w:rsidP="00234841">
      <w:pPr>
        <w:pStyle w:val="PL"/>
      </w:pPr>
      <w:r>
        <w:t xml:space="preserve">            type: array</w:t>
      </w:r>
    </w:p>
    <w:p w14:paraId="3C42F27C" w14:textId="77777777" w:rsidR="00234841" w:rsidRDefault="00234841" w:rsidP="00234841">
      <w:pPr>
        <w:pStyle w:val="PL"/>
      </w:pPr>
      <w:r>
        <w:t xml:space="preserve">            items:</w:t>
      </w:r>
    </w:p>
    <w:p w14:paraId="6F5D4B8C" w14:textId="77777777" w:rsidR="00234841" w:rsidRDefault="00234841" w:rsidP="00234841">
      <w:pPr>
        <w:pStyle w:val="PL"/>
      </w:pPr>
      <w:r>
        <w:t xml:space="preserve">              $ref: 'TS29571_CommonData.yaml#/components/schemas/GroupId'</w:t>
      </w:r>
    </w:p>
    <w:p w14:paraId="69282528" w14:textId="77777777" w:rsidR="00234841" w:rsidRDefault="00234841" w:rsidP="00234841">
      <w:pPr>
        <w:pStyle w:val="PL"/>
        <w:rPr>
          <w:lang w:eastAsia="zh-CN"/>
        </w:rPr>
      </w:pPr>
      <w:r>
        <w:rPr>
          <w:lang w:eastAsia="zh-CN"/>
        </w:rPr>
        <w:t xml:space="preserve">          style: form</w:t>
      </w:r>
    </w:p>
    <w:p w14:paraId="44264D91" w14:textId="77777777" w:rsidR="00234841" w:rsidRDefault="00234841" w:rsidP="00234841">
      <w:pPr>
        <w:pStyle w:val="PL"/>
        <w:rPr>
          <w:lang w:eastAsia="zh-CN"/>
        </w:rPr>
      </w:pPr>
      <w:r>
        <w:rPr>
          <w:lang w:eastAsia="zh-CN"/>
        </w:rPr>
        <w:t xml:space="preserve">          explode: false</w:t>
      </w:r>
    </w:p>
    <w:p w14:paraId="0C7A8BF2" w14:textId="77777777" w:rsidR="00234841" w:rsidRDefault="00234841" w:rsidP="00234841">
      <w:pPr>
        <w:pStyle w:val="PL"/>
      </w:pPr>
      <w:r>
        <w:t xml:space="preserve">      responses:</w:t>
      </w:r>
    </w:p>
    <w:p w14:paraId="54577557" w14:textId="77777777" w:rsidR="00234841" w:rsidRDefault="00234841" w:rsidP="00234841">
      <w:pPr>
        <w:pStyle w:val="PL"/>
      </w:pPr>
      <w:r>
        <w:t xml:space="preserve">        '200':</w:t>
      </w:r>
    </w:p>
    <w:p w14:paraId="3A3D6DD0" w14:textId="77777777" w:rsidR="00234841" w:rsidRDefault="00234841" w:rsidP="00234841">
      <w:pPr>
        <w:pStyle w:val="PL"/>
      </w:pPr>
      <w:r>
        <w:t xml:space="preserve">          description: Expected response to a valid request</w:t>
      </w:r>
    </w:p>
    <w:p w14:paraId="61AA8AEB" w14:textId="77777777" w:rsidR="00234841" w:rsidRDefault="00234841" w:rsidP="00234841">
      <w:pPr>
        <w:pStyle w:val="PL"/>
      </w:pPr>
      <w:r>
        <w:t xml:space="preserve">          content:</w:t>
      </w:r>
    </w:p>
    <w:p w14:paraId="66A048B6" w14:textId="77777777" w:rsidR="00234841" w:rsidRDefault="00234841" w:rsidP="00234841">
      <w:pPr>
        <w:pStyle w:val="PL"/>
      </w:pPr>
      <w:r>
        <w:t xml:space="preserve">            application/json:</w:t>
      </w:r>
    </w:p>
    <w:p w14:paraId="2E126B2D" w14:textId="77777777" w:rsidR="00234841" w:rsidRDefault="00234841" w:rsidP="00234841">
      <w:pPr>
        <w:pStyle w:val="PL"/>
      </w:pPr>
      <w:r>
        <w:t xml:space="preserve">              schema:</w:t>
      </w:r>
    </w:p>
    <w:p w14:paraId="13A656E5" w14:textId="77777777" w:rsidR="00234841" w:rsidRDefault="00234841" w:rsidP="00234841">
      <w:pPr>
        <w:pStyle w:val="PL"/>
      </w:pPr>
      <w:r>
        <w:t xml:space="preserve">               type: object</w:t>
      </w:r>
    </w:p>
    <w:p w14:paraId="6F6055D9" w14:textId="77777777" w:rsidR="00234841" w:rsidRDefault="00234841" w:rsidP="00234841">
      <w:pPr>
        <w:pStyle w:val="PL"/>
      </w:pPr>
      <w:r>
        <w:t xml:space="preserve">               description: A map (list of key-value pairs) where ExtGroupId serves as key</w:t>
      </w:r>
    </w:p>
    <w:p w14:paraId="5DCA4AAF" w14:textId="77777777" w:rsidR="00234841" w:rsidRDefault="00234841" w:rsidP="00234841">
      <w:pPr>
        <w:pStyle w:val="PL"/>
      </w:pPr>
      <w:r>
        <w:t xml:space="preserve">               additionalProperties:</w:t>
      </w:r>
    </w:p>
    <w:p w14:paraId="34A0084C" w14:textId="77777777" w:rsidR="00234841" w:rsidRDefault="00234841" w:rsidP="00234841">
      <w:pPr>
        <w:pStyle w:val="PL"/>
      </w:pPr>
      <w:r>
        <w:t xml:space="preserve">                 $ref: 'TS29503_Nudm_PP.yaml#/components/schemas/5GVnGroupConfiguration'</w:t>
      </w:r>
    </w:p>
    <w:p w14:paraId="7A6B1496" w14:textId="77777777" w:rsidR="00234841" w:rsidRDefault="00234841" w:rsidP="00234841">
      <w:pPr>
        <w:pStyle w:val="PL"/>
        <w:rPr>
          <w:lang w:eastAsia="zh-CN"/>
        </w:rPr>
      </w:pPr>
      <w:r>
        <w:t xml:space="preserve">        default:</w:t>
      </w:r>
    </w:p>
    <w:p w14:paraId="7901BB8B" w14:textId="77777777" w:rsidR="00234841" w:rsidRDefault="00234841" w:rsidP="00234841">
      <w:pPr>
        <w:pStyle w:val="PL"/>
      </w:pPr>
      <w:r>
        <w:t xml:space="preserve">          $ref: 'TS29571_CommonData.yaml#/components/responses/default'</w:t>
      </w:r>
    </w:p>
    <w:p w14:paraId="5284C9D7" w14:textId="77777777" w:rsidR="00234841" w:rsidRDefault="00234841" w:rsidP="00234841">
      <w:pPr>
        <w:pStyle w:val="PL"/>
        <w:rPr>
          <w:lang w:eastAsia="zh-CN"/>
        </w:rPr>
      </w:pPr>
    </w:p>
    <w:p w14:paraId="4B40312B" w14:textId="77777777" w:rsidR="00234841" w:rsidRDefault="00234841" w:rsidP="00234841">
      <w:pPr>
        <w:pStyle w:val="PL"/>
      </w:pPr>
      <w:r w:rsidRPr="00442797">
        <w:t xml:space="preserve">  /subscription-data/group-data/5g-vn-groups/pp-profile-data:</w:t>
      </w:r>
    </w:p>
    <w:p w14:paraId="78AB2652" w14:textId="77777777" w:rsidR="00234841" w:rsidRDefault="00234841" w:rsidP="00234841">
      <w:pPr>
        <w:pStyle w:val="PL"/>
      </w:pPr>
      <w:r>
        <w:t xml:space="preserve">    get:</w:t>
      </w:r>
    </w:p>
    <w:p w14:paraId="58EA009D" w14:textId="77777777" w:rsidR="00234841" w:rsidRDefault="00234841" w:rsidP="00234841">
      <w:pPr>
        <w:pStyle w:val="PL"/>
      </w:pPr>
      <w:r>
        <w:t xml:space="preserve">      summary: Retrieves the parameter provision profile data for 5G VN Group</w:t>
      </w:r>
    </w:p>
    <w:p w14:paraId="2426655F" w14:textId="77777777" w:rsidR="00234841" w:rsidRDefault="00234841" w:rsidP="00234841">
      <w:pPr>
        <w:pStyle w:val="PL"/>
      </w:pPr>
      <w:r>
        <w:t xml:space="preserve">      operationId: Query5GVNGroupPPData</w:t>
      </w:r>
    </w:p>
    <w:p w14:paraId="700BBB49" w14:textId="77777777" w:rsidR="00234841" w:rsidRDefault="00234841" w:rsidP="00234841">
      <w:pPr>
        <w:pStyle w:val="PL"/>
      </w:pPr>
      <w:r>
        <w:t xml:space="preserve">      tags:</w:t>
      </w:r>
    </w:p>
    <w:p w14:paraId="0D1CCE31" w14:textId="77777777" w:rsidR="00234841" w:rsidRDefault="00234841" w:rsidP="00234841">
      <w:pPr>
        <w:pStyle w:val="PL"/>
        <w:rPr>
          <w:lang w:eastAsia="zh-CN"/>
        </w:rPr>
      </w:pPr>
      <w:r>
        <w:t xml:space="preserve">        - Parameter P</w:t>
      </w:r>
      <w:r w:rsidRPr="007615BD">
        <w:t>rovision</w:t>
      </w:r>
      <w:r>
        <w:t xml:space="preserve"> profile Data for 5G VN Group(Document)</w:t>
      </w:r>
    </w:p>
    <w:p w14:paraId="251EEC38" w14:textId="77777777" w:rsidR="00234841" w:rsidRDefault="00234841" w:rsidP="00234841">
      <w:pPr>
        <w:pStyle w:val="PL"/>
      </w:pPr>
      <w:r>
        <w:t xml:space="preserve">      security:</w:t>
      </w:r>
    </w:p>
    <w:p w14:paraId="2E58DF96" w14:textId="77777777" w:rsidR="00234841" w:rsidRDefault="00234841" w:rsidP="00234841">
      <w:pPr>
        <w:pStyle w:val="PL"/>
      </w:pPr>
      <w:r>
        <w:t xml:space="preserve">        - {}</w:t>
      </w:r>
    </w:p>
    <w:p w14:paraId="22863CA9" w14:textId="77777777" w:rsidR="00234841" w:rsidRDefault="00234841" w:rsidP="00234841">
      <w:pPr>
        <w:pStyle w:val="PL"/>
      </w:pPr>
      <w:r>
        <w:t xml:space="preserve">        - oAuth2ClientCredentials:</w:t>
      </w:r>
    </w:p>
    <w:p w14:paraId="12D1D798" w14:textId="77777777" w:rsidR="00234841" w:rsidRDefault="00234841" w:rsidP="00234841">
      <w:pPr>
        <w:pStyle w:val="PL"/>
      </w:pPr>
      <w:r>
        <w:t xml:space="preserve">          - nudr-dr</w:t>
      </w:r>
    </w:p>
    <w:p w14:paraId="17489E8A" w14:textId="77777777" w:rsidR="00234841" w:rsidRDefault="00234841" w:rsidP="00234841">
      <w:pPr>
        <w:pStyle w:val="PL"/>
      </w:pPr>
      <w:r>
        <w:t xml:space="preserve">        - oAuth2ClientCredentials:</w:t>
      </w:r>
    </w:p>
    <w:p w14:paraId="57F6D013" w14:textId="77777777" w:rsidR="00234841" w:rsidRDefault="00234841" w:rsidP="00234841">
      <w:pPr>
        <w:pStyle w:val="PL"/>
      </w:pPr>
      <w:r>
        <w:t xml:space="preserve">          - nudr-dr</w:t>
      </w:r>
    </w:p>
    <w:p w14:paraId="32994EBB" w14:textId="77777777" w:rsidR="00234841" w:rsidRDefault="00234841" w:rsidP="00234841">
      <w:pPr>
        <w:pStyle w:val="PL"/>
        <w:rPr>
          <w:lang w:eastAsia="zh-CN"/>
        </w:rPr>
      </w:pPr>
      <w:r>
        <w:t xml:space="preserve">          - nudr-dr:subscription-data</w:t>
      </w:r>
    </w:p>
    <w:p w14:paraId="3E6E3001" w14:textId="77777777" w:rsidR="00234841" w:rsidRDefault="00234841" w:rsidP="00234841">
      <w:pPr>
        <w:pStyle w:val="PL"/>
      </w:pPr>
      <w:r>
        <w:lastRenderedPageBreak/>
        <w:t xml:space="preserve">      parameters:</w:t>
      </w:r>
    </w:p>
    <w:p w14:paraId="24346890" w14:textId="77777777" w:rsidR="00234841" w:rsidRDefault="00234841" w:rsidP="00234841">
      <w:pPr>
        <w:pStyle w:val="PL"/>
      </w:pPr>
      <w:r>
        <w:t xml:space="preserve">        - name: </w:t>
      </w:r>
      <w:r>
        <w:rPr>
          <w:lang w:eastAsia="zh-CN"/>
        </w:rPr>
        <w:t>ext-group-ids</w:t>
      </w:r>
    </w:p>
    <w:p w14:paraId="099C19C2" w14:textId="77777777" w:rsidR="00234841" w:rsidRDefault="00234841" w:rsidP="00234841">
      <w:pPr>
        <w:pStyle w:val="PL"/>
      </w:pPr>
      <w:r>
        <w:t xml:space="preserve">          in: query</w:t>
      </w:r>
    </w:p>
    <w:p w14:paraId="4494D8DB" w14:textId="77777777" w:rsidR="00234841" w:rsidRDefault="00234841" w:rsidP="00234841">
      <w:pPr>
        <w:pStyle w:val="PL"/>
        <w:rPr>
          <w:lang w:eastAsia="zh-CN"/>
        </w:rPr>
      </w:pPr>
      <w:r>
        <w:t xml:space="preserve">          description: List of external VN group identifiers</w:t>
      </w:r>
    </w:p>
    <w:p w14:paraId="1D5017F0" w14:textId="77777777" w:rsidR="00234841" w:rsidRDefault="00234841" w:rsidP="00234841">
      <w:pPr>
        <w:pStyle w:val="PL"/>
      </w:pPr>
      <w:r>
        <w:t xml:space="preserve">          schema:</w:t>
      </w:r>
    </w:p>
    <w:p w14:paraId="24B30584" w14:textId="77777777" w:rsidR="00234841" w:rsidRDefault="00234841" w:rsidP="00234841">
      <w:pPr>
        <w:pStyle w:val="PL"/>
      </w:pPr>
      <w:r>
        <w:t xml:space="preserve">            type: array</w:t>
      </w:r>
    </w:p>
    <w:p w14:paraId="02E75CB1" w14:textId="77777777" w:rsidR="00234841" w:rsidRDefault="00234841" w:rsidP="00234841">
      <w:pPr>
        <w:pStyle w:val="PL"/>
      </w:pPr>
      <w:r>
        <w:t xml:space="preserve">            items:</w:t>
      </w:r>
    </w:p>
    <w:p w14:paraId="00DBAD93" w14:textId="77777777" w:rsidR="00234841" w:rsidRDefault="00234841" w:rsidP="00234841">
      <w:pPr>
        <w:pStyle w:val="PL"/>
      </w:pPr>
      <w:r>
        <w:t xml:space="preserve">              $ref: 'TS29503_Nudm_SDM.yaml#/components/schemas/ExtGroupId'</w:t>
      </w:r>
    </w:p>
    <w:p w14:paraId="069E8785" w14:textId="77777777" w:rsidR="00234841" w:rsidRDefault="00234841" w:rsidP="00234841">
      <w:pPr>
        <w:pStyle w:val="PL"/>
        <w:rPr>
          <w:lang w:eastAsia="zh-CN"/>
        </w:rPr>
      </w:pPr>
      <w:r>
        <w:t xml:space="preserve">            </w:t>
      </w:r>
      <w:r>
        <w:rPr>
          <w:lang w:eastAsia="zh-CN"/>
        </w:rPr>
        <w:t>minItems: 1</w:t>
      </w:r>
    </w:p>
    <w:p w14:paraId="0AC1BCC0" w14:textId="77777777" w:rsidR="00234841" w:rsidRDefault="00234841" w:rsidP="00234841">
      <w:pPr>
        <w:pStyle w:val="PL"/>
      </w:pPr>
      <w:r>
        <w:t xml:space="preserve">          style: form</w:t>
      </w:r>
    </w:p>
    <w:p w14:paraId="4572C462" w14:textId="77777777" w:rsidR="00234841" w:rsidRPr="004729F0" w:rsidRDefault="00234841" w:rsidP="00234841">
      <w:pPr>
        <w:pStyle w:val="PL"/>
      </w:pPr>
      <w:r>
        <w:t xml:space="preserve">          explode: false</w:t>
      </w:r>
    </w:p>
    <w:p w14:paraId="5EE4BD32" w14:textId="77777777" w:rsidR="00234841" w:rsidRDefault="00234841" w:rsidP="00234841">
      <w:pPr>
        <w:pStyle w:val="PL"/>
      </w:pPr>
      <w:r>
        <w:t xml:space="preserve">        - name: supported-features</w:t>
      </w:r>
    </w:p>
    <w:p w14:paraId="083B122A" w14:textId="77777777" w:rsidR="00234841" w:rsidRDefault="00234841" w:rsidP="00234841">
      <w:pPr>
        <w:pStyle w:val="PL"/>
      </w:pPr>
      <w:r>
        <w:t xml:space="preserve">          in: query</w:t>
      </w:r>
    </w:p>
    <w:p w14:paraId="5D34976B" w14:textId="77777777" w:rsidR="00234841" w:rsidRDefault="00234841" w:rsidP="00234841">
      <w:pPr>
        <w:pStyle w:val="PL"/>
      </w:pPr>
      <w:r>
        <w:t xml:space="preserve">          description: Supported Features</w:t>
      </w:r>
    </w:p>
    <w:p w14:paraId="45A1CC9F" w14:textId="77777777" w:rsidR="00234841" w:rsidRDefault="00234841" w:rsidP="00234841">
      <w:pPr>
        <w:pStyle w:val="PL"/>
      </w:pPr>
      <w:r>
        <w:t xml:space="preserve">          schema:</w:t>
      </w:r>
    </w:p>
    <w:p w14:paraId="6B33C70D" w14:textId="77777777" w:rsidR="00234841" w:rsidRDefault="00234841" w:rsidP="00234841">
      <w:pPr>
        <w:pStyle w:val="PL"/>
      </w:pPr>
      <w:r>
        <w:t xml:space="preserve">             $ref: 'TS29571_CommonData.yaml#/components/schemas/SupportedFeatures'</w:t>
      </w:r>
    </w:p>
    <w:p w14:paraId="3C682F04" w14:textId="77777777" w:rsidR="00234841" w:rsidRDefault="00234841" w:rsidP="00234841">
      <w:pPr>
        <w:pStyle w:val="PL"/>
      </w:pPr>
      <w:r>
        <w:t xml:space="preserve">      responses:</w:t>
      </w:r>
    </w:p>
    <w:p w14:paraId="03E07882" w14:textId="77777777" w:rsidR="00234841" w:rsidRDefault="00234841" w:rsidP="00234841">
      <w:pPr>
        <w:pStyle w:val="PL"/>
      </w:pPr>
      <w:r>
        <w:t xml:space="preserve">        '200':</w:t>
      </w:r>
    </w:p>
    <w:p w14:paraId="557BD4B7" w14:textId="77777777" w:rsidR="00234841" w:rsidRDefault="00234841" w:rsidP="00234841">
      <w:pPr>
        <w:pStyle w:val="PL"/>
      </w:pPr>
      <w:r>
        <w:t xml:space="preserve">          description: Expected response to a valid request</w:t>
      </w:r>
    </w:p>
    <w:p w14:paraId="0A9C40E2" w14:textId="77777777" w:rsidR="00234841" w:rsidRDefault="00234841" w:rsidP="00234841">
      <w:pPr>
        <w:pStyle w:val="PL"/>
      </w:pPr>
      <w:r>
        <w:t xml:space="preserve">          content:</w:t>
      </w:r>
    </w:p>
    <w:p w14:paraId="2771CDC2" w14:textId="77777777" w:rsidR="00234841" w:rsidRDefault="00234841" w:rsidP="00234841">
      <w:pPr>
        <w:pStyle w:val="PL"/>
      </w:pPr>
      <w:r>
        <w:t xml:space="preserve">            application/json:</w:t>
      </w:r>
    </w:p>
    <w:p w14:paraId="53EF5308" w14:textId="77777777" w:rsidR="00234841" w:rsidRDefault="00234841" w:rsidP="00234841">
      <w:pPr>
        <w:pStyle w:val="PL"/>
      </w:pPr>
      <w:r>
        <w:t xml:space="preserve">              schema:</w:t>
      </w:r>
    </w:p>
    <w:p w14:paraId="1F5145A8" w14:textId="77777777" w:rsidR="00234841" w:rsidRDefault="00234841" w:rsidP="00234841">
      <w:pPr>
        <w:pStyle w:val="PL"/>
      </w:pPr>
      <w:r>
        <w:t xml:space="preserve">                $ref: '#/components/schemas/Pp5gVnGroupProfileData'</w:t>
      </w:r>
    </w:p>
    <w:p w14:paraId="0BE9F927" w14:textId="77777777" w:rsidR="00234841" w:rsidRDefault="00234841" w:rsidP="00234841">
      <w:pPr>
        <w:pStyle w:val="PL"/>
        <w:rPr>
          <w:lang w:eastAsia="zh-CN"/>
        </w:rPr>
      </w:pPr>
      <w:r>
        <w:t xml:space="preserve">        default:</w:t>
      </w:r>
    </w:p>
    <w:p w14:paraId="2A080CB5" w14:textId="77777777" w:rsidR="00234841" w:rsidRDefault="00234841" w:rsidP="00234841">
      <w:pPr>
        <w:pStyle w:val="PL"/>
        <w:rPr>
          <w:lang w:eastAsia="zh-CN"/>
        </w:rPr>
      </w:pPr>
      <w:r>
        <w:t xml:space="preserve">          $ref: 'TS29571_CommonData.yaml#/components/responses/default'</w:t>
      </w:r>
    </w:p>
    <w:p w14:paraId="11DC56CC" w14:textId="77777777" w:rsidR="00234841" w:rsidRDefault="00234841" w:rsidP="00234841">
      <w:pPr>
        <w:pStyle w:val="PL"/>
        <w:rPr>
          <w:lang w:eastAsia="zh-CN"/>
        </w:rPr>
      </w:pPr>
    </w:p>
    <w:p w14:paraId="4CFA77D2" w14:textId="77777777" w:rsidR="00234841" w:rsidRDefault="00234841" w:rsidP="00234841">
      <w:pPr>
        <w:pStyle w:val="PL"/>
      </w:pPr>
      <w:r>
        <w:t xml:space="preserve">  /subscription-data/{ueId}/context-data/nidd-authorizations:</w:t>
      </w:r>
    </w:p>
    <w:p w14:paraId="3FD39778" w14:textId="77777777" w:rsidR="00234841" w:rsidRDefault="00234841" w:rsidP="00234841">
      <w:pPr>
        <w:pStyle w:val="PL"/>
      </w:pPr>
      <w:r>
        <w:t xml:space="preserve">    put:</w:t>
      </w:r>
    </w:p>
    <w:p w14:paraId="3366AAD0" w14:textId="77777777" w:rsidR="00234841" w:rsidRDefault="00234841" w:rsidP="00234841">
      <w:pPr>
        <w:pStyle w:val="PL"/>
      </w:pPr>
      <w:r>
        <w:t xml:space="preserve">      summary: Create NIDD Authorization Info</w:t>
      </w:r>
    </w:p>
    <w:p w14:paraId="04B3CDB3" w14:textId="77777777" w:rsidR="00234841" w:rsidRDefault="00234841" w:rsidP="00234841">
      <w:pPr>
        <w:pStyle w:val="PL"/>
      </w:pPr>
      <w:r>
        <w:t xml:space="preserve">      operationId: CreateNIDDAuthorizationInfo</w:t>
      </w:r>
    </w:p>
    <w:p w14:paraId="00E7013B" w14:textId="77777777" w:rsidR="00234841" w:rsidRDefault="00234841" w:rsidP="00234841">
      <w:pPr>
        <w:pStyle w:val="PL"/>
      </w:pPr>
      <w:r>
        <w:t xml:space="preserve">      tags:</w:t>
      </w:r>
    </w:p>
    <w:p w14:paraId="3926E690" w14:textId="77777777" w:rsidR="00234841" w:rsidRDefault="00234841" w:rsidP="00234841">
      <w:pPr>
        <w:pStyle w:val="PL"/>
        <w:rPr>
          <w:lang w:eastAsia="zh-CN"/>
        </w:rPr>
      </w:pPr>
      <w:r>
        <w:t xml:space="preserve">        - NIDD Authorization Info (Document)</w:t>
      </w:r>
    </w:p>
    <w:p w14:paraId="2467E9A6" w14:textId="77777777" w:rsidR="00234841" w:rsidRDefault="00234841" w:rsidP="00234841">
      <w:pPr>
        <w:pStyle w:val="PL"/>
      </w:pPr>
      <w:r>
        <w:t xml:space="preserve">      security:</w:t>
      </w:r>
    </w:p>
    <w:p w14:paraId="417B413F" w14:textId="77777777" w:rsidR="00234841" w:rsidRDefault="00234841" w:rsidP="00234841">
      <w:pPr>
        <w:pStyle w:val="PL"/>
      </w:pPr>
      <w:r>
        <w:t xml:space="preserve">        - {}</w:t>
      </w:r>
    </w:p>
    <w:p w14:paraId="3082F3B7" w14:textId="77777777" w:rsidR="00234841" w:rsidRDefault="00234841" w:rsidP="00234841">
      <w:pPr>
        <w:pStyle w:val="PL"/>
      </w:pPr>
      <w:r>
        <w:t xml:space="preserve">        - oAuth2ClientCredentials:</w:t>
      </w:r>
    </w:p>
    <w:p w14:paraId="2ACC878D" w14:textId="77777777" w:rsidR="00234841" w:rsidRDefault="00234841" w:rsidP="00234841">
      <w:pPr>
        <w:pStyle w:val="PL"/>
      </w:pPr>
      <w:r>
        <w:t xml:space="preserve">          - nudr-dr</w:t>
      </w:r>
    </w:p>
    <w:p w14:paraId="0378FE6C" w14:textId="77777777" w:rsidR="00234841" w:rsidRDefault="00234841" w:rsidP="00234841">
      <w:pPr>
        <w:pStyle w:val="PL"/>
      </w:pPr>
      <w:r>
        <w:t xml:space="preserve">        - oAuth2ClientCredentials:</w:t>
      </w:r>
    </w:p>
    <w:p w14:paraId="53C532AD" w14:textId="77777777" w:rsidR="00234841" w:rsidRDefault="00234841" w:rsidP="00234841">
      <w:pPr>
        <w:pStyle w:val="PL"/>
      </w:pPr>
      <w:r>
        <w:t xml:space="preserve">          - nudr-dr</w:t>
      </w:r>
    </w:p>
    <w:p w14:paraId="4F35EE97" w14:textId="77777777" w:rsidR="00234841" w:rsidRDefault="00234841" w:rsidP="00234841">
      <w:pPr>
        <w:pStyle w:val="PL"/>
        <w:rPr>
          <w:lang w:eastAsia="zh-CN"/>
        </w:rPr>
      </w:pPr>
      <w:r>
        <w:t xml:space="preserve">          - nudr-dr:subscription-data</w:t>
      </w:r>
    </w:p>
    <w:p w14:paraId="630EE53B" w14:textId="77777777" w:rsidR="00234841" w:rsidRDefault="00234841" w:rsidP="00234841">
      <w:pPr>
        <w:pStyle w:val="PL"/>
      </w:pPr>
      <w:r>
        <w:t xml:space="preserve">      parameters:</w:t>
      </w:r>
    </w:p>
    <w:p w14:paraId="4D7CE21F" w14:textId="77777777" w:rsidR="00234841" w:rsidRDefault="00234841" w:rsidP="00234841">
      <w:pPr>
        <w:pStyle w:val="PL"/>
      </w:pPr>
      <w:r>
        <w:t xml:space="preserve">        - name: ueId</w:t>
      </w:r>
    </w:p>
    <w:p w14:paraId="4AFBA95C" w14:textId="77777777" w:rsidR="00234841" w:rsidRDefault="00234841" w:rsidP="00234841">
      <w:pPr>
        <w:pStyle w:val="PL"/>
      </w:pPr>
      <w:r>
        <w:t xml:space="preserve">          in: path</w:t>
      </w:r>
    </w:p>
    <w:p w14:paraId="339D100E" w14:textId="77777777" w:rsidR="00234841" w:rsidRDefault="00234841" w:rsidP="00234841">
      <w:pPr>
        <w:pStyle w:val="PL"/>
      </w:pPr>
      <w:r>
        <w:t xml:space="preserve">          required: true</w:t>
      </w:r>
    </w:p>
    <w:p w14:paraId="2B7DB690" w14:textId="77777777" w:rsidR="00234841" w:rsidRDefault="00234841" w:rsidP="00234841">
      <w:pPr>
        <w:pStyle w:val="PL"/>
      </w:pPr>
      <w:r>
        <w:t xml:space="preserve">          schema:</w:t>
      </w:r>
    </w:p>
    <w:p w14:paraId="10D1851D" w14:textId="77777777" w:rsidR="00234841" w:rsidRDefault="00234841" w:rsidP="00234841">
      <w:pPr>
        <w:pStyle w:val="PL"/>
      </w:pPr>
      <w:r>
        <w:t xml:space="preserve">            $ref: 'TS29571_CommonData.yaml#/components/schemas/VarUeId'</w:t>
      </w:r>
    </w:p>
    <w:p w14:paraId="50EC51FF" w14:textId="77777777" w:rsidR="00234841" w:rsidRDefault="00234841" w:rsidP="00234841">
      <w:pPr>
        <w:pStyle w:val="PL"/>
      </w:pPr>
      <w:r>
        <w:t xml:space="preserve">      requestBody:</w:t>
      </w:r>
    </w:p>
    <w:p w14:paraId="151280C7" w14:textId="77777777" w:rsidR="00234841" w:rsidRDefault="00234841" w:rsidP="00234841">
      <w:pPr>
        <w:pStyle w:val="PL"/>
      </w:pPr>
      <w:r>
        <w:lastRenderedPageBreak/>
        <w:t xml:space="preserve">        content:</w:t>
      </w:r>
    </w:p>
    <w:p w14:paraId="01E2FD4E" w14:textId="77777777" w:rsidR="00234841" w:rsidRDefault="00234841" w:rsidP="00234841">
      <w:pPr>
        <w:pStyle w:val="PL"/>
      </w:pPr>
      <w:r>
        <w:t xml:space="preserve">          application/json:</w:t>
      </w:r>
    </w:p>
    <w:p w14:paraId="7C1C56D9" w14:textId="77777777" w:rsidR="00234841" w:rsidRDefault="00234841" w:rsidP="00234841">
      <w:pPr>
        <w:pStyle w:val="PL"/>
      </w:pPr>
      <w:r>
        <w:t xml:space="preserve">            schema:</w:t>
      </w:r>
    </w:p>
    <w:p w14:paraId="663CC7E8" w14:textId="77777777" w:rsidR="00234841" w:rsidRDefault="00234841" w:rsidP="00434F1A">
      <w:pPr>
        <w:pStyle w:val="PL"/>
        <w:outlineLvl w:val="0"/>
      </w:pPr>
      <w:r>
        <w:t xml:space="preserve">              $ref: '#/components/schemas/NiddAuthorizationInfo'</w:t>
      </w:r>
    </w:p>
    <w:p w14:paraId="44CDF09D" w14:textId="77777777" w:rsidR="00234841" w:rsidRDefault="00234841" w:rsidP="00234841">
      <w:pPr>
        <w:pStyle w:val="PL"/>
      </w:pPr>
      <w:r>
        <w:t xml:space="preserve">        required: true</w:t>
      </w:r>
    </w:p>
    <w:p w14:paraId="2B948F01" w14:textId="77777777" w:rsidR="00234841" w:rsidRDefault="00234841" w:rsidP="00234841">
      <w:pPr>
        <w:pStyle w:val="PL"/>
      </w:pPr>
      <w:r>
        <w:t xml:space="preserve">      responses:</w:t>
      </w:r>
    </w:p>
    <w:p w14:paraId="7D3ED647" w14:textId="77777777" w:rsidR="00234841" w:rsidRDefault="00234841" w:rsidP="00234841">
      <w:pPr>
        <w:pStyle w:val="PL"/>
      </w:pPr>
      <w:r>
        <w:t xml:space="preserve">        '204':</w:t>
      </w:r>
    </w:p>
    <w:p w14:paraId="6EAF557B" w14:textId="77777777" w:rsidR="00234841" w:rsidRDefault="00234841" w:rsidP="00234841">
      <w:pPr>
        <w:pStyle w:val="PL"/>
      </w:pPr>
      <w:r>
        <w:t xml:space="preserve">          description: Upon success, an empty response body shall be returned</w:t>
      </w:r>
    </w:p>
    <w:p w14:paraId="576F3AE8" w14:textId="77777777" w:rsidR="00234841" w:rsidRDefault="00234841" w:rsidP="00234841">
      <w:pPr>
        <w:pStyle w:val="PL"/>
      </w:pPr>
      <w:r>
        <w:t xml:space="preserve">        '201':</w:t>
      </w:r>
    </w:p>
    <w:p w14:paraId="6133AD6C" w14:textId="77777777" w:rsidR="00234841" w:rsidRDefault="00234841" w:rsidP="00234841">
      <w:pPr>
        <w:pStyle w:val="PL"/>
      </w:pPr>
      <w:r>
        <w:t xml:space="preserve">          description: Upon successful creation, the created resource shall be returned</w:t>
      </w:r>
    </w:p>
    <w:p w14:paraId="1690EB98" w14:textId="77777777" w:rsidR="00234841" w:rsidRDefault="00234841" w:rsidP="00234841">
      <w:pPr>
        <w:pStyle w:val="PL"/>
      </w:pPr>
      <w:r>
        <w:t xml:space="preserve">          content:</w:t>
      </w:r>
    </w:p>
    <w:p w14:paraId="50AAD426" w14:textId="77777777" w:rsidR="00234841" w:rsidRDefault="00234841" w:rsidP="00234841">
      <w:pPr>
        <w:pStyle w:val="PL"/>
      </w:pPr>
      <w:r>
        <w:t xml:space="preserve">            application/json:</w:t>
      </w:r>
    </w:p>
    <w:p w14:paraId="44999CE8" w14:textId="77777777" w:rsidR="00234841" w:rsidRDefault="00234841" w:rsidP="00234841">
      <w:pPr>
        <w:pStyle w:val="PL"/>
      </w:pPr>
      <w:r>
        <w:t xml:space="preserve">              schema:</w:t>
      </w:r>
    </w:p>
    <w:p w14:paraId="542547B9" w14:textId="77777777" w:rsidR="00234841" w:rsidRDefault="00234841" w:rsidP="00434F1A">
      <w:pPr>
        <w:pStyle w:val="PL"/>
        <w:outlineLvl w:val="0"/>
        <w:rPr>
          <w:lang w:eastAsia="zh-CN"/>
        </w:rPr>
      </w:pPr>
      <w:r>
        <w:t xml:space="preserve">                $ref: '#/components/schemas/NiddAuthorizationInfo'</w:t>
      </w:r>
    </w:p>
    <w:p w14:paraId="353D5D13" w14:textId="77777777" w:rsidR="00234841" w:rsidRDefault="00234841" w:rsidP="00234841">
      <w:pPr>
        <w:pStyle w:val="PL"/>
        <w:rPr>
          <w:lang w:eastAsia="zh-CN"/>
        </w:rPr>
      </w:pPr>
      <w:r>
        <w:t xml:space="preserve">        default:</w:t>
      </w:r>
    </w:p>
    <w:p w14:paraId="0E2865B7" w14:textId="77777777" w:rsidR="00234841" w:rsidRDefault="00234841" w:rsidP="00234841">
      <w:pPr>
        <w:pStyle w:val="PL"/>
        <w:rPr>
          <w:lang w:eastAsia="zh-CN"/>
        </w:rPr>
      </w:pPr>
      <w:r>
        <w:t xml:space="preserve">          $ref: 'TS29571_CommonData.yaml#/components/responses/default'</w:t>
      </w:r>
    </w:p>
    <w:p w14:paraId="3ED2DFB8" w14:textId="77777777" w:rsidR="00234841" w:rsidRDefault="00234841" w:rsidP="00234841">
      <w:pPr>
        <w:pStyle w:val="PL"/>
        <w:rPr>
          <w:lang w:eastAsia="zh-CN"/>
        </w:rPr>
      </w:pPr>
    </w:p>
    <w:p w14:paraId="3ADD5F33" w14:textId="77777777" w:rsidR="00234841" w:rsidRDefault="00234841" w:rsidP="00234841">
      <w:pPr>
        <w:pStyle w:val="PL"/>
      </w:pPr>
      <w:r>
        <w:t xml:space="preserve">    delete:</w:t>
      </w:r>
    </w:p>
    <w:p w14:paraId="5999FAB2" w14:textId="77777777" w:rsidR="00234841" w:rsidRDefault="00234841" w:rsidP="00234841">
      <w:pPr>
        <w:pStyle w:val="PL"/>
      </w:pPr>
      <w:r>
        <w:t xml:space="preserve">      summary: Delete NIDD Authorization Info</w:t>
      </w:r>
    </w:p>
    <w:p w14:paraId="03337056" w14:textId="77777777" w:rsidR="00234841" w:rsidRDefault="00234841" w:rsidP="00234841">
      <w:pPr>
        <w:pStyle w:val="PL"/>
      </w:pPr>
      <w:r>
        <w:t xml:space="preserve">      operationId: RemoveNiddAuthorizationInfo</w:t>
      </w:r>
    </w:p>
    <w:p w14:paraId="67693568" w14:textId="77777777" w:rsidR="00234841" w:rsidRDefault="00234841" w:rsidP="00234841">
      <w:pPr>
        <w:pStyle w:val="PL"/>
      </w:pPr>
      <w:r>
        <w:t xml:space="preserve">      tags:</w:t>
      </w:r>
    </w:p>
    <w:p w14:paraId="4A32D064" w14:textId="77777777" w:rsidR="00234841" w:rsidRDefault="00234841" w:rsidP="00234841">
      <w:pPr>
        <w:pStyle w:val="PL"/>
        <w:rPr>
          <w:lang w:eastAsia="zh-CN"/>
        </w:rPr>
      </w:pPr>
      <w:r>
        <w:t xml:space="preserve">        - NIDD Authorization Info (Document)</w:t>
      </w:r>
    </w:p>
    <w:p w14:paraId="1A71759B" w14:textId="77777777" w:rsidR="00234841" w:rsidRDefault="00234841" w:rsidP="00234841">
      <w:pPr>
        <w:pStyle w:val="PL"/>
      </w:pPr>
      <w:r>
        <w:t xml:space="preserve">      security:</w:t>
      </w:r>
    </w:p>
    <w:p w14:paraId="0DB976A8" w14:textId="77777777" w:rsidR="00234841" w:rsidRDefault="00234841" w:rsidP="00234841">
      <w:pPr>
        <w:pStyle w:val="PL"/>
      </w:pPr>
      <w:r>
        <w:t xml:space="preserve">        - {}</w:t>
      </w:r>
    </w:p>
    <w:p w14:paraId="1F09B91D" w14:textId="77777777" w:rsidR="00234841" w:rsidRDefault="00234841" w:rsidP="00234841">
      <w:pPr>
        <w:pStyle w:val="PL"/>
      </w:pPr>
      <w:r>
        <w:t xml:space="preserve">        - oAuth2ClientCredentials:</w:t>
      </w:r>
    </w:p>
    <w:p w14:paraId="530F5C36" w14:textId="77777777" w:rsidR="00234841" w:rsidRDefault="00234841" w:rsidP="00234841">
      <w:pPr>
        <w:pStyle w:val="PL"/>
      </w:pPr>
      <w:r>
        <w:t xml:space="preserve">          - nudr-dr</w:t>
      </w:r>
    </w:p>
    <w:p w14:paraId="0F5152D2" w14:textId="77777777" w:rsidR="00234841" w:rsidRDefault="00234841" w:rsidP="00234841">
      <w:pPr>
        <w:pStyle w:val="PL"/>
      </w:pPr>
      <w:r>
        <w:t xml:space="preserve">        - oAuth2ClientCredentials:</w:t>
      </w:r>
    </w:p>
    <w:p w14:paraId="3DE2F58A" w14:textId="77777777" w:rsidR="00234841" w:rsidRDefault="00234841" w:rsidP="00234841">
      <w:pPr>
        <w:pStyle w:val="PL"/>
      </w:pPr>
      <w:r>
        <w:t xml:space="preserve">          - nudr-dr</w:t>
      </w:r>
    </w:p>
    <w:p w14:paraId="46F29243" w14:textId="77777777" w:rsidR="00234841" w:rsidRDefault="00234841" w:rsidP="00234841">
      <w:pPr>
        <w:pStyle w:val="PL"/>
        <w:rPr>
          <w:lang w:eastAsia="zh-CN"/>
        </w:rPr>
      </w:pPr>
      <w:r>
        <w:t xml:space="preserve">          - nudr-dr:subscription-data</w:t>
      </w:r>
    </w:p>
    <w:p w14:paraId="62E1FA17" w14:textId="77777777" w:rsidR="00234841" w:rsidRDefault="00234841" w:rsidP="00234841">
      <w:pPr>
        <w:pStyle w:val="PL"/>
      </w:pPr>
      <w:r>
        <w:t xml:space="preserve">      parameters:</w:t>
      </w:r>
    </w:p>
    <w:p w14:paraId="124437D3" w14:textId="77777777" w:rsidR="00234841" w:rsidRDefault="00234841" w:rsidP="00234841">
      <w:pPr>
        <w:pStyle w:val="PL"/>
      </w:pPr>
      <w:r>
        <w:t xml:space="preserve">        - name: ueId</w:t>
      </w:r>
    </w:p>
    <w:p w14:paraId="5E1E499B" w14:textId="77777777" w:rsidR="00234841" w:rsidRDefault="00234841" w:rsidP="00234841">
      <w:pPr>
        <w:pStyle w:val="PL"/>
      </w:pPr>
      <w:r>
        <w:t xml:space="preserve">          in: path</w:t>
      </w:r>
    </w:p>
    <w:p w14:paraId="4AFAA2BD" w14:textId="77777777" w:rsidR="00234841" w:rsidRDefault="00234841" w:rsidP="00234841">
      <w:pPr>
        <w:pStyle w:val="PL"/>
      </w:pPr>
      <w:r>
        <w:t xml:space="preserve">          required: true</w:t>
      </w:r>
    </w:p>
    <w:p w14:paraId="0C4207ED" w14:textId="77777777" w:rsidR="00234841" w:rsidRDefault="00234841" w:rsidP="00234841">
      <w:pPr>
        <w:pStyle w:val="PL"/>
      </w:pPr>
      <w:r>
        <w:t xml:space="preserve">          schema:</w:t>
      </w:r>
    </w:p>
    <w:p w14:paraId="5C36CBB7" w14:textId="77777777" w:rsidR="00234841" w:rsidRDefault="00234841" w:rsidP="00234841">
      <w:pPr>
        <w:pStyle w:val="PL"/>
      </w:pPr>
      <w:r>
        <w:t xml:space="preserve">            $ref: 'TS29571_CommonData.yaml#/components/schemas/VarUeId'</w:t>
      </w:r>
    </w:p>
    <w:p w14:paraId="3D32034C" w14:textId="77777777" w:rsidR="00234841" w:rsidRDefault="00234841" w:rsidP="00234841">
      <w:pPr>
        <w:pStyle w:val="PL"/>
      </w:pPr>
      <w:r>
        <w:t xml:space="preserve">      responses:</w:t>
      </w:r>
    </w:p>
    <w:p w14:paraId="42B54FF4" w14:textId="77777777" w:rsidR="00234841" w:rsidRDefault="00234841" w:rsidP="00234841">
      <w:pPr>
        <w:pStyle w:val="PL"/>
      </w:pPr>
      <w:r>
        <w:t xml:space="preserve">        '204':</w:t>
      </w:r>
    </w:p>
    <w:p w14:paraId="40C91936" w14:textId="77777777" w:rsidR="00234841" w:rsidRDefault="00234841" w:rsidP="00234841">
      <w:pPr>
        <w:pStyle w:val="PL"/>
        <w:rPr>
          <w:lang w:eastAsia="zh-CN"/>
        </w:rPr>
      </w:pPr>
      <w:r>
        <w:t xml:space="preserve">          description: Expected response to a successful subscription removal</w:t>
      </w:r>
    </w:p>
    <w:p w14:paraId="7DD8F0B9" w14:textId="77777777" w:rsidR="00234841" w:rsidRDefault="00234841" w:rsidP="00234841">
      <w:pPr>
        <w:pStyle w:val="PL"/>
      </w:pPr>
      <w:r>
        <w:t xml:space="preserve">        default:</w:t>
      </w:r>
    </w:p>
    <w:p w14:paraId="0697EDAF" w14:textId="77777777" w:rsidR="00234841" w:rsidRDefault="00234841" w:rsidP="00234841">
      <w:pPr>
        <w:pStyle w:val="PL"/>
        <w:rPr>
          <w:lang w:eastAsia="zh-CN"/>
        </w:rPr>
      </w:pPr>
      <w:r>
        <w:t xml:space="preserve">          $ref: 'TS29571_CommonData.yaml#/components/responses/default'</w:t>
      </w:r>
    </w:p>
    <w:p w14:paraId="0D860B73" w14:textId="77777777" w:rsidR="00234841" w:rsidRDefault="00234841" w:rsidP="00234841">
      <w:pPr>
        <w:pStyle w:val="PL"/>
        <w:rPr>
          <w:lang w:eastAsia="zh-CN"/>
        </w:rPr>
      </w:pPr>
    </w:p>
    <w:p w14:paraId="6A71E915" w14:textId="77777777" w:rsidR="00234841" w:rsidRDefault="00234841" w:rsidP="00234841">
      <w:pPr>
        <w:pStyle w:val="PL"/>
      </w:pPr>
      <w:r>
        <w:t xml:space="preserve">    patch:</w:t>
      </w:r>
    </w:p>
    <w:p w14:paraId="2F07AE36" w14:textId="77777777" w:rsidR="00234841" w:rsidRDefault="00234841" w:rsidP="00234841">
      <w:pPr>
        <w:pStyle w:val="PL"/>
        <w:rPr>
          <w:lang w:eastAsia="zh-CN"/>
        </w:rPr>
      </w:pPr>
      <w:r>
        <w:t xml:space="preserve">      summary: Modify NIDD Authorization Info</w:t>
      </w:r>
    </w:p>
    <w:p w14:paraId="54B31074" w14:textId="77777777" w:rsidR="00234841" w:rsidRDefault="00234841" w:rsidP="00234841">
      <w:pPr>
        <w:pStyle w:val="PL"/>
      </w:pPr>
      <w:r>
        <w:t xml:space="preserve">      operationId: ModifyNiddAuthorizationInfo</w:t>
      </w:r>
    </w:p>
    <w:p w14:paraId="748B0CE0" w14:textId="77777777" w:rsidR="00234841" w:rsidRDefault="00234841" w:rsidP="00234841">
      <w:pPr>
        <w:pStyle w:val="PL"/>
      </w:pPr>
      <w:r>
        <w:t xml:space="preserve">      tags:</w:t>
      </w:r>
    </w:p>
    <w:p w14:paraId="1579EC4E" w14:textId="77777777" w:rsidR="00234841" w:rsidRDefault="00234841" w:rsidP="00234841">
      <w:pPr>
        <w:pStyle w:val="PL"/>
        <w:rPr>
          <w:lang w:eastAsia="zh-CN"/>
        </w:rPr>
      </w:pPr>
      <w:r>
        <w:t xml:space="preserve">        - NIDD Authorization Info (Document)</w:t>
      </w:r>
    </w:p>
    <w:p w14:paraId="016B3ACA" w14:textId="77777777" w:rsidR="00234841" w:rsidRDefault="00234841" w:rsidP="00234841">
      <w:pPr>
        <w:pStyle w:val="PL"/>
      </w:pPr>
      <w:r>
        <w:lastRenderedPageBreak/>
        <w:t xml:space="preserve">      security:</w:t>
      </w:r>
    </w:p>
    <w:p w14:paraId="09BB11AE" w14:textId="77777777" w:rsidR="00234841" w:rsidRDefault="00234841" w:rsidP="00234841">
      <w:pPr>
        <w:pStyle w:val="PL"/>
      </w:pPr>
      <w:r>
        <w:t xml:space="preserve">        - {}</w:t>
      </w:r>
    </w:p>
    <w:p w14:paraId="68A1FFD3" w14:textId="77777777" w:rsidR="00234841" w:rsidRDefault="00234841" w:rsidP="00234841">
      <w:pPr>
        <w:pStyle w:val="PL"/>
      </w:pPr>
      <w:r>
        <w:t xml:space="preserve">        - oAuth2ClientCredentials:</w:t>
      </w:r>
    </w:p>
    <w:p w14:paraId="29E02F29" w14:textId="77777777" w:rsidR="00234841" w:rsidRDefault="00234841" w:rsidP="00234841">
      <w:pPr>
        <w:pStyle w:val="PL"/>
      </w:pPr>
      <w:r>
        <w:t xml:space="preserve">          - nudr-dr</w:t>
      </w:r>
    </w:p>
    <w:p w14:paraId="187E1076" w14:textId="77777777" w:rsidR="00234841" w:rsidRDefault="00234841" w:rsidP="00234841">
      <w:pPr>
        <w:pStyle w:val="PL"/>
      </w:pPr>
      <w:r>
        <w:t xml:space="preserve">        - oAuth2ClientCredentials:</w:t>
      </w:r>
    </w:p>
    <w:p w14:paraId="374A4D2B" w14:textId="77777777" w:rsidR="00234841" w:rsidRDefault="00234841" w:rsidP="00234841">
      <w:pPr>
        <w:pStyle w:val="PL"/>
      </w:pPr>
      <w:r>
        <w:t xml:space="preserve">          - nudr-dr</w:t>
      </w:r>
    </w:p>
    <w:p w14:paraId="387F3D58" w14:textId="77777777" w:rsidR="00234841" w:rsidRDefault="00234841" w:rsidP="00234841">
      <w:pPr>
        <w:pStyle w:val="PL"/>
        <w:rPr>
          <w:lang w:eastAsia="zh-CN"/>
        </w:rPr>
      </w:pPr>
      <w:r>
        <w:t xml:space="preserve">          - nudr-dr:subscription-data</w:t>
      </w:r>
    </w:p>
    <w:p w14:paraId="046120D4" w14:textId="77777777" w:rsidR="00234841" w:rsidRDefault="00234841" w:rsidP="00234841">
      <w:pPr>
        <w:pStyle w:val="PL"/>
      </w:pPr>
      <w:r>
        <w:t xml:space="preserve">      parameters:</w:t>
      </w:r>
    </w:p>
    <w:p w14:paraId="1D351FE9" w14:textId="77777777" w:rsidR="00234841" w:rsidRDefault="00234841" w:rsidP="00234841">
      <w:pPr>
        <w:pStyle w:val="PL"/>
      </w:pPr>
      <w:r>
        <w:t xml:space="preserve">        - name: ueId</w:t>
      </w:r>
    </w:p>
    <w:p w14:paraId="1A15FEA5" w14:textId="77777777" w:rsidR="00234841" w:rsidRDefault="00234841" w:rsidP="00234841">
      <w:pPr>
        <w:pStyle w:val="PL"/>
      </w:pPr>
      <w:r>
        <w:t xml:space="preserve">          in: path</w:t>
      </w:r>
    </w:p>
    <w:p w14:paraId="58D6C0FA" w14:textId="77777777" w:rsidR="00234841" w:rsidRDefault="00234841" w:rsidP="00234841">
      <w:pPr>
        <w:pStyle w:val="PL"/>
      </w:pPr>
      <w:r>
        <w:t xml:space="preserve">          required: true</w:t>
      </w:r>
    </w:p>
    <w:p w14:paraId="41B62A23" w14:textId="77777777" w:rsidR="00234841" w:rsidRDefault="00234841" w:rsidP="00234841">
      <w:pPr>
        <w:pStyle w:val="PL"/>
      </w:pPr>
      <w:r>
        <w:t xml:space="preserve">          schema:</w:t>
      </w:r>
    </w:p>
    <w:p w14:paraId="047B4919" w14:textId="77777777" w:rsidR="00234841" w:rsidRDefault="00234841" w:rsidP="00234841">
      <w:pPr>
        <w:pStyle w:val="PL"/>
      </w:pPr>
      <w:r>
        <w:t xml:space="preserve">            $ref: 'TS29571_CommonData.yaml#/components/schemas/VarUeId'</w:t>
      </w:r>
    </w:p>
    <w:p w14:paraId="08B00965" w14:textId="77777777" w:rsidR="00234841" w:rsidRDefault="00234841" w:rsidP="00234841">
      <w:pPr>
        <w:pStyle w:val="PL"/>
      </w:pPr>
      <w:r>
        <w:t xml:space="preserve">        - name: supported-features</w:t>
      </w:r>
    </w:p>
    <w:p w14:paraId="64651BD7" w14:textId="77777777" w:rsidR="00234841" w:rsidRDefault="00234841" w:rsidP="00234841">
      <w:pPr>
        <w:pStyle w:val="PL"/>
      </w:pPr>
      <w:r>
        <w:t xml:space="preserve">          in: query</w:t>
      </w:r>
    </w:p>
    <w:p w14:paraId="15E9F122" w14:textId="77777777" w:rsidR="00234841" w:rsidRDefault="00234841" w:rsidP="00234841">
      <w:pPr>
        <w:pStyle w:val="PL"/>
      </w:pPr>
      <w:r>
        <w:t xml:space="preserve">          description: Features required to be supported by the target NF</w:t>
      </w:r>
    </w:p>
    <w:p w14:paraId="4AD459A7" w14:textId="77777777" w:rsidR="00234841" w:rsidRDefault="00234841" w:rsidP="00234841">
      <w:pPr>
        <w:pStyle w:val="PL"/>
      </w:pPr>
      <w:r>
        <w:t xml:space="preserve">          schema:</w:t>
      </w:r>
    </w:p>
    <w:p w14:paraId="4F802D44" w14:textId="77777777" w:rsidR="00234841" w:rsidRDefault="00234841" w:rsidP="00234841">
      <w:pPr>
        <w:pStyle w:val="PL"/>
        <w:rPr>
          <w:lang w:eastAsia="zh-CN"/>
        </w:rPr>
      </w:pPr>
      <w:r>
        <w:t xml:space="preserve">            $ref: 'TS29571_CommonData.yaml#/components/schemas/SupportedFeatures'</w:t>
      </w:r>
    </w:p>
    <w:p w14:paraId="03555C21" w14:textId="77777777" w:rsidR="00234841" w:rsidRDefault="00234841" w:rsidP="00234841">
      <w:pPr>
        <w:pStyle w:val="PL"/>
        <w:rPr>
          <w:lang w:eastAsia="zh-CN"/>
        </w:rPr>
      </w:pPr>
      <w:r>
        <w:t xml:space="preserve">      requestBody:</w:t>
      </w:r>
    </w:p>
    <w:p w14:paraId="7CBC09F8" w14:textId="77777777" w:rsidR="00234841" w:rsidRDefault="00234841" w:rsidP="00234841">
      <w:pPr>
        <w:pStyle w:val="PL"/>
      </w:pPr>
      <w:r>
        <w:t xml:space="preserve">        content:</w:t>
      </w:r>
    </w:p>
    <w:p w14:paraId="54D760D6" w14:textId="77777777" w:rsidR="00234841" w:rsidRDefault="00234841" w:rsidP="00234841">
      <w:pPr>
        <w:pStyle w:val="PL"/>
      </w:pPr>
      <w:r>
        <w:t xml:space="preserve">          application/json-patch+json:</w:t>
      </w:r>
    </w:p>
    <w:p w14:paraId="65AAD851" w14:textId="77777777" w:rsidR="00234841" w:rsidRDefault="00234841" w:rsidP="00234841">
      <w:pPr>
        <w:pStyle w:val="PL"/>
      </w:pPr>
      <w:r>
        <w:t xml:space="preserve">            schema:</w:t>
      </w:r>
    </w:p>
    <w:p w14:paraId="66398ED0" w14:textId="77777777" w:rsidR="00234841" w:rsidRDefault="00234841" w:rsidP="00234841">
      <w:pPr>
        <w:pStyle w:val="PL"/>
      </w:pPr>
      <w:r>
        <w:t xml:space="preserve">              type: array</w:t>
      </w:r>
    </w:p>
    <w:p w14:paraId="4928B746" w14:textId="77777777" w:rsidR="00234841" w:rsidRDefault="00234841" w:rsidP="00234841">
      <w:pPr>
        <w:pStyle w:val="PL"/>
      </w:pPr>
      <w:r>
        <w:t xml:space="preserve">              items:</w:t>
      </w:r>
    </w:p>
    <w:p w14:paraId="3A0BDFFB" w14:textId="77777777" w:rsidR="00234841" w:rsidRDefault="00234841" w:rsidP="00234841">
      <w:pPr>
        <w:pStyle w:val="PL"/>
      </w:pPr>
      <w:r>
        <w:t xml:space="preserve">                $ref: 'TS29571_CommonData.yaml#/components/schemas/PatchItem'</w:t>
      </w:r>
    </w:p>
    <w:p w14:paraId="749C7B12" w14:textId="77777777" w:rsidR="00234841" w:rsidRDefault="00234841" w:rsidP="00234841">
      <w:pPr>
        <w:pStyle w:val="PL"/>
      </w:pPr>
      <w:r>
        <w:t xml:space="preserve">        required: true</w:t>
      </w:r>
    </w:p>
    <w:p w14:paraId="322A480B" w14:textId="77777777" w:rsidR="00234841" w:rsidRDefault="00234841" w:rsidP="00234841">
      <w:pPr>
        <w:pStyle w:val="PL"/>
      </w:pPr>
      <w:r>
        <w:t xml:space="preserve">      responses:</w:t>
      </w:r>
    </w:p>
    <w:p w14:paraId="1B1A940E" w14:textId="77777777" w:rsidR="00234841" w:rsidRDefault="00234841" w:rsidP="00234841">
      <w:pPr>
        <w:pStyle w:val="PL"/>
      </w:pPr>
      <w:r>
        <w:t xml:space="preserve">        '204':</w:t>
      </w:r>
    </w:p>
    <w:p w14:paraId="65AEB08E" w14:textId="77777777" w:rsidR="00234841" w:rsidRDefault="00234841" w:rsidP="00234841">
      <w:pPr>
        <w:pStyle w:val="PL"/>
      </w:pPr>
      <w:r>
        <w:t xml:space="preserve">          description: Expected response to a valid request</w:t>
      </w:r>
    </w:p>
    <w:p w14:paraId="79B81EC2" w14:textId="77777777" w:rsidR="00234841" w:rsidRDefault="00234841" w:rsidP="00234841">
      <w:pPr>
        <w:pStyle w:val="PL"/>
        <w:rPr>
          <w:lang w:eastAsia="zh-CN"/>
        </w:rPr>
      </w:pPr>
      <w:r>
        <w:rPr>
          <w:lang w:eastAsia="zh-CN"/>
        </w:rPr>
        <w:t xml:space="preserve">        '200':</w:t>
      </w:r>
    </w:p>
    <w:p w14:paraId="2780FD40" w14:textId="77777777" w:rsidR="00234841" w:rsidRDefault="00234841" w:rsidP="00234841">
      <w:pPr>
        <w:pStyle w:val="PL"/>
      </w:pPr>
      <w:r>
        <w:t xml:space="preserve">          description: Expected response to a valid request</w:t>
      </w:r>
    </w:p>
    <w:p w14:paraId="1A8054FF" w14:textId="77777777" w:rsidR="00234841" w:rsidRDefault="00234841" w:rsidP="00234841">
      <w:pPr>
        <w:pStyle w:val="PL"/>
      </w:pPr>
      <w:r>
        <w:t xml:space="preserve">          content:</w:t>
      </w:r>
    </w:p>
    <w:p w14:paraId="48497ED2" w14:textId="77777777" w:rsidR="00234841" w:rsidRDefault="00234841" w:rsidP="00234841">
      <w:pPr>
        <w:pStyle w:val="PL"/>
      </w:pPr>
      <w:r>
        <w:t xml:space="preserve">            application/json:</w:t>
      </w:r>
    </w:p>
    <w:p w14:paraId="4693235E" w14:textId="77777777" w:rsidR="00234841" w:rsidRDefault="00234841" w:rsidP="00234841">
      <w:pPr>
        <w:pStyle w:val="PL"/>
      </w:pPr>
      <w:r>
        <w:t xml:space="preserve">              schema:</w:t>
      </w:r>
    </w:p>
    <w:p w14:paraId="15C0A844" w14:textId="77777777" w:rsidR="00234841" w:rsidRDefault="00234841" w:rsidP="00234841">
      <w:pPr>
        <w:pStyle w:val="PL"/>
        <w:rPr>
          <w:lang w:eastAsia="zh-CN"/>
        </w:rPr>
      </w:pPr>
      <w:r>
        <w:t xml:space="preserve">                $ref: 'TS29571_CommonData.yaml#/components/schemas/</w:t>
      </w:r>
      <w:r>
        <w:rPr>
          <w:lang w:eastAsia="zh-CN"/>
        </w:rPr>
        <w:t>PatchResult</w:t>
      </w:r>
      <w:r>
        <w:t>'</w:t>
      </w:r>
    </w:p>
    <w:p w14:paraId="1B03E763" w14:textId="77777777" w:rsidR="00234841" w:rsidRDefault="00234841" w:rsidP="00234841">
      <w:pPr>
        <w:pStyle w:val="PL"/>
      </w:pPr>
      <w:r>
        <w:t xml:space="preserve">        '403':</w:t>
      </w:r>
    </w:p>
    <w:p w14:paraId="7FD07AA8" w14:textId="77777777" w:rsidR="00234841" w:rsidRDefault="00234841" w:rsidP="00234841">
      <w:pPr>
        <w:pStyle w:val="PL"/>
      </w:pPr>
      <w:r>
        <w:t xml:space="preserve">          description: modification is rejected</w:t>
      </w:r>
    </w:p>
    <w:p w14:paraId="7BFE79FC" w14:textId="77777777" w:rsidR="00234841" w:rsidRDefault="00234841" w:rsidP="00234841">
      <w:pPr>
        <w:pStyle w:val="PL"/>
      </w:pPr>
      <w:r>
        <w:t xml:space="preserve">          content:</w:t>
      </w:r>
    </w:p>
    <w:p w14:paraId="6C9ABB98" w14:textId="77777777" w:rsidR="00234841" w:rsidRDefault="00234841" w:rsidP="00234841">
      <w:pPr>
        <w:pStyle w:val="PL"/>
      </w:pPr>
      <w:r>
        <w:t xml:space="preserve">            application/problem+json:</w:t>
      </w:r>
    </w:p>
    <w:p w14:paraId="071BAA96" w14:textId="77777777" w:rsidR="00234841" w:rsidRDefault="00234841" w:rsidP="00234841">
      <w:pPr>
        <w:pStyle w:val="PL"/>
      </w:pPr>
      <w:r>
        <w:t xml:space="preserve">              schema:</w:t>
      </w:r>
    </w:p>
    <w:p w14:paraId="4B6BF36A" w14:textId="77777777" w:rsidR="00234841" w:rsidRDefault="00234841" w:rsidP="00234841">
      <w:pPr>
        <w:pStyle w:val="PL"/>
      </w:pPr>
      <w:r>
        <w:t xml:space="preserve">                $ref: 'TS29571_CommonData.yaml#/components/schemas/ProblemDetails'</w:t>
      </w:r>
    </w:p>
    <w:p w14:paraId="076608D2" w14:textId="77777777" w:rsidR="00234841" w:rsidRDefault="00234841" w:rsidP="00234841">
      <w:pPr>
        <w:pStyle w:val="PL"/>
        <w:rPr>
          <w:lang w:eastAsia="zh-CN"/>
        </w:rPr>
      </w:pPr>
      <w:r>
        <w:t xml:space="preserve">        default:</w:t>
      </w:r>
    </w:p>
    <w:p w14:paraId="706D158F" w14:textId="77777777" w:rsidR="00234841" w:rsidRDefault="00234841" w:rsidP="00234841">
      <w:pPr>
        <w:pStyle w:val="PL"/>
        <w:rPr>
          <w:lang w:eastAsia="zh-CN"/>
        </w:rPr>
      </w:pPr>
      <w:r>
        <w:t xml:space="preserve">          $ref: 'TS29571_CommonData.yaml#/components/responses/default'</w:t>
      </w:r>
    </w:p>
    <w:p w14:paraId="23E114C6" w14:textId="77777777" w:rsidR="00234841" w:rsidRDefault="00234841" w:rsidP="00234841">
      <w:pPr>
        <w:pStyle w:val="PL"/>
        <w:rPr>
          <w:lang w:eastAsia="zh-CN"/>
        </w:rPr>
      </w:pPr>
    </w:p>
    <w:p w14:paraId="0CE6B34B" w14:textId="77777777" w:rsidR="00234841" w:rsidRDefault="00234841" w:rsidP="00234841">
      <w:pPr>
        <w:pStyle w:val="PL"/>
      </w:pPr>
      <w:r>
        <w:t xml:space="preserve">    get:</w:t>
      </w:r>
    </w:p>
    <w:p w14:paraId="0979030A" w14:textId="77777777" w:rsidR="00234841" w:rsidRDefault="00234841" w:rsidP="00234841">
      <w:pPr>
        <w:pStyle w:val="PL"/>
      </w:pPr>
      <w:r>
        <w:t xml:space="preserve">      summary: Retrieve NIDD Authorization Info</w:t>
      </w:r>
    </w:p>
    <w:p w14:paraId="0276525B" w14:textId="77777777" w:rsidR="00234841" w:rsidRDefault="00234841" w:rsidP="00234841">
      <w:pPr>
        <w:pStyle w:val="PL"/>
      </w:pPr>
      <w:r>
        <w:lastRenderedPageBreak/>
        <w:t xml:space="preserve">      operationId: GetNiddAuthorizationInfo</w:t>
      </w:r>
    </w:p>
    <w:p w14:paraId="1042179F" w14:textId="77777777" w:rsidR="00234841" w:rsidRDefault="00234841" w:rsidP="00234841">
      <w:pPr>
        <w:pStyle w:val="PL"/>
      </w:pPr>
      <w:r>
        <w:t xml:space="preserve">      tags:</w:t>
      </w:r>
    </w:p>
    <w:p w14:paraId="5290E8D5" w14:textId="77777777" w:rsidR="00234841" w:rsidRDefault="00234841" w:rsidP="00234841">
      <w:pPr>
        <w:pStyle w:val="PL"/>
        <w:rPr>
          <w:lang w:eastAsia="zh-CN"/>
        </w:rPr>
      </w:pPr>
      <w:r>
        <w:t xml:space="preserve">        - NIDD Authorization Info (Document)</w:t>
      </w:r>
    </w:p>
    <w:p w14:paraId="1C411B75" w14:textId="77777777" w:rsidR="00234841" w:rsidRDefault="00234841" w:rsidP="00234841">
      <w:pPr>
        <w:pStyle w:val="PL"/>
      </w:pPr>
      <w:r>
        <w:t xml:space="preserve">      security:</w:t>
      </w:r>
    </w:p>
    <w:p w14:paraId="08C71673" w14:textId="77777777" w:rsidR="00234841" w:rsidRDefault="00234841" w:rsidP="00234841">
      <w:pPr>
        <w:pStyle w:val="PL"/>
      </w:pPr>
      <w:r>
        <w:t xml:space="preserve">        - {}</w:t>
      </w:r>
    </w:p>
    <w:p w14:paraId="58B4DD11" w14:textId="77777777" w:rsidR="00234841" w:rsidRDefault="00234841" w:rsidP="00234841">
      <w:pPr>
        <w:pStyle w:val="PL"/>
      </w:pPr>
      <w:r>
        <w:t xml:space="preserve">        - oAuth2ClientCredentials:</w:t>
      </w:r>
    </w:p>
    <w:p w14:paraId="2D91C439" w14:textId="77777777" w:rsidR="00234841" w:rsidRDefault="00234841" w:rsidP="00234841">
      <w:pPr>
        <w:pStyle w:val="PL"/>
      </w:pPr>
      <w:r>
        <w:t xml:space="preserve">          - nudr-dr</w:t>
      </w:r>
    </w:p>
    <w:p w14:paraId="4C217986" w14:textId="77777777" w:rsidR="00234841" w:rsidRDefault="00234841" w:rsidP="00234841">
      <w:pPr>
        <w:pStyle w:val="PL"/>
      </w:pPr>
      <w:r>
        <w:t xml:space="preserve">        - oAuth2ClientCredentials:</w:t>
      </w:r>
    </w:p>
    <w:p w14:paraId="3B3FFA13" w14:textId="77777777" w:rsidR="00234841" w:rsidRDefault="00234841" w:rsidP="00234841">
      <w:pPr>
        <w:pStyle w:val="PL"/>
      </w:pPr>
      <w:r>
        <w:t xml:space="preserve">          - nudr-dr</w:t>
      </w:r>
    </w:p>
    <w:p w14:paraId="20697010" w14:textId="77777777" w:rsidR="00234841" w:rsidRDefault="00234841" w:rsidP="00234841">
      <w:pPr>
        <w:pStyle w:val="PL"/>
        <w:rPr>
          <w:lang w:eastAsia="zh-CN"/>
        </w:rPr>
      </w:pPr>
      <w:r>
        <w:t xml:space="preserve">          - nudr-dr:subscription-data</w:t>
      </w:r>
    </w:p>
    <w:p w14:paraId="07FCE265" w14:textId="77777777" w:rsidR="00234841" w:rsidRDefault="00234841" w:rsidP="00234841">
      <w:pPr>
        <w:pStyle w:val="PL"/>
      </w:pPr>
      <w:r>
        <w:t xml:space="preserve">      parameters:</w:t>
      </w:r>
    </w:p>
    <w:p w14:paraId="0B85E23C" w14:textId="77777777" w:rsidR="00234841" w:rsidRDefault="00234841" w:rsidP="00234841">
      <w:pPr>
        <w:pStyle w:val="PL"/>
      </w:pPr>
      <w:r>
        <w:t xml:space="preserve">        - name: ueId</w:t>
      </w:r>
    </w:p>
    <w:p w14:paraId="2A44CB59" w14:textId="77777777" w:rsidR="00234841" w:rsidRDefault="00234841" w:rsidP="00234841">
      <w:pPr>
        <w:pStyle w:val="PL"/>
      </w:pPr>
      <w:r>
        <w:t xml:space="preserve">          in: path</w:t>
      </w:r>
    </w:p>
    <w:p w14:paraId="2C39EDF9" w14:textId="77777777" w:rsidR="00234841" w:rsidRDefault="00234841" w:rsidP="00234841">
      <w:pPr>
        <w:pStyle w:val="PL"/>
      </w:pPr>
      <w:r>
        <w:t xml:space="preserve">          required: true</w:t>
      </w:r>
    </w:p>
    <w:p w14:paraId="456B3EBA" w14:textId="77777777" w:rsidR="00234841" w:rsidRDefault="00234841" w:rsidP="00234841">
      <w:pPr>
        <w:pStyle w:val="PL"/>
      </w:pPr>
      <w:r>
        <w:t xml:space="preserve">          schema:</w:t>
      </w:r>
    </w:p>
    <w:p w14:paraId="3E52342C" w14:textId="77777777" w:rsidR="00234841" w:rsidRDefault="00234841" w:rsidP="00234841">
      <w:pPr>
        <w:pStyle w:val="PL"/>
      </w:pPr>
      <w:r>
        <w:t xml:space="preserve">            $ref: 'TS29571_CommonData.yaml#/components/schemas/VarUeId'</w:t>
      </w:r>
    </w:p>
    <w:p w14:paraId="72A84436" w14:textId="77777777" w:rsidR="00234841" w:rsidRDefault="00234841" w:rsidP="00234841">
      <w:pPr>
        <w:pStyle w:val="PL"/>
      </w:pPr>
      <w:r>
        <w:t xml:space="preserve">      responses:</w:t>
      </w:r>
    </w:p>
    <w:p w14:paraId="3C4DCFB7" w14:textId="77777777" w:rsidR="00234841" w:rsidRDefault="00234841" w:rsidP="00234841">
      <w:pPr>
        <w:pStyle w:val="PL"/>
      </w:pPr>
      <w:r>
        <w:t xml:space="preserve">        '200':</w:t>
      </w:r>
    </w:p>
    <w:p w14:paraId="10268250" w14:textId="77777777" w:rsidR="00234841" w:rsidRDefault="00234841" w:rsidP="00234841">
      <w:pPr>
        <w:pStyle w:val="PL"/>
      </w:pPr>
      <w:r>
        <w:t xml:space="preserve">          description: OK</w:t>
      </w:r>
    </w:p>
    <w:p w14:paraId="306200F1" w14:textId="77777777" w:rsidR="00234841" w:rsidRDefault="00234841" w:rsidP="00234841">
      <w:pPr>
        <w:pStyle w:val="PL"/>
      </w:pPr>
      <w:r>
        <w:t xml:space="preserve">          content:</w:t>
      </w:r>
    </w:p>
    <w:p w14:paraId="3ACAFB23" w14:textId="77777777" w:rsidR="00234841" w:rsidRDefault="00234841" w:rsidP="00234841">
      <w:pPr>
        <w:pStyle w:val="PL"/>
      </w:pPr>
      <w:r>
        <w:t xml:space="preserve">            application/json:</w:t>
      </w:r>
    </w:p>
    <w:p w14:paraId="18114289" w14:textId="77777777" w:rsidR="00234841" w:rsidRDefault="00234841" w:rsidP="00234841">
      <w:pPr>
        <w:pStyle w:val="PL"/>
      </w:pPr>
      <w:r>
        <w:t xml:space="preserve">              schema:</w:t>
      </w:r>
    </w:p>
    <w:p w14:paraId="69324CEC" w14:textId="77777777" w:rsidR="00234841" w:rsidRDefault="00234841" w:rsidP="00234841">
      <w:pPr>
        <w:pStyle w:val="PL"/>
      </w:pPr>
      <w:r>
        <w:t xml:space="preserve">                $ref: '#/components/schemas/NiddAuthorizationInfo'</w:t>
      </w:r>
    </w:p>
    <w:p w14:paraId="49BDDAB1" w14:textId="77777777" w:rsidR="00234841" w:rsidRDefault="00234841" w:rsidP="00234841">
      <w:pPr>
        <w:pStyle w:val="PL"/>
        <w:rPr>
          <w:lang w:eastAsia="zh-CN"/>
        </w:rPr>
      </w:pPr>
      <w:r>
        <w:t xml:space="preserve">        default:</w:t>
      </w:r>
    </w:p>
    <w:p w14:paraId="137B93CB" w14:textId="77777777" w:rsidR="00234841" w:rsidRDefault="00234841" w:rsidP="00234841">
      <w:pPr>
        <w:pStyle w:val="PL"/>
      </w:pPr>
      <w:r>
        <w:t xml:space="preserve">          $ref: 'TS29571_CommonData.yaml#/components/responses/default'</w:t>
      </w:r>
    </w:p>
    <w:p w14:paraId="06E17DE9" w14:textId="77777777" w:rsidR="00234841" w:rsidRDefault="00234841" w:rsidP="00234841">
      <w:pPr>
        <w:pStyle w:val="PL"/>
        <w:rPr>
          <w:lang w:eastAsia="zh-CN"/>
        </w:rPr>
      </w:pPr>
    </w:p>
    <w:p w14:paraId="13A7F8BD" w14:textId="77777777" w:rsidR="00234841" w:rsidRPr="00533C32" w:rsidRDefault="00234841" w:rsidP="00234841">
      <w:pPr>
        <w:pStyle w:val="PL"/>
      </w:pPr>
      <w:r w:rsidRPr="00533C32">
        <w:t xml:space="preserve">  /subscription-data/{ueId}/</w:t>
      </w:r>
      <w:r>
        <w:t>5mbs</w:t>
      </w:r>
      <w:r w:rsidRPr="00533C32">
        <w:t>-data:</w:t>
      </w:r>
    </w:p>
    <w:p w14:paraId="2DFE1AC4" w14:textId="77777777" w:rsidR="00234841" w:rsidRPr="00533C32" w:rsidRDefault="00234841" w:rsidP="00234841">
      <w:pPr>
        <w:pStyle w:val="PL"/>
      </w:pPr>
      <w:r w:rsidRPr="00533C32">
        <w:t xml:space="preserve">    get:</w:t>
      </w:r>
    </w:p>
    <w:p w14:paraId="08559C36" w14:textId="77777777" w:rsidR="00234841" w:rsidRPr="00533C32" w:rsidRDefault="00234841" w:rsidP="00234841">
      <w:pPr>
        <w:pStyle w:val="PL"/>
      </w:pPr>
      <w:r w:rsidRPr="00533C32">
        <w:t xml:space="preserve">      summary: Retrieves the </w:t>
      </w:r>
      <w:r>
        <w:t>5mbs</w:t>
      </w:r>
      <w:r w:rsidRPr="00533C32">
        <w:t xml:space="preserve"> subscription data of a UE</w:t>
      </w:r>
    </w:p>
    <w:p w14:paraId="57567046" w14:textId="77777777" w:rsidR="00234841" w:rsidRPr="00533C32" w:rsidRDefault="00234841" w:rsidP="00234841">
      <w:pPr>
        <w:pStyle w:val="PL"/>
      </w:pPr>
      <w:r>
        <w:t xml:space="preserve">      operationId: Query5mbsData</w:t>
      </w:r>
    </w:p>
    <w:p w14:paraId="2A1E1129" w14:textId="77777777" w:rsidR="00234841" w:rsidRPr="00533C32" w:rsidRDefault="00234841" w:rsidP="00234841">
      <w:pPr>
        <w:pStyle w:val="PL"/>
      </w:pPr>
      <w:r w:rsidRPr="00533C32">
        <w:t xml:space="preserve">      tags:</w:t>
      </w:r>
    </w:p>
    <w:p w14:paraId="5E8522AA" w14:textId="77777777" w:rsidR="00234841" w:rsidRDefault="00234841" w:rsidP="00234841">
      <w:pPr>
        <w:pStyle w:val="PL"/>
        <w:rPr>
          <w:lang w:eastAsia="zh-CN"/>
        </w:rPr>
      </w:pPr>
      <w:r w:rsidRPr="00533C32">
        <w:t xml:space="preserve">        - </w:t>
      </w:r>
      <w:r>
        <w:t>5MBSSubscription</w:t>
      </w:r>
      <w:r w:rsidRPr="00533C32">
        <w:t>Data (Document)</w:t>
      </w:r>
    </w:p>
    <w:p w14:paraId="348FCC9E" w14:textId="77777777" w:rsidR="00234841" w:rsidRDefault="00234841" w:rsidP="00234841">
      <w:pPr>
        <w:pStyle w:val="PL"/>
      </w:pPr>
      <w:r>
        <w:t xml:space="preserve">      security:</w:t>
      </w:r>
    </w:p>
    <w:p w14:paraId="0BA9A2B7" w14:textId="77777777" w:rsidR="00234841" w:rsidRDefault="00234841" w:rsidP="00234841">
      <w:pPr>
        <w:pStyle w:val="PL"/>
      </w:pPr>
      <w:r>
        <w:t xml:space="preserve">        - {}</w:t>
      </w:r>
    </w:p>
    <w:p w14:paraId="05D40DBE" w14:textId="77777777" w:rsidR="00234841" w:rsidRDefault="00234841" w:rsidP="00234841">
      <w:pPr>
        <w:pStyle w:val="PL"/>
      </w:pPr>
      <w:r>
        <w:t xml:space="preserve">        - oAuth2ClientCredentials:</w:t>
      </w:r>
    </w:p>
    <w:p w14:paraId="331FDB89" w14:textId="77777777" w:rsidR="00234841" w:rsidRDefault="00234841" w:rsidP="00234841">
      <w:pPr>
        <w:pStyle w:val="PL"/>
      </w:pPr>
      <w:r>
        <w:t xml:space="preserve">          - nudr-dr</w:t>
      </w:r>
    </w:p>
    <w:p w14:paraId="6835E25F" w14:textId="77777777" w:rsidR="00234841" w:rsidRDefault="00234841" w:rsidP="00234841">
      <w:pPr>
        <w:pStyle w:val="PL"/>
      </w:pPr>
      <w:r>
        <w:t xml:space="preserve">        - oAuth2ClientCredentials:</w:t>
      </w:r>
    </w:p>
    <w:p w14:paraId="763A3AEA" w14:textId="77777777" w:rsidR="00234841" w:rsidRDefault="00234841" w:rsidP="00234841">
      <w:pPr>
        <w:pStyle w:val="PL"/>
      </w:pPr>
      <w:r>
        <w:t xml:space="preserve">          - nudr-dr</w:t>
      </w:r>
    </w:p>
    <w:p w14:paraId="32F30C22" w14:textId="77777777" w:rsidR="00234841" w:rsidRPr="00533C32" w:rsidRDefault="00234841" w:rsidP="00234841">
      <w:pPr>
        <w:pStyle w:val="PL"/>
        <w:rPr>
          <w:lang w:eastAsia="zh-CN"/>
        </w:rPr>
      </w:pPr>
      <w:r>
        <w:t xml:space="preserve">          - nudr-dr:subscription-data</w:t>
      </w:r>
    </w:p>
    <w:p w14:paraId="31254833" w14:textId="77777777" w:rsidR="00234841" w:rsidRPr="00533C32" w:rsidRDefault="00234841" w:rsidP="00234841">
      <w:pPr>
        <w:pStyle w:val="PL"/>
      </w:pPr>
      <w:r w:rsidRPr="00533C32">
        <w:t xml:space="preserve">      parameters:</w:t>
      </w:r>
    </w:p>
    <w:p w14:paraId="7E4F89D1" w14:textId="77777777" w:rsidR="00234841" w:rsidRPr="00533C32" w:rsidRDefault="00234841" w:rsidP="00234841">
      <w:pPr>
        <w:pStyle w:val="PL"/>
      </w:pPr>
      <w:r w:rsidRPr="00533C32">
        <w:t xml:space="preserve">        - name: ueId</w:t>
      </w:r>
    </w:p>
    <w:p w14:paraId="4C670718" w14:textId="77777777" w:rsidR="00234841" w:rsidRPr="00533C32" w:rsidRDefault="00234841" w:rsidP="00234841">
      <w:pPr>
        <w:pStyle w:val="PL"/>
      </w:pPr>
      <w:r w:rsidRPr="00533C32">
        <w:t xml:space="preserve">          in: path</w:t>
      </w:r>
    </w:p>
    <w:p w14:paraId="2787FA6A" w14:textId="77777777" w:rsidR="00234841" w:rsidRPr="00533C32" w:rsidRDefault="00234841" w:rsidP="00234841">
      <w:pPr>
        <w:pStyle w:val="PL"/>
      </w:pPr>
      <w:r w:rsidRPr="00533C32">
        <w:t xml:space="preserve">          description: UE id</w:t>
      </w:r>
    </w:p>
    <w:p w14:paraId="269E6E0E" w14:textId="77777777" w:rsidR="00234841" w:rsidRPr="00533C32" w:rsidRDefault="00234841" w:rsidP="00234841">
      <w:pPr>
        <w:pStyle w:val="PL"/>
      </w:pPr>
      <w:r w:rsidRPr="00533C32">
        <w:t xml:space="preserve">          required: true</w:t>
      </w:r>
    </w:p>
    <w:p w14:paraId="26F0D5BF" w14:textId="77777777" w:rsidR="00234841" w:rsidRPr="00533C32" w:rsidRDefault="00234841" w:rsidP="00234841">
      <w:pPr>
        <w:pStyle w:val="PL"/>
      </w:pPr>
      <w:r w:rsidRPr="00533C32">
        <w:t xml:space="preserve">          schema:</w:t>
      </w:r>
    </w:p>
    <w:p w14:paraId="0044BEE2" w14:textId="77777777" w:rsidR="00234841" w:rsidRPr="00533C32" w:rsidRDefault="00234841" w:rsidP="00234841">
      <w:pPr>
        <w:pStyle w:val="PL"/>
      </w:pPr>
      <w:r w:rsidRPr="00533C32">
        <w:t xml:space="preserve">            $ref: 'TS29571_CommonData.yaml#/components/schemas/VarUeId'</w:t>
      </w:r>
    </w:p>
    <w:p w14:paraId="685B83F2" w14:textId="77777777" w:rsidR="00234841" w:rsidRPr="00533C32" w:rsidRDefault="00234841" w:rsidP="00234841">
      <w:pPr>
        <w:pStyle w:val="PL"/>
      </w:pPr>
      <w:r w:rsidRPr="00533C32">
        <w:lastRenderedPageBreak/>
        <w:t xml:space="preserve">        - name: supported-features</w:t>
      </w:r>
    </w:p>
    <w:p w14:paraId="19E1BC53" w14:textId="77777777" w:rsidR="00234841" w:rsidRPr="00533C32" w:rsidRDefault="00234841" w:rsidP="00234841">
      <w:pPr>
        <w:pStyle w:val="PL"/>
      </w:pPr>
      <w:r w:rsidRPr="00533C32">
        <w:t xml:space="preserve">          in: query</w:t>
      </w:r>
    </w:p>
    <w:p w14:paraId="0402831D" w14:textId="77777777" w:rsidR="00234841" w:rsidRPr="00533C32" w:rsidRDefault="00234841" w:rsidP="00234841">
      <w:pPr>
        <w:pStyle w:val="PL"/>
      </w:pPr>
      <w:r w:rsidRPr="00533C32">
        <w:t xml:space="preserve">          description: Supported Features</w:t>
      </w:r>
    </w:p>
    <w:p w14:paraId="6F6CA388" w14:textId="77777777" w:rsidR="00234841" w:rsidRPr="00533C32" w:rsidRDefault="00234841" w:rsidP="00234841">
      <w:pPr>
        <w:pStyle w:val="PL"/>
      </w:pPr>
      <w:r w:rsidRPr="00533C32">
        <w:t xml:space="preserve">          schema:</w:t>
      </w:r>
    </w:p>
    <w:p w14:paraId="35CA9ADB" w14:textId="77777777" w:rsidR="00234841" w:rsidRPr="00533C32" w:rsidRDefault="00234841" w:rsidP="00234841">
      <w:pPr>
        <w:pStyle w:val="PL"/>
        <w:rPr>
          <w:lang w:eastAsia="zh-CN"/>
        </w:rPr>
      </w:pPr>
      <w:r w:rsidRPr="00533C32">
        <w:t xml:space="preserve">             $ref: 'TS29571_CommonData.yaml#/components/schemas/SupportedFeatures'</w:t>
      </w:r>
    </w:p>
    <w:p w14:paraId="38A3A68A" w14:textId="77777777" w:rsidR="00234841" w:rsidRPr="00533C32" w:rsidRDefault="00234841" w:rsidP="00234841">
      <w:pPr>
        <w:pStyle w:val="PL"/>
      </w:pPr>
      <w:r w:rsidRPr="00533C32">
        <w:t xml:space="preserve">        - name: If-None-Match</w:t>
      </w:r>
    </w:p>
    <w:p w14:paraId="7938D3F2" w14:textId="77777777" w:rsidR="00234841" w:rsidRPr="00533C32" w:rsidRDefault="00234841" w:rsidP="00234841">
      <w:pPr>
        <w:pStyle w:val="PL"/>
      </w:pPr>
      <w:r w:rsidRPr="00533C32">
        <w:t xml:space="preserve">          in: header</w:t>
      </w:r>
    </w:p>
    <w:p w14:paraId="1427E6A0" w14:textId="77777777" w:rsidR="00234841" w:rsidRPr="00533C32" w:rsidRDefault="00234841" w:rsidP="00234841">
      <w:pPr>
        <w:pStyle w:val="PL"/>
      </w:pPr>
      <w:r w:rsidRPr="00533C32">
        <w:t xml:space="preserve">          description: Validator for conditional requests, as described in RFC 7232, 3.2</w:t>
      </w:r>
    </w:p>
    <w:p w14:paraId="59C73767" w14:textId="77777777" w:rsidR="00234841" w:rsidRPr="00533C32" w:rsidRDefault="00234841" w:rsidP="00234841">
      <w:pPr>
        <w:pStyle w:val="PL"/>
      </w:pPr>
      <w:r w:rsidRPr="00533C32">
        <w:t xml:space="preserve">          schema:</w:t>
      </w:r>
    </w:p>
    <w:p w14:paraId="4AA55BDC" w14:textId="77777777" w:rsidR="00234841" w:rsidRPr="00533C32" w:rsidRDefault="00234841" w:rsidP="00234841">
      <w:pPr>
        <w:pStyle w:val="PL"/>
      </w:pPr>
      <w:r w:rsidRPr="00533C32">
        <w:t xml:space="preserve">            type: string</w:t>
      </w:r>
    </w:p>
    <w:p w14:paraId="44C1E0E9" w14:textId="77777777" w:rsidR="00234841" w:rsidRPr="00533C32" w:rsidRDefault="00234841" w:rsidP="00234841">
      <w:pPr>
        <w:pStyle w:val="PL"/>
      </w:pPr>
      <w:r w:rsidRPr="00533C32">
        <w:t xml:space="preserve">        - name: If-Modified-Since</w:t>
      </w:r>
    </w:p>
    <w:p w14:paraId="5CDE2A40" w14:textId="77777777" w:rsidR="00234841" w:rsidRPr="00533C32" w:rsidRDefault="00234841" w:rsidP="00234841">
      <w:pPr>
        <w:pStyle w:val="PL"/>
      </w:pPr>
      <w:r w:rsidRPr="00533C32">
        <w:t xml:space="preserve">          in: header</w:t>
      </w:r>
    </w:p>
    <w:p w14:paraId="5207D0C3" w14:textId="77777777" w:rsidR="00234841" w:rsidRPr="00533C32" w:rsidRDefault="00234841" w:rsidP="00234841">
      <w:pPr>
        <w:pStyle w:val="PL"/>
      </w:pPr>
      <w:r w:rsidRPr="00533C32">
        <w:t xml:space="preserve">          description: Validator for conditional requests, as described in RFC 7232, 3.3</w:t>
      </w:r>
    </w:p>
    <w:p w14:paraId="10E097D1" w14:textId="77777777" w:rsidR="00234841" w:rsidRPr="00533C32" w:rsidRDefault="00234841" w:rsidP="00234841">
      <w:pPr>
        <w:pStyle w:val="PL"/>
      </w:pPr>
      <w:r w:rsidRPr="00533C32">
        <w:t xml:space="preserve">          schema:</w:t>
      </w:r>
    </w:p>
    <w:p w14:paraId="132CF1A3" w14:textId="77777777" w:rsidR="00234841" w:rsidRPr="00533C32" w:rsidRDefault="00234841" w:rsidP="00234841">
      <w:pPr>
        <w:pStyle w:val="PL"/>
        <w:rPr>
          <w:lang w:eastAsia="zh-CN"/>
        </w:rPr>
      </w:pPr>
      <w:r w:rsidRPr="00533C32">
        <w:t xml:space="preserve">            type: string</w:t>
      </w:r>
    </w:p>
    <w:p w14:paraId="3E3EC358" w14:textId="77777777" w:rsidR="00234841" w:rsidRPr="00533C32" w:rsidRDefault="00234841" w:rsidP="00234841">
      <w:pPr>
        <w:pStyle w:val="PL"/>
      </w:pPr>
      <w:r w:rsidRPr="00533C32">
        <w:t xml:space="preserve">      responses:</w:t>
      </w:r>
    </w:p>
    <w:p w14:paraId="08D8EB9A" w14:textId="77777777" w:rsidR="00234841" w:rsidRPr="00533C32" w:rsidRDefault="00234841" w:rsidP="00234841">
      <w:pPr>
        <w:pStyle w:val="PL"/>
      </w:pPr>
      <w:r w:rsidRPr="00533C32">
        <w:t xml:space="preserve">        '200':</w:t>
      </w:r>
    </w:p>
    <w:p w14:paraId="04D32441" w14:textId="77777777" w:rsidR="00234841" w:rsidRPr="00533C32" w:rsidRDefault="00234841" w:rsidP="00234841">
      <w:pPr>
        <w:pStyle w:val="PL"/>
      </w:pPr>
      <w:r w:rsidRPr="00533C32">
        <w:t xml:space="preserve">          description: Expected response to a valid request</w:t>
      </w:r>
    </w:p>
    <w:p w14:paraId="332272A8" w14:textId="77777777" w:rsidR="00234841" w:rsidRPr="00533C32" w:rsidRDefault="00234841" w:rsidP="00234841">
      <w:pPr>
        <w:pStyle w:val="PL"/>
      </w:pPr>
      <w:r w:rsidRPr="00533C32">
        <w:t xml:space="preserve">          content:</w:t>
      </w:r>
    </w:p>
    <w:p w14:paraId="4B9574D7" w14:textId="77777777" w:rsidR="00234841" w:rsidRPr="00533C32" w:rsidRDefault="00234841" w:rsidP="00234841">
      <w:pPr>
        <w:pStyle w:val="PL"/>
      </w:pPr>
      <w:r w:rsidRPr="00533C32">
        <w:t xml:space="preserve">            application/json:</w:t>
      </w:r>
    </w:p>
    <w:p w14:paraId="3FB045D4" w14:textId="77777777" w:rsidR="00234841" w:rsidRPr="00533C32" w:rsidRDefault="00234841" w:rsidP="00234841">
      <w:pPr>
        <w:pStyle w:val="PL"/>
      </w:pPr>
      <w:r w:rsidRPr="00533C32">
        <w:t xml:space="preserve">              schema:</w:t>
      </w:r>
    </w:p>
    <w:p w14:paraId="6873BB2B" w14:textId="77777777" w:rsidR="00234841" w:rsidRPr="00533C32" w:rsidRDefault="00234841" w:rsidP="0023484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3AE042B4" w14:textId="77777777" w:rsidR="00234841" w:rsidRPr="00533C32" w:rsidRDefault="00234841" w:rsidP="00234841">
      <w:pPr>
        <w:pStyle w:val="PL"/>
      </w:pPr>
      <w:r w:rsidRPr="00533C32">
        <w:t xml:space="preserve">          headers:</w:t>
      </w:r>
    </w:p>
    <w:p w14:paraId="486BC450" w14:textId="77777777" w:rsidR="00234841" w:rsidRPr="00533C32" w:rsidRDefault="00234841" w:rsidP="00234841">
      <w:pPr>
        <w:pStyle w:val="PL"/>
      </w:pPr>
      <w:r w:rsidRPr="00533C32">
        <w:t xml:space="preserve">            Cache-Control:</w:t>
      </w:r>
    </w:p>
    <w:p w14:paraId="6957117E" w14:textId="77777777" w:rsidR="00234841" w:rsidRPr="00533C32" w:rsidRDefault="00234841" w:rsidP="00234841">
      <w:pPr>
        <w:pStyle w:val="PL"/>
      </w:pPr>
      <w:r w:rsidRPr="00533C32">
        <w:t xml:space="preserve">              description: Cache-Control containing max-age, as described in RFC 7234, 5.2</w:t>
      </w:r>
    </w:p>
    <w:p w14:paraId="4C470635" w14:textId="77777777" w:rsidR="00234841" w:rsidRPr="00533C32" w:rsidRDefault="00234841" w:rsidP="00234841">
      <w:pPr>
        <w:pStyle w:val="PL"/>
      </w:pPr>
      <w:r w:rsidRPr="00533C32">
        <w:t xml:space="preserve">              schema:</w:t>
      </w:r>
    </w:p>
    <w:p w14:paraId="5BC60D9F" w14:textId="77777777" w:rsidR="00234841" w:rsidRPr="00533C32" w:rsidRDefault="00234841" w:rsidP="00234841">
      <w:pPr>
        <w:pStyle w:val="PL"/>
      </w:pPr>
      <w:r w:rsidRPr="00533C32">
        <w:t xml:space="preserve">                type: string</w:t>
      </w:r>
    </w:p>
    <w:p w14:paraId="58057BF4" w14:textId="77777777" w:rsidR="00234841" w:rsidRPr="00533C32" w:rsidRDefault="00234841" w:rsidP="00234841">
      <w:pPr>
        <w:pStyle w:val="PL"/>
      </w:pPr>
      <w:r w:rsidRPr="00533C32">
        <w:t xml:space="preserve">            ETag:</w:t>
      </w:r>
    </w:p>
    <w:p w14:paraId="65712EC2" w14:textId="77777777" w:rsidR="00234841" w:rsidRPr="00533C32" w:rsidRDefault="00234841" w:rsidP="00234841">
      <w:pPr>
        <w:pStyle w:val="PL"/>
      </w:pPr>
      <w:r w:rsidRPr="00533C32">
        <w:t xml:space="preserve">              description: Entity Tag, containing a strong validator, as described in RFC 7232, 2.3</w:t>
      </w:r>
    </w:p>
    <w:p w14:paraId="421BB0A1" w14:textId="77777777" w:rsidR="00234841" w:rsidRPr="00533C32" w:rsidRDefault="00234841" w:rsidP="00234841">
      <w:pPr>
        <w:pStyle w:val="PL"/>
      </w:pPr>
      <w:r w:rsidRPr="00533C32">
        <w:t xml:space="preserve">              schema:</w:t>
      </w:r>
    </w:p>
    <w:p w14:paraId="3B53D666" w14:textId="77777777" w:rsidR="00234841" w:rsidRPr="00533C32" w:rsidRDefault="00234841" w:rsidP="00234841">
      <w:pPr>
        <w:pStyle w:val="PL"/>
      </w:pPr>
      <w:r w:rsidRPr="00533C32">
        <w:t xml:space="preserve">                type: string</w:t>
      </w:r>
    </w:p>
    <w:p w14:paraId="1A54CC97" w14:textId="77777777" w:rsidR="00234841" w:rsidRPr="00533C32" w:rsidRDefault="00234841" w:rsidP="00234841">
      <w:pPr>
        <w:pStyle w:val="PL"/>
      </w:pPr>
      <w:r w:rsidRPr="00533C32">
        <w:t xml:space="preserve">            Last-Modified:</w:t>
      </w:r>
    </w:p>
    <w:p w14:paraId="423985E9" w14:textId="77777777" w:rsidR="00234841" w:rsidRPr="00533C32" w:rsidRDefault="00234841" w:rsidP="00234841">
      <w:pPr>
        <w:pStyle w:val="PL"/>
      </w:pPr>
      <w:r w:rsidRPr="00533C32">
        <w:t xml:space="preserve">              description: Timestamp for last modification of the resource, as described in RFC 7232, 2.2</w:t>
      </w:r>
    </w:p>
    <w:p w14:paraId="33D3194E" w14:textId="77777777" w:rsidR="00234841" w:rsidRPr="00533C32" w:rsidRDefault="00234841" w:rsidP="00234841">
      <w:pPr>
        <w:pStyle w:val="PL"/>
      </w:pPr>
      <w:r w:rsidRPr="00533C32">
        <w:t xml:space="preserve">              schema:</w:t>
      </w:r>
    </w:p>
    <w:p w14:paraId="447EA120" w14:textId="77777777" w:rsidR="00234841" w:rsidRPr="00533C32" w:rsidRDefault="00234841" w:rsidP="00234841">
      <w:pPr>
        <w:pStyle w:val="PL"/>
        <w:rPr>
          <w:lang w:eastAsia="zh-CN"/>
        </w:rPr>
      </w:pPr>
      <w:r w:rsidRPr="00533C32">
        <w:t xml:space="preserve">                type: string</w:t>
      </w:r>
    </w:p>
    <w:p w14:paraId="48F80FA8" w14:textId="77777777" w:rsidR="00234841" w:rsidRDefault="00234841" w:rsidP="00234841">
      <w:pPr>
        <w:pStyle w:val="PL"/>
        <w:rPr>
          <w:lang w:eastAsia="zh-CN"/>
        </w:rPr>
      </w:pPr>
      <w:r w:rsidRPr="00533C32">
        <w:t xml:space="preserve">        default:</w:t>
      </w:r>
    </w:p>
    <w:p w14:paraId="6F7D815C" w14:textId="77777777" w:rsidR="00234841" w:rsidRPr="00C31FEF" w:rsidRDefault="00234841" w:rsidP="00234841">
      <w:pPr>
        <w:pStyle w:val="PL"/>
        <w:rPr>
          <w:lang w:eastAsia="zh-CN"/>
        </w:rPr>
      </w:pPr>
      <w:r w:rsidRPr="002E5CBA">
        <w:t xml:space="preserve">          </w:t>
      </w:r>
      <w:r w:rsidRPr="001F14B1">
        <w:t>$ref: 'TS29571_CommonDat</w:t>
      </w:r>
      <w:r>
        <w:t>a.yaml#/components/responses/default</w:t>
      </w:r>
      <w:r w:rsidRPr="001F14B1">
        <w:t>'</w:t>
      </w:r>
    </w:p>
    <w:p w14:paraId="3CD8A4C0" w14:textId="77777777" w:rsidR="00234841" w:rsidRPr="001320D8" w:rsidRDefault="00234841" w:rsidP="00234841">
      <w:pPr>
        <w:rPr>
          <w:noProof/>
        </w:rPr>
      </w:pPr>
      <w:bookmarkStart w:id="3253" w:name="_MCCTEMPBM_CRPT22160276___7"/>
    </w:p>
    <w:bookmarkEnd w:id="3253"/>
    <w:p w14:paraId="5E353D2E" w14:textId="77777777" w:rsidR="00234841" w:rsidRPr="00533C32" w:rsidRDefault="00234841" w:rsidP="00234841">
      <w:pPr>
        <w:pStyle w:val="PL"/>
      </w:pPr>
      <w:r w:rsidRPr="00533C32">
        <w:t xml:space="preserve">  /subscription-data/{ueId}:</w:t>
      </w:r>
    </w:p>
    <w:p w14:paraId="3B78E8F9" w14:textId="77777777" w:rsidR="00234841" w:rsidRPr="00533C32" w:rsidRDefault="00234841" w:rsidP="00234841">
      <w:pPr>
        <w:pStyle w:val="PL"/>
      </w:pPr>
      <w:r w:rsidRPr="00533C32">
        <w:t xml:space="preserve">    get:</w:t>
      </w:r>
    </w:p>
    <w:p w14:paraId="288E7B70" w14:textId="77777777" w:rsidR="00234841" w:rsidRPr="00533C32" w:rsidRDefault="00234841" w:rsidP="00234841">
      <w:pPr>
        <w:pStyle w:val="PL"/>
      </w:pPr>
      <w:r w:rsidRPr="00533C32">
        <w:t xml:space="preserve">      summary: Retrieve multiple </w:t>
      </w:r>
      <w:r>
        <w:t xml:space="preserve">subscribed </w:t>
      </w:r>
      <w:r w:rsidRPr="00533C32">
        <w:t>data sets of a UE</w:t>
      </w:r>
    </w:p>
    <w:p w14:paraId="7D224F80" w14:textId="77777777" w:rsidR="00234841" w:rsidRPr="00533C32" w:rsidRDefault="00234841" w:rsidP="00234841">
      <w:pPr>
        <w:pStyle w:val="PL"/>
      </w:pPr>
      <w:r w:rsidRPr="00533C32">
        <w:t xml:space="preserve">      operationId: Query</w:t>
      </w:r>
      <w:r>
        <w:t>UeSubscribed</w:t>
      </w:r>
      <w:r w:rsidRPr="00533C32">
        <w:t>Data</w:t>
      </w:r>
    </w:p>
    <w:p w14:paraId="2850DD35" w14:textId="77777777" w:rsidR="00234841" w:rsidRPr="00533C32" w:rsidRDefault="00234841" w:rsidP="00234841">
      <w:pPr>
        <w:pStyle w:val="PL"/>
      </w:pPr>
      <w:r w:rsidRPr="00533C32">
        <w:t xml:space="preserve">      tags:</w:t>
      </w:r>
    </w:p>
    <w:p w14:paraId="41430FE6" w14:textId="77777777" w:rsidR="00234841" w:rsidRDefault="00234841" w:rsidP="00234841">
      <w:pPr>
        <w:pStyle w:val="PL"/>
        <w:rPr>
          <w:lang w:eastAsia="zh-CN"/>
        </w:rPr>
      </w:pPr>
      <w:r w:rsidRPr="00533C32">
        <w:t xml:space="preserve">        - </w:t>
      </w:r>
      <w:r>
        <w:t>UE Subscribed</w:t>
      </w:r>
      <w:r w:rsidRPr="00533C32">
        <w:t xml:space="preserve"> Data (Document)</w:t>
      </w:r>
    </w:p>
    <w:p w14:paraId="44C5B5A2" w14:textId="77777777" w:rsidR="00234841" w:rsidRDefault="00234841" w:rsidP="00234841">
      <w:pPr>
        <w:pStyle w:val="PL"/>
      </w:pPr>
      <w:r>
        <w:lastRenderedPageBreak/>
        <w:t xml:space="preserve">      security:</w:t>
      </w:r>
    </w:p>
    <w:p w14:paraId="6FD5E1D6" w14:textId="77777777" w:rsidR="00234841" w:rsidRDefault="00234841" w:rsidP="00234841">
      <w:pPr>
        <w:pStyle w:val="PL"/>
      </w:pPr>
      <w:r>
        <w:t xml:space="preserve">        - {}</w:t>
      </w:r>
    </w:p>
    <w:p w14:paraId="7B45D4B6" w14:textId="77777777" w:rsidR="00234841" w:rsidRDefault="00234841" w:rsidP="00234841">
      <w:pPr>
        <w:pStyle w:val="PL"/>
      </w:pPr>
      <w:r>
        <w:t xml:space="preserve">        - oAuth2ClientCredentials:</w:t>
      </w:r>
    </w:p>
    <w:p w14:paraId="40FE41A1" w14:textId="77777777" w:rsidR="00234841" w:rsidRDefault="00234841" w:rsidP="00234841">
      <w:pPr>
        <w:pStyle w:val="PL"/>
      </w:pPr>
      <w:r>
        <w:t xml:space="preserve">          - nudr-dr</w:t>
      </w:r>
    </w:p>
    <w:p w14:paraId="75288C89" w14:textId="77777777" w:rsidR="00234841" w:rsidRDefault="00234841" w:rsidP="00234841">
      <w:pPr>
        <w:pStyle w:val="PL"/>
      </w:pPr>
      <w:r>
        <w:t xml:space="preserve">        - oAuth2ClientCredentials:</w:t>
      </w:r>
    </w:p>
    <w:p w14:paraId="2FA455D0" w14:textId="77777777" w:rsidR="00234841" w:rsidRDefault="00234841" w:rsidP="00234841">
      <w:pPr>
        <w:pStyle w:val="PL"/>
      </w:pPr>
      <w:r>
        <w:t xml:space="preserve">          - nudr-dr</w:t>
      </w:r>
    </w:p>
    <w:p w14:paraId="4E7CD1B9" w14:textId="77777777" w:rsidR="00234841" w:rsidRPr="00533C32" w:rsidRDefault="00234841" w:rsidP="00234841">
      <w:pPr>
        <w:pStyle w:val="PL"/>
        <w:rPr>
          <w:lang w:eastAsia="zh-CN"/>
        </w:rPr>
      </w:pPr>
      <w:r>
        <w:t xml:space="preserve">          - nudr-dr:subscription-data</w:t>
      </w:r>
    </w:p>
    <w:p w14:paraId="258672C9" w14:textId="77777777" w:rsidR="00234841" w:rsidRPr="00533C32" w:rsidRDefault="00234841" w:rsidP="00234841">
      <w:pPr>
        <w:pStyle w:val="PL"/>
      </w:pPr>
      <w:r w:rsidRPr="00533C32">
        <w:t xml:space="preserve">      parameters:</w:t>
      </w:r>
    </w:p>
    <w:p w14:paraId="31EE54EC" w14:textId="77777777" w:rsidR="00234841" w:rsidRPr="00533C32" w:rsidRDefault="00234841" w:rsidP="00234841">
      <w:pPr>
        <w:pStyle w:val="PL"/>
      </w:pPr>
      <w:r w:rsidRPr="00533C32">
        <w:t xml:space="preserve">        - name: ueId</w:t>
      </w:r>
    </w:p>
    <w:p w14:paraId="1F3CBBA7" w14:textId="77777777" w:rsidR="00234841" w:rsidRPr="00533C32" w:rsidRDefault="00234841" w:rsidP="00234841">
      <w:pPr>
        <w:pStyle w:val="PL"/>
      </w:pPr>
      <w:r w:rsidRPr="00533C32">
        <w:t xml:space="preserve">          in: path</w:t>
      </w:r>
    </w:p>
    <w:p w14:paraId="77F7A7F1" w14:textId="77777777" w:rsidR="00234841" w:rsidRPr="00533C32" w:rsidRDefault="00234841" w:rsidP="00234841">
      <w:pPr>
        <w:pStyle w:val="PL"/>
      </w:pPr>
      <w:r w:rsidRPr="00533C32">
        <w:t xml:space="preserve">          description: UE </w:t>
      </w:r>
      <w:r>
        <w:t>Id</w:t>
      </w:r>
    </w:p>
    <w:p w14:paraId="72F2C42E" w14:textId="77777777" w:rsidR="00234841" w:rsidRPr="00533C32" w:rsidRDefault="00234841" w:rsidP="00234841">
      <w:pPr>
        <w:pStyle w:val="PL"/>
      </w:pPr>
      <w:r w:rsidRPr="00533C32">
        <w:t xml:space="preserve">          required: true</w:t>
      </w:r>
    </w:p>
    <w:p w14:paraId="665D0DD2" w14:textId="77777777" w:rsidR="00234841" w:rsidRPr="00533C32" w:rsidRDefault="00234841" w:rsidP="00234841">
      <w:pPr>
        <w:pStyle w:val="PL"/>
      </w:pPr>
      <w:r w:rsidRPr="00533C32">
        <w:t xml:space="preserve">          schema:</w:t>
      </w:r>
    </w:p>
    <w:p w14:paraId="1AE82DE6" w14:textId="77777777" w:rsidR="00234841" w:rsidRPr="00533C32" w:rsidRDefault="00234841" w:rsidP="00234841">
      <w:pPr>
        <w:pStyle w:val="PL"/>
      </w:pPr>
      <w:r w:rsidRPr="00533C32">
        <w:t xml:space="preserve">            $ref: 'TS29571_CommonData.yaml#/components/schemas/VarUeId'</w:t>
      </w:r>
    </w:p>
    <w:p w14:paraId="583586A7" w14:textId="77777777" w:rsidR="00234841" w:rsidRPr="00533C32" w:rsidRDefault="00234841" w:rsidP="00234841">
      <w:pPr>
        <w:pStyle w:val="PL"/>
      </w:pPr>
      <w:r w:rsidRPr="00533C32">
        <w:t xml:space="preserve">        - name: dataset-names</w:t>
      </w:r>
    </w:p>
    <w:p w14:paraId="187B940E" w14:textId="77777777" w:rsidR="00234841" w:rsidRPr="00533C32" w:rsidRDefault="00234841" w:rsidP="00234841">
      <w:pPr>
        <w:pStyle w:val="PL"/>
      </w:pPr>
      <w:r w:rsidRPr="00533C32">
        <w:t xml:space="preserve">          in: query</w:t>
      </w:r>
    </w:p>
    <w:p w14:paraId="57EB9954" w14:textId="77777777" w:rsidR="00234841" w:rsidRPr="00533C32" w:rsidRDefault="00234841" w:rsidP="00234841">
      <w:pPr>
        <w:pStyle w:val="PL"/>
        <w:rPr>
          <w:lang w:eastAsia="zh-CN"/>
        </w:rPr>
      </w:pPr>
      <w:r w:rsidRPr="00533C32">
        <w:t xml:space="preserve">          description: List of dataset names</w:t>
      </w:r>
    </w:p>
    <w:p w14:paraId="046606DB" w14:textId="77777777" w:rsidR="00234841" w:rsidRPr="00533C32" w:rsidRDefault="00234841" w:rsidP="00234841">
      <w:pPr>
        <w:pStyle w:val="PL"/>
      </w:pPr>
      <w:r w:rsidRPr="00533C32">
        <w:t xml:space="preserve">          style: form</w:t>
      </w:r>
    </w:p>
    <w:p w14:paraId="5921C325" w14:textId="77777777" w:rsidR="00234841" w:rsidRPr="00533C32" w:rsidRDefault="00234841" w:rsidP="00234841">
      <w:pPr>
        <w:pStyle w:val="PL"/>
        <w:rPr>
          <w:lang w:eastAsia="zh-CN"/>
        </w:rPr>
      </w:pPr>
      <w:r w:rsidRPr="00533C32">
        <w:t xml:space="preserve">          explode: false</w:t>
      </w:r>
    </w:p>
    <w:p w14:paraId="7F483622" w14:textId="77777777" w:rsidR="00234841" w:rsidRPr="00533C32" w:rsidRDefault="00234841" w:rsidP="00234841">
      <w:pPr>
        <w:pStyle w:val="PL"/>
      </w:pPr>
      <w:r w:rsidRPr="00533C32">
        <w:t xml:space="preserve">          schema:</w:t>
      </w:r>
    </w:p>
    <w:p w14:paraId="1051B270" w14:textId="77777777" w:rsidR="00234841" w:rsidRPr="00533C32" w:rsidRDefault="00234841" w:rsidP="00234841">
      <w:pPr>
        <w:pStyle w:val="PL"/>
      </w:pPr>
      <w:r w:rsidRPr="00533C32">
        <w:t xml:space="preserve">            $ref: '#/components/schemas/DatasetNames'</w:t>
      </w:r>
    </w:p>
    <w:p w14:paraId="29371E5F" w14:textId="77777777" w:rsidR="00234841" w:rsidRPr="00533C32" w:rsidRDefault="00234841" w:rsidP="00234841">
      <w:pPr>
        <w:pStyle w:val="PL"/>
      </w:pPr>
      <w:r w:rsidRPr="00533C32">
        <w:t xml:space="preserve">        - name: serving</w:t>
      </w:r>
      <w:r>
        <w:t>-p</w:t>
      </w:r>
      <w:r w:rsidRPr="00533C32">
        <w:t>l</w:t>
      </w:r>
      <w:r>
        <w:t>mn</w:t>
      </w:r>
    </w:p>
    <w:p w14:paraId="4294F861" w14:textId="77777777" w:rsidR="00234841" w:rsidRPr="00533C32" w:rsidRDefault="00234841" w:rsidP="00234841">
      <w:pPr>
        <w:pStyle w:val="PL"/>
      </w:pPr>
      <w:r w:rsidRPr="00533C32">
        <w:t xml:space="preserve">          in: </w:t>
      </w:r>
      <w:r>
        <w:t>query</w:t>
      </w:r>
    </w:p>
    <w:p w14:paraId="68098138" w14:textId="77777777" w:rsidR="00234841" w:rsidRPr="00533C32" w:rsidRDefault="00234841" w:rsidP="00234841">
      <w:pPr>
        <w:pStyle w:val="PL"/>
      </w:pPr>
      <w:r w:rsidRPr="00533C32">
        <w:t xml:space="preserve">          description: </w:t>
      </w:r>
      <w:r>
        <w:t xml:space="preserve">Serving </w:t>
      </w:r>
      <w:r w:rsidRPr="00533C32">
        <w:t>PLMN I</w:t>
      </w:r>
      <w:r>
        <w:t>d</w:t>
      </w:r>
    </w:p>
    <w:p w14:paraId="4FAF3555" w14:textId="77777777" w:rsidR="00234841" w:rsidRPr="00533C32" w:rsidRDefault="00234841" w:rsidP="00234841">
      <w:pPr>
        <w:pStyle w:val="PL"/>
      </w:pPr>
      <w:r w:rsidRPr="00533C32">
        <w:t xml:space="preserve">          schema:</w:t>
      </w:r>
    </w:p>
    <w:p w14:paraId="0F9DDE9D" w14:textId="77777777" w:rsidR="00234841" w:rsidRPr="00533C32" w:rsidRDefault="00234841" w:rsidP="00234841">
      <w:pPr>
        <w:pStyle w:val="PL"/>
      </w:pPr>
      <w:r w:rsidRPr="00533C32">
        <w:t xml:space="preserve">            $ref: '#/components/schemas/VarPlmnId'</w:t>
      </w:r>
    </w:p>
    <w:p w14:paraId="3671F39E" w14:textId="77777777" w:rsidR="00234841" w:rsidRPr="00533C32" w:rsidRDefault="00234841" w:rsidP="00234841">
      <w:pPr>
        <w:pStyle w:val="PL"/>
      </w:pPr>
      <w:r w:rsidRPr="00533C32">
        <w:t xml:space="preserve">      responses:</w:t>
      </w:r>
    </w:p>
    <w:p w14:paraId="4C9BD248" w14:textId="77777777" w:rsidR="00234841" w:rsidRPr="00533C32" w:rsidRDefault="00234841" w:rsidP="00234841">
      <w:pPr>
        <w:pStyle w:val="PL"/>
      </w:pPr>
      <w:r w:rsidRPr="00533C32">
        <w:t xml:space="preserve">        '200':</w:t>
      </w:r>
    </w:p>
    <w:p w14:paraId="10DF04DA" w14:textId="77777777" w:rsidR="00234841" w:rsidRPr="00533C32" w:rsidRDefault="00234841" w:rsidP="00234841">
      <w:pPr>
        <w:pStyle w:val="PL"/>
      </w:pPr>
      <w:r w:rsidRPr="00533C32">
        <w:t xml:space="preserve">          description: Expected response to a valid request</w:t>
      </w:r>
    </w:p>
    <w:p w14:paraId="56C9D9DD" w14:textId="77777777" w:rsidR="00234841" w:rsidRPr="00533C32" w:rsidRDefault="00234841" w:rsidP="00234841">
      <w:pPr>
        <w:pStyle w:val="PL"/>
      </w:pPr>
      <w:r w:rsidRPr="00533C32">
        <w:t xml:space="preserve">          content:</w:t>
      </w:r>
    </w:p>
    <w:p w14:paraId="18B7D5BE" w14:textId="77777777" w:rsidR="00234841" w:rsidRPr="00533C32" w:rsidRDefault="00234841" w:rsidP="00234841">
      <w:pPr>
        <w:pStyle w:val="PL"/>
      </w:pPr>
      <w:r w:rsidRPr="00533C32">
        <w:t xml:space="preserve">            application/json:</w:t>
      </w:r>
    </w:p>
    <w:p w14:paraId="5F8FA76C" w14:textId="77777777" w:rsidR="00234841" w:rsidRPr="00533C32" w:rsidRDefault="00234841" w:rsidP="00234841">
      <w:pPr>
        <w:pStyle w:val="PL"/>
      </w:pPr>
      <w:r w:rsidRPr="00533C32">
        <w:t xml:space="preserve">              schema:</w:t>
      </w:r>
    </w:p>
    <w:p w14:paraId="2516CC6D" w14:textId="77777777" w:rsidR="00234841" w:rsidRPr="00533C32" w:rsidRDefault="00234841" w:rsidP="00234841">
      <w:pPr>
        <w:pStyle w:val="PL"/>
      </w:pPr>
      <w:r w:rsidRPr="00533C32">
        <w:t xml:space="preserve">                $ref: '#/components/schemas/</w:t>
      </w:r>
      <w:r>
        <w:t>UeSubscribed</w:t>
      </w:r>
      <w:r w:rsidRPr="00533C32">
        <w:t>DataSets'</w:t>
      </w:r>
    </w:p>
    <w:p w14:paraId="76AD448A" w14:textId="77777777" w:rsidR="00234841" w:rsidRDefault="00234841" w:rsidP="00234841">
      <w:pPr>
        <w:pStyle w:val="PL"/>
        <w:rPr>
          <w:lang w:eastAsia="zh-CN"/>
        </w:rPr>
      </w:pPr>
      <w:r w:rsidRPr="00533C32">
        <w:t xml:space="preserve">        default:</w:t>
      </w:r>
    </w:p>
    <w:p w14:paraId="702B654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BD86A05" w14:textId="77777777" w:rsidR="00234841" w:rsidRDefault="00234841" w:rsidP="00234841">
      <w:pPr>
        <w:pStyle w:val="PL"/>
        <w:rPr>
          <w:lang w:eastAsia="zh-CN"/>
        </w:rPr>
      </w:pPr>
    </w:p>
    <w:p w14:paraId="486821F3" w14:textId="77777777" w:rsidR="00234841" w:rsidRDefault="00234841" w:rsidP="00234841">
      <w:pPr>
        <w:pStyle w:val="PL"/>
      </w:pPr>
      <w:r w:rsidRPr="00533C32">
        <w:t xml:space="preserve">  /s</w:t>
      </w:r>
      <w:r>
        <w:t>ubscription-data/{ueId}/service-specific-authorization</w:t>
      </w:r>
      <w:r w:rsidRPr="00533C32">
        <w:t>-data</w:t>
      </w:r>
      <w:r>
        <w:t>/{serviceType}</w:t>
      </w:r>
      <w:r w:rsidRPr="00533C32">
        <w:t>:</w:t>
      </w:r>
    </w:p>
    <w:p w14:paraId="5DEB42D7" w14:textId="77777777" w:rsidR="00234841" w:rsidRPr="00533C32" w:rsidRDefault="00234841" w:rsidP="00234841">
      <w:pPr>
        <w:pStyle w:val="PL"/>
      </w:pPr>
      <w:r w:rsidRPr="00533C32">
        <w:t xml:space="preserve">    get:</w:t>
      </w:r>
    </w:p>
    <w:p w14:paraId="25700A99" w14:textId="77777777" w:rsidR="00234841" w:rsidRPr="00533C32" w:rsidRDefault="00234841" w:rsidP="00234841">
      <w:pPr>
        <w:pStyle w:val="PL"/>
      </w:pPr>
      <w:r w:rsidRPr="00533C32">
        <w:t xml:space="preserve">      summary: Retrieve </w:t>
      </w:r>
      <w:r>
        <w:t>ServiceSpecific Authorization Data</w:t>
      </w:r>
    </w:p>
    <w:p w14:paraId="565356EA" w14:textId="77777777" w:rsidR="00234841" w:rsidRPr="00533C32" w:rsidRDefault="00234841" w:rsidP="00234841">
      <w:pPr>
        <w:pStyle w:val="PL"/>
      </w:pPr>
      <w:r>
        <w:t xml:space="preserve">      operationId: GetSSAu</w:t>
      </w:r>
      <w:r w:rsidRPr="00533C32">
        <w:t>Data</w:t>
      </w:r>
    </w:p>
    <w:p w14:paraId="563A25D9" w14:textId="77777777" w:rsidR="00234841" w:rsidRPr="00533C32" w:rsidRDefault="00234841" w:rsidP="00234841">
      <w:pPr>
        <w:pStyle w:val="PL"/>
      </w:pPr>
      <w:r w:rsidRPr="00533C32">
        <w:t xml:space="preserve">      tags:</w:t>
      </w:r>
    </w:p>
    <w:p w14:paraId="0FCAE3AE" w14:textId="77777777" w:rsidR="00234841" w:rsidRDefault="00234841" w:rsidP="00234841">
      <w:pPr>
        <w:pStyle w:val="PL"/>
        <w:rPr>
          <w:lang w:eastAsia="zh-CN"/>
        </w:rPr>
      </w:pPr>
      <w:r w:rsidRPr="00533C32">
        <w:t xml:space="preserve">        - Query </w:t>
      </w:r>
      <w:r>
        <w:t>Service Specific Authorization Data</w:t>
      </w:r>
      <w:r w:rsidRPr="00533C32">
        <w:t xml:space="preserve"> (Document)</w:t>
      </w:r>
    </w:p>
    <w:p w14:paraId="758D48A0" w14:textId="77777777" w:rsidR="00234841" w:rsidRDefault="00234841" w:rsidP="00234841">
      <w:pPr>
        <w:pStyle w:val="PL"/>
      </w:pPr>
      <w:r>
        <w:t xml:space="preserve">      security:</w:t>
      </w:r>
    </w:p>
    <w:p w14:paraId="482807BA" w14:textId="77777777" w:rsidR="00234841" w:rsidRDefault="00234841" w:rsidP="00234841">
      <w:pPr>
        <w:pStyle w:val="PL"/>
      </w:pPr>
      <w:r>
        <w:t xml:space="preserve">        - {}</w:t>
      </w:r>
    </w:p>
    <w:p w14:paraId="42BD5019" w14:textId="77777777" w:rsidR="00234841" w:rsidRDefault="00234841" w:rsidP="00234841">
      <w:pPr>
        <w:pStyle w:val="PL"/>
      </w:pPr>
      <w:r>
        <w:t xml:space="preserve">        - oAuth2ClientCredentials:</w:t>
      </w:r>
    </w:p>
    <w:p w14:paraId="73B6ADA4" w14:textId="77777777" w:rsidR="00234841" w:rsidRDefault="00234841" w:rsidP="00234841">
      <w:pPr>
        <w:pStyle w:val="PL"/>
      </w:pPr>
      <w:r>
        <w:t xml:space="preserve">          - nudr-dr</w:t>
      </w:r>
    </w:p>
    <w:p w14:paraId="42304F42" w14:textId="77777777" w:rsidR="00234841" w:rsidRDefault="00234841" w:rsidP="00234841">
      <w:pPr>
        <w:pStyle w:val="PL"/>
      </w:pPr>
      <w:r>
        <w:lastRenderedPageBreak/>
        <w:t xml:space="preserve">        - oAuth2ClientCredentials:</w:t>
      </w:r>
    </w:p>
    <w:p w14:paraId="525D795B" w14:textId="77777777" w:rsidR="00234841" w:rsidRDefault="00234841" w:rsidP="00234841">
      <w:pPr>
        <w:pStyle w:val="PL"/>
      </w:pPr>
      <w:r>
        <w:t xml:space="preserve">          - nudr-dr</w:t>
      </w:r>
    </w:p>
    <w:p w14:paraId="670584DA" w14:textId="77777777" w:rsidR="00234841" w:rsidRPr="00533C32" w:rsidRDefault="00234841" w:rsidP="00234841">
      <w:pPr>
        <w:pStyle w:val="PL"/>
        <w:rPr>
          <w:lang w:eastAsia="zh-CN"/>
        </w:rPr>
      </w:pPr>
      <w:r>
        <w:t xml:space="preserve">          - nudr-dr:subscription-data</w:t>
      </w:r>
    </w:p>
    <w:p w14:paraId="59C69581" w14:textId="77777777" w:rsidR="00234841" w:rsidRPr="00533C32" w:rsidRDefault="00234841" w:rsidP="00234841">
      <w:pPr>
        <w:pStyle w:val="PL"/>
      </w:pPr>
      <w:r w:rsidRPr="00533C32">
        <w:t xml:space="preserve">      parameters:</w:t>
      </w:r>
    </w:p>
    <w:p w14:paraId="32626ECC" w14:textId="77777777" w:rsidR="00234841" w:rsidRPr="00533C32" w:rsidRDefault="00234841" w:rsidP="00234841">
      <w:pPr>
        <w:pStyle w:val="PL"/>
      </w:pPr>
      <w:r w:rsidRPr="00533C32">
        <w:t xml:space="preserve">        - name: ueId</w:t>
      </w:r>
    </w:p>
    <w:p w14:paraId="05416865" w14:textId="77777777" w:rsidR="00234841" w:rsidRPr="00533C32" w:rsidRDefault="00234841" w:rsidP="00234841">
      <w:pPr>
        <w:pStyle w:val="PL"/>
      </w:pPr>
      <w:r w:rsidRPr="00533C32">
        <w:t xml:space="preserve">          in: path</w:t>
      </w:r>
    </w:p>
    <w:p w14:paraId="394EADD4" w14:textId="77777777" w:rsidR="00234841" w:rsidRPr="00533C32" w:rsidRDefault="00234841" w:rsidP="00234841">
      <w:pPr>
        <w:pStyle w:val="PL"/>
      </w:pPr>
      <w:r w:rsidRPr="00533C32">
        <w:t xml:space="preserve">          description: UE ID</w:t>
      </w:r>
    </w:p>
    <w:p w14:paraId="1A6F6E44" w14:textId="77777777" w:rsidR="00234841" w:rsidRPr="00533C32" w:rsidRDefault="00234841" w:rsidP="00234841">
      <w:pPr>
        <w:pStyle w:val="PL"/>
      </w:pPr>
      <w:r w:rsidRPr="00533C32">
        <w:t xml:space="preserve">          required: true</w:t>
      </w:r>
    </w:p>
    <w:p w14:paraId="3FE5EEC9" w14:textId="77777777" w:rsidR="00234841" w:rsidRDefault="00234841" w:rsidP="00234841">
      <w:pPr>
        <w:pStyle w:val="PL"/>
      </w:pPr>
      <w:r w:rsidRPr="00533C32">
        <w:t xml:space="preserve">          schema:</w:t>
      </w:r>
    </w:p>
    <w:p w14:paraId="730664D1" w14:textId="77777777" w:rsidR="00234841" w:rsidRDefault="00234841" w:rsidP="00234841">
      <w:pPr>
        <w:pStyle w:val="PL"/>
      </w:pPr>
      <w:r>
        <w:t xml:space="preserve">            type: string</w:t>
      </w:r>
    </w:p>
    <w:p w14:paraId="575690EC" w14:textId="77777777" w:rsidR="00234841" w:rsidRPr="00533C32" w:rsidRDefault="00234841" w:rsidP="0023484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F029643" w14:textId="77777777" w:rsidR="00234841" w:rsidRPr="00533C32" w:rsidRDefault="00234841" w:rsidP="00234841">
      <w:pPr>
        <w:pStyle w:val="PL"/>
      </w:pPr>
      <w:r w:rsidRPr="00533C32">
        <w:t xml:space="preserve">        - name: </w:t>
      </w:r>
      <w:r>
        <w:t>serviceType</w:t>
      </w:r>
    </w:p>
    <w:p w14:paraId="114B4ABB" w14:textId="77777777" w:rsidR="00234841" w:rsidRPr="00533C32" w:rsidRDefault="00234841" w:rsidP="00234841">
      <w:pPr>
        <w:pStyle w:val="PL"/>
      </w:pPr>
      <w:r w:rsidRPr="00533C32">
        <w:t xml:space="preserve">          in: path</w:t>
      </w:r>
    </w:p>
    <w:p w14:paraId="107E98DD" w14:textId="77777777" w:rsidR="00234841" w:rsidRPr="00533C32" w:rsidRDefault="00234841" w:rsidP="00234841">
      <w:pPr>
        <w:pStyle w:val="PL"/>
      </w:pPr>
      <w:r w:rsidRPr="00533C32">
        <w:t xml:space="preserve">          description: </w:t>
      </w:r>
      <w:r>
        <w:t>Service Type</w:t>
      </w:r>
    </w:p>
    <w:p w14:paraId="63BB2136" w14:textId="77777777" w:rsidR="00234841" w:rsidRPr="00533C32" w:rsidRDefault="00234841" w:rsidP="00234841">
      <w:pPr>
        <w:pStyle w:val="PL"/>
      </w:pPr>
      <w:r w:rsidRPr="00533C32">
        <w:t xml:space="preserve">          required: true</w:t>
      </w:r>
    </w:p>
    <w:p w14:paraId="1CF60709" w14:textId="77777777" w:rsidR="00234841" w:rsidRDefault="00234841" w:rsidP="00234841">
      <w:pPr>
        <w:pStyle w:val="PL"/>
      </w:pPr>
      <w:r w:rsidRPr="00533C32">
        <w:t xml:space="preserve">          schema:</w:t>
      </w:r>
    </w:p>
    <w:p w14:paraId="2578A5C2" w14:textId="77777777" w:rsidR="00234841" w:rsidRDefault="00234841" w:rsidP="00234841">
      <w:pPr>
        <w:pStyle w:val="PL"/>
      </w:pPr>
      <w:r>
        <w:t xml:space="preserve">            $ref: 'TS29503_Nudm_SSAU.yaml#/components/schemas/ServiceType'</w:t>
      </w:r>
    </w:p>
    <w:p w14:paraId="207BD3E0" w14:textId="77777777" w:rsidR="00234841" w:rsidRPr="00533C32" w:rsidRDefault="00234841" w:rsidP="00234841">
      <w:pPr>
        <w:pStyle w:val="PL"/>
      </w:pPr>
      <w:r w:rsidRPr="00533C32">
        <w:t xml:space="preserve">        - name: </w:t>
      </w:r>
      <w:r>
        <w:t>single-</w:t>
      </w:r>
      <w:r w:rsidRPr="006D456D">
        <w:t>nssai</w:t>
      </w:r>
    </w:p>
    <w:p w14:paraId="497C0E64" w14:textId="77777777" w:rsidR="00234841" w:rsidRDefault="00234841" w:rsidP="00234841">
      <w:pPr>
        <w:pStyle w:val="PL"/>
      </w:pPr>
      <w:r w:rsidRPr="00533C32">
        <w:t xml:space="preserve">          in: query</w:t>
      </w:r>
    </w:p>
    <w:p w14:paraId="37410040" w14:textId="77777777" w:rsidR="00234841" w:rsidRDefault="00234841" w:rsidP="00234841">
      <w:pPr>
        <w:pStyle w:val="PL"/>
      </w:pPr>
      <w:r>
        <w:t xml:space="preserve">          content:</w:t>
      </w:r>
    </w:p>
    <w:p w14:paraId="53B35CA2" w14:textId="77777777" w:rsidR="00234841" w:rsidRDefault="00234841" w:rsidP="00234841">
      <w:pPr>
        <w:pStyle w:val="PL"/>
      </w:pPr>
      <w:r>
        <w:t xml:space="preserve">            application/json:</w:t>
      </w:r>
    </w:p>
    <w:p w14:paraId="22F59456" w14:textId="77777777" w:rsidR="00234841" w:rsidRDefault="00234841" w:rsidP="00234841">
      <w:pPr>
        <w:pStyle w:val="PL"/>
      </w:pPr>
      <w:r>
        <w:t xml:space="preserve">              schema:</w:t>
      </w:r>
    </w:p>
    <w:p w14:paraId="424866C8" w14:textId="77777777" w:rsidR="00234841" w:rsidRPr="00533C32" w:rsidRDefault="00234841" w:rsidP="00234841">
      <w:pPr>
        <w:pStyle w:val="PL"/>
      </w:pPr>
      <w:r>
        <w:t xml:space="preserve">                $ref: </w:t>
      </w:r>
      <w:r w:rsidRPr="00533C32">
        <w:t>'#/components/schemas/VarSnssai'</w:t>
      </w:r>
    </w:p>
    <w:p w14:paraId="6E9BE1B1" w14:textId="77777777" w:rsidR="00234841" w:rsidRPr="00533C32" w:rsidRDefault="00234841" w:rsidP="00234841">
      <w:pPr>
        <w:pStyle w:val="PL"/>
      </w:pPr>
      <w:r w:rsidRPr="00533C32">
        <w:t xml:space="preserve">          description: single NSSAI</w:t>
      </w:r>
    </w:p>
    <w:p w14:paraId="6D2E37BD" w14:textId="77777777" w:rsidR="00234841" w:rsidRPr="00533C32" w:rsidRDefault="00234841" w:rsidP="00234841">
      <w:pPr>
        <w:pStyle w:val="PL"/>
      </w:pPr>
      <w:r>
        <w:t xml:space="preserve">          required: true</w:t>
      </w:r>
    </w:p>
    <w:p w14:paraId="211D31FE" w14:textId="77777777" w:rsidR="00234841" w:rsidRPr="00533C32" w:rsidRDefault="00234841" w:rsidP="00234841">
      <w:pPr>
        <w:pStyle w:val="PL"/>
      </w:pPr>
      <w:r w:rsidRPr="00533C32">
        <w:t xml:space="preserve">        - name: </w:t>
      </w:r>
      <w:r w:rsidRPr="006D456D">
        <w:t>dnn</w:t>
      </w:r>
    </w:p>
    <w:p w14:paraId="78139923" w14:textId="77777777" w:rsidR="00234841" w:rsidRPr="00533C32" w:rsidRDefault="00234841" w:rsidP="00234841">
      <w:pPr>
        <w:pStyle w:val="PL"/>
      </w:pPr>
      <w:r w:rsidRPr="00533C32">
        <w:t xml:space="preserve">          in: query</w:t>
      </w:r>
    </w:p>
    <w:p w14:paraId="22E6D8F1" w14:textId="77777777" w:rsidR="00234841" w:rsidRPr="00533C32" w:rsidRDefault="00234841" w:rsidP="00234841">
      <w:pPr>
        <w:pStyle w:val="PL"/>
      </w:pPr>
      <w:r w:rsidRPr="00533C32">
        <w:t xml:space="preserve">          description: </w:t>
      </w:r>
      <w:r>
        <w:t>DNN</w:t>
      </w:r>
    </w:p>
    <w:p w14:paraId="0D1D4788" w14:textId="77777777" w:rsidR="00234841" w:rsidRPr="00533C32" w:rsidRDefault="00234841" w:rsidP="00234841">
      <w:pPr>
        <w:pStyle w:val="PL"/>
      </w:pPr>
      <w:r>
        <w:t xml:space="preserve">          required: true</w:t>
      </w:r>
    </w:p>
    <w:p w14:paraId="374DE5CD" w14:textId="77777777" w:rsidR="00234841" w:rsidRPr="00533C32" w:rsidRDefault="00234841" w:rsidP="00234841">
      <w:pPr>
        <w:pStyle w:val="PL"/>
      </w:pPr>
      <w:r w:rsidRPr="00533C32">
        <w:t xml:space="preserve">          schema:</w:t>
      </w:r>
    </w:p>
    <w:p w14:paraId="4275C88F" w14:textId="77777777" w:rsidR="00234841" w:rsidRPr="00533C32" w:rsidRDefault="00234841" w:rsidP="00234841">
      <w:pPr>
        <w:pStyle w:val="PL"/>
      </w:pPr>
      <w:r w:rsidRPr="00533C32">
        <w:t xml:space="preserve">            $ref: '#/components/schemas/Dnn'</w:t>
      </w:r>
    </w:p>
    <w:p w14:paraId="3B9BDCAF" w14:textId="77777777" w:rsidR="00234841" w:rsidRPr="00533C32" w:rsidRDefault="00234841" w:rsidP="00234841">
      <w:pPr>
        <w:pStyle w:val="PL"/>
      </w:pPr>
      <w:r w:rsidRPr="00533C32">
        <w:t xml:space="preserve">        - name: </w:t>
      </w:r>
      <w:r w:rsidRPr="006D456D">
        <w:t>mtc-provider-information</w:t>
      </w:r>
    </w:p>
    <w:p w14:paraId="656DEB08" w14:textId="77777777" w:rsidR="00234841" w:rsidRPr="00533C32" w:rsidRDefault="00234841" w:rsidP="00234841">
      <w:pPr>
        <w:pStyle w:val="PL"/>
      </w:pPr>
      <w:r w:rsidRPr="00533C32">
        <w:t xml:space="preserve">          in: query</w:t>
      </w:r>
    </w:p>
    <w:p w14:paraId="44DE7A5B" w14:textId="77777777" w:rsidR="00234841" w:rsidRPr="00533C32" w:rsidRDefault="00234841" w:rsidP="00234841">
      <w:pPr>
        <w:pStyle w:val="PL"/>
      </w:pPr>
      <w:r w:rsidRPr="00533C32">
        <w:t xml:space="preserve">          description: </w:t>
      </w:r>
      <w:r>
        <w:t>MTC Provider Information</w:t>
      </w:r>
    </w:p>
    <w:p w14:paraId="2608D6D8" w14:textId="77777777" w:rsidR="00234841" w:rsidRPr="00533C32" w:rsidRDefault="00234841" w:rsidP="00234841">
      <w:pPr>
        <w:pStyle w:val="PL"/>
      </w:pPr>
      <w:r w:rsidRPr="00533C32">
        <w:t xml:space="preserve">          schema:</w:t>
      </w:r>
    </w:p>
    <w:p w14:paraId="3C26D185" w14:textId="77777777" w:rsidR="00234841" w:rsidRDefault="00234841" w:rsidP="00234841">
      <w:pPr>
        <w:pStyle w:val="PL"/>
      </w:pPr>
      <w:r w:rsidRPr="00533C32">
        <w:t xml:space="preserve">            $ref: 'TS29571_CommonData.yaml#/components/schemas/</w:t>
      </w:r>
      <w:r w:rsidRPr="005D14F1">
        <w:t>MtcProviderInformation</w:t>
      </w:r>
      <w:r w:rsidRPr="00533C32">
        <w:t>'</w:t>
      </w:r>
    </w:p>
    <w:p w14:paraId="3840A5DF" w14:textId="77777777" w:rsidR="00234841" w:rsidRDefault="00234841" w:rsidP="00234841">
      <w:pPr>
        <w:pStyle w:val="PL"/>
      </w:pPr>
      <w:r>
        <w:rPr>
          <w:lang w:eastAsia="zh-CN"/>
        </w:rPr>
        <w:t xml:space="preserve">        - name: </w:t>
      </w:r>
      <w:r>
        <w:t>af-id</w:t>
      </w:r>
    </w:p>
    <w:p w14:paraId="23282B96" w14:textId="77777777" w:rsidR="00234841" w:rsidRDefault="00234841" w:rsidP="00234841">
      <w:pPr>
        <w:pStyle w:val="PL"/>
      </w:pPr>
      <w:r>
        <w:t xml:space="preserve">          in: query</w:t>
      </w:r>
    </w:p>
    <w:p w14:paraId="571CEF95" w14:textId="77777777" w:rsidR="00234841" w:rsidRDefault="00234841" w:rsidP="00234841">
      <w:pPr>
        <w:pStyle w:val="PL"/>
      </w:pPr>
      <w:r>
        <w:t xml:space="preserve">          description: Application Function Identifier</w:t>
      </w:r>
    </w:p>
    <w:p w14:paraId="0C201C05" w14:textId="77777777" w:rsidR="00234841" w:rsidRDefault="00234841" w:rsidP="00234841">
      <w:pPr>
        <w:pStyle w:val="PL"/>
      </w:pPr>
      <w:r>
        <w:t xml:space="preserve">          schema:</w:t>
      </w:r>
    </w:p>
    <w:p w14:paraId="46DFAD14" w14:textId="77777777" w:rsidR="00234841" w:rsidRDefault="00234841" w:rsidP="00234841">
      <w:pPr>
        <w:pStyle w:val="PL"/>
      </w:pPr>
      <w:r>
        <w:t xml:space="preserve">            type: string</w:t>
      </w:r>
    </w:p>
    <w:p w14:paraId="0DFFBA20" w14:textId="77777777" w:rsidR="00234841" w:rsidRPr="00533C32" w:rsidRDefault="00234841" w:rsidP="00234841">
      <w:pPr>
        <w:pStyle w:val="PL"/>
      </w:pPr>
      <w:r w:rsidRPr="00533C32">
        <w:t xml:space="preserve">        - name: If-None-Match</w:t>
      </w:r>
    </w:p>
    <w:p w14:paraId="269419A5" w14:textId="77777777" w:rsidR="00234841" w:rsidRPr="00533C32" w:rsidRDefault="00234841" w:rsidP="00234841">
      <w:pPr>
        <w:pStyle w:val="PL"/>
      </w:pPr>
      <w:r w:rsidRPr="00533C32">
        <w:t xml:space="preserve">          in: header</w:t>
      </w:r>
    </w:p>
    <w:p w14:paraId="1AA89560" w14:textId="77777777" w:rsidR="00234841" w:rsidRPr="00533C32" w:rsidRDefault="00234841" w:rsidP="00234841">
      <w:pPr>
        <w:pStyle w:val="PL"/>
      </w:pPr>
      <w:r w:rsidRPr="00533C32">
        <w:t xml:space="preserve">          description: Validator for conditional requests, as described in RFC 7232, 3.2</w:t>
      </w:r>
    </w:p>
    <w:p w14:paraId="507753D3" w14:textId="77777777" w:rsidR="00234841" w:rsidRPr="00533C32" w:rsidRDefault="00234841" w:rsidP="00234841">
      <w:pPr>
        <w:pStyle w:val="PL"/>
      </w:pPr>
      <w:r w:rsidRPr="00533C32">
        <w:t xml:space="preserve">          schema:</w:t>
      </w:r>
    </w:p>
    <w:p w14:paraId="0CD7983A" w14:textId="77777777" w:rsidR="00234841" w:rsidRPr="00533C32" w:rsidRDefault="00234841" w:rsidP="00234841">
      <w:pPr>
        <w:pStyle w:val="PL"/>
      </w:pPr>
      <w:r w:rsidRPr="00533C32">
        <w:t xml:space="preserve">            type: string</w:t>
      </w:r>
    </w:p>
    <w:p w14:paraId="45F7A2FD" w14:textId="77777777" w:rsidR="00234841" w:rsidRPr="00533C32" w:rsidRDefault="00234841" w:rsidP="00234841">
      <w:pPr>
        <w:pStyle w:val="PL"/>
      </w:pPr>
      <w:r w:rsidRPr="00533C32">
        <w:lastRenderedPageBreak/>
        <w:t xml:space="preserve">        - name: If-Modified-Since</w:t>
      </w:r>
    </w:p>
    <w:p w14:paraId="4834AD69" w14:textId="77777777" w:rsidR="00234841" w:rsidRPr="00533C32" w:rsidRDefault="00234841" w:rsidP="00234841">
      <w:pPr>
        <w:pStyle w:val="PL"/>
      </w:pPr>
      <w:r w:rsidRPr="00533C32">
        <w:t xml:space="preserve">          in: header</w:t>
      </w:r>
    </w:p>
    <w:p w14:paraId="27ED6565" w14:textId="77777777" w:rsidR="00234841" w:rsidRPr="00533C32" w:rsidRDefault="00234841" w:rsidP="00234841">
      <w:pPr>
        <w:pStyle w:val="PL"/>
      </w:pPr>
      <w:r w:rsidRPr="00533C32">
        <w:t xml:space="preserve">          description: Validator for conditional requests, as described in RFC 7232, 3.3</w:t>
      </w:r>
    </w:p>
    <w:p w14:paraId="59579BC5" w14:textId="77777777" w:rsidR="00234841" w:rsidRPr="00533C32" w:rsidRDefault="00234841" w:rsidP="00234841">
      <w:pPr>
        <w:pStyle w:val="PL"/>
      </w:pPr>
      <w:r w:rsidRPr="00533C32">
        <w:t xml:space="preserve">          schema:</w:t>
      </w:r>
    </w:p>
    <w:p w14:paraId="10FFCABB" w14:textId="77777777" w:rsidR="00234841" w:rsidRPr="00136AA8" w:rsidRDefault="00234841" w:rsidP="00234841">
      <w:pPr>
        <w:pStyle w:val="PL"/>
      </w:pPr>
      <w:r w:rsidRPr="00533C32">
        <w:t xml:space="preserve">            type: string</w:t>
      </w:r>
    </w:p>
    <w:p w14:paraId="40112C91" w14:textId="77777777" w:rsidR="00234841" w:rsidRPr="00533C32" w:rsidRDefault="00234841" w:rsidP="00234841">
      <w:pPr>
        <w:pStyle w:val="PL"/>
      </w:pPr>
      <w:r w:rsidRPr="00533C32">
        <w:t xml:space="preserve">      responses:</w:t>
      </w:r>
    </w:p>
    <w:p w14:paraId="6DE79F33" w14:textId="77777777" w:rsidR="00234841" w:rsidRPr="00533C32" w:rsidRDefault="00234841" w:rsidP="00234841">
      <w:pPr>
        <w:pStyle w:val="PL"/>
      </w:pPr>
      <w:r w:rsidRPr="00533C32">
        <w:t xml:space="preserve">        '200':</w:t>
      </w:r>
    </w:p>
    <w:p w14:paraId="69D35046" w14:textId="77777777" w:rsidR="00234841" w:rsidRPr="00533C32" w:rsidRDefault="00234841" w:rsidP="00234841">
      <w:pPr>
        <w:pStyle w:val="PL"/>
      </w:pPr>
      <w:r w:rsidRPr="00533C32">
        <w:t xml:space="preserve">          description: OK</w:t>
      </w:r>
    </w:p>
    <w:p w14:paraId="6ABB8B3B" w14:textId="77777777" w:rsidR="00234841" w:rsidRPr="00533C32" w:rsidRDefault="00234841" w:rsidP="00234841">
      <w:pPr>
        <w:pStyle w:val="PL"/>
      </w:pPr>
      <w:r w:rsidRPr="00533C32">
        <w:t xml:space="preserve">          content:</w:t>
      </w:r>
    </w:p>
    <w:p w14:paraId="37D955AA" w14:textId="77777777" w:rsidR="00234841" w:rsidRPr="00533C32" w:rsidRDefault="00234841" w:rsidP="00234841">
      <w:pPr>
        <w:pStyle w:val="PL"/>
      </w:pPr>
      <w:r w:rsidRPr="00533C32">
        <w:t xml:space="preserve">            application/json:</w:t>
      </w:r>
    </w:p>
    <w:p w14:paraId="27B81E92" w14:textId="77777777" w:rsidR="00234841" w:rsidRPr="00533C32" w:rsidRDefault="00234841" w:rsidP="00234841">
      <w:pPr>
        <w:pStyle w:val="PL"/>
      </w:pPr>
      <w:r w:rsidRPr="00533C32">
        <w:t xml:space="preserve">              schema:</w:t>
      </w:r>
    </w:p>
    <w:p w14:paraId="5D798946" w14:textId="77777777" w:rsidR="00234841" w:rsidRDefault="00234841" w:rsidP="00234841">
      <w:pPr>
        <w:pStyle w:val="PL"/>
      </w:pPr>
      <w:r w:rsidRPr="00533C32">
        <w:t xml:space="preserve">                $ref: '#/components/schemas/</w:t>
      </w:r>
      <w:r w:rsidRPr="0068632F">
        <w:t>AuthorizationData</w:t>
      </w:r>
      <w:r w:rsidRPr="00533C32">
        <w:t>'</w:t>
      </w:r>
    </w:p>
    <w:p w14:paraId="1A943226" w14:textId="77777777" w:rsidR="00234841" w:rsidRPr="00533C32" w:rsidRDefault="00234841" w:rsidP="00234841">
      <w:pPr>
        <w:pStyle w:val="PL"/>
      </w:pPr>
      <w:r w:rsidRPr="00533C32">
        <w:t xml:space="preserve">          headers:</w:t>
      </w:r>
    </w:p>
    <w:p w14:paraId="4254AEFA" w14:textId="77777777" w:rsidR="00234841" w:rsidRPr="00533C32" w:rsidRDefault="00234841" w:rsidP="00234841">
      <w:pPr>
        <w:pStyle w:val="PL"/>
      </w:pPr>
      <w:r w:rsidRPr="00533C32">
        <w:t xml:space="preserve">            Cache-Control:</w:t>
      </w:r>
    </w:p>
    <w:p w14:paraId="45C97820" w14:textId="77777777" w:rsidR="00234841" w:rsidRPr="00533C32" w:rsidRDefault="00234841" w:rsidP="00234841">
      <w:pPr>
        <w:pStyle w:val="PL"/>
      </w:pPr>
      <w:r w:rsidRPr="00533C32">
        <w:t xml:space="preserve">              description: Cache-Control containing max-age, as described in RFC 7234, 5.2</w:t>
      </w:r>
    </w:p>
    <w:p w14:paraId="5D122C27" w14:textId="77777777" w:rsidR="00234841" w:rsidRPr="00533C32" w:rsidRDefault="00234841" w:rsidP="00234841">
      <w:pPr>
        <w:pStyle w:val="PL"/>
      </w:pPr>
      <w:r w:rsidRPr="00533C32">
        <w:t xml:space="preserve">              schema:</w:t>
      </w:r>
    </w:p>
    <w:p w14:paraId="1D34CDC7" w14:textId="77777777" w:rsidR="00234841" w:rsidRPr="00533C32" w:rsidRDefault="00234841" w:rsidP="00234841">
      <w:pPr>
        <w:pStyle w:val="PL"/>
      </w:pPr>
      <w:r w:rsidRPr="00533C32">
        <w:t xml:space="preserve">                type: string</w:t>
      </w:r>
    </w:p>
    <w:p w14:paraId="0DC71D91" w14:textId="77777777" w:rsidR="00234841" w:rsidRPr="00533C32" w:rsidRDefault="00234841" w:rsidP="00234841">
      <w:pPr>
        <w:pStyle w:val="PL"/>
      </w:pPr>
      <w:r w:rsidRPr="00533C32">
        <w:t xml:space="preserve">            ETag:</w:t>
      </w:r>
    </w:p>
    <w:p w14:paraId="2AC60816" w14:textId="77777777" w:rsidR="00234841" w:rsidRPr="00533C32" w:rsidRDefault="00234841" w:rsidP="00234841">
      <w:pPr>
        <w:pStyle w:val="PL"/>
      </w:pPr>
      <w:r w:rsidRPr="00533C32">
        <w:t xml:space="preserve">              description: Entity Tag, containing a strong validator, as described in RFC 7232, 2.3</w:t>
      </w:r>
    </w:p>
    <w:p w14:paraId="0A31079E" w14:textId="77777777" w:rsidR="00234841" w:rsidRPr="00533C32" w:rsidRDefault="00234841" w:rsidP="00234841">
      <w:pPr>
        <w:pStyle w:val="PL"/>
      </w:pPr>
      <w:r w:rsidRPr="00533C32">
        <w:t xml:space="preserve">              schema:</w:t>
      </w:r>
    </w:p>
    <w:p w14:paraId="15FDE0CA" w14:textId="77777777" w:rsidR="00234841" w:rsidRPr="00533C32" w:rsidRDefault="00234841" w:rsidP="00234841">
      <w:pPr>
        <w:pStyle w:val="PL"/>
      </w:pPr>
      <w:r w:rsidRPr="00533C32">
        <w:t xml:space="preserve">                type: string</w:t>
      </w:r>
    </w:p>
    <w:p w14:paraId="47A55530" w14:textId="77777777" w:rsidR="00234841" w:rsidRPr="00533C32" w:rsidRDefault="00234841" w:rsidP="00234841">
      <w:pPr>
        <w:pStyle w:val="PL"/>
      </w:pPr>
      <w:r w:rsidRPr="00533C32">
        <w:t xml:space="preserve">            Last-Modified:</w:t>
      </w:r>
    </w:p>
    <w:p w14:paraId="2CC1E7EF" w14:textId="77777777" w:rsidR="00234841" w:rsidRDefault="00234841" w:rsidP="00234841">
      <w:pPr>
        <w:pStyle w:val="PL"/>
      </w:pPr>
      <w:r w:rsidRPr="00533C32">
        <w:t xml:space="preserve">              description: Timestamp for last modification of the resource, as described in RFC 7232, 2.2</w:t>
      </w:r>
    </w:p>
    <w:p w14:paraId="25EB78F8" w14:textId="77777777" w:rsidR="00234841" w:rsidRPr="00533C32" w:rsidRDefault="00234841" w:rsidP="00234841">
      <w:pPr>
        <w:pStyle w:val="PL"/>
      </w:pPr>
      <w:r w:rsidRPr="00533C32">
        <w:t xml:space="preserve">              schema:</w:t>
      </w:r>
    </w:p>
    <w:p w14:paraId="558C7DF6" w14:textId="77777777" w:rsidR="00234841" w:rsidRPr="00533C32" w:rsidRDefault="00234841" w:rsidP="00234841">
      <w:pPr>
        <w:pStyle w:val="PL"/>
      </w:pPr>
      <w:r w:rsidRPr="00533C32">
        <w:t xml:space="preserve">                type: string</w:t>
      </w:r>
    </w:p>
    <w:p w14:paraId="09C9253B" w14:textId="77777777" w:rsidR="00234841" w:rsidRDefault="00234841" w:rsidP="00234841">
      <w:pPr>
        <w:pStyle w:val="PL"/>
      </w:pPr>
      <w:r>
        <w:t xml:space="preserve">        '403':</w:t>
      </w:r>
    </w:p>
    <w:p w14:paraId="04A5FA44" w14:textId="77777777" w:rsidR="00234841" w:rsidRPr="006B355D" w:rsidRDefault="00234841" w:rsidP="00234841">
      <w:pPr>
        <w:pStyle w:val="PL"/>
      </w:pPr>
      <w:r>
        <w:t xml:space="preserve">          $ref: 'TS29571_CommonData.yaml#/components/responses/403'</w:t>
      </w:r>
    </w:p>
    <w:p w14:paraId="6E7EAE29" w14:textId="77777777" w:rsidR="00234841" w:rsidRDefault="00234841" w:rsidP="00234841">
      <w:pPr>
        <w:pStyle w:val="PL"/>
      </w:pPr>
      <w:r>
        <w:t xml:space="preserve">        '404':</w:t>
      </w:r>
    </w:p>
    <w:p w14:paraId="0CEC4239" w14:textId="77777777" w:rsidR="00234841" w:rsidRPr="00DB01C2" w:rsidRDefault="00234841" w:rsidP="00234841">
      <w:pPr>
        <w:pStyle w:val="PL"/>
      </w:pPr>
      <w:r>
        <w:t xml:space="preserve">          $ref: 'TS29571_CommonData.yaml#/components/responses/404'</w:t>
      </w:r>
    </w:p>
    <w:p w14:paraId="5EB54AC3" w14:textId="77777777" w:rsidR="00234841" w:rsidRDefault="00234841" w:rsidP="00234841">
      <w:pPr>
        <w:pStyle w:val="PL"/>
        <w:rPr>
          <w:lang w:eastAsia="zh-CN"/>
        </w:rPr>
      </w:pPr>
      <w:r w:rsidRPr="00533C32">
        <w:t xml:space="preserve">        default:</w:t>
      </w:r>
    </w:p>
    <w:p w14:paraId="6C0214AC"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6DFF1AA" w14:textId="77777777" w:rsidR="00234841" w:rsidRDefault="00234841" w:rsidP="00234841">
      <w:pPr>
        <w:pStyle w:val="PL"/>
        <w:rPr>
          <w:lang w:eastAsia="zh-CN"/>
        </w:rPr>
      </w:pPr>
    </w:p>
    <w:p w14:paraId="7846BEE0" w14:textId="77777777" w:rsidR="00234841" w:rsidRDefault="00234841" w:rsidP="00234841">
      <w:pPr>
        <w:pStyle w:val="PL"/>
      </w:pPr>
      <w:r>
        <w:t xml:space="preserve">  /subscription-data/{ueId}/context-data/service-specific</w:t>
      </w:r>
      <w:r w:rsidRPr="007754B1">
        <w:t>-authorizations</w:t>
      </w:r>
      <w:r>
        <w:t>/{serviceType}:</w:t>
      </w:r>
    </w:p>
    <w:p w14:paraId="4D159973" w14:textId="77777777" w:rsidR="00234841" w:rsidRDefault="00234841" w:rsidP="00234841">
      <w:pPr>
        <w:pStyle w:val="PL"/>
      </w:pPr>
      <w:r>
        <w:t xml:space="preserve">    put:</w:t>
      </w:r>
    </w:p>
    <w:p w14:paraId="50ACB734" w14:textId="77777777" w:rsidR="00234841" w:rsidRDefault="00234841" w:rsidP="00234841">
      <w:pPr>
        <w:pStyle w:val="PL"/>
      </w:pPr>
      <w:r>
        <w:t xml:space="preserve">      summary: Create Service Specific Authorization Info</w:t>
      </w:r>
    </w:p>
    <w:p w14:paraId="0CFD2B59" w14:textId="77777777" w:rsidR="00234841" w:rsidRDefault="00234841" w:rsidP="00234841">
      <w:pPr>
        <w:pStyle w:val="PL"/>
      </w:pPr>
      <w:r>
        <w:t xml:space="preserve">      operationId: CreateServiceSpecificAuthorizationInfo</w:t>
      </w:r>
    </w:p>
    <w:p w14:paraId="6774A68F" w14:textId="77777777" w:rsidR="00234841" w:rsidRDefault="00234841" w:rsidP="00234841">
      <w:pPr>
        <w:pStyle w:val="PL"/>
      </w:pPr>
      <w:r>
        <w:t xml:space="preserve">      tags:</w:t>
      </w:r>
    </w:p>
    <w:p w14:paraId="0126A2C1" w14:textId="77777777" w:rsidR="00234841" w:rsidRDefault="00234841" w:rsidP="00234841">
      <w:pPr>
        <w:pStyle w:val="PL"/>
        <w:rPr>
          <w:lang w:eastAsia="zh-CN"/>
        </w:rPr>
      </w:pPr>
      <w:r>
        <w:t xml:space="preserve">        - Service Specific Authorization Info (Document)</w:t>
      </w:r>
    </w:p>
    <w:p w14:paraId="423E81AE" w14:textId="77777777" w:rsidR="00234841" w:rsidRDefault="00234841" w:rsidP="00234841">
      <w:pPr>
        <w:pStyle w:val="PL"/>
      </w:pPr>
      <w:r>
        <w:t xml:space="preserve">      security:</w:t>
      </w:r>
    </w:p>
    <w:p w14:paraId="7301D98F" w14:textId="77777777" w:rsidR="00234841" w:rsidRDefault="00234841" w:rsidP="00234841">
      <w:pPr>
        <w:pStyle w:val="PL"/>
      </w:pPr>
      <w:r>
        <w:t xml:space="preserve">        - {}</w:t>
      </w:r>
    </w:p>
    <w:p w14:paraId="29043717" w14:textId="77777777" w:rsidR="00234841" w:rsidRDefault="00234841" w:rsidP="00234841">
      <w:pPr>
        <w:pStyle w:val="PL"/>
      </w:pPr>
      <w:r>
        <w:t xml:space="preserve">        - oAuth2ClientCredentials:</w:t>
      </w:r>
    </w:p>
    <w:p w14:paraId="21C235D0" w14:textId="77777777" w:rsidR="00234841" w:rsidRDefault="00234841" w:rsidP="00234841">
      <w:pPr>
        <w:pStyle w:val="PL"/>
      </w:pPr>
      <w:r>
        <w:t xml:space="preserve">          - nudr-dr</w:t>
      </w:r>
    </w:p>
    <w:p w14:paraId="329738D7" w14:textId="77777777" w:rsidR="00234841" w:rsidRDefault="00234841" w:rsidP="00234841">
      <w:pPr>
        <w:pStyle w:val="PL"/>
      </w:pPr>
      <w:r>
        <w:t xml:space="preserve">        - oAuth2ClientCredentials:</w:t>
      </w:r>
    </w:p>
    <w:p w14:paraId="6E6C667F" w14:textId="77777777" w:rsidR="00234841" w:rsidRDefault="00234841" w:rsidP="00234841">
      <w:pPr>
        <w:pStyle w:val="PL"/>
      </w:pPr>
      <w:r>
        <w:t xml:space="preserve">          - nudr-dr</w:t>
      </w:r>
    </w:p>
    <w:p w14:paraId="4FA50089" w14:textId="77777777" w:rsidR="00234841" w:rsidRDefault="00234841" w:rsidP="00234841">
      <w:pPr>
        <w:pStyle w:val="PL"/>
        <w:rPr>
          <w:lang w:eastAsia="zh-CN"/>
        </w:rPr>
      </w:pPr>
      <w:r>
        <w:t xml:space="preserve">          - nudr-dr:subscription-data</w:t>
      </w:r>
    </w:p>
    <w:p w14:paraId="08125EEA" w14:textId="77777777" w:rsidR="00234841" w:rsidRDefault="00234841" w:rsidP="00234841">
      <w:pPr>
        <w:pStyle w:val="PL"/>
      </w:pPr>
      <w:r>
        <w:lastRenderedPageBreak/>
        <w:t xml:space="preserve">      parameters:</w:t>
      </w:r>
    </w:p>
    <w:p w14:paraId="43CFF400" w14:textId="77777777" w:rsidR="00234841" w:rsidRDefault="00234841" w:rsidP="00234841">
      <w:pPr>
        <w:pStyle w:val="PL"/>
      </w:pPr>
      <w:r>
        <w:t xml:space="preserve">        - name: ueId</w:t>
      </w:r>
    </w:p>
    <w:p w14:paraId="1BD0784C" w14:textId="77777777" w:rsidR="00234841" w:rsidRDefault="00234841" w:rsidP="00234841">
      <w:pPr>
        <w:pStyle w:val="PL"/>
      </w:pPr>
      <w:r>
        <w:t xml:space="preserve">          in: path</w:t>
      </w:r>
    </w:p>
    <w:p w14:paraId="27A3BC59" w14:textId="77777777" w:rsidR="00234841" w:rsidRDefault="00234841" w:rsidP="00234841">
      <w:pPr>
        <w:pStyle w:val="PL"/>
      </w:pPr>
      <w:r>
        <w:t xml:space="preserve">          required: true</w:t>
      </w:r>
    </w:p>
    <w:p w14:paraId="4F7D79C6" w14:textId="77777777" w:rsidR="00234841" w:rsidRDefault="00234841" w:rsidP="00234841">
      <w:pPr>
        <w:pStyle w:val="PL"/>
      </w:pPr>
      <w:r>
        <w:t xml:space="preserve">          schema:</w:t>
      </w:r>
    </w:p>
    <w:p w14:paraId="1BB579CC" w14:textId="77777777" w:rsidR="00234841" w:rsidRDefault="00234841" w:rsidP="00234841">
      <w:pPr>
        <w:pStyle w:val="PL"/>
      </w:pPr>
      <w:r>
        <w:t xml:space="preserve">            $ref: 'TS29571_CommonData.yaml#/components/schemas/VarUeId'</w:t>
      </w:r>
    </w:p>
    <w:p w14:paraId="1C0E4AEC" w14:textId="77777777" w:rsidR="00234841" w:rsidRPr="00533C32" w:rsidRDefault="00234841" w:rsidP="00234841">
      <w:pPr>
        <w:pStyle w:val="PL"/>
      </w:pPr>
      <w:r w:rsidRPr="00533C32">
        <w:t xml:space="preserve">        - name: </w:t>
      </w:r>
      <w:r>
        <w:t>serviceType</w:t>
      </w:r>
    </w:p>
    <w:p w14:paraId="6B5D01F8" w14:textId="77777777" w:rsidR="00234841" w:rsidRPr="00533C32" w:rsidRDefault="00234841" w:rsidP="00234841">
      <w:pPr>
        <w:pStyle w:val="PL"/>
      </w:pPr>
      <w:r w:rsidRPr="00533C32">
        <w:t xml:space="preserve">          in: path</w:t>
      </w:r>
    </w:p>
    <w:p w14:paraId="6A2176CF" w14:textId="77777777" w:rsidR="00234841" w:rsidRPr="00533C32" w:rsidRDefault="00234841" w:rsidP="00234841">
      <w:pPr>
        <w:pStyle w:val="PL"/>
      </w:pPr>
      <w:r w:rsidRPr="00533C32">
        <w:t xml:space="preserve">          description: </w:t>
      </w:r>
      <w:r>
        <w:t>Service Type</w:t>
      </w:r>
    </w:p>
    <w:p w14:paraId="20D7DCCF" w14:textId="77777777" w:rsidR="00234841" w:rsidRPr="00533C32" w:rsidRDefault="00234841" w:rsidP="00234841">
      <w:pPr>
        <w:pStyle w:val="PL"/>
      </w:pPr>
      <w:r w:rsidRPr="00533C32">
        <w:t xml:space="preserve">          required: true</w:t>
      </w:r>
    </w:p>
    <w:p w14:paraId="143EC379" w14:textId="77777777" w:rsidR="00234841" w:rsidRDefault="00234841" w:rsidP="00234841">
      <w:pPr>
        <w:pStyle w:val="PL"/>
      </w:pPr>
      <w:r w:rsidRPr="00533C32">
        <w:t xml:space="preserve">          schema:</w:t>
      </w:r>
    </w:p>
    <w:p w14:paraId="46DDBD5E" w14:textId="77777777" w:rsidR="00234841" w:rsidRDefault="00234841" w:rsidP="00234841">
      <w:pPr>
        <w:pStyle w:val="PL"/>
      </w:pPr>
      <w:r>
        <w:t xml:space="preserve">            $ref: 'TS29503_Nudm_SSAU.yaml#/components/schemas/ServiceType'</w:t>
      </w:r>
    </w:p>
    <w:p w14:paraId="43B692C5" w14:textId="77777777" w:rsidR="00234841" w:rsidRDefault="00234841" w:rsidP="00234841">
      <w:pPr>
        <w:pStyle w:val="PL"/>
      </w:pPr>
      <w:r>
        <w:t xml:space="preserve">      requestBody:</w:t>
      </w:r>
    </w:p>
    <w:p w14:paraId="4E295E51" w14:textId="77777777" w:rsidR="00234841" w:rsidRDefault="00234841" w:rsidP="00234841">
      <w:pPr>
        <w:pStyle w:val="PL"/>
      </w:pPr>
      <w:r>
        <w:t xml:space="preserve">        content:</w:t>
      </w:r>
    </w:p>
    <w:p w14:paraId="24141F98" w14:textId="77777777" w:rsidR="00234841" w:rsidRDefault="00234841" w:rsidP="00234841">
      <w:pPr>
        <w:pStyle w:val="PL"/>
      </w:pPr>
      <w:r>
        <w:t xml:space="preserve">          application/json:</w:t>
      </w:r>
    </w:p>
    <w:p w14:paraId="330CDFB7" w14:textId="77777777" w:rsidR="00234841" w:rsidRDefault="00234841" w:rsidP="00234841">
      <w:pPr>
        <w:pStyle w:val="PL"/>
      </w:pPr>
      <w:r>
        <w:t xml:space="preserve">            schema:</w:t>
      </w:r>
    </w:p>
    <w:p w14:paraId="0FEF2CA0" w14:textId="77777777" w:rsidR="00234841" w:rsidRDefault="00234841" w:rsidP="00434F1A">
      <w:pPr>
        <w:pStyle w:val="PL"/>
        <w:outlineLvl w:val="0"/>
      </w:pPr>
      <w:r>
        <w:t xml:space="preserve">              $ref: '#/components/schemas/ServiceSpecificAuthorizationInfo'</w:t>
      </w:r>
    </w:p>
    <w:p w14:paraId="658FB1FE" w14:textId="77777777" w:rsidR="00234841" w:rsidRDefault="00234841" w:rsidP="00234841">
      <w:pPr>
        <w:pStyle w:val="PL"/>
      </w:pPr>
      <w:r>
        <w:t xml:space="preserve">        required: true</w:t>
      </w:r>
    </w:p>
    <w:p w14:paraId="54AC3C22" w14:textId="77777777" w:rsidR="00234841" w:rsidRDefault="00234841" w:rsidP="00234841">
      <w:pPr>
        <w:pStyle w:val="PL"/>
      </w:pPr>
      <w:r>
        <w:t xml:space="preserve">      responses:</w:t>
      </w:r>
    </w:p>
    <w:p w14:paraId="6E8BBC8A" w14:textId="77777777" w:rsidR="00234841" w:rsidRDefault="00234841" w:rsidP="00234841">
      <w:pPr>
        <w:pStyle w:val="PL"/>
      </w:pPr>
      <w:r>
        <w:t xml:space="preserve">        '204':</w:t>
      </w:r>
    </w:p>
    <w:p w14:paraId="01CCF252" w14:textId="77777777" w:rsidR="00234841" w:rsidRDefault="00234841" w:rsidP="00234841">
      <w:pPr>
        <w:pStyle w:val="PL"/>
      </w:pPr>
      <w:r>
        <w:t xml:space="preserve">          description: Upon success, an empty response body shall be returned</w:t>
      </w:r>
    </w:p>
    <w:p w14:paraId="2E78F4C1" w14:textId="77777777" w:rsidR="00234841" w:rsidRDefault="00234841" w:rsidP="00234841">
      <w:pPr>
        <w:pStyle w:val="PL"/>
      </w:pPr>
      <w:r>
        <w:t xml:space="preserve">        '201':</w:t>
      </w:r>
    </w:p>
    <w:p w14:paraId="71525619" w14:textId="77777777" w:rsidR="00234841" w:rsidRDefault="00234841" w:rsidP="00234841">
      <w:pPr>
        <w:pStyle w:val="PL"/>
      </w:pPr>
      <w:r>
        <w:t xml:space="preserve">          description: Upon successful creation, the created resource shall be returned</w:t>
      </w:r>
    </w:p>
    <w:p w14:paraId="7EBDE095" w14:textId="77777777" w:rsidR="00234841" w:rsidRDefault="00234841" w:rsidP="00234841">
      <w:pPr>
        <w:pStyle w:val="PL"/>
      </w:pPr>
      <w:r>
        <w:t xml:space="preserve">          content:</w:t>
      </w:r>
    </w:p>
    <w:p w14:paraId="555DBCB9" w14:textId="77777777" w:rsidR="00234841" w:rsidRDefault="00234841" w:rsidP="00234841">
      <w:pPr>
        <w:pStyle w:val="PL"/>
      </w:pPr>
      <w:r>
        <w:t xml:space="preserve">            application/json:</w:t>
      </w:r>
    </w:p>
    <w:p w14:paraId="081DE425" w14:textId="77777777" w:rsidR="00234841" w:rsidRDefault="00234841" w:rsidP="00234841">
      <w:pPr>
        <w:pStyle w:val="PL"/>
      </w:pPr>
      <w:r>
        <w:t xml:space="preserve">              schema:</w:t>
      </w:r>
    </w:p>
    <w:p w14:paraId="7DC6183C" w14:textId="77777777" w:rsidR="00234841" w:rsidRDefault="00234841" w:rsidP="00434F1A">
      <w:pPr>
        <w:pStyle w:val="PL"/>
        <w:outlineLvl w:val="0"/>
        <w:rPr>
          <w:lang w:eastAsia="zh-CN"/>
        </w:rPr>
      </w:pPr>
      <w:r>
        <w:t xml:space="preserve">                $ref: '#/components/schemas/ServiceSpecificAuthorizationInfo'</w:t>
      </w:r>
    </w:p>
    <w:p w14:paraId="339CA9DD" w14:textId="77777777" w:rsidR="00234841" w:rsidRDefault="00234841" w:rsidP="00234841">
      <w:pPr>
        <w:pStyle w:val="PL"/>
        <w:rPr>
          <w:lang w:eastAsia="zh-CN"/>
        </w:rPr>
      </w:pPr>
      <w:r>
        <w:t xml:space="preserve">        default:</w:t>
      </w:r>
    </w:p>
    <w:p w14:paraId="1C2D44B3" w14:textId="77777777" w:rsidR="00234841" w:rsidRDefault="00234841" w:rsidP="00434F1A">
      <w:pPr>
        <w:pStyle w:val="PL"/>
        <w:outlineLvl w:val="0"/>
        <w:rPr>
          <w:lang w:eastAsia="zh-CN"/>
        </w:rPr>
      </w:pPr>
      <w:r>
        <w:t xml:space="preserve">          $ref: 'TS29571_CommonData.yaml#/components/responses/default'</w:t>
      </w:r>
    </w:p>
    <w:p w14:paraId="0FB15076" w14:textId="77777777" w:rsidR="00234841" w:rsidRDefault="00234841" w:rsidP="00234841">
      <w:pPr>
        <w:pStyle w:val="PL"/>
      </w:pPr>
      <w:r>
        <w:t xml:space="preserve">    delete:</w:t>
      </w:r>
    </w:p>
    <w:p w14:paraId="206872A5" w14:textId="77777777" w:rsidR="00234841" w:rsidRDefault="00234841" w:rsidP="00234841">
      <w:pPr>
        <w:pStyle w:val="PL"/>
      </w:pPr>
      <w:r>
        <w:t xml:space="preserve">      summary: Delete Service Specific Authorization Info</w:t>
      </w:r>
    </w:p>
    <w:p w14:paraId="6202EB1F" w14:textId="77777777" w:rsidR="00234841" w:rsidRDefault="00234841" w:rsidP="00234841">
      <w:pPr>
        <w:pStyle w:val="PL"/>
      </w:pPr>
      <w:r>
        <w:t xml:space="preserve">      operationId: RemoveServiceSpecificAuthorizationInfo</w:t>
      </w:r>
    </w:p>
    <w:p w14:paraId="2502F388" w14:textId="77777777" w:rsidR="00234841" w:rsidRDefault="00234841" w:rsidP="00234841">
      <w:pPr>
        <w:pStyle w:val="PL"/>
      </w:pPr>
      <w:r>
        <w:t xml:space="preserve">      tags:</w:t>
      </w:r>
    </w:p>
    <w:p w14:paraId="7D457820" w14:textId="77777777" w:rsidR="00234841" w:rsidRDefault="00234841" w:rsidP="00234841">
      <w:pPr>
        <w:pStyle w:val="PL"/>
        <w:rPr>
          <w:lang w:eastAsia="zh-CN"/>
        </w:rPr>
      </w:pPr>
      <w:r>
        <w:t xml:space="preserve">        - Service Specific Authorization Info (Document)</w:t>
      </w:r>
    </w:p>
    <w:p w14:paraId="6D1E6E04" w14:textId="77777777" w:rsidR="00234841" w:rsidRDefault="00234841" w:rsidP="00234841">
      <w:pPr>
        <w:pStyle w:val="PL"/>
      </w:pPr>
      <w:r>
        <w:t xml:space="preserve">      security:</w:t>
      </w:r>
    </w:p>
    <w:p w14:paraId="436F7C2D" w14:textId="77777777" w:rsidR="00234841" w:rsidRDefault="00234841" w:rsidP="00234841">
      <w:pPr>
        <w:pStyle w:val="PL"/>
      </w:pPr>
      <w:r>
        <w:t xml:space="preserve">        - {}</w:t>
      </w:r>
    </w:p>
    <w:p w14:paraId="26FB9368" w14:textId="77777777" w:rsidR="00234841" w:rsidRDefault="00234841" w:rsidP="00234841">
      <w:pPr>
        <w:pStyle w:val="PL"/>
      </w:pPr>
      <w:r>
        <w:t xml:space="preserve">        - oAuth2ClientCredentials:</w:t>
      </w:r>
    </w:p>
    <w:p w14:paraId="1C52B415" w14:textId="77777777" w:rsidR="00234841" w:rsidRDefault="00234841" w:rsidP="00234841">
      <w:pPr>
        <w:pStyle w:val="PL"/>
      </w:pPr>
      <w:r>
        <w:t xml:space="preserve">          - nudr-dr</w:t>
      </w:r>
    </w:p>
    <w:p w14:paraId="2BD33F0E" w14:textId="77777777" w:rsidR="00234841" w:rsidRDefault="00234841" w:rsidP="00234841">
      <w:pPr>
        <w:pStyle w:val="PL"/>
      </w:pPr>
      <w:r>
        <w:t xml:space="preserve">        - oAuth2ClientCredentials:</w:t>
      </w:r>
    </w:p>
    <w:p w14:paraId="6226C31E" w14:textId="77777777" w:rsidR="00234841" w:rsidRDefault="00234841" w:rsidP="00234841">
      <w:pPr>
        <w:pStyle w:val="PL"/>
      </w:pPr>
      <w:r>
        <w:t xml:space="preserve">          - nudr-dr</w:t>
      </w:r>
    </w:p>
    <w:p w14:paraId="0418373C" w14:textId="77777777" w:rsidR="00234841" w:rsidRDefault="00234841" w:rsidP="00234841">
      <w:pPr>
        <w:pStyle w:val="PL"/>
        <w:rPr>
          <w:lang w:eastAsia="zh-CN"/>
        </w:rPr>
      </w:pPr>
      <w:r>
        <w:t xml:space="preserve">          - nudr-dr:subscription-data</w:t>
      </w:r>
    </w:p>
    <w:p w14:paraId="300BAA67" w14:textId="77777777" w:rsidR="00234841" w:rsidRDefault="00234841" w:rsidP="00234841">
      <w:pPr>
        <w:pStyle w:val="PL"/>
      </w:pPr>
      <w:r>
        <w:t xml:space="preserve">      parameters:</w:t>
      </w:r>
    </w:p>
    <w:p w14:paraId="4A94EE56" w14:textId="77777777" w:rsidR="00234841" w:rsidRDefault="00234841" w:rsidP="00234841">
      <w:pPr>
        <w:pStyle w:val="PL"/>
      </w:pPr>
      <w:r>
        <w:t xml:space="preserve">        - name: ueId</w:t>
      </w:r>
    </w:p>
    <w:p w14:paraId="4E882691" w14:textId="77777777" w:rsidR="00234841" w:rsidRDefault="00234841" w:rsidP="00234841">
      <w:pPr>
        <w:pStyle w:val="PL"/>
      </w:pPr>
      <w:r>
        <w:t xml:space="preserve">          in: path</w:t>
      </w:r>
    </w:p>
    <w:p w14:paraId="583C73E6" w14:textId="77777777" w:rsidR="00234841" w:rsidRDefault="00234841" w:rsidP="00234841">
      <w:pPr>
        <w:pStyle w:val="PL"/>
      </w:pPr>
      <w:r>
        <w:t xml:space="preserve">          required: true</w:t>
      </w:r>
    </w:p>
    <w:p w14:paraId="223715A0" w14:textId="77777777" w:rsidR="00234841" w:rsidRDefault="00234841" w:rsidP="00234841">
      <w:pPr>
        <w:pStyle w:val="PL"/>
      </w:pPr>
      <w:r>
        <w:t xml:space="preserve">          schema:</w:t>
      </w:r>
    </w:p>
    <w:p w14:paraId="36455126" w14:textId="77777777" w:rsidR="00234841" w:rsidRDefault="00234841" w:rsidP="00234841">
      <w:pPr>
        <w:pStyle w:val="PL"/>
      </w:pPr>
      <w:r>
        <w:lastRenderedPageBreak/>
        <w:t xml:space="preserve">            $ref: 'TS29571_CommonData.yaml#/components/schemas/VarUeId'</w:t>
      </w:r>
    </w:p>
    <w:p w14:paraId="1C46F739" w14:textId="77777777" w:rsidR="00234841" w:rsidRPr="00533C32" w:rsidRDefault="00234841" w:rsidP="00234841">
      <w:pPr>
        <w:pStyle w:val="PL"/>
      </w:pPr>
      <w:r w:rsidRPr="00533C32">
        <w:t xml:space="preserve">        - name: </w:t>
      </w:r>
      <w:r>
        <w:t>serviceType</w:t>
      </w:r>
    </w:p>
    <w:p w14:paraId="69870611" w14:textId="77777777" w:rsidR="00234841" w:rsidRPr="00533C32" w:rsidRDefault="00234841" w:rsidP="00234841">
      <w:pPr>
        <w:pStyle w:val="PL"/>
      </w:pPr>
      <w:r w:rsidRPr="00533C32">
        <w:t xml:space="preserve">          in: path</w:t>
      </w:r>
    </w:p>
    <w:p w14:paraId="7C00BB80" w14:textId="77777777" w:rsidR="00234841" w:rsidRPr="00533C32" w:rsidRDefault="00234841" w:rsidP="00234841">
      <w:pPr>
        <w:pStyle w:val="PL"/>
      </w:pPr>
      <w:r w:rsidRPr="00533C32">
        <w:t xml:space="preserve">          description: </w:t>
      </w:r>
      <w:r>
        <w:t>Service Type</w:t>
      </w:r>
    </w:p>
    <w:p w14:paraId="43260AF8" w14:textId="77777777" w:rsidR="00234841" w:rsidRPr="00533C32" w:rsidRDefault="00234841" w:rsidP="00234841">
      <w:pPr>
        <w:pStyle w:val="PL"/>
      </w:pPr>
      <w:r w:rsidRPr="00533C32">
        <w:t xml:space="preserve">          required: true</w:t>
      </w:r>
    </w:p>
    <w:p w14:paraId="257FB479" w14:textId="77777777" w:rsidR="00234841" w:rsidRDefault="00234841" w:rsidP="00234841">
      <w:pPr>
        <w:pStyle w:val="PL"/>
      </w:pPr>
      <w:r w:rsidRPr="00533C32">
        <w:t xml:space="preserve">          schema:</w:t>
      </w:r>
    </w:p>
    <w:p w14:paraId="2F3B3A68" w14:textId="77777777" w:rsidR="00234841" w:rsidRDefault="00234841" w:rsidP="00234841">
      <w:pPr>
        <w:pStyle w:val="PL"/>
      </w:pPr>
      <w:r>
        <w:t xml:space="preserve">            $ref: 'TS29503_Nudm_SSAU.yaml#/components/schemas/ServiceType'</w:t>
      </w:r>
    </w:p>
    <w:p w14:paraId="0E3C8751" w14:textId="77777777" w:rsidR="00234841" w:rsidRDefault="00234841" w:rsidP="00234841">
      <w:pPr>
        <w:pStyle w:val="PL"/>
      </w:pPr>
      <w:r>
        <w:t xml:space="preserve">      responses:</w:t>
      </w:r>
    </w:p>
    <w:p w14:paraId="431FF89B" w14:textId="77777777" w:rsidR="00234841" w:rsidRDefault="00234841" w:rsidP="00234841">
      <w:pPr>
        <w:pStyle w:val="PL"/>
      </w:pPr>
      <w:r>
        <w:t xml:space="preserve">        '204':</w:t>
      </w:r>
    </w:p>
    <w:p w14:paraId="3C912568" w14:textId="77777777" w:rsidR="00234841" w:rsidRDefault="00234841" w:rsidP="00234841">
      <w:pPr>
        <w:pStyle w:val="PL"/>
        <w:rPr>
          <w:lang w:eastAsia="zh-CN"/>
        </w:rPr>
      </w:pPr>
      <w:r>
        <w:t xml:space="preserve">          description: Expected response to a successful subscription removal</w:t>
      </w:r>
    </w:p>
    <w:p w14:paraId="2754CB1E" w14:textId="77777777" w:rsidR="00234841" w:rsidRDefault="00234841" w:rsidP="00234841">
      <w:pPr>
        <w:pStyle w:val="PL"/>
      </w:pPr>
      <w:r>
        <w:t xml:space="preserve">        default:</w:t>
      </w:r>
    </w:p>
    <w:p w14:paraId="7B010A8C" w14:textId="77777777" w:rsidR="00234841" w:rsidRDefault="00234841" w:rsidP="00434F1A">
      <w:pPr>
        <w:pStyle w:val="PL"/>
        <w:outlineLvl w:val="0"/>
        <w:rPr>
          <w:lang w:eastAsia="zh-CN"/>
        </w:rPr>
      </w:pPr>
      <w:r>
        <w:t xml:space="preserve">          $ref: 'TS29571_CommonData.yaml#/components/responses/default'</w:t>
      </w:r>
    </w:p>
    <w:p w14:paraId="71FE9617" w14:textId="77777777" w:rsidR="00234841" w:rsidRDefault="00234841" w:rsidP="00234841">
      <w:pPr>
        <w:pStyle w:val="PL"/>
      </w:pPr>
      <w:r>
        <w:t xml:space="preserve">    patch:</w:t>
      </w:r>
    </w:p>
    <w:p w14:paraId="4ED0ECA9" w14:textId="77777777" w:rsidR="00234841" w:rsidRDefault="00234841" w:rsidP="00234841">
      <w:pPr>
        <w:pStyle w:val="PL"/>
        <w:rPr>
          <w:lang w:eastAsia="zh-CN"/>
        </w:rPr>
      </w:pPr>
      <w:r>
        <w:t xml:space="preserve">      summary: Modify Service Specific Authorization Info</w:t>
      </w:r>
    </w:p>
    <w:p w14:paraId="4013F66C" w14:textId="77777777" w:rsidR="00234841" w:rsidRDefault="00234841" w:rsidP="00234841">
      <w:pPr>
        <w:pStyle w:val="PL"/>
      </w:pPr>
      <w:r>
        <w:t xml:space="preserve">      operationId: ModifyServiceSpecificAuthorizationInfo</w:t>
      </w:r>
    </w:p>
    <w:p w14:paraId="58E15DB5" w14:textId="77777777" w:rsidR="00234841" w:rsidRDefault="00234841" w:rsidP="00234841">
      <w:pPr>
        <w:pStyle w:val="PL"/>
      </w:pPr>
      <w:r>
        <w:t xml:space="preserve">      tags:</w:t>
      </w:r>
    </w:p>
    <w:p w14:paraId="58D4C5BD" w14:textId="77777777" w:rsidR="00234841" w:rsidRDefault="00234841" w:rsidP="00234841">
      <w:pPr>
        <w:pStyle w:val="PL"/>
        <w:rPr>
          <w:lang w:eastAsia="zh-CN"/>
        </w:rPr>
      </w:pPr>
      <w:r>
        <w:t xml:space="preserve">        - Service Specific Authorization Info (Document)</w:t>
      </w:r>
    </w:p>
    <w:p w14:paraId="75B2CD75" w14:textId="77777777" w:rsidR="00234841" w:rsidRDefault="00234841" w:rsidP="00234841">
      <w:pPr>
        <w:pStyle w:val="PL"/>
      </w:pPr>
      <w:r>
        <w:t xml:space="preserve">      security:</w:t>
      </w:r>
    </w:p>
    <w:p w14:paraId="6780EDA0" w14:textId="77777777" w:rsidR="00234841" w:rsidRDefault="00234841" w:rsidP="00234841">
      <w:pPr>
        <w:pStyle w:val="PL"/>
      </w:pPr>
      <w:r>
        <w:t xml:space="preserve">        - {}</w:t>
      </w:r>
    </w:p>
    <w:p w14:paraId="5828F129" w14:textId="77777777" w:rsidR="00234841" w:rsidRDefault="00234841" w:rsidP="00234841">
      <w:pPr>
        <w:pStyle w:val="PL"/>
      </w:pPr>
      <w:r>
        <w:t xml:space="preserve">        - oAuth2ClientCredentials:</w:t>
      </w:r>
    </w:p>
    <w:p w14:paraId="35B88A29" w14:textId="77777777" w:rsidR="00234841" w:rsidRDefault="00234841" w:rsidP="00234841">
      <w:pPr>
        <w:pStyle w:val="PL"/>
      </w:pPr>
      <w:r>
        <w:t xml:space="preserve">          - nudr-dr</w:t>
      </w:r>
    </w:p>
    <w:p w14:paraId="03991FB0" w14:textId="77777777" w:rsidR="00234841" w:rsidRDefault="00234841" w:rsidP="00234841">
      <w:pPr>
        <w:pStyle w:val="PL"/>
      </w:pPr>
      <w:r>
        <w:t xml:space="preserve">        - oAuth2ClientCredentials:</w:t>
      </w:r>
    </w:p>
    <w:p w14:paraId="24615FC8" w14:textId="77777777" w:rsidR="00234841" w:rsidRDefault="00234841" w:rsidP="00234841">
      <w:pPr>
        <w:pStyle w:val="PL"/>
      </w:pPr>
      <w:r>
        <w:t xml:space="preserve">          - nudr-dr</w:t>
      </w:r>
    </w:p>
    <w:p w14:paraId="46A44204" w14:textId="77777777" w:rsidR="00234841" w:rsidRDefault="00234841" w:rsidP="00234841">
      <w:pPr>
        <w:pStyle w:val="PL"/>
        <w:rPr>
          <w:lang w:eastAsia="zh-CN"/>
        </w:rPr>
      </w:pPr>
      <w:r>
        <w:t xml:space="preserve">          - nudr-dr:subscription-data</w:t>
      </w:r>
    </w:p>
    <w:p w14:paraId="26855C6F" w14:textId="77777777" w:rsidR="00234841" w:rsidRDefault="00234841" w:rsidP="00234841">
      <w:pPr>
        <w:pStyle w:val="PL"/>
      </w:pPr>
      <w:r>
        <w:t xml:space="preserve">      parameters:</w:t>
      </w:r>
    </w:p>
    <w:p w14:paraId="6537E504" w14:textId="77777777" w:rsidR="00234841" w:rsidRDefault="00234841" w:rsidP="00234841">
      <w:pPr>
        <w:pStyle w:val="PL"/>
      </w:pPr>
      <w:r>
        <w:t xml:space="preserve">        - name: ueId</w:t>
      </w:r>
    </w:p>
    <w:p w14:paraId="2C59AA5D" w14:textId="77777777" w:rsidR="00234841" w:rsidRDefault="00234841" w:rsidP="00234841">
      <w:pPr>
        <w:pStyle w:val="PL"/>
      </w:pPr>
      <w:r>
        <w:t xml:space="preserve">          in: path</w:t>
      </w:r>
    </w:p>
    <w:p w14:paraId="06E97872" w14:textId="77777777" w:rsidR="00234841" w:rsidRDefault="00234841" w:rsidP="00234841">
      <w:pPr>
        <w:pStyle w:val="PL"/>
      </w:pPr>
      <w:r>
        <w:t xml:space="preserve">          required: true</w:t>
      </w:r>
    </w:p>
    <w:p w14:paraId="45BE6BE7" w14:textId="77777777" w:rsidR="00234841" w:rsidRDefault="00234841" w:rsidP="00234841">
      <w:pPr>
        <w:pStyle w:val="PL"/>
      </w:pPr>
      <w:r>
        <w:t xml:space="preserve">          schema:</w:t>
      </w:r>
    </w:p>
    <w:p w14:paraId="353E697D" w14:textId="77777777" w:rsidR="00234841" w:rsidRDefault="00234841" w:rsidP="00234841">
      <w:pPr>
        <w:pStyle w:val="PL"/>
      </w:pPr>
      <w:r>
        <w:t xml:space="preserve">            $ref: 'TS29571_CommonData.yaml#/components/schemas/VarUeId'</w:t>
      </w:r>
    </w:p>
    <w:p w14:paraId="3661C1D1" w14:textId="77777777" w:rsidR="00234841" w:rsidRPr="00533C32" w:rsidRDefault="00234841" w:rsidP="00234841">
      <w:pPr>
        <w:pStyle w:val="PL"/>
      </w:pPr>
      <w:r w:rsidRPr="00533C32">
        <w:t xml:space="preserve">        - name: </w:t>
      </w:r>
      <w:r>
        <w:t>serviceType</w:t>
      </w:r>
    </w:p>
    <w:p w14:paraId="5F554DDC" w14:textId="77777777" w:rsidR="00234841" w:rsidRPr="00533C32" w:rsidRDefault="00234841" w:rsidP="00234841">
      <w:pPr>
        <w:pStyle w:val="PL"/>
      </w:pPr>
      <w:r w:rsidRPr="00533C32">
        <w:t xml:space="preserve">          in: path</w:t>
      </w:r>
    </w:p>
    <w:p w14:paraId="6698D014" w14:textId="77777777" w:rsidR="00234841" w:rsidRPr="00533C32" w:rsidRDefault="00234841" w:rsidP="00234841">
      <w:pPr>
        <w:pStyle w:val="PL"/>
      </w:pPr>
      <w:r w:rsidRPr="00533C32">
        <w:t xml:space="preserve">          description: </w:t>
      </w:r>
      <w:r>
        <w:t>Service Type</w:t>
      </w:r>
    </w:p>
    <w:p w14:paraId="0F738355" w14:textId="77777777" w:rsidR="00234841" w:rsidRPr="00533C32" w:rsidRDefault="00234841" w:rsidP="00234841">
      <w:pPr>
        <w:pStyle w:val="PL"/>
      </w:pPr>
      <w:r w:rsidRPr="00533C32">
        <w:t xml:space="preserve">          required: true</w:t>
      </w:r>
    </w:p>
    <w:p w14:paraId="5D821537" w14:textId="77777777" w:rsidR="00234841" w:rsidRDefault="00234841" w:rsidP="00234841">
      <w:pPr>
        <w:pStyle w:val="PL"/>
      </w:pPr>
      <w:r w:rsidRPr="00533C32">
        <w:t xml:space="preserve">          schema:</w:t>
      </w:r>
    </w:p>
    <w:p w14:paraId="6274C7CE" w14:textId="77777777" w:rsidR="00234841" w:rsidRDefault="00234841" w:rsidP="00234841">
      <w:pPr>
        <w:pStyle w:val="PL"/>
      </w:pPr>
      <w:r>
        <w:t xml:space="preserve">            $ref: 'TS29503_Nudm_SSAU.yaml#/components/schemas/ServiceType'</w:t>
      </w:r>
    </w:p>
    <w:p w14:paraId="35220819" w14:textId="77777777" w:rsidR="00234841" w:rsidRDefault="00234841" w:rsidP="00234841">
      <w:pPr>
        <w:pStyle w:val="PL"/>
      </w:pPr>
      <w:r>
        <w:t xml:space="preserve">        - name: supported-features</w:t>
      </w:r>
    </w:p>
    <w:p w14:paraId="759D6DE3" w14:textId="77777777" w:rsidR="00234841" w:rsidRDefault="00234841" w:rsidP="00234841">
      <w:pPr>
        <w:pStyle w:val="PL"/>
      </w:pPr>
      <w:r>
        <w:t xml:space="preserve">          in: query</w:t>
      </w:r>
    </w:p>
    <w:p w14:paraId="338D9042" w14:textId="77777777" w:rsidR="00234841" w:rsidRDefault="00234841" w:rsidP="00234841">
      <w:pPr>
        <w:pStyle w:val="PL"/>
      </w:pPr>
      <w:r>
        <w:t xml:space="preserve">          description: Features required to be supported by the target NF</w:t>
      </w:r>
    </w:p>
    <w:p w14:paraId="58E3F1F1" w14:textId="77777777" w:rsidR="00234841" w:rsidRDefault="00234841" w:rsidP="00234841">
      <w:pPr>
        <w:pStyle w:val="PL"/>
      </w:pPr>
      <w:r>
        <w:t xml:space="preserve">          schema:</w:t>
      </w:r>
    </w:p>
    <w:p w14:paraId="3BC58CB5" w14:textId="77777777" w:rsidR="00234841" w:rsidRDefault="00234841" w:rsidP="00234841">
      <w:pPr>
        <w:pStyle w:val="PL"/>
        <w:rPr>
          <w:lang w:eastAsia="zh-CN"/>
        </w:rPr>
      </w:pPr>
      <w:r>
        <w:t xml:space="preserve">            $ref: 'TS29571_CommonData.yaml#/components/schemas/SupportedFeatures'</w:t>
      </w:r>
    </w:p>
    <w:p w14:paraId="24B3D3A6" w14:textId="77777777" w:rsidR="00234841" w:rsidRDefault="00234841" w:rsidP="00234841">
      <w:pPr>
        <w:pStyle w:val="PL"/>
        <w:rPr>
          <w:lang w:eastAsia="zh-CN"/>
        </w:rPr>
      </w:pPr>
      <w:r>
        <w:t xml:space="preserve">      requestBody:</w:t>
      </w:r>
    </w:p>
    <w:p w14:paraId="21CB3D41" w14:textId="77777777" w:rsidR="00234841" w:rsidRDefault="00234841" w:rsidP="00234841">
      <w:pPr>
        <w:pStyle w:val="PL"/>
      </w:pPr>
      <w:r>
        <w:t xml:space="preserve">        content:</w:t>
      </w:r>
    </w:p>
    <w:p w14:paraId="0CF9B810" w14:textId="77777777" w:rsidR="00234841" w:rsidRDefault="00234841" w:rsidP="00234841">
      <w:pPr>
        <w:pStyle w:val="PL"/>
      </w:pPr>
      <w:r>
        <w:t xml:space="preserve">          application/json-patch+json:</w:t>
      </w:r>
    </w:p>
    <w:p w14:paraId="6317024C" w14:textId="77777777" w:rsidR="00234841" w:rsidRDefault="00234841" w:rsidP="00234841">
      <w:pPr>
        <w:pStyle w:val="PL"/>
      </w:pPr>
      <w:r>
        <w:t xml:space="preserve">            schema:</w:t>
      </w:r>
    </w:p>
    <w:p w14:paraId="04BFF834" w14:textId="77777777" w:rsidR="00234841" w:rsidRDefault="00234841" w:rsidP="00234841">
      <w:pPr>
        <w:pStyle w:val="PL"/>
      </w:pPr>
      <w:r>
        <w:t xml:space="preserve">              type: array</w:t>
      </w:r>
    </w:p>
    <w:p w14:paraId="53A18728" w14:textId="77777777" w:rsidR="00234841" w:rsidRDefault="00234841" w:rsidP="00234841">
      <w:pPr>
        <w:pStyle w:val="PL"/>
      </w:pPr>
      <w:r>
        <w:lastRenderedPageBreak/>
        <w:t xml:space="preserve">              items:</w:t>
      </w:r>
    </w:p>
    <w:p w14:paraId="76CAE012" w14:textId="77777777" w:rsidR="00234841" w:rsidRDefault="00234841" w:rsidP="00234841">
      <w:pPr>
        <w:pStyle w:val="PL"/>
      </w:pPr>
      <w:r>
        <w:t xml:space="preserve">                $ref: 'TS29571_CommonData.yaml#/components/schemas/PatchItem'</w:t>
      </w:r>
    </w:p>
    <w:p w14:paraId="60030ADF" w14:textId="77777777" w:rsidR="00234841" w:rsidRDefault="00234841" w:rsidP="00234841">
      <w:pPr>
        <w:pStyle w:val="PL"/>
      </w:pPr>
      <w:r>
        <w:t xml:space="preserve">        required: true</w:t>
      </w:r>
    </w:p>
    <w:p w14:paraId="6FC5026C" w14:textId="77777777" w:rsidR="00234841" w:rsidRDefault="00234841" w:rsidP="00234841">
      <w:pPr>
        <w:pStyle w:val="PL"/>
      </w:pPr>
      <w:r>
        <w:t xml:space="preserve">      responses:</w:t>
      </w:r>
    </w:p>
    <w:p w14:paraId="73FADB46" w14:textId="77777777" w:rsidR="00234841" w:rsidRDefault="00234841" w:rsidP="00234841">
      <w:pPr>
        <w:pStyle w:val="PL"/>
      </w:pPr>
      <w:r>
        <w:t xml:space="preserve">        '204':</w:t>
      </w:r>
    </w:p>
    <w:p w14:paraId="79BAF7F3" w14:textId="77777777" w:rsidR="00234841" w:rsidRDefault="00234841" w:rsidP="00234841">
      <w:pPr>
        <w:pStyle w:val="PL"/>
      </w:pPr>
      <w:r>
        <w:t xml:space="preserve">          description: Expected response to a valid request</w:t>
      </w:r>
    </w:p>
    <w:p w14:paraId="14C7184C" w14:textId="77777777" w:rsidR="00234841" w:rsidRDefault="00234841" w:rsidP="00234841">
      <w:pPr>
        <w:pStyle w:val="PL"/>
        <w:rPr>
          <w:lang w:eastAsia="zh-CN"/>
        </w:rPr>
      </w:pPr>
      <w:r>
        <w:rPr>
          <w:lang w:eastAsia="zh-CN"/>
        </w:rPr>
        <w:t xml:space="preserve">        '200':</w:t>
      </w:r>
    </w:p>
    <w:p w14:paraId="34FBC831" w14:textId="77777777" w:rsidR="00234841" w:rsidRDefault="00234841" w:rsidP="00234841">
      <w:pPr>
        <w:pStyle w:val="PL"/>
      </w:pPr>
      <w:r>
        <w:t xml:space="preserve">          description: Expected response to a valid request</w:t>
      </w:r>
    </w:p>
    <w:p w14:paraId="3A3BDC90" w14:textId="77777777" w:rsidR="00234841" w:rsidRDefault="00234841" w:rsidP="00234841">
      <w:pPr>
        <w:pStyle w:val="PL"/>
      </w:pPr>
      <w:r>
        <w:t xml:space="preserve">          content:</w:t>
      </w:r>
    </w:p>
    <w:p w14:paraId="25895535" w14:textId="77777777" w:rsidR="00234841" w:rsidRDefault="00234841" w:rsidP="00234841">
      <w:pPr>
        <w:pStyle w:val="PL"/>
      </w:pPr>
      <w:r>
        <w:t xml:space="preserve">            application/json:</w:t>
      </w:r>
    </w:p>
    <w:p w14:paraId="2096A461" w14:textId="77777777" w:rsidR="00234841" w:rsidRDefault="00234841" w:rsidP="00234841">
      <w:pPr>
        <w:pStyle w:val="PL"/>
      </w:pPr>
      <w:r>
        <w:t xml:space="preserve">              schema:</w:t>
      </w:r>
    </w:p>
    <w:p w14:paraId="4E2CD3B6" w14:textId="77777777" w:rsidR="00234841" w:rsidRDefault="00234841" w:rsidP="00234841">
      <w:pPr>
        <w:pStyle w:val="PL"/>
        <w:rPr>
          <w:lang w:eastAsia="zh-CN"/>
        </w:rPr>
      </w:pPr>
      <w:r>
        <w:t xml:space="preserve">                $ref: 'TS29571_CommonData.yaml#/components/schemas/</w:t>
      </w:r>
      <w:r>
        <w:rPr>
          <w:lang w:eastAsia="zh-CN"/>
        </w:rPr>
        <w:t>PatchResult</w:t>
      </w:r>
      <w:r>
        <w:t>'</w:t>
      </w:r>
    </w:p>
    <w:p w14:paraId="28C2C8FB" w14:textId="77777777" w:rsidR="00234841" w:rsidRDefault="00234841" w:rsidP="00234841">
      <w:pPr>
        <w:pStyle w:val="PL"/>
      </w:pPr>
      <w:r>
        <w:t xml:space="preserve">        '403':</w:t>
      </w:r>
    </w:p>
    <w:p w14:paraId="53A5132F" w14:textId="77777777" w:rsidR="00234841" w:rsidRDefault="00234841" w:rsidP="00234841">
      <w:pPr>
        <w:pStyle w:val="PL"/>
      </w:pPr>
      <w:r>
        <w:t xml:space="preserve">          description: modification is rejected</w:t>
      </w:r>
    </w:p>
    <w:p w14:paraId="7EDDCF48" w14:textId="77777777" w:rsidR="00234841" w:rsidRDefault="00234841" w:rsidP="00234841">
      <w:pPr>
        <w:pStyle w:val="PL"/>
      </w:pPr>
      <w:r>
        <w:t xml:space="preserve">          content:</w:t>
      </w:r>
    </w:p>
    <w:p w14:paraId="1E65FBDD" w14:textId="77777777" w:rsidR="00234841" w:rsidRDefault="00234841" w:rsidP="00234841">
      <w:pPr>
        <w:pStyle w:val="PL"/>
      </w:pPr>
      <w:r>
        <w:t xml:space="preserve">            application/problem+json:</w:t>
      </w:r>
    </w:p>
    <w:p w14:paraId="497C06C1" w14:textId="77777777" w:rsidR="00234841" w:rsidRDefault="00234841" w:rsidP="00234841">
      <w:pPr>
        <w:pStyle w:val="PL"/>
      </w:pPr>
      <w:r>
        <w:t xml:space="preserve">              schema:</w:t>
      </w:r>
    </w:p>
    <w:p w14:paraId="361C002B" w14:textId="77777777" w:rsidR="00234841" w:rsidRDefault="00234841" w:rsidP="00234841">
      <w:pPr>
        <w:pStyle w:val="PL"/>
      </w:pPr>
      <w:r>
        <w:t xml:space="preserve">                $ref: 'TS29571_CommonData.yaml#/components/schemas/ProblemDetails'</w:t>
      </w:r>
    </w:p>
    <w:p w14:paraId="6B3F343B" w14:textId="77777777" w:rsidR="00234841" w:rsidRDefault="00234841" w:rsidP="00234841">
      <w:pPr>
        <w:pStyle w:val="PL"/>
        <w:rPr>
          <w:lang w:eastAsia="zh-CN"/>
        </w:rPr>
      </w:pPr>
      <w:r>
        <w:t xml:space="preserve">        default:</w:t>
      </w:r>
    </w:p>
    <w:p w14:paraId="72C3A7A1" w14:textId="77777777" w:rsidR="00234841" w:rsidRDefault="00234841" w:rsidP="00434F1A">
      <w:pPr>
        <w:pStyle w:val="PL"/>
        <w:outlineLvl w:val="0"/>
        <w:rPr>
          <w:lang w:eastAsia="zh-CN"/>
        </w:rPr>
      </w:pPr>
      <w:r>
        <w:t xml:space="preserve">          $ref: 'TS29571_CommonData.yaml#/components/responses/default'</w:t>
      </w:r>
    </w:p>
    <w:p w14:paraId="5702B06A" w14:textId="77777777" w:rsidR="00234841" w:rsidRDefault="00234841" w:rsidP="00234841">
      <w:pPr>
        <w:pStyle w:val="PL"/>
      </w:pPr>
      <w:r>
        <w:t xml:space="preserve">    get:</w:t>
      </w:r>
    </w:p>
    <w:p w14:paraId="1D36C620" w14:textId="77777777" w:rsidR="00234841" w:rsidRDefault="00234841" w:rsidP="00234841">
      <w:pPr>
        <w:pStyle w:val="PL"/>
      </w:pPr>
      <w:r>
        <w:t xml:space="preserve">      summary: Retrieve Service Specific Authorization Info</w:t>
      </w:r>
    </w:p>
    <w:p w14:paraId="595B7784" w14:textId="77777777" w:rsidR="00234841" w:rsidRDefault="00234841" w:rsidP="00234841">
      <w:pPr>
        <w:pStyle w:val="PL"/>
      </w:pPr>
      <w:r>
        <w:t xml:space="preserve">      operationId: GetServiceSpecificAuthorizationInfo</w:t>
      </w:r>
    </w:p>
    <w:p w14:paraId="2504DE25" w14:textId="77777777" w:rsidR="00234841" w:rsidRDefault="00234841" w:rsidP="00234841">
      <w:pPr>
        <w:pStyle w:val="PL"/>
      </w:pPr>
      <w:r>
        <w:t xml:space="preserve">      tags:</w:t>
      </w:r>
    </w:p>
    <w:p w14:paraId="46CAE717" w14:textId="77777777" w:rsidR="00234841" w:rsidRDefault="00234841" w:rsidP="00234841">
      <w:pPr>
        <w:pStyle w:val="PL"/>
        <w:rPr>
          <w:lang w:eastAsia="zh-CN"/>
        </w:rPr>
      </w:pPr>
      <w:r>
        <w:t xml:space="preserve">        - Service Specific Authorization Info (Document)</w:t>
      </w:r>
    </w:p>
    <w:p w14:paraId="7110394A" w14:textId="77777777" w:rsidR="00234841" w:rsidRDefault="00234841" w:rsidP="00234841">
      <w:pPr>
        <w:pStyle w:val="PL"/>
      </w:pPr>
      <w:r>
        <w:t xml:space="preserve">      security:</w:t>
      </w:r>
    </w:p>
    <w:p w14:paraId="1672C738" w14:textId="77777777" w:rsidR="00234841" w:rsidRDefault="00234841" w:rsidP="00234841">
      <w:pPr>
        <w:pStyle w:val="PL"/>
      </w:pPr>
      <w:r>
        <w:t xml:space="preserve">        - {}</w:t>
      </w:r>
    </w:p>
    <w:p w14:paraId="4C516238" w14:textId="77777777" w:rsidR="00234841" w:rsidRDefault="00234841" w:rsidP="00234841">
      <w:pPr>
        <w:pStyle w:val="PL"/>
      </w:pPr>
      <w:r>
        <w:t xml:space="preserve">        - oAuth2ClientCredentials:</w:t>
      </w:r>
    </w:p>
    <w:p w14:paraId="6931E4FE" w14:textId="77777777" w:rsidR="00234841" w:rsidRDefault="00234841" w:rsidP="00234841">
      <w:pPr>
        <w:pStyle w:val="PL"/>
      </w:pPr>
      <w:r>
        <w:t xml:space="preserve">          - nudr-dr</w:t>
      </w:r>
    </w:p>
    <w:p w14:paraId="3A2ADEA2" w14:textId="77777777" w:rsidR="00234841" w:rsidRDefault="00234841" w:rsidP="00234841">
      <w:pPr>
        <w:pStyle w:val="PL"/>
      </w:pPr>
      <w:r>
        <w:t xml:space="preserve">        - oAuth2ClientCredentials:</w:t>
      </w:r>
    </w:p>
    <w:p w14:paraId="19ABB815" w14:textId="77777777" w:rsidR="00234841" w:rsidRDefault="00234841" w:rsidP="00234841">
      <w:pPr>
        <w:pStyle w:val="PL"/>
      </w:pPr>
      <w:r>
        <w:t xml:space="preserve">          - nudr-dr</w:t>
      </w:r>
    </w:p>
    <w:p w14:paraId="6BC1BF30" w14:textId="77777777" w:rsidR="00234841" w:rsidRDefault="00234841" w:rsidP="00234841">
      <w:pPr>
        <w:pStyle w:val="PL"/>
        <w:rPr>
          <w:lang w:eastAsia="zh-CN"/>
        </w:rPr>
      </w:pPr>
      <w:r>
        <w:t xml:space="preserve">          - nudr-dr:subscription-data</w:t>
      </w:r>
    </w:p>
    <w:p w14:paraId="02D0922C" w14:textId="77777777" w:rsidR="00234841" w:rsidRDefault="00234841" w:rsidP="00234841">
      <w:pPr>
        <w:pStyle w:val="PL"/>
      </w:pPr>
      <w:r>
        <w:t xml:space="preserve">      parameters:</w:t>
      </w:r>
    </w:p>
    <w:p w14:paraId="16844DAC" w14:textId="77777777" w:rsidR="00234841" w:rsidRDefault="00234841" w:rsidP="00234841">
      <w:pPr>
        <w:pStyle w:val="PL"/>
      </w:pPr>
      <w:r>
        <w:t xml:space="preserve">        - name: ueId</w:t>
      </w:r>
    </w:p>
    <w:p w14:paraId="6CA46EFD" w14:textId="77777777" w:rsidR="00234841" w:rsidRDefault="00234841" w:rsidP="00234841">
      <w:pPr>
        <w:pStyle w:val="PL"/>
      </w:pPr>
      <w:r>
        <w:t xml:space="preserve">          in: path</w:t>
      </w:r>
    </w:p>
    <w:p w14:paraId="7B42D6E5" w14:textId="77777777" w:rsidR="00234841" w:rsidRDefault="00234841" w:rsidP="00234841">
      <w:pPr>
        <w:pStyle w:val="PL"/>
      </w:pPr>
      <w:r>
        <w:t xml:space="preserve">          required: true</w:t>
      </w:r>
    </w:p>
    <w:p w14:paraId="4E3AFA1D" w14:textId="77777777" w:rsidR="00234841" w:rsidRDefault="00234841" w:rsidP="00234841">
      <w:pPr>
        <w:pStyle w:val="PL"/>
      </w:pPr>
      <w:r>
        <w:t xml:space="preserve">          schema:</w:t>
      </w:r>
    </w:p>
    <w:p w14:paraId="479A0C2B" w14:textId="77777777" w:rsidR="00234841" w:rsidRDefault="00234841" w:rsidP="00234841">
      <w:pPr>
        <w:pStyle w:val="PL"/>
      </w:pPr>
      <w:r>
        <w:t xml:space="preserve">            $ref: 'TS29571_CommonData.yaml#/components/schemas/VarUeId'</w:t>
      </w:r>
    </w:p>
    <w:p w14:paraId="7BD19B18" w14:textId="77777777" w:rsidR="00234841" w:rsidRPr="00533C32" w:rsidRDefault="00234841" w:rsidP="00234841">
      <w:pPr>
        <w:pStyle w:val="PL"/>
      </w:pPr>
      <w:r w:rsidRPr="00533C32">
        <w:t xml:space="preserve">        - name: </w:t>
      </w:r>
      <w:r>
        <w:t>serviceType</w:t>
      </w:r>
    </w:p>
    <w:p w14:paraId="3337E0E1" w14:textId="77777777" w:rsidR="00234841" w:rsidRPr="00533C32" w:rsidRDefault="00234841" w:rsidP="00234841">
      <w:pPr>
        <w:pStyle w:val="PL"/>
      </w:pPr>
      <w:r w:rsidRPr="00533C32">
        <w:t xml:space="preserve">          in: path</w:t>
      </w:r>
    </w:p>
    <w:p w14:paraId="01BAE6A4" w14:textId="77777777" w:rsidR="00234841" w:rsidRPr="00533C32" w:rsidRDefault="00234841" w:rsidP="00234841">
      <w:pPr>
        <w:pStyle w:val="PL"/>
      </w:pPr>
      <w:r w:rsidRPr="00533C32">
        <w:t xml:space="preserve">          description: </w:t>
      </w:r>
      <w:r>
        <w:t>Service Type</w:t>
      </w:r>
    </w:p>
    <w:p w14:paraId="7A2EDF51" w14:textId="77777777" w:rsidR="00234841" w:rsidRPr="00533C32" w:rsidRDefault="00234841" w:rsidP="00234841">
      <w:pPr>
        <w:pStyle w:val="PL"/>
      </w:pPr>
      <w:r w:rsidRPr="00533C32">
        <w:t xml:space="preserve">          required: true</w:t>
      </w:r>
    </w:p>
    <w:p w14:paraId="733A1A0A" w14:textId="77777777" w:rsidR="00234841" w:rsidRDefault="00234841" w:rsidP="00234841">
      <w:pPr>
        <w:pStyle w:val="PL"/>
      </w:pPr>
      <w:r w:rsidRPr="00533C32">
        <w:t xml:space="preserve">          schema:</w:t>
      </w:r>
    </w:p>
    <w:p w14:paraId="1705ECE5" w14:textId="77777777" w:rsidR="00234841" w:rsidRDefault="00234841" w:rsidP="00234841">
      <w:pPr>
        <w:pStyle w:val="PL"/>
      </w:pPr>
      <w:r>
        <w:t xml:space="preserve">            $ref: 'TS29503_Nudm_SSAU.yaml#/components/schemas/ServiceType'</w:t>
      </w:r>
    </w:p>
    <w:p w14:paraId="595DB906" w14:textId="77777777" w:rsidR="00234841" w:rsidRDefault="00234841" w:rsidP="00234841">
      <w:pPr>
        <w:pStyle w:val="PL"/>
      </w:pPr>
      <w:r>
        <w:t xml:space="preserve">      responses:</w:t>
      </w:r>
    </w:p>
    <w:p w14:paraId="7B8FFEFB" w14:textId="77777777" w:rsidR="00234841" w:rsidRDefault="00234841" w:rsidP="00234841">
      <w:pPr>
        <w:pStyle w:val="PL"/>
      </w:pPr>
      <w:r>
        <w:t xml:space="preserve">        '200':</w:t>
      </w:r>
    </w:p>
    <w:p w14:paraId="5E35E149" w14:textId="77777777" w:rsidR="00234841" w:rsidRDefault="00234841" w:rsidP="00234841">
      <w:pPr>
        <w:pStyle w:val="PL"/>
      </w:pPr>
      <w:r>
        <w:lastRenderedPageBreak/>
        <w:t xml:space="preserve">          description: OK</w:t>
      </w:r>
    </w:p>
    <w:p w14:paraId="5410A255" w14:textId="77777777" w:rsidR="00234841" w:rsidRDefault="00234841" w:rsidP="00234841">
      <w:pPr>
        <w:pStyle w:val="PL"/>
      </w:pPr>
      <w:r>
        <w:t xml:space="preserve">          content:</w:t>
      </w:r>
    </w:p>
    <w:p w14:paraId="1D30778A" w14:textId="77777777" w:rsidR="00234841" w:rsidRDefault="00234841" w:rsidP="00234841">
      <w:pPr>
        <w:pStyle w:val="PL"/>
      </w:pPr>
      <w:r>
        <w:t xml:space="preserve">            application/json:</w:t>
      </w:r>
    </w:p>
    <w:p w14:paraId="6766A8BF" w14:textId="77777777" w:rsidR="00234841" w:rsidRDefault="00234841" w:rsidP="00234841">
      <w:pPr>
        <w:pStyle w:val="PL"/>
      </w:pPr>
      <w:r>
        <w:t xml:space="preserve">              schema:</w:t>
      </w:r>
    </w:p>
    <w:p w14:paraId="68648964" w14:textId="77777777" w:rsidR="00234841" w:rsidRDefault="00234841" w:rsidP="00234841">
      <w:pPr>
        <w:pStyle w:val="PL"/>
      </w:pPr>
      <w:r>
        <w:t xml:space="preserve">                $ref: '#/components/schemas/ServiceSpecificAuthorizationInfo'</w:t>
      </w:r>
    </w:p>
    <w:p w14:paraId="73F7B1A5" w14:textId="77777777" w:rsidR="00234841" w:rsidRDefault="00234841" w:rsidP="00234841">
      <w:pPr>
        <w:pStyle w:val="PL"/>
        <w:rPr>
          <w:lang w:eastAsia="zh-CN"/>
        </w:rPr>
      </w:pPr>
      <w:r>
        <w:t xml:space="preserve">        default:</w:t>
      </w:r>
    </w:p>
    <w:p w14:paraId="0066EB80" w14:textId="77777777" w:rsidR="00234841" w:rsidRDefault="00234841" w:rsidP="00234841">
      <w:pPr>
        <w:pStyle w:val="PL"/>
      </w:pPr>
      <w:r>
        <w:t xml:space="preserve">          $ref: 'TS29571_CommonData.yaml#/components/responses/default'</w:t>
      </w:r>
    </w:p>
    <w:p w14:paraId="076537FD" w14:textId="77777777" w:rsidR="00234841" w:rsidRDefault="00234841" w:rsidP="00234841">
      <w:pPr>
        <w:pStyle w:val="PL"/>
      </w:pPr>
    </w:p>
    <w:p w14:paraId="51219803" w14:textId="77777777" w:rsidR="00234841" w:rsidRPr="00533C32" w:rsidRDefault="00234841" w:rsidP="00234841">
      <w:pPr>
        <w:pStyle w:val="PL"/>
      </w:pPr>
      <w:r w:rsidRPr="00533C32">
        <w:t xml:space="preserve">  /subscri</w:t>
      </w:r>
      <w:r w:rsidRPr="00533C32">
        <w:rPr>
          <w:lang w:eastAsia="zh-CN"/>
        </w:rPr>
        <w:t>ption</w:t>
      </w:r>
      <w:r w:rsidRPr="00533C32">
        <w:t>-data/{ueId}/context-data/</w:t>
      </w:r>
      <w:r>
        <w:t>roaming-information</w:t>
      </w:r>
      <w:r w:rsidRPr="00533C32">
        <w:t>:</w:t>
      </w:r>
    </w:p>
    <w:p w14:paraId="10D18EAA" w14:textId="77777777" w:rsidR="00234841" w:rsidRPr="00533C32" w:rsidRDefault="00234841" w:rsidP="00234841">
      <w:pPr>
        <w:pStyle w:val="PL"/>
      </w:pPr>
      <w:r w:rsidRPr="00533C32">
        <w:t xml:space="preserve">    put:</w:t>
      </w:r>
    </w:p>
    <w:p w14:paraId="525AC34F" w14:textId="77777777" w:rsidR="00234841" w:rsidRPr="00533C32" w:rsidRDefault="00234841" w:rsidP="00234841">
      <w:pPr>
        <w:pStyle w:val="PL"/>
      </w:pPr>
      <w:r w:rsidRPr="00533C32">
        <w:t xml:space="preserve">      summary: </w:t>
      </w:r>
      <w:r>
        <w:t>Update the Roaming Information of the EPC domain</w:t>
      </w:r>
    </w:p>
    <w:p w14:paraId="7F038656" w14:textId="77777777" w:rsidR="00234841" w:rsidRPr="00533C32" w:rsidRDefault="00234841" w:rsidP="00234841">
      <w:pPr>
        <w:pStyle w:val="PL"/>
      </w:pPr>
      <w:r w:rsidRPr="00533C32">
        <w:t xml:space="preserve">      operationId: </w:t>
      </w:r>
      <w:r>
        <w:t>UpdateRoamingInformation</w:t>
      </w:r>
    </w:p>
    <w:p w14:paraId="45458CE0" w14:textId="77777777" w:rsidR="00234841" w:rsidRPr="00533C32" w:rsidRDefault="00234841" w:rsidP="00234841">
      <w:pPr>
        <w:pStyle w:val="PL"/>
      </w:pPr>
      <w:r w:rsidRPr="00533C32">
        <w:t xml:space="preserve">      tags:</w:t>
      </w:r>
    </w:p>
    <w:p w14:paraId="183A3C21" w14:textId="77777777" w:rsidR="00234841" w:rsidRDefault="00234841" w:rsidP="0023484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0D216DCC" w14:textId="77777777" w:rsidR="00234841" w:rsidRDefault="00234841" w:rsidP="00234841">
      <w:pPr>
        <w:pStyle w:val="PL"/>
      </w:pPr>
      <w:r>
        <w:t xml:space="preserve">      security:</w:t>
      </w:r>
    </w:p>
    <w:p w14:paraId="567DDA3D" w14:textId="77777777" w:rsidR="00234841" w:rsidRDefault="00234841" w:rsidP="00234841">
      <w:pPr>
        <w:pStyle w:val="PL"/>
      </w:pPr>
      <w:r>
        <w:t xml:space="preserve">        - {}</w:t>
      </w:r>
    </w:p>
    <w:p w14:paraId="352A39AA" w14:textId="77777777" w:rsidR="00234841" w:rsidRDefault="00234841" w:rsidP="00234841">
      <w:pPr>
        <w:pStyle w:val="PL"/>
      </w:pPr>
      <w:r>
        <w:t xml:space="preserve">        - oAuth2ClientCredentials:</w:t>
      </w:r>
    </w:p>
    <w:p w14:paraId="2FF310FD" w14:textId="77777777" w:rsidR="00234841" w:rsidRDefault="00234841" w:rsidP="00234841">
      <w:pPr>
        <w:pStyle w:val="PL"/>
      </w:pPr>
      <w:r>
        <w:t xml:space="preserve">          - nudr-dr</w:t>
      </w:r>
    </w:p>
    <w:p w14:paraId="1ADF98C6" w14:textId="77777777" w:rsidR="00234841" w:rsidRDefault="00234841" w:rsidP="00234841">
      <w:pPr>
        <w:pStyle w:val="PL"/>
      </w:pPr>
      <w:r>
        <w:t xml:space="preserve">        - oAuth2ClientCredentials:</w:t>
      </w:r>
    </w:p>
    <w:p w14:paraId="0EF495C3" w14:textId="77777777" w:rsidR="00234841" w:rsidRDefault="00234841" w:rsidP="00234841">
      <w:pPr>
        <w:pStyle w:val="PL"/>
      </w:pPr>
      <w:r>
        <w:t xml:space="preserve">          - nudr-dr</w:t>
      </w:r>
    </w:p>
    <w:p w14:paraId="5822054C" w14:textId="77777777" w:rsidR="00234841" w:rsidRPr="00533C32" w:rsidRDefault="00234841" w:rsidP="00234841">
      <w:pPr>
        <w:pStyle w:val="PL"/>
        <w:rPr>
          <w:lang w:eastAsia="zh-CN"/>
        </w:rPr>
      </w:pPr>
      <w:r>
        <w:t xml:space="preserve">          - nudr-dr:subscription-data</w:t>
      </w:r>
    </w:p>
    <w:p w14:paraId="2C321BF0" w14:textId="77777777" w:rsidR="00234841" w:rsidRPr="00533C32" w:rsidRDefault="00234841" w:rsidP="00234841">
      <w:pPr>
        <w:pStyle w:val="PL"/>
      </w:pPr>
      <w:r w:rsidRPr="00533C32">
        <w:t xml:space="preserve">      parameters:</w:t>
      </w:r>
    </w:p>
    <w:p w14:paraId="19668C2C" w14:textId="77777777" w:rsidR="00234841" w:rsidRPr="00533C32" w:rsidRDefault="00234841" w:rsidP="00234841">
      <w:pPr>
        <w:pStyle w:val="PL"/>
      </w:pPr>
      <w:r w:rsidRPr="00533C32">
        <w:t xml:space="preserve">        - name: ueId</w:t>
      </w:r>
    </w:p>
    <w:p w14:paraId="0E1C407D" w14:textId="77777777" w:rsidR="00234841" w:rsidRPr="00533C32" w:rsidRDefault="00234841" w:rsidP="00234841">
      <w:pPr>
        <w:pStyle w:val="PL"/>
      </w:pPr>
      <w:r w:rsidRPr="00533C32">
        <w:t xml:space="preserve">          in: path</w:t>
      </w:r>
    </w:p>
    <w:p w14:paraId="6CE2C057" w14:textId="77777777" w:rsidR="00234841" w:rsidRPr="00533C32" w:rsidRDefault="00234841" w:rsidP="00234841">
      <w:pPr>
        <w:pStyle w:val="PL"/>
      </w:pPr>
      <w:r w:rsidRPr="00533C32">
        <w:t xml:space="preserve">          description: UE id</w:t>
      </w:r>
    </w:p>
    <w:p w14:paraId="51F9CE01" w14:textId="77777777" w:rsidR="00234841" w:rsidRPr="00533C32" w:rsidRDefault="00234841" w:rsidP="00234841">
      <w:pPr>
        <w:pStyle w:val="PL"/>
      </w:pPr>
      <w:r w:rsidRPr="00533C32">
        <w:t xml:space="preserve">          required: true</w:t>
      </w:r>
    </w:p>
    <w:p w14:paraId="7760D4B3" w14:textId="77777777" w:rsidR="00234841" w:rsidRPr="00533C32" w:rsidRDefault="00234841" w:rsidP="00234841">
      <w:pPr>
        <w:pStyle w:val="PL"/>
      </w:pPr>
      <w:r w:rsidRPr="00533C32">
        <w:t xml:space="preserve">          schema:</w:t>
      </w:r>
    </w:p>
    <w:p w14:paraId="58CCDD26" w14:textId="77777777" w:rsidR="00234841" w:rsidRPr="00533C32" w:rsidRDefault="00234841" w:rsidP="00234841">
      <w:pPr>
        <w:pStyle w:val="PL"/>
      </w:pPr>
      <w:r w:rsidRPr="00533C32">
        <w:t xml:space="preserve">            $ref: 'TS29571_CommonData.yaml#/components/schemas/VarUeId'</w:t>
      </w:r>
    </w:p>
    <w:p w14:paraId="464CDA0A" w14:textId="77777777" w:rsidR="00234841" w:rsidRPr="00533C32" w:rsidRDefault="00234841" w:rsidP="00234841">
      <w:pPr>
        <w:pStyle w:val="PL"/>
      </w:pPr>
      <w:r w:rsidRPr="00533C32">
        <w:t xml:space="preserve">      requestBody:</w:t>
      </w:r>
    </w:p>
    <w:p w14:paraId="0D55864E" w14:textId="77777777" w:rsidR="00234841" w:rsidRPr="00533C32" w:rsidRDefault="00234841" w:rsidP="00234841">
      <w:pPr>
        <w:pStyle w:val="PL"/>
      </w:pPr>
      <w:r w:rsidRPr="00533C32">
        <w:t xml:space="preserve">        content:</w:t>
      </w:r>
    </w:p>
    <w:p w14:paraId="250E1B8E" w14:textId="77777777" w:rsidR="00234841" w:rsidRPr="00533C32" w:rsidRDefault="00234841" w:rsidP="00234841">
      <w:pPr>
        <w:pStyle w:val="PL"/>
      </w:pPr>
      <w:r w:rsidRPr="00533C32">
        <w:t xml:space="preserve">          application/json:</w:t>
      </w:r>
    </w:p>
    <w:p w14:paraId="2943D96C" w14:textId="77777777" w:rsidR="00234841" w:rsidRPr="00533C32" w:rsidRDefault="00234841" w:rsidP="00234841">
      <w:pPr>
        <w:pStyle w:val="PL"/>
      </w:pPr>
      <w:r w:rsidRPr="00533C32">
        <w:t xml:space="preserve">            schema:</w:t>
      </w:r>
    </w:p>
    <w:p w14:paraId="2AF8DEF9" w14:textId="77777777" w:rsidR="00234841" w:rsidRPr="00533C32" w:rsidRDefault="00234841" w:rsidP="00434F1A">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288ECF06" w14:textId="77777777" w:rsidR="00234841" w:rsidRPr="00533C32" w:rsidRDefault="00234841" w:rsidP="00234841">
      <w:pPr>
        <w:pStyle w:val="PL"/>
      </w:pPr>
      <w:r>
        <w:t xml:space="preserve">        </w:t>
      </w:r>
      <w:r w:rsidRPr="003722F2">
        <w:t>required: true</w:t>
      </w:r>
    </w:p>
    <w:p w14:paraId="09A8E77C" w14:textId="77777777" w:rsidR="00234841" w:rsidRDefault="00234841" w:rsidP="00234841">
      <w:pPr>
        <w:pStyle w:val="PL"/>
      </w:pPr>
      <w:r w:rsidRPr="00533C32">
        <w:t xml:space="preserve">      responses:</w:t>
      </w:r>
    </w:p>
    <w:p w14:paraId="2FC52C68" w14:textId="77777777" w:rsidR="00234841" w:rsidRDefault="00234841" w:rsidP="00234841">
      <w:pPr>
        <w:pStyle w:val="PL"/>
      </w:pPr>
      <w:r>
        <w:t xml:space="preserve">        '201':</w:t>
      </w:r>
    </w:p>
    <w:p w14:paraId="3A4559A3" w14:textId="77777777" w:rsidR="00234841" w:rsidRDefault="00234841" w:rsidP="00234841">
      <w:pPr>
        <w:pStyle w:val="PL"/>
      </w:pPr>
      <w:r>
        <w:t xml:space="preserve">          description: Created</w:t>
      </w:r>
    </w:p>
    <w:p w14:paraId="118CA37A" w14:textId="77777777" w:rsidR="00234841" w:rsidRDefault="00234841" w:rsidP="00234841">
      <w:pPr>
        <w:pStyle w:val="PL"/>
      </w:pPr>
      <w:r>
        <w:t xml:space="preserve">          content:</w:t>
      </w:r>
    </w:p>
    <w:p w14:paraId="5B6829F4" w14:textId="77777777" w:rsidR="00234841" w:rsidRDefault="00234841" w:rsidP="00234841">
      <w:pPr>
        <w:pStyle w:val="PL"/>
      </w:pPr>
      <w:r>
        <w:t xml:space="preserve">            application/json:</w:t>
      </w:r>
    </w:p>
    <w:p w14:paraId="461E5D0B" w14:textId="77777777" w:rsidR="00234841" w:rsidRDefault="00234841" w:rsidP="00234841">
      <w:pPr>
        <w:pStyle w:val="PL"/>
      </w:pPr>
      <w:r>
        <w:t xml:space="preserve">              schema:</w:t>
      </w:r>
    </w:p>
    <w:p w14:paraId="15E43BF3" w14:textId="77777777" w:rsidR="00234841" w:rsidRDefault="00234841" w:rsidP="00234841">
      <w:pPr>
        <w:pStyle w:val="PL"/>
      </w:pPr>
      <w:r>
        <w:t xml:space="preserve">                $ref: '</w:t>
      </w:r>
      <w:r w:rsidRPr="00533C32">
        <w:t>TS29503_Nudm_UECM.yaml</w:t>
      </w:r>
      <w:r>
        <w:t>#/components/schemas/RoamingInfo</w:t>
      </w:r>
      <w:r>
        <w:rPr>
          <w:rFonts w:hint="eastAsia"/>
          <w:lang w:eastAsia="zh-CN"/>
        </w:rPr>
        <w:t>Update</w:t>
      </w:r>
      <w:r>
        <w:t>'</w:t>
      </w:r>
    </w:p>
    <w:p w14:paraId="6FDCA1A8" w14:textId="77777777" w:rsidR="00234841" w:rsidRDefault="00234841" w:rsidP="00234841">
      <w:pPr>
        <w:pStyle w:val="PL"/>
      </w:pPr>
      <w:r>
        <w:t xml:space="preserve">          headers:</w:t>
      </w:r>
    </w:p>
    <w:p w14:paraId="7E3295B3" w14:textId="77777777" w:rsidR="00234841" w:rsidRDefault="00234841" w:rsidP="00234841">
      <w:pPr>
        <w:pStyle w:val="PL"/>
      </w:pPr>
      <w:r>
        <w:t xml:space="preserve">            Location:</w:t>
      </w:r>
    </w:p>
    <w:p w14:paraId="75A5F4FA" w14:textId="77777777" w:rsidR="00234841" w:rsidRDefault="00234841" w:rsidP="00234841">
      <w:pPr>
        <w:pStyle w:val="PL"/>
      </w:pPr>
      <w:r>
        <w:t xml:space="preserve">              description: 'Contains the URI of the newly created resource, according to the structure: {apiRoot}/nudr-dr/&lt;apiVersion&gt;/subscription-data/{ueId}/context-data/roaming-information'</w:t>
      </w:r>
    </w:p>
    <w:p w14:paraId="7AB40BE2" w14:textId="77777777" w:rsidR="00234841" w:rsidRDefault="00234841" w:rsidP="00234841">
      <w:pPr>
        <w:pStyle w:val="PL"/>
      </w:pPr>
      <w:r>
        <w:t xml:space="preserve">              required: true</w:t>
      </w:r>
    </w:p>
    <w:p w14:paraId="6838E10C" w14:textId="77777777" w:rsidR="00234841" w:rsidRDefault="00234841" w:rsidP="00234841">
      <w:pPr>
        <w:pStyle w:val="PL"/>
      </w:pPr>
      <w:r>
        <w:lastRenderedPageBreak/>
        <w:t xml:space="preserve">              schema:</w:t>
      </w:r>
    </w:p>
    <w:p w14:paraId="691E849D" w14:textId="77777777" w:rsidR="00234841" w:rsidRPr="00533C32" w:rsidRDefault="00234841" w:rsidP="00234841">
      <w:pPr>
        <w:pStyle w:val="PL"/>
      </w:pPr>
      <w:r>
        <w:t xml:space="preserve">                type: string</w:t>
      </w:r>
    </w:p>
    <w:p w14:paraId="52D27385" w14:textId="77777777" w:rsidR="00234841" w:rsidRPr="00533C32" w:rsidRDefault="00234841" w:rsidP="00234841">
      <w:pPr>
        <w:pStyle w:val="PL"/>
      </w:pPr>
      <w:r w:rsidRPr="00533C32">
        <w:t xml:space="preserve">        '204':</w:t>
      </w:r>
    </w:p>
    <w:p w14:paraId="6EA69226" w14:textId="77777777" w:rsidR="00234841" w:rsidRPr="00533C32" w:rsidRDefault="00234841" w:rsidP="00234841">
      <w:pPr>
        <w:pStyle w:val="PL"/>
      </w:pPr>
      <w:r w:rsidRPr="00533C32">
        <w:t xml:space="preserve">          description: Upon success, an empty response body shall be returned</w:t>
      </w:r>
    </w:p>
    <w:p w14:paraId="0741BE09" w14:textId="77777777" w:rsidR="00234841" w:rsidRPr="00533C32" w:rsidRDefault="00234841" w:rsidP="00234841">
      <w:pPr>
        <w:pStyle w:val="PL"/>
      </w:pPr>
      <w:r w:rsidRPr="00533C32">
        <w:t xml:space="preserve">        default:</w:t>
      </w:r>
    </w:p>
    <w:p w14:paraId="00240710" w14:textId="77777777" w:rsidR="00234841" w:rsidRPr="00533C32" w:rsidRDefault="00234841" w:rsidP="00234841">
      <w:pPr>
        <w:pStyle w:val="PL"/>
      </w:pPr>
      <w:r w:rsidRPr="00533C32">
        <w:t xml:space="preserve">          description: Unexpected error</w:t>
      </w:r>
    </w:p>
    <w:p w14:paraId="012F8F3D" w14:textId="77777777" w:rsidR="00234841" w:rsidRDefault="00234841" w:rsidP="00234841">
      <w:pPr>
        <w:pStyle w:val="PL"/>
        <w:rPr>
          <w:lang w:eastAsia="zh-CN"/>
        </w:rPr>
      </w:pPr>
    </w:p>
    <w:p w14:paraId="1896C0E6" w14:textId="77777777" w:rsidR="00234841" w:rsidRPr="00533C32" w:rsidRDefault="00234841" w:rsidP="00234841">
      <w:pPr>
        <w:pStyle w:val="PL"/>
      </w:pPr>
      <w:r w:rsidRPr="00533C32">
        <w:t xml:space="preserve">    get:</w:t>
      </w:r>
    </w:p>
    <w:p w14:paraId="6A730012" w14:textId="77777777" w:rsidR="00234841" w:rsidRPr="00533C32" w:rsidRDefault="00234841" w:rsidP="00234841">
      <w:pPr>
        <w:pStyle w:val="PL"/>
      </w:pPr>
      <w:r w:rsidRPr="00533C32">
        <w:t xml:space="preserve">      summary: Retrieves </w:t>
      </w:r>
      <w:r>
        <w:t>the Roaming Information of the EPC domain</w:t>
      </w:r>
    </w:p>
    <w:p w14:paraId="58D6A0C2" w14:textId="77777777" w:rsidR="00234841" w:rsidRPr="00533C32" w:rsidRDefault="00234841" w:rsidP="00234841">
      <w:pPr>
        <w:pStyle w:val="PL"/>
      </w:pPr>
      <w:r w:rsidRPr="00533C32">
        <w:t xml:space="preserve">      operationId: Query</w:t>
      </w:r>
      <w:r>
        <w:t>RoamingI</w:t>
      </w:r>
      <w:r>
        <w:rPr>
          <w:rFonts w:hint="eastAsia"/>
          <w:lang w:eastAsia="zh-CN"/>
        </w:rPr>
        <w:t>nformation</w:t>
      </w:r>
    </w:p>
    <w:p w14:paraId="3CE213BC" w14:textId="77777777" w:rsidR="00234841" w:rsidRPr="00533C32" w:rsidRDefault="00234841" w:rsidP="00234841">
      <w:pPr>
        <w:pStyle w:val="PL"/>
      </w:pPr>
      <w:r w:rsidRPr="00533C32">
        <w:t xml:space="preserve">      tags:</w:t>
      </w:r>
    </w:p>
    <w:p w14:paraId="481BE44B" w14:textId="77777777" w:rsidR="00234841" w:rsidRDefault="00234841" w:rsidP="0023484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111F8A5" w14:textId="77777777" w:rsidR="00234841" w:rsidRDefault="00234841" w:rsidP="00234841">
      <w:pPr>
        <w:pStyle w:val="PL"/>
      </w:pPr>
      <w:r>
        <w:t xml:space="preserve">      security:</w:t>
      </w:r>
    </w:p>
    <w:p w14:paraId="597CC541" w14:textId="77777777" w:rsidR="00234841" w:rsidRDefault="00234841" w:rsidP="00234841">
      <w:pPr>
        <w:pStyle w:val="PL"/>
      </w:pPr>
      <w:r>
        <w:t xml:space="preserve">        - {}</w:t>
      </w:r>
    </w:p>
    <w:p w14:paraId="22A83D6F" w14:textId="77777777" w:rsidR="00234841" w:rsidRDefault="00234841" w:rsidP="00234841">
      <w:pPr>
        <w:pStyle w:val="PL"/>
      </w:pPr>
      <w:r>
        <w:t xml:space="preserve">        - oAuth2ClientCredentials:</w:t>
      </w:r>
    </w:p>
    <w:p w14:paraId="2B49979A" w14:textId="77777777" w:rsidR="00234841" w:rsidRDefault="00234841" w:rsidP="00234841">
      <w:pPr>
        <w:pStyle w:val="PL"/>
      </w:pPr>
      <w:r>
        <w:t xml:space="preserve">          - nudr-dr</w:t>
      </w:r>
    </w:p>
    <w:p w14:paraId="4149C556" w14:textId="77777777" w:rsidR="00234841" w:rsidRDefault="00234841" w:rsidP="00234841">
      <w:pPr>
        <w:pStyle w:val="PL"/>
      </w:pPr>
      <w:r>
        <w:t xml:space="preserve">        - oAuth2ClientCredentials:</w:t>
      </w:r>
    </w:p>
    <w:p w14:paraId="46245EA4" w14:textId="77777777" w:rsidR="00234841" w:rsidRDefault="00234841" w:rsidP="00234841">
      <w:pPr>
        <w:pStyle w:val="PL"/>
      </w:pPr>
      <w:r>
        <w:t xml:space="preserve">          - nudr-dr</w:t>
      </w:r>
    </w:p>
    <w:p w14:paraId="7C4F90B7" w14:textId="77777777" w:rsidR="00234841" w:rsidRPr="00533C32" w:rsidRDefault="00234841" w:rsidP="00234841">
      <w:pPr>
        <w:pStyle w:val="PL"/>
        <w:rPr>
          <w:lang w:eastAsia="zh-CN"/>
        </w:rPr>
      </w:pPr>
      <w:r>
        <w:t xml:space="preserve">          - nudr-dr:subscription-data</w:t>
      </w:r>
    </w:p>
    <w:p w14:paraId="136FC634" w14:textId="77777777" w:rsidR="00234841" w:rsidRPr="00533C32" w:rsidRDefault="00234841" w:rsidP="00234841">
      <w:pPr>
        <w:pStyle w:val="PL"/>
      </w:pPr>
      <w:r w:rsidRPr="00533C32">
        <w:t xml:space="preserve">      parameters:</w:t>
      </w:r>
    </w:p>
    <w:p w14:paraId="421366F9" w14:textId="77777777" w:rsidR="00234841" w:rsidRPr="00533C32" w:rsidRDefault="00234841" w:rsidP="00234841">
      <w:pPr>
        <w:pStyle w:val="PL"/>
      </w:pPr>
      <w:r w:rsidRPr="00533C32">
        <w:t xml:space="preserve">        - name: ueId</w:t>
      </w:r>
    </w:p>
    <w:p w14:paraId="7D622D21" w14:textId="77777777" w:rsidR="00234841" w:rsidRPr="00533C32" w:rsidRDefault="00234841" w:rsidP="00234841">
      <w:pPr>
        <w:pStyle w:val="PL"/>
      </w:pPr>
      <w:r w:rsidRPr="00533C32">
        <w:t xml:space="preserve">          in: path</w:t>
      </w:r>
    </w:p>
    <w:p w14:paraId="3A6A408D" w14:textId="77777777" w:rsidR="00234841" w:rsidRPr="00533C32" w:rsidRDefault="00234841" w:rsidP="00234841">
      <w:pPr>
        <w:pStyle w:val="PL"/>
      </w:pPr>
      <w:r w:rsidRPr="00533C32">
        <w:t xml:space="preserve">          description: UE id</w:t>
      </w:r>
    </w:p>
    <w:p w14:paraId="193B3AEA" w14:textId="77777777" w:rsidR="00234841" w:rsidRPr="00533C32" w:rsidRDefault="00234841" w:rsidP="00234841">
      <w:pPr>
        <w:pStyle w:val="PL"/>
      </w:pPr>
      <w:r w:rsidRPr="00533C32">
        <w:t xml:space="preserve">          required: true</w:t>
      </w:r>
    </w:p>
    <w:p w14:paraId="104FE6BF" w14:textId="77777777" w:rsidR="00234841" w:rsidRPr="00533C32" w:rsidRDefault="00234841" w:rsidP="00234841">
      <w:pPr>
        <w:pStyle w:val="PL"/>
      </w:pPr>
      <w:r w:rsidRPr="00533C32">
        <w:t xml:space="preserve">          schema:</w:t>
      </w:r>
    </w:p>
    <w:p w14:paraId="6453E8A7" w14:textId="77777777" w:rsidR="00234841" w:rsidRPr="00533C32" w:rsidRDefault="00234841" w:rsidP="00234841">
      <w:pPr>
        <w:pStyle w:val="PL"/>
        <w:rPr>
          <w:lang w:eastAsia="zh-CN"/>
        </w:rPr>
      </w:pPr>
      <w:r w:rsidRPr="00533C32">
        <w:t xml:space="preserve">            $ref: 'TS29571_CommonData.yaml#/components/schemas/VarUeId'</w:t>
      </w:r>
    </w:p>
    <w:p w14:paraId="02114283" w14:textId="77777777" w:rsidR="00234841" w:rsidRPr="00533C32" w:rsidRDefault="00234841" w:rsidP="00234841">
      <w:pPr>
        <w:pStyle w:val="PL"/>
      </w:pPr>
      <w:r w:rsidRPr="00533C32">
        <w:t xml:space="preserve">      responses:</w:t>
      </w:r>
    </w:p>
    <w:p w14:paraId="6B314805" w14:textId="77777777" w:rsidR="00234841" w:rsidRPr="00533C32" w:rsidRDefault="00234841" w:rsidP="00234841">
      <w:pPr>
        <w:pStyle w:val="PL"/>
      </w:pPr>
      <w:r w:rsidRPr="00533C32">
        <w:t xml:space="preserve">        '200':</w:t>
      </w:r>
    </w:p>
    <w:p w14:paraId="5CA4DD01" w14:textId="77777777" w:rsidR="00234841" w:rsidRPr="00533C32" w:rsidRDefault="00234841" w:rsidP="00234841">
      <w:pPr>
        <w:pStyle w:val="PL"/>
      </w:pPr>
      <w:r w:rsidRPr="00533C32">
        <w:t xml:space="preserve">          description: Expected response to a valid request</w:t>
      </w:r>
    </w:p>
    <w:p w14:paraId="3BBF6394" w14:textId="77777777" w:rsidR="00234841" w:rsidRPr="00533C32" w:rsidRDefault="00234841" w:rsidP="00234841">
      <w:pPr>
        <w:pStyle w:val="PL"/>
      </w:pPr>
      <w:r w:rsidRPr="00533C32">
        <w:t xml:space="preserve">          content:</w:t>
      </w:r>
    </w:p>
    <w:p w14:paraId="385BF40A" w14:textId="77777777" w:rsidR="00234841" w:rsidRPr="00533C32" w:rsidRDefault="00234841" w:rsidP="00234841">
      <w:pPr>
        <w:pStyle w:val="PL"/>
      </w:pPr>
      <w:r w:rsidRPr="00533C32">
        <w:t xml:space="preserve">            application/json:</w:t>
      </w:r>
    </w:p>
    <w:p w14:paraId="3AAE0437" w14:textId="77777777" w:rsidR="00234841" w:rsidRPr="00533C32" w:rsidRDefault="00234841" w:rsidP="00234841">
      <w:pPr>
        <w:pStyle w:val="PL"/>
      </w:pPr>
      <w:r w:rsidRPr="00533C32">
        <w:t xml:space="preserve">              schema:</w:t>
      </w:r>
    </w:p>
    <w:p w14:paraId="40E490FD" w14:textId="77777777" w:rsidR="00234841" w:rsidRPr="00533C32" w:rsidRDefault="00234841" w:rsidP="00234841">
      <w:pPr>
        <w:pStyle w:val="PL"/>
      </w:pPr>
      <w:r w:rsidRPr="00533C32">
        <w:t xml:space="preserve">                </w:t>
      </w:r>
      <w:r>
        <w:t>$ref: '</w:t>
      </w:r>
      <w:r w:rsidRPr="00533C32">
        <w:t>TS29503_Nudm_UECM.yaml</w:t>
      </w:r>
      <w:r>
        <w:t>#/components/schemas/RoamingInfo</w:t>
      </w:r>
      <w:r>
        <w:rPr>
          <w:rFonts w:hint="eastAsia"/>
          <w:lang w:eastAsia="zh-CN"/>
        </w:rPr>
        <w:t>Update</w:t>
      </w:r>
      <w:r>
        <w:t>'</w:t>
      </w:r>
    </w:p>
    <w:p w14:paraId="1B9B200A" w14:textId="77777777" w:rsidR="00234841" w:rsidRDefault="00234841" w:rsidP="00234841">
      <w:pPr>
        <w:pStyle w:val="PL"/>
        <w:rPr>
          <w:lang w:eastAsia="zh-CN"/>
        </w:rPr>
      </w:pPr>
      <w:r w:rsidRPr="00533C32">
        <w:t xml:space="preserve">        default:</w:t>
      </w:r>
    </w:p>
    <w:p w14:paraId="2928E93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187A4B2" w14:textId="77777777" w:rsidR="00234841" w:rsidRDefault="00234841" w:rsidP="00234841">
      <w:pPr>
        <w:pStyle w:val="PL"/>
        <w:rPr>
          <w:lang w:eastAsia="zh-CN"/>
        </w:rPr>
      </w:pPr>
    </w:p>
    <w:p w14:paraId="6BC5FF9A" w14:textId="77777777" w:rsidR="00234841" w:rsidRPr="00533C32" w:rsidRDefault="00234841" w:rsidP="00234841">
      <w:pPr>
        <w:pStyle w:val="PL"/>
      </w:pPr>
      <w:r w:rsidRPr="00533C32">
        <w:t xml:space="preserve">  /subscri</w:t>
      </w:r>
      <w:r w:rsidRPr="00533C32">
        <w:rPr>
          <w:lang w:eastAsia="zh-CN"/>
        </w:rPr>
        <w:t>ption</w:t>
      </w:r>
      <w:r w:rsidRPr="00533C32">
        <w:t>-data/{ueId}/context-data/</w:t>
      </w:r>
      <w:r w:rsidRPr="00B06F7A">
        <w:t>pei-</w:t>
      </w:r>
      <w:r>
        <w:t>info</w:t>
      </w:r>
      <w:r w:rsidRPr="00533C32">
        <w:t>:</w:t>
      </w:r>
    </w:p>
    <w:p w14:paraId="25EBA6F7" w14:textId="77777777" w:rsidR="00234841" w:rsidRPr="00533C32" w:rsidRDefault="00234841" w:rsidP="00234841">
      <w:pPr>
        <w:pStyle w:val="PL"/>
      </w:pPr>
      <w:r w:rsidRPr="00533C32">
        <w:t xml:space="preserve">    put:</w:t>
      </w:r>
    </w:p>
    <w:p w14:paraId="5C711A7C" w14:textId="77777777" w:rsidR="00234841" w:rsidRPr="00533C32" w:rsidRDefault="00234841" w:rsidP="00234841">
      <w:pPr>
        <w:pStyle w:val="PL"/>
      </w:pPr>
      <w:r w:rsidRPr="00533C32">
        <w:t xml:space="preserve">      summary: </w:t>
      </w:r>
      <w:r>
        <w:t>Update the PEI Information of the 5GC/EPC domains</w:t>
      </w:r>
    </w:p>
    <w:p w14:paraId="7A11EF32" w14:textId="77777777" w:rsidR="00234841" w:rsidRPr="00533C32" w:rsidRDefault="00234841" w:rsidP="00234841">
      <w:pPr>
        <w:pStyle w:val="PL"/>
      </w:pPr>
      <w:r w:rsidRPr="00533C32">
        <w:t xml:space="preserve">      operationId: </w:t>
      </w:r>
      <w:r>
        <w:t>CreateOrUpdatePeiInformation</w:t>
      </w:r>
    </w:p>
    <w:p w14:paraId="1D123D70" w14:textId="77777777" w:rsidR="00234841" w:rsidRPr="00533C32" w:rsidRDefault="00234841" w:rsidP="00234841">
      <w:pPr>
        <w:pStyle w:val="PL"/>
      </w:pPr>
      <w:r w:rsidRPr="00533C32">
        <w:t xml:space="preserve">      tags:</w:t>
      </w:r>
    </w:p>
    <w:p w14:paraId="5FCBB74B" w14:textId="77777777" w:rsidR="00234841" w:rsidRDefault="00234841" w:rsidP="0023484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2543AEA2" w14:textId="77777777" w:rsidR="00234841" w:rsidRDefault="00234841" w:rsidP="00234841">
      <w:pPr>
        <w:pStyle w:val="PL"/>
      </w:pPr>
      <w:r>
        <w:t xml:space="preserve">      security:</w:t>
      </w:r>
    </w:p>
    <w:p w14:paraId="308F5664" w14:textId="77777777" w:rsidR="00234841" w:rsidRDefault="00234841" w:rsidP="00234841">
      <w:pPr>
        <w:pStyle w:val="PL"/>
      </w:pPr>
      <w:r>
        <w:t xml:space="preserve">        - {}</w:t>
      </w:r>
    </w:p>
    <w:p w14:paraId="05F2167E" w14:textId="77777777" w:rsidR="00234841" w:rsidRDefault="00234841" w:rsidP="00234841">
      <w:pPr>
        <w:pStyle w:val="PL"/>
      </w:pPr>
      <w:r>
        <w:t xml:space="preserve">        - oAuth2ClientCredentials:</w:t>
      </w:r>
    </w:p>
    <w:p w14:paraId="3355A349" w14:textId="77777777" w:rsidR="00234841" w:rsidRDefault="00234841" w:rsidP="00234841">
      <w:pPr>
        <w:pStyle w:val="PL"/>
      </w:pPr>
      <w:r>
        <w:t xml:space="preserve">          - nudr-dr</w:t>
      </w:r>
    </w:p>
    <w:p w14:paraId="7765F43E" w14:textId="77777777" w:rsidR="00234841" w:rsidRDefault="00234841" w:rsidP="00234841">
      <w:pPr>
        <w:pStyle w:val="PL"/>
      </w:pPr>
      <w:r>
        <w:lastRenderedPageBreak/>
        <w:t xml:space="preserve">        - oAuth2ClientCredentials:</w:t>
      </w:r>
    </w:p>
    <w:p w14:paraId="1D57EEBA" w14:textId="77777777" w:rsidR="00234841" w:rsidRDefault="00234841" w:rsidP="00234841">
      <w:pPr>
        <w:pStyle w:val="PL"/>
      </w:pPr>
      <w:r>
        <w:t xml:space="preserve">          - nudr-dr</w:t>
      </w:r>
    </w:p>
    <w:p w14:paraId="516E2751" w14:textId="77777777" w:rsidR="00234841" w:rsidRPr="00533C32" w:rsidRDefault="00234841" w:rsidP="00234841">
      <w:pPr>
        <w:pStyle w:val="PL"/>
        <w:rPr>
          <w:lang w:eastAsia="zh-CN"/>
        </w:rPr>
      </w:pPr>
      <w:r>
        <w:t xml:space="preserve">          - nudr-dr:subscription-data</w:t>
      </w:r>
    </w:p>
    <w:p w14:paraId="09E72ECA" w14:textId="77777777" w:rsidR="00234841" w:rsidRPr="00533C32" w:rsidRDefault="00234841" w:rsidP="00234841">
      <w:pPr>
        <w:pStyle w:val="PL"/>
      </w:pPr>
      <w:r w:rsidRPr="00533C32">
        <w:t xml:space="preserve">      parameters:</w:t>
      </w:r>
    </w:p>
    <w:p w14:paraId="04FA9F21" w14:textId="77777777" w:rsidR="00234841" w:rsidRPr="00533C32" w:rsidRDefault="00234841" w:rsidP="00234841">
      <w:pPr>
        <w:pStyle w:val="PL"/>
      </w:pPr>
      <w:r w:rsidRPr="00533C32">
        <w:t xml:space="preserve">        - name: ueId</w:t>
      </w:r>
    </w:p>
    <w:p w14:paraId="1DB75AC1" w14:textId="77777777" w:rsidR="00234841" w:rsidRPr="00533C32" w:rsidRDefault="00234841" w:rsidP="00234841">
      <w:pPr>
        <w:pStyle w:val="PL"/>
      </w:pPr>
      <w:r w:rsidRPr="00533C32">
        <w:t xml:space="preserve">          in: path</w:t>
      </w:r>
    </w:p>
    <w:p w14:paraId="1E216692" w14:textId="77777777" w:rsidR="00234841" w:rsidRPr="00533C32" w:rsidRDefault="00234841" w:rsidP="00234841">
      <w:pPr>
        <w:pStyle w:val="PL"/>
      </w:pPr>
      <w:r w:rsidRPr="00533C32">
        <w:t xml:space="preserve">          description: UE id</w:t>
      </w:r>
    </w:p>
    <w:p w14:paraId="0268BB52" w14:textId="77777777" w:rsidR="00234841" w:rsidRPr="00533C32" w:rsidRDefault="00234841" w:rsidP="00234841">
      <w:pPr>
        <w:pStyle w:val="PL"/>
      </w:pPr>
      <w:r w:rsidRPr="00533C32">
        <w:t xml:space="preserve">          required: true</w:t>
      </w:r>
    </w:p>
    <w:p w14:paraId="06E6E8D2" w14:textId="77777777" w:rsidR="00234841" w:rsidRPr="00533C32" w:rsidRDefault="00234841" w:rsidP="00234841">
      <w:pPr>
        <w:pStyle w:val="PL"/>
      </w:pPr>
      <w:r w:rsidRPr="00533C32">
        <w:t xml:space="preserve">          schema:</w:t>
      </w:r>
    </w:p>
    <w:p w14:paraId="637E8453" w14:textId="77777777" w:rsidR="00234841" w:rsidRPr="00533C32" w:rsidRDefault="00234841" w:rsidP="00234841">
      <w:pPr>
        <w:pStyle w:val="PL"/>
      </w:pPr>
      <w:r w:rsidRPr="00533C32">
        <w:t xml:space="preserve">            $ref: 'TS29571_CommonData.yaml#/components/schemas/VarUeId'</w:t>
      </w:r>
    </w:p>
    <w:p w14:paraId="07A7524B" w14:textId="77777777" w:rsidR="00234841" w:rsidRPr="00533C32" w:rsidRDefault="00234841" w:rsidP="00234841">
      <w:pPr>
        <w:pStyle w:val="PL"/>
      </w:pPr>
      <w:r w:rsidRPr="00533C32">
        <w:t xml:space="preserve">      requestBody:</w:t>
      </w:r>
    </w:p>
    <w:p w14:paraId="390CABE3" w14:textId="77777777" w:rsidR="00234841" w:rsidRPr="00533C32" w:rsidRDefault="00234841" w:rsidP="00234841">
      <w:pPr>
        <w:pStyle w:val="PL"/>
      </w:pPr>
      <w:r w:rsidRPr="00533C32">
        <w:t xml:space="preserve">        content:</w:t>
      </w:r>
    </w:p>
    <w:p w14:paraId="362AF67C" w14:textId="77777777" w:rsidR="00234841" w:rsidRPr="00533C32" w:rsidRDefault="00234841" w:rsidP="00234841">
      <w:pPr>
        <w:pStyle w:val="PL"/>
      </w:pPr>
      <w:r w:rsidRPr="00533C32">
        <w:t xml:space="preserve">          application/json:</w:t>
      </w:r>
    </w:p>
    <w:p w14:paraId="293ED6C7" w14:textId="77777777" w:rsidR="00234841" w:rsidRDefault="00234841" w:rsidP="00234841">
      <w:pPr>
        <w:pStyle w:val="PL"/>
      </w:pPr>
      <w:r w:rsidRPr="00533C32">
        <w:t xml:space="preserve">            schema:</w:t>
      </w:r>
    </w:p>
    <w:p w14:paraId="6AC26110" w14:textId="77777777" w:rsidR="00234841" w:rsidRPr="00533C32" w:rsidRDefault="00234841" w:rsidP="00434F1A">
      <w:pPr>
        <w:pStyle w:val="PL"/>
        <w:outlineLvl w:val="0"/>
      </w:pPr>
      <w:r w:rsidRPr="00533C32">
        <w:t xml:space="preserve">              </w:t>
      </w:r>
      <w:r>
        <w:t>$ref: '</w:t>
      </w:r>
      <w:r w:rsidRPr="00533C32">
        <w:t>TS29503_Nudm_UECM.yaml</w:t>
      </w:r>
      <w:r>
        <w:t>#/components/schemas/</w:t>
      </w:r>
      <w:r w:rsidRPr="004D1F20">
        <w:rPr>
          <w:lang w:eastAsia="zh-CN"/>
        </w:rPr>
        <w:t>PeiUpdateInfo</w:t>
      </w:r>
      <w:r>
        <w:t>'</w:t>
      </w:r>
    </w:p>
    <w:p w14:paraId="3E129BAC" w14:textId="77777777" w:rsidR="00234841" w:rsidRPr="00533C32" w:rsidRDefault="00234841" w:rsidP="00234841">
      <w:pPr>
        <w:pStyle w:val="PL"/>
      </w:pPr>
      <w:r>
        <w:t xml:space="preserve">        </w:t>
      </w:r>
      <w:r w:rsidRPr="003722F2">
        <w:t>required: true</w:t>
      </w:r>
    </w:p>
    <w:p w14:paraId="6AEAEECC" w14:textId="77777777" w:rsidR="00234841" w:rsidRDefault="00234841" w:rsidP="00234841">
      <w:pPr>
        <w:pStyle w:val="PL"/>
      </w:pPr>
      <w:r w:rsidRPr="00533C32">
        <w:t xml:space="preserve">      responses:</w:t>
      </w:r>
    </w:p>
    <w:p w14:paraId="51D7F5BB" w14:textId="77777777" w:rsidR="00234841" w:rsidRDefault="00234841" w:rsidP="00234841">
      <w:pPr>
        <w:pStyle w:val="PL"/>
      </w:pPr>
      <w:r>
        <w:t xml:space="preserve">        '201':</w:t>
      </w:r>
    </w:p>
    <w:p w14:paraId="64FAD6E1" w14:textId="77777777" w:rsidR="00234841" w:rsidRDefault="00234841" w:rsidP="00234841">
      <w:pPr>
        <w:pStyle w:val="PL"/>
      </w:pPr>
      <w:r>
        <w:t xml:space="preserve">          description: Created</w:t>
      </w:r>
    </w:p>
    <w:p w14:paraId="06126EAD" w14:textId="77777777" w:rsidR="00234841" w:rsidRDefault="00234841" w:rsidP="00234841">
      <w:pPr>
        <w:pStyle w:val="PL"/>
      </w:pPr>
      <w:r>
        <w:t xml:space="preserve">          content:</w:t>
      </w:r>
    </w:p>
    <w:p w14:paraId="0C2C9CC5" w14:textId="77777777" w:rsidR="00234841" w:rsidRDefault="00234841" w:rsidP="00234841">
      <w:pPr>
        <w:pStyle w:val="PL"/>
      </w:pPr>
      <w:r>
        <w:t xml:space="preserve">            application/json:</w:t>
      </w:r>
    </w:p>
    <w:p w14:paraId="2686F4B4" w14:textId="77777777" w:rsidR="00234841" w:rsidRDefault="00234841" w:rsidP="00234841">
      <w:pPr>
        <w:pStyle w:val="PL"/>
      </w:pPr>
      <w:r>
        <w:t xml:space="preserve">              schema:</w:t>
      </w:r>
    </w:p>
    <w:p w14:paraId="22666DA4" w14:textId="77777777" w:rsidR="00234841" w:rsidRDefault="00234841" w:rsidP="0023484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4E88F4A9" w14:textId="77777777" w:rsidR="00234841" w:rsidRDefault="00234841" w:rsidP="00234841">
      <w:pPr>
        <w:pStyle w:val="PL"/>
      </w:pPr>
      <w:r>
        <w:t xml:space="preserve">          headers:</w:t>
      </w:r>
    </w:p>
    <w:p w14:paraId="771EC731" w14:textId="77777777" w:rsidR="00234841" w:rsidRDefault="00234841" w:rsidP="00234841">
      <w:pPr>
        <w:pStyle w:val="PL"/>
      </w:pPr>
      <w:r>
        <w:t xml:space="preserve">            Location:</w:t>
      </w:r>
    </w:p>
    <w:p w14:paraId="72CC8DCC" w14:textId="77777777" w:rsidR="00234841" w:rsidRDefault="00234841" w:rsidP="00234841">
      <w:pPr>
        <w:pStyle w:val="PL"/>
      </w:pPr>
      <w:r>
        <w:t xml:space="preserve">              description: 'Contains the URI of the newly created resource, according to the structure: {apiRoot}/nudr-dr/&lt;apiVersion&gt;/subscription-data/{ueId}/context-data/</w:t>
      </w:r>
      <w:r w:rsidRPr="00B06F7A">
        <w:t>pei-</w:t>
      </w:r>
      <w:r>
        <w:t>info'</w:t>
      </w:r>
    </w:p>
    <w:p w14:paraId="2C68B3A3" w14:textId="77777777" w:rsidR="00234841" w:rsidRDefault="00234841" w:rsidP="00234841">
      <w:pPr>
        <w:pStyle w:val="PL"/>
      </w:pPr>
      <w:r>
        <w:t xml:space="preserve">              required: true</w:t>
      </w:r>
    </w:p>
    <w:p w14:paraId="47C036AD" w14:textId="77777777" w:rsidR="00234841" w:rsidRDefault="00234841" w:rsidP="00234841">
      <w:pPr>
        <w:pStyle w:val="PL"/>
      </w:pPr>
      <w:r>
        <w:t xml:space="preserve">              schema:</w:t>
      </w:r>
    </w:p>
    <w:p w14:paraId="33FE691C" w14:textId="77777777" w:rsidR="00234841" w:rsidRPr="00533C32" w:rsidRDefault="00234841" w:rsidP="00234841">
      <w:pPr>
        <w:pStyle w:val="PL"/>
      </w:pPr>
      <w:r>
        <w:t xml:space="preserve">                type: string</w:t>
      </w:r>
    </w:p>
    <w:p w14:paraId="42131DFB" w14:textId="77777777" w:rsidR="00234841" w:rsidRPr="00533C32" w:rsidRDefault="00234841" w:rsidP="00234841">
      <w:pPr>
        <w:pStyle w:val="PL"/>
      </w:pPr>
      <w:r w:rsidRPr="00533C32">
        <w:t xml:space="preserve">        '204':</w:t>
      </w:r>
    </w:p>
    <w:p w14:paraId="7271F29C" w14:textId="77777777" w:rsidR="00234841" w:rsidRPr="00533C32" w:rsidRDefault="00234841" w:rsidP="00234841">
      <w:pPr>
        <w:pStyle w:val="PL"/>
      </w:pPr>
      <w:r w:rsidRPr="00533C32">
        <w:t xml:space="preserve">          description: Upon success, an empty response body shall be returned</w:t>
      </w:r>
    </w:p>
    <w:p w14:paraId="18752F01" w14:textId="77777777" w:rsidR="00234841" w:rsidRPr="00533C32" w:rsidRDefault="00234841" w:rsidP="00234841">
      <w:pPr>
        <w:pStyle w:val="PL"/>
      </w:pPr>
      <w:r w:rsidRPr="00533C32">
        <w:t xml:space="preserve">        default:</w:t>
      </w:r>
    </w:p>
    <w:p w14:paraId="6298F53B" w14:textId="77777777" w:rsidR="00234841" w:rsidRPr="00533C32" w:rsidRDefault="00234841" w:rsidP="00234841">
      <w:pPr>
        <w:pStyle w:val="PL"/>
      </w:pPr>
      <w:r w:rsidRPr="00533C32">
        <w:t xml:space="preserve">          description: Unexpected error</w:t>
      </w:r>
    </w:p>
    <w:p w14:paraId="2104B74C" w14:textId="77777777" w:rsidR="00234841" w:rsidRDefault="00234841" w:rsidP="00234841">
      <w:pPr>
        <w:pStyle w:val="PL"/>
        <w:rPr>
          <w:lang w:eastAsia="zh-CN"/>
        </w:rPr>
      </w:pPr>
    </w:p>
    <w:p w14:paraId="4CF89070" w14:textId="77777777" w:rsidR="00234841" w:rsidRPr="00533C32" w:rsidRDefault="00234841" w:rsidP="00234841">
      <w:pPr>
        <w:pStyle w:val="PL"/>
      </w:pPr>
      <w:r w:rsidRPr="00533C32">
        <w:t xml:space="preserve">    get:</w:t>
      </w:r>
    </w:p>
    <w:p w14:paraId="76C9EA82" w14:textId="77777777" w:rsidR="00234841" w:rsidRPr="00533C32" w:rsidRDefault="00234841" w:rsidP="00234841">
      <w:pPr>
        <w:pStyle w:val="PL"/>
      </w:pPr>
      <w:r w:rsidRPr="00533C32">
        <w:t xml:space="preserve">      summary: Retrieves </w:t>
      </w:r>
      <w:r>
        <w:t>the PEI Information of the 5GC/EPC domains</w:t>
      </w:r>
    </w:p>
    <w:p w14:paraId="3B36648E" w14:textId="77777777" w:rsidR="00234841" w:rsidRPr="00533C32" w:rsidRDefault="00234841" w:rsidP="00234841">
      <w:pPr>
        <w:pStyle w:val="PL"/>
      </w:pPr>
      <w:r w:rsidRPr="00533C32">
        <w:t xml:space="preserve">      operationId: Query</w:t>
      </w:r>
      <w:r>
        <w:t>PeiI</w:t>
      </w:r>
      <w:r>
        <w:rPr>
          <w:rFonts w:hint="eastAsia"/>
          <w:lang w:eastAsia="zh-CN"/>
        </w:rPr>
        <w:t>nformation</w:t>
      </w:r>
    </w:p>
    <w:p w14:paraId="30BC61A5" w14:textId="77777777" w:rsidR="00234841" w:rsidRPr="00533C32" w:rsidRDefault="00234841" w:rsidP="00234841">
      <w:pPr>
        <w:pStyle w:val="PL"/>
      </w:pPr>
      <w:r w:rsidRPr="00533C32">
        <w:t xml:space="preserve">      tags:</w:t>
      </w:r>
    </w:p>
    <w:p w14:paraId="45FACA69" w14:textId="77777777" w:rsidR="00234841" w:rsidRDefault="00234841" w:rsidP="0023484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41340552" w14:textId="77777777" w:rsidR="00234841" w:rsidRDefault="00234841" w:rsidP="00234841">
      <w:pPr>
        <w:pStyle w:val="PL"/>
      </w:pPr>
      <w:r>
        <w:t xml:space="preserve">      security:</w:t>
      </w:r>
    </w:p>
    <w:p w14:paraId="03BCF934" w14:textId="77777777" w:rsidR="00234841" w:rsidRDefault="00234841" w:rsidP="00234841">
      <w:pPr>
        <w:pStyle w:val="PL"/>
      </w:pPr>
      <w:r>
        <w:t xml:space="preserve">        - {}</w:t>
      </w:r>
    </w:p>
    <w:p w14:paraId="03B0EE46" w14:textId="77777777" w:rsidR="00234841" w:rsidRDefault="00234841" w:rsidP="00234841">
      <w:pPr>
        <w:pStyle w:val="PL"/>
      </w:pPr>
      <w:r>
        <w:t xml:space="preserve">        - oAuth2ClientCredentials:</w:t>
      </w:r>
    </w:p>
    <w:p w14:paraId="35B1B79E" w14:textId="77777777" w:rsidR="00234841" w:rsidRDefault="00234841" w:rsidP="00234841">
      <w:pPr>
        <w:pStyle w:val="PL"/>
      </w:pPr>
      <w:r>
        <w:t xml:space="preserve">          - nudr-dr</w:t>
      </w:r>
    </w:p>
    <w:p w14:paraId="7DDDE71C" w14:textId="77777777" w:rsidR="00234841" w:rsidRDefault="00234841" w:rsidP="00234841">
      <w:pPr>
        <w:pStyle w:val="PL"/>
      </w:pPr>
      <w:r>
        <w:t xml:space="preserve">        - oAuth2ClientCredentials:</w:t>
      </w:r>
    </w:p>
    <w:p w14:paraId="44F81EA6" w14:textId="77777777" w:rsidR="00234841" w:rsidRDefault="00234841" w:rsidP="00234841">
      <w:pPr>
        <w:pStyle w:val="PL"/>
      </w:pPr>
      <w:r>
        <w:t xml:space="preserve">          - nudr-dr</w:t>
      </w:r>
    </w:p>
    <w:p w14:paraId="7DBC9B58" w14:textId="77777777" w:rsidR="00234841" w:rsidRPr="00533C32" w:rsidRDefault="00234841" w:rsidP="00234841">
      <w:pPr>
        <w:pStyle w:val="PL"/>
        <w:rPr>
          <w:lang w:eastAsia="zh-CN"/>
        </w:rPr>
      </w:pPr>
      <w:r>
        <w:lastRenderedPageBreak/>
        <w:t xml:space="preserve">          - nudr-dr:subscription-data</w:t>
      </w:r>
    </w:p>
    <w:p w14:paraId="47A08564" w14:textId="77777777" w:rsidR="00234841" w:rsidRPr="00533C32" w:rsidRDefault="00234841" w:rsidP="00234841">
      <w:pPr>
        <w:pStyle w:val="PL"/>
      </w:pPr>
      <w:r w:rsidRPr="00533C32">
        <w:t xml:space="preserve">      parameters:</w:t>
      </w:r>
    </w:p>
    <w:p w14:paraId="742A2212" w14:textId="77777777" w:rsidR="00234841" w:rsidRPr="00533C32" w:rsidRDefault="00234841" w:rsidP="00234841">
      <w:pPr>
        <w:pStyle w:val="PL"/>
      </w:pPr>
      <w:r w:rsidRPr="00533C32">
        <w:t xml:space="preserve">        - name: ueId</w:t>
      </w:r>
    </w:p>
    <w:p w14:paraId="0F69F717" w14:textId="77777777" w:rsidR="00234841" w:rsidRPr="00533C32" w:rsidRDefault="00234841" w:rsidP="00234841">
      <w:pPr>
        <w:pStyle w:val="PL"/>
      </w:pPr>
      <w:r w:rsidRPr="00533C32">
        <w:t xml:space="preserve">          in: path</w:t>
      </w:r>
    </w:p>
    <w:p w14:paraId="6F38EC38" w14:textId="77777777" w:rsidR="00234841" w:rsidRPr="00533C32" w:rsidRDefault="00234841" w:rsidP="00234841">
      <w:pPr>
        <w:pStyle w:val="PL"/>
      </w:pPr>
      <w:r w:rsidRPr="00533C32">
        <w:t xml:space="preserve">          description: UE id</w:t>
      </w:r>
    </w:p>
    <w:p w14:paraId="75CB0964" w14:textId="77777777" w:rsidR="00234841" w:rsidRPr="00533C32" w:rsidRDefault="00234841" w:rsidP="00234841">
      <w:pPr>
        <w:pStyle w:val="PL"/>
      </w:pPr>
      <w:r w:rsidRPr="00533C32">
        <w:t xml:space="preserve">          required: true</w:t>
      </w:r>
    </w:p>
    <w:p w14:paraId="093434A5" w14:textId="77777777" w:rsidR="00234841" w:rsidRPr="00533C32" w:rsidRDefault="00234841" w:rsidP="00234841">
      <w:pPr>
        <w:pStyle w:val="PL"/>
      </w:pPr>
      <w:r w:rsidRPr="00533C32">
        <w:t xml:space="preserve">          schema:</w:t>
      </w:r>
    </w:p>
    <w:p w14:paraId="32D46666" w14:textId="77777777" w:rsidR="00234841" w:rsidRPr="00533C32" w:rsidRDefault="00234841" w:rsidP="00234841">
      <w:pPr>
        <w:pStyle w:val="PL"/>
        <w:rPr>
          <w:lang w:eastAsia="zh-CN"/>
        </w:rPr>
      </w:pPr>
      <w:r w:rsidRPr="00533C32">
        <w:t xml:space="preserve">            $ref: 'TS29571_CommonData.yaml#/components/schemas/VarUeId'</w:t>
      </w:r>
    </w:p>
    <w:p w14:paraId="19692356" w14:textId="77777777" w:rsidR="00234841" w:rsidRPr="00533C32" w:rsidRDefault="00234841" w:rsidP="00234841">
      <w:pPr>
        <w:pStyle w:val="PL"/>
      </w:pPr>
      <w:r w:rsidRPr="00533C32">
        <w:t xml:space="preserve">      responses:</w:t>
      </w:r>
    </w:p>
    <w:p w14:paraId="717D4A45" w14:textId="77777777" w:rsidR="00234841" w:rsidRPr="00533C32" w:rsidRDefault="00234841" w:rsidP="00234841">
      <w:pPr>
        <w:pStyle w:val="PL"/>
      </w:pPr>
      <w:r w:rsidRPr="00533C32">
        <w:t xml:space="preserve">        '200':</w:t>
      </w:r>
    </w:p>
    <w:p w14:paraId="6E972376" w14:textId="77777777" w:rsidR="00234841" w:rsidRPr="00533C32" w:rsidRDefault="00234841" w:rsidP="00234841">
      <w:pPr>
        <w:pStyle w:val="PL"/>
      </w:pPr>
      <w:r w:rsidRPr="00533C32">
        <w:t xml:space="preserve">          description: Expected response to a valid request</w:t>
      </w:r>
    </w:p>
    <w:p w14:paraId="3738635F" w14:textId="77777777" w:rsidR="00234841" w:rsidRPr="00533C32" w:rsidRDefault="00234841" w:rsidP="00234841">
      <w:pPr>
        <w:pStyle w:val="PL"/>
      </w:pPr>
      <w:r w:rsidRPr="00533C32">
        <w:t xml:space="preserve">          content:</w:t>
      </w:r>
    </w:p>
    <w:p w14:paraId="094916F2" w14:textId="77777777" w:rsidR="00234841" w:rsidRPr="00533C32" w:rsidRDefault="00234841" w:rsidP="00234841">
      <w:pPr>
        <w:pStyle w:val="PL"/>
      </w:pPr>
      <w:r w:rsidRPr="00533C32">
        <w:t xml:space="preserve">            application/json:</w:t>
      </w:r>
    </w:p>
    <w:p w14:paraId="5401F6D0" w14:textId="77777777" w:rsidR="00234841" w:rsidRDefault="00234841" w:rsidP="00234841">
      <w:pPr>
        <w:pStyle w:val="PL"/>
      </w:pPr>
      <w:r w:rsidRPr="00533C32">
        <w:t xml:space="preserve">              schema:</w:t>
      </w:r>
    </w:p>
    <w:p w14:paraId="6A666C8A" w14:textId="77777777" w:rsidR="00234841" w:rsidRPr="00533C32" w:rsidRDefault="00234841" w:rsidP="0023484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765EE84F" w14:textId="77777777" w:rsidR="00234841" w:rsidRDefault="00234841" w:rsidP="00234841">
      <w:pPr>
        <w:pStyle w:val="PL"/>
        <w:rPr>
          <w:lang w:eastAsia="zh-CN"/>
        </w:rPr>
      </w:pPr>
      <w:r w:rsidRPr="00533C32">
        <w:t xml:space="preserve">        default:</w:t>
      </w:r>
    </w:p>
    <w:p w14:paraId="32031A68"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3C18DD6D" w14:textId="77777777" w:rsidR="00234841" w:rsidRDefault="00234841" w:rsidP="00234841">
      <w:pPr>
        <w:pStyle w:val="PL"/>
        <w:rPr>
          <w:lang w:eastAsia="zh-CN"/>
        </w:rPr>
      </w:pPr>
    </w:p>
    <w:p w14:paraId="20F369AE" w14:textId="77777777" w:rsidR="00234841" w:rsidRPr="00533C32" w:rsidRDefault="00234841" w:rsidP="00234841">
      <w:pPr>
        <w:pStyle w:val="PL"/>
      </w:pPr>
      <w:r w:rsidRPr="00533C32">
        <w:t xml:space="preserve">  /subscription-data/group-data/{ueGroupId}/ee-subscriptions/{subsId}</w:t>
      </w:r>
      <w:r>
        <w:t>/</w:t>
      </w:r>
      <w:r w:rsidRPr="00533C32">
        <w:t>amf-subscriptions:</w:t>
      </w:r>
    </w:p>
    <w:p w14:paraId="3529EBD6" w14:textId="77777777" w:rsidR="00234841" w:rsidRPr="00533C32" w:rsidRDefault="00234841" w:rsidP="00234841">
      <w:pPr>
        <w:pStyle w:val="PL"/>
      </w:pPr>
      <w:r w:rsidRPr="00533C32">
        <w:t xml:space="preserve">    put:</w:t>
      </w:r>
    </w:p>
    <w:p w14:paraId="2449505A" w14:textId="77777777" w:rsidR="00234841" w:rsidRPr="00533C32" w:rsidRDefault="00234841" w:rsidP="00234841">
      <w:pPr>
        <w:pStyle w:val="PL"/>
      </w:pPr>
      <w:r w:rsidRPr="00533C32">
        <w:t xml:space="preserve">      summary: Create AmfSubscriptions for a </w:t>
      </w:r>
      <w:r>
        <w:t xml:space="preserve">group of </w:t>
      </w:r>
      <w:r w:rsidRPr="00533C32">
        <w:t>UE</w:t>
      </w:r>
      <w:r>
        <w:t>s or any UE</w:t>
      </w:r>
    </w:p>
    <w:p w14:paraId="2B9C5DD8" w14:textId="77777777" w:rsidR="00234841" w:rsidRPr="00533C32" w:rsidRDefault="00234841" w:rsidP="00234841">
      <w:pPr>
        <w:pStyle w:val="PL"/>
      </w:pPr>
      <w:r w:rsidRPr="00533C32">
        <w:t xml:space="preserve">      operationId: CreateA</w:t>
      </w:r>
      <w:r>
        <w:t>mfGroup</w:t>
      </w:r>
      <w:r w:rsidRPr="00533C32">
        <w:t>Subscriptions</w:t>
      </w:r>
    </w:p>
    <w:p w14:paraId="28C8F672" w14:textId="77777777" w:rsidR="00234841" w:rsidRPr="00533C32" w:rsidRDefault="00234841" w:rsidP="00234841">
      <w:pPr>
        <w:pStyle w:val="PL"/>
      </w:pPr>
      <w:r w:rsidRPr="00533C32">
        <w:t xml:space="preserve">      tags:</w:t>
      </w:r>
    </w:p>
    <w:p w14:paraId="40A33820" w14:textId="77777777" w:rsidR="00234841" w:rsidRDefault="00234841" w:rsidP="00234841">
      <w:pPr>
        <w:pStyle w:val="PL"/>
        <w:rPr>
          <w:lang w:eastAsia="zh-CN"/>
        </w:rPr>
      </w:pPr>
      <w:r w:rsidRPr="00533C32">
        <w:t xml:space="preserve">        - AMF </w:t>
      </w:r>
      <w:r>
        <w:t xml:space="preserve">Group </w:t>
      </w:r>
      <w:r w:rsidRPr="00533C32">
        <w:t>Subscription Info (Document)</w:t>
      </w:r>
    </w:p>
    <w:p w14:paraId="50ACECC1" w14:textId="77777777" w:rsidR="00234841" w:rsidRDefault="00234841" w:rsidP="00234841">
      <w:pPr>
        <w:pStyle w:val="PL"/>
      </w:pPr>
      <w:r>
        <w:t xml:space="preserve">      security:</w:t>
      </w:r>
    </w:p>
    <w:p w14:paraId="15038CBF" w14:textId="77777777" w:rsidR="00234841" w:rsidRDefault="00234841" w:rsidP="00234841">
      <w:pPr>
        <w:pStyle w:val="PL"/>
      </w:pPr>
      <w:r>
        <w:t xml:space="preserve">        - {}</w:t>
      </w:r>
    </w:p>
    <w:p w14:paraId="443B2CB1" w14:textId="77777777" w:rsidR="00234841" w:rsidRDefault="00234841" w:rsidP="00234841">
      <w:pPr>
        <w:pStyle w:val="PL"/>
      </w:pPr>
      <w:r>
        <w:t xml:space="preserve">        - oAuth2ClientCredentials:</w:t>
      </w:r>
    </w:p>
    <w:p w14:paraId="2D2E49B5" w14:textId="77777777" w:rsidR="00234841" w:rsidRDefault="00234841" w:rsidP="00234841">
      <w:pPr>
        <w:pStyle w:val="PL"/>
      </w:pPr>
      <w:r>
        <w:t xml:space="preserve">          - nudr-dr</w:t>
      </w:r>
    </w:p>
    <w:p w14:paraId="63CE8290" w14:textId="77777777" w:rsidR="00234841" w:rsidRDefault="00234841" w:rsidP="00234841">
      <w:pPr>
        <w:pStyle w:val="PL"/>
      </w:pPr>
      <w:r>
        <w:t xml:space="preserve">        - oAuth2ClientCredentials:</w:t>
      </w:r>
    </w:p>
    <w:p w14:paraId="0473B80A" w14:textId="77777777" w:rsidR="00234841" w:rsidRDefault="00234841" w:rsidP="00234841">
      <w:pPr>
        <w:pStyle w:val="PL"/>
      </w:pPr>
      <w:r>
        <w:t xml:space="preserve">          - nudr-dr</w:t>
      </w:r>
    </w:p>
    <w:p w14:paraId="6668166C" w14:textId="77777777" w:rsidR="00234841" w:rsidRPr="00533C32" w:rsidRDefault="00234841" w:rsidP="00234841">
      <w:pPr>
        <w:pStyle w:val="PL"/>
        <w:rPr>
          <w:lang w:eastAsia="zh-CN"/>
        </w:rPr>
      </w:pPr>
      <w:r>
        <w:t xml:space="preserve">          - nudr-dr:subscription-data</w:t>
      </w:r>
    </w:p>
    <w:p w14:paraId="42310F51" w14:textId="77777777" w:rsidR="00234841" w:rsidRPr="00533C32" w:rsidRDefault="00234841" w:rsidP="00234841">
      <w:pPr>
        <w:pStyle w:val="PL"/>
      </w:pPr>
      <w:r w:rsidRPr="00533C32">
        <w:t xml:space="preserve">      parameters:</w:t>
      </w:r>
    </w:p>
    <w:p w14:paraId="6F256759" w14:textId="77777777" w:rsidR="00234841" w:rsidRPr="00533C32" w:rsidRDefault="00234841" w:rsidP="00234841">
      <w:pPr>
        <w:pStyle w:val="PL"/>
      </w:pPr>
      <w:r w:rsidRPr="00533C32">
        <w:t xml:space="preserve">        - name: ueGroupId</w:t>
      </w:r>
    </w:p>
    <w:p w14:paraId="08FAA1C5" w14:textId="77777777" w:rsidR="00234841" w:rsidRPr="00533C32" w:rsidRDefault="00234841" w:rsidP="00234841">
      <w:pPr>
        <w:pStyle w:val="PL"/>
      </w:pPr>
      <w:r w:rsidRPr="00533C32">
        <w:t xml:space="preserve">          in: path</w:t>
      </w:r>
    </w:p>
    <w:p w14:paraId="121CAD5B" w14:textId="77777777" w:rsidR="00234841" w:rsidRPr="00533C32" w:rsidRDefault="00234841" w:rsidP="00234841">
      <w:pPr>
        <w:pStyle w:val="PL"/>
      </w:pPr>
      <w:r w:rsidRPr="00533C32">
        <w:t xml:space="preserve">          required: true</w:t>
      </w:r>
    </w:p>
    <w:p w14:paraId="713324AB" w14:textId="77777777" w:rsidR="00234841" w:rsidRPr="00533C32" w:rsidRDefault="00234841" w:rsidP="00234841">
      <w:pPr>
        <w:pStyle w:val="PL"/>
      </w:pPr>
      <w:r w:rsidRPr="00533C32">
        <w:t xml:space="preserve">          schema:</w:t>
      </w:r>
    </w:p>
    <w:p w14:paraId="52129F31" w14:textId="77777777" w:rsidR="00234841" w:rsidRPr="00533C32" w:rsidRDefault="00234841" w:rsidP="00234841">
      <w:pPr>
        <w:pStyle w:val="PL"/>
      </w:pPr>
      <w:r w:rsidRPr="00533C32">
        <w:t xml:space="preserve">              $ref: '#/components/schemas/VarUeGroupId'</w:t>
      </w:r>
    </w:p>
    <w:p w14:paraId="2F720A5F" w14:textId="77777777" w:rsidR="00234841" w:rsidRPr="00533C32" w:rsidRDefault="00234841" w:rsidP="00234841">
      <w:pPr>
        <w:pStyle w:val="PL"/>
      </w:pPr>
      <w:r w:rsidRPr="00533C32">
        <w:t xml:space="preserve">        - name: subsId</w:t>
      </w:r>
    </w:p>
    <w:p w14:paraId="4504A3BF" w14:textId="77777777" w:rsidR="00234841" w:rsidRPr="00533C32" w:rsidRDefault="00234841" w:rsidP="00234841">
      <w:pPr>
        <w:pStyle w:val="PL"/>
      </w:pPr>
      <w:r w:rsidRPr="00533C32">
        <w:t xml:space="preserve">          in: path</w:t>
      </w:r>
    </w:p>
    <w:p w14:paraId="5E0AA9EE" w14:textId="77777777" w:rsidR="00234841" w:rsidRPr="00533C32" w:rsidRDefault="00234841" w:rsidP="00234841">
      <w:pPr>
        <w:pStyle w:val="PL"/>
      </w:pPr>
      <w:r w:rsidRPr="00533C32">
        <w:t xml:space="preserve">          required: true</w:t>
      </w:r>
    </w:p>
    <w:p w14:paraId="5A25FD9B" w14:textId="77777777" w:rsidR="00234841" w:rsidRPr="00533C32" w:rsidRDefault="00234841" w:rsidP="00234841">
      <w:pPr>
        <w:pStyle w:val="PL"/>
      </w:pPr>
      <w:r w:rsidRPr="00533C32">
        <w:t xml:space="preserve">          schema:</w:t>
      </w:r>
    </w:p>
    <w:p w14:paraId="7E7EFD98" w14:textId="77777777" w:rsidR="00234841" w:rsidRPr="00533C32" w:rsidRDefault="00234841" w:rsidP="00234841">
      <w:pPr>
        <w:pStyle w:val="PL"/>
      </w:pPr>
      <w:r w:rsidRPr="00533C32">
        <w:t xml:space="preserve">            type: string</w:t>
      </w:r>
    </w:p>
    <w:p w14:paraId="68D3ABB3" w14:textId="77777777" w:rsidR="00234841" w:rsidRPr="00533C32" w:rsidRDefault="00234841" w:rsidP="00234841">
      <w:pPr>
        <w:pStyle w:val="PL"/>
      </w:pPr>
      <w:r w:rsidRPr="00533C32">
        <w:t xml:space="preserve">      requestBody:</w:t>
      </w:r>
    </w:p>
    <w:p w14:paraId="1B6ED90E" w14:textId="77777777" w:rsidR="00234841" w:rsidRPr="00533C32" w:rsidRDefault="00234841" w:rsidP="00234841">
      <w:pPr>
        <w:pStyle w:val="PL"/>
      </w:pPr>
      <w:r w:rsidRPr="00533C32">
        <w:t xml:space="preserve">        content:</w:t>
      </w:r>
    </w:p>
    <w:p w14:paraId="0689BE90" w14:textId="77777777" w:rsidR="00234841" w:rsidRPr="00533C32" w:rsidRDefault="00234841" w:rsidP="00234841">
      <w:pPr>
        <w:pStyle w:val="PL"/>
      </w:pPr>
      <w:r w:rsidRPr="00533C32">
        <w:t xml:space="preserve">          application/json:</w:t>
      </w:r>
    </w:p>
    <w:p w14:paraId="6D6050EF" w14:textId="77777777" w:rsidR="00234841" w:rsidRPr="00533C32" w:rsidRDefault="00234841" w:rsidP="00234841">
      <w:pPr>
        <w:pStyle w:val="PL"/>
      </w:pPr>
      <w:r w:rsidRPr="00533C32">
        <w:t xml:space="preserve">            schema:</w:t>
      </w:r>
    </w:p>
    <w:p w14:paraId="230DCAA0" w14:textId="77777777" w:rsidR="00234841" w:rsidRPr="00533C32" w:rsidRDefault="00234841" w:rsidP="00234841">
      <w:pPr>
        <w:pStyle w:val="PL"/>
      </w:pPr>
      <w:r w:rsidRPr="00533C32">
        <w:lastRenderedPageBreak/>
        <w:t xml:space="preserve">              type: array</w:t>
      </w:r>
    </w:p>
    <w:p w14:paraId="632321E2" w14:textId="77777777" w:rsidR="00234841" w:rsidRPr="00533C32" w:rsidRDefault="00234841" w:rsidP="00234841">
      <w:pPr>
        <w:pStyle w:val="PL"/>
      </w:pPr>
      <w:r w:rsidRPr="00533C32">
        <w:t xml:space="preserve">              items:</w:t>
      </w:r>
    </w:p>
    <w:p w14:paraId="55D7B910" w14:textId="77777777" w:rsidR="00234841" w:rsidRPr="00533C32" w:rsidRDefault="00234841" w:rsidP="00234841">
      <w:pPr>
        <w:pStyle w:val="PL"/>
      </w:pPr>
      <w:r w:rsidRPr="00533C32">
        <w:t xml:space="preserve">                $ref: '#/components/schemas/AmfSubscriptionInfo'</w:t>
      </w:r>
    </w:p>
    <w:p w14:paraId="4FE36C1C" w14:textId="77777777" w:rsidR="00234841" w:rsidRPr="00533C32" w:rsidRDefault="00234841" w:rsidP="00234841">
      <w:pPr>
        <w:pStyle w:val="PL"/>
      </w:pPr>
      <w:r w:rsidRPr="00533C32">
        <w:t xml:space="preserve">              minItems: 1</w:t>
      </w:r>
    </w:p>
    <w:p w14:paraId="62B74B15" w14:textId="77777777" w:rsidR="00234841" w:rsidRPr="00533C32" w:rsidRDefault="00234841" w:rsidP="00234841">
      <w:pPr>
        <w:pStyle w:val="PL"/>
      </w:pPr>
      <w:r w:rsidRPr="00533C32">
        <w:t xml:space="preserve">        required: true</w:t>
      </w:r>
    </w:p>
    <w:p w14:paraId="2CC84776" w14:textId="77777777" w:rsidR="00234841" w:rsidRPr="00533C32" w:rsidRDefault="00234841" w:rsidP="00234841">
      <w:pPr>
        <w:pStyle w:val="PL"/>
      </w:pPr>
      <w:r w:rsidRPr="00533C32">
        <w:t xml:space="preserve">      responses:</w:t>
      </w:r>
    </w:p>
    <w:p w14:paraId="1A6A43C0" w14:textId="77777777" w:rsidR="00234841" w:rsidRPr="00533C32" w:rsidRDefault="00234841" w:rsidP="00234841">
      <w:pPr>
        <w:pStyle w:val="PL"/>
      </w:pPr>
      <w:r w:rsidRPr="00533C32">
        <w:t xml:space="preserve">        '204':</w:t>
      </w:r>
    </w:p>
    <w:p w14:paraId="79B5D3F8" w14:textId="77777777" w:rsidR="00234841" w:rsidRPr="00533C32" w:rsidRDefault="00234841" w:rsidP="00234841">
      <w:pPr>
        <w:pStyle w:val="PL"/>
      </w:pPr>
      <w:r w:rsidRPr="00533C32">
        <w:t xml:space="preserve">          description: Upon success, an empty response body shall be returned</w:t>
      </w:r>
    </w:p>
    <w:p w14:paraId="4F91CC46" w14:textId="77777777" w:rsidR="00234841" w:rsidRDefault="00234841" w:rsidP="00234841">
      <w:pPr>
        <w:pStyle w:val="PL"/>
      </w:pPr>
      <w:r>
        <w:t xml:space="preserve">        '201':</w:t>
      </w:r>
    </w:p>
    <w:p w14:paraId="27568AF3" w14:textId="77777777" w:rsidR="00234841" w:rsidRDefault="00234841" w:rsidP="00234841">
      <w:pPr>
        <w:pStyle w:val="PL"/>
      </w:pPr>
      <w:r>
        <w:t xml:space="preserve">          description: Upon successful creation, the created resource shall be returned</w:t>
      </w:r>
    </w:p>
    <w:p w14:paraId="3E1D46DF" w14:textId="77777777" w:rsidR="00234841" w:rsidRDefault="00234841" w:rsidP="00234841">
      <w:pPr>
        <w:pStyle w:val="PL"/>
      </w:pPr>
      <w:r>
        <w:t xml:space="preserve">          content:</w:t>
      </w:r>
    </w:p>
    <w:p w14:paraId="0434B481" w14:textId="77777777" w:rsidR="00234841" w:rsidRDefault="00234841" w:rsidP="00234841">
      <w:pPr>
        <w:pStyle w:val="PL"/>
      </w:pPr>
      <w:r>
        <w:t xml:space="preserve">            application/json:</w:t>
      </w:r>
    </w:p>
    <w:p w14:paraId="74FD6405" w14:textId="77777777" w:rsidR="00234841" w:rsidRDefault="00234841" w:rsidP="00234841">
      <w:pPr>
        <w:pStyle w:val="PL"/>
      </w:pPr>
      <w:r>
        <w:t xml:space="preserve">              schema:</w:t>
      </w:r>
    </w:p>
    <w:p w14:paraId="37F305A2" w14:textId="77777777" w:rsidR="00234841" w:rsidRDefault="00234841" w:rsidP="00234841">
      <w:pPr>
        <w:pStyle w:val="PL"/>
      </w:pPr>
      <w:r>
        <w:t xml:space="preserve">                type: array</w:t>
      </w:r>
    </w:p>
    <w:p w14:paraId="012BEE66" w14:textId="77777777" w:rsidR="00234841" w:rsidRDefault="00234841" w:rsidP="00234841">
      <w:pPr>
        <w:pStyle w:val="PL"/>
      </w:pPr>
      <w:r>
        <w:t xml:space="preserve">                items:</w:t>
      </w:r>
    </w:p>
    <w:p w14:paraId="0D656AAB" w14:textId="77777777" w:rsidR="00234841" w:rsidRDefault="00234841" w:rsidP="00234841">
      <w:pPr>
        <w:pStyle w:val="PL"/>
      </w:pPr>
      <w:r>
        <w:t xml:space="preserve">                  $ref: '#/components/schemas/AmfSubscriptionInfo'</w:t>
      </w:r>
    </w:p>
    <w:p w14:paraId="06B9CAAA" w14:textId="77777777" w:rsidR="00234841" w:rsidRDefault="00234841" w:rsidP="00234841">
      <w:pPr>
        <w:pStyle w:val="PL"/>
      </w:pPr>
      <w:r>
        <w:t xml:space="preserve">                minItems: 1</w:t>
      </w:r>
    </w:p>
    <w:p w14:paraId="20A07EA4" w14:textId="77777777" w:rsidR="00234841" w:rsidRDefault="00234841" w:rsidP="00234841">
      <w:pPr>
        <w:pStyle w:val="PL"/>
        <w:rPr>
          <w:lang w:eastAsia="zh-CN"/>
        </w:rPr>
      </w:pPr>
      <w:r w:rsidRPr="00533C32">
        <w:t xml:space="preserve">        default:</w:t>
      </w:r>
    </w:p>
    <w:p w14:paraId="48270F1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D7BB034" w14:textId="77777777" w:rsidR="00234841" w:rsidRDefault="00234841" w:rsidP="00234841">
      <w:pPr>
        <w:pStyle w:val="PL"/>
        <w:rPr>
          <w:lang w:eastAsia="zh-CN"/>
        </w:rPr>
      </w:pPr>
    </w:p>
    <w:p w14:paraId="2D2382D3" w14:textId="77777777" w:rsidR="00234841" w:rsidRPr="00533C32" w:rsidRDefault="00234841" w:rsidP="00234841">
      <w:pPr>
        <w:pStyle w:val="PL"/>
      </w:pPr>
      <w:r w:rsidRPr="00533C32">
        <w:t xml:space="preserve">    delete:</w:t>
      </w:r>
    </w:p>
    <w:p w14:paraId="465E9A84" w14:textId="77777777" w:rsidR="00234841" w:rsidRPr="00533C32" w:rsidRDefault="00234841" w:rsidP="00234841">
      <w:pPr>
        <w:pStyle w:val="PL"/>
      </w:pPr>
      <w:r w:rsidRPr="00533C32">
        <w:t xml:space="preserve">      summary: Deletes AMF Subscription Info for an eeSubscription</w:t>
      </w:r>
      <w:r>
        <w:t xml:space="preserve"> for a group of UEs or any UE</w:t>
      </w:r>
    </w:p>
    <w:p w14:paraId="365A86D5" w14:textId="77777777" w:rsidR="00234841" w:rsidRPr="00533C32" w:rsidRDefault="00234841" w:rsidP="00234841">
      <w:pPr>
        <w:pStyle w:val="PL"/>
      </w:pPr>
      <w:r w:rsidRPr="00533C32">
        <w:t xml:space="preserve">      operationId: RemoveAmf</w:t>
      </w:r>
      <w:r>
        <w:t>Group</w:t>
      </w:r>
      <w:r w:rsidRPr="00533C32">
        <w:t>Subscriptions</w:t>
      </w:r>
    </w:p>
    <w:p w14:paraId="49F35ACB" w14:textId="77777777" w:rsidR="00234841" w:rsidRPr="00533C32" w:rsidRDefault="00234841" w:rsidP="00234841">
      <w:pPr>
        <w:pStyle w:val="PL"/>
      </w:pPr>
      <w:r w:rsidRPr="00533C32">
        <w:t xml:space="preserve">      tags:</w:t>
      </w:r>
    </w:p>
    <w:p w14:paraId="17EEE72E" w14:textId="77777777" w:rsidR="00234841" w:rsidRDefault="00234841" w:rsidP="00234841">
      <w:pPr>
        <w:pStyle w:val="PL"/>
        <w:rPr>
          <w:lang w:eastAsia="zh-CN"/>
        </w:rPr>
      </w:pPr>
      <w:r w:rsidRPr="00533C32">
        <w:t xml:space="preserve">        - Event AMF Subscription Info (Document)</w:t>
      </w:r>
    </w:p>
    <w:p w14:paraId="4327837D" w14:textId="77777777" w:rsidR="00234841" w:rsidRDefault="00234841" w:rsidP="00234841">
      <w:pPr>
        <w:pStyle w:val="PL"/>
      </w:pPr>
      <w:r>
        <w:t xml:space="preserve">      security:</w:t>
      </w:r>
    </w:p>
    <w:p w14:paraId="5DEC1997" w14:textId="77777777" w:rsidR="00234841" w:rsidRDefault="00234841" w:rsidP="00234841">
      <w:pPr>
        <w:pStyle w:val="PL"/>
      </w:pPr>
      <w:r>
        <w:t xml:space="preserve">        - {}</w:t>
      </w:r>
    </w:p>
    <w:p w14:paraId="459EA520" w14:textId="77777777" w:rsidR="00234841" w:rsidRDefault="00234841" w:rsidP="00234841">
      <w:pPr>
        <w:pStyle w:val="PL"/>
      </w:pPr>
      <w:r>
        <w:t xml:space="preserve">        - oAuth2ClientCredentials:</w:t>
      </w:r>
    </w:p>
    <w:p w14:paraId="72318C59" w14:textId="77777777" w:rsidR="00234841" w:rsidRDefault="00234841" w:rsidP="00234841">
      <w:pPr>
        <w:pStyle w:val="PL"/>
      </w:pPr>
      <w:r>
        <w:t xml:space="preserve">          - nudr-dr</w:t>
      </w:r>
    </w:p>
    <w:p w14:paraId="71E2165C" w14:textId="77777777" w:rsidR="00234841" w:rsidRDefault="00234841" w:rsidP="00234841">
      <w:pPr>
        <w:pStyle w:val="PL"/>
      </w:pPr>
      <w:r>
        <w:t xml:space="preserve">        - oAuth2ClientCredentials:</w:t>
      </w:r>
    </w:p>
    <w:p w14:paraId="0980B425" w14:textId="77777777" w:rsidR="00234841" w:rsidRDefault="00234841" w:rsidP="00234841">
      <w:pPr>
        <w:pStyle w:val="PL"/>
      </w:pPr>
      <w:r>
        <w:t xml:space="preserve">          - nudr-dr</w:t>
      </w:r>
    </w:p>
    <w:p w14:paraId="298BB880" w14:textId="77777777" w:rsidR="00234841" w:rsidRPr="00533C32" w:rsidRDefault="00234841" w:rsidP="00234841">
      <w:pPr>
        <w:pStyle w:val="PL"/>
        <w:rPr>
          <w:lang w:eastAsia="zh-CN"/>
        </w:rPr>
      </w:pPr>
      <w:r>
        <w:t xml:space="preserve">          - nudr-dr:subscription-data</w:t>
      </w:r>
    </w:p>
    <w:p w14:paraId="7031BDCB" w14:textId="77777777" w:rsidR="00234841" w:rsidRPr="00533C32" w:rsidRDefault="00234841" w:rsidP="00234841">
      <w:pPr>
        <w:pStyle w:val="PL"/>
      </w:pPr>
      <w:r w:rsidRPr="00533C32">
        <w:t xml:space="preserve">      parameters:</w:t>
      </w:r>
    </w:p>
    <w:p w14:paraId="3F4B16E6" w14:textId="77777777" w:rsidR="00234841" w:rsidRPr="00533C32" w:rsidRDefault="00234841" w:rsidP="00234841">
      <w:pPr>
        <w:pStyle w:val="PL"/>
      </w:pPr>
      <w:r w:rsidRPr="00533C32">
        <w:t xml:space="preserve">        - name: ueGroupId</w:t>
      </w:r>
    </w:p>
    <w:p w14:paraId="3EBA3CA9" w14:textId="77777777" w:rsidR="00234841" w:rsidRPr="00533C32" w:rsidRDefault="00234841" w:rsidP="00234841">
      <w:pPr>
        <w:pStyle w:val="PL"/>
      </w:pPr>
      <w:r w:rsidRPr="00533C32">
        <w:t xml:space="preserve">          in: path</w:t>
      </w:r>
    </w:p>
    <w:p w14:paraId="09B607B3" w14:textId="77777777" w:rsidR="00234841" w:rsidRPr="00533C32" w:rsidRDefault="00234841" w:rsidP="00234841">
      <w:pPr>
        <w:pStyle w:val="PL"/>
      </w:pPr>
      <w:r w:rsidRPr="00533C32">
        <w:t xml:space="preserve">          required: true</w:t>
      </w:r>
    </w:p>
    <w:p w14:paraId="27520B83" w14:textId="77777777" w:rsidR="00234841" w:rsidRPr="00533C32" w:rsidRDefault="00234841" w:rsidP="00234841">
      <w:pPr>
        <w:pStyle w:val="PL"/>
      </w:pPr>
      <w:r w:rsidRPr="00533C32">
        <w:t xml:space="preserve">          schema:</w:t>
      </w:r>
    </w:p>
    <w:p w14:paraId="11905DE2" w14:textId="77777777" w:rsidR="00234841" w:rsidRPr="00533C32" w:rsidRDefault="00234841" w:rsidP="00234841">
      <w:pPr>
        <w:pStyle w:val="PL"/>
      </w:pPr>
      <w:r w:rsidRPr="00533C32">
        <w:t xml:space="preserve">              $ref: '#/components/schemas/VarUeGroupId'</w:t>
      </w:r>
    </w:p>
    <w:p w14:paraId="6A6E70E7" w14:textId="77777777" w:rsidR="00234841" w:rsidRPr="00533C32" w:rsidRDefault="00234841" w:rsidP="00234841">
      <w:pPr>
        <w:pStyle w:val="PL"/>
      </w:pPr>
      <w:r w:rsidRPr="00533C32">
        <w:t xml:space="preserve">        - name: subsId</w:t>
      </w:r>
    </w:p>
    <w:p w14:paraId="29EE4AE6" w14:textId="77777777" w:rsidR="00234841" w:rsidRPr="00533C32" w:rsidRDefault="00234841" w:rsidP="00234841">
      <w:pPr>
        <w:pStyle w:val="PL"/>
      </w:pPr>
      <w:r w:rsidRPr="00533C32">
        <w:t xml:space="preserve">          in: path</w:t>
      </w:r>
    </w:p>
    <w:p w14:paraId="35BC327F" w14:textId="77777777" w:rsidR="00234841" w:rsidRPr="00533C32" w:rsidRDefault="00234841" w:rsidP="00234841">
      <w:pPr>
        <w:pStyle w:val="PL"/>
      </w:pPr>
      <w:r w:rsidRPr="00533C32">
        <w:t xml:space="preserve">          required: true</w:t>
      </w:r>
    </w:p>
    <w:p w14:paraId="0FE9FCEB" w14:textId="77777777" w:rsidR="00234841" w:rsidRPr="00533C32" w:rsidRDefault="00234841" w:rsidP="00234841">
      <w:pPr>
        <w:pStyle w:val="PL"/>
      </w:pPr>
      <w:r w:rsidRPr="00533C32">
        <w:t xml:space="preserve">          schema:</w:t>
      </w:r>
    </w:p>
    <w:p w14:paraId="1E98817D" w14:textId="77777777" w:rsidR="00234841" w:rsidRPr="00533C32" w:rsidRDefault="00234841" w:rsidP="00234841">
      <w:pPr>
        <w:pStyle w:val="PL"/>
      </w:pPr>
      <w:r w:rsidRPr="00533C32">
        <w:t xml:space="preserve">            type: string</w:t>
      </w:r>
    </w:p>
    <w:p w14:paraId="5BAC6223" w14:textId="77777777" w:rsidR="00234841" w:rsidRPr="00533C32" w:rsidRDefault="00234841" w:rsidP="00234841">
      <w:pPr>
        <w:pStyle w:val="PL"/>
      </w:pPr>
      <w:r w:rsidRPr="00533C32">
        <w:t xml:space="preserve">      responses:</w:t>
      </w:r>
    </w:p>
    <w:p w14:paraId="7F3DCEB9" w14:textId="77777777" w:rsidR="00234841" w:rsidRPr="00533C32" w:rsidRDefault="00234841" w:rsidP="00234841">
      <w:pPr>
        <w:pStyle w:val="PL"/>
      </w:pPr>
      <w:r w:rsidRPr="00533C32">
        <w:t xml:space="preserve">        '204':</w:t>
      </w:r>
    </w:p>
    <w:p w14:paraId="013092A3" w14:textId="77777777" w:rsidR="00234841" w:rsidRDefault="00234841" w:rsidP="00234841">
      <w:pPr>
        <w:pStyle w:val="PL"/>
        <w:rPr>
          <w:lang w:eastAsia="zh-CN"/>
        </w:rPr>
      </w:pPr>
      <w:r w:rsidRPr="00533C32">
        <w:t xml:space="preserve">          description: Expected response to a successful subscription removal</w:t>
      </w:r>
    </w:p>
    <w:p w14:paraId="3F761B68" w14:textId="77777777" w:rsidR="00234841" w:rsidRPr="00533C32" w:rsidRDefault="00234841" w:rsidP="00234841">
      <w:pPr>
        <w:pStyle w:val="PL"/>
      </w:pPr>
      <w:r w:rsidRPr="00533C32">
        <w:lastRenderedPageBreak/>
        <w:t xml:space="preserve">        default:</w:t>
      </w:r>
    </w:p>
    <w:p w14:paraId="3106345C"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5613689D" w14:textId="77777777" w:rsidR="00234841" w:rsidRPr="00533C32" w:rsidRDefault="00234841" w:rsidP="00234841">
      <w:pPr>
        <w:pStyle w:val="PL"/>
        <w:rPr>
          <w:lang w:eastAsia="zh-CN"/>
        </w:rPr>
      </w:pPr>
    </w:p>
    <w:p w14:paraId="41A13BE8" w14:textId="77777777" w:rsidR="00234841" w:rsidRPr="00533C32" w:rsidRDefault="00234841" w:rsidP="00234841">
      <w:pPr>
        <w:pStyle w:val="PL"/>
      </w:pPr>
      <w:r w:rsidRPr="00533C32">
        <w:t xml:space="preserve">    patch:</w:t>
      </w:r>
    </w:p>
    <w:p w14:paraId="61840A32" w14:textId="77777777" w:rsidR="00234841" w:rsidRPr="00533C32" w:rsidRDefault="00234841" w:rsidP="00234841">
      <w:pPr>
        <w:pStyle w:val="PL"/>
        <w:rPr>
          <w:lang w:eastAsia="zh-CN"/>
        </w:rPr>
      </w:pPr>
      <w:r w:rsidRPr="00533C32">
        <w:t xml:space="preserve">      summary: modify the AMF Subscription Info</w:t>
      </w:r>
    </w:p>
    <w:p w14:paraId="218814FB" w14:textId="77777777" w:rsidR="00234841" w:rsidRPr="00533C32" w:rsidRDefault="00234841" w:rsidP="00234841">
      <w:pPr>
        <w:pStyle w:val="PL"/>
      </w:pPr>
      <w:r w:rsidRPr="00533C32">
        <w:t xml:space="preserve">      operationId: ModifyAmf</w:t>
      </w:r>
      <w:r>
        <w:t>Group</w:t>
      </w:r>
      <w:r w:rsidRPr="00533C32">
        <w:t>Subscription</w:t>
      </w:r>
      <w:r>
        <w:t>s</w:t>
      </w:r>
    </w:p>
    <w:p w14:paraId="7C999B79" w14:textId="77777777" w:rsidR="00234841" w:rsidRPr="00533C32" w:rsidRDefault="00234841" w:rsidP="00234841">
      <w:pPr>
        <w:pStyle w:val="PL"/>
      </w:pPr>
      <w:r w:rsidRPr="00533C32">
        <w:t xml:space="preserve">      tags:</w:t>
      </w:r>
    </w:p>
    <w:p w14:paraId="2BEE7D4D" w14:textId="77777777" w:rsidR="00234841" w:rsidRDefault="00234841" w:rsidP="00234841">
      <w:pPr>
        <w:pStyle w:val="PL"/>
        <w:rPr>
          <w:lang w:eastAsia="zh-CN"/>
        </w:rPr>
      </w:pPr>
      <w:r w:rsidRPr="00533C32">
        <w:t xml:space="preserve">        - AmfSubscriptionInfo (Document)</w:t>
      </w:r>
    </w:p>
    <w:p w14:paraId="7749AEB0" w14:textId="77777777" w:rsidR="00234841" w:rsidRDefault="00234841" w:rsidP="00234841">
      <w:pPr>
        <w:pStyle w:val="PL"/>
      </w:pPr>
      <w:r>
        <w:t xml:space="preserve">      security:</w:t>
      </w:r>
    </w:p>
    <w:p w14:paraId="60BF8D39" w14:textId="77777777" w:rsidR="00234841" w:rsidRDefault="00234841" w:rsidP="00234841">
      <w:pPr>
        <w:pStyle w:val="PL"/>
      </w:pPr>
      <w:r>
        <w:t xml:space="preserve">        - {}</w:t>
      </w:r>
    </w:p>
    <w:p w14:paraId="2F99A424" w14:textId="77777777" w:rsidR="00234841" w:rsidRDefault="00234841" w:rsidP="00234841">
      <w:pPr>
        <w:pStyle w:val="PL"/>
      </w:pPr>
      <w:r>
        <w:t xml:space="preserve">        - oAuth2ClientCredentials:</w:t>
      </w:r>
    </w:p>
    <w:p w14:paraId="343ACA27" w14:textId="77777777" w:rsidR="00234841" w:rsidRDefault="00234841" w:rsidP="00234841">
      <w:pPr>
        <w:pStyle w:val="PL"/>
      </w:pPr>
      <w:r>
        <w:t xml:space="preserve">          - nudr-dr</w:t>
      </w:r>
    </w:p>
    <w:p w14:paraId="4E6A022C" w14:textId="77777777" w:rsidR="00234841" w:rsidRDefault="00234841" w:rsidP="00234841">
      <w:pPr>
        <w:pStyle w:val="PL"/>
      </w:pPr>
      <w:r>
        <w:t xml:space="preserve">        - oAuth2ClientCredentials:</w:t>
      </w:r>
    </w:p>
    <w:p w14:paraId="53E2412D" w14:textId="77777777" w:rsidR="00234841" w:rsidRDefault="00234841" w:rsidP="00234841">
      <w:pPr>
        <w:pStyle w:val="PL"/>
      </w:pPr>
      <w:r>
        <w:t xml:space="preserve">          - nudr-dr</w:t>
      </w:r>
    </w:p>
    <w:p w14:paraId="29EB4A78" w14:textId="77777777" w:rsidR="00234841" w:rsidRPr="00533C32" w:rsidRDefault="00234841" w:rsidP="00234841">
      <w:pPr>
        <w:pStyle w:val="PL"/>
        <w:rPr>
          <w:lang w:eastAsia="zh-CN"/>
        </w:rPr>
      </w:pPr>
      <w:r>
        <w:t xml:space="preserve">          - nudr-dr:subscription-data</w:t>
      </w:r>
    </w:p>
    <w:p w14:paraId="42949F62" w14:textId="77777777" w:rsidR="00234841" w:rsidRPr="00533C32" w:rsidRDefault="00234841" w:rsidP="00234841">
      <w:pPr>
        <w:pStyle w:val="PL"/>
      </w:pPr>
      <w:r w:rsidRPr="00533C32">
        <w:t xml:space="preserve">      parameters:</w:t>
      </w:r>
    </w:p>
    <w:p w14:paraId="5AB33882" w14:textId="77777777" w:rsidR="00234841" w:rsidRPr="00533C32" w:rsidRDefault="00234841" w:rsidP="00234841">
      <w:pPr>
        <w:pStyle w:val="PL"/>
      </w:pPr>
      <w:r w:rsidRPr="00533C32">
        <w:t xml:space="preserve">        - name: ueGroupId</w:t>
      </w:r>
    </w:p>
    <w:p w14:paraId="288BBF20" w14:textId="77777777" w:rsidR="00234841" w:rsidRPr="00533C32" w:rsidRDefault="00234841" w:rsidP="00234841">
      <w:pPr>
        <w:pStyle w:val="PL"/>
      </w:pPr>
      <w:r w:rsidRPr="00533C32">
        <w:t xml:space="preserve">          in: path</w:t>
      </w:r>
    </w:p>
    <w:p w14:paraId="142FF7AF" w14:textId="77777777" w:rsidR="00234841" w:rsidRPr="00533C32" w:rsidRDefault="00234841" w:rsidP="00234841">
      <w:pPr>
        <w:pStyle w:val="PL"/>
      </w:pPr>
      <w:r w:rsidRPr="00533C32">
        <w:t xml:space="preserve">          required: true</w:t>
      </w:r>
    </w:p>
    <w:p w14:paraId="0F3DABE0" w14:textId="77777777" w:rsidR="00234841" w:rsidRPr="00533C32" w:rsidRDefault="00234841" w:rsidP="00234841">
      <w:pPr>
        <w:pStyle w:val="PL"/>
      </w:pPr>
      <w:r w:rsidRPr="00533C32">
        <w:t xml:space="preserve">          schema:</w:t>
      </w:r>
    </w:p>
    <w:p w14:paraId="4BF765CC" w14:textId="77777777" w:rsidR="00234841" w:rsidRPr="00533C32" w:rsidRDefault="00234841" w:rsidP="00234841">
      <w:pPr>
        <w:pStyle w:val="PL"/>
      </w:pPr>
      <w:r w:rsidRPr="00533C32">
        <w:t xml:space="preserve">              $ref: '#/components/schemas/VarUeGroupId'</w:t>
      </w:r>
    </w:p>
    <w:p w14:paraId="6D093081" w14:textId="77777777" w:rsidR="00234841" w:rsidRPr="00533C32" w:rsidRDefault="00234841" w:rsidP="00234841">
      <w:pPr>
        <w:pStyle w:val="PL"/>
      </w:pPr>
      <w:r w:rsidRPr="00533C32">
        <w:t xml:space="preserve">        - name: subsId</w:t>
      </w:r>
    </w:p>
    <w:p w14:paraId="1496A633" w14:textId="77777777" w:rsidR="00234841" w:rsidRPr="00533C32" w:rsidRDefault="00234841" w:rsidP="00234841">
      <w:pPr>
        <w:pStyle w:val="PL"/>
      </w:pPr>
      <w:r w:rsidRPr="00533C32">
        <w:t xml:space="preserve">          in: path</w:t>
      </w:r>
    </w:p>
    <w:p w14:paraId="7272A434" w14:textId="77777777" w:rsidR="00234841" w:rsidRPr="00533C32" w:rsidRDefault="00234841" w:rsidP="00234841">
      <w:pPr>
        <w:pStyle w:val="PL"/>
      </w:pPr>
      <w:r w:rsidRPr="00533C32">
        <w:t xml:space="preserve">          required: true</w:t>
      </w:r>
    </w:p>
    <w:p w14:paraId="33124924" w14:textId="77777777" w:rsidR="00234841" w:rsidRPr="00533C32" w:rsidRDefault="00234841" w:rsidP="00234841">
      <w:pPr>
        <w:pStyle w:val="PL"/>
      </w:pPr>
      <w:r w:rsidRPr="00533C32">
        <w:t xml:space="preserve">          schema:</w:t>
      </w:r>
    </w:p>
    <w:p w14:paraId="5F8CB36E" w14:textId="77777777" w:rsidR="00234841" w:rsidRDefault="00234841" w:rsidP="00234841">
      <w:pPr>
        <w:pStyle w:val="PL"/>
        <w:rPr>
          <w:lang w:eastAsia="zh-CN"/>
        </w:rPr>
      </w:pPr>
      <w:r w:rsidRPr="00533C32">
        <w:t xml:space="preserve">            type: string</w:t>
      </w:r>
    </w:p>
    <w:p w14:paraId="33CC7C7F" w14:textId="77777777" w:rsidR="00234841" w:rsidRPr="002857AD" w:rsidRDefault="00234841" w:rsidP="00234841">
      <w:pPr>
        <w:pStyle w:val="PL"/>
      </w:pPr>
      <w:r w:rsidRPr="002857AD">
        <w:t xml:space="preserve">        - name: supported-features</w:t>
      </w:r>
    </w:p>
    <w:p w14:paraId="46D0DF71" w14:textId="77777777" w:rsidR="00234841" w:rsidRPr="002857AD" w:rsidRDefault="00234841" w:rsidP="00234841">
      <w:pPr>
        <w:pStyle w:val="PL"/>
      </w:pPr>
      <w:r w:rsidRPr="002857AD">
        <w:t xml:space="preserve">          in: query</w:t>
      </w:r>
    </w:p>
    <w:p w14:paraId="5618BA95" w14:textId="77777777" w:rsidR="00234841" w:rsidRPr="002857AD" w:rsidRDefault="00234841" w:rsidP="00234841">
      <w:pPr>
        <w:pStyle w:val="PL"/>
      </w:pPr>
      <w:r w:rsidRPr="002857AD">
        <w:t xml:space="preserve">          description: Features required to be supported by the target NF</w:t>
      </w:r>
    </w:p>
    <w:p w14:paraId="0DBAB961" w14:textId="77777777" w:rsidR="00234841" w:rsidRPr="002857AD" w:rsidRDefault="00234841" w:rsidP="00234841">
      <w:pPr>
        <w:pStyle w:val="PL"/>
      </w:pPr>
      <w:r w:rsidRPr="002857AD">
        <w:t xml:space="preserve">          schema:</w:t>
      </w:r>
    </w:p>
    <w:p w14:paraId="4F666A25" w14:textId="77777777" w:rsidR="00234841" w:rsidRPr="00533C32" w:rsidRDefault="00234841" w:rsidP="00234841">
      <w:pPr>
        <w:pStyle w:val="PL"/>
        <w:rPr>
          <w:lang w:eastAsia="zh-CN"/>
        </w:rPr>
      </w:pPr>
      <w:r w:rsidRPr="002857AD">
        <w:t xml:space="preserve">            $ref: 'TS29571_CommonData.yaml#/components/schemas/SupportedFeatures'</w:t>
      </w:r>
    </w:p>
    <w:p w14:paraId="2702F837" w14:textId="77777777" w:rsidR="00234841" w:rsidRPr="00533C32" w:rsidRDefault="00234841" w:rsidP="00234841">
      <w:pPr>
        <w:pStyle w:val="PL"/>
        <w:rPr>
          <w:lang w:eastAsia="zh-CN"/>
        </w:rPr>
      </w:pPr>
      <w:r w:rsidRPr="00533C32">
        <w:t xml:space="preserve">      requestBody:</w:t>
      </w:r>
    </w:p>
    <w:p w14:paraId="37F9299A" w14:textId="77777777" w:rsidR="00234841" w:rsidRPr="00533C32" w:rsidRDefault="00234841" w:rsidP="00234841">
      <w:pPr>
        <w:pStyle w:val="PL"/>
      </w:pPr>
      <w:r w:rsidRPr="00533C32">
        <w:t xml:space="preserve">        content:</w:t>
      </w:r>
    </w:p>
    <w:p w14:paraId="6CBDC7B1" w14:textId="77777777" w:rsidR="00234841" w:rsidRPr="00533C32" w:rsidRDefault="00234841" w:rsidP="00234841">
      <w:pPr>
        <w:pStyle w:val="PL"/>
      </w:pPr>
      <w:r w:rsidRPr="00533C32">
        <w:t xml:space="preserve">          application/json-patch+json:</w:t>
      </w:r>
    </w:p>
    <w:p w14:paraId="47A2CDD5" w14:textId="77777777" w:rsidR="00234841" w:rsidRPr="00533C32" w:rsidRDefault="00234841" w:rsidP="00234841">
      <w:pPr>
        <w:pStyle w:val="PL"/>
      </w:pPr>
      <w:r w:rsidRPr="00533C32">
        <w:t xml:space="preserve">            schema:</w:t>
      </w:r>
    </w:p>
    <w:p w14:paraId="4BBF3A06" w14:textId="77777777" w:rsidR="00234841" w:rsidRPr="00533C32" w:rsidRDefault="00234841" w:rsidP="00234841">
      <w:pPr>
        <w:pStyle w:val="PL"/>
      </w:pPr>
      <w:r w:rsidRPr="00533C32">
        <w:t xml:space="preserve">              type: array</w:t>
      </w:r>
    </w:p>
    <w:p w14:paraId="0221C343" w14:textId="77777777" w:rsidR="00234841" w:rsidRPr="00533C32" w:rsidRDefault="00234841" w:rsidP="00234841">
      <w:pPr>
        <w:pStyle w:val="PL"/>
      </w:pPr>
      <w:r w:rsidRPr="00533C32">
        <w:t xml:space="preserve">              items:</w:t>
      </w:r>
    </w:p>
    <w:p w14:paraId="644C94F7" w14:textId="77777777" w:rsidR="00234841" w:rsidRPr="00533C32" w:rsidRDefault="00234841" w:rsidP="00234841">
      <w:pPr>
        <w:pStyle w:val="PL"/>
      </w:pPr>
      <w:r w:rsidRPr="00533C32">
        <w:t xml:space="preserve">                $ref: 'TS29571_CommonData.yaml#/components/schemas/PatchItem'</w:t>
      </w:r>
    </w:p>
    <w:p w14:paraId="68FBA757" w14:textId="77777777" w:rsidR="00234841" w:rsidRPr="00533C32" w:rsidRDefault="00234841" w:rsidP="00234841">
      <w:pPr>
        <w:pStyle w:val="PL"/>
      </w:pPr>
      <w:r w:rsidRPr="00533C32">
        <w:t xml:space="preserve">        required: true</w:t>
      </w:r>
    </w:p>
    <w:p w14:paraId="194F9CC2" w14:textId="77777777" w:rsidR="00234841" w:rsidRPr="00533C32" w:rsidRDefault="00234841" w:rsidP="00234841">
      <w:pPr>
        <w:pStyle w:val="PL"/>
      </w:pPr>
      <w:r w:rsidRPr="00533C32">
        <w:t xml:space="preserve">      responses:</w:t>
      </w:r>
    </w:p>
    <w:p w14:paraId="1E3D8463" w14:textId="77777777" w:rsidR="00234841" w:rsidRPr="00533C32" w:rsidRDefault="00234841" w:rsidP="00234841">
      <w:pPr>
        <w:pStyle w:val="PL"/>
      </w:pPr>
      <w:r w:rsidRPr="00533C32">
        <w:t xml:space="preserve">        '204':</w:t>
      </w:r>
    </w:p>
    <w:p w14:paraId="390C8F80" w14:textId="77777777" w:rsidR="00234841" w:rsidRPr="00533C32" w:rsidRDefault="00234841" w:rsidP="00234841">
      <w:pPr>
        <w:pStyle w:val="PL"/>
      </w:pPr>
      <w:r w:rsidRPr="00533C32">
        <w:t xml:space="preserve">          description: Expected response to a valid request</w:t>
      </w:r>
    </w:p>
    <w:p w14:paraId="31E9EA8E" w14:textId="77777777" w:rsidR="00234841" w:rsidRDefault="00234841" w:rsidP="00234841">
      <w:pPr>
        <w:pStyle w:val="PL"/>
        <w:rPr>
          <w:lang w:eastAsia="zh-CN"/>
        </w:rPr>
      </w:pPr>
      <w:r>
        <w:rPr>
          <w:rFonts w:hint="eastAsia"/>
          <w:lang w:eastAsia="zh-CN"/>
        </w:rPr>
        <w:t xml:space="preserve">        '200':</w:t>
      </w:r>
    </w:p>
    <w:p w14:paraId="75D8273E" w14:textId="77777777" w:rsidR="00234841" w:rsidRPr="000B71E3" w:rsidRDefault="00234841" w:rsidP="00234841">
      <w:pPr>
        <w:pStyle w:val="PL"/>
      </w:pPr>
      <w:r w:rsidRPr="000B71E3">
        <w:t xml:space="preserve">          description: Expected response to a valid request</w:t>
      </w:r>
    </w:p>
    <w:p w14:paraId="006677AE" w14:textId="77777777" w:rsidR="00234841" w:rsidRPr="000B71E3" w:rsidRDefault="00234841" w:rsidP="00234841">
      <w:pPr>
        <w:pStyle w:val="PL"/>
      </w:pPr>
      <w:r w:rsidRPr="000B71E3">
        <w:t xml:space="preserve">          content:</w:t>
      </w:r>
    </w:p>
    <w:p w14:paraId="7609EEF4" w14:textId="77777777" w:rsidR="00234841" w:rsidRPr="000B71E3" w:rsidRDefault="00234841" w:rsidP="00234841">
      <w:pPr>
        <w:pStyle w:val="PL"/>
      </w:pPr>
      <w:r w:rsidRPr="000B71E3">
        <w:t xml:space="preserve">            application/json:</w:t>
      </w:r>
    </w:p>
    <w:p w14:paraId="7620EEF0" w14:textId="77777777" w:rsidR="00234841" w:rsidRPr="000B71E3" w:rsidRDefault="00234841" w:rsidP="00234841">
      <w:pPr>
        <w:pStyle w:val="PL"/>
      </w:pPr>
      <w:r w:rsidRPr="000B71E3">
        <w:lastRenderedPageBreak/>
        <w:t xml:space="preserve">              schema:</w:t>
      </w:r>
    </w:p>
    <w:p w14:paraId="687B75C8"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63625897" w14:textId="77777777" w:rsidR="00234841" w:rsidRPr="00533C32" w:rsidRDefault="00234841" w:rsidP="00234841">
      <w:pPr>
        <w:pStyle w:val="PL"/>
      </w:pPr>
      <w:r w:rsidRPr="00533C32">
        <w:t xml:space="preserve">        '403':</w:t>
      </w:r>
    </w:p>
    <w:p w14:paraId="4EED7804" w14:textId="77777777" w:rsidR="00234841" w:rsidRPr="00533C32" w:rsidRDefault="00234841" w:rsidP="00234841">
      <w:pPr>
        <w:pStyle w:val="PL"/>
      </w:pPr>
      <w:r w:rsidRPr="00533C32">
        <w:t xml:space="preserve">          description: modification is rejected</w:t>
      </w:r>
    </w:p>
    <w:p w14:paraId="0721FF28" w14:textId="77777777" w:rsidR="00234841" w:rsidRPr="00533C32" w:rsidRDefault="00234841" w:rsidP="00234841">
      <w:pPr>
        <w:pStyle w:val="PL"/>
      </w:pPr>
      <w:r w:rsidRPr="00533C32">
        <w:t xml:space="preserve">          content:</w:t>
      </w:r>
    </w:p>
    <w:p w14:paraId="3E4662DF" w14:textId="77777777" w:rsidR="00234841" w:rsidRPr="00533C32" w:rsidRDefault="00234841" w:rsidP="00234841">
      <w:pPr>
        <w:pStyle w:val="PL"/>
      </w:pPr>
      <w:r w:rsidRPr="00533C32">
        <w:t xml:space="preserve">            application/problem+json:</w:t>
      </w:r>
    </w:p>
    <w:p w14:paraId="2D4BC779" w14:textId="77777777" w:rsidR="00234841" w:rsidRPr="00533C32" w:rsidRDefault="00234841" w:rsidP="00234841">
      <w:pPr>
        <w:pStyle w:val="PL"/>
      </w:pPr>
      <w:r w:rsidRPr="00533C32">
        <w:t xml:space="preserve">              schema:</w:t>
      </w:r>
    </w:p>
    <w:p w14:paraId="4F304B37" w14:textId="77777777" w:rsidR="00234841" w:rsidRPr="00533C32" w:rsidRDefault="00234841" w:rsidP="00234841">
      <w:pPr>
        <w:pStyle w:val="PL"/>
      </w:pPr>
      <w:r w:rsidRPr="00533C32">
        <w:t xml:space="preserve">                $ref: 'TS29571_CommonData.yaml#/components/schemas/ProblemDetails'</w:t>
      </w:r>
    </w:p>
    <w:p w14:paraId="0AC26A28" w14:textId="77777777" w:rsidR="00234841" w:rsidRDefault="00234841" w:rsidP="00234841">
      <w:pPr>
        <w:pStyle w:val="PL"/>
        <w:rPr>
          <w:lang w:eastAsia="zh-CN"/>
        </w:rPr>
      </w:pPr>
      <w:r w:rsidRPr="00533C32">
        <w:t xml:space="preserve">        default:</w:t>
      </w:r>
    </w:p>
    <w:p w14:paraId="5F6F269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628798C" w14:textId="77777777" w:rsidR="00234841" w:rsidRDefault="00234841" w:rsidP="00234841">
      <w:pPr>
        <w:pStyle w:val="PL"/>
        <w:rPr>
          <w:lang w:eastAsia="zh-CN"/>
        </w:rPr>
      </w:pPr>
    </w:p>
    <w:p w14:paraId="19CBD205" w14:textId="77777777" w:rsidR="00234841" w:rsidRPr="00533C32" w:rsidRDefault="00234841" w:rsidP="00234841">
      <w:pPr>
        <w:pStyle w:val="PL"/>
      </w:pPr>
      <w:r w:rsidRPr="00533C32">
        <w:t xml:space="preserve">    get:</w:t>
      </w:r>
    </w:p>
    <w:p w14:paraId="3B44BB58" w14:textId="77777777" w:rsidR="00234841" w:rsidRPr="00533C32" w:rsidRDefault="00234841" w:rsidP="00234841">
      <w:pPr>
        <w:pStyle w:val="PL"/>
      </w:pPr>
      <w:r w:rsidRPr="00533C32">
        <w:t xml:space="preserve">      summary: Retrieve AMF subscription Info</w:t>
      </w:r>
      <w:r>
        <w:t xml:space="preserve"> for a group of UEs or any UE</w:t>
      </w:r>
    </w:p>
    <w:p w14:paraId="56D3FB48" w14:textId="77777777" w:rsidR="00234841" w:rsidRPr="00533C32" w:rsidRDefault="00234841" w:rsidP="00234841">
      <w:pPr>
        <w:pStyle w:val="PL"/>
      </w:pPr>
      <w:r w:rsidRPr="00533C32">
        <w:t xml:space="preserve">      operationId: GetAmf</w:t>
      </w:r>
      <w:r>
        <w:t>Group</w:t>
      </w:r>
      <w:r w:rsidRPr="00533C32">
        <w:t>Subscription</w:t>
      </w:r>
      <w:r>
        <w:t>s</w:t>
      </w:r>
    </w:p>
    <w:p w14:paraId="1D5BCA9B" w14:textId="77777777" w:rsidR="00234841" w:rsidRPr="00533C32" w:rsidRDefault="00234841" w:rsidP="00234841">
      <w:pPr>
        <w:pStyle w:val="PL"/>
      </w:pPr>
      <w:r w:rsidRPr="00533C32">
        <w:t xml:space="preserve">      tags:</w:t>
      </w:r>
    </w:p>
    <w:p w14:paraId="657860CB" w14:textId="77777777" w:rsidR="00234841" w:rsidRDefault="00234841" w:rsidP="00234841">
      <w:pPr>
        <w:pStyle w:val="PL"/>
        <w:rPr>
          <w:lang w:eastAsia="zh-CN"/>
        </w:rPr>
      </w:pPr>
      <w:r w:rsidRPr="00533C32">
        <w:t xml:space="preserve">        - Query AMF Subscription Info (Document)</w:t>
      </w:r>
    </w:p>
    <w:p w14:paraId="56262655" w14:textId="77777777" w:rsidR="00234841" w:rsidRDefault="00234841" w:rsidP="00234841">
      <w:pPr>
        <w:pStyle w:val="PL"/>
      </w:pPr>
      <w:r>
        <w:t xml:space="preserve">      security:</w:t>
      </w:r>
    </w:p>
    <w:p w14:paraId="10997BE0" w14:textId="77777777" w:rsidR="00234841" w:rsidRDefault="00234841" w:rsidP="00234841">
      <w:pPr>
        <w:pStyle w:val="PL"/>
      </w:pPr>
      <w:r>
        <w:t xml:space="preserve">        - {}</w:t>
      </w:r>
    </w:p>
    <w:p w14:paraId="6B31F08D" w14:textId="77777777" w:rsidR="00234841" w:rsidRDefault="00234841" w:rsidP="00234841">
      <w:pPr>
        <w:pStyle w:val="PL"/>
      </w:pPr>
      <w:r>
        <w:t xml:space="preserve">        - oAuth2ClientCredentials:</w:t>
      </w:r>
    </w:p>
    <w:p w14:paraId="75E6498E" w14:textId="77777777" w:rsidR="00234841" w:rsidRDefault="00234841" w:rsidP="00234841">
      <w:pPr>
        <w:pStyle w:val="PL"/>
      </w:pPr>
      <w:r>
        <w:t xml:space="preserve">          - nudr-dr</w:t>
      </w:r>
    </w:p>
    <w:p w14:paraId="1EA0C200" w14:textId="77777777" w:rsidR="00234841" w:rsidRDefault="00234841" w:rsidP="00234841">
      <w:pPr>
        <w:pStyle w:val="PL"/>
      </w:pPr>
      <w:r>
        <w:t xml:space="preserve">        - oAuth2ClientCredentials:</w:t>
      </w:r>
    </w:p>
    <w:p w14:paraId="183F45C1" w14:textId="77777777" w:rsidR="00234841" w:rsidRDefault="00234841" w:rsidP="00234841">
      <w:pPr>
        <w:pStyle w:val="PL"/>
      </w:pPr>
      <w:r>
        <w:t xml:space="preserve">          - nudr-dr</w:t>
      </w:r>
    </w:p>
    <w:p w14:paraId="4E63C917" w14:textId="77777777" w:rsidR="00234841" w:rsidRPr="00533C32" w:rsidRDefault="00234841" w:rsidP="00234841">
      <w:pPr>
        <w:pStyle w:val="PL"/>
        <w:rPr>
          <w:lang w:eastAsia="zh-CN"/>
        </w:rPr>
      </w:pPr>
      <w:r>
        <w:t xml:space="preserve">          - nudr-dr:subscription-data</w:t>
      </w:r>
    </w:p>
    <w:p w14:paraId="6526583C" w14:textId="77777777" w:rsidR="00234841" w:rsidRPr="00533C32" w:rsidRDefault="00234841" w:rsidP="00234841">
      <w:pPr>
        <w:pStyle w:val="PL"/>
      </w:pPr>
      <w:r w:rsidRPr="00533C32">
        <w:t xml:space="preserve">      parameters:</w:t>
      </w:r>
    </w:p>
    <w:p w14:paraId="0B13F0AF" w14:textId="77777777" w:rsidR="00234841" w:rsidRPr="00533C32" w:rsidRDefault="00234841" w:rsidP="00234841">
      <w:pPr>
        <w:pStyle w:val="PL"/>
      </w:pPr>
      <w:r w:rsidRPr="00533C32">
        <w:t xml:space="preserve">        - name: ueGroupId</w:t>
      </w:r>
    </w:p>
    <w:p w14:paraId="170518DB" w14:textId="77777777" w:rsidR="00234841" w:rsidRPr="00533C32" w:rsidRDefault="00234841" w:rsidP="00234841">
      <w:pPr>
        <w:pStyle w:val="PL"/>
      </w:pPr>
      <w:r w:rsidRPr="00533C32">
        <w:t xml:space="preserve">          in: path</w:t>
      </w:r>
    </w:p>
    <w:p w14:paraId="399754A3" w14:textId="77777777" w:rsidR="00234841" w:rsidRPr="00533C32" w:rsidRDefault="00234841" w:rsidP="00234841">
      <w:pPr>
        <w:pStyle w:val="PL"/>
      </w:pPr>
      <w:r w:rsidRPr="00533C32">
        <w:t xml:space="preserve">          required: true</w:t>
      </w:r>
    </w:p>
    <w:p w14:paraId="7D96CB33" w14:textId="77777777" w:rsidR="00234841" w:rsidRPr="00533C32" w:rsidRDefault="00234841" w:rsidP="00234841">
      <w:pPr>
        <w:pStyle w:val="PL"/>
      </w:pPr>
      <w:r w:rsidRPr="00533C32">
        <w:t xml:space="preserve">          schema:</w:t>
      </w:r>
    </w:p>
    <w:p w14:paraId="1CFE6980" w14:textId="77777777" w:rsidR="00234841" w:rsidRPr="00533C32" w:rsidRDefault="00234841" w:rsidP="00234841">
      <w:pPr>
        <w:pStyle w:val="PL"/>
      </w:pPr>
      <w:r w:rsidRPr="00533C32">
        <w:t xml:space="preserve">              $ref: '#/components/schemas/VarUeGroupId'</w:t>
      </w:r>
    </w:p>
    <w:p w14:paraId="672224A5" w14:textId="77777777" w:rsidR="00234841" w:rsidRPr="00533C32" w:rsidRDefault="00234841" w:rsidP="00234841">
      <w:pPr>
        <w:pStyle w:val="PL"/>
      </w:pPr>
      <w:r w:rsidRPr="00533C32">
        <w:t xml:space="preserve">        - name: subsId</w:t>
      </w:r>
    </w:p>
    <w:p w14:paraId="23E4C348" w14:textId="77777777" w:rsidR="00234841" w:rsidRPr="00533C32" w:rsidRDefault="00234841" w:rsidP="00234841">
      <w:pPr>
        <w:pStyle w:val="PL"/>
      </w:pPr>
      <w:r w:rsidRPr="00533C32">
        <w:t xml:space="preserve">          in: path</w:t>
      </w:r>
    </w:p>
    <w:p w14:paraId="1A2465DE" w14:textId="77777777" w:rsidR="00234841" w:rsidRPr="00533C32" w:rsidRDefault="00234841" w:rsidP="00234841">
      <w:pPr>
        <w:pStyle w:val="PL"/>
      </w:pPr>
      <w:r w:rsidRPr="00533C32">
        <w:t xml:space="preserve">          required: true</w:t>
      </w:r>
    </w:p>
    <w:p w14:paraId="0164BEC8" w14:textId="77777777" w:rsidR="00234841" w:rsidRPr="00533C32" w:rsidRDefault="00234841" w:rsidP="00234841">
      <w:pPr>
        <w:pStyle w:val="PL"/>
      </w:pPr>
      <w:r w:rsidRPr="00533C32">
        <w:t xml:space="preserve">          schema:</w:t>
      </w:r>
    </w:p>
    <w:p w14:paraId="10F7BCED" w14:textId="77777777" w:rsidR="00234841" w:rsidRPr="00533C32" w:rsidRDefault="00234841" w:rsidP="00234841">
      <w:pPr>
        <w:pStyle w:val="PL"/>
      </w:pPr>
      <w:r w:rsidRPr="00533C32">
        <w:t xml:space="preserve">            type: string</w:t>
      </w:r>
    </w:p>
    <w:p w14:paraId="0B178168" w14:textId="77777777" w:rsidR="00234841" w:rsidRPr="00533C32" w:rsidRDefault="00234841" w:rsidP="00234841">
      <w:pPr>
        <w:pStyle w:val="PL"/>
      </w:pPr>
      <w:r w:rsidRPr="00533C32">
        <w:t xml:space="preserve">      responses:</w:t>
      </w:r>
    </w:p>
    <w:p w14:paraId="1FCC1F54" w14:textId="77777777" w:rsidR="00234841" w:rsidRPr="00533C32" w:rsidRDefault="00234841" w:rsidP="00234841">
      <w:pPr>
        <w:pStyle w:val="PL"/>
      </w:pPr>
      <w:r w:rsidRPr="00533C32">
        <w:t xml:space="preserve">        '200':</w:t>
      </w:r>
    </w:p>
    <w:p w14:paraId="74DA9F9C" w14:textId="77777777" w:rsidR="00234841" w:rsidRPr="00533C32" w:rsidRDefault="00234841" w:rsidP="00234841">
      <w:pPr>
        <w:pStyle w:val="PL"/>
      </w:pPr>
      <w:r w:rsidRPr="00533C32">
        <w:t xml:space="preserve">          description: OK</w:t>
      </w:r>
    </w:p>
    <w:p w14:paraId="022A0DD0" w14:textId="77777777" w:rsidR="00234841" w:rsidRPr="00533C32" w:rsidRDefault="00234841" w:rsidP="00234841">
      <w:pPr>
        <w:pStyle w:val="PL"/>
      </w:pPr>
      <w:r w:rsidRPr="00533C32">
        <w:t xml:space="preserve">          content:</w:t>
      </w:r>
    </w:p>
    <w:p w14:paraId="2260903F" w14:textId="77777777" w:rsidR="00234841" w:rsidRPr="00533C32" w:rsidRDefault="00234841" w:rsidP="00234841">
      <w:pPr>
        <w:pStyle w:val="PL"/>
      </w:pPr>
      <w:r w:rsidRPr="00533C32">
        <w:t xml:space="preserve">            application/json:</w:t>
      </w:r>
    </w:p>
    <w:p w14:paraId="6D8A96C1" w14:textId="77777777" w:rsidR="00234841" w:rsidRPr="00533C32" w:rsidRDefault="00234841" w:rsidP="00234841">
      <w:pPr>
        <w:pStyle w:val="PL"/>
      </w:pPr>
      <w:r w:rsidRPr="00533C32">
        <w:t xml:space="preserve">              schema:</w:t>
      </w:r>
    </w:p>
    <w:p w14:paraId="78C66119" w14:textId="77777777" w:rsidR="00234841" w:rsidRPr="00533C32" w:rsidRDefault="00234841" w:rsidP="00234841">
      <w:pPr>
        <w:pStyle w:val="PL"/>
      </w:pPr>
      <w:r w:rsidRPr="00533C32">
        <w:t xml:space="preserve">                type: array</w:t>
      </w:r>
    </w:p>
    <w:p w14:paraId="6D87E701" w14:textId="77777777" w:rsidR="00234841" w:rsidRPr="00533C32" w:rsidRDefault="00234841" w:rsidP="00234841">
      <w:pPr>
        <w:pStyle w:val="PL"/>
      </w:pPr>
      <w:r w:rsidRPr="00533C32">
        <w:t xml:space="preserve">                items:</w:t>
      </w:r>
    </w:p>
    <w:p w14:paraId="11B5F2FF" w14:textId="77777777" w:rsidR="00234841" w:rsidRPr="00533C32" w:rsidRDefault="00234841" w:rsidP="00234841">
      <w:pPr>
        <w:pStyle w:val="PL"/>
      </w:pPr>
      <w:r w:rsidRPr="00533C32">
        <w:t xml:space="preserve">                  $ref: '#/components/schemas/AmfSubscriptionInfo'</w:t>
      </w:r>
    </w:p>
    <w:p w14:paraId="0C37EE31" w14:textId="77777777" w:rsidR="00234841" w:rsidRPr="00533C32" w:rsidRDefault="00234841" w:rsidP="00234841">
      <w:pPr>
        <w:pStyle w:val="PL"/>
      </w:pPr>
      <w:r w:rsidRPr="00533C32">
        <w:t xml:space="preserve">                minItems: 1</w:t>
      </w:r>
    </w:p>
    <w:p w14:paraId="58B98133" w14:textId="77777777" w:rsidR="00234841" w:rsidRDefault="00234841" w:rsidP="00234841">
      <w:pPr>
        <w:pStyle w:val="PL"/>
        <w:rPr>
          <w:lang w:eastAsia="zh-CN"/>
        </w:rPr>
      </w:pPr>
      <w:r w:rsidRPr="00533C32">
        <w:t xml:space="preserve">        default:</w:t>
      </w:r>
    </w:p>
    <w:p w14:paraId="5F9E729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C9F0EBA" w14:textId="77777777" w:rsidR="00234841" w:rsidRPr="00533C32" w:rsidRDefault="00234841" w:rsidP="00234841">
      <w:pPr>
        <w:pStyle w:val="PL"/>
        <w:rPr>
          <w:lang w:eastAsia="zh-CN"/>
        </w:rPr>
      </w:pPr>
    </w:p>
    <w:p w14:paraId="5D04E9C8" w14:textId="77777777" w:rsidR="00234841" w:rsidRDefault="00234841" w:rsidP="00234841">
      <w:pPr>
        <w:pStyle w:val="PL"/>
      </w:pPr>
      <w:r>
        <w:t xml:space="preserve">  </w:t>
      </w:r>
      <w:r w:rsidRPr="00533C32">
        <w:t>/subscription-data/group-data/{ueGroupId}/ee-subscriptions/{subsId}</w:t>
      </w:r>
      <w:r>
        <w:t>/smf-subscriptions:</w:t>
      </w:r>
    </w:p>
    <w:p w14:paraId="2089934C" w14:textId="77777777" w:rsidR="00234841" w:rsidRDefault="00234841" w:rsidP="00234841">
      <w:pPr>
        <w:pStyle w:val="PL"/>
      </w:pPr>
      <w:r>
        <w:t xml:space="preserve">    put:</w:t>
      </w:r>
    </w:p>
    <w:p w14:paraId="58E484D4" w14:textId="77777777" w:rsidR="00234841" w:rsidRDefault="00234841" w:rsidP="00234841">
      <w:pPr>
        <w:pStyle w:val="PL"/>
      </w:pPr>
      <w:r>
        <w:t xml:space="preserve">      summary: Create SMF Subscription Info for a group of UEs or any YE</w:t>
      </w:r>
    </w:p>
    <w:p w14:paraId="51C89806" w14:textId="77777777" w:rsidR="00234841" w:rsidRDefault="00234841" w:rsidP="00234841">
      <w:pPr>
        <w:pStyle w:val="PL"/>
      </w:pPr>
      <w:r>
        <w:t xml:space="preserve">      operationId: CreateSmfGroupSubscriptions</w:t>
      </w:r>
    </w:p>
    <w:p w14:paraId="177D044F" w14:textId="77777777" w:rsidR="00234841" w:rsidRDefault="00234841" w:rsidP="00234841">
      <w:pPr>
        <w:pStyle w:val="PL"/>
      </w:pPr>
      <w:r>
        <w:t xml:space="preserve">      tags:</w:t>
      </w:r>
    </w:p>
    <w:p w14:paraId="321B1448" w14:textId="77777777" w:rsidR="00234841" w:rsidRDefault="00234841" w:rsidP="00234841">
      <w:pPr>
        <w:pStyle w:val="PL"/>
        <w:rPr>
          <w:lang w:eastAsia="zh-CN"/>
        </w:rPr>
      </w:pPr>
      <w:r>
        <w:t xml:space="preserve">        - SMF Event Group Subscription Info (Document)</w:t>
      </w:r>
    </w:p>
    <w:p w14:paraId="53E5CFDE" w14:textId="77777777" w:rsidR="00234841" w:rsidRDefault="00234841" w:rsidP="00234841">
      <w:pPr>
        <w:pStyle w:val="PL"/>
      </w:pPr>
      <w:r>
        <w:t xml:space="preserve">      security:</w:t>
      </w:r>
    </w:p>
    <w:p w14:paraId="32645CF4" w14:textId="77777777" w:rsidR="00234841" w:rsidRDefault="00234841" w:rsidP="00234841">
      <w:pPr>
        <w:pStyle w:val="PL"/>
      </w:pPr>
      <w:r>
        <w:t xml:space="preserve">        - {}</w:t>
      </w:r>
    </w:p>
    <w:p w14:paraId="4F4EC64B" w14:textId="77777777" w:rsidR="00234841" w:rsidRDefault="00234841" w:rsidP="00234841">
      <w:pPr>
        <w:pStyle w:val="PL"/>
      </w:pPr>
      <w:r>
        <w:t xml:space="preserve">        - oAuth2ClientCredentials:</w:t>
      </w:r>
    </w:p>
    <w:p w14:paraId="1C1A1A4B" w14:textId="77777777" w:rsidR="00234841" w:rsidRDefault="00234841" w:rsidP="00234841">
      <w:pPr>
        <w:pStyle w:val="PL"/>
      </w:pPr>
      <w:r>
        <w:t xml:space="preserve">          - nudr-dr</w:t>
      </w:r>
    </w:p>
    <w:p w14:paraId="306F6A11" w14:textId="77777777" w:rsidR="00234841" w:rsidRDefault="00234841" w:rsidP="00234841">
      <w:pPr>
        <w:pStyle w:val="PL"/>
      </w:pPr>
      <w:r>
        <w:t xml:space="preserve">        - oAuth2ClientCredentials:</w:t>
      </w:r>
    </w:p>
    <w:p w14:paraId="3D44D835" w14:textId="77777777" w:rsidR="00234841" w:rsidRDefault="00234841" w:rsidP="00234841">
      <w:pPr>
        <w:pStyle w:val="PL"/>
      </w:pPr>
      <w:r>
        <w:t xml:space="preserve">          - nudr-dr</w:t>
      </w:r>
    </w:p>
    <w:p w14:paraId="15272E6A" w14:textId="77777777" w:rsidR="00234841" w:rsidRDefault="00234841" w:rsidP="00234841">
      <w:pPr>
        <w:pStyle w:val="PL"/>
        <w:rPr>
          <w:lang w:eastAsia="zh-CN"/>
        </w:rPr>
      </w:pPr>
      <w:r>
        <w:t xml:space="preserve">          - nudr-dr:subscription-data</w:t>
      </w:r>
    </w:p>
    <w:p w14:paraId="1B2C6516" w14:textId="77777777" w:rsidR="00234841" w:rsidRDefault="00234841" w:rsidP="00234841">
      <w:pPr>
        <w:pStyle w:val="PL"/>
      </w:pPr>
      <w:r>
        <w:t xml:space="preserve">      parameters:</w:t>
      </w:r>
    </w:p>
    <w:p w14:paraId="112EC8E6" w14:textId="77777777" w:rsidR="00234841" w:rsidRPr="00533C32" w:rsidRDefault="00234841" w:rsidP="00234841">
      <w:pPr>
        <w:pStyle w:val="PL"/>
      </w:pPr>
      <w:r w:rsidRPr="00533C32">
        <w:t xml:space="preserve">        - name: ueGroupId</w:t>
      </w:r>
    </w:p>
    <w:p w14:paraId="4ADDD31B" w14:textId="77777777" w:rsidR="00234841" w:rsidRPr="00533C32" w:rsidRDefault="00234841" w:rsidP="00234841">
      <w:pPr>
        <w:pStyle w:val="PL"/>
      </w:pPr>
      <w:r w:rsidRPr="00533C32">
        <w:t xml:space="preserve">          in: path</w:t>
      </w:r>
    </w:p>
    <w:p w14:paraId="3AF88B73" w14:textId="77777777" w:rsidR="00234841" w:rsidRPr="00533C32" w:rsidRDefault="00234841" w:rsidP="00234841">
      <w:pPr>
        <w:pStyle w:val="PL"/>
      </w:pPr>
      <w:r w:rsidRPr="00533C32">
        <w:t xml:space="preserve">          required: true</w:t>
      </w:r>
    </w:p>
    <w:p w14:paraId="6C0A900B" w14:textId="77777777" w:rsidR="00234841" w:rsidRPr="00533C32" w:rsidRDefault="00234841" w:rsidP="00234841">
      <w:pPr>
        <w:pStyle w:val="PL"/>
      </w:pPr>
      <w:r w:rsidRPr="00533C32">
        <w:t xml:space="preserve">          schema:</w:t>
      </w:r>
    </w:p>
    <w:p w14:paraId="6C44EAF5" w14:textId="77777777" w:rsidR="00234841" w:rsidRPr="00533C32" w:rsidRDefault="00234841" w:rsidP="00234841">
      <w:pPr>
        <w:pStyle w:val="PL"/>
      </w:pPr>
      <w:r w:rsidRPr="00533C32">
        <w:t xml:space="preserve">              $ref: '#/components/schemas/VarUeGroupId'</w:t>
      </w:r>
    </w:p>
    <w:p w14:paraId="2AF6A7AD" w14:textId="77777777" w:rsidR="00234841" w:rsidRDefault="00234841" w:rsidP="00234841">
      <w:pPr>
        <w:pStyle w:val="PL"/>
      </w:pPr>
      <w:r>
        <w:t xml:space="preserve">        - name: subsId</w:t>
      </w:r>
    </w:p>
    <w:p w14:paraId="538B5643" w14:textId="77777777" w:rsidR="00234841" w:rsidRDefault="00234841" w:rsidP="00234841">
      <w:pPr>
        <w:pStyle w:val="PL"/>
      </w:pPr>
      <w:r>
        <w:t xml:space="preserve">          in: path</w:t>
      </w:r>
    </w:p>
    <w:p w14:paraId="23792DF2" w14:textId="77777777" w:rsidR="00234841" w:rsidRDefault="00234841" w:rsidP="00234841">
      <w:pPr>
        <w:pStyle w:val="PL"/>
      </w:pPr>
      <w:r>
        <w:t xml:space="preserve">          required: true</w:t>
      </w:r>
    </w:p>
    <w:p w14:paraId="7AE45C13" w14:textId="77777777" w:rsidR="00234841" w:rsidRDefault="00234841" w:rsidP="00234841">
      <w:pPr>
        <w:pStyle w:val="PL"/>
      </w:pPr>
      <w:r>
        <w:t xml:space="preserve">          schema:</w:t>
      </w:r>
    </w:p>
    <w:p w14:paraId="25AD49D4" w14:textId="77777777" w:rsidR="00234841" w:rsidRDefault="00234841" w:rsidP="00234841">
      <w:pPr>
        <w:pStyle w:val="PL"/>
      </w:pPr>
      <w:r>
        <w:t xml:space="preserve">            type: string</w:t>
      </w:r>
    </w:p>
    <w:p w14:paraId="03F6067D" w14:textId="77777777" w:rsidR="00234841" w:rsidRDefault="00234841" w:rsidP="00234841">
      <w:pPr>
        <w:pStyle w:val="PL"/>
      </w:pPr>
      <w:r>
        <w:t xml:space="preserve">      requestBody:</w:t>
      </w:r>
    </w:p>
    <w:p w14:paraId="10638CEE" w14:textId="77777777" w:rsidR="00234841" w:rsidRDefault="00234841" w:rsidP="00234841">
      <w:pPr>
        <w:pStyle w:val="PL"/>
      </w:pPr>
      <w:r>
        <w:t xml:space="preserve">        content:</w:t>
      </w:r>
    </w:p>
    <w:p w14:paraId="56223DAF" w14:textId="77777777" w:rsidR="00234841" w:rsidRDefault="00234841" w:rsidP="00234841">
      <w:pPr>
        <w:pStyle w:val="PL"/>
      </w:pPr>
      <w:r>
        <w:t xml:space="preserve">          application/json:</w:t>
      </w:r>
    </w:p>
    <w:p w14:paraId="7AA53764" w14:textId="77777777" w:rsidR="00234841" w:rsidRDefault="00234841" w:rsidP="00234841">
      <w:pPr>
        <w:pStyle w:val="PL"/>
      </w:pPr>
      <w:r>
        <w:t xml:space="preserve">            schema:</w:t>
      </w:r>
    </w:p>
    <w:p w14:paraId="2F4AE8D9" w14:textId="77777777" w:rsidR="00234841" w:rsidRDefault="00234841" w:rsidP="00434F1A">
      <w:pPr>
        <w:pStyle w:val="PL"/>
        <w:outlineLvl w:val="0"/>
      </w:pPr>
      <w:r>
        <w:t xml:space="preserve">              $ref: '#/components/schemas/SmfSubscriptionInfo'</w:t>
      </w:r>
    </w:p>
    <w:p w14:paraId="67D38780" w14:textId="77777777" w:rsidR="00234841" w:rsidRDefault="00234841" w:rsidP="00234841">
      <w:pPr>
        <w:pStyle w:val="PL"/>
      </w:pPr>
      <w:r>
        <w:t xml:space="preserve">        required: true</w:t>
      </w:r>
    </w:p>
    <w:p w14:paraId="39021BF5" w14:textId="77777777" w:rsidR="00234841" w:rsidRDefault="00234841" w:rsidP="00234841">
      <w:pPr>
        <w:pStyle w:val="PL"/>
      </w:pPr>
      <w:r>
        <w:t xml:space="preserve">      responses:</w:t>
      </w:r>
    </w:p>
    <w:p w14:paraId="20F75368" w14:textId="77777777" w:rsidR="00234841" w:rsidRDefault="00234841" w:rsidP="00234841">
      <w:pPr>
        <w:pStyle w:val="PL"/>
      </w:pPr>
      <w:r>
        <w:t xml:space="preserve">        '204':</w:t>
      </w:r>
    </w:p>
    <w:p w14:paraId="4B47889C" w14:textId="77777777" w:rsidR="00234841" w:rsidRDefault="00234841" w:rsidP="00234841">
      <w:pPr>
        <w:pStyle w:val="PL"/>
      </w:pPr>
      <w:r>
        <w:t xml:space="preserve">          description: Upon success, an empty response body shall be returned</w:t>
      </w:r>
    </w:p>
    <w:p w14:paraId="12509B9F" w14:textId="77777777" w:rsidR="00234841" w:rsidRDefault="00234841" w:rsidP="00234841">
      <w:pPr>
        <w:pStyle w:val="PL"/>
      </w:pPr>
      <w:r>
        <w:t xml:space="preserve">        '201':</w:t>
      </w:r>
    </w:p>
    <w:p w14:paraId="396ED929" w14:textId="77777777" w:rsidR="00234841" w:rsidRDefault="00234841" w:rsidP="00234841">
      <w:pPr>
        <w:pStyle w:val="PL"/>
      </w:pPr>
      <w:r>
        <w:t xml:space="preserve">          description: Upon successful creation, the created resource shall be returned</w:t>
      </w:r>
    </w:p>
    <w:p w14:paraId="6C8DCEC9" w14:textId="77777777" w:rsidR="00234841" w:rsidRDefault="00234841" w:rsidP="00234841">
      <w:pPr>
        <w:pStyle w:val="PL"/>
      </w:pPr>
      <w:r>
        <w:t xml:space="preserve">          content:</w:t>
      </w:r>
    </w:p>
    <w:p w14:paraId="1742ED82" w14:textId="77777777" w:rsidR="00234841" w:rsidRDefault="00234841" w:rsidP="00234841">
      <w:pPr>
        <w:pStyle w:val="PL"/>
      </w:pPr>
      <w:r>
        <w:t xml:space="preserve">            application/json:</w:t>
      </w:r>
    </w:p>
    <w:p w14:paraId="7D9E4AB2" w14:textId="77777777" w:rsidR="00234841" w:rsidRDefault="00234841" w:rsidP="00234841">
      <w:pPr>
        <w:pStyle w:val="PL"/>
      </w:pPr>
      <w:r>
        <w:t xml:space="preserve">              schema:</w:t>
      </w:r>
    </w:p>
    <w:p w14:paraId="3CA490E4" w14:textId="77777777" w:rsidR="00234841" w:rsidRDefault="00234841" w:rsidP="00434F1A">
      <w:pPr>
        <w:pStyle w:val="PL"/>
        <w:outlineLvl w:val="0"/>
        <w:rPr>
          <w:lang w:eastAsia="zh-CN"/>
        </w:rPr>
      </w:pPr>
      <w:r>
        <w:t xml:space="preserve">                $ref: '#/components/schemas/SmfSubscriptionInfo'</w:t>
      </w:r>
    </w:p>
    <w:p w14:paraId="105748FB" w14:textId="77777777" w:rsidR="00234841" w:rsidRDefault="00234841" w:rsidP="00234841">
      <w:pPr>
        <w:pStyle w:val="PL"/>
        <w:rPr>
          <w:lang w:eastAsia="zh-CN"/>
        </w:rPr>
      </w:pPr>
      <w:r>
        <w:t xml:space="preserve">        default:</w:t>
      </w:r>
    </w:p>
    <w:p w14:paraId="7F9789F7" w14:textId="77777777" w:rsidR="00234841" w:rsidRDefault="00234841" w:rsidP="00234841">
      <w:pPr>
        <w:pStyle w:val="PL"/>
        <w:rPr>
          <w:lang w:eastAsia="zh-CN"/>
        </w:rPr>
      </w:pPr>
      <w:r>
        <w:t xml:space="preserve">          $ref: 'TS29571_CommonData.yaml#/components/responses/default'</w:t>
      </w:r>
    </w:p>
    <w:p w14:paraId="7394BF30" w14:textId="77777777" w:rsidR="00234841" w:rsidRDefault="00234841" w:rsidP="00234841">
      <w:pPr>
        <w:pStyle w:val="PL"/>
        <w:rPr>
          <w:lang w:eastAsia="zh-CN"/>
        </w:rPr>
      </w:pPr>
    </w:p>
    <w:p w14:paraId="2C779B63" w14:textId="77777777" w:rsidR="00234841" w:rsidRDefault="00234841" w:rsidP="00234841">
      <w:pPr>
        <w:pStyle w:val="PL"/>
      </w:pPr>
      <w:r>
        <w:t xml:space="preserve">    delete:</w:t>
      </w:r>
    </w:p>
    <w:p w14:paraId="0390DDB1" w14:textId="77777777" w:rsidR="00234841" w:rsidRDefault="00234841" w:rsidP="00234841">
      <w:pPr>
        <w:pStyle w:val="PL"/>
      </w:pPr>
      <w:r>
        <w:t xml:space="preserve">      summary: Delete SMF Subscription Info for a group of UEs or any UE</w:t>
      </w:r>
    </w:p>
    <w:p w14:paraId="67956FAB" w14:textId="77777777" w:rsidR="00234841" w:rsidRDefault="00234841" w:rsidP="00234841">
      <w:pPr>
        <w:pStyle w:val="PL"/>
      </w:pPr>
      <w:r>
        <w:t xml:space="preserve">      operationId: RemoveSmfGroupSubscriptions</w:t>
      </w:r>
    </w:p>
    <w:p w14:paraId="6AE9DEF1" w14:textId="77777777" w:rsidR="00234841" w:rsidRDefault="00234841" w:rsidP="00234841">
      <w:pPr>
        <w:pStyle w:val="PL"/>
      </w:pPr>
      <w:r>
        <w:lastRenderedPageBreak/>
        <w:t xml:space="preserve">      tags:</w:t>
      </w:r>
    </w:p>
    <w:p w14:paraId="291AAC01" w14:textId="77777777" w:rsidR="00234841" w:rsidRDefault="00234841" w:rsidP="00234841">
      <w:pPr>
        <w:pStyle w:val="PL"/>
        <w:rPr>
          <w:lang w:eastAsia="zh-CN"/>
        </w:rPr>
      </w:pPr>
      <w:r>
        <w:t xml:space="preserve">        - SMF Event Subscription Info (Document)</w:t>
      </w:r>
    </w:p>
    <w:p w14:paraId="7F455DEE" w14:textId="77777777" w:rsidR="00234841" w:rsidRDefault="00234841" w:rsidP="00234841">
      <w:pPr>
        <w:pStyle w:val="PL"/>
      </w:pPr>
      <w:r>
        <w:t xml:space="preserve">      security:</w:t>
      </w:r>
    </w:p>
    <w:p w14:paraId="23315CD0" w14:textId="77777777" w:rsidR="00234841" w:rsidRDefault="00234841" w:rsidP="00234841">
      <w:pPr>
        <w:pStyle w:val="PL"/>
      </w:pPr>
      <w:r>
        <w:t xml:space="preserve">        - {}</w:t>
      </w:r>
    </w:p>
    <w:p w14:paraId="37C25A06" w14:textId="77777777" w:rsidR="00234841" w:rsidRDefault="00234841" w:rsidP="00234841">
      <w:pPr>
        <w:pStyle w:val="PL"/>
      </w:pPr>
      <w:r>
        <w:t xml:space="preserve">        - oAuth2ClientCredentials:</w:t>
      </w:r>
    </w:p>
    <w:p w14:paraId="36047671" w14:textId="77777777" w:rsidR="00234841" w:rsidRDefault="00234841" w:rsidP="00234841">
      <w:pPr>
        <w:pStyle w:val="PL"/>
      </w:pPr>
      <w:r>
        <w:t xml:space="preserve">          - nudr-dr</w:t>
      </w:r>
    </w:p>
    <w:p w14:paraId="644093DB" w14:textId="77777777" w:rsidR="00234841" w:rsidRDefault="00234841" w:rsidP="00234841">
      <w:pPr>
        <w:pStyle w:val="PL"/>
      </w:pPr>
      <w:r>
        <w:t xml:space="preserve">        - oAuth2ClientCredentials:</w:t>
      </w:r>
    </w:p>
    <w:p w14:paraId="1C752B5A" w14:textId="77777777" w:rsidR="00234841" w:rsidRDefault="00234841" w:rsidP="00234841">
      <w:pPr>
        <w:pStyle w:val="PL"/>
      </w:pPr>
      <w:r>
        <w:t xml:space="preserve">          - nudr-dr</w:t>
      </w:r>
    </w:p>
    <w:p w14:paraId="560CD9A9" w14:textId="77777777" w:rsidR="00234841" w:rsidRDefault="00234841" w:rsidP="00234841">
      <w:pPr>
        <w:pStyle w:val="PL"/>
        <w:rPr>
          <w:lang w:eastAsia="zh-CN"/>
        </w:rPr>
      </w:pPr>
      <w:r>
        <w:t xml:space="preserve">          - nudr-dr:subscription-data</w:t>
      </w:r>
    </w:p>
    <w:p w14:paraId="46070A8D" w14:textId="77777777" w:rsidR="00234841" w:rsidRDefault="00234841" w:rsidP="00234841">
      <w:pPr>
        <w:pStyle w:val="PL"/>
      </w:pPr>
      <w:r>
        <w:t xml:space="preserve">      parameters:</w:t>
      </w:r>
    </w:p>
    <w:p w14:paraId="172C9B1E" w14:textId="77777777" w:rsidR="00234841" w:rsidRPr="00533C32" w:rsidRDefault="00234841" w:rsidP="00234841">
      <w:pPr>
        <w:pStyle w:val="PL"/>
      </w:pPr>
      <w:r w:rsidRPr="00533C32">
        <w:t xml:space="preserve">        - name: ueGroupId</w:t>
      </w:r>
    </w:p>
    <w:p w14:paraId="254783D9" w14:textId="77777777" w:rsidR="00234841" w:rsidRPr="00533C32" w:rsidRDefault="00234841" w:rsidP="00234841">
      <w:pPr>
        <w:pStyle w:val="PL"/>
      </w:pPr>
      <w:r w:rsidRPr="00533C32">
        <w:t xml:space="preserve">          in: path</w:t>
      </w:r>
    </w:p>
    <w:p w14:paraId="4399ED47" w14:textId="77777777" w:rsidR="00234841" w:rsidRPr="00533C32" w:rsidRDefault="00234841" w:rsidP="00234841">
      <w:pPr>
        <w:pStyle w:val="PL"/>
      </w:pPr>
      <w:r w:rsidRPr="00533C32">
        <w:t xml:space="preserve">          required: true</w:t>
      </w:r>
    </w:p>
    <w:p w14:paraId="0330A7A5" w14:textId="77777777" w:rsidR="00234841" w:rsidRPr="00533C32" w:rsidRDefault="00234841" w:rsidP="00234841">
      <w:pPr>
        <w:pStyle w:val="PL"/>
      </w:pPr>
      <w:r w:rsidRPr="00533C32">
        <w:t xml:space="preserve">          schema:</w:t>
      </w:r>
    </w:p>
    <w:p w14:paraId="7C9C192A" w14:textId="77777777" w:rsidR="00234841" w:rsidRPr="00533C32" w:rsidRDefault="00234841" w:rsidP="00234841">
      <w:pPr>
        <w:pStyle w:val="PL"/>
      </w:pPr>
      <w:r w:rsidRPr="00533C32">
        <w:t xml:space="preserve">              $ref: '#/components/schemas/VarUeGroupId'</w:t>
      </w:r>
    </w:p>
    <w:p w14:paraId="0B7E5141" w14:textId="77777777" w:rsidR="00234841" w:rsidRDefault="00234841" w:rsidP="00234841">
      <w:pPr>
        <w:pStyle w:val="PL"/>
      </w:pPr>
      <w:r>
        <w:t xml:space="preserve">        - name: subsId</w:t>
      </w:r>
    </w:p>
    <w:p w14:paraId="07FFF1E0" w14:textId="77777777" w:rsidR="00234841" w:rsidRDefault="00234841" w:rsidP="00234841">
      <w:pPr>
        <w:pStyle w:val="PL"/>
      </w:pPr>
      <w:r>
        <w:t xml:space="preserve">          in: path</w:t>
      </w:r>
    </w:p>
    <w:p w14:paraId="00EEC7E4" w14:textId="77777777" w:rsidR="00234841" w:rsidRDefault="00234841" w:rsidP="00234841">
      <w:pPr>
        <w:pStyle w:val="PL"/>
      </w:pPr>
      <w:r>
        <w:t xml:space="preserve">          required: true</w:t>
      </w:r>
    </w:p>
    <w:p w14:paraId="63771B11" w14:textId="77777777" w:rsidR="00234841" w:rsidRDefault="00234841" w:rsidP="00234841">
      <w:pPr>
        <w:pStyle w:val="PL"/>
      </w:pPr>
      <w:r>
        <w:t xml:space="preserve">          schema:</w:t>
      </w:r>
    </w:p>
    <w:p w14:paraId="6B563F94" w14:textId="77777777" w:rsidR="00234841" w:rsidRDefault="00234841" w:rsidP="00234841">
      <w:pPr>
        <w:pStyle w:val="PL"/>
      </w:pPr>
      <w:r>
        <w:t xml:space="preserve">            type: string</w:t>
      </w:r>
    </w:p>
    <w:p w14:paraId="66D2055A" w14:textId="77777777" w:rsidR="00234841" w:rsidRDefault="00234841" w:rsidP="00234841">
      <w:pPr>
        <w:pStyle w:val="PL"/>
      </w:pPr>
      <w:r>
        <w:t xml:space="preserve">      responses:</w:t>
      </w:r>
    </w:p>
    <w:p w14:paraId="22243FD0" w14:textId="77777777" w:rsidR="00234841" w:rsidRDefault="00234841" w:rsidP="00234841">
      <w:pPr>
        <w:pStyle w:val="PL"/>
      </w:pPr>
      <w:r>
        <w:t xml:space="preserve">        '204':</w:t>
      </w:r>
    </w:p>
    <w:p w14:paraId="63B0DA8A" w14:textId="77777777" w:rsidR="00234841" w:rsidRDefault="00234841" w:rsidP="00234841">
      <w:pPr>
        <w:pStyle w:val="PL"/>
        <w:rPr>
          <w:lang w:eastAsia="zh-CN"/>
        </w:rPr>
      </w:pPr>
      <w:r>
        <w:t xml:space="preserve">          description: Expected response to a successful subscription removal</w:t>
      </w:r>
    </w:p>
    <w:p w14:paraId="12BCC105" w14:textId="77777777" w:rsidR="00234841" w:rsidRDefault="00234841" w:rsidP="00234841">
      <w:pPr>
        <w:pStyle w:val="PL"/>
      </w:pPr>
      <w:r>
        <w:t xml:space="preserve">        default:</w:t>
      </w:r>
    </w:p>
    <w:p w14:paraId="6E458AF8" w14:textId="77777777" w:rsidR="00234841" w:rsidRDefault="00234841" w:rsidP="00234841">
      <w:pPr>
        <w:pStyle w:val="PL"/>
        <w:rPr>
          <w:lang w:eastAsia="zh-CN"/>
        </w:rPr>
      </w:pPr>
      <w:r>
        <w:t xml:space="preserve">          $ref: 'TS29571_CommonData.yaml#/components/responses/default'</w:t>
      </w:r>
    </w:p>
    <w:p w14:paraId="7CF14819" w14:textId="77777777" w:rsidR="00234841" w:rsidRDefault="00234841" w:rsidP="00234841">
      <w:pPr>
        <w:pStyle w:val="PL"/>
        <w:rPr>
          <w:lang w:eastAsia="zh-CN"/>
        </w:rPr>
      </w:pPr>
    </w:p>
    <w:p w14:paraId="4F67D899" w14:textId="77777777" w:rsidR="00234841" w:rsidRDefault="00234841" w:rsidP="00234841">
      <w:pPr>
        <w:pStyle w:val="PL"/>
      </w:pPr>
      <w:r>
        <w:t xml:space="preserve">    patch:</w:t>
      </w:r>
    </w:p>
    <w:p w14:paraId="5DED469D" w14:textId="77777777" w:rsidR="00234841" w:rsidRDefault="00234841" w:rsidP="00234841">
      <w:pPr>
        <w:pStyle w:val="PL"/>
        <w:rPr>
          <w:lang w:eastAsia="zh-CN"/>
        </w:rPr>
      </w:pPr>
      <w:r>
        <w:t xml:space="preserve">      summary: Modify SMF Subscription Info for a group of UEs or any UE</w:t>
      </w:r>
    </w:p>
    <w:p w14:paraId="72BAD77D" w14:textId="77777777" w:rsidR="00234841" w:rsidRDefault="00234841" w:rsidP="00234841">
      <w:pPr>
        <w:pStyle w:val="PL"/>
      </w:pPr>
      <w:r>
        <w:t xml:space="preserve">      operationId: ModifySmfGroupSubscriptions</w:t>
      </w:r>
    </w:p>
    <w:p w14:paraId="04E9CA2E" w14:textId="77777777" w:rsidR="00234841" w:rsidRDefault="00234841" w:rsidP="00234841">
      <w:pPr>
        <w:pStyle w:val="PL"/>
      </w:pPr>
      <w:r>
        <w:t xml:space="preserve">      tags:</w:t>
      </w:r>
    </w:p>
    <w:p w14:paraId="17FDEC41" w14:textId="77777777" w:rsidR="00234841" w:rsidRDefault="00234841" w:rsidP="00234841">
      <w:pPr>
        <w:pStyle w:val="PL"/>
        <w:rPr>
          <w:lang w:eastAsia="zh-CN"/>
        </w:rPr>
      </w:pPr>
      <w:r>
        <w:t xml:space="preserve">        - SMF Event Subscription Info (Document)</w:t>
      </w:r>
    </w:p>
    <w:p w14:paraId="035D2D2B" w14:textId="77777777" w:rsidR="00234841" w:rsidRDefault="00234841" w:rsidP="00234841">
      <w:pPr>
        <w:pStyle w:val="PL"/>
      </w:pPr>
      <w:r>
        <w:t xml:space="preserve">      security:</w:t>
      </w:r>
    </w:p>
    <w:p w14:paraId="289A7CE6" w14:textId="77777777" w:rsidR="00234841" w:rsidRDefault="00234841" w:rsidP="00234841">
      <w:pPr>
        <w:pStyle w:val="PL"/>
      </w:pPr>
      <w:r>
        <w:t xml:space="preserve">        - {}</w:t>
      </w:r>
    </w:p>
    <w:p w14:paraId="49B658D3" w14:textId="77777777" w:rsidR="00234841" w:rsidRDefault="00234841" w:rsidP="00234841">
      <w:pPr>
        <w:pStyle w:val="PL"/>
      </w:pPr>
      <w:r>
        <w:t xml:space="preserve">        - oAuth2ClientCredentials:</w:t>
      </w:r>
    </w:p>
    <w:p w14:paraId="737A6540" w14:textId="77777777" w:rsidR="00234841" w:rsidRDefault="00234841" w:rsidP="00234841">
      <w:pPr>
        <w:pStyle w:val="PL"/>
      </w:pPr>
      <w:r>
        <w:t xml:space="preserve">          - nudr-dr</w:t>
      </w:r>
    </w:p>
    <w:p w14:paraId="398B36D8" w14:textId="77777777" w:rsidR="00234841" w:rsidRDefault="00234841" w:rsidP="00234841">
      <w:pPr>
        <w:pStyle w:val="PL"/>
      </w:pPr>
      <w:r>
        <w:t xml:space="preserve">        - oAuth2ClientCredentials:</w:t>
      </w:r>
    </w:p>
    <w:p w14:paraId="2CC3DA35" w14:textId="77777777" w:rsidR="00234841" w:rsidRDefault="00234841" w:rsidP="00234841">
      <w:pPr>
        <w:pStyle w:val="PL"/>
      </w:pPr>
      <w:r>
        <w:t xml:space="preserve">          - nudr-dr</w:t>
      </w:r>
    </w:p>
    <w:p w14:paraId="7096DFA5" w14:textId="77777777" w:rsidR="00234841" w:rsidRDefault="00234841" w:rsidP="00234841">
      <w:pPr>
        <w:pStyle w:val="PL"/>
        <w:rPr>
          <w:lang w:eastAsia="zh-CN"/>
        </w:rPr>
      </w:pPr>
      <w:r>
        <w:t xml:space="preserve">          - nudr-dr:subscription-data</w:t>
      </w:r>
    </w:p>
    <w:p w14:paraId="670EA637" w14:textId="77777777" w:rsidR="00234841" w:rsidRDefault="00234841" w:rsidP="00234841">
      <w:pPr>
        <w:pStyle w:val="PL"/>
      </w:pPr>
      <w:r>
        <w:t xml:space="preserve">      parameters:</w:t>
      </w:r>
    </w:p>
    <w:p w14:paraId="380B6DC3" w14:textId="77777777" w:rsidR="00234841" w:rsidRPr="00533C32" w:rsidRDefault="00234841" w:rsidP="00234841">
      <w:pPr>
        <w:pStyle w:val="PL"/>
      </w:pPr>
      <w:r w:rsidRPr="00533C32">
        <w:t xml:space="preserve">        - name: ueGroupId</w:t>
      </w:r>
    </w:p>
    <w:p w14:paraId="297EAD41" w14:textId="77777777" w:rsidR="00234841" w:rsidRPr="00533C32" w:rsidRDefault="00234841" w:rsidP="00234841">
      <w:pPr>
        <w:pStyle w:val="PL"/>
      </w:pPr>
      <w:r w:rsidRPr="00533C32">
        <w:t xml:space="preserve">          in: path</w:t>
      </w:r>
    </w:p>
    <w:p w14:paraId="7BC9612A" w14:textId="77777777" w:rsidR="00234841" w:rsidRPr="00533C32" w:rsidRDefault="00234841" w:rsidP="00234841">
      <w:pPr>
        <w:pStyle w:val="PL"/>
      </w:pPr>
      <w:r w:rsidRPr="00533C32">
        <w:t xml:space="preserve">          required: true</w:t>
      </w:r>
    </w:p>
    <w:p w14:paraId="77A17E31" w14:textId="77777777" w:rsidR="00234841" w:rsidRPr="00533C32" w:rsidRDefault="00234841" w:rsidP="00234841">
      <w:pPr>
        <w:pStyle w:val="PL"/>
      </w:pPr>
      <w:r w:rsidRPr="00533C32">
        <w:t xml:space="preserve">          schema:</w:t>
      </w:r>
    </w:p>
    <w:p w14:paraId="09731A69" w14:textId="77777777" w:rsidR="00234841" w:rsidRPr="00533C32" w:rsidRDefault="00234841" w:rsidP="00234841">
      <w:pPr>
        <w:pStyle w:val="PL"/>
      </w:pPr>
      <w:r w:rsidRPr="00533C32">
        <w:t xml:space="preserve">              $ref: '#/components/schemas/VarUeGroupId'</w:t>
      </w:r>
    </w:p>
    <w:p w14:paraId="1FC8E452" w14:textId="77777777" w:rsidR="00234841" w:rsidRDefault="00234841" w:rsidP="00234841">
      <w:pPr>
        <w:pStyle w:val="PL"/>
      </w:pPr>
      <w:r>
        <w:t xml:space="preserve">        - name: subsId</w:t>
      </w:r>
    </w:p>
    <w:p w14:paraId="78EBDDC6" w14:textId="77777777" w:rsidR="00234841" w:rsidRDefault="00234841" w:rsidP="00234841">
      <w:pPr>
        <w:pStyle w:val="PL"/>
      </w:pPr>
      <w:r>
        <w:t xml:space="preserve">          in: path</w:t>
      </w:r>
    </w:p>
    <w:p w14:paraId="0BA7F9C8" w14:textId="77777777" w:rsidR="00234841" w:rsidRDefault="00234841" w:rsidP="00234841">
      <w:pPr>
        <w:pStyle w:val="PL"/>
      </w:pPr>
      <w:r>
        <w:lastRenderedPageBreak/>
        <w:t xml:space="preserve">          required: true</w:t>
      </w:r>
    </w:p>
    <w:p w14:paraId="46262314" w14:textId="77777777" w:rsidR="00234841" w:rsidRDefault="00234841" w:rsidP="00234841">
      <w:pPr>
        <w:pStyle w:val="PL"/>
      </w:pPr>
      <w:r>
        <w:t xml:space="preserve">          schema:</w:t>
      </w:r>
    </w:p>
    <w:p w14:paraId="401CA3A9" w14:textId="77777777" w:rsidR="00234841" w:rsidRDefault="00234841" w:rsidP="00234841">
      <w:pPr>
        <w:pStyle w:val="PL"/>
        <w:rPr>
          <w:lang w:eastAsia="zh-CN"/>
        </w:rPr>
      </w:pPr>
      <w:r>
        <w:t xml:space="preserve">            type: string</w:t>
      </w:r>
    </w:p>
    <w:p w14:paraId="25BF6BBA" w14:textId="77777777" w:rsidR="00234841" w:rsidRDefault="00234841" w:rsidP="00234841">
      <w:pPr>
        <w:pStyle w:val="PL"/>
      </w:pPr>
      <w:r>
        <w:t xml:space="preserve">        - name: supported-features</w:t>
      </w:r>
    </w:p>
    <w:p w14:paraId="3B949689" w14:textId="77777777" w:rsidR="00234841" w:rsidRDefault="00234841" w:rsidP="00234841">
      <w:pPr>
        <w:pStyle w:val="PL"/>
      </w:pPr>
      <w:r>
        <w:t xml:space="preserve">          in: query</w:t>
      </w:r>
    </w:p>
    <w:p w14:paraId="4E5FE90D" w14:textId="77777777" w:rsidR="00234841" w:rsidRDefault="00234841" w:rsidP="00234841">
      <w:pPr>
        <w:pStyle w:val="PL"/>
      </w:pPr>
      <w:r>
        <w:t xml:space="preserve">          description: Features required to be supported by the target NF</w:t>
      </w:r>
    </w:p>
    <w:p w14:paraId="507C650C" w14:textId="77777777" w:rsidR="00234841" w:rsidRDefault="00234841" w:rsidP="00234841">
      <w:pPr>
        <w:pStyle w:val="PL"/>
      </w:pPr>
      <w:r>
        <w:t xml:space="preserve">          schema:</w:t>
      </w:r>
    </w:p>
    <w:p w14:paraId="4F3D6895" w14:textId="77777777" w:rsidR="00234841" w:rsidRDefault="00234841" w:rsidP="00234841">
      <w:pPr>
        <w:pStyle w:val="PL"/>
        <w:rPr>
          <w:lang w:eastAsia="zh-CN"/>
        </w:rPr>
      </w:pPr>
      <w:r>
        <w:t xml:space="preserve">            $ref: 'TS29571_CommonData.yaml#/components/schemas/SupportedFeatures'</w:t>
      </w:r>
    </w:p>
    <w:p w14:paraId="01E1F333" w14:textId="77777777" w:rsidR="00234841" w:rsidRDefault="00234841" w:rsidP="00234841">
      <w:pPr>
        <w:pStyle w:val="PL"/>
        <w:rPr>
          <w:lang w:eastAsia="zh-CN"/>
        </w:rPr>
      </w:pPr>
      <w:r>
        <w:t xml:space="preserve">      requestBody:</w:t>
      </w:r>
    </w:p>
    <w:p w14:paraId="543BA18D" w14:textId="77777777" w:rsidR="00234841" w:rsidRDefault="00234841" w:rsidP="00234841">
      <w:pPr>
        <w:pStyle w:val="PL"/>
      </w:pPr>
      <w:r>
        <w:t xml:space="preserve">        content:</w:t>
      </w:r>
    </w:p>
    <w:p w14:paraId="0EB176A5" w14:textId="77777777" w:rsidR="00234841" w:rsidRDefault="00234841" w:rsidP="00234841">
      <w:pPr>
        <w:pStyle w:val="PL"/>
      </w:pPr>
      <w:r>
        <w:t xml:space="preserve">          application/json-patch+json:</w:t>
      </w:r>
    </w:p>
    <w:p w14:paraId="492148F2" w14:textId="77777777" w:rsidR="00234841" w:rsidRDefault="00234841" w:rsidP="00234841">
      <w:pPr>
        <w:pStyle w:val="PL"/>
      </w:pPr>
      <w:r>
        <w:t xml:space="preserve">            schema:</w:t>
      </w:r>
    </w:p>
    <w:p w14:paraId="1CF83DD0" w14:textId="77777777" w:rsidR="00234841" w:rsidRDefault="00234841" w:rsidP="00234841">
      <w:pPr>
        <w:pStyle w:val="PL"/>
      </w:pPr>
      <w:r>
        <w:t xml:space="preserve">              type: array</w:t>
      </w:r>
    </w:p>
    <w:p w14:paraId="7A681C7E" w14:textId="77777777" w:rsidR="00234841" w:rsidRDefault="00234841" w:rsidP="00234841">
      <w:pPr>
        <w:pStyle w:val="PL"/>
      </w:pPr>
      <w:r>
        <w:t xml:space="preserve">              items:</w:t>
      </w:r>
    </w:p>
    <w:p w14:paraId="0719F601" w14:textId="77777777" w:rsidR="00234841" w:rsidRDefault="00234841" w:rsidP="00234841">
      <w:pPr>
        <w:pStyle w:val="PL"/>
      </w:pPr>
      <w:r>
        <w:t xml:space="preserve">                $ref: 'TS29571_CommonData.yaml#/components/schemas/PatchItem'</w:t>
      </w:r>
    </w:p>
    <w:p w14:paraId="09FF2AF4" w14:textId="77777777" w:rsidR="00234841" w:rsidRDefault="00234841" w:rsidP="00234841">
      <w:pPr>
        <w:pStyle w:val="PL"/>
      </w:pPr>
      <w:r>
        <w:t xml:space="preserve">        required: true</w:t>
      </w:r>
    </w:p>
    <w:p w14:paraId="1D1F9B06" w14:textId="77777777" w:rsidR="00234841" w:rsidRDefault="00234841" w:rsidP="00234841">
      <w:pPr>
        <w:pStyle w:val="PL"/>
      </w:pPr>
      <w:r>
        <w:t xml:space="preserve">      responses:</w:t>
      </w:r>
    </w:p>
    <w:p w14:paraId="608AFA7D" w14:textId="77777777" w:rsidR="00234841" w:rsidRDefault="00234841" w:rsidP="00234841">
      <w:pPr>
        <w:pStyle w:val="PL"/>
      </w:pPr>
      <w:r>
        <w:t xml:space="preserve">        '204':</w:t>
      </w:r>
    </w:p>
    <w:p w14:paraId="4EB867EC" w14:textId="77777777" w:rsidR="00234841" w:rsidRDefault="00234841" w:rsidP="00234841">
      <w:pPr>
        <w:pStyle w:val="PL"/>
      </w:pPr>
      <w:r>
        <w:t xml:space="preserve">          description: Expected response to a valid request</w:t>
      </w:r>
    </w:p>
    <w:p w14:paraId="1377B2C3" w14:textId="77777777" w:rsidR="00234841" w:rsidRDefault="00234841" w:rsidP="00234841">
      <w:pPr>
        <w:pStyle w:val="PL"/>
        <w:rPr>
          <w:lang w:eastAsia="zh-CN"/>
        </w:rPr>
      </w:pPr>
      <w:r>
        <w:rPr>
          <w:lang w:eastAsia="zh-CN"/>
        </w:rPr>
        <w:t xml:space="preserve">        '200':</w:t>
      </w:r>
    </w:p>
    <w:p w14:paraId="72119723" w14:textId="77777777" w:rsidR="00234841" w:rsidRDefault="00234841" w:rsidP="00234841">
      <w:pPr>
        <w:pStyle w:val="PL"/>
      </w:pPr>
      <w:r>
        <w:t xml:space="preserve">          description: Expected response to a valid request</w:t>
      </w:r>
    </w:p>
    <w:p w14:paraId="27E011AD" w14:textId="77777777" w:rsidR="00234841" w:rsidRDefault="00234841" w:rsidP="00234841">
      <w:pPr>
        <w:pStyle w:val="PL"/>
      </w:pPr>
      <w:r>
        <w:t xml:space="preserve">          content:</w:t>
      </w:r>
    </w:p>
    <w:p w14:paraId="5A12EC58" w14:textId="77777777" w:rsidR="00234841" w:rsidRDefault="00234841" w:rsidP="00234841">
      <w:pPr>
        <w:pStyle w:val="PL"/>
      </w:pPr>
      <w:r>
        <w:t xml:space="preserve">            application/json:</w:t>
      </w:r>
    </w:p>
    <w:p w14:paraId="2301C549" w14:textId="77777777" w:rsidR="00234841" w:rsidRDefault="00234841" w:rsidP="00234841">
      <w:pPr>
        <w:pStyle w:val="PL"/>
      </w:pPr>
      <w:r>
        <w:t xml:space="preserve">              schema:</w:t>
      </w:r>
    </w:p>
    <w:p w14:paraId="15FA48C7" w14:textId="77777777" w:rsidR="00234841" w:rsidRDefault="00234841" w:rsidP="00234841">
      <w:pPr>
        <w:pStyle w:val="PL"/>
        <w:rPr>
          <w:lang w:eastAsia="zh-CN"/>
        </w:rPr>
      </w:pPr>
      <w:r>
        <w:t xml:space="preserve">                $ref: 'TS29571_CommonData.yaml#/components/schemas/</w:t>
      </w:r>
      <w:r>
        <w:rPr>
          <w:lang w:eastAsia="zh-CN"/>
        </w:rPr>
        <w:t>PatchResult</w:t>
      </w:r>
      <w:r>
        <w:t>'</w:t>
      </w:r>
    </w:p>
    <w:p w14:paraId="3DC6CA2B" w14:textId="77777777" w:rsidR="00234841" w:rsidRDefault="00234841" w:rsidP="00234841">
      <w:pPr>
        <w:pStyle w:val="PL"/>
      </w:pPr>
      <w:r>
        <w:t xml:space="preserve">        '403':</w:t>
      </w:r>
    </w:p>
    <w:p w14:paraId="0E469F3A" w14:textId="77777777" w:rsidR="00234841" w:rsidRDefault="00234841" w:rsidP="00234841">
      <w:pPr>
        <w:pStyle w:val="PL"/>
      </w:pPr>
      <w:r>
        <w:t xml:space="preserve">          description: modification is rejected</w:t>
      </w:r>
    </w:p>
    <w:p w14:paraId="4657321C" w14:textId="77777777" w:rsidR="00234841" w:rsidRDefault="00234841" w:rsidP="00234841">
      <w:pPr>
        <w:pStyle w:val="PL"/>
      </w:pPr>
      <w:r>
        <w:t xml:space="preserve">          content:</w:t>
      </w:r>
    </w:p>
    <w:p w14:paraId="1A2A454D" w14:textId="77777777" w:rsidR="00234841" w:rsidRDefault="00234841" w:rsidP="00234841">
      <w:pPr>
        <w:pStyle w:val="PL"/>
      </w:pPr>
      <w:r>
        <w:t xml:space="preserve">            application/problem+json:</w:t>
      </w:r>
    </w:p>
    <w:p w14:paraId="62B14861" w14:textId="77777777" w:rsidR="00234841" w:rsidRDefault="00234841" w:rsidP="00234841">
      <w:pPr>
        <w:pStyle w:val="PL"/>
      </w:pPr>
      <w:r>
        <w:t xml:space="preserve">              schema:</w:t>
      </w:r>
    </w:p>
    <w:p w14:paraId="46328DED" w14:textId="77777777" w:rsidR="00234841" w:rsidRDefault="00234841" w:rsidP="00234841">
      <w:pPr>
        <w:pStyle w:val="PL"/>
      </w:pPr>
      <w:r>
        <w:t xml:space="preserve">                $ref: 'TS29571_CommonData.yaml#/components/schemas/ProblemDetails'</w:t>
      </w:r>
    </w:p>
    <w:p w14:paraId="1C7B8B07" w14:textId="77777777" w:rsidR="00234841" w:rsidRDefault="00234841" w:rsidP="00234841">
      <w:pPr>
        <w:pStyle w:val="PL"/>
        <w:rPr>
          <w:lang w:eastAsia="zh-CN"/>
        </w:rPr>
      </w:pPr>
      <w:r>
        <w:t xml:space="preserve">        default:</w:t>
      </w:r>
    </w:p>
    <w:p w14:paraId="4A913B6C" w14:textId="77777777" w:rsidR="00234841" w:rsidRDefault="00234841" w:rsidP="00234841">
      <w:pPr>
        <w:pStyle w:val="PL"/>
        <w:rPr>
          <w:lang w:eastAsia="zh-CN"/>
        </w:rPr>
      </w:pPr>
      <w:r>
        <w:t xml:space="preserve">          $ref: 'TS29571_CommonData.yaml#/components/responses/default'</w:t>
      </w:r>
    </w:p>
    <w:p w14:paraId="40A17AB2" w14:textId="77777777" w:rsidR="00234841" w:rsidRDefault="00234841" w:rsidP="00234841">
      <w:pPr>
        <w:pStyle w:val="PL"/>
        <w:rPr>
          <w:lang w:eastAsia="zh-CN"/>
        </w:rPr>
      </w:pPr>
    </w:p>
    <w:p w14:paraId="0DECDE0D" w14:textId="77777777" w:rsidR="00234841" w:rsidRDefault="00234841" w:rsidP="00234841">
      <w:pPr>
        <w:pStyle w:val="PL"/>
      </w:pPr>
      <w:r>
        <w:t xml:space="preserve">    get:</w:t>
      </w:r>
    </w:p>
    <w:p w14:paraId="530F54F7" w14:textId="77777777" w:rsidR="00234841" w:rsidRDefault="00234841" w:rsidP="00234841">
      <w:pPr>
        <w:pStyle w:val="PL"/>
      </w:pPr>
      <w:r>
        <w:t xml:space="preserve">      summary: Retrieve SMF Subscription Info for a group of UEs or any UE</w:t>
      </w:r>
    </w:p>
    <w:p w14:paraId="0E3B6312" w14:textId="77777777" w:rsidR="00234841" w:rsidRDefault="00234841" w:rsidP="00234841">
      <w:pPr>
        <w:pStyle w:val="PL"/>
      </w:pPr>
      <w:r>
        <w:t xml:space="preserve">      operationId: GetSmfGroupSubscriptions</w:t>
      </w:r>
    </w:p>
    <w:p w14:paraId="17546D21" w14:textId="77777777" w:rsidR="00234841" w:rsidRDefault="00234841" w:rsidP="00234841">
      <w:pPr>
        <w:pStyle w:val="PL"/>
      </w:pPr>
      <w:r>
        <w:t xml:space="preserve">      tags:</w:t>
      </w:r>
    </w:p>
    <w:p w14:paraId="1CEB3853" w14:textId="77777777" w:rsidR="00234841" w:rsidRDefault="00234841" w:rsidP="00234841">
      <w:pPr>
        <w:pStyle w:val="PL"/>
        <w:rPr>
          <w:lang w:eastAsia="zh-CN"/>
        </w:rPr>
      </w:pPr>
      <w:r>
        <w:t xml:space="preserve">        - SMF Event Subscription Info (Document)</w:t>
      </w:r>
    </w:p>
    <w:p w14:paraId="06DC7783" w14:textId="77777777" w:rsidR="00234841" w:rsidRDefault="00234841" w:rsidP="00234841">
      <w:pPr>
        <w:pStyle w:val="PL"/>
      </w:pPr>
      <w:r>
        <w:t xml:space="preserve">      security:</w:t>
      </w:r>
    </w:p>
    <w:p w14:paraId="52E18846" w14:textId="77777777" w:rsidR="00234841" w:rsidRDefault="00234841" w:rsidP="00234841">
      <w:pPr>
        <w:pStyle w:val="PL"/>
      </w:pPr>
      <w:r>
        <w:t xml:space="preserve">        - {}</w:t>
      </w:r>
    </w:p>
    <w:p w14:paraId="3135BB4C" w14:textId="77777777" w:rsidR="00234841" w:rsidRDefault="00234841" w:rsidP="00234841">
      <w:pPr>
        <w:pStyle w:val="PL"/>
      </w:pPr>
      <w:r>
        <w:t xml:space="preserve">        - oAuth2ClientCredentials:</w:t>
      </w:r>
    </w:p>
    <w:p w14:paraId="755F3297" w14:textId="77777777" w:rsidR="00234841" w:rsidRDefault="00234841" w:rsidP="00234841">
      <w:pPr>
        <w:pStyle w:val="PL"/>
      </w:pPr>
      <w:r>
        <w:t xml:space="preserve">          - nudr-dr</w:t>
      </w:r>
    </w:p>
    <w:p w14:paraId="6024BED8" w14:textId="77777777" w:rsidR="00234841" w:rsidRDefault="00234841" w:rsidP="00234841">
      <w:pPr>
        <w:pStyle w:val="PL"/>
      </w:pPr>
      <w:r>
        <w:t xml:space="preserve">        - oAuth2ClientCredentials:</w:t>
      </w:r>
    </w:p>
    <w:p w14:paraId="7CBA4533" w14:textId="77777777" w:rsidR="00234841" w:rsidRDefault="00234841" w:rsidP="00234841">
      <w:pPr>
        <w:pStyle w:val="PL"/>
      </w:pPr>
      <w:r>
        <w:t xml:space="preserve">          - nudr-dr</w:t>
      </w:r>
    </w:p>
    <w:p w14:paraId="10FDA27A" w14:textId="77777777" w:rsidR="00234841" w:rsidRDefault="00234841" w:rsidP="00234841">
      <w:pPr>
        <w:pStyle w:val="PL"/>
        <w:rPr>
          <w:lang w:eastAsia="zh-CN"/>
        </w:rPr>
      </w:pPr>
      <w:r>
        <w:t xml:space="preserve">          - nudr-dr:subscription-data</w:t>
      </w:r>
    </w:p>
    <w:p w14:paraId="6D4ED9FD" w14:textId="77777777" w:rsidR="00234841" w:rsidRDefault="00234841" w:rsidP="00234841">
      <w:pPr>
        <w:pStyle w:val="PL"/>
      </w:pPr>
      <w:r>
        <w:lastRenderedPageBreak/>
        <w:t xml:space="preserve">      parameters:</w:t>
      </w:r>
    </w:p>
    <w:p w14:paraId="050DBD8B" w14:textId="77777777" w:rsidR="00234841" w:rsidRPr="00533C32" w:rsidRDefault="00234841" w:rsidP="00234841">
      <w:pPr>
        <w:pStyle w:val="PL"/>
      </w:pPr>
      <w:r w:rsidRPr="00533C32">
        <w:t xml:space="preserve">        - name: ueGroupId</w:t>
      </w:r>
    </w:p>
    <w:p w14:paraId="7B2D3012" w14:textId="77777777" w:rsidR="00234841" w:rsidRPr="00533C32" w:rsidRDefault="00234841" w:rsidP="00234841">
      <w:pPr>
        <w:pStyle w:val="PL"/>
      </w:pPr>
      <w:r w:rsidRPr="00533C32">
        <w:t xml:space="preserve">          in: path</w:t>
      </w:r>
    </w:p>
    <w:p w14:paraId="0F9A13AF" w14:textId="77777777" w:rsidR="00234841" w:rsidRPr="00533C32" w:rsidRDefault="00234841" w:rsidP="00234841">
      <w:pPr>
        <w:pStyle w:val="PL"/>
      </w:pPr>
      <w:r w:rsidRPr="00533C32">
        <w:t xml:space="preserve">          required: true</w:t>
      </w:r>
    </w:p>
    <w:p w14:paraId="24F1DED7" w14:textId="77777777" w:rsidR="00234841" w:rsidRPr="00533C32" w:rsidRDefault="00234841" w:rsidP="00234841">
      <w:pPr>
        <w:pStyle w:val="PL"/>
      </w:pPr>
      <w:r w:rsidRPr="00533C32">
        <w:t xml:space="preserve">          schema:</w:t>
      </w:r>
    </w:p>
    <w:p w14:paraId="6DFEB5C5" w14:textId="77777777" w:rsidR="00234841" w:rsidRPr="00533C32" w:rsidRDefault="00234841" w:rsidP="00234841">
      <w:pPr>
        <w:pStyle w:val="PL"/>
      </w:pPr>
      <w:r w:rsidRPr="00533C32">
        <w:t xml:space="preserve">              $ref: '#/components/schemas/VarUeGroupId'</w:t>
      </w:r>
    </w:p>
    <w:p w14:paraId="5F903456" w14:textId="77777777" w:rsidR="00234841" w:rsidRDefault="00234841" w:rsidP="00234841">
      <w:pPr>
        <w:pStyle w:val="PL"/>
      </w:pPr>
      <w:r>
        <w:t xml:space="preserve">        - name: subsId</w:t>
      </w:r>
    </w:p>
    <w:p w14:paraId="3A34A521" w14:textId="77777777" w:rsidR="00234841" w:rsidRDefault="00234841" w:rsidP="00234841">
      <w:pPr>
        <w:pStyle w:val="PL"/>
      </w:pPr>
      <w:r>
        <w:t xml:space="preserve">          in: path</w:t>
      </w:r>
    </w:p>
    <w:p w14:paraId="10AFAD52" w14:textId="77777777" w:rsidR="00234841" w:rsidRDefault="00234841" w:rsidP="00234841">
      <w:pPr>
        <w:pStyle w:val="PL"/>
      </w:pPr>
      <w:r>
        <w:t xml:space="preserve">          required: true</w:t>
      </w:r>
    </w:p>
    <w:p w14:paraId="3E98DD75" w14:textId="77777777" w:rsidR="00234841" w:rsidRDefault="00234841" w:rsidP="00234841">
      <w:pPr>
        <w:pStyle w:val="PL"/>
      </w:pPr>
      <w:r>
        <w:t xml:space="preserve">          schema:</w:t>
      </w:r>
    </w:p>
    <w:p w14:paraId="0974B3F7" w14:textId="77777777" w:rsidR="00234841" w:rsidRDefault="00234841" w:rsidP="00234841">
      <w:pPr>
        <w:pStyle w:val="PL"/>
      </w:pPr>
      <w:r>
        <w:t xml:space="preserve">            type: string</w:t>
      </w:r>
    </w:p>
    <w:p w14:paraId="5D28B1C4" w14:textId="77777777" w:rsidR="00234841" w:rsidRDefault="00234841" w:rsidP="00234841">
      <w:pPr>
        <w:pStyle w:val="PL"/>
      </w:pPr>
      <w:r>
        <w:t xml:space="preserve">      responses:</w:t>
      </w:r>
    </w:p>
    <w:p w14:paraId="7D389E64" w14:textId="77777777" w:rsidR="00234841" w:rsidRDefault="00234841" w:rsidP="00234841">
      <w:pPr>
        <w:pStyle w:val="PL"/>
      </w:pPr>
      <w:r>
        <w:t xml:space="preserve">        '200':</w:t>
      </w:r>
    </w:p>
    <w:p w14:paraId="00215BA4" w14:textId="77777777" w:rsidR="00234841" w:rsidRDefault="00234841" w:rsidP="00234841">
      <w:pPr>
        <w:pStyle w:val="PL"/>
      </w:pPr>
      <w:r>
        <w:t xml:space="preserve">          description: OK</w:t>
      </w:r>
    </w:p>
    <w:p w14:paraId="1AC5590E" w14:textId="77777777" w:rsidR="00234841" w:rsidRDefault="00234841" w:rsidP="00234841">
      <w:pPr>
        <w:pStyle w:val="PL"/>
      </w:pPr>
      <w:r>
        <w:t xml:space="preserve">          content:</w:t>
      </w:r>
    </w:p>
    <w:p w14:paraId="1FF62397" w14:textId="77777777" w:rsidR="00234841" w:rsidRDefault="00234841" w:rsidP="00234841">
      <w:pPr>
        <w:pStyle w:val="PL"/>
      </w:pPr>
      <w:r>
        <w:t xml:space="preserve">            application/json:</w:t>
      </w:r>
    </w:p>
    <w:p w14:paraId="40C00DE1" w14:textId="77777777" w:rsidR="00234841" w:rsidRDefault="00234841" w:rsidP="00234841">
      <w:pPr>
        <w:pStyle w:val="PL"/>
      </w:pPr>
      <w:r>
        <w:t xml:space="preserve">              schema:</w:t>
      </w:r>
    </w:p>
    <w:p w14:paraId="22E14928" w14:textId="77777777" w:rsidR="00234841" w:rsidRDefault="00234841" w:rsidP="00234841">
      <w:pPr>
        <w:pStyle w:val="PL"/>
      </w:pPr>
      <w:r>
        <w:t xml:space="preserve">                $ref: '#/components/schemas/SmfSubscriptionInfo'</w:t>
      </w:r>
    </w:p>
    <w:p w14:paraId="37C043E5" w14:textId="77777777" w:rsidR="00234841" w:rsidRDefault="00234841" w:rsidP="00234841">
      <w:pPr>
        <w:pStyle w:val="PL"/>
        <w:rPr>
          <w:lang w:eastAsia="zh-CN"/>
        </w:rPr>
      </w:pPr>
      <w:r>
        <w:t xml:space="preserve">        default:</w:t>
      </w:r>
    </w:p>
    <w:p w14:paraId="65F98327" w14:textId="77777777" w:rsidR="00234841" w:rsidRDefault="00234841" w:rsidP="00234841">
      <w:pPr>
        <w:pStyle w:val="PL"/>
      </w:pPr>
      <w:r>
        <w:t xml:space="preserve">          $ref: 'TS29571_CommonData.yaml#/components/responses/default'</w:t>
      </w:r>
    </w:p>
    <w:p w14:paraId="30295CA4" w14:textId="77777777" w:rsidR="00234841" w:rsidRDefault="00234841" w:rsidP="00234841">
      <w:pPr>
        <w:pStyle w:val="PL"/>
        <w:rPr>
          <w:lang w:eastAsia="zh-CN"/>
        </w:rPr>
      </w:pPr>
    </w:p>
    <w:p w14:paraId="3DD3C184" w14:textId="77777777" w:rsidR="00234841" w:rsidRDefault="00234841" w:rsidP="00234841">
      <w:pPr>
        <w:pStyle w:val="PL"/>
      </w:pPr>
      <w:r>
        <w:t xml:space="preserve">  </w:t>
      </w:r>
      <w:r w:rsidRPr="00533C32">
        <w:t>/subscription-data/group-data/{ueGroupId}/ee-subscriptions/{subsId}</w:t>
      </w:r>
      <w:r>
        <w:t>/hss-subscriptions:</w:t>
      </w:r>
    </w:p>
    <w:p w14:paraId="7FB3B8CB" w14:textId="77777777" w:rsidR="00234841" w:rsidRDefault="00234841" w:rsidP="00234841">
      <w:pPr>
        <w:pStyle w:val="PL"/>
      </w:pPr>
      <w:r>
        <w:t xml:space="preserve">    put:</w:t>
      </w:r>
    </w:p>
    <w:p w14:paraId="2CC54DC4" w14:textId="77777777" w:rsidR="00234841" w:rsidRDefault="00234841" w:rsidP="00234841">
      <w:pPr>
        <w:pStyle w:val="PL"/>
      </w:pPr>
      <w:r>
        <w:t xml:space="preserve">      summary: Create HSS Subscription Info for a group of UEs</w:t>
      </w:r>
    </w:p>
    <w:p w14:paraId="28452229" w14:textId="77777777" w:rsidR="00234841" w:rsidRDefault="00234841" w:rsidP="00234841">
      <w:pPr>
        <w:pStyle w:val="PL"/>
      </w:pPr>
      <w:r>
        <w:t xml:space="preserve">      operationId: CreateHssGroupSubscriptions</w:t>
      </w:r>
    </w:p>
    <w:p w14:paraId="7F3C3D15" w14:textId="77777777" w:rsidR="00234841" w:rsidRDefault="00234841" w:rsidP="00234841">
      <w:pPr>
        <w:pStyle w:val="PL"/>
      </w:pPr>
      <w:r>
        <w:t xml:space="preserve">      tags:</w:t>
      </w:r>
    </w:p>
    <w:p w14:paraId="450045B1" w14:textId="77777777" w:rsidR="00234841" w:rsidRDefault="00234841" w:rsidP="00234841">
      <w:pPr>
        <w:pStyle w:val="PL"/>
        <w:rPr>
          <w:lang w:eastAsia="zh-CN"/>
        </w:rPr>
      </w:pPr>
      <w:r>
        <w:t xml:space="preserve">        - HSS Event Group Subscription Info (Document)</w:t>
      </w:r>
    </w:p>
    <w:p w14:paraId="367E62E8" w14:textId="77777777" w:rsidR="00234841" w:rsidRDefault="00234841" w:rsidP="00234841">
      <w:pPr>
        <w:pStyle w:val="PL"/>
      </w:pPr>
      <w:r>
        <w:t xml:space="preserve">      parameters:</w:t>
      </w:r>
    </w:p>
    <w:p w14:paraId="29A51C53" w14:textId="77777777" w:rsidR="00234841" w:rsidRDefault="00234841" w:rsidP="00234841">
      <w:pPr>
        <w:pStyle w:val="PL"/>
      </w:pPr>
      <w:r>
        <w:t xml:space="preserve">        - name: externalGroupId</w:t>
      </w:r>
    </w:p>
    <w:p w14:paraId="3E3C5EEA" w14:textId="77777777" w:rsidR="00234841" w:rsidRDefault="00234841" w:rsidP="00234841">
      <w:pPr>
        <w:pStyle w:val="PL"/>
      </w:pPr>
      <w:r>
        <w:t xml:space="preserve">          in: path</w:t>
      </w:r>
    </w:p>
    <w:p w14:paraId="2D120AC7" w14:textId="77777777" w:rsidR="00234841" w:rsidRDefault="00234841" w:rsidP="00234841">
      <w:pPr>
        <w:pStyle w:val="PL"/>
      </w:pPr>
      <w:r>
        <w:t xml:space="preserve">          required: true</w:t>
      </w:r>
    </w:p>
    <w:p w14:paraId="283450FB" w14:textId="77777777" w:rsidR="00234841" w:rsidRDefault="00234841" w:rsidP="00234841">
      <w:pPr>
        <w:pStyle w:val="PL"/>
      </w:pPr>
      <w:r>
        <w:t xml:space="preserve">          schema:</w:t>
      </w:r>
    </w:p>
    <w:p w14:paraId="7A137B1B" w14:textId="77777777" w:rsidR="00234841" w:rsidRDefault="00234841" w:rsidP="00234841">
      <w:pPr>
        <w:pStyle w:val="PL"/>
      </w:pPr>
      <w:r>
        <w:t xml:space="preserve">            $ref: 'TS29503_Nudm_SDM.yaml#/components/schemas/ExtGroupId'</w:t>
      </w:r>
    </w:p>
    <w:p w14:paraId="5866B76A" w14:textId="77777777" w:rsidR="00234841" w:rsidRDefault="00234841" w:rsidP="00234841">
      <w:pPr>
        <w:pStyle w:val="PL"/>
      </w:pPr>
      <w:r>
        <w:t xml:space="preserve">        - name: subsId</w:t>
      </w:r>
    </w:p>
    <w:p w14:paraId="77973A0B" w14:textId="77777777" w:rsidR="00234841" w:rsidRDefault="00234841" w:rsidP="00234841">
      <w:pPr>
        <w:pStyle w:val="PL"/>
      </w:pPr>
      <w:r>
        <w:t xml:space="preserve">          in: path</w:t>
      </w:r>
    </w:p>
    <w:p w14:paraId="7F9A9E58" w14:textId="77777777" w:rsidR="00234841" w:rsidRDefault="00234841" w:rsidP="00234841">
      <w:pPr>
        <w:pStyle w:val="PL"/>
      </w:pPr>
      <w:r>
        <w:t xml:space="preserve">          required: true</w:t>
      </w:r>
    </w:p>
    <w:p w14:paraId="69B99AF7" w14:textId="77777777" w:rsidR="00234841" w:rsidRDefault="00234841" w:rsidP="00234841">
      <w:pPr>
        <w:pStyle w:val="PL"/>
      </w:pPr>
      <w:r>
        <w:t xml:space="preserve">          schema:</w:t>
      </w:r>
    </w:p>
    <w:p w14:paraId="107ADF75" w14:textId="77777777" w:rsidR="00234841" w:rsidRDefault="00234841" w:rsidP="00234841">
      <w:pPr>
        <w:pStyle w:val="PL"/>
      </w:pPr>
      <w:r>
        <w:t xml:space="preserve">            type: string</w:t>
      </w:r>
    </w:p>
    <w:p w14:paraId="54DB4A4B" w14:textId="77777777" w:rsidR="00234841" w:rsidRDefault="00234841" w:rsidP="00234841">
      <w:pPr>
        <w:pStyle w:val="PL"/>
      </w:pPr>
      <w:r>
        <w:t xml:space="preserve">      requestBody:</w:t>
      </w:r>
    </w:p>
    <w:p w14:paraId="7BBE0153" w14:textId="77777777" w:rsidR="00234841" w:rsidRDefault="00234841" w:rsidP="00234841">
      <w:pPr>
        <w:pStyle w:val="PL"/>
      </w:pPr>
      <w:r>
        <w:t xml:space="preserve">        content:</w:t>
      </w:r>
    </w:p>
    <w:p w14:paraId="4345C470" w14:textId="77777777" w:rsidR="00234841" w:rsidRDefault="00234841" w:rsidP="00234841">
      <w:pPr>
        <w:pStyle w:val="PL"/>
      </w:pPr>
      <w:r>
        <w:t xml:space="preserve">          application/json:</w:t>
      </w:r>
    </w:p>
    <w:p w14:paraId="668DDD1E" w14:textId="77777777" w:rsidR="00234841" w:rsidRDefault="00234841" w:rsidP="00234841">
      <w:pPr>
        <w:pStyle w:val="PL"/>
      </w:pPr>
      <w:r>
        <w:t xml:space="preserve">            schema:</w:t>
      </w:r>
    </w:p>
    <w:p w14:paraId="6B68BF55" w14:textId="77777777" w:rsidR="00234841" w:rsidRDefault="00234841" w:rsidP="00434F1A">
      <w:pPr>
        <w:pStyle w:val="PL"/>
        <w:outlineLvl w:val="0"/>
      </w:pPr>
      <w:r>
        <w:t xml:space="preserve">              $ref: '#/components/schemas/HssSubscriptionInfo'</w:t>
      </w:r>
    </w:p>
    <w:p w14:paraId="2C810E40" w14:textId="77777777" w:rsidR="00234841" w:rsidRDefault="00234841" w:rsidP="00234841">
      <w:pPr>
        <w:pStyle w:val="PL"/>
      </w:pPr>
      <w:r>
        <w:t xml:space="preserve">        required: true</w:t>
      </w:r>
    </w:p>
    <w:p w14:paraId="6E0C7627" w14:textId="77777777" w:rsidR="00234841" w:rsidRDefault="00234841" w:rsidP="00234841">
      <w:pPr>
        <w:pStyle w:val="PL"/>
      </w:pPr>
      <w:r>
        <w:t xml:space="preserve">      responses:</w:t>
      </w:r>
    </w:p>
    <w:p w14:paraId="6F1DAC41" w14:textId="77777777" w:rsidR="00234841" w:rsidRDefault="00234841" w:rsidP="00234841">
      <w:pPr>
        <w:pStyle w:val="PL"/>
      </w:pPr>
      <w:r>
        <w:t xml:space="preserve">        '204':</w:t>
      </w:r>
    </w:p>
    <w:p w14:paraId="60661DA4" w14:textId="77777777" w:rsidR="00234841" w:rsidRDefault="00234841" w:rsidP="00234841">
      <w:pPr>
        <w:pStyle w:val="PL"/>
      </w:pPr>
      <w:r>
        <w:lastRenderedPageBreak/>
        <w:t xml:space="preserve">          description: Upon success, an empty response body shall be returned</w:t>
      </w:r>
    </w:p>
    <w:p w14:paraId="488C094D" w14:textId="77777777" w:rsidR="00234841" w:rsidRDefault="00234841" w:rsidP="00234841">
      <w:pPr>
        <w:pStyle w:val="PL"/>
      </w:pPr>
      <w:r>
        <w:t xml:space="preserve">        '201':</w:t>
      </w:r>
    </w:p>
    <w:p w14:paraId="3F4D97F4" w14:textId="77777777" w:rsidR="00234841" w:rsidRDefault="00234841" w:rsidP="00234841">
      <w:pPr>
        <w:pStyle w:val="PL"/>
      </w:pPr>
      <w:r>
        <w:t xml:space="preserve">          description: Upon successful creation, the created resource shall be returned</w:t>
      </w:r>
    </w:p>
    <w:p w14:paraId="1ECB4256" w14:textId="77777777" w:rsidR="00234841" w:rsidRDefault="00234841" w:rsidP="00234841">
      <w:pPr>
        <w:pStyle w:val="PL"/>
      </w:pPr>
      <w:r>
        <w:t xml:space="preserve">          content:</w:t>
      </w:r>
    </w:p>
    <w:p w14:paraId="76BC96C9" w14:textId="77777777" w:rsidR="00234841" w:rsidRDefault="00234841" w:rsidP="00234841">
      <w:pPr>
        <w:pStyle w:val="PL"/>
      </w:pPr>
      <w:r>
        <w:t xml:space="preserve">            application/json:</w:t>
      </w:r>
    </w:p>
    <w:p w14:paraId="3BF18A0A" w14:textId="77777777" w:rsidR="00234841" w:rsidRDefault="00234841" w:rsidP="00234841">
      <w:pPr>
        <w:pStyle w:val="PL"/>
      </w:pPr>
      <w:r>
        <w:t xml:space="preserve">              schema:</w:t>
      </w:r>
    </w:p>
    <w:p w14:paraId="3C498690" w14:textId="77777777" w:rsidR="00234841" w:rsidRPr="00431BCD" w:rsidRDefault="00234841" w:rsidP="00434F1A">
      <w:pPr>
        <w:pStyle w:val="PL"/>
        <w:outlineLvl w:val="0"/>
      </w:pPr>
      <w:r>
        <w:t xml:space="preserve">                $ref: '#/components/schemas/HssSubscriptionInfo'</w:t>
      </w:r>
    </w:p>
    <w:p w14:paraId="6BBC0F7C" w14:textId="77777777" w:rsidR="00234841" w:rsidRDefault="00234841" w:rsidP="00234841">
      <w:pPr>
        <w:pStyle w:val="PL"/>
        <w:rPr>
          <w:lang w:eastAsia="zh-CN"/>
        </w:rPr>
      </w:pPr>
      <w:r>
        <w:t xml:space="preserve">        default:</w:t>
      </w:r>
    </w:p>
    <w:p w14:paraId="28AB0BB3" w14:textId="77777777" w:rsidR="00234841" w:rsidRDefault="00234841" w:rsidP="00234841">
      <w:pPr>
        <w:pStyle w:val="PL"/>
        <w:rPr>
          <w:lang w:eastAsia="zh-CN"/>
        </w:rPr>
      </w:pPr>
      <w:r>
        <w:t xml:space="preserve">          $ref: 'TS29571_CommonData.yaml#/components/responses/default'</w:t>
      </w:r>
    </w:p>
    <w:p w14:paraId="44EC8B0C" w14:textId="77777777" w:rsidR="00234841" w:rsidRDefault="00234841" w:rsidP="00234841">
      <w:pPr>
        <w:pStyle w:val="PL"/>
        <w:rPr>
          <w:lang w:eastAsia="zh-CN"/>
        </w:rPr>
      </w:pPr>
    </w:p>
    <w:p w14:paraId="419F2DF7" w14:textId="77777777" w:rsidR="00234841" w:rsidRDefault="00234841" w:rsidP="00234841">
      <w:pPr>
        <w:pStyle w:val="PL"/>
      </w:pPr>
      <w:r>
        <w:t xml:space="preserve">    delete:</w:t>
      </w:r>
    </w:p>
    <w:p w14:paraId="12B33812" w14:textId="77777777" w:rsidR="00234841" w:rsidRDefault="00234841" w:rsidP="00234841">
      <w:pPr>
        <w:pStyle w:val="PL"/>
      </w:pPr>
      <w:r>
        <w:t xml:space="preserve">      summary: Delete HSS Subscription Info</w:t>
      </w:r>
    </w:p>
    <w:p w14:paraId="007ACE21" w14:textId="77777777" w:rsidR="00234841" w:rsidRDefault="00234841" w:rsidP="00234841">
      <w:pPr>
        <w:pStyle w:val="PL"/>
      </w:pPr>
      <w:r>
        <w:t xml:space="preserve">      operationId: RemoveHssGroupSubscriptions</w:t>
      </w:r>
    </w:p>
    <w:p w14:paraId="02427553" w14:textId="77777777" w:rsidR="00234841" w:rsidRDefault="00234841" w:rsidP="00234841">
      <w:pPr>
        <w:pStyle w:val="PL"/>
      </w:pPr>
      <w:r>
        <w:t xml:space="preserve">      tags:</w:t>
      </w:r>
    </w:p>
    <w:p w14:paraId="4A9BA082" w14:textId="77777777" w:rsidR="00234841" w:rsidRDefault="00234841" w:rsidP="00234841">
      <w:pPr>
        <w:pStyle w:val="PL"/>
        <w:rPr>
          <w:lang w:eastAsia="zh-CN"/>
        </w:rPr>
      </w:pPr>
      <w:r>
        <w:t xml:space="preserve">        - HSS Event Subscription Info (Document)</w:t>
      </w:r>
    </w:p>
    <w:p w14:paraId="4F6978C6" w14:textId="77777777" w:rsidR="00234841" w:rsidRDefault="00234841" w:rsidP="00234841">
      <w:pPr>
        <w:pStyle w:val="PL"/>
      </w:pPr>
      <w:r>
        <w:t xml:space="preserve">      parameters:</w:t>
      </w:r>
    </w:p>
    <w:p w14:paraId="1C4B117C" w14:textId="77777777" w:rsidR="00234841" w:rsidRDefault="00234841" w:rsidP="00234841">
      <w:pPr>
        <w:pStyle w:val="PL"/>
      </w:pPr>
      <w:r>
        <w:t xml:space="preserve">        - name: externalGroupId</w:t>
      </w:r>
    </w:p>
    <w:p w14:paraId="06EA7574" w14:textId="77777777" w:rsidR="00234841" w:rsidRDefault="00234841" w:rsidP="00234841">
      <w:pPr>
        <w:pStyle w:val="PL"/>
      </w:pPr>
      <w:r>
        <w:t xml:space="preserve">          in: path</w:t>
      </w:r>
    </w:p>
    <w:p w14:paraId="6BA8877A" w14:textId="77777777" w:rsidR="00234841" w:rsidRDefault="00234841" w:rsidP="00234841">
      <w:pPr>
        <w:pStyle w:val="PL"/>
      </w:pPr>
      <w:r>
        <w:t xml:space="preserve">          required: true</w:t>
      </w:r>
    </w:p>
    <w:p w14:paraId="3B625732" w14:textId="77777777" w:rsidR="00234841" w:rsidRDefault="00234841" w:rsidP="00234841">
      <w:pPr>
        <w:pStyle w:val="PL"/>
      </w:pPr>
      <w:r>
        <w:t xml:space="preserve">          schema:</w:t>
      </w:r>
    </w:p>
    <w:p w14:paraId="46B7E704" w14:textId="77777777" w:rsidR="00234841" w:rsidRDefault="00234841" w:rsidP="00234841">
      <w:pPr>
        <w:pStyle w:val="PL"/>
      </w:pPr>
      <w:r>
        <w:t xml:space="preserve">            $ref: 'TS29503_Nudm_SDM.yaml#/components/schemas/ExtGroupId'</w:t>
      </w:r>
    </w:p>
    <w:p w14:paraId="182653BB" w14:textId="77777777" w:rsidR="00234841" w:rsidRDefault="00234841" w:rsidP="00234841">
      <w:pPr>
        <w:pStyle w:val="PL"/>
      </w:pPr>
      <w:r>
        <w:t xml:space="preserve">        - name: subsId</w:t>
      </w:r>
    </w:p>
    <w:p w14:paraId="1166E728" w14:textId="77777777" w:rsidR="00234841" w:rsidRDefault="00234841" w:rsidP="00234841">
      <w:pPr>
        <w:pStyle w:val="PL"/>
      </w:pPr>
      <w:r>
        <w:t xml:space="preserve">          in: path</w:t>
      </w:r>
    </w:p>
    <w:p w14:paraId="33BEA22E" w14:textId="77777777" w:rsidR="00234841" w:rsidRDefault="00234841" w:rsidP="00234841">
      <w:pPr>
        <w:pStyle w:val="PL"/>
      </w:pPr>
      <w:r>
        <w:t xml:space="preserve">          required: true</w:t>
      </w:r>
    </w:p>
    <w:p w14:paraId="33607E7A" w14:textId="77777777" w:rsidR="00234841" w:rsidRDefault="00234841" w:rsidP="00234841">
      <w:pPr>
        <w:pStyle w:val="PL"/>
      </w:pPr>
      <w:r>
        <w:t xml:space="preserve">          schema:</w:t>
      </w:r>
    </w:p>
    <w:p w14:paraId="17E0D7E7" w14:textId="77777777" w:rsidR="00234841" w:rsidRDefault="00234841" w:rsidP="00234841">
      <w:pPr>
        <w:pStyle w:val="PL"/>
      </w:pPr>
      <w:r>
        <w:t xml:space="preserve">            type: string</w:t>
      </w:r>
    </w:p>
    <w:p w14:paraId="27C77AA2" w14:textId="77777777" w:rsidR="00234841" w:rsidRDefault="00234841" w:rsidP="00234841">
      <w:pPr>
        <w:pStyle w:val="PL"/>
      </w:pPr>
      <w:r>
        <w:t xml:space="preserve">      responses:</w:t>
      </w:r>
    </w:p>
    <w:p w14:paraId="2AB857CB" w14:textId="77777777" w:rsidR="00234841" w:rsidRDefault="00234841" w:rsidP="00234841">
      <w:pPr>
        <w:pStyle w:val="PL"/>
      </w:pPr>
      <w:r>
        <w:t xml:space="preserve">        '204':</w:t>
      </w:r>
    </w:p>
    <w:p w14:paraId="7D0CD066" w14:textId="77777777" w:rsidR="00234841" w:rsidRDefault="00234841" w:rsidP="00234841">
      <w:pPr>
        <w:pStyle w:val="PL"/>
        <w:rPr>
          <w:lang w:eastAsia="zh-CN"/>
        </w:rPr>
      </w:pPr>
      <w:r>
        <w:t xml:space="preserve">          description: Expected response to a successful subscription removal</w:t>
      </w:r>
    </w:p>
    <w:p w14:paraId="6FA3C819" w14:textId="77777777" w:rsidR="00234841" w:rsidRDefault="00234841" w:rsidP="00234841">
      <w:pPr>
        <w:pStyle w:val="PL"/>
      </w:pPr>
      <w:r>
        <w:t xml:space="preserve">        default:</w:t>
      </w:r>
    </w:p>
    <w:p w14:paraId="79404869" w14:textId="77777777" w:rsidR="00234841" w:rsidRDefault="00234841" w:rsidP="00234841">
      <w:pPr>
        <w:pStyle w:val="PL"/>
        <w:rPr>
          <w:lang w:eastAsia="zh-CN"/>
        </w:rPr>
      </w:pPr>
      <w:r>
        <w:t xml:space="preserve">          $ref: 'TS29571_CommonData.yaml#/components/responses/default'</w:t>
      </w:r>
    </w:p>
    <w:p w14:paraId="3226E28D" w14:textId="77777777" w:rsidR="00234841" w:rsidRDefault="00234841" w:rsidP="00234841">
      <w:pPr>
        <w:pStyle w:val="PL"/>
        <w:rPr>
          <w:lang w:eastAsia="zh-CN"/>
        </w:rPr>
      </w:pPr>
    </w:p>
    <w:p w14:paraId="18CDFF2F" w14:textId="77777777" w:rsidR="00234841" w:rsidRDefault="00234841" w:rsidP="00234841">
      <w:pPr>
        <w:pStyle w:val="PL"/>
      </w:pPr>
      <w:r>
        <w:t xml:space="preserve">    patch:</w:t>
      </w:r>
    </w:p>
    <w:p w14:paraId="31C37E40" w14:textId="77777777" w:rsidR="00234841" w:rsidRDefault="00234841" w:rsidP="00234841">
      <w:pPr>
        <w:pStyle w:val="PL"/>
        <w:rPr>
          <w:lang w:eastAsia="zh-CN"/>
        </w:rPr>
      </w:pPr>
      <w:r>
        <w:t xml:space="preserve">      summary: Modify HSS Subscription Info</w:t>
      </w:r>
    </w:p>
    <w:p w14:paraId="33CF1E5D" w14:textId="77777777" w:rsidR="00234841" w:rsidRDefault="00234841" w:rsidP="00234841">
      <w:pPr>
        <w:pStyle w:val="PL"/>
      </w:pPr>
      <w:r>
        <w:t xml:space="preserve">      operationId: ModifyHssGroupSubscriptions</w:t>
      </w:r>
    </w:p>
    <w:p w14:paraId="2BCCA9B5" w14:textId="77777777" w:rsidR="00234841" w:rsidRDefault="00234841" w:rsidP="00234841">
      <w:pPr>
        <w:pStyle w:val="PL"/>
      </w:pPr>
      <w:r>
        <w:t xml:space="preserve">      tags:</w:t>
      </w:r>
    </w:p>
    <w:p w14:paraId="65974903" w14:textId="77777777" w:rsidR="00234841" w:rsidRDefault="00234841" w:rsidP="00234841">
      <w:pPr>
        <w:pStyle w:val="PL"/>
        <w:rPr>
          <w:lang w:eastAsia="zh-CN"/>
        </w:rPr>
      </w:pPr>
      <w:r>
        <w:t xml:space="preserve">        - HSS Event Subscription Info (Document)</w:t>
      </w:r>
    </w:p>
    <w:p w14:paraId="77D8E422" w14:textId="77777777" w:rsidR="00234841" w:rsidRDefault="00234841" w:rsidP="00234841">
      <w:pPr>
        <w:pStyle w:val="PL"/>
      </w:pPr>
      <w:r>
        <w:t xml:space="preserve">      parameters:</w:t>
      </w:r>
    </w:p>
    <w:p w14:paraId="56B4E9B5" w14:textId="77777777" w:rsidR="00234841" w:rsidRDefault="00234841" w:rsidP="00234841">
      <w:pPr>
        <w:pStyle w:val="PL"/>
      </w:pPr>
      <w:r>
        <w:t xml:space="preserve">        - name: externalGroupId</w:t>
      </w:r>
    </w:p>
    <w:p w14:paraId="75769A3F" w14:textId="77777777" w:rsidR="00234841" w:rsidRDefault="00234841" w:rsidP="00234841">
      <w:pPr>
        <w:pStyle w:val="PL"/>
      </w:pPr>
      <w:r>
        <w:t xml:space="preserve">          in: path</w:t>
      </w:r>
    </w:p>
    <w:p w14:paraId="62084664" w14:textId="77777777" w:rsidR="00234841" w:rsidRDefault="00234841" w:rsidP="00234841">
      <w:pPr>
        <w:pStyle w:val="PL"/>
      </w:pPr>
      <w:r>
        <w:t xml:space="preserve">          required: true</w:t>
      </w:r>
    </w:p>
    <w:p w14:paraId="72814C8E" w14:textId="77777777" w:rsidR="00234841" w:rsidRDefault="00234841" w:rsidP="00234841">
      <w:pPr>
        <w:pStyle w:val="PL"/>
      </w:pPr>
      <w:r>
        <w:t xml:space="preserve">          schema:</w:t>
      </w:r>
    </w:p>
    <w:p w14:paraId="6562E8CE" w14:textId="77777777" w:rsidR="00234841" w:rsidRDefault="00234841" w:rsidP="00234841">
      <w:pPr>
        <w:pStyle w:val="PL"/>
      </w:pPr>
      <w:r>
        <w:t xml:space="preserve">            $ref: 'TS29503_Nudm_SDM.yaml#/components/schemas/ExtGroupId'</w:t>
      </w:r>
    </w:p>
    <w:p w14:paraId="1E8A258B" w14:textId="77777777" w:rsidR="00234841" w:rsidRDefault="00234841" w:rsidP="00234841">
      <w:pPr>
        <w:pStyle w:val="PL"/>
      </w:pPr>
      <w:r>
        <w:t xml:space="preserve">        - name: subsId</w:t>
      </w:r>
    </w:p>
    <w:p w14:paraId="34CEFEE4" w14:textId="77777777" w:rsidR="00234841" w:rsidRDefault="00234841" w:rsidP="00234841">
      <w:pPr>
        <w:pStyle w:val="PL"/>
      </w:pPr>
      <w:r>
        <w:t xml:space="preserve">          in: path</w:t>
      </w:r>
    </w:p>
    <w:p w14:paraId="04154FEB" w14:textId="77777777" w:rsidR="00234841" w:rsidRDefault="00234841" w:rsidP="00234841">
      <w:pPr>
        <w:pStyle w:val="PL"/>
      </w:pPr>
      <w:r>
        <w:t xml:space="preserve">          required: true</w:t>
      </w:r>
    </w:p>
    <w:p w14:paraId="40A78ABE" w14:textId="77777777" w:rsidR="00234841" w:rsidRDefault="00234841" w:rsidP="00234841">
      <w:pPr>
        <w:pStyle w:val="PL"/>
      </w:pPr>
      <w:r>
        <w:lastRenderedPageBreak/>
        <w:t xml:space="preserve">          schema:</w:t>
      </w:r>
    </w:p>
    <w:p w14:paraId="7682607B" w14:textId="77777777" w:rsidR="00234841" w:rsidRDefault="00234841" w:rsidP="00234841">
      <w:pPr>
        <w:pStyle w:val="PL"/>
        <w:rPr>
          <w:lang w:eastAsia="zh-CN"/>
        </w:rPr>
      </w:pPr>
      <w:r>
        <w:t xml:space="preserve">            type: string</w:t>
      </w:r>
    </w:p>
    <w:p w14:paraId="02BC3723" w14:textId="77777777" w:rsidR="00234841" w:rsidRDefault="00234841" w:rsidP="00234841">
      <w:pPr>
        <w:pStyle w:val="PL"/>
      </w:pPr>
      <w:r>
        <w:t xml:space="preserve">        - name: supported-features</w:t>
      </w:r>
    </w:p>
    <w:p w14:paraId="099BF549" w14:textId="77777777" w:rsidR="00234841" w:rsidRDefault="00234841" w:rsidP="00234841">
      <w:pPr>
        <w:pStyle w:val="PL"/>
      </w:pPr>
      <w:r>
        <w:t xml:space="preserve">          in: query</w:t>
      </w:r>
    </w:p>
    <w:p w14:paraId="3F1DB482" w14:textId="77777777" w:rsidR="00234841" w:rsidRDefault="00234841" w:rsidP="00234841">
      <w:pPr>
        <w:pStyle w:val="PL"/>
      </w:pPr>
      <w:r>
        <w:t xml:space="preserve">          description: Features required to be supported by the target NF</w:t>
      </w:r>
    </w:p>
    <w:p w14:paraId="71A2B887" w14:textId="77777777" w:rsidR="00234841" w:rsidRDefault="00234841" w:rsidP="00234841">
      <w:pPr>
        <w:pStyle w:val="PL"/>
      </w:pPr>
      <w:r>
        <w:t xml:space="preserve">          schema:</w:t>
      </w:r>
    </w:p>
    <w:p w14:paraId="0A8E17BF" w14:textId="77777777" w:rsidR="00234841" w:rsidRDefault="00234841" w:rsidP="00234841">
      <w:pPr>
        <w:pStyle w:val="PL"/>
        <w:rPr>
          <w:lang w:eastAsia="zh-CN"/>
        </w:rPr>
      </w:pPr>
      <w:r>
        <w:t xml:space="preserve">            $ref: 'TS29571_CommonData.yaml#/components/schemas/SupportedFeatures'</w:t>
      </w:r>
    </w:p>
    <w:p w14:paraId="0831A1E1" w14:textId="77777777" w:rsidR="00234841" w:rsidRDefault="00234841" w:rsidP="00234841">
      <w:pPr>
        <w:pStyle w:val="PL"/>
        <w:rPr>
          <w:lang w:eastAsia="zh-CN"/>
        </w:rPr>
      </w:pPr>
      <w:r>
        <w:t xml:space="preserve">      requestBody:</w:t>
      </w:r>
    </w:p>
    <w:p w14:paraId="731BDDA5" w14:textId="77777777" w:rsidR="00234841" w:rsidRDefault="00234841" w:rsidP="00234841">
      <w:pPr>
        <w:pStyle w:val="PL"/>
      </w:pPr>
      <w:r>
        <w:t xml:space="preserve">        content:</w:t>
      </w:r>
    </w:p>
    <w:p w14:paraId="0F1309E4" w14:textId="77777777" w:rsidR="00234841" w:rsidRDefault="00234841" w:rsidP="00234841">
      <w:pPr>
        <w:pStyle w:val="PL"/>
      </w:pPr>
      <w:r>
        <w:t xml:space="preserve">          application/json-patch+json:</w:t>
      </w:r>
    </w:p>
    <w:p w14:paraId="686F288C" w14:textId="77777777" w:rsidR="00234841" w:rsidRDefault="00234841" w:rsidP="00234841">
      <w:pPr>
        <w:pStyle w:val="PL"/>
      </w:pPr>
      <w:r>
        <w:t xml:space="preserve">            schema:</w:t>
      </w:r>
    </w:p>
    <w:p w14:paraId="0B736FF5" w14:textId="77777777" w:rsidR="00234841" w:rsidRDefault="00234841" w:rsidP="00234841">
      <w:pPr>
        <w:pStyle w:val="PL"/>
      </w:pPr>
      <w:r>
        <w:t xml:space="preserve">              type: array</w:t>
      </w:r>
    </w:p>
    <w:p w14:paraId="669ACF76" w14:textId="77777777" w:rsidR="00234841" w:rsidRDefault="00234841" w:rsidP="00234841">
      <w:pPr>
        <w:pStyle w:val="PL"/>
      </w:pPr>
      <w:r>
        <w:t xml:space="preserve">              items:</w:t>
      </w:r>
    </w:p>
    <w:p w14:paraId="5C15CA51" w14:textId="77777777" w:rsidR="00234841" w:rsidRDefault="00234841" w:rsidP="00234841">
      <w:pPr>
        <w:pStyle w:val="PL"/>
      </w:pPr>
      <w:r>
        <w:t xml:space="preserve">                $ref: 'TS29571_CommonData.yaml#/components/schemas/PatchItem'</w:t>
      </w:r>
    </w:p>
    <w:p w14:paraId="4AFF6735" w14:textId="77777777" w:rsidR="00234841" w:rsidRDefault="00234841" w:rsidP="00234841">
      <w:pPr>
        <w:pStyle w:val="PL"/>
      </w:pPr>
      <w:r>
        <w:t xml:space="preserve">        required: true</w:t>
      </w:r>
    </w:p>
    <w:p w14:paraId="432737AB" w14:textId="77777777" w:rsidR="00234841" w:rsidRDefault="00234841" w:rsidP="00234841">
      <w:pPr>
        <w:pStyle w:val="PL"/>
      </w:pPr>
      <w:r>
        <w:t xml:space="preserve">      responses:</w:t>
      </w:r>
    </w:p>
    <w:p w14:paraId="528F65AD" w14:textId="77777777" w:rsidR="00234841" w:rsidRDefault="00234841" w:rsidP="00234841">
      <w:pPr>
        <w:pStyle w:val="PL"/>
      </w:pPr>
      <w:r>
        <w:t xml:space="preserve">        '204':</w:t>
      </w:r>
    </w:p>
    <w:p w14:paraId="623C6D6B" w14:textId="77777777" w:rsidR="00234841" w:rsidRDefault="00234841" w:rsidP="00234841">
      <w:pPr>
        <w:pStyle w:val="PL"/>
      </w:pPr>
      <w:r>
        <w:t xml:space="preserve">          description: Expected response to a valid request</w:t>
      </w:r>
    </w:p>
    <w:p w14:paraId="433E9E54" w14:textId="77777777" w:rsidR="00234841" w:rsidRDefault="00234841" w:rsidP="00234841">
      <w:pPr>
        <w:pStyle w:val="PL"/>
        <w:rPr>
          <w:lang w:eastAsia="zh-CN"/>
        </w:rPr>
      </w:pPr>
      <w:r>
        <w:rPr>
          <w:lang w:eastAsia="zh-CN"/>
        </w:rPr>
        <w:t xml:space="preserve">        '200':</w:t>
      </w:r>
    </w:p>
    <w:p w14:paraId="544CCB0A" w14:textId="77777777" w:rsidR="00234841" w:rsidRDefault="00234841" w:rsidP="00234841">
      <w:pPr>
        <w:pStyle w:val="PL"/>
      </w:pPr>
      <w:r>
        <w:t xml:space="preserve">          description: Expected response to a valid request</w:t>
      </w:r>
    </w:p>
    <w:p w14:paraId="21162643" w14:textId="77777777" w:rsidR="00234841" w:rsidRDefault="00234841" w:rsidP="00234841">
      <w:pPr>
        <w:pStyle w:val="PL"/>
      </w:pPr>
      <w:r>
        <w:t xml:space="preserve">          content:</w:t>
      </w:r>
    </w:p>
    <w:p w14:paraId="69C693D5" w14:textId="77777777" w:rsidR="00234841" w:rsidRDefault="00234841" w:rsidP="00234841">
      <w:pPr>
        <w:pStyle w:val="PL"/>
      </w:pPr>
      <w:r>
        <w:t xml:space="preserve">            application/json:</w:t>
      </w:r>
    </w:p>
    <w:p w14:paraId="022234C4" w14:textId="77777777" w:rsidR="00234841" w:rsidRDefault="00234841" w:rsidP="00234841">
      <w:pPr>
        <w:pStyle w:val="PL"/>
      </w:pPr>
      <w:r>
        <w:t xml:space="preserve">              schema:</w:t>
      </w:r>
    </w:p>
    <w:p w14:paraId="754EE345" w14:textId="77777777" w:rsidR="00234841" w:rsidRDefault="00234841" w:rsidP="00234841">
      <w:pPr>
        <w:pStyle w:val="PL"/>
        <w:rPr>
          <w:lang w:eastAsia="zh-CN"/>
        </w:rPr>
      </w:pPr>
      <w:r>
        <w:t xml:space="preserve">                $ref: 'TS29571_CommonData.yaml#/components/schemas/</w:t>
      </w:r>
      <w:r>
        <w:rPr>
          <w:lang w:eastAsia="zh-CN"/>
        </w:rPr>
        <w:t>PatchResult</w:t>
      </w:r>
      <w:r>
        <w:t>'</w:t>
      </w:r>
    </w:p>
    <w:p w14:paraId="6E71C461" w14:textId="77777777" w:rsidR="00234841" w:rsidRDefault="00234841" w:rsidP="00234841">
      <w:pPr>
        <w:pStyle w:val="PL"/>
      </w:pPr>
      <w:r>
        <w:t xml:space="preserve">        '403':</w:t>
      </w:r>
    </w:p>
    <w:p w14:paraId="1D87A6D1" w14:textId="77777777" w:rsidR="00234841" w:rsidRDefault="00234841" w:rsidP="00234841">
      <w:pPr>
        <w:pStyle w:val="PL"/>
      </w:pPr>
      <w:r>
        <w:t xml:space="preserve">          description: modification is rejected</w:t>
      </w:r>
    </w:p>
    <w:p w14:paraId="781750DA" w14:textId="77777777" w:rsidR="00234841" w:rsidRDefault="00234841" w:rsidP="00234841">
      <w:pPr>
        <w:pStyle w:val="PL"/>
      </w:pPr>
      <w:r>
        <w:t xml:space="preserve">          content:</w:t>
      </w:r>
    </w:p>
    <w:p w14:paraId="3185AC7D" w14:textId="77777777" w:rsidR="00234841" w:rsidRDefault="00234841" w:rsidP="00234841">
      <w:pPr>
        <w:pStyle w:val="PL"/>
      </w:pPr>
      <w:r>
        <w:t xml:space="preserve">            application/problem+json:</w:t>
      </w:r>
    </w:p>
    <w:p w14:paraId="70370376" w14:textId="77777777" w:rsidR="00234841" w:rsidRDefault="00234841" w:rsidP="00234841">
      <w:pPr>
        <w:pStyle w:val="PL"/>
      </w:pPr>
      <w:r>
        <w:t xml:space="preserve">              schema:</w:t>
      </w:r>
    </w:p>
    <w:p w14:paraId="098CADB9" w14:textId="77777777" w:rsidR="00234841" w:rsidRDefault="00234841" w:rsidP="00234841">
      <w:pPr>
        <w:pStyle w:val="PL"/>
      </w:pPr>
      <w:r>
        <w:t xml:space="preserve">                $ref: 'TS29571_CommonData.yaml#/components/schemas/ProblemDetails'</w:t>
      </w:r>
    </w:p>
    <w:p w14:paraId="74F13C64" w14:textId="77777777" w:rsidR="00234841" w:rsidRDefault="00234841" w:rsidP="00234841">
      <w:pPr>
        <w:pStyle w:val="PL"/>
        <w:rPr>
          <w:lang w:eastAsia="zh-CN"/>
        </w:rPr>
      </w:pPr>
      <w:r>
        <w:t xml:space="preserve">        default:</w:t>
      </w:r>
    </w:p>
    <w:p w14:paraId="65A6AC48" w14:textId="77777777" w:rsidR="00234841" w:rsidRDefault="00234841" w:rsidP="00234841">
      <w:pPr>
        <w:pStyle w:val="PL"/>
        <w:rPr>
          <w:lang w:eastAsia="zh-CN"/>
        </w:rPr>
      </w:pPr>
      <w:r>
        <w:t xml:space="preserve">          $ref: 'TS29571_CommonData.yaml#/components/responses/default'</w:t>
      </w:r>
    </w:p>
    <w:p w14:paraId="462C2BFC" w14:textId="77777777" w:rsidR="00234841" w:rsidRDefault="00234841" w:rsidP="00234841">
      <w:pPr>
        <w:pStyle w:val="PL"/>
        <w:rPr>
          <w:lang w:eastAsia="zh-CN"/>
        </w:rPr>
      </w:pPr>
    </w:p>
    <w:p w14:paraId="27A0369E" w14:textId="77777777" w:rsidR="00234841" w:rsidRDefault="00234841" w:rsidP="00234841">
      <w:pPr>
        <w:pStyle w:val="PL"/>
      </w:pPr>
      <w:r>
        <w:t xml:space="preserve">    get:</w:t>
      </w:r>
    </w:p>
    <w:p w14:paraId="485C1D98" w14:textId="77777777" w:rsidR="00234841" w:rsidRDefault="00234841" w:rsidP="00234841">
      <w:pPr>
        <w:pStyle w:val="PL"/>
      </w:pPr>
      <w:r>
        <w:t xml:space="preserve">      summary: Retrieve HSS Subscription Info</w:t>
      </w:r>
    </w:p>
    <w:p w14:paraId="10E83407" w14:textId="77777777" w:rsidR="00234841" w:rsidRDefault="00234841" w:rsidP="00234841">
      <w:pPr>
        <w:pStyle w:val="PL"/>
      </w:pPr>
      <w:r>
        <w:t xml:space="preserve">      operationId: GetHssGroupSubscriptions</w:t>
      </w:r>
    </w:p>
    <w:p w14:paraId="3720A1EC" w14:textId="77777777" w:rsidR="00234841" w:rsidRDefault="00234841" w:rsidP="00234841">
      <w:pPr>
        <w:pStyle w:val="PL"/>
      </w:pPr>
      <w:r>
        <w:t xml:space="preserve">      tags:</w:t>
      </w:r>
    </w:p>
    <w:p w14:paraId="79F0A91B" w14:textId="77777777" w:rsidR="00234841" w:rsidRDefault="00234841" w:rsidP="00234841">
      <w:pPr>
        <w:pStyle w:val="PL"/>
        <w:rPr>
          <w:lang w:eastAsia="zh-CN"/>
        </w:rPr>
      </w:pPr>
      <w:r>
        <w:t xml:space="preserve">        - HSS Event Subscription Info (Document)</w:t>
      </w:r>
    </w:p>
    <w:p w14:paraId="209470DD" w14:textId="77777777" w:rsidR="00234841" w:rsidRDefault="00234841" w:rsidP="00234841">
      <w:pPr>
        <w:pStyle w:val="PL"/>
      </w:pPr>
      <w:r>
        <w:t xml:space="preserve">      parameters:</w:t>
      </w:r>
    </w:p>
    <w:p w14:paraId="79BA9218" w14:textId="77777777" w:rsidR="00234841" w:rsidRDefault="00234841" w:rsidP="00234841">
      <w:pPr>
        <w:pStyle w:val="PL"/>
      </w:pPr>
      <w:r>
        <w:t xml:space="preserve">        - name: externalGroupId</w:t>
      </w:r>
    </w:p>
    <w:p w14:paraId="05838B53" w14:textId="77777777" w:rsidR="00234841" w:rsidRDefault="00234841" w:rsidP="00234841">
      <w:pPr>
        <w:pStyle w:val="PL"/>
      </w:pPr>
      <w:r>
        <w:t xml:space="preserve">          in: path</w:t>
      </w:r>
    </w:p>
    <w:p w14:paraId="22849225" w14:textId="77777777" w:rsidR="00234841" w:rsidRDefault="00234841" w:rsidP="00234841">
      <w:pPr>
        <w:pStyle w:val="PL"/>
      </w:pPr>
      <w:r>
        <w:t xml:space="preserve">          required: true</w:t>
      </w:r>
    </w:p>
    <w:p w14:paraId="52E7689C" w14:textId="77777777" w:rsidR="00234841" w:rsidRDefault="00234841" w:rsidP="00234841">
      <w:pPr>
        <w:pStyle w:val="PL"/>
      </w:pPr>
      <w:r>
        <w:t xml:space="preserve">          schema:</w:t>
      </w:r>
    </w:p>
    <w:p w14:paraId="12A51A57" w14:textId="77777777" w:rsidR="00234841" w:rsidRDefault="00234841" w:rsidP="00234841">
      <w:pPr>
        <w:pStyle w:val="PL"/>
      </w:pPr>
      <w:r>
        <w:t xml:space="preserve">            $ref: 'TS29503_Nudm_SDM.yaml#/components/schemas/ExtGroupId'</w:t>
      </w:r>
    </w:p>
    <w:p w14:paraId="62F04422" w14:textId="77777777" w:rsidR="00234841" w:rsidRDefault="00234841" w:rsidP="00234841">
      <w:pPr>
        <w:pStyle w:val="PL"/>
      </w:pPr>
      <w:r>
        <w:t xml:space="preserve">        - name: subsId</w:t>
      </w:r>
    </w:p>
    <w:p w14:paraId="3672C5F6" w14:textId="77777777" w:rsidR="00234841" w:rsidRDefault="00234841" w:rsidP="00234841">
      <w:pPr>
        <w:pStyle w:val="PL"/>
      </w:pPr>
      <w:r>
        <w:t xml:space="preserve">          in: path</w:t>
      </w:r>
    </w:p>
    <w:p w14:paraId="6C2140A3" w14:textId="77777777" w:rsidR="00234841" w:rsidRDefault="00234841" w:rsidP="00234841">
      <w:pPr>
        <w:pStyle w:val="PL"/>
      </w:pPr>
      <w:r>
        <w:lastRenderedPageBreak/>
        <w:t xml:space="preserve">          required: true</w:t>
      </w:r>
    </w:p>
    <w:p w14:paraId="52B997FD" w14:textId="77777777" w:rsidR="00234841" w:rsidRDefault="00234841" w:rsidP="00234841">
      <w:pPr>
        <w:pStyle w:val="PL"/>
      </w:pPr>
      <w:r>
        <w:t xml:space="preserve">          schema:</w:t>
      </w:r>
    </w:p>
    <w:p w14:paraId="3508989B" w14:textId="77777777" w:rsidR="00234841" w:rsidRDefault="00234841" w:rsidP="00234841">
      <w:pPr>
        <w:pStyle w:val="PL"/>
      </w:pPr>
      <w:r>
        <w:t xml:space="preserve">            type: string</w:t>
      </w:r>
    </w:p>
    <w:p w14:paraId="25D34807" w14:textId="77777777" w:rsidR="00234841" w:rsidRDefault="00234841" w:rsidP="00234841">
      <w:pPr>
        <w:pStyle w:val="PL"/>
      </w:pPr>
      <w:r>
        <w:t xml:space="preserve">      responses:</w:t>
      </w:r>
    </w:p>
    <w:p w14:paraId="357F0697" w14:textId="77777777" w:rsidR="00234841" w:rsidRDefault="00234841" w:rsidP="00234841">
      <w:pPr>
        <w:pStyle w:val="PL"/>
      </w:pPr>
      <w:r>
        <w:t xml:space="preserve">        '200':</w:t>
      </w:r>
    </w:p>
    <w:p w14:paraId="652CA4B9" w14:textId="77777777" w:rsidR="00234841" w:rsidRDefault="00234841" w:rsidP="00234841">
      <w:pPr>
        <w:pStyle w:val="PL"/>
      </w:pPr>
      <w:r>
        <w:t xml:space="preserve">          description: OK</w:t>
      </w:r>
    </w:p>
    <w:p w14:paraId="7CB82D30" w14:textId="77777777" w:rsidR="00234841" w:rsidRDefault="00234841" w:rsidP="00234841">
      <w:pPr>
        <w:pStyle w:val="PL"/>
      </w:pPr>
      <w:r>
        <w:t xml:space="preserve">          content:</w:t>
      </w:r>
    </w:p>
    <w:p w14:paraId="40AA7E6D" w14:textId="77777777" w:rsidR="00234841" w:rsidRDefault="00234841" w:rsidP="00234841">
      <w:pPr>
        <w:pStyle w:val="PL"/>
      </w:pPr>
      <w:r>
        <w:t xml:space="preserve">            application/json:</w:t>
      </w:r>
    </w:p>
    <w:p w14:paraId="67C0FC54" w14:textId="77777777" w:rsidR="00234841" w:rsidRDefault="00234841" w:rsidP="00234841">
      <w:pPr>
        <w:pStyle w:val="PL"/>
      </w:pPr>
      <w:r>
        <w:t xml:space="preserve">              schema:</w:t>
      </w:r>
    </w:p>
    <w:p w14:paraId="719D0F75" w14:textId="77777777" w:rsidR="00234841" w:rsidRDefault="00234841" w:rsidP="00234841">
      <w:pPr>
        <w:pStyle w:val="PL"/>
      </w:pPr>
      <w:r>
        <w:t xml:space="preserve">                $ref: '#/components/schemas/HssSubscriptionInfo'</w:t>
      </w:r>
    </w:p>
    <w:p w14:paraId="3166FFC1" w14:textId="77777777" w:rsidR="00234841" w:rsidRDefault="00234841" w:rsidP="00234841">
      <w:pPr>
        <w:pStyle w:val="PL"/>
        <w:rPr>
          <w:lang w:eastAsia="zh-CN"/>
        </w:rPr>
      </w:pPr>
      <w:r>
        <w:t xml:space="preserve">        default:</w:t>
      </w:r>
    </w:p>
    <w:p w14:paraId="576E5984" w14:textId="77777777" w:rsidR="00234841" w:rsidRDefault="00234841" w:rsidP="00234841">
      <w:pPr>
        <w:pStyle w:val="PL"/>
        <w:rPr>
          <w:lang w:eastAsia="zh-CN"/>
        </w:rPr>
      </w:pPr>
      <w:r>
        <w:t xml:space="preserve">          $ref: 'TS29571_CommonData.yaml#/components/responses/default'</w:t>
      </w:r>
    </w:p>
    <w:p w14:paraId="3F6D04F4" w14:textId="77777777" w:rsidR="00234841" w:rsidRDefault="00234841" w:rsidP="00234841">
      <w:pPr>
        <w:pStyle w:val="PL"/>
        <w:rPr>
          <w:lang w:eastAsia="zh-CN"/>
        </w:rPr>
      </w:pPr>
    </w:p>
    <w:p w14:paraId="5463E2F9" w14:textId="77777777" w:rsidR="00234841" w:rsidRDefault="00234841" w:rsidP="00234841">
      <w:pPr>
        <w:pStyle w:val="PL"/>
      </w:pPr>
      <w:r>
        <w:t xml:space="preserve">  /subscription-data/{ueId}/uc-data:</w:t>
      </w:r>
    </w:p>
    <w:p w14:paraId="17075E99" w14:textId="77777777" w:rsidR="00234841" w:rsidRDefault="00234841" w:rsidP="00234841">
      <w:pPr>
        <w:pStyle w:val="PL"/>
      </w:pPr>
      <w:r>
        <w:t xml:space="preserve">    get:</w:t>
      </w:r>
    </w:p>
    <w:p w14:paraId="10C4DBE4" w14:textId="77777777" w:rsidR="00234841" w:rsidRDefault="00234841" w:rsidP="00234841">
      <w:pPr>
        <w:pStyle w:val="PL"/>
      </w:pPr>
      <w:r>
        <w:t xml:space="preserve">      summary: Retrieves the subscribed User Consent Data of a UE</w:t>
      </w:r>
    </w:p>
    <w:p w14:paraId="6B34782B" w14:textId="77777777" w:rsidR="00234841" w:rsidRDefault="00234841" w:rsidP="00234841">
      <w:pPr>
        <w:pStyle w:val="PL"/>
      </w:pPr>
      <w:r>
        <w:t xml:space="preserve">      operationId: QueryUserConsentData</w:t>
      </w:r>
    </w:p>
    <w:p w14:paraId="56F2E841" w14:textId="77777777" w:rsidR="00234841" w:rsidRDefault="00234841" w:rsidP="00234841">
      <w:pPr>
        <w:pStyle w:val="PL"/>
      </w:pPr>
      <w:r>
        <w:t xml:space="preserve">      tags:</w:t>
      </w:r>
    </w:p>
    <w:p w14:paraId="3FC4EF56" w14:textId="77777777" w:rsidR="00234841" w:rsidRDefault="00234841" w:rsidP="00234841">
      <w:pPr>
        <w:pStyle w:val="PL"/>
        <w:rPr>
          <w:lang w:eastAsia="zh-CN"/>
        </w:rPr>
      </w:pPr>
      <w:r>
        <w:t xml:space="preserve">        - User Consent Data</w:t>
      </w:r>
    </w:p>
    <w:p w14:paraId="011E9B66" w14:textId="77777777" w:rsidR="00234841" w:rsidRDefault="00234841" w:rsidP="00234841">
      <w:pPr>
        <w:pStyle w:val="PL"/>
      </w:pPr>
      <w:r>
        <w:t xml:space="preserve">      security:</w:t>
      </w:r>
    </w:p>
    <w:p w14:paraId="0E3C53C7" w14:textId="77777777" w:rsidR="00234841" w:rsidRDefault="00234841" w:rsidP="00234841">
      <w:pPr>
        <w:pStyle w:val="PL"/>
      </w:pPr>
      <w:r>
        <w:t xml:space="preserve">        - {}</w:t>
      </w:r>
    </w:p>
    <w:p w14:paraId="3B66A3DB" w14:textId="77777777" w:rsidR="00234841" w:rsidRDefault="00234841" w:rsidP="00234841">
      <w:pPr>
        <w:pStyle w:val="PL"/>
      </w:pPr>
      <w:r>
        <w:t xml:space="preserve">        - oAuth2ClientCredentials:</w:t>
      </w:r>
    </w:p>
    <w:p w14:paraId="6BA8CE21" w14:textId="77777777" w:rsidR="00234841" w:rsidRDefault="00234841" w:rsidP="00234841">
      <w:pPr>
        <w:pStyle w:val="PL"/>
      </w:pPr>
      <w:r>
        <w:t xml:space="preserve">          - nudr-dr</w:t>
      </w:r>
    </w:p>
    <w:p w14:paraId="45F8A7BF" w14:textId="77777777" w:rsidR="00234841" w:rsidRDefault="00234841" w:rsidP="00234841">
      <w:pPr>
        <w:pStyle w:val="PL"/>
      </w:pPr>
      <w:r>
        <w:t xml:space="preserve">        - oAuth2ClientCredentials:</w:t>
      </w:r>
    </w:p>
    <w:p w14:paraId="6F48299E" w14:textId="77777777" w:rsidR="00234841" w:rsidRDefault="00234841" w:rsidP="00234841">
      <w:pPr>
        <w:pStyle w:val="PL"/>
      </w:pPr>
      <w:r>
        <w:t xml:space="preserve">          - nudr-dr</w:t>
      </w:r>
    </w:p>
    <w:p w14:paraId="3E718D6E" w14:textId="77777777" w:rsidR="00234841" w:rsidRDefault="00234841" w:rsidP="00234841">
      <w:pPr>
        <w:pStyle w:val="PL"/>
        <w:rPr>
          <w:lang w:eastAsia="zh-CN"/>
        </w:rPr>
      </w:pPr>
      <w:r>
        <w:t xml:space="preserve">          - nudr-dr:subscription-data</w:t>
      </w:r>
    </w:p>
    <w:p w14:paraId="254B98B1" w14:textId="77777777" w:rsidR="00234841" w:rsidRDefault="00234841" w:rsidP="00234841">
      <w:pPr>
        <w:pStyle w:val="PL"/>
      </w:pPr>
      <w:r>
        <w:t xml:space="preserve">      parameters:</w:t>
      </w:r>
    </w:p>
    <w:p w14:paraId="602D8F12" w14:textId="77777777" w:rsidR="00234841" w:rsidRDefault="00234841" w:rsidP="00234841">
      <w:pPr>
        <w:pStyle w:val="PL"/>
      </w:pPr>
      <w:r>
        <w:t xml:space="preserve">        - name: ueId</w:t>
      </w:r>
    </w:p>
    <w:p w14:paraId="4ED69E66" w14:textId="77777777" w:rsidR="00234841" w:rsidRDefault="00234841" w:rsidP="00234841">
      <w:pPr>
        <w:pStyle w:val="PL"/>
      </w:pPr>
      <w:r>
        <w:t xml:space="preserve">          in: path</w:t>
      </w:r>
    </w:p>
    <w:p w14:paraId="1A87885F" w14:textId="77777777" w:rsidR="00234841" w:rsidRDefault="00234841" w:rsidP="00234841">
      <w:pPr>
        <w:pStyle w:val="PL"/>
      </w:pPr>
      <w:r>
        <w:t xml:space="preserve">          description: UE id</w:t>
      </w:r>
    </w:p>
    <w:p w14:paraId="5C876BC4" w14:textId="77777777" w:rsidR="00234841" w:rsidRDefault="00234841" w:rsidP="00234841">
      <w:pPr>
        <w:pStyle w:val="PL"/>
      </w:pPr>
      <w:r>
        <w:t xml:space="preserve">          required: true</w:t>
      </w:r>
    </w:p>
    <w:p w14:paraId="523E3470" w14:textId="77777777" w:rsidR="00234841" w:rsidRDefault="00234841" w:rsidP="00234841">
      <w:pPr>
        <w:pStyle w:val="PL"/>
      </w:pPr>
      <w:r>
        <w:t xml:space="preserve">          schema:</w:t>
      </w:r>
    </w:p>
    <w:p w14:paraId="376E9EA7" w14:textId="77777777" w:rsidR="00234841" w:rsidRDefault="00234841" w:rsidP="00234841">
      <w:pPr>
        <w:pStyle w:val="PL"/>
      </w:pPr>
      <w:r>
        <w:t xml:space="preserve">            $ref: 'TS29571_CommonData.yaml#/components/schemas/VarUeId'</w:t>
      </w:r>
    </w:p>
    <w:p w14:paraId="29C95113" w14:textId="77777777" w:rsidR="00234841" w:rsidRDefault="00234841" w:rsidP="00234841">
      <w:pPr>
        <w:pStyle w:val="PL"/>
      </w:pPr>
      <w:r>
        <w:t xml:space="preserve">        - name: supported-features</w:t>
      </w:r>
    </w:p>
    <w:p w14:paraId="2B3808AA" w14:textId="77777777" w:rsidR="00234841" w:rsidRDefault="00234841" w:rsidP="00234841">
      <w:pPr>
        <w:pStyle w:val="PL"/>
      </w:pPr>
      <w:r>
        <w:t xml:space="preserve">          in: query</w:t>
      </w:r>
    </w:p>
    <w:p w14:paraId="1FB13588" w14:textId="77777777" w:rsidR="00234841" w:rsidRDefault="00234841" w:rsidP="00234841">
      <w:pPr>
        <w:pStyle w:val="PL"/>
      </w:pPr>
      <w:r>
        <w:t xml:space="preserve">          description: Supported Features</w:t>
      </w:r>
    </w:p>
    <w:p w14:paraId="6C5F58BA" w14:textId="77777777" w:rsidR="00234841" w:rsidRDefault="00234841" w:rsidP="00234841">
      <w:pPr>
        <w:pStyle w:val="PL"/>
      </w:pPr>
      <w:r>
        <w:t xml:space="preserve">          schema:</w:t>
      </w:r>
    </w:p>
    <w:p w14:paraId="20DBCBDC" w14:textId="77777777" w:rsidR="00234841" w:rsidRDefault="00234841" w:rsidP="00234841">
      <w:pPr>
        <w:pStyle w:val="PL"/>
      </w:pPr>
      <w:r>
        <w:t xml:space="preserve">             $ref: 'TS29571_CommonData.yaml#/components/schemas/SupportedFeatures'</w:t>
      </w:r>
    </w:p>
    <w:p w14:paraId="2B288D2A" w14:textId="77777777" w:rsidR="00234841" w:rsidRDefault="00234841" w:rsidP="00234841">
      <w:pPr>
        <w:pStyle w:val="PL"/>
      </w:pPr>
      <w:r>
        <w:t xml:space="preserve">        - name: ucPurpose</w:t>
      </w:r>
    </w:p>
    <w:p w14:paraId="4DBC60B8" w14:textId="77777777" w:rsidR="00234841" w:rsidRDefault="00234841" w:rsidP="00234841">
      <w:pPr>
        <w:pStyle w:val="PL"/>
      </w:pPr>
      <w:r>
        <w:t xml:space="preserve">          in: query</w:t>
      </w:r>
    </w:p>
    <w:p w14:paraId="4ED7523A" w14:textId="77777777" w:rsidR="00234841" w:rsidRDefault="00234841" w:rsidP="00234841">
      <w:pPr>
        <w:pStyle w:val="PL"/>
      </w:pPr>
      <w:r>
        <w:t xml:space="preserve">          description: User consent purpose</w:t>
      </w:r>
    </w:p>
    <w:p w14:paraId="357A5DAD" w14:textId="77777777" w:rsidR="00234841" w:rsidRDefault="00234841" w:rsidP="00234841">
      <w:pPr>
        <w:pStyle w:val="PL"/>
      </w:pPr>
      <w:r>
        <w:t xml:space="preserve">          schema:</w:t>
      </w:r>
    </w:p>
    <w:p w14:paraId="32689130" w14:textId="77777777" w:rsidR="00234841" w:rsidRPr="00280D7B" w:rsidRDefault="00234841" w:rsidP="00234841">
      <w:pPr>
        <w:pStyle w:val="PL"/>
        <w:rPr>
          <w:lang w:eastAsia="zh-CN"/>
        </w:rPr>
      </w:pPr>
      <w:r>
        <w:t xml:space="preserve">             $ref: 'TS29503_Nudm_SDM.yaml#/components/schemas/</w:t>
      </w:r>
      <w:r>
        <w:rPr>
          <w:lang w:eastAsia="zh-CN"/>
        </w:rPr>
        <w:t>UcPurpose</w:t>
      </w:r>
      <w:r>
        <w:t>'</w:t>
      </w:r>
    </w:p>
    <w:p w14:paraId="7096A205" w14:textId="77777777" w:rsidR="00234841" w:rsidRDefault="00234841" w:rsidP="00234841">
      <w:pPr>
        <w:pStyle w:val="PL"/>
      </w:pPr>
      <w:r>
        <w:t xml:space="preserve">        - name: If-None-Match</w:t>
      </w:r>
    </w:p>
    <w:p w14:paraId="5DD293E0" w14:textId="77777777" w:rsidR="00234841" w:rsidRDefault="00234841" w:rsidP="00234841">
      <w:pPr>
        <w:pStyle w:val="PL"/>
      </w:pPr>
      <w:r>
        <w:t xml:space="preserve">          in: header</w:t>
      </w:r>
    </w:p>
    <w:p w14:paraId="727FCE2A" w14:textId="77777777" w:rsidR="00234841" w:rsidRDefault="00234841" w:rsidP="00234841">
      <w:pPr>
        <w:pStyle w:val="PL"/>
      </w:pPr>
      <w:r>
        <w:t xml:space="preserve">          description: Validator for conditional requests, as described in RFC 7232, 3.2</w:t>
      </w:r>
    </w:p>
    <w:p w14:paraId="2C1520A3" w14:textId="77777777" w:rsidR="00234841" w:rsidRDefault="00234841" w:rsidP="00234841">
      <w:pPr>
        <w:pStyle w:val="PL"/>
      </w:pPr>
      <w:r>
        <w:lastRenderedPageBreak/>
        <w:t xml:space="preserve">          schema:</w:t>
      </w:r>
    </w:p>
    <w:p w14:paraId="4191DEF6" w14:textId="77777777" w:rsidR="00234841" w:rsidRDefault="00234841" w:rsidP="00234841">
      <w:pPr>
        <w:pStyle w:val="PL"/>
      </w:pPr>
      <w:r>
        <w:t xml:space="preserve">            type: string</w:t>
      </w:r>
    </w:p>
    <w:p w14:paraId="142363BA" w14:textId="77777777" w:rsidR="00234841" w:rsidRDefault="00234841" w:rsidP="00234841">
      <w:pPr>
        <w:pStyle w:val="PL"/>
      </w:pPr>
      <w:r>
        <w:t xml:space="preserve">        - name: If-Modified-Since</w:t>
      </w:r>
    </w:p>
    <w:p w14:paraId="2CB5A0AD" w14:textId="77777777" w:rsidR="00234841" w:rsidRDefault="00234841" w:rsidP="00234841">
      <w:pPr>
        <w:pStyle w:val="PL"/>
      </w:pPr>
      <w:r>
        <w:t xml:space="preserve">          in: header</w:t>
      </w:r>
    </w:p>
    <w:p w14:paraId="4EE1D8F9" w14:textId="77777777" w:rsidR="00234841" w:rsidRDefault="00234841" w:rsidP="00234841">
      <w:pPr>
        <w:pStyle w:val="PL"/>
      </w:pPr>
      <w:r>
        <w:t xml:space="preserve">          description: Validator for conditional requests, as described in RFC 7232, 3.3</w:t>
      </w:r>
    </w:p>
    <w:p w14:paraId="494DB747" w14:textId="77777777" w:rsidR="00234841" w:rsidRDefault="00234841" w:rsidP="00234841">
      <w:pPr>
        <w:pStyle w:val="PL"/>
      </w:pPr>
      <w:r>
        <w:t xml:space="preserve">          schema:</w:t>
      </w:r>
    </w:p>
    <w:p w14:paraId="457CEB12" w14:textId="77777777" w:rsidR="00234841" w:rsidRDefault="00234841" w:rsidP="00234841">
      <w:pPr>
        <w:pStyle w:val="PL"/>
        <w:rPr>
          <w:lang w:eastAsia="zh-CN"/>
        </w:rPr>
      </w:pPr>
      <w:r>
        <w:t xml:space="preserve">            type: string</w:t>
      </w:r>
    </w:p>
    <w:p w14:paraId="6452E7EE" w14:textId="77777777" w:rsidR="00234841" w:rsidRDefault="00234841" w:rsidP="00234841">
      <w:pPr>
        <w:pStyle w:val="PL"/>
      </w:pPr>
      <w:r>
        <w:t xml:space="preserve">      responses:</w:t>
      </w:r>
    </w:p>
    <w:p w14:paraId="5B987FDC" w14:textId="77777777" w:rsidR="00234841" w:rsidRDefault="00234841" w:rsidP="00234841">
      <w:pPr>
        <w:pStyle w:val="PL"/>
      </w:pPr>
      <w:r>
        <w:t xml:space="preserve">        '200':</w:t>
      </w:r>
    </w:p>
    <w:p w14:paraId="046DF211" w14:textId="77777777" w:rsidR="00234841" w:rsidRDefault="00234841" w:rsidP="00234841">
      <w:pPr>
        <w:pStyle w:val="PL"/>
      </w:pPr>
      <w:r>
        <w:t xml:space="preserve">          description: OK</w:t>
      </w:r>
    </w:p>
    <w:p w14:paraId="08EC332C" w14:textId="77777777" w:rsidR="00234841" w:rsidRDefault="00234841" w:rsidP="00234841">
      <w:pPr>
        <w:pStyle w:val="PL"/>
      </w:pPr>
      <w:r>
        <w:t xml:space="preserve">          content:</w:t>
      </w:r>
    </w:p>
    <w:p w14:paraId="6873CCEA" w14:textId="77777777" w:rsidR="00234841" w:rsidRDefault="00234841" w:rsidP="00234841">
      <w:pPr>
        <w:pStyle w:val="PL"/>
      </w:pPr>
      <w:r>
        <w:t xml:space="preserve">            application/json:</w:t>
      </w:r>
    </w:p>
    <w:p w14:paraId="3D89141C" w14:textId="77777777" w:rsidR="00234841" w:rsidRDefault="00234841" w:rsidP="00234841">
      <w:pPr>
        <w:pStyle w:val="PL"/>
      </w:pPr>
      <w:r>
        <w:t xml:space="preserve">              schema:</w:t>
      </w:r>
    </w:p>
    <w:p w14:paraId="4ED54D9D" w14:textId="77777777" w:rsidR="00234841" w:rsidRDefault="00234841" w:rsidP="00234841">
      <w:pPr>
        <w:pStyle w:val="PL"/>
      </w:pPr>
      <w:r>
        <w:t xml:space="preserve">                $ref: '#/components/schemas/</w:t>
      </w:r>
      <w:r>
        <w:rPr>
          <w:lang w:eastAsia="zh-CN"/>
        </w:rPr>
        <w:t>Uc</w:t>
      </w:r>
      <w:r w:rsidRPr="003D1A88">
        <w:t>SubscriptionData</w:t>
      </w:r>
      <w:r>
        <w:t>'</w:t>
      </w:r>
    </w:p>
    <w:p w14:paraId="680F58E6" w14:textId="77777777" w:rsidR="00234841" w:rsidRDefault="00234841" w:rsidP="00234841">
      <w:pPr>
        <w:pStyle w:val="PL"/>
      </w:pPr>
      <w:r>
        <w:t xml:space="preserve">          headers:</w:t>
      </w:r>
    </w:p>
    <w:p w14:paraId="2FD259BB" w14:textId="77777777" w:rsidR="00234841" w:rsidRDefault="00234841" w:rsidP="00234841">
      <w:pPr>
        <w:pStyle w:val="PL"/>
      </w:pPr>
      <w:r>
        <w:t xml:space="preserve">            Cache-Control:</w:t>
      </w:r>
    </w:p>
    <w:p w14:paraId="33C91D2C" w14:textId="77777777" w:rsidR="00234841" w:rsidRDefault="00234841" w:rsidP="00234841">
      <w:pPr>
        <w:pStyle w:val="PL"/>
      </w:pPr>
      <w:r>
        <w:t xml:space="preserve">              description: Cache-Control containing max-age, as described in RFC 7234, 5.2</w:t>
      </w:r>
    </w:p>
    <w:p w14:paraId="4570EA57" w14:textId="77777777" w:rsidR="00234841" w:rsidRDefault="00234841" w:rsidP="00234841">
      <w:pPr>
        <w:pStyle w:val="PL"/>
      </w:pPr>
      <w:r>
        <w:t xml:space="preserve">              schema:</w:t>
      </w:r>
    </w:p>
    <w:p w14:paraId="17DADEC7" w14:textId="77777777" w:rsidR="00234841" w:rsidRDefault="00234841" w:rsidP="00234841">
      <w:pPr>
        <w:pStyle w:val="PL"/>
      </w:pPr>
      <w:r>
        <w:t xml:space="preserve">                type: string</w:t>
      </w:r>
    </w:p>
    <w:p w14:paraId="42A14399" w14:textId="77777777" w:rsidR="00234841" w:rsidRDefault="00234841" w:rsidP="00234841">
      <w:pPr>
        <w:pStyle w:val="PL"/>
      </w:pPr>
      <w:r>
        <w:t xml:space="preserve">            ETag:</w:t>
      </w:r>
    </w:p>
    <w:p w14:paraId="3FAB0D1D" w14:textId="77777777" w:rsidR="00234841" w:rsidRDefault="00234841" w:rsidP="00234841">
      <w:pPr>
        <w:pStyle w:val="PL"/>
      </w:pPr>
      <w:r>
        <w:t xml:space="preserve">              description: Entity Tag, containing a strong validator, as described in RFC 7232, 2.3</w:t>
      </w:r>
    </w:p>
    <w:p w14:paraId="2022E4C8" w14:textId="77777777" w:rsidR="00234841" w:rsidRDefault="00234841" w:rsidP="00234841">
      <w:pPr>
        <w:pStyle w:val="PL"/>
      </w:pPr>
      <w:r>
        <w:t xml:space="preserve">              schema:</w:t>
      </w:r>
    </w:p>
    <w:p w14:paraId="75AF9EED" w14:textId="77777777" w:rsidR="00234841" w:rsidRDefault="00234841" w:rsidP="00234841">
      <w:pPr>
        <w:pStyle w:val="PL"/>
      </w:pPr>
      <w:r>
        <w:t xml:space="preserve">                type: string</w:t>
      </w:r>
    </w:p>
    <w:p w14:paraId="6D70D4DE" w14:textId="77777777" w:rsidR="00234841" w:rsidRDefault="00234841" w:rsidP="00234841">
      <w:pPr>
        <w:pStyle w:val="PL"/>
      </w:pPr>
      <w:r>
        <w:t xml:space="preserve">            Last-Modified:</w:t>
      </w:r>
    </w:p>
    <w:p w14:paraId="1CA342B6" w14:textId="77777777" w:rsidR="00234841" w:rsidRDefault="00234841" w:rsidP="00234841">
      <w:pPr>
        <w:pStyle w:val="PL"/>
      </w:pPr>
      <w:r>
        <w:t xml:space="preserve">              description: Timestamp for last modification of the resource, as described in RFC 7232, 2.2</w:t>
      </w:r>
    </w:p>
    <w:p w14:paraId="3E42EF8C" w14:textId="77777777" w:rsidR="00234841" w:rsidRDefault="00234841" w:rsidP="00234841">
      <w:pPr>
        <w:pStyle w:val="PL"/>
      </w:pPr>
      <w:r>
        <w:t xml:space="preserve">              schema:</w:t>
      </w:r>
    </w:p>
    <w:p w14:paraId="28ECA6E0" w14:textId="77777777" w:rsidR="00234841" w:rsidRDefault="00234841" w:rsidP="00234841">
      <w:pPr>
        <w:pStyle w:val="PL"/>
      </w:pPr>
      <w:r>
        <w:t xml:space="preserve">                type: string</w:t>
      </w:r>
    </w:p>
    <w:p w14:paraId="19CAB120" w14:textId="77777777" w:rsidR="00234841" w:rsidRDefault="00234841" w:rsidP="00234841">
      <w:pPr>
        <w:pStyle w:val="PL"/>
        <w:rPr>
          <w:lang w:eastAsia="zh-CN"/>
        </w:rPr>
      </w:pPr>
      <w:r>
        <w:t xml:space="preserve">        default:</w:t>
      </w:r>
    </w:p>
    <w:p w14:paraId="0FF9D29F" w14:textId="77777777" w:rsidR="00234841" w:rsidRDefault="00234841" w:rsidP="00234841">
      <w:pPr>
        <w:pStyle w:val="PL"/>
      </w:pPr>
      <w:r>
        <w:t xml:space="preserve">          $ref: 'TS29571_CommonData.yaml#/components/responses/default'</w:t>
      </w:r>
    </w:p>
    <w:p w14:paraId="7E11E7DD" w14:textId="77777777" w:rsidR="00234841" w:rsidRPr="00FA4F63" w:rsidRDefault="00234841" w:rsidP="00234841">
      <w:pPr>
        <w:pStyle w:val="PL"/>
        <w:rPr>
          <w:lang w:eastAsia="zh-CN"/>
        </w:rPr>
      </w:pPr>
    </w:p>
    <w:p w14:paraId="0FF8FBC7" w14:textId="77777777" w:rsidR="00234841" w:rsidRPr="00533C32" w:rsidRDefault="00234841" w:rsidP="00234841">
      <w:pPr>
        <w:pStyle w:val="PL"/>
      </w:pPr>
      <w:r w:rsidRPr="00533C32">
        <w:t>components:</w:t>
      </w:r>
    </w:p>
    <w:p w14:paraId="5DDFC9BF" w14:textId="77777777" w:rsidR="00234841" w:rsidRPr="00533C32" w:rsidRDefault="00234841" w:rsidP="00234841">
      <w:pPr>
        <w:pStyle w:val="PL"/>
      </w:pPr>
      <w:r w:rsidRPr="00533C32">
        <w:t xml:space="preserve">  schemas:</w:t>
      </w:r>
    </w:p>
    <w:p w14:paraId="6D4B9706" w14:textId="77777777" w:rsidR="00234841" w:rsidRPr="00533C32" w:rsidRDefault="00234841" w:rsidP="00234841">
      <w:pPr>
        <w:pStyle w:val="PL"/>
        <w:rPr>
          <w:lang w:eastAsia="zh-CN"/>
        </w:rPr>
      </w:pPr>
      <w:r w:rsidRPr="00533C32">
        <w:t xml:space="preserve">    AuthenticationSubscription:</w:t>
      </w:r>
    </w:p>
    <w:p w14:paraId="07EDBDF0" w14:textId="77777777" w:rsidR="00234841" w:rsidRPr="00533C32" w:rsidRDefault="00234841" w:rsidP="0023484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69C644C" w14:textId="77777777" w:rsidR="00234841" w:rsidRPr="00533C32" w:rsidRDefault="00234841" w:rsidP="00234841">
      <w:pPr>
        <w:pStyle w:val="PL"/>
        <w:rPr>
          <w:lang w:eastAsia="zh-CN"/>
        </w:rPr>
      </w:pPr>
      <w:r w:rsidRPr="00533C32">
        <w:rPr>
          <w:lang w:eastAsia="zh-CN"/>
        </w:rPr>
        <w:t xml:space="preserve">      type: object</w:t>
      </w:r>
    </w:p>
    <w:p w14:paraId="78C095B7" w14:textId="77777777" w:rsidR="00234841" w:rsidRPr="00533C32" w:rsidRDefault="00234841" w:rsidP="00234841">
      <w:pPr>
        <w:pStyle w:val="PL"/>
      </w:pPr>
      <w:r w:rsidRPr="00533C32">
        <w:t xml:space="preserve">      required:</w:t>
      </w:r>
    </w:p>
    <w:p w14:paraId="0F3C9315" w14:textId="77777777" w:rsidR="00234841" w:rsidRPr="00533C32" w:rsidRDefault="00234841" w:rsidP="00234841">
      <w:pPr>
        <w:pStyle w:val="PL"/>
        <w:rPr>
          <w:lang w:eastAsia="zh-CN"/>
        </w:rPr>
      </w:pPr>
      <w:r w:rsidRPr="00533C32">
        <w:t xml:space="preserve">        - authenticationMethod</w:t>
      </w:r>
    </w:p>
    <w:p w14:paraId="21E33B03" w14:textId="77777777" w:rsidR="00234841" w:rsidRPr="00533C32" w:rsidRDefault="00234841" w:rsidP="00234841">
      <w:pPr>
        <w:pStyle w:val="PL"/>
      </w:pPr>
      <w:r w:rsidRPr="00533C32">
        <w:t xml:space="preserve">      properties:</w:t>
      </w:r>
    </w:p>
    <w:p w14:paraId="255BA647" w14:textId="77777777" w:rsidR="00234841" w:rsidRPr="00533C32" w:rsidRDefault="00234841" w:rsidP="00234841">
      <w:pPr>
        <w:pStyle w:val="PL"/>
      </w:pPr>
      <w:r w:rsidRPr="00533C32">
        <w:t xml:space="preserve">        authenticationMethod:</w:t>
      </w:r>
    </w:p>
    <w:p w14:paraId="4806B082" w14:textId="77777777" w:rsidR="00234841" w:rsidRPr="00533C32" w:rsidRDefault="00234841" w:rsidP="00234841">
      <w:pPr>
        <w:pStyle w:val="PL"/>
      </w:pPr>
      <w:r w:rsidRPr="00533C32">
        <w:t xml:space="preserve">          $ref: '#/components/schemas/AuthMethod'</w:t>
      </w:r>
    </w:p>
    <w:p w14:paraId="43AE4657" w14:textId="77777777" w:rsidR="00234841" w:rsidRPr="00533C32" w:rsidRDefault="00234841" w:rsidP="00234841">
      <w:pPr>
        <w:pStyle w:val="PL"/>
        <w:rPr>
          <w:lang w:eastAsia="zh-CN"/>
        </w:rPr>
      </w:pPr>
      <w:r w:rsidRPr="00533C32">
        <w:t xml:space="preserve">        </w:t>
      </w:r>
      <w:r w:rsidRPr="00533C32">
        <w:rPr>
          <w:lang w:eastAsia="zh-CN"/>
        </w:rPr>
        <w:t>encP</w:t>
      </w:r>
      <w:r w:rsidRPr="00533C32">
        <w:t>ermanentKey:</w:t>
      </w:r>
    </w:p>
    <w:p w14:paraId="0FCD4CA7" w14:textId="77777777" w:rsidR="00234841" w:rsidRPr="00533C32" w:rsidRDefault="00234841" w:rsidP="00234841">
      <w:pPr>
        <w:pStyle w:val="PL"/>
        <w:rPr>
          <w:lang w:eastAsia="zh-CN"/>
        </w:rPr>
      </w:pPr>
      <w:r w:rsidRPr="00533C32">
        <w:rPr>
          <w:lang w:val="sv-SE" w:eastAsia="zh-CN"/>
        </w:rPr>
        <w:t xml:space="preserve">          type: string</w:t>
      </w:r>
    </w:p>
    <w:p w14:paraId="52025C5D" w14:textId="77777777" w:rsidR="00234841" w:rsidRPr="00533C32" w:rsidRDefault="00234841" w:rsidP="00234841">
      <w:pPr>
        <w:pStyle w:val="PL"/>
      </w:pPr>
      <w:r w:rsidRPr="00533C32">
        <w:t xml:space="preserve">        protectionParameterId:</w:t>
      </w:r>
    </w:p>
    <w:p w14:paraId="3F9E3061" w14:textId="77777777" w:rsidR="00234841" w:rsidRPr="00533C32" w:rsidRDefault="00234841" w:rsidP="00234841">
      <w:pPr>
        <w:pStyle w:val="PL"/>
        <w:rPr>
          <w:lang w:eastAsia="zh-CN"/>
        </w:rPr>
      </w:pPr>
      <w:r w:rsidRPr="00533C32">
        <w:t xml:space="preserve">          type: string</w:t>
      </w:r>
    </w:p>
    <w:p w14:paraId="32B2D5DA" w14:textId="77777777" w:rsidR="00234841" w:rsidRPr="00533C32" w:rsidRDefault="00234841" w:rsidP="00234841">
      <w:pPr>
        <w:pStyle w:val="PL"/>
        <w:rPr>
          <w:lang w:eastAsia="zh-CN"/>
        </w:rPr>
      </w:pPr>
      <w:r w:rsidRPr="00533C32">
        <w:t xml:space="preserve">        sequenceNumber:</w:t>
      </w:r>
    </w:p>
    <w:p w14:paraId="11C2D328" w14:textId="77777777" w:rsidR="00234841" w:rsidRPr="00533C32" w:rsidRDefault="00234841" w:rsidP="00234841">
      <w:pPr>
        <w:pStyle w:val="PL"/>
        <w:rPr>
          <w:lang w:eastAsia="zh-CN"/>
        </w:rPr>
      </w:pPr>
      <w:r w:rsidRPr="00533C32">
        <w:rPr>
          <w:lang w:eastAsia="zh-CN"/>
        </w:rPr>
        <w:lastRenderedPageBreak/>
        <w:t xml:space="preserve">          </w:t>
      </w:r>
      <w:r w:rsidRPr="00533C32">
        <w:t>$ref: '#/components/schemas/SequenceNumber'</w:t>
      </w:r>
    </w:p>
    <w:p w14:paraId="7A2B5987" w14:textId="77777777" w:rsidR="00234841" w:rsidRPr="00533C32" w:rsidRDefault="00234841" w:rsidP="00234841">
      <w:pPr>
        <w:pStyle w:val="PL"/>
        <w:rPr>
          <w:lang w:val="sv-SE" w:eastAsia="zh-CN"/>
        </w:rPr>
      </w:pPr>
      <w:r w:rsidRPr="00533C32">
        <w:rPr>
          <w:lang w:val="sv-SE" w:eastAsia="zh-CN"/>
        </w:rPr>
        <w:t xml:space="preserve">        authenticationManagementField:</w:t>
      </w:r>
    </w:p>
    <w:p w14:paraId="6C16927E" w14:textId="77777777" w:rsidR="00234841" w:rsidRPr="00533C32" w:rsidRDefault="00234841" w:rsidP="00234841">
      <w:pPr>
        <w:pStyle w:val="PL"/>
        <w:rPr>
          <w:lang w:val="sv-SE" w:eastAsia="zh-CN"/>
        </w:rPr>
      </w:pPr>
      <w:r w:rsidRPr="00533C32">
        <w:rPr>
          <w:lang w:val="sv-SE" w:eastAsia="zh-CN"/>
        </w:rPr>
        <w:t xml:space="preserve">          type: string</w:t>
      </w:r>
    </w:p>
    <w:p w14:paraId="38FECEC1" w14:textId="77777777" w:rsidR="00234841" w:rsidRPr="00533C32" w:rsidRDefault="00234841" w:rsidP="00234841">
      <w:pPr>
        <w:pStyle w:val="PL"/>
        <w:rPr>
          <w:lang w:val="sv-SE" w:eastAsia="zh-CN"/>
        </w:rPr>
      </w:pPr>
      <w:r w:rsidRPr="00533C32">
        <w:rPr>
          <w:lang w:val="sv-SE" w:eastAsia="zh-CN"/>
        </w:rPr>
        <w:t xml:space="preserve">          pattern: '^[A-Fa-f0-9]{4}$'</w:t>
      </w:r>
    </w:p>
    <w:p w14:paraId="224E9A02" w14:textId="77777777" w:rsidR="00234841" w:rsidRPr="00533C32" w:rsidRDefault="00234841" w:rsidP="00234841">
      <w:pPr>
        <w:pStyle w:val="PL"/>
        <w:rPr>
          <w:lang w:val="sv-SE" w:eastAsia="zh-CN"/>
        </w:rPr>
      </w:pPr>
      <w:r w:rsidRPr="00533C32">
        <w:rPr>
          <w:lang w:val="sv-SE" w:eastAsia="zh-CN"/>
        </w:rPr>
        <w:t xml:space="preserve">        algorithmId:</w:t>
      </w:r>
    </w:p>
    <w:p w14:paraId="3C76F4AD" w14:textId="77777777" w:rsidR="00234841" w:rsidRPr="00533C32" w:rsidRDefault="00234841" w:rsidP="00234841">
      <w:pPr>
        <w:pStyle w:val="PL"/>
        <w:rPr>
          <w:lang w:val="sv-SE" w:eastAsia="zh-CN"/>
        </w:rPr>
      </w:pPr>
      <w:r w:rsidRPr="00533C32">
        <w:rPr>
          <w:lang w:val="sv-SE" w:eastAsia="zh-CN"/>
        </w:rPr>
        <w:t xml:space="preserve">          type: string</w:t>
      </w:r>
    </w:p>
    <w:p w14:paraId="3A95624C" w14:textId="77777777" w:rsidR="00234841" w:rsidRPr="00533C32" w:rsidRDefault="00234841" w:rsidP="00234841">
      <w:pPr>
        <w:pStyle w:val="PL"/>
        <w:rPr>
          <w:lang w:val="sv-SE" w:eastAsia="zh-CN"/>
        </w:rPr>
      </w:pPr>
      <w:r w:rsidRPr="00533C32">
        <w:rPr>
          <w:lang w:val="sv-SE" w:eastAsia="zh-CN"/>
        </w:rPr>
        <w:t xml:space="preserve">        encOpcKey:</w:t>
      </w:r>
    </w:p>
    <w:p w14:paraId="0FE8C219" w14:textId="77777777" w:rsidR="00234841" w:rsidRPr="00533C32" w:rsidRDefault="00234841" w:rsidP="00234841">
      <w:pPr>
        <w:pStyle w:val="PL"/>
        <w:rPr>
          <w:lang w:val="sv-SE" w:eastAsia="zh-CN"/>
        </w:rPr>
      </w:pPr>
      <w:r w:rsidRPr="00533C32">
        <w:rPr>
          <w:lang w:val="sv-SE" w:eastAsia="zh-CN"/>
        </w:rPr>
        <w:t xml:space="preserve">          type: string</w:t>
      </w:r>
    </w:p>
    <w:p w14:paraId="6F6AED4E" w14:textId="77777777" w:rsidR="00234841" w:rsidRPr="00533C32" w:rsidRDefault="00234841" w:rsidP="00234841">
      <w:pPr>
        <w:pStyle w:val="PL"/>
        <w:rPr>
          <w:lang w:val="sv-SE" w:eastAsia="zh-CN"/>
        </w:rPr>
      </w:pPr>
      <w:r w:rsidRPr="00533C32">
        <w:rPr>
          <w:lang w:val="sv-SE" w:eastAsia="zh-CN"/>
        </w:rPr>
        <w:t xml:space="preserve">        encTopcKey:</w:t>
      </w:r>
    </w:p>
    <w:p w14:paraId="741EBA53" w14:textId="77777777" w:rsidR="00234841" w:rsidRDefault="00234841" w:rsidP="00234841">
      <w:pPr>
        <w:pStyle w:val="PL"/>
        <w:rPr>
          <w:lang w:val="sv-SE" w:eastAsia="zh-CN"/>
        </w:rPr>
      </w:pPr>
      <w:r w:rsidRPr="00533C32">
        <w:rPr>
          <w:lang w:val="sv-SE" w:eastAsia="zh-CN"/>
        </w:rPr>
        <w:t xml:space="preserve">          type: string</w:t>
      </w:r>
    </w:p>
    <w:p w14:paraId="59DEFF0E" w14:textId="77777777" w:rsidR="00234841" w:rsidRDefault="00234841" w:rsidP="00234841">
      <w:pPr>
        <w:pStyle w:val="PL"/>
        <w:rPr>
          <w:lang w:val="sv-SE" w:eastAsia="zh-CN"/>
        </w:rPr>
      </w:pPr>
      <w:r>
        <w:rPr>
          <w:lang w:val="sv-SE" w:eastAsia="zh-CN"/>
        </w:rPr>
        <w:t xml:space="preserve">        vectorGenerationInHss:</w:t>
      </w:r>
    </w:p>
    <w:p w14:paraId="5AEBB47F" w14:textId="77777777" w:rsidR="00234841" w:rsidRDefault="00234841" w:rsidP="00234841">
      <w:pPr>
        <w:pStyle w:val="PL"/>
        <w:rPr>
          <w:lang w:val="sv-SE" w:eastAsia="zh-CN"/>
        </w:rPr>
      </w:pPr>
      <w:r>
        <w:rPr>
          <w:lang w:val="sv-SE" w:eastAsia="zh-CN"/>
        </w:rPr>
        <w:t xml:space="preserve">          type: boolean</w:t>
      </w:r>
    </w:p>
    <w:p w14:paraId="1F784202" w14:textId="77777777" w:rsidR="00234841" w:rsidRDefault="00234841" w:rsidP="00234841">
      <w:pPr>
        <w:pStyle w:val="PL"/>
        <w:rPr>
          <w:lang w:val="sv-SE" w:eastAsia="zh-CN"/>
        </w:rPr>
      </w:pPr>
      <w:r>
        <w:rPr>
          <w:rFonts w:hint="eastAsia"/>
          <w:lang w:val="sv-SE" w:eastAsia="zh-CN"/>
        </w:rPr>
        <w:t xml:space="preserve">          default: false</w:t>
      </w:r>
    </w:p>
    <w:p w14:paraId="63890058" w14:textId="77777777" w:rsidR="00234841" w:rsidRPr="00690A26" w:rsidRDefault="00234841" w:rsidP="00234841">
      <w:pPr>
        <w:pStyle w:val="PL"/>
      </w:pPr>
      <w:r w:rsidRPr="00690A26">
        <w:t xml:space="preserve">        </w:t>
      </w:r>
      <w:r>
        <w:t>hssG</w:t>
      </w:r>
      <w:r w:rsidRPr="00690A26">
        <w:t>roupId:</w:t>
      </w:r>
    </w:p>
    <w:p w14:paraId="19DF23F6" w14:textId="77777777" w:rsidR="00234841" w:rsidRPr="00690A26" w:rsidRDefault="00234841" w:rsidP="00234841">
      <w:pPr>
        <w:pStyle w:val="PL"/>
      </w:pPr>
      <w:r w:rsidRPr="00690A26">
        <w:t xml:space="preserve">          $ref: 'TS29571_CommonData.yaml#/components/schemas/NfGroupId'</w:t>
      </w:r>
    </w:p>
    <w:p w14:paraId="20734EBD" w14:textId="77777777" w:rsidR="00234841" w:rsidRPr="00533C32" w:rsidRDefault="00234841" w:rsidP="00234841">
      <w:pPr>
        <w:pStyle w:val="PL"/>
      </w:pPr>
      <w:r w:rsidRPr="00533C32">
        <w:t xml:space="preserve">        </w:t>
      </w:r>
      <w:r>
        <w:t>n5gcA</w:t>
      </w:r>
      <w:r w:rsidRPr="00533C32">
        <w:t>uthMethod:</w:t>
      </w:r>
    </w:p>
    <w:p w14:paraId="02A06F3F" w14:textId="77777777" w:rsidR="00234841" w:rsidRDefault="00234841" w:rsidP="00234841">
      <w:pPr>
        <w:pStyle w:val="PL"/>
      </w:pPr>
      <w:r w:rsidRPr="00533C32">
        <w:t xml:space="preserve">          $ref: '#/components/schemas/AuthMethod'</w:t>
      </w:r>
    </w:p>
    <w:p w14:paraId="5FD87B68" w14:textId="77777777" w:rsidR="00234841" w:rsidRDefault="00234841" w:rsidP="00234841">
      <w:pPr>
        <w:pStyle w:val="PL"/>
      </w:pPr>
      <w:r>
        <w:t xml:space="preserve">        rgAuthenticationInd:</w:t>
      </w:r>
    </w:p>
    <w:p w14:paraId="0F03357B" w14:textId="77777777" w:rsidR="00234841" w:rsidRDefault="00234841" w:rsidP="00234841">
      <w:pPr>
        <w:pStyle w:val="PL"/>
      </w:pPr>
      <w:r>
        <w:t xml:space="preserve">          type: boolean</w:t>
      </w:r>
    </w:p>
    <w:p w14:paraId="09275AFF" w14:textId="77777777" w:rsidR="00234841" w:rsidRDefault="00234841" w:rsidP="00234841">
      <w:pPr>
        <w:pStyle w:val="PL"/>
      </w:pPr>
      <w:r>
        <w:t xml:space="preserve">          default: false</w:t>
      </w:r>
    </w:p>
    <w:p w14:paraId="45DA9BAA" w14:textId="77777777" w:rsidR="00234841" w:rsidRDefault="00234841" w:rsidP="00234841">
      <w:pPr>
        <w:pStyle w:val="PL"/>
      </w:pPr>
      <w:r>
        <w:t xml:space="preserve">        supi:</w:t>
      </w:r>
    </w:p>
    <w:p w14:paraId="6E9296FB" w14:textId="77777777" w:rsidR="00234841" w:rsidRDefault="00234841" w:rsidP="00234841">
      <w:pPr>
        <w:pStyle w:val="PL"/>
      </w:pPr>
      <w:r>
        <w:t xml:space="preserve">          $ref: 'TS29571_CommonData.yaml#/components/schemas/Supi'</w:t>
      </w:r>
    </w:p>
    <w:p w14:paraId="08B70D4E" w14:textId="77777777" w:rsidR="00234841" w:rsidRDefault="00234841" w:rsidP="00234841">
      <w:pPr>
        <w:pStyle w:val="PL"/>
      </w:pPr>
      <w:r>
        <w:t xml:space="preserve">        akmaAllowed:</w:t>
      </w:r>
    </w:p>
    <w:p w14:paraId="71860F06" w14:textId="77777777" w:rsidR="00234841" w:rsidRDefault="00234841" w:rsidP="00234841">
      <w:pPr>
        <w:pStyle w:val="PL"/>
      </w:pPr>
      <w:r>
        <w:t xml:space="preserve">          type: boolean</w:t>
      </w:r>
    </w:p>
    <w:p w14:paraId="3EFB4108" w14:textId="77777777" w:rsidR="00234841" w:rsidRPr="00380171" w:rsidRDefault="00234841" w:rsidP="00234841">
      <w:pPr>
        <w:pStyle w:val="PL"/>
      </w:pPr>
      <w:r>
        <w:t xml:space="preserve">          default: false</w:t>
      </w:r>
    </w:p>
    <w:p w14:paraId="47FAA074" w14:textId="77777777" w:rsidR="00234841" w:rsidRDefault="00234841" w:rsidP="00234841">
      <w:pPr>
        <w:pStyle w:val="PL"/>
      </w:pPr>
      <w:r>
        <w:t xml:space="preserve">        routingId:</w:t>
      </w:r>
    </w:p>
    <w:p w14:paraId="74EA6618" w14:textId="77777777" w:rsidR="00234841" w:rsidRPr="002857AD" w:rsidRDefault="00234841" w:rsidP="00234841">
      <w:pPr>
        <w:pStyle w:val="PL"/>
      </w:pPr>
      <w:r w:rsidRPr="002857AD">
        <w:t xml:space="preserve">          type: string</w:t>
      </w:r>
    </w:p>
    <w:p w14:paraId="5F5B8C65" w14:textId="77777777" w:rsidR="00234841" w:rsidRPr="00380171" w:rsidRDefault="00234841" w:rsidP="00234841">
      <w:pPr>
        <w:pStyle w:val="PL"/>
      </w:pPr>
      <w:r>
        <w:t xml:space="preserve">          p</w:t>
      </w:r>
      <w:r w:rsidRPr="00C22B4A">
        <w:t>attern: '^[0-9]{1,4}</w:t>
      </w:r>
      <w:r>
        <w:t>$</w:t>
      </w:r>
      <w:r w:rsidRPr="00C22B4A">
        <w:t>'</w:t>
      </w:r>
    </w:p>
    <w:p w14:paraId="5625EB43" w14:textId="77777777" w:rsidR="00234841" w:rsidRPr="003F4B35" w:rsidRDefault="00234841" w:rsidP="00234841">
      <w:pPr>
        <w:pStyle w:val="PL"/>
        <w:rPr>
          <w:lang w:eastAsia="zh-CN"/>
        </w:rPr>
      </w:pPr>
    </w:p>
    <w:p w14:paraId="07BF4AC0" w14:textId="77777777" w:rsidR="00234841" w:rsidRPr="00533C32" w:rsidRDefault="00234841" w:rsidP="00234841">
      <w:pPr>
        <w:pStyle w:val="PL"/>
        <w:rPr>
          <w:lang w:val="sv-SE" w:eastAsia="zh-CN"/>
        </w:rPr>
      </w:pPr>
      <w:r w:rsidRPr="00533C32">
        <w:rPr>
          <w:lang w:val="sv-SE" w:eastAsia="zh-CN"/>
        </w:rPr>
        <w:t xml:space="preserve">    SequenceNumber:</w:t>
      </w:r>
    </w:p>
    <w:p w14:paraId="50A36052" w14:textId="77777777" w:rsidR="00234841" w:rsidRPr="00533C32" w:rsidRDefault="00234841" w:rsidP="0023484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26B308F3" w14:textId="77777777" w:rsidR="00234841" w:rsidRPr="00533C32" w:rsidRDefault="00234841" w:rsidP="00234841">
      <w:pPr>
        <w:pStyle w:val="PL"/>
        <w:rPr>
          <w:lang w:val="sv-SE" w:eastAsia="zh-CN"/>
        </w:rPr>
      </w:pPr>
      <w:r w:rsidRPr="00533C32">
        <w:rPr>
          <w:lang w:val="sv-SE" w:eastAsia="zh-CN"/>
        </w:rPr>
        <w:t xml:space="preserve">      type: object</w:t>
      </w:r>
    </w:p>
    <w:p w14:paraId="3D6B1FFA" w14:textId="77777777" w:rsidR="00234841" w:rsidRPr="00533C32" w:rsidRDefault="00234841" w:rsidP="00234841">
      <w:pPr>
        <w:pStyle w:val="PL"/>
        <w:rPr>
          <w:lang w:val="sv-SE" w:eastAsia="zh-CN"/>
        </w:rPr>
      </w:pPr>
      <w:r w:rsidRPr="00533C32">
        <w:rPr>
          <w:lang w:val="sv-SE" w:eastAsia="zh-CN"/>
        </w:rPr>
        <w:t xml:space="preserve">      properties:</w:t>
      </w:r>
    </w:p>
    <w:p w14:paraId="51B6A185" w14:textId="77777777" w:rsidR="00234841" w:rsidRPr="00533C32" w:rsidRDefault="00234841" w:rsidP="00234841">
      <w:pPr>
        <w:pStyle w:val="PL"/>
        <w:rPr>
          <w:lang w:val="sv-SE" w:eastAsia="zh-CN"/>
        </w:rPr>
      </w:pPr>
      <w:r w:rsidRPr="00533C32">
        <w:rPr>
          <w:lang w:val="sv-SE" w:eastAsia="zh-CN"/>
        </w:rPr>
        <w:t xml:space="preserve">        sqnScheme:</w:t>
      </w:r>
    </w:p>
    <w:p w14:paraId="665F5424" w14:textId="77777777" w:rsidR="00234841" w:rsidRPr="00533C32" w:rsidRDefault="00234841" w:rsidP="00234841">
      <w:pPr>
        <w:pStyle w:val="PL"/>
        <w:rPr>
          <w:lang w:val="sv-SE" w:eastAsia="zh-CN"/>
        </w:rPr>
      </w:pPr>
      <w:r w:rsidRPr="00533C32">
        <w:rPr>
          <w:lang w:val="sv-SE" w:eastAsia="zh-CN"/>
        </w:rPr>
        <w:t xml:space="preserve">          $ref: '#/components/schemas/SqnScheme'</w:t>
      </w:r>
    </w:p>
    <w:p w14:paraId="722BC756" w14:textId="77777777" w:rsidR="00234841" w:rsidRPr="00533C32" w:rsidRDefault="00234841" w:rsidP="00234841">
      <w:pPr>
        <w:pStyle w:val="PL"/>
        <w:rPr>
          <w:lang w:val="sv-SE" w:eastAsia="zh-CN"/>
        </w:rPr>
      </w:pPr>
      <w:r w:rsidRPr="00533C32">
        <w:rPr>
          <w:lang w:val="sv-SE" w:eastAsia="zh-CN"/>
        </w:rPr>
        <w:t xml:space="preserve">        sqn:</w:t>
      </w:r>
    </w:p>
    <w:p w14:paraId="148B1B6A" w14:textId="77777777" w:rsidR="00234841" w:rsidRPr="00533C32" w:rsidRDefault="00234841" w:rsidP="00234841">
      <w:pPr>
        <w:pStyle w:val="PL"/>
        <w:rPr>
          <w:lang w:val="sv-SE" w:eastAsia="zh-CN"/>
        </w:rPr>
      </w:pPr>
      <w:r w:rsidRPr="00533C32">
        <w:rPr>
          <w:lang w:val="sv-SE" w:eastAsia="zh-CN"/>
        </w:rPr>
        <w:t xml:space="preserve">          type: string</w:t>
      </w:r>
    </w:p>
    <w:p w14:paraId="37A77E03" w14:textId="77777777" w:rsidR="00234841" w:rsidRPr="00533C32" w:rsidRDefault="00234841" w:rsidP="00234841">
      <w:pPr>
        <w:pStyle w:val="PL"/>
        <w:rPr>
          <w:lang w:val="sv-SE" w:eastAsia="zh-CN"/>
        </w:rPr>
      </w:pPr>
      <w:r w:rsidRPr="00533C32">
        <w:rPr>
          <w:lang w:val="sv-SE" w:eastAsia="zh-CN"/>
        </w:rPr>
        <w:t xml:space="preserve">          pattern: '^[A-Fa-f0-9]{12}$'</w:t>
      </w:r>
    </w:p>
    <w:p w14:paraId="2F99FE06" w14:textId="77777777" w:rsidR="00234841" w:rsidRPr="00533C32" w:rsidRDefault="00234841" w:rsidP="00234841">
      <w:pPr>
        <w:pStyle w:val="PL"/>
        <w:rPr>
          <w:lang w:val="sv-SE" w:eastAsia="zh-CN"/>
        </w:rPr>
      </w:pPr>
      <w:r w:rsidRPr="00533C32">
        <w:rPr>
          <w:lang w:val="sv-SE" w:eastAsia="zh-CN"/>
        </w:rPr>
        <w:t xml:space="preserve">        lastIndexes:</w:t>
      </w:r>
    </w:p>
    <w:p w14:paraId="41B30A37" w14:textId="77777777" w:rsidR="00234841" w:rsidRPr="00533C32" w:rsidRDefault="00234841" w:rsidP="00234841">
      <w:pPr>
        <w:pStyle w:val="PL"/>
        <w:rPr>
          <w:lang w:val="sv-SE" w:eastAsia="zh-CN"/>
        </w:rPr>
      </w:pPr>
      <w:r w:rsidRPr="00533C32">
        <w:rPr>
          <w:lang w:val="sv-SE" w:eastAsia="zh-CN"/>
        </w:rPr>
        <w:t xml:space="preserve">          type: object</w:t>
      </w:r>
    </w:p>
    <w:p w14:paraId="0C9BB840" w14:textId="77777777" w:rsidR="00234841" w:rsidRPr="00533C32" w:rsidRDefault="00234841" w:rsidP="00234841">
      <w:pPr>
        <w:pStyle w:val="PL"/>
        <w:rPr>
          <w:lang w:val="sv-SE" w:eastAsia="zh-CN"/>
        </w:rPr>
      </w:pPr>
      <w:r w:rsidRPr="00533C32">
        <w:rPr>
          <w:lang w:val="sv-SE" w:eastAsia="zh-CN"/>
        </w:rPr>
        <w:t xml:space="preserve">          additionalProperties:</w:t>
      </w:r>
    </w:p>
    <w:p w14:paraId="4CF821AD" w14:textId="77777777" w:rsidR="00234841" w:rsidRPr="00533C32" w:rsidRDefault="00234841" w:rsidP="00234841">
      <w:pPr>
        <w:pStyle w:val="PL"/>
        <w:rPr>
          <w:lang w:val="sv-SE" w:eastAsia="zh-CN"/>
        </w:rPr>
      </w:pPr>
      <w:r w:rsidRPr="00533C32">
        <w:rPr>
          <w:lang w:val="sv-SE" w:eastAsia="zh-CN"/>
        </w:rPr>
        <w:t xml:space="preserve">            type: integer</w:t>
      </w:r>
    </w:p>
    <w:p w14:paraId="6630CD0D" w14:textId="77777777" w:rsidR="00234841" w:rsidRPr="00533C32" w:rsidRDefault="00234841" w:rsidP="00234841">
      <w:pPr>
        <w:pStyle w:val="PL"/>
        <w:rPr>
          <w:lang w:val="sv-SE" w:eastAsia="zh-CN"/>
        </w:rPr>
      </w:pPr>
      <w:r w:rsidRPr="00533C32">
        <w:rPr>
          <w:lang w:val="sv-SE" w:eastAsia="zh-CN"/>
        </w:rPr>
        <w:t xml:space="preserve">            minimum: 0</w:t>
      </w:r>
    </w:p>
    <w:p w14:paraId="79375871" w14:textId="77777777" w:rsidR="00234841" w:rsidRPr="00533C32" w:rsidRDefault="00234841" w:rsidP="0023484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5B48D665" w14:textId="77777777" w:rsidR="00234841" w:rsidRPr="00533C32" w:rsidRDefault="00234841" w:rsidP="00234841">
      <w:pPr>
        <w:pStyle w:val="PL"/>
        <w:rPr>
          <w:lang w:val="sv-SE" w:eastAsia="zh-CN"/>
        </w:rPr>
      </w:pPr>
      <w:r w:rsidRPr="00533C32">
        <w:rPr>
          <w:lang w:val="sv-SE" w:eastAsia="zh-CN"/>
        </w:rPr>
        <w:t xml:space="preserve">        indLength:</w:t>
      </w:r>
    </w:p>
    <w:p w14:paraId="1455B789" w14:textId="77777777" w:rsidR="00234841" w:rsidRPr="00533C32" w:rsidRDefault="00234841" w:rsidP="00234841">
      <w:pPr>
        <w:pStyle w:val="PL"/>
        <w:rPr>
          <w:lang w:val="sv-SE" w:eastAsia="zh-CN"/>
        </w:rPr>
      </w:pPr>
      <w:r w:rsidRPr="00533C32">
        <w:rPr>
          <w:lang w:val="sv-SE" w:eastAsia="zh-CN"/>
        </w:rPr>
        <w:t xml:space="preserve">          type: integer</w:t>
      </w:r>
    </w:p>
    <w:p w14:paraId="376ECA41" w14:textId="77777777" w:rsidR="00234841" w:rsidRPr="00533C32" w:rsidRDefault="00234841" w:rsidP="00234841">
      <w:pPr>
        <w:pStyle w:val="PL"/>
        <w:rPr>
          <w:lang w:val="sv-SE" w:eastAsia="zh-CN"/>
        </w:rPr>
      </w:pPr>
      <w:r w:rsidRPr="00533C32">
        <w:rPr>
          <w:lang w:val="sv-SE" w:eastAsia="zh-CN"/>
        </w:rPr>
        <w:lastRenderedPageBreak/>
        <w:t xml:space="preserve">          minimum: 0</w:t>
      </w:r>
    </w:p>
    <w:p w14:paraId="3051DE08" w14:textId="77777777" w:rsidR="00234841" w:rsidRPr="00533C32" w:rsidRDefault="00234841" w:rsidP="00234841">
      <w:pPr>
        <w:pStyle w:val="PL"/>
        <w:rPr>
          <w:lang w:val="sv-SE" w:eastAsia="zh-CN"/>
        </w:rPr>
      </w:pPr>
      <w:r w:rsidRPr="00533C32">
        <w:rPr>
          <w:lang w:val="sv-SE" w:eastAsia="zh-CN"/>
        </w:rPr>
        <w:t xml:space="preserve">        difSign:</w:t>
      </w:r>
    </w:p>
    <w:p w14:paraId="4FBF9825" w14:textId="77777777" w:rsidR="00234841" w:rsidRPr="00533C32" w:rsidRDefault="00234841" w:rsidP="00234841">
      <w:pPr>
        <w:pStyle w:val="PL"/>
        <w:rPr>
          <w:lang w:val="sv-SE" w:eastAsia="zh-CN"/>
        </w:rPr>
      </w:pPr>
      <w:r w:rsidRPr="00533C32">
        <w:rPr>
          <w:lang w:val="sv-SE" w:eastAsia="zh-CN"/>
        </w:rPr>
        <w:t xml:space="preserve">          $ref: '#/components/schemas/Sign'</w:t>
      </w:r>
    </w:p>
    <w:p w14:paraId="043CA8F9" w14:textId="77777777" w:rsidR="00234841" w:rsidRPr="00533C32" w:rsidRDefault="00234841" w:rsidP="00234841">
      <w:pPr>
        <w:pStyle w:val="PL"/>
        <w:rPr>
          <w:lang w:eastAsia="zh-CN"/>
        </w:rPr>
      </w:pPr>
    </w:p>
    <w:p w14:paraId="262B10A8" w14:textId="77777777" w:rsidR="00234841" w:rsidRPr="00533C32" w:rsidRDefault="00234841" w:rsidP="00234841">
      <w:pPr>
        <w:pStyle w:val="PL"/>
        <w:rPr>
          <w:lang w:val="sv-SE" w:eastAsia="zh-CN"/>
        </w:rPr>
      </w:pPr>
      <w:r w:rsidRPr="00533C32">
        <w:rPr>
          <w:lang w:val="sv-SE" w:eastAsia="zh-CN"/>
        </w:rPr>
        <w:t xml:space="preserve">    SqnScheme:</w:t>
      </w:r>
    </w:p>
    <w:p w14:paraId="5D2AB959" w14:textId="77777777" w:rsidR="00234841" w:rsidRPr="00533C32" w:rsidRDefault="00234841" w:rsidP="0023484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B156DA3" w14:textId="77777777" w:rsidR="00234841" w:rsidRPr="00533C32" w:rsidRDefault="00234841" w:rsidP="00234841">
      <w:pPr>
        <w:pStyle w:val="PL"/>
        <w:rPr>
          <w:lang w:val="sv-SE" w:eastAsia="zh-CN"/>
        </w:rPr>
      </w:pPr>
      <w:r w:rsidRPr="00533C32">
        <w:rPr>
          <w:lang w:val="sv-SE" w:eastAsia="zh-CN"/>
        </w:rPr>
        <w:t xml:space="preserve">      anyOf:</w:t>
      </w:r>
    </w:p>
    <w:p w14:paraId="101BEC0C" w14:textId="77777777" w:rsidR="00234841" w:rsidRPr="00533C32" w:rsidRDefault="00234841" w:rsidP="00234841">
      <w:pPr>
        <w:pStyle w:val="PL"/>
        <w:rPr>
          <w:lang w:val="sv-SE" w:eastAsia="zh-CN"/>
        </w:rPr>
      </w:pPr>
      <w:r w:rsidRPr="00533C32">
        <w:rPr>
          <w:lang w:val="sv-SE" w:eastAsia="zh-CN"/>
        </w:rPr>
        <w:t xml:space="preserve">        - type: string</w:t>
      </w:r>
    </w:p>
    <w:p w14:paraId="1A3B3611" w14:textId="77777777" w:rsidR="00234841" w:rsidRPr="00533C32" w:rsidRDefault="00234841" w:rsidP="00234841">
      <w:pPr>
        <w:pStyle w:val="PL"/>
        <w:rPr>
          <w:lang w:val="sv-SE" w:eastAsia="zh-CN"/>
        </w:rPr>
      </w:pPr>
      <w:r w:rsidRPr="00533C32">
        <w:rPr>
          <w:lang w:val="sv-SE" w:eastAsia="zh-CN"/>
        </w:rPr>
        <w:t xml:space="preserve">          enum:</w:t>
      </w:r>
    </w:p>
    <w:p w14:paraId="6C95FC5F" w14:textId="77777777" w:rsidR="00234841" w:rsidRPr="00533C32" w:rsidRDefault="00234841" w:rsidP="00234841">
      <w:pPr>
        <w:pStyle w:val="PL"/>
        <w:rPr>
          <w:lang w:val="sv-SE" w:eastAsia="zh-CN"/>
        </w:rPr>
      </w:pPr>
      <w:r w:rsidRPr="00533C32">
        <w:rPr>
          <w:lang w:val="sv-SE" w:eastAsia="zh-CN"/>
        </w:rPr>
        <w:t xml:space="preserve">            - GENERAL</w:t>
      </w:r>
    </w:p>
    <w:p w14:paraId="50FFAC51" w14:textId="77777777" w:rsidR="00234841" w:rsidRPr="00533C32" w:rsidRDefault="00234841" w:rsidP="00234841">
      <w:pPr>
        <w:pStyle w:val="PL"/>
        <w:rPr>
          <w:lang w:val="sv-SE" w:eastAsia="zh-CN"/>
        </w:rPr>
      </w:pPr>
      <w:r w:rsidRPr="00533C32">
        <w:rPr>
          <w:lang w:val="sv-SE" w:eastAsia="zh-CN"/>
        </w:rPr>
        <w:t xml:space="preserve">            - NON_TIME_BASED</w:t>
      </w:r>
    </w:p>
    <w:p w14:paraId="7B82772A" w14:textId="77777777" w:rsidR="00234841" w:rsidRPr="00533C32" w:rsidRDefault="00234841" w:rsidP="00234841">
      <w:pPr>
        <w:pStyle w:val="PL"/>
        <w:rPr>
          <w:lang w:val="sv-SE" w:eastAsia="zh-CN"/>
        </w:rPr>
      </w:pPr>
      <w:r w:rsidRPr="00533C32">
        <w:rPr>
          <w:lang w:val="sv-SE" w:eastAsia="zh-CN"/>
        </w:rPr>
        <w:t xml:space="preserve">            - TIME_BASED</w:t>
      </w:r>
    </w:p>
    <w:p w14:paraId="57227AFF" w14:textId="77777777" w:rsidR="00234841" w:rsidRPr="00533C32" w:rsidRDefault="00234841" w:rsidP="00234841">
      <w:pPr>
        <w:pStyle w:val="PL"/>
        <w:rPr>
          <w:lang w:val="sv-SE" w:eastAsia="zh-CN"/>
        </w:rPr>
      </w:pPr>
      <w:r w:rsidRPr="00533C32">
        <w:rPr>
          <w:lang w:val="sv-SE" w:eastAsia="zh-CN"/>
        </w:rPr>
        <w:t xml:space="preserve">        - type: string</w:t>
      </w:r>
    </w:p>
    <w:p w14:paraId="60D56279" w14:textId="77777777" w:rsidR="00234841" w:rsidRPr="00533C32" w:rsidRDefault="00234841" w:rsidP="00234841">
      <w:pPr>
        <w:pStyle w:val="PL"/>
        <w:rPr>
          <w:lang w:val="sv-SE" w:eastAsia="zh-CN"/>
        </w:rPr>
      </w:pPr>
      <w:r w:rsidRPr="00533C32">
        <w:rPr>
          <w:lang w:val="sv-SE" w:eastAsia="zh-CN"/>
        </w:rPr>
        <w:t xml:space="preserve">    Sign:</w:t>
      </w:r>
    </w:p>
    <w:p w14:paraId="752FB3FD" w14:textId="77777777" w:rsidR="00234841" w:rsidRPr="00533C32" w:rsidRDefault="00234841" w:rsidP="00234841">
      <w:pPr>
        <w:pStyle w:val="PL"/>
        <w:rPr>
          <w:lang w:val="sv-SE" w:eastAsia="zh-CN"/>
        </w:rPr>
      </w:pPr>
      <w:r>
        <w:t xml:space="preserve">      </w:t>
      </w:r>
      <w:r w:rsidRPr="00932D4A">
        <w:t xml:space="preserve">description: </w:t>
      </w:r>
      <w:r w:rsidRPr="00D5200C">
        <w:t>Sign of the DIF value</w:t>
      </w:r>
      <w:r>
        <w:rPr>
          <w:rFonts w:cs="Arial"/>
          <w:szCs w:val="18"/>
        </w:rPr>
        <w:t>.</w:t>
      </w:r>
    </w:p>
    <w:p w14:paraId="4218F0AA" w14:textId="77777777" w:rsidR="00234841" w:rsidRPr="00533C32" w:rsidRDefault="00234841" w:rsidP="00234841">
      <w:pPr>
        <w:pStyle w:val="PL"/>
        <w:rPr>
          <w:lang w:val="sv-SE" w:eastAsia="zh-CN"/>
        </w:rPr>
      </w:pPr>
      <w:r w:rsidRPr="00533C32">
        <w:rPr>
          <w:lang w:val="sv-SE" w:eastAsia="zh-CN"/>
        </w:rPr>
        <w:t xml:space="preserve">      type: string</w:t>
      </w:r>
    </w:p>
    <w:p w14:paraId="51D5780F" w14:textId="77777777" w:rsidR="00234841" w:rsidRPr="00533C32" w:rsidRDefault="00234841" w:rsidP="00234841">
      <w:pPr>
        <w:pStyle w:val="PL"/>
        <w:rPr>
          <w:lang w:val="sv-SE" w:eastAsia="zh-CN"/>
        </w:rPr>
      </w:pPr>
      <w:r w:rsidRPr="00533C32">
        <w:rPr>
          <w:lang w:val="sv-SE" w:eastAsia="zh-CN"/>
        </w:rPr>
        <w:t xml:space="preserve">      enum:</w:t>
      </w:r>
    </w:p>
    <w:p w14:paraId="056BAA2D" w14:textId="77777777" w:rsidR="00234841" w:rsidRPr="00533C32" w:rsidRDefault="00234841" w:rsidP="00234841">
      <w:pPr>
        <w:pStyle w:val="PL"/>
        <w:rPr>
          <w:lang w:val="sv-SE" w:eastAsia="zh-CN"/>
        </w:rPr>
      </w:pPr>
      <w:r w:rsidRPr="00533C32">
        <w:rPr>
          <w:lang w:val="sv-SE" w:eastAsia="zh-CN"/>
        </w:rPr>
        <w:t xml:space="preserve">        - POSITIVE</w:t>
      </w:r>
    </w:p>
    <w:p w14:paraId="0E6C21D8" w14:textId="77777777" w:rsidR="00234841" w:rsidRPr="00533C32" w:rsidRDefault="00234841" w:rsidP="00234841">
      <w:pPr>
        <w:pStyle w:val="PL"/>
        <w:rPr>
          <w:lang w:val="sv-SE" w:eastAsia="zh-CN"/>
        </w:rPr>
      </w:pPr>
      <w:r w:rsidRPr="00533C32">
        <w:rPr>
          <w:lang w:val="sv-SE" w:eastAsia="zh-CN"/>
        </w:rPr>
        <w:t xml:space="preserve">        - NEGATIVE</w:t>
      </w:r>
    </w:p>
    <w:p w14:paraId="655B165C" w14:textId="77777777" w:rsidR="00234841" w:rsidRPr="00533C32" w:rsidRDefault="00234841" w:rsidP="00234841">
      <w:pPr>
        <w:pStyle w:val="PL"/>
      </w:pPr>
      <w:r w:rsidRPr="00533C32">
        <w:t xml:space="preserve">    VarPlmnId:</w:t>
      </w:r>
    </w:p>
    <w:p w14:paraId="7275BEC8" w14:textId="77777777" w:rsidR="00234841" w:rsidRPr="00533C32" w:rsidRDefault="00234841" w:rsidP="00234841">
      <w:pPr>
        <w:pStyle w:val="PL"/>
      </w:pPr>
      <w:r>
        <w:t xml:space="preserve">      </w:t>
      </w:r>
      <w:r w:rsidRPr="00932D4A">
        <w:t xml:space="preserve">description: </w:t>
      </w:r>
      <w:r>
        <w:rPr>
          <w:rFonts w:cs="Arial"/>
          <w:szCs w:val="18"/>
        </w:rPr>
        <w:t>PLMN Id (MCC, MNC) or SNPN Id (MCC, MNC, NID).</w:t>
      </w:r>
    </w:p>
    <w:p w14:paraId="2A24E60F" w14:textId="77777777" w:rsidR="00234841" w:rsidRPr="00533C32" w:rsidRDefault="00234841" w:rsidP="00234841">
      <w:pPr>
        <w:pStyle w:val="PL"/>
      </w:pPr>
      <w:r w:rsidRPr="00533C32">
        <w:t xml:space="preserve">      type: string</w:t>
      </w:r>
    </w:p>
    <w:p w14:paraId="649A9A66" w14:textId="77777777" w:rsidR="00234841" w:rsidRPr="00533C32" w:rsidRDefault="00234841" w:rsidP="0023484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1A2229CD" w14:textId="77777777" w:rsidR="00234841" w:rsidRPr="00533C32" w:rsidRDefault="00234841" w:rsidP="00234841">
      <w:pPr>
        <w:pStyle w:val="PL"/>
      </w:pPr>
      <w:r w:rsidRPr="00533C32">
        <w:t xml:space="preserve">    DatasetNames:</w:t>
      </w:r>
    </w:p>
    <w:p w14:paraId="2BAA62C8" w14:textId="77777777" w:rsidR="00234841" w:rsidRPr="00533C32" w:rsidRDefault="00234841" w:rsidP="0023484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429C6D2B" w14:textId="77777777" w:rsidR="00234841" w:rsidRPr="00533C32" w:rsidRDefault="00234841" w:rsidP="00234841">
      <w:pPr>
        <w:pStyle w:val="PL"/>
      </w:pPr>
      <w:r w:rsidRPr="00533C32">
        <w:t xml:space="preserve">      type: array</w:t>
      </w:r>
    </w:p>
    <w:p w14:paraId="0614F4A6" w14:textId="77777777" w:rsidR="00234841" w:rsidRPr="00533C32" w:rsidRDefault="00234841" w:rsidP="00234841">
      <w:pPr>
        <w:pStyle w:val="PL"/>
      </w:pPr>
      <w:r w:rsidRPr="00533C32">
        <w:t xml:space="preserve">      items:</w:t>
      </w:r>
    </w:p>
    <w:p w14:paraId="6CFA389A" w14:textId="77777777" w:rsidR="00234841" w:rsidRPr="00533C32" w:rsidRDefault="00234841" w:rsidP="00234841">
      <w:pPr>
        <w:pStyle w:val="PL"/>
      </w:pPr>
      <w:r w:rsidRPr="00533C32">
        <w:t xml:space="preserve">        $ref: '#/components/schemas/DataSetName'</w:t>
      </w:r>
    </w:p>
    <w:p w14:paraId="565A63E8" w14:textId="77777777" w:rsidR="00234841" w:rsidRPr="00533C32" w:rsidRDefault="00234841" w:rsidP="00234841">
      <w:pPr>
        <w:pStyle w:val="PL"/>
      </w:pPr>
      <w:r w:rsidRPr="00533C32">
        <w:t xml:space="preserve">      minItems: 1</w:t>
      </w:r>
    </w:p>
    <w:p w14:paraId="64B78DC6" w14:textId="77777777" w:rsidR="00234841" w:rsidRPr="00533C32" w:rsidRDefault="00234841" w:rsidP="00234841">
      <w:pPr>
        <w:pStyle w:val="PL"/>
      </w:pPr>
      <w:r w:rsidRPr="00533C32">
        <w:t xml:space="preserve">      uniqueItems: true</w:t>
      </w:r>
    </w:p>
    <w:p w14:paraId="70C6E49B" w14:textId="77777777" w:rsidR="00234841" w:rsidRPr="00533C32" w:rsidRDefault="00234841" w:rsidP="00234841">
      <w:pPr>
        <w:pStyle w:val="PL"/>
      </w:pPr>
      <w:r w:rsidRPr="00533C32">
        <w:t xml:space="preserve">    DataSetName:</w:t>
      </w:r>
    </w:p>
    <w:p w14:paraId="193CFBEE" w14:textId="77777777" w:rsidR="00234841" w:rsidRPr="00533C32" w:rsidRDefault="00234841" w:rsidP="0023484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5399A969" w14:textId="77777777" w:rsidR="00234841" w:rsidRPr="00533C32" w:rsidRDefault="00234841" w:rsidP="00234841">
      <w:pPr>
        <w:pStyle w:val="PL"/>
      </w:pPr>
      <w:r w:rsidRPr="00533C32">
        <w:t xml:space="preserve">      anyOf:</w:t>
      </w:r>
    </w:p>
    <w:p w14:paraId="4904F3B7" w14:textId="77777777" w:rsidR="00234841" w:rsidRPr="00533C32" w:rsidRDefault="00234841" w:rsidP="00234841">
      <w:pPr>
        <w:pStyle w:val="PL"/>
      </w:pPr>
      <w:r w:rsidRPr="00533C32">
        <w:t xml:space="preserve">      - type: string</w:t>
      </w:r>
    </w:p>
    <w:p w14:paraId="5E0693C3" w14:textId="77777777" w:rsidR="00234841" w:rsidRPr="00533C32" w:rsidRDefault="00234841" w:rsidP="00234841">
      <w:pPr>
        <w:pStyle w:val="PL"/>
      </w:pPr>
      <w:r w:rsidRPr="00533C32">
        <w:t xml:space="preserve">        enum:</w:t>
      </w:r>
    </w:p>
    <w:p w14:paraId="3D5F8957" w14:textId="77777777" w:rsidR="00234841" w:rsidRPr="00533C32" w:rsidRDefault="00234841" w:rsidP="00234841">
      <w:pPr>
        <w:pStyle w:val="PL"/>
      </w:pPr>
      <w:r w:rsidRPr="00533C32">
        <w:t xml:space="preserve">        - AM</w:t>
      </w:r>
    </w:p>
    <w:p w14:paraId="15249EDB" w14:textId="77777777" w:rsidR="00234841" w:rsidRPr="00533C32" w:rsidRDefault="00234841" w:rsidP="00234841">
      <w:pPr>
        <w:pStyle w:val="PL"/>
      </w:pPr>
      <w:r w:rsidRPr="00533C32">
        <w:t xml:space="preserve">        - SMF_SEL</w:t>
      </w:r>
    </w:p>
    <w:p w14:paraId="38EEFFA4" w14:textId="77777777" w:rsidR="00234841" w:rsidRPr="00533C32" w:rsidRDefault="00234841" w:rsidP="00234841">
      <w:pPr>
        <w:pStyle w:val="PL"/>
      </w:pPr>
      <w:r w:rsidRPr="00533C32">
        <w:t xml:space="preserve">        - SMS_SUB</w:t>
      </w:r>
    </w:p>
    <w:p w14:paraId="43D20660" w14:textId="77777777" w:rsidR="00234841" w:rsidRPr="00533C32" w:rsidRDefault="00234841" w:rsidP="00234841">
      <w:pPr>
        <w:pStyle w:val="PL"/>
      </w:pPr>
      <w:r w:rsidRPr="00533C32">
        <w:t xml:space="preserve">        - SM</w:t>
      </w:r>
    </w:p>
    <w:p w14:paraId="6B4B7BDF" w14:textId="77777777" w:rsidR="00234841" w:rsidRPr="00533C32" w:rsidRDefault="00234841" w:rsidP="00234841">
      <w:pPr>
        <w:pStyle w:val="PL"/>
      </w:pPr>
      <w:r w:rsidRPr="00533C32">
        <w:t xml:space="preserve">        - TRACE</w:t>
      </w:r>
    </w:p>
    <w:p w14:paraId="49DC0289" w14:textId="77777777" w:rsidR="00234841" w:rsidRDefault="00234841" w:rsidP="00234841">
      <w:pPr>
        <w:pStyle w:val="PL"/>
        <w:rPr>
          <w:lang w:eastAsia="zh-CN"/>
        </w:rPr>
      </w:pPr>
      <w:r w:rsidRPr="00533C32">
        <w:t xml:space="preserve">        - SMS_MNG</w:t>
      </w:r>
    </w:p>
    <w:p w14:paraId="185A2A99" w14:textId="77777777" w:rsidR="00234841" w:rsidRDefault="00234841" w:rsidP="00234841">
      <w:pPr>
        <w:pStyle w:val="PL"/>
        <w:rPr>
          <w:lang w:eastAsia="zh-CN"/>
        </w:rPr>
      </w:pPr>
      <w:r w:rsidRPr="00533C32">
        <w:t xml:space="preserve">        - </w:t>
      </w:r>
      <w:r>
        <w:t>LCS_PRIVACY</w:t>
      </w:r>
    </w:p>
    <w:p w14:paraId="5620E77A" w14:textId="77777777" w:rsidR="00234841" w:rsidRDefault="00234841" w:rsidP="00234841">
      <w:pPr>
        <w:pStyle w:val="PL"/>
        <w:rPr>
          <w:lang w:eastAsia="zh-CN"/>
        </w:rPr>
      </w:pPr>
      <w:r w:rsidRPr="00533C32">
        <w:t xml:space="preserve">        - </w:t>
      </w:r>
      <w:r>
        <w:t>LCS_MO</w:t>
      </w:r>
    </w:p>
    <w:p w14:paraId="475D207E" w14:textId="77777777" w:rsidR="00234841" w:rsidRDefault="00234841" w:rsidP="00234841">
      <w:pPr>
        <w:pStyle w:val="PL"/>
        <w:rPr>
          <w:lang w:eastAsia="zh-CN"/>
        </w:rPr>
      </w:pPr>
      <w:r>
        <w:t xml:space="preserve">        - LCS_BCA</w:t>
      </w:r>
    </w:p>
    <w:p w14:paraId="5AB44E33" w14:textId="77777777" w:rsidR="00234841" w:rsidRDefault="00234841" w:rsidP="00234841">
      <w:pPr>
        <w:pStyle w:val="PL"/>
      </w:pPr>
      <w:r>
        <w:t xml:space="preserve">        - V2X</w:t>
      </w:r>
    </w:p>
    <w:p w14:paraId="5228DEDB" w14:textId="77777777" w:rsidR="00234841" w:rsidRDefault="00234841" w:rsidP="00234841">
      <w:pPr>
        <w:pStyle w:val="PL"/>
      </w:pPr>
      <w:r>
        <w:t xml:space="preserve">        - PROSE</w:t>
      </w:r>
    </w:p>
    <w:p w14:paraId="04FA59B8" w14:textId="77777777" w:rsidR="00234841" w:rsidRPr="00533C32" w:rsidRDefault="00234841" w:rsidP="00234841">
      <w:pPr>
        <w:pStyle w:val="PL"/>
        <w:rPr>
          <w:lang w:eastAsia="zh-CN"/>
        </w:rPr>
      </w:pPr>
      <w:r>
        <w:lastRenderedPageBreak/>
        <w:t xml:space="preserve">        - ODB</w:t>
      </w:r>
    </w:p>
    <w:p w14:paraId="13509960" w14:textId="77777777" w:rsidR="00234841" w:rsidRDefault="00234841" w:rsidP="00234841">
      <w:pPr>
        <w:pStyle w:val="PL"/>
      </w:pPr>
      <w:r>
        <w:t xml:space="preserve">        - EE_PROF</w:t>
      </w:r>
    </w:p>
    <w:p w14:paraId="1618ADD4" w14:textId="77777777" w:rsidR="00234841" w:rsidRDefault="00234841" w:rsidP="00234841">
      <w:pPr>
        <w:pStyle w:val="PL"/>
      </w:pPr>
      <w:r>
        <w:t xml:space="preserve">        - PP_PROF</w:t>
      </w:r>
    </w:p>
    <w:p w14:paraId="4BD14919" w14:textId="77777777" w:rsidR="00234841" w:rsidRDefault="00234841" w:rsidP="00234841">
      <w:pPr>
        <w:pStyle w:val="PL"/>
        <w:rPr>
          <w:lang w:eastAsia="zh-CN"/>
        </w:rPr>
      </w:pPr>
      <w:r>
        <w:t xml:space="preserve">        - NIDD_AUTH</w:t>
      </w:r>
    </w:p>
    <w:p w14:paraId="36EE2EEE" w14:textId="77777777" w:rsidR="00234841" w:rsidRDefault="00234841" w:rsidP="00234841">
      <w:pPr>
        <w:pStyle w:val="PL"/>
      </w:pPr>
      <w:r>
        <w:t xml:space="preserve">        - USER_CONSENT</w:t>
      </w:r>
    </w:p>
    <w:p w14:paraId="6A8B3B0C" w14:textId="77777777" w:rsidR="00234841" w:rsidRDefault="00234841" w:rsidP="00234841">
      <w:pPr>
        <w:pStyle w:val="PL"/>
        <w:rPr>
          <w:lang w:eastAsia="zh-CN"/>
        </w:rPr>
      </w:pPr>
      <w:r>
        <w:t xml:space="preserve">        - MBS</w:t>
      </w:r>
    </w:p>
    <w:p w14:paraId="7A652C59" w14:textId="77777777" w:rsidR="00234841" w:rsidRPr="00533C32" w:rsidRDefault="00234841" w:rsidP="00234841">
      <w:pPr>
        <w:pStyle w:val="PL"/>
      </w:pPr>
      <w:r w:rsidRPr="00533C32">
        <w:t xml:space="preserve">      - type: string</w:t>
      </w:r>
    </w:p>
    <w:p w14:paraId="16634F3E" w14:textId="77777777" w:rsidR="00234841" w:rsidRPr="00533C32" w:rsidRDefault="00234841" w:rsidP="00234841">
      <w:pPr>
        <w:pStyle w:val="PL"/>
      </w:pPr>
      <w:r w:rsidRPr="00533C32">
        <w:t xml:space="preserve">    ProvisionedDataSets:</w:t>
      </w:r>
    </w:p>
    <w:p w14:paraId="7AE3A934" w14:textId="77777777" w:rsidR="00234841" w:rsidRPr="00533C32" w:rsidRDefault="00234841" w:rsidP="0023484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0ADF2C20" w14:textId="77777777" w:rsidR="00234841" w:rsidRPr="00533C32" w:rsidRDefault="00234841" w:rsidP="00234841">
      <w:pPr>
        <w:pStyle w:val="PL"/>
      </w:pPr>
      <w:r w:rsidRPr="00533C32">
        <w:t xml:space="preserve">      type: object</w:t>
      </w:r>
    </w:p>
    <w:p w14:paraId="2EAC8165" w14:textId="77777777" w:rsidR="00234841" w:rsidRPr="00533C32" w:rsidRDefault="00234841" w:rsidP="00234841">
      <w:pPr>
        <w:pStyle w:val="PL"/>
      </w:pPr>
      <w:r w:rsidRPr="00533C32">
        <w:t xml:space="preserve">      properties:</w:t>
      </w:r>
    </w:p>
    <w:p w14:paraId="2AECDB41" w14:textId="77777777" w:rsidR="00234841" w:rsidRPr="00533C32" w:rsidRDefault="00234841" w:rsidP="00234841">
      <w:pPr>
        <w:pStyle w:val="PL"/>
      </w:pPr>
      <w:r w:rsidRPr="00533C32">
        <w:t xml:space="preserve">        amData:</w:t>
      </w:r>
    </w:p>
    <w:p w14:paraId="5BA4251A" w14:textId="77777777" w:rsidR="00234841" w:rsidRPr="00533C32" w:rsidRDefault="00234841" w:rsidP="00234841">
      <w:pPr>
        <w:pStyle w:val="PL"/>
      </w:pPr>
      <w:r w:rsidRPr="00533C32">
        <w:t xml:space="preserve">          $ref: '#/components/schemas/AccessAndMobilitySubscriptionData'</w:t>
      </w:r>
    </w:p>
    <w:p w14:paraId="43304424" w14:textId="77777777" w:rsidR="00234841" w:rsidRPr="00533C32" w:rsidRDefault="00234841" w:rsidP="00234841">
      <w:pPr>
        <w:pStyle w:val="PL"/>
      </w:pPr>
      <w:r w:rsidRPr="00533C32">
        <w:t xml:space="preserve">        smfSelData:</w:t>
      </w:r>
    </w:p>
    <w:p w14:paraId="2DB2EFEC" w14:textId="77777777" w:rsidR="00234841" w:rsidRPr="00533C32" w:rsidRDefault="00234841" w:rsidP="00234841">
      <w:pPr>
        <w:pStyle w:val="PL"/>
      </w:pPr>
      <w:r w:rsidRPr="00533C32">
        <w:t xml:space="preserve">          $ref: '#/components/schemas/SmfSelectionSubscriptionData'</w:t>
      </w:r>
    </w:p>
    <w:p w14:paraId="44AAF837" w14:textId="77777777" w:rsidR="00234841" w:rsidRPr="00533C32" w:rsidRDefault="00234841" w:rsidP="00234841">
      <w:pPr>
        <w:pStyle w:val="PL"/>
      </w:pPr>
      <w:r w:rsidRPr="00533C32">
        <w:t xml:space="preserve">        smsSubsData:</w:t>
      </w:r>
    </w:p>
    <w:p w14:paraId="6E013AC2" w14:textId="77777777" w:rsidR="00234841" w:rsidRPr="00533C32" w:rsidRDefault="00234841" w:rsidP="00234841">
      <w:pPr>
        <w:pStyle w:val="PL"/>
      </w:pPr>
      <w:r w:rsidRPr="00533C32">
        <w:t xml:space="preserve">          $ref: '#/components/schemas/SmsSubscriptionData'</w:t>
      </w:r>
    </w:p>
    <w:p w14:paraId="40380A14" w14:textId="77777777" w:rsidR="00234841" w:rsidRPr="00533C32" w:rsidRDefault="00234841" w:rsidP="00234841">
      <w:pPr>
        <w:pStyle w:val="PL"/>
        <w:rPr>
          <w:lang w:eastAsia="zh-CN"/>
        </w:rPr>
      </w:pPr>
      <w:r w:rsidRPr="00533C32">
        <w:t xml:space="preserve">        smData:</w:t>
      </w:r>
    </w:p>
    <w:p w14:paraId="40E786CB" w14:textId="77777777" w:rsidR="00234841" w:rsidRPr="00533C32" w:rsidRDefault="00234841" w:rsidP="00234841">
      <w:pPr>
        <w:pStyle w:val="PL"/>
      </w:pPr>
      <w:r w:rsidRPr="00533C32">
        <w:t xml:space="preserve">          $ref: '#/components/schemas/S</w:t>
      </w:r>
      <w:r>
        <w:t>m</w:t>
      </w:r>
      <w:r w:rsidRPr="00533C32">
        <w:t>SubsData'</w:t>
      </w:r>
    </w:p>
    <w:p w14:paraId="0D2AF84F" w14:textId="77777777" w:rsidR="00234841" w:rsidRPr="00533C32" w:rsidRDefault="00234841" w:rsidP="00234841">
      <w:pPr>
        <w:pStyle w:val="PL"/>
      </w:pPr>
      <w:r w:rsidRPr="00533C32">
        <w:t xml:space="preserve">        traceData:</w:t>
      </w:r>
    </w:p>
    <w:p w14:paraId="4484AB04" w14:textId="77777777" w:rsidR="00234841" w:rsidRPr="00533C32" w:rsidRDefault="00234841" w:rsidP="00234841">
      <w:pPr>
        <w:pStyle w:val="PL"/>
      </w:pPr>
      <w:r w:rsidRPr="00533C32">
        <w:t xml:space="preserve">          $ref: 'TS29571_CommonData.yaml#/components/schemas/TraceData'</w:t>
      </w:r>
    </w:p>
    <w:p w14:paraId="30A19AC3" w14:textId="77777777" w:rsidR="00234841" w:rsidRPr="00533C32" w:rsidRDefault="00234841" w:rsidP="00234841">
      <w:pPr>
        <w:pStyle w:val="PL"/>
      </w:pPr>
      <w:r w:rsidRPr="00533C32">
        <w:t xml:space="preserve">        smsMngData:</w:t>
      </w:r>
    </w:p>
    <w:p w14:paraId="42BAEA4E" w14:textId="77777777" w:rsidR="00234841" w:rsidRDefault="00234841" w:rsidP="00234841">
      <w:pPr>
        <w:pStyle w:val="PL"/>
        <w:rPr>
          <w:lang w:eastAsia="zh-CN"/>
        </w:rPr>
      </w:pPr>
      <w:r w:rsidRPr="00533C32">
        <w:t xml:space="preserve">          $ref: '#/components/schemas/SmsManagementSubscriptionData'</w:t>
      </w:r>
    </w:p>
    <w:p w14:paraId="17BB8669" w14:textId="77777777" w:rsidR="00234841" w:rsidRPr="00533C32" w:rsidRDefault="00234841" w:rsidP="00234841">
      <w:pPr>
        <w:pStyle w:val="PL"/>
      </w:pPr>
      <w:r w:rsidRPr="00533C32">
        <w:t xml:space="preserve">        </w:t>
      </w:r>
      <w:r w:rsidRPr="00A51FC8">
        <w:t>lcsPrivacyData</w:t>
      </w:r>
      <w:r w:rsidRPr="00533C32">
        <w:t>:</w:t>
      </w:r>
    </w:p>
    <w:p w14:paraId="102015FB" w14:textId="77777777" w:rsidR="00234841" w:rsidRDefault="00234841" w:rsidP="00234841">
      <w:pPr>
        <w:pStyle w:val="PL"/>
        <w:rPr>
          <w:lang w:eastAsia="zh-CN"/>
        </w:rPr>
      </w:pPr>
      <w:r w:rsidRPr="00533C32">
        <w:t xml:space="preserve">          $ref: '#/components/schemas/</w:t>
      </w:r>
      <w:r>
        <w:t>LcsPrivacyData</w:t>
      </w:r>
      <w:r w:rsidRPr="00533C32">
        <w:t>'</w:t>
      </w:r>
    </w:p>
    <w:p w14:paraId="39F7FBA0" w14:textId="77777777" w:rsidR="00234841" w:rsidRPr="00533C32" w:rsidRDefault="00234841" w:rsidP="00234841">
      <w:pPr>
        <w:pStyle w:val="PL"/>
      </w:pPr>
      <w:r w:rsidRPr="00533C32">
        <w:t xml:space="preserve">        </w:t>
      </w:r>
      <w:r w:rsidRPr="00A51FC8">
        <w:t>lcs</w:t>
      </w:r>
      <w:r>
        <w:rPr>
          <w:rFonts w:hint="eastAsia"/>
          <w:lang w:eastAsia="zh-CN"/>
        </w:rPr>
        <w:t>Mo</w:t>
      </w:r>
      <w:r w:rsidRPr="00A51FC8">
        <w:t>Data</w:t>
      </w:r>
      <w:r w:rsidRPr="00533C32">
        <w:t>:</w:t>
      </w:r>
    </w:p>
    <w:p w14:paraId="797D00DD" w14:textId="77777777" w:rsidR="00234841" w:rsidRDefault="00234841" w:rsidP="00234841">
      <w:pPr>
        <w:pStyle w:val="PL"/>
        <w:rPr>
          <w:lang w:eastAsia="zh-CN"/>
        </w:rPr>
      </w:pPr>
      <w:r w:rsidRPr="00533C32">
        <w:t xml:space="preserve">          $ref: '#/components/schemas/</w:t>
      </w:r>
      <w:r>
        <w:t>LcsMoData</w:t>
      </w:r>
      <w:r w:rsidRPr="00533C32">
        <w:t>'</w:t>
      </w:r>
    </w:p>
    <w:p w14:paraId="4B971306" w14:textId="77777777" w:rsidR="00234841" w:rsidRDefault="00234841" w:rsidP="00234841">
      <w:pPr>
        <w:pStyle w:val="PL"/>
      </w:pPr>
      <w:r>
        <w:t xml:space="preserve">        lcs</w:t>
      </w:r>
      <w:r>
        <w:rPr>
          <w:lang w:eastAsia="zh-CN"/>
        </w:rPr>
        <w:t>Bca</w:t>
      </w:r>
      <w:r>
        <w:t>Data:</w:t>
      </w:r>
    </w:p>
    <w:p w14:paraId="7DC1A704" w14:textId="77777777" w:rsidR="00234841" w:rsidRPr="008D677F" w:rsidRDefault="00234841" w:rsidP="00234841">
      <w:pPr>
        <w:pStyle w:val="PL"/>
        <w:rPr>
          <w:lang w:eastAsia="zh-CN"/>
        </w:rPr>
      </w:pPr>
      <w:r>
        <w:t xml:space="preserve">          $ref: '#/components/schemas/</w:t>
      </w:r>
      <w:r w:rsidRPr="00D36AEC">
        <w:rPr>
          <w:lang w:eastAsia="zh-CN"/>
        </w:rPr>
        <w:t>LcsBroadcastAssistanceTypesData</w:t>
      </w:r>
      <w:r>
        <w:t>'</w:t>
      </w:r>
    </w:p>
    <w:p w14:paraId="09313C7E" w14:textId="77777777" w:rsidR="00234841" w:rsidRDefault="00234841" w:rsidP="00234841">
      <w:pPr>
        <w:pStyle w:val="PL"/>
      </w:pPr>
      <w:r>
        <w:t xml:space="preserve">        v2xData:</w:t>
      </w:r>
    </w:p>
    <w:p w14:paraId="40EA60F3" w14:textId="77777777" w:rsidR="00234841" w:rsidRDefault="00234841" w:rsidP="00234841">
      <w:pPr>
        <w:pStyle w:val="PL"/>
      </w:pPr>
      <w:r>
        <w:t xml:space="preserve">          $ref: '#/components/schemas/V2xSubscriptionData'</w:t>
      </w:r>
    </w:p>
    <w:p w14:paraId="7A962670" w14:textId="77777777" w:rsidR="00234841" w:rsidRDefault="00234841" w:rsidP="00234841">
      <w:pPr>
        <w:pStyle w:val="PL"/>
      </w:pPr>
      <w:r>
        <w:t xml:space="preserve">        proseData:</w:t>
      </w:r>
    </w:p>
    <w:p w14:paraId="6D4D808F" w14:textId="77777777" w:rsidR="00234841" w:rsidRDefault="00234841" w:rsidP="00234841">
      <w:pPr>
        <w:pStyle w:val="PL"/>
      </w:pPr>
      <w:r>
        <w:t xml:space="preserve">          $ref: '#/components/schemas/ProseSubscriptionData'</w:t>
      </w:r>
    </w:p>
    <w:p w14:paraId="5149E11D" w14:textId="77777777" w:rsidR="00234841" w:rsidRDefault="00234841" w:rsidP="00234841">
      <w:pPr>
        <w:pStyle w:val="PL"/>
      </w:pPr>
      <w:r>
        <w:t xml:space="preserve">        odbData:</w:t>
      </w:r>
    </w:p>
    <w:p w14:paraId="1A4DF66C" w14:textId="77777777" w:rsidR="00234841" w:rsidRDefault="00234841" w:rsidP="00234841">
      <w:pPr>
        <w:pStyle w:val="PL"/>
      </w:pPr>
      <w:r w:rsidRPr="00533C32">
        <w:t xml:space="preserve">   </w:t>
      </w:r>
      <w:r>
        <w:t xml:space="preserve">       </w:t>
      </w:r>
      <w:r w:rsidRPr="00533C32">
        <w:t>$ref: 'TS29571_CommonData.yaml#/components/schemas/OdbData'</w:t>
      </w:r>
    </w:p>
    <w:p w14:paraId="3BF33B64" w14:textId="77777777" w:rsidR="00234841" w:rsidRDefault="00234841" w:rsidP="00234841">
      <w:pPr>
        <w:pStyle w:val="PL"/>
        <w:rPr>
          <w:lang w:eastAsia="zh-CN"/>
        </w:rPr>
      </w:pPr>
      <w:r>
        <w:t xml:space="preserve">        </w:t>
      </w:r>
      <w:r>
        <w:rPr>
          <w:lang w:eastAsia="zh-CN"/>
        </w:rPr>
        <w:t>eeProfileData:</w:t>
      </w:r>
    </w:p>
    <w:p w14:paraId="7D3A40F8" w14:textId="77777777" w:rsidR="00234841" w:rsidRDefault="00234841" w:rsidP="00234841">
      <w:pPr>
        <w:pStyle w:val="PL"/>
      </w:pPr>
      <w:r>
        <w:t xml:space="preserve">          $ref: '#/components/schemas/EeProfileData'</w:t>
      </w:r>
    </w:p>
    <w:p w14:paraId="3EDB5B89" w14:textId="77777777" w:rsidR="00234841" w:rsidRDefault="00234841" w:rsidP="00234841">
      <w:pPr>
        <w:pStyle w:val="PL"/>
        <w:rPr>
          <w:lang w:eastAsia="zh-CN"/>
        </w:rPr>
      </w:pPr>
      <w:r>
        <w:t xml:space="preserve">        pp</w:t>
      </w:r>
      <w:r>
        <w:rPr>
          <w:lang w:eastAsia="zh-CN"/>
        </w:rPr>
        <w:t>ProfileData:</w:t>
      </w:r>
    </w:p>
    <w:p w14:paraId="005370EA" w14:textId="77777777" w:rsidR="00234841" w:rsidRDefault="00234841" w:rsidP="00234841">
      <w:pPr>
        <w:pStyle w:val="PL"/>
      </w:pPr>
      <w:r>
        <w:t xml:space="preserve">          $ref: '#/components/schemas/PpProfileData'</w:t>
      </w:r>
    </w:p>
    <w:p w14:paraId="1C1F61D4" w14:textId="77777777" w:rsidR="00234841" w:rsidRDefault="00234841" w:rsidP="00234841">
      <w:pPr>
        <w:pStyle w:val="PL"/>
        <w:rPr>
          <w:lang w:eastAsia="zh-CN"/>
        </w:rPr>
      </w:pPr>
      <w:r>
        <w:t xml:space="preserve">        </w:t>
      </w:r>
      <w:r>
        <w:rPr>
          <w:lang w:eastAsia="zh-CN"/>
        </w:rPr>
        <w:t>niddAuthData:</w:t>
      </w:r>
    </w:p>
    <w:p w14:paraId="7AF8CAEB" w14:textId="77777777" w:rsidR="00234841" w:rsidRDefault="00234841" w:rsidP="00234841">
      <w:pPr>
        <w:pStyle w:val="PL"/>
      </w:pPr>
      <w:r>
        <w:t xml:space="preserve">          $ref: '#/components/schemas/</w:t>
      </w:r>
      <w:r>
        <w:rPr>
          <w:lang w:eastAsia="zh-CN"/>
        </w:rPr>
        <w:t>AuthorizationData</w:t>
      </w:r>
      <w:r>
        <w:t>'</w:t>
      </w:r>
    </w:p>
    <w:p w14:paraId="358D9DD8" w14:textId="77777777" w:rsidR="00234841" w:rsidRDefault="00234841" w:rsidP="00234841">
      <w:pPr>
        <w:pStyle w:val="PL"/>
        <w:rPr>
          <w:lang w:eastAsia="zh-CN"/>
        </w:rPr>
      </w:pPr>
      <w:r>
        <w:t xml:space="preserve">        </w:t>
      </w:r>
      <w:r>
        <w:rPr>
          <w:lang w:eastAsia="zh-CN"/>
        </w:rPr>
        <w:t>mbs</w:t>
      </w:r>
      <w:r w:rsidRPr="003D1A88">
        <w:t>SubscriptionData</w:t>
      </w:r>
      <w:r>
        <w:rPr>
          <w:lang w:eastAsia="zh-CN"/>
        </w:rPr>
        <w:t>:</w:t>
      </w:r>
    </w:p>
    <w:p w14:paraId="14ED46B5" w14:textId="77777777" w:rsidR="00234841" w:rsidRPr="00735C3D" w:rsidRDefault="00234841" w:rsidP="0023484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6DBE3C0F" w14:textId="77777777" w:rsidR="00234841" w:rsidRPr="00FA4F63" w:rsidRDefault="00234841" w:rsidP="00234841">
      <w:pPr>
        <w:pStyle w:val="PL"/>
        <w:rPr>
          <w:lang w:eastAsia="zh-CN"/>
        </w:rPr>
      </w:pPr>
    </w:p>
    <w:p w14:paraId="3612EF08" w14:textId="77777777" w:rsidR="00234841" w:rsidRPr="00533C32" w:rsidRDefault="00234841" w:rsidP="00234841">
      <w:pPr>
        <w:pStyle w:val="PL"/>
      </w:pPr>
      <w:r w:rsidRPr="00533C32">
        <w:t xml:space="preserve">    AccessAndMobilitySubscriptionData:</w:t>
      </w:r>
    </w:p>
    <w:p w14:paraId="0F68C8D2" w14:textId="77777777" w:rsidR="00234841" w:rsidRPr="00533C32" w:rsidRDefault="00234841" w:rsidP="00434F1A">
      <w:pPr>
        <w:pStyle w:val="PL"/>
        <w:outlineLvl w:val="0"/>
      </w:pPr>
      <w:r w:rsidRPr="00533C32">
        <w:t xml:space="preserve">      $ref: 'TS29503_Nudm_SDM.yaml#/components/schemas/AccessAndMobilitySubscriptionData'</w:t>
      </w:r>
    </w:p>
    <w:p w14:paraId="41ECDBA2" w14:textId="77777777" w:rsidR="00234841" w:rsidRPr="00533C32" w:rsidRDefault="00234841" w:rsidP="00234841">
      <w:pPr>
        <w:pStyle w:val="PL"/>
      </w:pPr>
      <w:r w:rsidRPr="00533C32">
        <w:lastRenderedPageBreak/>
        <w:t xml:space="preserve">    SmfSelectionSubscriptionData:</w:t>
      </w:r>
    </w:p>
    <w:p w14:paraId="36B2AA4C" w14:textId="77777777" w:rsidR="00234841" w:rsidRPr="00533C32" w:rsidRDefault="00234841" w:rsidP="00434F1A">
      <w:pPr>
        <w:pStyle w:val="PL"/>
        <w:outlineLvl w:val="0"/>
      </w:pPr>
      <w:r w:rsidRPr="00533C32">
        <w:t xml:space="preserve">      $ref: 'TS29503_Nudm_SDM.yaml#/components/schemas/SmfSelectionSubscriptionData'</w:t>
      </w:r>
    </w:p>
    <w:p w14:paraId="7F3BF448" w14:textId="77777777" w:rsidR="00234841" w:rsidRPr="00533C32" w:rsidRDefault="00234841" w:rsidP="00234841">
      <w:pPr>
        <w:pStyle w:val="PL"/>
      </w:pPr>
      <w:r w:rsidRPr="00533C32">
        <w:t xml:space="preserve">    VarSnssai:</w:t>
      </w:r>
    </w:p>
    <w:p w14:paraId="3A1763B8" w14:textId="77777777" w:rsidR="00234841" w:rsidRPr="00533C32" w:rsidRDefault="00234841" w:rsidP="00434F1A">
      <w:pPr>
        <w:pStyle w:val="PL"/>
        <w:outlineLvl w:val="0"/>
      </w:pPr>
      <w:r w:rsidRPr="00533C32">
        <w:t xml:space="preserve">      $ref: 'TS29571_CommonData.yaml#/components/schemas/Snssai'</w:t>
      </w:r>
    </w:p>
    <w:p w14:paraId="2E596389" w14:textId="77777777" w:rsidR="00234841" w:rsidRPr="00533C32" w:rsidRDefault="00234841" w:rsidP="00234841">
      <w:pPr>
        <w:pStyle w:val="PL"/>
      </w:pPr>
      <w:r w:rsidRPr="00533C32">
        <w:t xml:space="preserve">    Dnn:</w:t>
      </w:r>
    </w:p>
    <w:p w14:paraId="364C4281" w14:textId="77777777" w:rsidR="00234841" w:rsidRPr="00533C32" w:rsidRDefault="00234841" w:rsidP="00434F1A">
      <w:pPr>
        <w:pStyle w:val="PL"/>
        <w:outlineLvl w:val="0"/>
      </w:pPr>
      <w:r w:rsidRPr="00533C32">
        <w:t xml:space="preserve">      $ref: 'TS29571_CommonData.yaml#/components/schemas/Dnn'</w:t>
      </w:r>
    </w:p>
    <w:p w14:paraId="26A0307F" w14:textId="77777777" w:rsidR="00234841" w:rsidRPr="00533C32" w:rsidRDefault="00234841" w:rsidP="00234841">
      <w:pPr>
        <w:pStyle w:val="PL"/>
      </w:pPr>
      <w:r w:rsidRPr="00533C32">
        <w:t xml:space="preserve">    S</w:t>
      </w:r>
      <w:r>
        <w:t>m</w:t>
      </w:r>
      <w:r w:rsidRPr="00533C32">
        <w:t>SubsData:</w:t>
      </w:r>
    </w:p>
    <w:p w14:paraId="6A71459C" w14:textId="77777777" w:rsidR="00234841" w:rsidRPr="00533C32" w:rsidRDefault="00234841" w:rsidP="00434F1A">
      <w:pPr>
        <w:pStyle w:val="PL"/>
        <w:outlineLvl w:val="0"/>
      </w:pPr>
      <w:r w:rsidRPr="00533C32">
        <w:t xml:space="preserve">      $ref: 'TS29503_Nudm_SDM.yaml#/components/schemas/S</w:t>
      </w:r>
      <w:r>
        <w:t>m</w:t>
      </w:r>
      <w:r w:rsidRPr="00533C32">
        <w:t>SubsData'</w:t>
      </w:r>
    </w:p>
    <w:p w14:paraId="16886AD5" w14:textId="77777777" w:rsidR="00234841" w:rsidRPr="00533C32" w:rsidRDefault="00234841" w:rsidP="00234841">
      <w:pPr>
        <w:pStyle w:val="PL"/>
      </w:pPr>
      <w:r w:rsidRPr="00533C32">
        <w:t xml:space="preserve">    Amf3GppAccessRegistration:</w:t>
      </w:r>
    </w:p>
    <w:p w14:paraId="0A773C35" w14:textId="77777777" w:rsidR="00234841" w:rsidRPr="00533C32" w:rsidRDefault="00234841" w:rsidP="00434F1A">
      <w:pPr>
        <w:pStyle w:val="PL"/>
        <w:outlineLvl w:val="0"/>
      </w:pPr>
      <w:r w:rsidRPr="00533C32">
        <w:t xml:space="preserve">      $ref: 'TS29503_Nudm_UECM.yaml#/components/schemas/Amf3GppAccessRegistration'</w:t>
      </w:r>
    </w:p>
    <w:p w14:paraId="1B4D7407" w14:textId="77777777" w:rsidR="00234841" w:rsidRPr="00533C32" w:rsidRDefault="00234841" w:rsidP="00234841">
      <w:pPr>
        <w:pStyle w:val="PL"/>
      </w:pPr>
      <w:r w:rsidRPr="00533C32">
        <w:t xml:space="preserve">    AmfNon3GppAccessRegistration:</w:t>
      </w:r>
    </w:p>
    <w:p w14:paraId="056901EB" w14:textId="77777777" w:rsidR="00234841" w:rsidRPr="00533C32" w:rsidRDefault="00234841" w:rsidP="00434F1A">
      <w:pPr>
        <w:pStyle w:val="PL"/>
        <w:outlineLvl w:val="0"/>
      </w:pPr>
      <w:r w:rsidRPr="00533C32">
        <w:t xml:space="preserve">      $ref: 'TS29503_Nudm_UECM.yaml#/components/schemas/AmfNon3GppAccessRegistration'</w:t>
      </w:r>
    </w:p>
    <w:p w14:paraId="287B51E4" w14:textId="77777777" w:rsidR="00234841" w:rsidRPr="00533C32" w:rsidRDefault="00234841" w:rsidP="00234841">
      <w:pPr>
        <w:pStyle w:val="PL"/>
      </w:pPr>
      <w:r w:rsidRPr="00533C32">
        <w:t xml:space="preserve">    SmfRegistration:</w:t>
      </w:r>
    </w:p>
    <w:p w14:paraId="1E01502D" w14:textId="77777777" w:rsidR="00234841" w:rsidRPr="00533C32" w:rsidRDefault="00234841" w:rsidP="00434F1A">
      <w:pPr>
        <w:pStyle w:val="PL"/>
        <w:outlineLvl w:val="0"/>
      </w:pPr>
      <w:r w:rsidRPr="00533C32">
        <w:t xml:space="preserve">      $ref: 'TS29503_Nudm_UECM.yaml#/components/schemas/SmfRegistration'</w:t>
      </w:r>
    </w:p>
    <w:p w14:paraId="336D989A" w14:textId="77777777" w:rsidR="00234841" w:rsidRPr="00533C32" w:rsidRDefault="00234841" w:rsidP="00234841">
      <w:pPr>
        <w:pStyle w:val="PL"/>
      </w:pPr>
      <w:r w:rsidRPr="00533C32">
        <w:t xml:space="preserve">    SmsfRegistration:</w:t>
      </w:r>
    </w:p>
    <w:p w14:paraId="0E842603" w14:textId="77777777" w:rsidR="00234841" w:rsidRDefault="00234841" w:rsidP="00434F1A">
      <w:pPr>
        <w:pStyle w:val="PL"/>
        <w:outlineLvl w:val="0"/>
        <w:rPr>
          <w:lang w:eastAsia="zh-CN"/>
        </w:rPr>
      </w:pPr>
      <w:r w:rsidRPr="00533C32">
        <w:t xml:space="preserve">      $ref: 'TS29503_Nudm_UECM.yaml#/components/schemas/SmsfRegistration'</w:t>
      </w:r>
    </w:p>
    <w:p w14:paraId="7EB3014D" w14:textId="77777777" w:rsidR="00234841" w:rsidRDefault="00234841" w:rsidP="00234841">
      <w:pPr>
        <w:pStyle w:val="PL"/>
      </w:pPr>
      <w:r>
        <w:t xml:space="preserve">    </w:t>
      </w:r>
      <w:r w:rsidRPr="00D329A5">
        <w:t>LocationInfo</w:t>
      </w:r>
      <w:r>
        <w:t>:</w:t>
      </w:r>
    </w:p>
    <w:p w14:paraId="3445DA5D" w14:textId="77777777" w:rsidR="00234841" w:rsidRPr="00533C32" w:rsidRDefault="00234841" w:rsidP="00434F1A">
      <w:pPr>
        <w:pStyle w:val="PL"/>
        <w:outlineLvl w:val="0"/>
        <w:rPr>
          <w:lang w:eastAsia="zh-CN"/>
        </w:rPr>
      </w:pPr>
      <w:r>
        <w:t xml:space="preserve">      $ref: '</w:t>
      </w:r>
      <w:r w:rsidRPr="00533C32">
        <w:t>TS29503_Nudm_UECM.yaml</w:t>
      </w:r>
      <w:r>
        <w:t>#/components/schemas/</w:t>
      </w:r>
      <w:r w:rsidRPr="00D329A5">
        <w:t>LocationInfo</w:t>
      </w:r>
      <w:r>
        <w:t>'</w:t>
      </w:r>
    </w:p>
    <w:p w14:paraId="76D6F122" w14:textId="77777777" w:rsidR="00234841" w:rsidRPr="00533C32" w:rsidRDefault="00234841" w:rsidP="00234841">
      <w:pPr>
        <w:pStyle w:val="PL"/>
      </w:pPr>
      <w:r w:rsidRPr="00533C32">
        <w:t xml:space="preserve">    SmsManagementSubscriptionData:</w:t>
      </w:r>
    </w:p>
    <w:p w14:paraId="2EED8CE7" w14:textId="77777777" w:rsidR="00234841" w:rsidRPr="00533C32" w:rsidRDefault="00234841" w:rsidP="00434F1A">
      <w:pPr>
        <w:pStyle w:val="PL"/>
        <w:outlineLvl w:val="0"/>
      </w:pPr>
      <w:r w:rsidRPr="00533C32">
        <w:t xml:space="preserve">      $ref: 'TS29503_Nudm_SDM.yaml#/components/schemas/SmsManagementSubscriptionData'</w:t>
      </w:r>
    </w:p>
    <w:p w14:paraId="6A4354F4" w14:textId="77777777" w:rsidR="00234841" w:rsidRPr="00533C32" w:rsidRDefault="00234841" w:rsidP="00234841">
      <w:pPr>
        <w:pStyle w:val="PL"/>
      </w:pPr>
      <w:r w:rsidRPr="00533C32">
        <w:t xml:space="preserve">    SmsSubscriptionData:</w:t>
      </w:r>
    </w:p>
    <w:p w14:paraId="341F0915" w14:textId="77777777" w:rsidR="00234841" w:rsidRDefault="00234841" w:rsidP="00434F1A">
      <w:pPr>
        <w:pStyle w:val="PL"/>
        <w:outlineLvl w:val="0"/>
        <w:rPr>
          <w:lang w:eastAsia="zh-CN"/>
        </w:rPr>
      </w:pPr>
      <w:r w:rsidRPr="00533C32">
        <w:t xml:space="preserve">      $ref: 'TS29503_Nudm_SDM.yaml#/components/schemas/SmsSubscriptionData'</w:t>
      </w:r>
    </w:p>
    <w:p w14:paraId="25AC2872" w14:textId="77777777" w:rsidR="00234841" w:rsidRPr="00533C32" w:rsidRDefault="00234841" w:rsidP="00234841">
      <w:pPr>
        <w:pStyle w:val="PL"/>
      </w:pPr>
      <w:r w:rsidRPr="00533C32">
        <w:t xml:space="preserve">    </w:t>
      </w:r>
      <w:r>
        <w:t>LcsPrivacyData</w:t>
      </w:r>
      <w:r w:rsidRPr="00533C32">
        <w:t>:</w:t>
      </w:r>
    </w:p>
    <w:p w14:paraId="589871A2" w14:textId="77777777" w:rsidR="00234841" w:rsidRDefault="00234841" w:rsidP="00434F1A">
      <w:pPr>
        <w:pStyle w:val="PL"/>
        <w:outlineLvl w:val="0"/>
        <w:rPr>
          <w:lang w:eastAsia="zh-CN"/>
        </w:rPr>
      </w:pPr>
      <w:r w:rsidRPr="00533C32">
        <w:t xml:space="preserve">      $ref: 'TS29503_Nudm_SDM.yaml#/components/schemas/</w:t>
      </w:r>
      <w:r>
        <w:t>LcsPrivacyData</w:t>
      </w:r>
      <w:r w:rsidRPr="00533C32">
        <w:t>'</w:t>
      </w:r>
    </w:p>
    <w:p w14:paraId="6B4C33FB" w14:textId="77777777" w:rsidR="00234841" w:rsidRPr="00533C32" w:rsidRDefault="00234841" w:rsidP="00234841">
      <w:pPr>
        <w:pStyle w:val="PL"/>
      </w:pPr>
      <w:r w:rsidRPr="00533C32">
        <w:t xml:space="preserve">    </w:t>
      </w:r>
      <w:r>
        <w:t>LcsMoData</w:t>
      </w:r>
      <w:r w:rsidRPr="00533C32">
        <w:t>:</w:t>
      </w:r>
    </w:p>
    <w:p w14:paraId="6573261B" w14:textId="77777777" w:rsidR="00234841" w:rsidRDefault="00234841" w:rsidP="00434F1A">
      <w:pPr>
        <w:pStyle w:val="PL"/>
        <w:outlineLvl w:val="0"/>
        <w:rPr>
          <w:lang w:eastAsia="zh-CN"/>
        </w:rPr>
      </w:pPr>
      <w:r w:rsidRPr="00533C32">
        <w:t xml:space="preserve">      $ref: 'TS29503_Nudm_SDM.yaml#/components/schemas/</w:t>
      </w:r>
      <w:r>
        <w:t>LcsMoData</w:t>
      </w:r>
      <w:r w:rsidRPr="00533C32">
        <w:t>'</w:t>
      </w:r>
    </w:p>
    <w:p w14:paraId="0D89D8D1" w14:textId="77777777" w:rsidR="00234841" w:rsidRPr="00533C32" w:rsidRDefault="00234841" w:rsidP="00234841">
      <w:pPr>
        <w:pStyle w:val="PL"/>
      </w:pPr>
      <w:r w:rsidRPr="00533C32">
        <w:t xml:space="preserve">    </w:t>
      </w:r>
      <w:r w:rsidRPr="0068632F">
        <w:t>AuthorizationData</w:t>
      </w:r>
      <w:r w:rsidRPr="00533C32">
        <w:t>:</w:t>
      </w:r>
    </w:p>
    <w:p w14:paraId="7C4F78D4" w14:textId="77777777" w:rsidR="00234841" w:rsidRDefault="00234841" w:rsidP="00234841">
      <w:pPr>
        <w:pStyle w:val="PL"/>
      </w:pPr>
      <w:r>
        <w:t xml:space="preserve">      description: NIDD Authorization Information</w:t>
      </w:r>
    </w:p>
    <w:p w14:paraId="0FDB51FB" w14:textId="77777777" w:rsidR="00234841" w:rsidRDefault="00234841" w:rsidP="00234841">
      <w:pPr>
        <w:pStyle w:val="PL"/>
      </w:pPr>
      <w:r>
        <w:t xml:space="preserve">      required:</w:t>
      </w:r>
    </w:p>
    <w:p w14:paraId="6BE4D27D" w14:textId="77777777" w:rsidR="00234841" w:rsidRDefault="00234841" w:rsidP="00234841">
      <w:pPr>
        <w:pStyle w:val="PL"/>
      </w:pPr>
      <w:r>
        <w:t xml:space="preserve">       - authorizationData</w:t>
      </w:r>
    </w:p>
    <w:p w14:paraId="446BEA1D" w14:textId="77777777" w:rsidR="00234841" w:rsidRDefault="00234841" w:rsidP="00234841">
      <w:pPr>
        <w:pStyle w:val="PL"/>
      </w:pPr>
      <w:r>
        <w:t xml:space="preserve">      properties:</w:t>
      </w:r>
    </w:p>
    <w:p w14:paraId="7B01392B" w14:textId="77777777" w:rsidR="00234841" w:rsidRDefault="00234841" w:rsidP="00234841">
      <w:pPr>
        <w:pStyle w:val="PL"/>
        <w:rPr>
          <w:lang w:eastAsia="zh-CN"/>
        </w:rPr>
      </w:pPr>
      <w:r>
        <w:rPr>
          <w:lang w:eastAsia="zh-CN"/>
        </w:rPr>
        <w:t xml:space="preserve">        authorizationData:</w:t>
      </w:r>
    </w:p>
    <w:p w14:paraId="78FB1044" w14:textId="77777777" w:rsidR="00234841" w:rsidRDefault="00234841" w:rsidP="00234841">
      <w:pPr>
        <w:pStyle w:val="PL"/>
      </w:pPr>
      <w:r>
        <w:rPr>
          <w:lang w:eastAsia="zh-CN"/>
        </w:rPr>
        <w:t xml:space="preserve">          type: array</w:t>
      </w:r>
    </w:p>
    <w:p w14:paraId="52AC0566" w14:textId="77777777" w:rsidR="00234841" w:rsidRDefault="00234841" w:rsidP="00234841">
      <w:pPr>
        <w:pStyle w:val="PL"/>
      </w:pPr>
      <w:r>
        <w:t xml:space="preserve">          items:</w:t>
      </w:r>
    </w:p>
    <w:p w14:paraId="2C580E45" w14:textId="77777777" w:rsidR="00234841" w:rsidRDefault="00234841" w:rsidP="00234841">
      <w:pPr>
        <w:pStyle w:val="PL"/>
      </w:pPr>
      <w:r>
        <w:t xml:space="preserve">            $ref: 'TS29503_Nudm_NIDDAU.yaml#/components/schemas/UserIdentifier'</w:t>
      </w:r>
    </w:p>
    <w:p w14:paraId="49283C57" w14:textId="77777777" w:rsidR="00234841" w:rsidRDefault="00234841" w:rsidP="00234841">
      <w:pPr>
        <w:pStyle w:val="PL"/>
      </w:pPr>
      <w:r>
        <w:t xml:space="preserve">          minItems: 1</w:t>
      </w:r>
    </w:p>
    <w:p w14:paraId="279FB631" w14:textId="77777777" w:rsidR="00234841" w:rsidRDefault="00234841" w:rsidP="00234841">
      <w:pPr>
        <w:pStyle w:val="PL"/>
      </w:pPr>
      <w:r>
        <w:t xml:space="preserve">          uniqueItems: true</w:t>
      </w:r>
    </w:p>
    <w:p w14:paraId="351D2E73" w14:textId="77777777" w:rsidR="00234841" w:rsidRDefault="00234841" w:rsidP="00234841">
      <w:pPr>
        <w:pStyle w:val="PL"/>
      </w:pPr>
      <w:r>
        <w:t xml:space="preserve">        allowedDnnList:</w:t>
      </w:r>
    </w:p>
    <w:p w14:paraId="3B8BB18B" w14:textId="77777777" w:rsidR="00234841" w:rsidRDefault="00234841" w:rsidP="00234841">
      <w:pPr>
        <w:pStyle w:val="PL"/>
      </w:pPr>
      <w:r>
        <w:t xml:space="preserve">          type: array</w:t>
      </w:r>
    </w:p>
    <w:p w14:paraId="7926EB13" w14:textId="77777777" w:rsidR="00234841" w:rsidRDefault="00234841" w:rsidP="00234841">
      <w:pPr>
        <w:pStyle w:val="PL"/>
      </w:pPr>
      <w:r>
        <w:t xml:space="preserve">          items:</w:t>
      </w:r>
    </w:p>
    <w:p w14:paraId="65151FFA" w14:textId="77777777" w:rsidR="00234841" w:rsidRDefault="00234841" w:rsidP="00234841">
      <w:pPr>
        <w:pStyle w:val="PL"/>
      </w:pPr>
      <w:r>
        <w:t xml:space="preserve">            anyOf:</w:t>
      </w:r>
    </w:p>
    <w:p w14:paraId="76789F32" w14:textId="77777777" w:rsidR="00234841" w:rsidRDefault="00234841" w:rsidP="00234841">
      <w:pPr>
        <w:pStyle w:val="PL"/>
      </w:pPr>
      <w:r>
        <w:t xml:space="preserve">              - $ref: 'TS29571_CommonData.yaml#/components/schemas/Dnn'</w:t>
      </w:r>
    </w:p>
    <w:p w14:paraId="0C803827" w14:textId="77777777" w:rsidR="00234841" w:rsidRDefault="00234841" w:rsidP="00234841">
      <w:pPr>
        <w:pStyle w:val="PL"/>
      </w:pPr>
      <w:r>
        <w:t xml:space="preserve">              - $ref: 'TS29571_CommonData.yaml#/components/schemas/WildcardDnn'</w:t>
      </w:r>
    </w:p>
    <w:p w14:paraId="2DF6F4BB" w14:textId="77777777" w:rsidR="00234841" w:rsidRDefault="00234841" w:rsidP="00234841">
      <w:pPr>
        <w:pStyle w:val="PL"/>
      </w:pPr>
      <w:r>
        <w:t xml:space="preserve">        allowedSnssaiList:</w:t>
      </w:r>
    </w:p>
    <w:p w14:paraId="76176520" w14:textId="77777777" w:rsidR="00234841" w:rsidRDefault="00234841" w:rsidP="00234841">
      <w:pPr>
        <w:pStyle w:val="PL"/>
      </w:pPr>
      <w:r>
        <w:t xml:space="preserve">          type: array</w:t>
      </w:r>
    </w:p>
    <w:p w14:paraId="7A8F697E" w14:textId="77777777" w:rsidR="00234841" w:rsidRDefault="00234841" w:rsidP="00234841">
      <w:pPr>
        <w:pStyle w:val="PL"/>
      </w:pPr>
      <w:r>
        <w:t xml:space="preserve">          items:</w:t>
      </w:r>
    </w:p>
    <w:p w14:paraId="6ACF0420" w14:textId="77777777" w:rsidR="00234841" w:rsidRDefault="00234841" w:rsidP="00234841">
      <w:pPr>
        <w:pStyle w:val="PL"/>
      </w:pPr>
      <w:r>
        <w:lastRenderedPageBreak/>
        <w:t xml:space="preserve">            $ref: 'TS29571_CommonData.yaml#/components/schemas/Snssai'</w:t>
      </w:r>
    </w:p>
    <w:p w14:paraId="22DE3B7C" w14:textId="77777777" w:rsidR="00234841" w:rsidRDefault="00234841" w:rsidP="00234841">
      <w:pPr>
        <w:pStyle w:val="PL"/>
      </w:pPr>
      <w:r>
        <w:t xml:space="preserve">        allowedMtcProviders:</w:t>
      </w:r>
    </w:p>
    <w:p w14:paraId="429CC143" w14:textId="77777777" w:rsidR="00234841" w:rsidRDefault="00234841" w:rsidP="00234841">
      <w:pPr>
        <w:pStyle w:val="PL"/>
      </w:pPr>
      <w:r>
        <w:t xml:space="preserve">          type: array</w:t>
      </w:r>
    </w:p>
    <w:p w14:paraId="12AF108B" w14:textId="77777777" w:rsidR="00234841" w:rsidRDefault="00234841" w:rsidP="00234841">
      <w:pPr>
        <w:pStyle w:val="PL"/>
      </w:pPr>
      <w:r>
        <w:t xml:space="preserve">          items:</w:t>
      </w:r>
    </w:p>
    <w:p w14:paraId="611A58DF" w14:textId="77777777" w:rsidR="00234841" w:rsidRDefault="00234841" w:rsidP="00234841">
      <w:pPr>
        <w:pStyle w:val="PL"/>
        <w:rPr>
          <w:lang w:eastAsia="zh-CN"/>
        </w:rPr>
      </w:pPr>
      <w:r>
        <w:t xml:space="preserve">            $ref: '#/components/schemas/MtcProvider'</w:t>
      </w:r>
    </w:p>
    <w:p w14:paraId="4AD03B94" w14:textId="77777777" w:rsidR="00234841" w:rsidRDefault="00234841" w:rsidP="00234841">
      <w:pPr>
        <w:pStyle w:val="PL"/>
      </w:pPr>
      <w:r>
        <w:t xml:space="preserve">        validityTime:</w:t>
      </w:r>
    </w:p>
    <w:p w14:paraId="318A6B11" w14:textId="77777777" w:rsidR="00234841" w:rsidRDefault="00234841" w:rsidP="00434F1A">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63A3DE6" w14:textId="77777777" w:rsidR="00234841" w:rsidRDefault="00234841" w:rsidP="0023484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2365686A" w14:textId="77777777" w:rsidR="00234841" w:rsidRPr="00533C32" w:rsidRDefault="00234841" w:rsidP="00434F1A">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4636568" w14:textId="77777777" w:rsidR="00234841" w:rsidRDefault="00234841" w:rsidP="00234841">
      <w:pPr>
        <w:pStyle w:val="PL"/>
      </w:pPr>
      <w:r>
        <w:t xml:space="preserve">    </w:t>
      </w:r>
      <w:r>
        <w:rPr>
          <w:lang w:eastAsia="zh-CN"/>
        </w:rPr>
        <w:t>V2xSubscriptionData</w:t>
      </w:r>
      <w:r>
        <w:t>:</w:t>
      </w:r>
    </w:p>
    <w:p w14:paraId="7435F16A" w14:textId="77777777" w:rsidR="00234841" w:rsidRDefault="00234841" w:rsidP="00434F1A">
      <w:pPr>
        <w:pStyle w:val="PL"/>
        <w:outlineLvl w:val="0"/>
        <w:rPr>
          <w:lang w:eastAsia="zh-CN"/>
        </w:rPr>
      </w:pPr>
      <w:r>
        <w:t xml:space="preserve">      $ref: 'TS29503_Nudm_SDM.yaml#/components/schemas/</w:t>
      </w:r>
      <w:r>
        <w:rPr>
          <w:lang w:eastAsia="zh-CN"/>
        </w:rPr>
        <w:t>V2xSubscriptionData</w:t>
      </w:r>
      <w:r>
        <w:t>'</w:t>
      </w:r>
    </w:p>
    <w:p w14:paraId="547B56E8" w14:textId="77777777" w:rsidR="00234841" w:rsidRDefault="00234841" w:rsidP="00234841">
      <w:pPr>
        <w:pStyle w:val="PL"/>
      </w:pPr>
      <w:r>
        <w:t xml:space="preserve">    </w:t>
      </w:r>
      <w:r>
        <w:rPr>
          <w:lang w:eastAsia="zh-CN"/>
        </w:rPr>
        <w:t>ProseSubscriptionData</w:t>
      </w:r>
      <w:r>
        <w:t>:</w:t>
      </w:r>
    </w:p>
    <w:p w14:paraId="1AC1F599" w14:textId="77777777" w:rsidR="00234841" w:rsidRDefault="00234841" w:rsidP="00434F1A">
      <w:pPr>
        <w:pStyle w:val="PL"/>
        <w:outlineLvl w:val="0"/>
        <w:rPr>
          <w:lang w:eastAsia="zh-CN"/>
        </w:rPr>
      </w:pPr>
      <w:r>
        <w:t xml:space="preserve">      $ref: 'TS29503_Nudm_SDM.yaml#/components/schemas/</w:t>
      </w:r>
      <w:r>
        <w:rPr>
          <w:lang w:eastAsia="zh-CN"/>
        </w:rPr>
        <w:t>ProseSubscriptionData</w:t>
      </w:r>
      <w:r>
        <w:t>'</w:t>
      </w:r>
    </w:p>
    <w:p w14:paraId="1DF7B6F7" w14:textId="77777777" w:rsidR="00234841" w:rsidRDefault="00234841" w:rsidP="00234841">
      <w:pPr>
        <w:pStyle w:val="PL"/>
      </w:pPr>
      <w:r>
        <w:t xml:space="preserve">    </w:t>
      </w:r>
      <w:r>
        <w:rPr>
          <w:lang w:eastAsia="zh-CN"/>
        </w:rPr>
        <w:t>Uc</w:t>
      </w:r>
      <w:r w:rsidRPr="003D1A88">
        <w:t>SubscriptionData</w:t>
      </w:r>
      <w:r>
        <w:t>:</w:t>
      </w:r>
    </w:p>
    <w:p w14:paraId="4332E70A" w14:textId="77777777" w:rsidR="00234841" w:rsidRDefault="00234841" w:rsidP="00434F1A">
      <w:pPr>
        <w:pStyle w:val="PL"/>
        <w:outlineLvl w:val="0"/>
        <w:rPr>
          <w:lang w:eastAsia="zh-CN"/>
        </w:rPr>
      </w:pPr>
      <w:r>
        <w:t xml:space="preserve">      $ref: 'TS29503_Nudm_SDM.yaml#/components/schemas/</w:t>
      </w:r>
      <w:r>
        <w:rPr>
          <w:lang w:eastAsia="zh-CN"/>
        </w:rPr>
        <w:t>Uc</w:t>
      </w:r>
      <w:r w:rsidRPr="003D1A88">
        <w:t>SubscriptionData</w:t>
      </w:r>
      <w:r>
        <w:t>'</w:t>
      </w:r>
    </w:p>
    <w:p w14:paraId="12D64526" w14:textId="77777777" w:rsidR="00234841" w:rsidRDefault="00234841" w:rsidP="00234841">
      <w:pPr>
        <w:pStyle w:val="PL"/>
      </w:pPr>
      <w:r>
        <w:t xml:space="preserve">    </w:t>
      </w:r>
      <w:r w:rsidRPr="00D36AEC">
        <w:rPr>
          <w:lang w:eastAsia="zh-CN"/>
        </w:rPr>
        <w:t>LcsBroadcastAssistanceTypesData</w:t>
      </w:r>
      <w:r>
        <w:t>:</w:t>
      </w:r>
    </w:p>
    <w:p w14:paraId="41278677" w14:textId="77777777" w:rsidR="00234841" w:rsidRPr="00295CC9" w:rsidRDefault="00234841" w:rsidP="00434F1A">
      <w:pPr>
        <w:pStyle w:val="PL"/>
        <w:outlineLvl w:val="0"/>
        <w:rPr>
          <w:lang w:eastAsia="zh-CN"/>
        </w:rPr>
      </w:pPr>
      <w:r>
        <w:t xml:space="preserve">      $ref: 'TS29503_Nudm_SDM.yaml#/components/schemas/</w:t>
      </w:r>
      <w:r w:rsidRPr="00D36AEC">
        <w:rPr>
          <w:lang w:eastAsia="zh-CN"/>
        </w:rPr>
        <w:t>LcsBroadcastAssistanceTypesData</w:t>
      </w:r>
      <w:r>
        <w:t>'</w:t>
      </w:r>
    </w:p>
    <w:p w14:paraId="245E5DE5" w14:textId="77777777" w:rsidR="00234841" w:rsidRPr="00533C32" w:rsidRDefault="00234841" w:rsidP="00234841">
      <w:pPr>
        <w:pStyle w:val="PL"/>
        <w:rPr>
          <w:lang w:eastAsia="zh-CN"/>
        </w:rPr>
      </w:pPr>
      <w:r w:rsidRPr="00533C32">
        <w:t xml:space="preserve">    OperatorSpecificDataContainer:</w:t>
      </w:r>
    </w:p>
    <w:p w14:paraId="5344EBCA" w14:textId="77777777" w:rsidR="00234841" w:rsidRPr="00533C32" w:rsidRDefault="00234841" w:rsidP="0023484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161676CF" w14:textId="77777777" w:rsidR="00234841" w:rsidRPr="00533C32" w:rsidRDefault="00234841" w:rsidP="00234841">
      <w:pPr>
        <w:pStyle w:val="PL"/>
        <w:rPr>
          <w:lang w:eastAsia="zh-CN"/>
        </w:rPr>
      </w:pPr>
      <w:r w:rsidRPr="00533C32">
        <w:rPr>
          <w:lang w:eastAsia="zh-CN"/>
        </w:rPr>
        <w:t xml:space="preserve">      type: object</w:t>
      </w:r>
    </w:p>
    <w:p w14:paraId="76D88F2E" w14:textId="77777777" w:rsidR="00234841" w:rsidRPr="00533C32" w:rsidRDefault="00234841" w:rsidP="00234841">
      <w:pPr>
        <w:pStyle w:val="PL"/>
        <w:rPr>
          <w:lang w:eastAsia="zh-CN"/>
        </w:rPr>
      </w:pPr>
      <w:r w:rsidRPr="00533C32">
        <w:rPr>
          <w:lang w:eastAsia="zh-CN"/>
        </w:rPr>
        <w:t xml:space="preserve">      required:</w:t>
      </w:r>
    </w:p>
    <w:p w14:paraId="6CF9C973" w14:textId="77777777" w:rsidR="00234841" w:rsidRPr="00533C32" w:rsidRDefault="00234841" w:rsidP="00234841">
      <w:pPr>
        <w:pStyle w:val="PL"/>
        <w:rPr>
          <w:lang w:eastAsia="zh-CN"/>
        </w:rPr>
      </w:pPr>
      <w:r w:rsidRPr="00533C32">
        <w:rPr>
          <w:lang w:eastAsia="zh-CN"/>
        </w:rPr>
        <w:t xml:space="preserve">        - dataType</w:t>
      </w:r>
    </w:p>
    <w:p w14:paraId="45B236CA" w14:textId="77777777" w:rsidR="00234841" w:rsidRPr="00533C32" w:rsidRDefault="00234841" w:rsidP="00234841">
      <w:pPr>
        <w:pStyle w:val="PL"/>
        <w:rPr>
          <w:lang w:eastAsia="zh-CN"/>
        </w:rPr>
      </w:pPr>
      <w:r w:rsidRPr="00533C32">
        <w:rPr>
          <w:lang w:eastAsia="zh-CN"/>
        </w:rPr>
        <w:t xml:space="preserve">        - value</w:t>
      </w:r>
    </w:p>
    <w:p w14:paraId="60ECC084" w14:textId="77777777" w:rsidR="00234841" w:rsidRPr="00533C32" w:rsidRDefault="00234841" w:rsidP="00234841">
      <w:pPr>
        <w:pStyle w:val="PL"/>
        <w:rPr>
          <w:lang w:eastAsia="zh-CN"/>
        </w:rPr>
      </w:pPr>
      <w:r w:rsidRPr="00533C32">
        <w:t xml:space="preserve">      properties:</w:t>
      </w:r>
    </w:p>
    <w:p w14:paraId="75A27FB0" w14:textId="77777777" w:rsidR="00234841" w:rsidRPr="00533C32" w:rsidRDefault="00234841" w:rsidP="00234841">
      <w:pPr>
        <w:pStyle w:val="PL"/>
      </w:pPr>
      <w:r w:rsidRPr="00533C32">
        <w:t xml:space="preserve">        dataType:</w:t>
      </w:r>
    </w:p>
    <w:p w14:paraId="760966D0" w14:textId="77777777" w:rsidR="00234841" w:rsidRPr="00533C32" w:rsidRDefault="00234841" w:rsidP="00234841">
      <w:pPr>
        <w:pStyle w:val="PL"/>
      </w:pPr>
      <w:r w:rsidRPr="00533C32">
        <w:t xml:space="preserve">          type: string</w:t>
      </w:r>
    </w:p>
    <w:p w14:paraId="61BA3EB5" w14:textId="77777777" w:rsidR="00234841" w:rsidRPr="00533C32" w:rsidRDefault="00234841" w:rsidP="00234841">
      <w:pPr>
        <w:pStyle w:val="PL"/>
      </w:pPr>
      <w:r w:rsidRPr="00533C32">
        <w:t xml:space="preserve">          enum:</w:t>
      </w:r>
    </w:p>
    <w:p w14:paraId="41049D6A" w14:textId="77777777" w:rsidR="00234841" w:rsidRPr="00533C32" w:rsidRDefault="00234841" w:rsidP="00234841">
      <w:pPr>
        <w:pStyle w:val="PL"/>
      </w:pPr>
      <w:r w:rsidRPr="00533C32">
        <w:t xml:space="preserve">            - string</w:t>
      </w:r>
    </w:p>
    <w:p w14:paraId="6917C86B" w14:textId="77777777" w:rsidR="00234841" w:rsidRPr="00533C32" w:rsidRDefault="00234841" w:rsidP="00234841">
      <w:pPr>
        <w:pStyle w:val="PL"/>
      </w:pPr>
      <w:r w:rsidRPr="00533C32">
        <w:t xml:space="preserve">            - integer</w:t>
      </w:r>
    </w:p>
    <w:p w14:paraId="507093B3" w14:textId="77777777" w:rsidR="00234841" w:rsidRPr="00533C32" w:rsidRDefault="00234841" w:rsidP="00234841">
      <w:pPr>
        <w:pStyle w:val="PL"/>
      </w:pPr>
      <w:r w:rsidRPr="00533C32">
        <w:t xml:space="preserve">            - number</w:t>
      </w:r>
    </w:p>
    <w:p w14:paraId="09DF2A46" w14:textId="77777777" w:rsidR="00234841" w:rsidRPr="00533C32" w:rsidRDefault="00234841" w:rsidP="00234841">
      <w:pPr>
        <w:pStyle w:val="PL"/>
      </w:pPr>
      <w:r w:rsidRPr="00533C32">
        <w:t xml:space="preserve">            - boolean</w:t>
      </w:r>
    </w:p>
    <w:p w14:paraId="516576A7" w14:textId="77777777" w:rsidR="00234841" w:rsidRPr="00533C32" w:rsidRDefault="00234841" w:rsidP="00234841">
      <w:pPr>
        <w:pStyle w:val="PL"/>
      </w:pPr>
      <w:r w:rsidRPr="00533C32">
        <w:t xml:space="preserve">            - object</w:t>
      </w:r>
    </w:p>
    <w:p w14:paraId="3C85B97D" w14:textId="77777777" w:rsidR="00234841" w:rsidRPr="00533C32" w:rsidRDefault="00234841" w:rsidP="00234841">
      <w:pPr>
        <w:pStyle w:val="PL"/>
      </w:pPr>
      <w:r w:rsidRPr="00533C32">
        <w:t xml:space="preserve">            - </w:t>
      </w:r>
      <w:r>
        <w:t>array</w:t>
      </w:r>
    </w:p>
    <w:p w14:paraId="7129BB90" w14:textId="77777777" w:rsidR="00234841" w:rsidRPr="00533C32" w:rsidRDefault="00234841" w:rsidP="00234841">
      <w:pPr>
        <w:pStyle w:val="PL"/>
      </w:pPr>
      <w:r w:rsidRPr="00533C32">
        <w:t xml:space="preserve">        dataTypeDefinition:</w:t>
      </w:r>
    </w:p>
    <w:p w14:paraId="690D6444" w14:textId="77777777" w:rsidR="00234841" w:rsidRPr="00533C32" w:rsidRDefault="00234841" w:rsidP="00234841">
      <w:pPr>
        <w:pStyle w:val="PL"/>
      </w:pPr>
      <w:r w:rsidRPr="00533C32">
        <w:t xml:space="preserve">          type: string</w:t>
      </w:r>
    </w:p>
    <w:p w14:paraId="41CC86B4" w14:textId="77777777" w:rsidR="00234841" w:rsidRPr="00533C32" w:rsidRDefault="00234841" w:rsidP="00234841">
      <w:pPr>
        <w:pStyle w:val="PL"/>
      </w:pPr>
      <w:r w:rsidRPr="00533C32">
        <w:t xml:space="preserve">        value:</w:t>
      </w:r>
    </w:p>
    <w:p w14:paraId="5E5886D9" w14:textId="77777777" w:rsidR="00234841" w:rsidRPr="00533C32" w:rsidRDefault="00234841" w:rsidP="00234841">
      <w:pPr>
        <w:pStyle w:val="PL"/>
      </w:pPr>
      <w:r w:rsidRPr="00533C32">
        <w:t xml:space="preserve">          oneOf:</w:t>
      </w:r>
    </w:p>
    <w:p w14:paraId="053A1C69" w14:textId="77777777" w:rsidR="00234841" w:rsidRPr="00533C32" w:rsidRDefault="00234841" w:rsidP="00234841">
      <w:pPr>
        <w:pStyle w:val="PL"/>
      </w:pPr>
      <w:r w:rsidRPr="00533C32">
        <w:t xml:space="preserve">            - type: string</w:t>
      </w:r>
    </w:p>
    <w:p w14:paraId="21609900" w14:textId="77777777" w:rsidR="00234841" w:rsidRPr="00533C32" w:rsidRDefault="00234841" w:rsidP="00234841">
      <w:pPr>
        <w:pStyle w:val="PL"/>
      </w:pPr>
      <w:r w:rsidRPr="00533C32">
        <w:t xml:space="preserve">            - type: integer</w:t>
      </w:r>
    </w:p>
    <w:p w14:paraId="11DA58F7" w14:textId="77777777" w:rsidR="00234841" w:rsidRPr="00533C32" w:rsidRDefault="00234841" w:rsidP="00234841">
      <w:pPr>
        <w:pStyle w:val="PL"/>
      </w:pPr>
      <w:r w:rsidRPr="00533C32">
        <w:t xml:space="preserve">            - type: number</w:t>
      </w:r>
    </w:p>
    <w:p w14:paraId="0093A58B" w14:textId="77777777" w:rsidR="00234841" w:rsidRPr="00533C32" w:rsidRDefault="00234841" w:rsidP="00234841">
      <w:pPr>
        <w:pStyle w:val="PL"/>
      </w:pPr>
      <w:r w:rsidRPr="00533C32">
        <w:t xml:space="preserve">            - type: boolean</w:t>
      </w:r>
    </w:p>
    <w:p w14:paraId="3B42869C" w14:textId="77777777" w:rsidR="00234841" w:rsidRDefault="00234841" w:rsidP="00234841">
      <w:pPr>
        <w:pStyle w:val="PL"/>
        <w:rPr>
          <w:lang w:eastAsia="zh-CN"/>
        </w:rPr>
      </w:pPr>
      <w:r w:rsidRPr="00533C32">
        <w:t xml:space="preserve">            - type: object</w:t>
      </w:r>
    </w:p>
    <w:p w14:paraId="0232E299" w14:textId="77777777" w:rsidR="00234841" w:rsidRDefault="00234841" w:rsidP="00234841">
      <w:pPr>
        <w:pStyle w:val="PL"/>
        <w:rPr>
          <w:lang w:eastAsia="zh-CN"/>
        </w:rPr>
      </w:pPr>
      <w:r>
        <w:t xml:space="preserve">            - type: array</w:t>
      </w:r>
    </w:p>
    <w:p w14:paraId="752BB0F1" w14:textId="77777777" w:rsidR="00234841" w:rsidRDefault="00234841" w:rsidP="00234841">
      <w:pPr>
        <w:pStyle w:val="PL"/>
      </w:pPr>
      <w:r>
        <w:t xml:space="preserve">        supportedFeatures:</w:t>
      </w:r>
    </w:p>
    <w:p w14:paraId="282FF196" w14:textId="77777777" w:rsidR="00234841" w:rsidRPr="005E5535" w:rsidRDefault="00234841" w:rsidP="00434F1A">
      <w:pPr>
        <w:pStyle w:val="PL"/>
        <w:outlineLvl w:val="0"/>
        <w:rPr>
          <w:lang w:eastAsia="zh-CN"/>
        </w:rPr>
      </w:pPr>
      <w:r>
        <w:t xml:space="preserve">          $ref: 'TS29571_CommonData.yaml#/components/schemas/SupportedFeatures'</w:t>
      </w:r>
    </w:p>
    <w:p w14:paraId="5253BE6A" w14:textId="77777777" w:rsidR="00234841" w:rsidRDefault="00234841" w:rsidP="00234841">
      <w:pPr>
        <w:pStyle w:val="PL"/>
        <w:rPr>
          <w:lang w:val="en-US"/>
        </w:rPr>
      </w:pPr>
      <w:r>
        <w:t xml:space="preserve">        </w:t>
      </w:r>
      <w:r>
        <w:rPr>
          <w:lang w:val="en-US"/>
        </w:rPr>
        <w:t>resetIds:</w:t>
      </w:r>
    </w:p>
    <w:p w14:paraId="71BCC7D0" w14:textId="77777777" w:rsidR="00234841" w:rsidRDefault="00234841" w:rsidP="00234841">
      <w:pPr>
        <w:pStyle w:val="PL"/>
        <w:rPr>
          <w:lang w:val="en-US"/>
        </w:rPr>
      </w:pPr>
      <w:r>
        <w:rPr>
          <w:lang w:val="en-US"/>
        </w:rPr>
        <w:lastRenderedPageBreak/>
        <w:t xml:space="preserve">          type: array</w:t>
      </w:r>
    </w:p>
    <w:p w14:paraId="724A788F" w14:textId="77777777" w:rsidR="00234841" w:rsidRDefault="00234841" w:rsidP="00234841">
      <w:pPr>
        <w:pStyle w:val="PL"/>
        <w:rPr>
          <w:lang w:val="en-US"/>
        </w:rPr>
      </w:pPr>
      <w:r>
        <w:rPr>
          <w:lang w:val="en-US"/>
        </w:rPr>
        <w:t xml:space="preserve">          items:</w:t>
      </w:r>
    </w:p>
    <w:p w14:paraId="2E000BD9" w14:textId="77777777" w:rsidR="00234841" w:rsidRDefault="00234841" w:rsidP="00234841">
      <w:pPr>
        <w:pStyle w:val="PL"/>
        <w:rPr>
          <w:lang w:val="en-US"/>
        </w:rPr>
      </w:pPr>
      <w:r>
        <w:rPr>
          <w:lang w:val="en-US"/>
        </w:rPr>
        <w:t xml:space="preserve">            type: string</w:t>
      </w:r>
    </w:p>
    <w:p w14:paraId="52D34E16" w14:textId="77777777" w:rsidR="00234841" w:rsidRDefault="00234841" w:rsidP="00234841">
      <w:pPr>
        <w:pStyle w:val="PL"/>
        <w:rPr>
          <w:lang w:val="en-US"/>
        </w:rPr>
      </w:pPr>
      <w:r>
        <w:rPr>
          <w:lang w:val="en-US"/>
        </w:rPr>
        <w:t xml:space="preserve">          minItems: 1</w:t>
      </w:r>
    </w:p>
    <w:p w14:paraId="0F677C0F" w14:textId="77777777" w:rsidR="00234841" w:rsidRDefault="00234841" w:rsidP="00234841">
      <w:pPr>
        <w:pStyle w:val="PL"/>
      </w:pPr>
    </w:p>
    <w:p w14:paraId="100F0BAB" w14:textId="77777777" w:rsidR="00234841" w:rsidRPr="00533C32" w:rsidRDefault="00234841" w:rsidP="00234841">
      <w:pPr>
        <w:pStyle w:val="PL"/>
        <w:rPr>
          <w:lang w:eastAsia="zh-CN"/>
        </w:rPr>
      </w:pPr>
      <w:r w:rsidRPr="00533C32">
        <w:t xml:space="preserve">    AuthMethod:</w:t>
      </w:r>
    </w:p>
    <w:p w14:paraId="2C3F45C9" w14:textId="77777777" w:rsidR="00234841" w:rsidRPr="00533C32" w:rsidRDefault="00234841" w:rsidP="0023484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1264FF5F" w14:textId="77777777" w:rsidR="00234841" w:rsidRPr="00533C32" w:rsidRDefault="00234841" w:rsidP="00234841">
      <w:pPr>
        <w:pStyle w:val="PL"/>
        <w:rPr>
          <w:lang w:eastAsia="zh-CN"/>
        </w:rPr>
      </w:pPr>
      <w:r w:rsidRPr="00533C32">
        <w:rPr>
          <w:lang w:eastAsia="zh-CN"/>
        </w:rPr>
        <w:t xml:space="preserve">      anyOf:</w:t>
      </w:r>
    </w:p>
    <w:p w14:paraId="47A5A0B3" w14:textId="77777777" w:rsidR="00234841" w:rsidRPr="00533C32" w:rsidRDefault="00234841" w:rsidP="00234841">
      <w:pPr>
        <w:pStyle w:val="PL"/>
      </w:pPr>
      <w:r w:rsidRPr="00533C32">
        <w:t xml:space="preserve">      </w:t>
      </w:r>
      <w:r w:rsidRPr="00533C32">
        <w:rPr>
          <w:lang w:eastAsia="zh-CN"/>
        </w:rPr>
        <w:t xml:space="preserve">  - </w:t>
      </w:r>
      <w:r w:rsidRPr="00533C32">
        <w:t>type: string</w:t>
      </w:r>
    </w:p>
    <w:p w14:paraId="3812CDEB" w14:textId="77777777" w:rsidR="00234841" w:rsidRPr="00533C32" w:rsidRDefault="00234841" w:rsidP="00234841">
      <w:pPr>
        <w:pStyle w:val="PL"/>
      </w:pPr>
      <w:r w:rsidRPr="00533C32">
        <w:t xml:space="preserve">      </w:t>
      </w:r>
      <w:r w:rsidRPr="00533C32">
        <w:rPr>
          <w:lang w:eastAsia="zh-CN"/>
        </w:rPr>
        <w:t xml:space="preserve">    </w:t>
      </w:r>
      <w:r w:rsidRPr="00533C32">
        <w:t>enum:</w:t>
      </w:r>
    </w:p>
    <w:p w14:paraId="44727083" w14:textId="77777777" w:rsidR="00234841" w:rsidRPr="00533C32" w:rsidRDefault="00234841" w:rsidP="00234841">
      <w:pPr>
        <w:pStyle w:val="PL"/>
      </w:pPr>
      <w:r w:rsidRPr="00533C32">
        <w:t xml:space="preserve">        </w:t>
      </w:r>
      <w:r w:rsidRPr="00533C32">
        <w:rPr>
          <w:lang w:eastAsia="zh-CN"/>
        </w:rPr>
        <w:t xml:space="preserve">    </w:t>
      </w:r>
      <w:r w:rsidRPr="00533C32">
        <w:t>- 5G_AKA</w:t>
      </w:r>
    </w:p>
    <w:p w14:paraId="755317A5"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 EAP_AKA_PRIME</w:t>
      </w:r>
    </w:p>
    <w:p w14:paraId="0FBF0EC7" w14:textId="77777777" w:rsidR="00234841" w:rsidRPr="00533C32" w:rsidRDefault="00234841" w:rsidP="00234841">
      <w:pPr>
        <w:pStyle w:val="PL"/>
        <w:rPr>
          <w:lang w:eastAsia="zh-CN"/>
        </w:rPr>
      </w:pPr>
      <w:r w:rsidRPr="00533C32">
        <w:rPr>
          <w:lang w:eastAsia="zh-CN"/>
        </w:rPr>
        <w:t xml:space="preserve">            - EAP_TLS</w:t>
      </w:r>
    </w:p>
    <w:p w14:paraId="2FA6A942" w14:textId="77777777" w:rsidR="00234841" w:rsidRPr="00533C32" w:rsidRDefault="00234841" w:rsidP="0023484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27B80EF6"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 xml:space="preserve">- </w:t>
      </w:r>
      <w:r>
        <w:t>NONE</w:t>
      </w:r>
    </w:p>
    <w:p w14:paraId="5B22BFDE" w14:textId="77777777" w:rsidR="00234841" w:rsidRPr="00533C32" w:rsidRDefault="00234841" w:rsidP="00234841">
      <w:pPr>
        <w:pStyle w:val="PL"/>
        <w:rPr>
          <w:lang w:eastAsia="zh-CN"/>
        </w:rPr>
      </w:pPr>
      <w:r w:rsidRPr="00533C32">
        <w:t xml:space="preserve">      </w:t>
      </w:r>
      <w:r w:rsidRPr="00533C32">
        <w:rPr>
          <w:lang w:eastAsia="zh-CN"/>
        </w:rPr>
        <w:t xml:space="preserve">  - </w:t>
      </w:r>
      <w:r w:rsidRPr="00533C32">
        <w:t>type: string</w:t>
      </w:r>
    </w:p>
    <w:p w14:paraId="5F2792F2" w14:textId="77777777" w:rsidR="00234841" w:rsidRPr="00533C32" w:rsidRDefault="00234841" w:rsidP="00234841">
      <w:pPr>
        <w:pStyle w:val="PL"/>
      </w:pPr>
      <w:r w:rsidRPr="00533C32">
        <w:t xml:space="preserve">    PpData:</w:t>
      </w:r>
    </w:p>
    <w:p w14:paraId="0C3D2BF4" w14:textId="77777777" w:rsidR="00234841" w:rsidRPr="00533C32" w:rsidRDefault="00234841" w:rsidP="00434F1A">
      <w:pPr>
        <w:pStyle w:val="PL"/>
        <w:outlineLvl w:val="0"/>
      </w:pPr>
      <w:r w:rsidRPr="00533C32">
        <w:t xml:space="preserve">      $ref: 'TS29503_Nudm_PP.yaml#/components/schemas/PpData'</w:t>
      </w:r>
    </w:p>
    <w:p w14:paraId="21CBE18C" w14:textId="77777777" w:rsidR="00234841" w:rsidRPr="00533C32" w:rsidRDefault="00234841" w:rsidP="00234841">
      <w:pPr>
        <w:pStyle w:val="PL"/>
      </w:pPr>
      <w:r w:rsidRPr="00533C32">
        <w:t xml:space="preserve">    EeSubscription:</w:t>
      </w:r>
    </w:p>
    <w:p w14:paraId="25986A4A" w14:textId="77777777" w:rsidR="00234841" w:rsidRPr="00533C32" w:rsidRDefault="00234841" w:rsidP="00434F1A">
      <w:pPr>
        <w:pStyle w:val="PL"/>
        <w:outlineLvl w:val="0"/>
        <w:rPr>
          <w:lang w:eastAsia="zh-CN"/>
        </w:rPr>
      </w:pPr>
      <w:r w:rsidRPr="00533C32">
        <w:t xml:space="preserve">      $ref: 'TS29503_Nudm_EE.yaml#/components/schemas/EeSubscription'</w:t>
      </w:r>
    </w:p>
    <w:p w14:paraId="633255B9" w14:textId="77777777" w:rsidR="00234841" w:rsidRPr="00533C32" w:rsidRDefault="00234841" w:rsidP="00234841">
      <w:pPr>
        <w:pStyle w:val="PL"/>
      </w:pPr>
      <w:r w:rsidRPr="00533C32">
        <w:t xml:space="preserve">    VarUeGroupId:</w:t>
      </w:r>
    </w:p>
    <w:p w14:paraId="1D0F86EE" w14:textId="77777777" w:rsidR="00234841" w:rsidRPr="00533C32" w:rsidRDefault="00234841" w:rsidP="00234841">
      <w:pPr>
        <w:pStyle w:val="PL"/>
      </w:pPr>
      <w:r>
        <w:t xml:space="preserve">      </w:t>
      </w:r>
      <w:r w:rsidRPr="00932D4A">
        <w:t xml:space="preserve">description: </w:t>
      </w:r>
      <w:r>
        <w:rPr>
          <w:rFonts w:cs="Arial"/>
          <w:szCs w:val="18"/>
        </w:rPr>
        <w:t>UE group Id or any UE.</w:t>
      </w:r>
    </w:p>
    <w:p w14:paraId="77B82170" w14:textId="77777777" w:rsidR="00234841" w:rsidRPr="00533C32" w:rsidRDefault="00234841" w:rsidP="00234841">
      <w:pPr>
        <w:pStyle w:val="PL"/>
      </w:pPr>
      <w:r w:rsidRPr="00533C32">
        <w:t xml:space="preserve">      type: string</w:t>
      </w:r>
    </w:p>
    <w:p w14:paraId="6DE7C2BE" w14:textId="77777777" w:rsidR="00234841" w:rsidRPr="00533C32" w:rsidRDefault="00234841" w:rsidP="0023484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6F26D301" w14:textId="77777777" w:rsidR="00234841" w:rsidRPr="00533C32" w:rsidRDefault="00234841" w:rsidP="00234841">
      <w:pPr>
        <w:pStyle w:val="PL"/>
      </w:pPr>
      <w:r w:rsidRPr="00533C32">
        <w:t xml:space="preserve">    SdmSubscription:</w:t>
      </w:r>
    </w:p>
    <w:p w14:paraId="3F79C16D" w14:textId="77777777" w:rsidR="00234841" w:rsidRPr="00533C32" w:rsidRDefault="00234841" w:rsidP="00434F1A">
      <w:pPr>
        <w:pStyle w:val="PL"/>
        <w:outlineLvl w:val="0"/>
      </w:pPr>
      <w:r w:rsidRPr="00533C32">
        <w:t xml:space="preserve">      $ref: 'TS29503_Nudm_SDM.yaml#/components/schemas/SdmSubscription'</w:t>
      </w:r>
    </w:p>
    <w:p w14:paraId="3CFE5A60" w14:textId="77777777" w:rsidR="00234841" w:rsidRPr="00533C32" w:rsidRDefault="00234841" w:rsidP="00234841">
      <w:pPr>
        <w:pStyle w:val="PL"/>
      </w:pPr>
      <w:r w:rsidRPr="00533C32">
        <w:t xml:space="preserve">    SmfRegList:</w:t>
      </w:r>
    </w:p>
    <w:p w14:paraId="04DDDE4F" w14:textId="77777777" w:rsidR="00234841" w:rsidRPr="00533C32" w:rsidRDefault="00234841" w:rsidP="0023484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4EA63079" w14:textId="77777777" w:rsidR="00234841" w:rsidRPr="00533C32" w:rsidRDefault="00234841" w:rsidP="00234841">
      <w:pPr>
        <w:pStyle w:val="PL"/>
      </w:pPr>
      <w:r w:rsidRPr="00533C32">
        <w:t xml:space="preserve">      type: array</w:t>
      </w:r>
    </w:p>
    <w:p w14:paraId="589E7F80" w14:textId="77777777" w:rsidR="00234841" w:rsidRPr="00533C32" w:rsidRDefault="00234841" w:rsidP="00234841">
      <w:pPr>
        <w:pStyle w:val="PL"/>
      </w:pPr>
      <w:r w:rsidRPr="00533C32">
        <w:t xml:space="preserve">      items:</w:t>
      </w:r>
    </w:p>
    <w:p w14:paraId="538E40C5" w14:textId="77777777" w:rsidR="00234841" w:rsidRPr="00533C32" w:rsidRDefault="00234841" w:rsidP="00234841">
      <w:pPr>
        <w:pStyle w:val="PL"/>
      </w:pPr>
      <w:r w:rsidRPr="00533C32">
        <w:t xml:space="preserve">        $ref: '#/components/schemas/SmfRegistration'</w:t>
      </w:r>
    </w:p>
    <w:p w14:paraId="1357954B" w14:textId="77777777" w:rsidR="00234841" w:rsidRPr="00533C32" w:rsidRDefault="00234841" w:rsidP="00234841">
      <w:pPr>
        <w:pStyle w:val="PL"/>
      </w:pPr>
      <w:r w:rsidRPr="00533C32">
        <w:t xml:space="preserve">    SubscriptionDataSubscriptions:</w:t>
      </w:r>
    </w:p>
    <w:p w14:paraId="22071BEA" w14:textId="77777777" w:rsidR="00234841" w:rsidRPr="00533C32" w:rsidRDefault="00234841" w:rsidP="00234841">
      <w:pPr>
        <w:pStyle w:val="PL"/>
      </w:pPr>
      <w:r>
        <w:t xml:space="preserve">      </w:t>
      </w:r>
      <w:r w:rsidRPr="00932D4A">
        <w:t xml:space="preserve">description: </w:t>
      </w:r>
      <w:r>
        <w:rPr>
          <w:rFonts w:cs="Arial"/>
          <w:szCs w:val="18"/>
        </w:rPr>
        <w:t>A subscription to notifications.</w:t>
      </w:r>
    </w:p>
    <w:p w14:paraId="05C6A64B" w14:textId="77777777" w:rsidR="00234841" w:rsidRPr="00533C32" w:rsidRDefault="00234841" w:rsidP="00234841">
      <w:pPr>
        <w:pStyle w:val="PL"/>
      </w:pPr>
      <w:r w:rsidRPr="00533C32">
        <w:t xml:space="preserve">      type: object</w:t>
      </w:r>
    </w:p>
    <w:p w14:paraId="30E64D42" w14:textId="77777777" w:rsidR="00234841" w:rsidRPr="00533C32" w:rsidRDefault="00234841" w:rsidP="00234841">
      <w:pPr>
        <w:pStyle w:val="PL"/>
      </w:pPr>
      <w:r w:rsidRPr="00533C32">
        <w:t xml:space="preserve">      required:</w:t>
      </w:r>
    </w:p>
    <w:p w14:paraId="0E2EB7CB" w14:textId="77777777" w:rsidR="00234841" w:rsidRPr="00533C32" w:rsidRDefault="00234841" w:rsidP="00234841">
      <w:pPr>
        <w:pStyle w:val="PL"/>
      </w:pPr>
      <w:r w:rsidRPr="00533C32">
        <w:t xml:space="preserve">        - monitoredResourceUri</w:t>
      </w:r>
      <w:r w:rsidRPr="00533C32">
        <w:rPr>
          <w:lang w:eastAsia="zh-CN"/>
        </w:rPr>
        <w:t>s</w:t>
      </w:r>
    </w:p>
    <w:p w14:paraId="314D9FEB" w14:textId="77777777" w:rsidR="00234841" w:rsidRPr="00533C32" w:rsidRDefault="00234841" w:rsidP="00234841">
      <w:pPr>
        <w:pStyle w:val="PL"/>
      </w:pPr>
      <w:r w:rsidRPr="00533C32">
        <w:t xml:space="preserve">        - callbackReference</w:t>
      </w:r>
    </w:p>
    <w:p w14:paraId="09FCC48E" w14:textId="77777777" w:rsidR="00234841" w:rsidRPr="00533C32" w:rsidRDefault="00234841" w:rsidP="00234841">
      <w:pPr>
        <w:pStyle w:val="PL"/>
      </w:pPr>
      <w:r w:rsidRPr="00533C32">
        <w:t xml:space="preserve">      properties:</w:t>
      </w:r>
    </w:p>
    <w:p w14:paraId="410D2852" w14:textId="77777777" w:rsidR="00234841" w:rsidRPr="00533C32" w:rsidRDefault="00234841" w:rsidP="00234841">
      <w:pPr>
        <w:pStyle w:val="PL"/>
      </w:pPr>
      <w:r w:rsidRPr="00533C32">
        <w:t xml:space="preserve">        ueId:</w:t>
      </w:r>
    </w:p>
    <w:p w14:paraId="30D09620" w14:textId="77777777" w:rsidR="00234841" w:rsidRPr="00533C32" w:rsidRDefault="00234841" w:rsidP="00234841">
      <w:pPr>
        <w:pStyle w:val="PL"/>
        <w:rPr>
          <w:lang w:eastAsia="zh-CN"/>
        </w:rPr>
      </w:pPr>
      <w:r w:rsidRPr="00533C32">
        <w:t xml:space="preserve">          $ref: 'TS29571_CommonData.yaml#/components/schemas/VarUeId'</w:t>
      </w:r>
    </w:p>
    <w:p w14:paraId="4D1C1647" w14:textId="77777777" w:rsidR="00234841" w:rsidRPr="00533C32" w:rsidRDefault="00234841" w:rsidP="00234841">
      <w:pPr>
        <w:pStyle w:val="PL"/>
      </w:pPr>
      <w:r w:rsidRPr="00533C32">
        <w:t xml:space="preserve">        callbackReference:</w:t>
      </w:r>
    </w:p>
    <w:p w14:paraId="498F74AA" w14:textId="77777777" w:rsidR="00234841" w:rsidRPr="00533C32" w:rsidRDefault="00234841" w:rsidP="00234841">
      <w:pPr>
        <w:pStyle w:val="PL"/>
      </w:pPr>
      <w:r w:rsidRPr="00533C32">
        <w:t xml:space="preserve">          $ref: 'TS29571_CommonData.yaml#/components/schemas/Uri'</w:t>
      </w:r>
    </w:p>
    <w:p w14:paraId="1F7B738E" w14:textId="77777777" w:rsidR="00234841" w:rsidRPr="00533C32" w:rsidRDefault="00234841" w:rsidP="00234841">
      <w:pPr>
        <w:pStyle w:val="PL"/>
      </w:pPr>
      <w:r w:rsidRPr="00533C32">
        <w:t xml:space="preserve">        originalCallbackReference:</w:t>
      </w:r>
    </w:p>
    <w:p w14:paraId="5E0CC13C" w14:textId="77777777" w:rsidR="00234841" w:rsidRPr="00533C32" w:rsidRDefault="00234841" w:rsidP="00234841">
      <w:pPr>
        <w:pStyle w:val="PL"/>
      </w:pPr>
      <w:r w:rsidRPr="00533C32">
        <w:t xml:space="preserve">          $ref: 'TS29571_CommonData.yaml#/components/schemas/Uri'</w:t>
      </w:r>
    </w:p>
    <w:p w14:paraId="2A5E12E9" w14:textId="77777777" w:rsidR="00234841" w:rsidRPr="00533C32" w:rsidRDefault="00234841" w:rsidP="00234841">
      <w:pPr>
        <w:pStyle w:val="PL"/>
      </w:pPr>
      <w:r w:rsidRPr="00533C32">
        <w:t xml:space="preserve">        monitoredResourceUri</w:t>
      </w:r>
      <w:r w:rsidRPr="00533C32">
        <w:rPr>
          <w:lang w:eastAsia="zh-CN"/>
        </w:rPr>
        <w:t>s</w:t>
      </w:r>
      <w:r w:rsidRPr="00533C32">
        <w:t>:</w:t>
      </w:r>
    </w:p>
    <w:p w14:paraId="76082EA3" w14:textId="77777777" w:rsidR="00234841" w:rsidRPr="00533C32" w:rsidRDefault="00234841" w:rsidP="00234841">
      <w:pPr>
        <w:pStyle w:val="PL"/>
      </w:pPr>
      <w:r w:rsidRPr="00533C32">
        <w:t xml:space="preserve">          type: array</w:t>
      </w:r>
    </w:p>
    <w:p w14:paraId="32F213AF" w14:textId="77777777" w:rsidR="00234841" w:rsidRPr="00533C32" w:rsidRDefault="00234841" w:rsidP="00234841">
      <w:pPr>
        <w:pStyle w:val="PL"/>
      </w:pPr>
      <w:r w:rsidRPr="00533C32">
        <w:lastRenderedPageBreak/>
        <w:t xml:space="preserve">          items:</w:t>
      </w:r>
    </w:p>
    <w:p w14:paraId="0BE9ECC8" w14:textId="77777777" w:rsidR="00234841" w:rsidRPr="00533C32" w:rsidRDefault="00234841" w:rsidP="00234841">
      <w:pPr>
        <w:pStyle w:val="PL"/>
        <w:rPr>
          <w:lang w:eastAsia="zh-CN"/>
        </w:rPr>
      </w:pPr>
      <w:r w:rsidRPr="00533C32">
        <w:t xml:space="preserve">            $ref: 'TS29571_CommonData.yaml#/components/schemas/Uri'</w:t>
      </w:r>
    </w:p>
    <w:p w14:paraId="282D5DB8" w14:textId="77777777" w:rsidR="00234841" w:rsidRPr="00533C32" w:rsidRDefault="00234841" w:rsidP="00234841">
      <w:pPr>
        <w:pStyle w:val="PL"/>
        <w:rPr>
          <w:lang w:eastAsia="zh-CN"/>
        </w:rPr>
      </w:pPr>
      <w:r w:rsidRPr="00533C32">
        <w:rPr>
          <w:lang w:eastAsia="zh-CN"/>
        </w:rPr>
        <w:t xml:space="preserve">        expiry:</w:t>
      </w:r>
    </w:p>
    <w:p w14:paraId="6F7123FF" w14:textId="77777777" w:rsidR="00234841" w:rsidRPr="00533C32" w:rsidRDefault="00234841" w:rsidP="0023484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27EEAC4" w14:textId="77777777" w:rsidR="00234841" w:rsidRPr="00533C32" w:rsidRDefault="00234841" w:rsidP="00234841">
      <w:pPr>
        <w:pStyle w:val="PL"/>
      </w:pPr>
      <w:r w:rsidRPr="00533C32">
        <w:t xml:space="preserve">        sdmSubscription:</w:t>
      </w:r>
    </w:p>
    <w:p w14:paraId="3A01483B" w14:textId="77777777" w:rsidR="00234841" w:rsidRPr="00533C32" w:rsidRDefault="00234841" w:rsidP="00234841">
      <w:pPr>
        <w:pStyle w:val="PL"/>
        <w:rPr>
          <w:lang w:eastAsia="zh-CN"/>
        </w:rPr>
      </w:pPr>
      <w:r w:rsidRPr="00533C32">
        <w:t xml:space="preserve">          $ref: 'TS29503_Nudm_SDM.yaml#/components/schemas/SdmSubscription'</w:t>
      </w:r>
    </w:p>
    <w:p w14:paraId="5E3CCFE8" w14:textId="77777777" w:rsidR="0021345A" w:rsidRDefault="0021345A" w:rsidP="0021345A">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5E00D444" w14:textId="77777777" w:rsidR="0021345A" w:rsidRPr="00A217CB" w:rsidRDefault="0021345A" w:rsidP="0021345A">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60DC1E80" w14:textId="77777777" w:rsidR="00234841" w:rsidRPr="00533C32" w:rsidRDefault="00234841" w:rsidP="00234841">
      <w:pPr>
        <w:pStyle w:val="PL"/>
      </w:pPr>
      <w:r w:rsidRPr="00533C32">
        <w:t xml:space="preserve">        subscriptionId:</w:t>
      </w:r>
    </w:p>
    <w:p w14:paraId="778B009E" w14:textId="77777777" w:rsidR="00234841" w:rsidRPr="00533C32" w:rsidRDefault="00234841" w:rsidP="00234841">
      <w:pPr>
        <w:pStyle w:val="PL"/>
        <w:rPr>
          <w:lang w:eastAsia="zh-CN"/>
        </w:rPr>
      </w:pPr>
      <w:r w:rsidRPr="00533C32">
        <w:t xml:space="preserve">          type: string</w:t>
      </w:r>
    </w:p>
    <w:p w14:paraId="2AA3B1B9" w14:textId="77777777" w:rsidR="00234841" w:rsidRDefault="00234841" w:rsidP="00234841">
      <w:pPr>
        <w:pStyle w:val="PL"/>
        <w:rPr>
          <w:lang w:eastAsia="zh-CN"/>
        </w:rPr>
      </w:pPr>
      <w:r>
        <w:rPr>
          <w:lang w:eastAsia="zh-CN"/>
        </w:rPr>
        <w:t xml:space="preserve">        uniqueSubscription:</w:t>
      </w:r>
    </w:p>
    <w:p w14:paraId="64E5D7A7" w14:textId="77777777" w:rsidR="00234841" w:rsidRPr="00533C32" w:rsidRDefault="00234841" w:rsidP="00234841">
      <w:pPr>
        <w:pStyle w:val="PL"/>
        <w:rPr>
          <w:lang w:eastAsia="zh-CN"/>
        </w:rPr>
      </w:pPr>
      <w:r>
        <w:rPr>
          <w:lang w:eastAsia="zh-CN"/>
        </w:rPr>
        <w:t xml:space="preserve">          type: boolean</w:t>
      </w:r>
    </w:p>
    <w:p w14:paraId="608F0C84" w14:textId="77777777" w:rsidR="00234841" w:rsidRPr="00533C32" w:rsidRDefault="00234841" w:rsidP="00234841">
      <w:pPr>
        <w:pStyle w:val="PL"/>
      </w:pPr>
      <w:r w:rsidRPr="00533C32">
        <w:t xml:space="preserve">        supported</w:t>
      </w:r>
      <w:r>
        <w:t>F</w:t>
      </w:r>
      <w:r w:rsidRPr="00533C32">
        <w:t>eatures:</w:t>
      </w:r>
    </w:p>
    <w:p w14:paraId="6ADFFE8A" w14:textId="77777777" w:rsidR="00234841" w:rsidRPr="00533C32" w:rsidRDefault="00234841" w:rsidP="00234841">
      <w:pPr>
        <w:pStyle w:val="PL"/>
        <w:rPr>
          <w:lang w:eastAsia="zh-CN"/>
        </w:rPr>
      </w:pPr>
      <w:r w:rsidRPr="00533C32">
        <w:t xml:space="preserve">          $ref: 'TS29571_CommonData.yaml#/components/schemas/SupportedFeatures'</w:t>
      </w:r>
    </w:p>
    <w:p w14:paraId="2E34E520" w14:textId="77777777" w:rsidR="00234841" w:rsidRPr="00533C32" w:rsidRDefault="00234841" w:rsidP="00234841">
      <w:pPr>
        <w:pStyle w:val="PL"/>
      </w:pPr>
      <w:r w:rsidRPr="00533C32">
        <w:t xml:space="preserve">    DataChangeNotify:</w:t>
      </w:r>
    </w:p>
    <w:p w14:paraId="3E46D32B" w14:textId="77777777" w:rsidR="00234841" w:rsidRPr="00533C32" w:rsidRDefault="00234841" w:rsidP="0023484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3E1FEA98" w14:textId="77777777" w:rsidR="00234841" w:rsidRPr="00533C32" w:rsidRDefault="00234841" w:rsidP="00234841">
      <w:pPr>
        <w:pStyle w:val="PL"/>
      </w:pPr>
      <w:r w:rsidRPr="00533C32">
        <w:t xml:space="preserve">      type: object</w:t>
      </w:r>
    </w:p>
    <w:p w14:paraId="6977981E" w14:textId="77777777" w:rsidR="00234841" w:rsidRPr="00533C32" w:rsidRDefault="00234841" w:rsidP="00234841">
      <w:pPr>
        <w:pStyle w:val="PL"/>
      </w:pPr>
      <w:r w:rsidRPr="00533C32">
        <w:t xml:space="preserve">      properties:</w:t>
      </w:r>
    </w:p>
    <w:p w14:paraId="2C139B01" w14:textId="77777777" w:rsidR="00234841" w:rsidRPr="00533C32" w:rsidRDefault="00234841" w:rsidP="00234841">
      <w:pPr>
        <w:pStyle w:val="PL"/>
        <w:rPr>
          <w:lang w:eastAsia="zh-CN"/>
        </w:rPr>
      </w:pPr>
      <w:r w:rsidRPr="00533C32">
        <w:t xml:space="preserve">        originalCallbackReference:</w:t>
      </w:r>
    </w:p>
    <w:p w14:paraId="072E429E" w14:textId="77777777" w:rsidR="00234841" w:rsidRPr="00533C32" w:rsidRDefault="00234841" w:rsidP="00234841">
      <w:pPr>
        <w:pStyle w:val="PL"/>
      </w:pPr>
      <w:r w:rsidRPr="00533C32">
        <w:t xml:space="preserve">          type: array</w:t>
      </w:r>
    </w:p>
    <w:p w14:paraId="14BE654B" w14:textId="77777777" w:rsidR="00234841" w:rsidRPr="00533C32" w:rsidRDefault="00234841" w:rsidP="00234841">
      <w:pPr>
        <w:pStyle w:val="PL"/>
        <w:rPr>
          <w:lang w:eastAsia="zh-CN"/>
        </w:rPr>
      </w:pPr>
      <w:r w:rsidRPr="00533C32">
        <w:t xml:space="preserve">          items:</w:t>
      </w:r>
    </w:p>
    <w:p w14:paraId="6740A312"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$ref: 'TS29571_CommonData.yaml#/components/schemas/Uri'</w:t>
      </w:r>
    </w:p>
    <w:p w14:paraId="35BCC58D" w14:textId="77777777" w:rsidR="00234841" w:rsidRPr="00533C32" w:rsidRDefault="00234841" w:rsidP="00234841">
      <w:pPr>
        <w:pStyle w:val="PL"/>
        <w:rPr>
          <w:lang w:eastAsia="zh-CN"/>
        </w:rPr>
      </w:pPr>
      <w:r w:rsidRPr="00533C32">
        <w:rPr>
          <w:lang w:eastAsia="zh-CN"/>
        </w:rPr>
        <w:t xml:space="preserve">          minItems: 1</w:t>
      </w:r>
    </w:p>
    <w:p w14:paraId="25F38E29" w14:textId="77777777" w:rsidR="00234841" w:rsidRPr="00533C32" w:rsidRDefault="00234841" w:rsidP="00234841">
      <w:pPr>
        <w:pStyle w:val="PL"/>
      </w:pPr>
      <w:r w:rsidRPr="00533C32">
        <w:t xml:space="preserve">        ueId:</w:t>
      </w:r>
    </w:p>
    <w:p w14:paraId="0BA18FDE" w14:textId="77777777" w:rsidR="00234841" w:rsidRPr="00533C32" w:rsidRDefault="00234841" w:rsidP="00234841">
      <w:pPr>
        <w:pStyle w:val="PL"/>
        <w:rPr>
          <w:lang w:eastAsia="zh-CN"/>
        </w:rPr>
      </w:pPr>
      <w:r w:rsidRPr="00533C32">
        <w:t xml:space="preserve">          $ref: 'TS29571_CommonData.yaml#/components/schemas/VarUeId'</w:t>
      </w:r>
    </w:p>
    <w:p w14:paraId="5018EA60" w14:textId="77777777" w:rsidR="00234841" w:rsidRPr="00533C32" w:rsidRDefault="00234841" w:rsidP="00234841">
      <w:pPr>
        <w:pStyle w:val="PL"/>
        <w:rPr>
          <w:lang w:eastAsia="zh-CN"/>
        </w:rPr>
      </w:pPr>
      <w:r w:rsidRPr="00533C32">
        <w:rPr>
          <w:lang w:eastAsia="zh-CN"/>
        </w:rPr>
        <w:t xml:space="preserve">        notifyItems:</w:t>
      </w:r>
    </w:p>
    <w:p w14:paraId="66E43D97" w14:textId="77777777" w:rsidR="00234841" w:rsidRPr="00533C32" w:rsidRDefault="00234841" w:rsidP="00234841">
      <w:pPr>
        <w:pStyle w:val="PL"/>
        <w:rPr>
          <w:lang w:eastAsia="zh-CN"/>
        </w:rPr>
      </w:pPr>
      <w:r w:rsidRPr="00533C32">
        <w:rPr>
          <w:lang w:eastAsia="zh-CN"/>
        </w:rPr>
        <w:t xml:space="preserve">          type: array</w:t>
      </w:r>
    </w:p>
    <w:p w14:paraId="5D1BA617" w14:textId="77777777" w:rsidR="00234841" w:rsidRPr="00533C32" w:rsidRDefault="00234841" w:rsidP="00234841">
      <w:pPr>
        <w:pStyle w:val="PL"/>
        <w:rPr>
          <w:lang w:eastAsia="zh-CN"/>
        </w:rPr>
      </w:pPr>
      <w:r w:rsidRPr="00533C32">
        <w:rPr>
          <w:lang w:eastAsia="zh-CN"/>
        </w:rPr>
        <w:t xml:space="preserve">          items:</w:t>
      </w:r>
    </w:p>
    <w:p w14:paraId="08BFB134" w14:textId="77777777" w:rsidR="00234841" w:rsidRPr="00533C32" w:rsidRDefault="00234841" w:rsidP="0023484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3CFDBA22" w14:textId="77777777" w:rsidR="00234841" w:rsidRPr="00533C32" w:rsidRDefault="00234841" w:rsidP="00234841">
      <w:pPr>
        <w:pStyle w:val="PL"/>
        <w:rPr>
          <w:lang w:eastAsia="zh-CN"/>
        </w:rPr>
      </w:pPr>
      <w:r w:rsidRPr="00533C32">
        <w:rPr>
          <w:lang w:eastAsia="zh-CN"/>
        </w:rPr>
        <w:t xml:space="preserve">          minItems: 1</w:t>
      </w:r>
    </w:p>
    <w:p w14:paraId="6CDA8490" w14:textId="77777777" w:rsidR="00234841" w:rsidRPr="00533C32" w:rsidRDefault="00234841" w:rsidP="00234841">
      <w:pPr>
        <w:pStyle w:val="PL"/>
      </w:pPr>
      <w:r w:rsidRPr="00533C32">
        <w:t xml:space="preserve">        sdmSubscription:</w:t>
      </w:r>
    </w:p>
    <w:p w14:paraId="161C7CD4" w14:textId="77777777" w:rsidR="00234841" w:rsidRDefault="00234841" w:rsidP="00234841">
      <w:pPr>
        <w:pStyle w:val="PL"/>
        <w:rPr>
          <w:lang w:eastAsia="zh-CN"/>
        </w:rPr>
      </w:pPr>
      <w:r w:rsidRPr="00533C32">
        <w:t xml:space="preserve">          $ref: 'TS29503_Nudm_SDM.yaml#/components/schemas/SdmSubscription'</w:t>
      </w:r>
    </w:p>
    <w:p w14:paraId="5DED95E0" w14:textId="77777777" w:rsidR="00234841" w:rsidRDefault="00234841" w:rsidP="00234841">
      <w:pPr>
        <w:pStyle w:val="PL"/>
      </w:pPr>
      <w:r>
        <w:t xml:space="preserve">        additionalSdmSubscriptions:</w:t>
      </w:r>
    </w:p>
    <w:p w14:paraId="7E9B8970" w14:textId="77777777" w:rsidR="00234841" w:rsidRDefault="00234841" w:rsidP="00234841">
      <w:pPr>
        <w:pStyle w:val="PL"/>
      </w:pPr>
      <w:r>
        <w:t xml:space="preserve">          type: array</w:t>
      </w:r>
    </w:p>
    <w:p w14:paraId="2FF49070" w14:textId="77777777" w:rsidR="00234841" w:rsidRDefault="00234841" w:rsidP="00234841">
      <w:pPr>
        <w:pStyle w:val="PL"/>
      </w:pPr>
      <w:r>
        <w:t xml:space="preserve">          items:</w:t>
      </w:r>
    </w:p>
    <w:p w14:paraId="5455F12D" w14:textId="77777777" w:rsidR="00234841" w:rsidRDefault="00234841" w:rsidP="00234841">
      <w:pPr>
        <w:pStyle w:val="PL"/>
        <w:rPr>
          <w:lang w:eastAsia="zh-CN"/>
        </w:rPr>
      </w:pPr>
      <w:r>
        <w:t xml:space="preserve">            $ref: 'TS29503_Nudm_SDM.yaml#/components/schemas/SdmSubscription'</w:t>
      </w:r>
    </w:p>
    <w:p w14:paraId="0012390C" w14:textId="77777777" w:rsidR="00234841" w:rsidRPr="00533C32" w:rsidRDefault="00234841" w:rsidP="00234841">
      <w:pPr>
        <w:pStyle w:val="PL"/>
        <w:rPr>
          <w:lang w:eastAsia="zh-CN"/>
        </w:rPr>
      </w:pPr>
      <w:r>
        <w:rPr>
          <w:lang w:eastAsia="zh-CN"/>
        </w:rPr>
        <w:t xml:space="preserve">          minItems: 1</w:t>
      </w:r>
    </w:p>
    <w:p w14:paraId="562331D6" w14:textId="77777777" w:rsidR="00234841" w:rsidRPr="00533C32" w:rsidRDefault="00234841" w:rsidP="00234841">
      <w:pPr>
        <w:pStyle w:val="PL"/>
        <w:rPr>
          <w:lang w:eastAsia="zh-CN"/>
        </w:rPr>
      </w:pPr>
      <w:r w:rsidRPr="00533C32">
        <w:t xml:space="preserve">        subscriptionDataSubscriptions:</w:t>
      </w:r>
    </w:p>
    <w:p w14:paraId="1F3BCC97" w14:textId="77777777" w:rsidR="00234841" w:rsidRPr="00533C32" w:rsidRDefault="00234841" w:rsidP="00234841">
      <w:pPr>
        <w:pStyle w:val="PL"/>
      </w:pPr>
      <w:r w:rsidRPr="00533C32">
        <w:t xml:space="preserve">          type: array</w:t>
      </w:r>
    </w:p>
    <w:p w14:paraId="542488E8" w14:textId="77777777" w:rsidR="00234841" w:rsidRPr="00533C32" w:rsidRDefault="00234841" w:rsidP="00234841">
      <w:pPr>
        <w:pStyle w:val="PL"/>
        <w:rPr>
          <w:lang w:eastAsia="zh-CN"/>
        </w:rPr>
      </w:pPr>
      <w:r w:rsidRPr="00533C32">
        <w:t xml:space="preserve">          items:</w:t>
      </w:r>
    </w:p>
    <w:p w14:paraId="18A51422"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$ref: '#/components/schemas/SubscriptionDataSubscriptions'</w:t>
      </w:r>
    </w:p>
    <w:p w14:paraId="10022CC1" w14:textId="77777777" w:rsidR="00234841" w:rsidRPr="00533C32" w:rsidRDefault="00234841" w:rsidP="00234841">
      <w:pPr>
        <w:pStyle w:val="PL"/>
        <w:rPr>
          <w:lang w:eastAsia="zh-CN"/>
        </w:rPr>
      </w:pPr>
    </w:p>
    <w:p w14:paraId="3E7B97C5" w14:textId="77777777" w:rsidR="00234841" w:rsidRPr="00533C32" w:rsidRDefault="00234841" w:rsidP="00234841">
      <w:pPr>
        <w:pStyle w:val="PL"/>
      </w:pPr>
      <w:r w:rsidRPr="00533C32">
        <w:t xml:space="preserve">    IdentityData:</w:t>
      </w:r>
    </w:p>
    <w:p w14:paraId="267A2820"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37621902" w14:textId="77777777" w:rsidR="00234841" w:rsidRPr="00533C32" w:rsidRDefault="00234841" w:rsidP="00234841">
      <w:pPr>
        <w:pStyle w:val="PL"/>
      </w:pPr>
      <w:r w:rsidRPr="00533C32">
        <w:t xml:space="preserve">      type: object</w:t>
      </w:r>
    </w:p>
    <w:p w14:paraId="49664335" w14:textId="77777777" w:rsidR="00234841" w:rsidRPr="00533C32" w:rsidRDefault="00234841" w:rsidP="00234841">
      <w:pPr>
        <w:pStyle w:val="PL"/>
      </w:pPr>
      <w:r w:rsidRPr="00533C32">
        <w:t xml:space="preserve">      properties:</w:t>
      </w:r>
    </w:p>
    <w:p w14:paraId="732D2E27" w14:textId="77777777" w:rsidR="00234841" w:rsidRPr="00533C32" w:rsidRDefault="00234841" w:rsidP="00234841">
      <w:pPr>
        <w:pStyle w:val="PL"/>
      </w:pPr>
      <w:r w:rsidRPr="00533C32">
        <w:lastRenderedPageBreak/>
        <w:t xml:space="preserve">        supiList:</w:t>
      </w:r>
    </w:p>
    <w:p w14:paraId="27508F92" w14:textId="77777777" w:rsidR="00234841" w:rsidRPr="00533C32" w:rsidRDefault="00234841" w:rsidP="00234841">
      <w:pPr>
        <w:pStyle w:val="PL"/>
      </w:pPr>
      <w:r w:rsidRPr="00533C32">
        <w:t xml:space="preserve">          type: array</w:t>
      </w:r>
    </w:p>
    <w:p w14:paraId="58A0A230" w14:textId="77777777" w:rsidR="00234841" w:rsidRPr="00533C32" w:rsidRDefault="00234841" w:rsidP="00234841">
      <w:pPr>
        <w:pStyle w:val="PL"/>
      </w:pPr>
      <w:r w:rsidRPr="00533C32">
        <w:t xml:space="preserve">          items:</w:t>
      </w:r>
    </w:p>
    <w:p w14:paraId="257AF696" w14:textId="77777777" w:rsidR="00234841" w:rsidRPr="00533C32" w:rsidRDefault="00234841" w:rsidP="00234841">
      <w:pPr>
        <w:pStyle w:val="PL"/>
        <w:rPr>
          <w:lang w:eastAsia="zh-CN"/>
        </w:rPr>
      </w:pPr>
      <w:r w:rsidRPr="00533C32">
        <w:t xml:space="preserve">            $ref: 'TS29571_CommonData.yaml#/components/schemas/Supi'</w:t>
      </w:r>
    </w:p>
    <w:p w14:paraId="7952A896" w14:textId="77777777" w:rsidR="00234841" w:rsidRPr="00533C32" w:rsidRDefault="00234841" w:rsidP="00234841">
      <w:pPr>
        <w:pStyle w:val="PL"/>
        <w:rPr>
          <w:lang w:eastAsia="zh-CN"/>
        </w:rPr>
      </w:pPr>
      <w:r w:rsidRPr="00533C32">
        <w:rPr>
          <w:lang w:eastAsia="zh-CN"/>
        </w:rPr>
        <w:t xml:space="preserve">          minItems: 1</w:t>
      </w:r>
    </w:p>
    <w:p w14:paraId="731A895C" w14:textId="77777777" w:rsidR="00234841" w:rsidRPr="00533C32" w:rsidRDefault="00234841" w:rsidP="00234841">
      <w:pPr>
        <w:pStyle w:val="PL"/>
      </w:pPr>
      <w:r w:rsidRPr="00533C32">
        <w:t xml:space="preserve">        gpsiList:</w:t>
      </w:r>
    </w:p>
    <w:p w14:paraId="5C148CD3" w14:textId="77777777" w:rsidR="00234841" w:rsidRPr="00533C32" w:rsidRDefault="00234841" w:rsidP="00234841">
      <w:pPr>
        <w:pStyle w:val="PL"/>
      </w:pPr>
      <w:r w:rsidRPr="00533C32">
        <w:t xml:space="preserve">          type: array</w:t>
      </w:r>
    </w:p>
    <w:p w14:paraId="1B6B64FA" w14:textId="77777777" w:rsidR="00234841" w:rsidRPr="00533C32" w:rsidRDefault="00234841" w:rsidP="00234841">
      <w:pPr>
        <w:pStyle w:val="PL"/>
      </w:pPr>
      <w:r w:rsidRPr="00533C32">
        <w:t xml:space="preserve">          items:</w:t>
      </w:r>
    </w:p>
    <w:p w14:paraId="020D9AFF" w14:textId="77777777" w:rsidR="00234841" w:rsidRPr="00533C32" w:rsidRDefault="00234841" w:rsidP="00234841">
      <w:pPr>
        <w:pStyle w:val="PL"/>
        <w:rPr>
          <w:lang w:eastAsia="zh-CN"/>
        </w:rPr>
      </w:pPr>
      <w:r w:rsidRPr="00533C32">
        <w:t xml:space="preserve">            $ref: 'TS29571_CommonData.yaml#/components/schemas/Gpsi'</w:t>
      </w:r>
    </w:p>
    <w:p w14:paraId="5EFFE9BF" w14:textId="77777777" w:rsidR="00234841" w:rsidRPr="00533C32" w:rsidRDefault="00234841" w:rsidP="00234841">
      <w:pPr>
        <w:pStyle w:val="PL"/>
        <w:rPr>
          <w:lang w:eastAsia="zh-CN"/>
        </w:rPr>
      </w:pPr>
      <w:r w:rsidRPr="00533C32">
        <w:rPr>
          <w:lang w:eastAsia="zh-CN"/>
        </w:rPr>
        <w:t xml:space="preserve">          minItems: 1</w:t>
      </w:r>
    </w:p>
    <w:p w14:paraId="1AB73EAD" w14:textId="77777777" w:rsidR="00234841" w:rsidRDefault="00234841" w:rsidP="00234841">
      <w:pPr>
        <w:pStyle w:val="PL"/>
      </w:pPr>
      <w:r>
        <w:t xml:space="preserve">        allowedAfIds:</w:t>
      </w:r>
    </w:p>
    <w:p w14:paraId="02EC27C0" w14:textId="77777777" w:rsidR="00234841" w:rsidRDefault="00234841" w:rsidP="00234841">
      <w:pPr>
        <w:pStyle w:val="PL"/>
      </w:pPr>
      <w:r>
        <w:t xml:space="preserve">          type: array</w:t>
      </w:r>
    </w:p>
    <w:p w14:paraId="38BDAD5E" w14:textId="77777777" w:rsidR="00234841" w:rsidRDefault="00234841" w:rsidP="00234841">
      <w:pPr>
        <w:pStyle w:val="PL"/>
      </w:pPr>
      <w:r>
        <w:t xml:space="preserve">          items:</w:t>
      </w:r>
    </w:p>
    <w:p w14:paraId="5FB0C6F7" w14:textId="77777777" w:rsidR="00234841" w:rsidRDefault="00234841" w:rsidP="00234841">
      <w:pPr>
        <w:pStyle w:val="PL"/>
      </w:pPr>
      <w:r>
        <w:t xml:space="preserve">            type: string</w:t>
      </w:r>
    </w:p>
    <w:p w14:paraId="1BCDDE14" w14:textId="77777777" w:rsidR="00234841" w:rsidRDefault="00234841" w:rsidP="00234841">
      <w:pPr>
        <w:pStyle w:val="PL"/>
        <w:rPr>
          <w:lang w:eastAsia="zh-CN"/>
        </w:rPr>
      </w:pPr>
      <w:r>
        <w:t xml:space="preserve">          minItems: 1</w:t>
      </w:r>
    </w:p>
    <w:p w14:paraId="43CD71C4" w14:textId="77777777" w:rsidR="00234841" w:rsidRDefault="00234841" w:rsidP="00234841">
      <w:pPr>
        <w:pStyle w:val="PL"/>
        <w:rPr>
          <w:lang w:eastAsia="zh-CN"/>
        </w:rPr>
      </w:pPr>
      <w:r>
        <w:rPr>
          <w:lang w:eastAsia="zh-CN"/>
        </w:rPr>
        <w:t xml:space="preserve">        applicationPortIds:</w:t>
      </w:r>
    </w:p>
    <w:p w14:paraId="3B925780" w14:textId="77777777" w:rsidR="00234841" w:rsidRDefault="00234841" w:rsidP="00234841">
      <w:pPr>
        <w:pStyle w:val="PL"/>
      </w:pPr>
      <w:r>
        <w:t xml:space="preserve">          description: A map (list of key-value pairs where AppPortId serves as key) of GPSIs.</w:t>
      </w:r>
    </w:p>
    <w:p w14:paraId="7833A788" w14:textId="77777777" w:rsidR="00234841" w:rsidRDefault="00234841" w:rsidP="00234841">
      <w:pPr>
        <w:pStyle w:val="PL"/>
      </w:pPr>
      <w:r>
        <w:t xml:space="preserve">          type: object</w:t>
      </w:r>
    </w:p>
    <w:p w14:paraId="70AF0B08" w14:textId="77777777" w:rsidR="00234841" w:rsidRDefault="00234841" w:rsidP="00234841">
      <w:pPr>
        <w:pStyle w:val="PL"/>
      </w:pPr>
      <w:r>
        <w:t xml:space="preserve">          additionalProperties:</w:t>
      </w:r>
    </w:p>
    <w:p w14:paraId="06473137" w14:textId="77777777" w:rsidR="00234841" w:rsidRPr="00533C32" w:rsidRDefault="00234841" w:rsidP="0023484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7437AF78" w14:textId="77777777" w:rsidR="00234841" w:rsidRDefault="00234841" w:rsidP="00234841">
      <w:pPr>
        <w:pStyle w:val="PL"/>
      </w:pPr>
      <w:r>
        <w:t xml:space="preserve">          minProperties: 1</w:t>
      </w:r>
    </w:p>
    <w:p w14:paraId="17537A0B" w14:textId="77777777" w:rsidR="00234841" w:rsidRDefault="00234841" w:rsidP="00234841">
      <w:pPr>
        <w:pStyle w:val="PL"/>
      </w:pPr>
    </w:p>
    <w:p w14:paraId="787DBDC0" w14:textId="77777777" w:rsidR="00234841" w:rsidRPr="00533C32" w:rsidRDefault="00234841" w:rsidP="00234841">
      <w:pPr>
        <w:pStyle w:val="PL"/>
      </w:pPr>
      <w:r w:rsidRPr="00533C32">
        <w:t xml:space="preserve">    SorData:</w:t>
      </w:r>
    </w:p>
    <w:p w14:paraId="0AE57314"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F7C715A" w14:textId="77777777" w:rsidR="00234841" w:rsidRPr="00533C32" w:rsidRDefault="00234841" w:rsidP="00234841">
      <w:pPr>
        <w:pStyle w:val="PL"/>
      </w:pPr>
      <w:r w:rsidRPr="00533C32">
        <w:t xml:space="preserve">      type: object</w:t>
      </w:r>
    </w:p>
    <w:p w14:paraId="04154E2F" w14:textId="77777777" w:rsidR="00234841" w:rsidRPr="00533C32" w:rsidRDefault="00234841" w:rsidP="00234841">
      <w:pPr>
        <w:pStyle w:val="PL"/>
        <w:rPr>
          <w:lang w:eastAsia="zh-CN"/>
        </w:rPr>
      </w:pPr>
      <w:r w:rsidRPr="00533C32">
        <w:t xml:space="preserve">      properties:</w:t>
      </w:r>
    </w:p>
    <w:p w14:paraId="4065154D" w14:textId="77777777" w:rsidR="00234841" w:rsidRPr="00533C32" w:rsidRDefault="00234841" w:rsidP="00234841">
      <w:pPr>
        <w:pStyle w:val="PL"/>
      </w:pPr>
      <w:r w:rsidRPr="00533C32">
        <w:t xml:space="preserve">        provisioningTime:</w:t>
      </w:r>
    </w:p>
    <w:p w14:paraId="00EEF59B"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A50EB7C" w14:textId="77777777" w:rsidR="00234841" w:rsidRPr="00533C32" w:rsidRDefault="00234841" w:rsidP="00234841">
      <w:pPr>
        <w:pStyle w:val="PL"/>
      </w:pPr>
      <w:r w:rsidRPr="00533C32">
        <w:t xml:space="preserve">        ueUpdateStatus:</w:t>
      </w:r>
    </w:p>
    <w:p w14:paraId="3D66EC62"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308745F7" w14:textId="77777777" w:rsidR="00234841" w:rsidRPr="00533C32" w:rsidRDefault="00234841" w:rsidP="00234841">
      <w:pPr>
        <w:pStyle w:val="PL"/>
      </w:pPr>
      <w:r w:rsidRPr="00533C32">
        <w:t xml:space="preserve">        sorXmacIue:</w:t>
      </w:r>
    </w:p>
    <w:p w14:paraId="5093F0D1" w14:textId="77777777" w:rsidR="00234841" w:rsidRPr="00533C32" w:rsidRDefault="00234841" w:rsidP="0023484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568A64D4" w14:textId="77777777" w:rsidR="00234841" w:rsidRPr="00533C32" w:rsidRDefault="00234841" w:rsidP="00234841">
      <w:pPr>
        <w:pStyle w:val="PL"/>
      </w:pPr>
      <w:r w:rsidRPr="00533C32">
        <w:t xml:space="preserve">        sorMacIue:</w:t>
      </w:r>
    </w:p>
    <w:p w14:paraId="164B103B" w14:textId="77777777" w:rsidR="00234841" w:rsidRPr="00533C32" w:rsidRDefault="00234841" w:rsidP="0023484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58BA5A89" w14:textId="77777777" w:rsidR="00234841" w:rsidRPr="00B06F7A" w:rsidRDefault="00234841" w:rsidP="00234841">
      <w:pPr>
        <w:pStyle w:val="PL"/>
      </w:pPr>
      <w:r w:rsidRPr="00B06F7A">
        <w:t xml:space="preserve">        </w:t>
      </w:r>
      <w:r w:rsidRPr="007D69A3">
        <w:t>meSupportOfSorCmci</w:t>
      </w:r>
      <w:r w:rsidRPr="00B06F7A">
        <w:t>:</w:t>
      </w:r>
    </w:p>
    <w:p w14:paraId="00300EF8" w14:textId="77777777" w:rsidR="00234841" w:rsidRPr="00B06F7A" w:rsidRDefault="00234841" w:rsidP="00234841">
      <w:pPr>
        <w:pStyle w:val="PL"/>
        <w:rPr>
          <w:lang w:eastAsia="zh-CN"/>
        </w:rPr>
      </w:pPr>
      <w:r w:rsidRPr="00B06F7A">
        <w:rPr>
          <w:rFonts w:hint="eastAsia"/>
          <w:lang w:eastAsia="zh-CN"/>
        </w:rPr>
        <w:t xml:space="preserve"> </w:t>
      </w:r>
      <w:r w:rsidRPr="00B06F7A">
        <w:rPr>
          <w:lang w:eastAsia="zh-CN"/>
        </w:rPr>
        <w:t xml:space="preserve">         type: boolean</w:t>
      </w:r>
    </w:p>
    <w:p w14:paraId="4EBAE15D" w14:textId="77777777" w:rsidR="00234841" w:rsidRPr="00533C32" w:rsidRDefault="00234841" w:rsidP="00234841">
      <w:pPr>
        <w:pStyle w:val="PL"/>
      </w:pPr>
      <w:r w:rsidRPr="00533C32">
        <w:t xml:space="preserve">      required:</w:t>
      </w:r>
    </w:p>
    <w:p w14:paraId="72647923" w14:textId="77777777" w:rsidR="00234841" w:rsidRPr="00533C32" w:rsidRDefault="00234841" w:rsidP="00234841">
      <w:pPr>
        <w:pStyle w:val="PL"/>
      </w:pPr>
      <w:r w:rsidRPr="00533C32">
        <w:t xml:space="preserve">        - provisioningTime</w:t>
      </w:r>
    </w:p>
    <w:p w14:paraId="13881F77" w14:textId="77777777" w:rsidR="00234841" w:rsidRPr="00533C32" w:rsidRDefault="00234841" w:rsidP="00234841">
      <w:pPr>
        <w:pStyle w:val="PL"/>
        <w:rPr>
          <w:lang w:eastAsia="zh-CN"/>
        </w:rPr>
      </w:pPr>
      <w:r w:rsidRPr="00533C32">
        <w:t xml:space="preserve">        - ueUpdateStatus</w:t>
      </w:r>
    </w:p>
    <w:p w14:paraId="682BD37F" w14:textId="77777777" w:rsidR="00234841" w:rsidRPr="00533C32" w:rsidRDefault="00234841" w:rsidP="00234841">
      <w:pPr>
        <w:pStyle w:val="PL"/>
        <w:rPr>
          <w:lang w:eastAsia="zh-CN"/>
        </w:rPr>
      </w:pPr>
    </w:p>
    <w:p w14:paraId="745DA2F9" w14:textId="77777777" w:rsidR="00234841" w:rsidRPr="00533C32" w:rsidRDefault="00234841" w:rsidP="00234841">
      <w:pPr>
        <w:pStyle w:val="PL"/>
      </w:pPr>
      <w:r w:rsidRPr="00533C32">
        <w:t xml:space="preserve">    UpuData:</w:t>
      </w:r>
    </w:p>
    <w:p w14:paraId="4742239E"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4F5D334C" w14:textId="77777777" w:rsidR="00234841" w:rsidRPr="00533C32" w:rsidRDefault="00234841" w:rsidP="00234841">
      <w:pPr>
        <w:pStyle w:val="PL"/>
      </w:pPr>
      <w:r w:rsidRPr="00533C32">
        <w:t xml:space="preserve">      type: object</w:t>
      </w:r>
    </w:p>
    <w:p w14:paraId="4585CEB7" w14:textId="77777777" w:rsidR="00234841" w:rsidRPr="00533C32" w:rsidRDefault="00234841" w:rsidP="00234841">
      <w:pPr>
        <w:pStyle w:val="PL"/>
        <w:rPr>
          <w:lang w:eastAsia="zh-CN"/>
        </w:rPr>
      </w:pPr>
      <w:r w:rsidRPr="00533C32">
        <w:t xml:space="preserve">      properties:</w:t>
      </w:r>
    </w:p>
    <w:p w14:paraId="39580FBB" w14:textId="77777777" w:rsidR="00234841" w:rsidRPr="00533C32" w:rsidRDefault="00234841" w:rsidP="00234841">
      <w:pPr>
        <w:pStyle w:val="PL"/>
      </w:pPr>
      <w:r w:rsidRPr="00533C32">
        <w:t xml:space="preserve">        provisioningTime:</w:t>
      </w:r>
    </w:p>
    <w:p w14:paraId="02605D31"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5E3D5A0" w14:textId="77777777" w:rsidR="00234841" w:rsidRPr="00533C32" w:rsidRDefault="00234841" w:rsidP="00234841">
      <w:pPr>
        <w:pStyle w:val="PL"/>
      </w:pPr>
      <w:r w:rsidRPr="00533C32">
        <w:lastRenderedPageBreak/>
        <w:t xml:space="preserve">        ueUpdateStatus:</w:t>
      </w:r>
    </w:p>
    <w:p w14:paraId="50873723"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6E5B2CA7" w14:textId="77777777" w:rsidR="00234841" w:rsidRPr="00533C32" w:rsidRDefault="00234841" w:rsidP="00234841">
      <w:pPr>
        <w:pStyle w:val="PL"/>
      </w:pPr>
      <w:r w:rsidRPr="00533C32">
        <w:t xml:space="preserve">        </w:t>
      </w:r>
      <w:r w:rsidRPr="00533C32">
        <w:rPr>
          <w:lang w:eastAsia="zh-CN"/>
        </w:rPr>
        <w:t>upu</w:t>
      </w:r>
      <w:r w:rsidRPr="00533C32">
        <w:t>XmacIue:</w:t>
      </w:r>
    </w:p>
    <w:p w14:paraId="3ACCF4EF" w14:textId="77777777" w:rsidR="00234841" w:rsidRPr="00533C32" w:rsidRDefault="00234841" w:rsidP="0023484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63DD4ED0" w14:textId="77777777" w:rsidR="00234841" w:rsidRPr="00533C32" w:rsidRDefault="00234841" w:rsidP="00234841">
      <w:pPr>
        <w:pStyle w:val="PL"/>
      </w:pPr>
      <w:r w:rsidRPr="00533C32">
        <w:t xml:space="preserve">        </w:t>
      </w:r>
      <w:r w:rsidRPr="00533C32">
        <w:rPr>
          <w:lang w:eastAsia="zh-CN"/>
        </w:rPr>
        <w:t>upu</w:t>
      </w:r>
      <w:r w:rsidRPr="00533C32">
        <w:t>MacIue:</w:t>
      </w:r>
    </w:p>
    <w:p w14:paraId="3C25612C" w14:textId="77777777" w:rsidR="00234841" w:rsidRPr="00533C32" w:rsidRDefault="00234841" w:rsidP="0023484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010DA623" w14:textId="77777777" w:rsidR="00234841" w:rsidRPr="00533C32" w:rsidRDefault="00234841" w:rsidP="00234841">
      <w:pPr>
        <w:pStyle w:val="PL"/>
      </w:pPr>
      <w:r w:rsidRPr="00533C32">
        <w:t xml:space="preserve">      required:</w:t>
      </w:r>
    </w:p>
    <w:p w14:paraId="03AB3554" w14:textId="77777777" w:rsidR="00234841" w:rsidRPr="00533C32" w:rsidRDefault="00234841" w:rsidP="00234841">
      <w:pPr>
        <w:pStyle w:val="PL"/>
      </w:pPr>
      <w:r w:rsidRPr="00533C32">
        <w:t xml:space="preserve">        - provisioningTime</w:t>
      </w:r>
    </w:p>
    <w:p w14:paraId="5A299C3A" w14:textId="77777777" w:rsidR="00234841" w:rsidRPr="00533C32" w:rsidRDefault="00234841" w:rsidP="00234841">
      <w:pPr>
        <w:pStyle w:val="PL"/>
        <w:rPr>
          <w:lang w:eastAsia="zh-CN"/>
        </w:rPr>
      </w:pPr>
      <w:r w:rsidRPr="00533C32">
        <w:t xml:space="preserve">        - ueUpdateStatus</w:t>
      </w:r>
    </w:p>
    <w:p w14:paraId="095B31B3" w14:textId="77777777" w:rsidR="00234841" w:rsidRPr="00533C32" w:rsidRDefault="00234841" w:rsidP="00234841">
      <w:pPr>
        <w:pStyle w:val="PL"/>
        <w:rPr>
          <w:lang w:eastAsia="zh-CN"/>
        </w:rPr>
      </w:pPr>
    </w:p>
    <w:p w14:paraId="0A8E6557" w14:textId="77777777" w:rsidR="00234841" w:rsidRPr="00533C32" w:rsidRDefault="00234841" w:rsidP="00234841">
      <w:pPr>
        <w:pStyle w:val="PL"/>
      </w:pPr>
      <w:r w:rsidRPr="00533C32">
        <w:t xml:space="preserve">    NssaiAckData:</w:t>
      </w:r>
    </w:p>
    <w:p w14:paraId="13D26EC2"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0AEFCC24" w14:textId="77777777" w:rsidR="00234841" w:rsidRPr="00533C32" w:rsidRDefault="00234841" w:rsidP="00234841">
      <w:pPr>
        <w:pStyle w:val="PL"/>
      </w:pPr>
      <w:r w:rsidRPr="00533C32">
        <w:t xml:space="preserve">      type: object</w:t>
      </w:r>
    </w:p>
    <w:p w14:paraId="2C773561" w14:textId="77777777" w:rsidR="00234841" w:rsidRPr="00533C32" w:rsidRDefault="00234841" w:rsidP="00234841">
      <w:pPr>
        <w:pStyle w:val="PL"/>
        <w:rPr>
          <w:lang w:eastAsia="zh-CN"/>
        </w:rPr>
      </w:pPr>
      <w:r w:rsidRPr="00533C32">
        <w:t xml:space="preserve">      properties:</w:t>
      </w:r>
    </w:p>
    <w:p w14:paraId="74479BD5" w14:textId="77777777" w:rsidR="00234841" w:rsidRPr="00533C32" w:rsidRDefault="00234841" w:rsidP="00234841">
      <w:pPr>
        <w:pStyle w:val="PL"/>
      </w:pPr>
      <w:r w:rsidRPr="00533C32">
        <w:t xml:space="preserve">        provisioningTime:</w:t>
      </w:r>
    </w:p>
    <w:p w14:paraId="7A323329"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2E1A49A" w14:textId="77777777" w:rsidR="00234841" w:rsidRPr="00533C32" w:rsidRDefault="00234841" w:rsidP="00234841">
      <w:pPr>
        <w:pStyle w:val="PL"/>
      </w:pPr>
      <w:r w:rsidRPr="00533C32">
        <w:t xml:space="preserve">        ueUpdateStatus:</w:t>
      </w:r>
    </w:p>
    <w:p w14:paraId="557499C3"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753BA461" w14:textId="77777777" w:rsidR="00234841" w:rsidRPr="00533C32" w:rsidRDefault="00234841" w:rsidP="00234841">
      <w:pPr>
        <w:pStyle w:val="PL"/>
      </w:pPr>
      <w:r w:rsidRPr="00533C32">
        <w:t xml:space="preserve">      required:</w:t>
      </w:r>
    </w:p>
    <w:p w14:paraId="0C1E1594" w14:textId="77777777" w:rsidR="00234841" w:rsidRPr="00533C32" w:rsidRDefault="00234841" w:rsidP="00234841">
      <w:pPr>
        <w:pStyle w:val="PL"/>
      </w:pPr>
      <w:r w:rsidRPr="00533C32">
        <w:t xml:space="preserve">        - provisioningTime</w:t>
      </w:r>
    </w:p>
    <w:p w14:paraId="792E7773" w14:textId="77777777" w:rsidR="00234841" w:rsidRPr="00533C32" w:rsidRDefault="00234841" w:rsidP="00234841">
      <w:pPr>
        <w:pStyle w:val="PL"/>
        <w:rPr>
          <w:lang w:eastAsia="zh-CN"/>
        </w:rPr>
      </w:pPr>
      <w:r w:rsidRPr="00533C32">
        <w:t xml:space="preserve">        - ueUpdateStatus</w:t>
      </w:r>
    </w:p>
    <w:p w14:paraId="06A968D2" w14:textId="77777777" w:rsidR="00234841" w:rsidRPr="00533C32" w:rsidRDefault="00234841" w:rsidP="00234841">
      <w:pPr>
        <w:pStyle w:val="PL"/>
        <w:rPr>
          <w:lang w:eastAsia="zh-CN"/>
        </w:rPr>
      </w:pPr>
    </w:p>
    <w:p w14:paraId="2C270573" w14:textId="77777777" w:rsidR="00234841" w:rsidRPr="00533C32" w:rsidRDefault="00234841" w:rsidP="00234841">
      <w:pPr>
        <w:pStyle w:val="PL"/>
      </w:pPr>
      <w:r w:rsidRPr="00533C32">
        <w:t xml:space="preserve">    CagAckData:</w:t>
      </w:r>
    </w:p>
    <w:p w14:paraId="7008D95A"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E8743F7" w14:textId="77777777" w:rsidR="00234841" w:rsidRPr="00533C32" w:rsidRDefault="00234841" w:rsidP="00234841">
      <w:pPr>
        <w:pStyle w:val="PL"/>
      </w:pPr>
      <w:r w:rsidRPr="00533C32">
        <w:t xml:space="preserve">      type: object</w:t>
      </w:r>
    </w:p>
    <w:p w14:paraId="46470E5B" w14:textId="77777777" w:rsidR="00234841" w:rsidRPr="00533C32" w:rsidRDefault="00234841" w:rsidP="00234841">
      <w:pPr>
        <w:pStyle w:val="PL"/>
        <w:rPr>
          <w:lang w:eastAsia="zh-CN"/>
        </w:rPr>
      </w:pPr>
      <w:r w:rsidRPr="00533C32">
        <w:t xml:space="preserve">      properties:</w:t>
      </w:r>
    </w:p>
    <w:p w14:paraId="2EFE98AB" w14:textId="77777777" w:rsidR="00234841" w:rsidRPr="00533C32" w:rsidRDefault="00234841" w:rsidP="00234841">
      <w:pPr>
        <w:pStyle w:val="PL"/>
      </w:pPr>
      <w:r w:rsidRPr="00533C32">
        <w:t xml:space="preserve">        provisioningTime:</w:t>
      </w:r>
    </w:p>
    <w:p w14:paraId="7833A944"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0F18B0A" w14:textId="77777777" w:rsidR="00234841" w:rsidRPr="00533C32" w:rsidRDefault="00234841" w:rsidP="00234841">
      <w:pPr>
        <w:pStyle w:val="PL"/>
      </w:pPr>
      <w:r w:rsidRPr="00533C32">
        <w:t xml:space="preserve">        ueUpdateStatus:</w:t>
      </w:r>
    </w:p>
    <w:p w14:paraId="7D6FE9DA"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496B4DB3" w14:textId="77777777" w:rsidR="00234841" w:rsidRPr="00533C32" w:rsidRDefault="00234841" w:rsidP="00234841">
      <w:pPr>
        <w:pStyle w:val="PL"/>
      </w:pPr>
      <w:r w:rsidRPr="00533C32">
        <w:t xml:space="preserve">      required:</w:t>
      </w:r>
    </w:p>
    <w:p w14:paraId="3490AF75" w14:textId="77777777" w:rsidR="00234841" w:rsidRPr="00533C32" w:rsidRDefault="00234841" w:rsidP="00234841">
      <w:pPr>
        <w:pStyle w:val="PL"/>
      </w:pPr>
      <w:r w:rsidRPr="00533C32">
        <w:t xml:space="preserve">        - provisioningTime</w:t>
      </w:r>
    </w:p>
    <w:p w14:paraId="2DA7F6C5" w14:textId="77777777" w:rsidR="00234841" w:rsidRPr="00533C32" w:rsidRDefault="00234841" w:rsidP="00234841">
      <w:pPr>
        <w:pStyle w:val="PL"/>
        <w:rPr>
          <w:lang w:eastAsia="zh-CN"/>
        </w:rPr>
      </w:pPr>
      <w:r w:rsidRPr="00533C32">
        <w:t xml:space="preserve">        - ueUpdateStatus</w:t>
      </w:r>
    </w:p>
    <w:p w14:paraId="1FB2A030" w14:textId="77777777" w:rsidR="00234841" w:rsidRPr="00533C32" w:rsidRDefault="00234841" w:rsidP="00234841">
      <w:pPr>
        <w:pStyle w:val="PL"/>
        <w:rPr>
          <w:lang w:eastAsia="zh-CN"/>
        </w:rPr>
      </w:pPr>
    </w:p>
    <w:p w14:paraId="22B802E4" w14:textId="77777777" w:rsidR="00234841" w:rsidRPr="00533C32" w:rsidRDefault="00234841" w:rsidP="00234841">
      <w:pPr>
        <w:pStyle w:val="PL"/>
      </w:pPr>
      <w:r w:rsidRPr="00533C32">
        <w:t xml:space="preserve">    UeUpdateStatus:</w:t>
      </w:r>
    </w:p>
    <w:p w14:paraId="0853BA2D" w14:textId="77777777" w:rsidR="00234841" w:rsidRPr="00533C32" w:rsidRDefault="00234841" w:rsidP="00234841">
      <w:pPr>
        <w:pStyle w:val="PL"/>
      </w:pPr>
      <w:r>
        <w:t xml:space="preserve">      </w:t>
      </w:r>
      <w:r w:rsidRPr="00932D4A">
        <w:t xml:space="preserve">description: </w:t>
      </w:r>
      <w:r>
        <w:t>S</w:t>
      </w:r>
      <w:r w:rsidRPr="00D5200C">
        <w:t>tatus of the procedure</w:t>
      </w:r>
      <w:r>
        <w:rPr>
          <w:rFonts w:cs="Arial"/>
          <w:szCs w:val="18"/>
        </w:rPr>
        <w:t>.</w:t>
      </w:r>
    </w:p>
    <w:p w14:paraId="0F19FF8E" w14:textId="77777777" w:rsidR="00234841" w:rsidRPr="00533C32" w:rsidRDefault="00234841" w:rsidP="00234841">
      <w:pPr>
        <w:pStyle w:val="PL"/>
      </w:pPr>
      <w:r w:rsidRPr="00533C32">
        <w:t xml:space="preserve">      type: string</w:t>
      </w:r>
    </w:p>
    <w:p w14:paraId="736DAEB1" w14:textId="77777777" w:rsidR="00234841" w:rsidRPr="00533C32" w:rsidRDefault="00234841" w:rsidP="00234841">
      <w:pPr>
        <w:pStyle w:val="PL"/>
      </w:pPr>
      <w:r w:rsidRPr="00533C32">
        <w:t xml:space="preserve">      enum:</w:t>
      </w:r>
    </w:p>
    <w:p w14:paraId="51D3C0C6" w14:textId="77777777" w:rsidR="00234841" w:rsidRPr="00533C32" w:rsidRDefault="00234841" w:rsidP="00234841">
      <w:pPr>
        <w:pStyle w:val="PL"/>
      </w:pPr>
      <w:r w:rsidRPr="00533C32">
        <w:t xml:space="preserve">        - NOT_SENT</w:t>
      </w:r>
    </w:p>
    <w:p w14:paraId="43974B2A" w14:textId="77777777" w:rsidR="00234841" w:rsidRPr="00533C32" w:rsidRDefault="00234841" w:rsidP="00234841">
      <w:pPr>
        <w:pStyle w:val="PL"/>
      </w:pPr>
      <w:r w:rsidRPr="00533C32">
        <w:t xml:space="preserve">        - SENT_NO_ACK_REQUIRED</w:t>
      </w:r>
    </w:p>
    <w:p w14:paraId="1E2B5EEE" w14:textId="77777777" w:rsidR="00234841" w:rsidRPr="00533C32" w:rsidRDefault="00234841" w:rsidP="00234841">
      <w:pPr>
        <w:pStyle w:val="PL"/>
      </w:pPr>
      <w:r w:rsidRPr="00533C32">
        <w:t xml:space="preserve">        - WAITING_FOR_ACK</w:t>
      </w:r>
    </w:p>
    <w:p w14:paraId="00E58DAE" w14:textId="77777777" w:rsidR="00234841" w:rsidRDefault="00234841" w:rsidP="00234841">
      <w:pPr>
        <w:pStyle w:val="PL"/>
      </w:pPr>
      <w:r w:rsidRPr="00533C32">
        <w:t xml:space="preserve">        - ACK_RECEIVED</w:t>
      </w:r>
    </w:p>
    <w:p w14:paraId="01790F0D" w14:textId="77777777" w:rsidR="00234841" w:rsidRPr="00533C32" w:rsidRDefault="00234841" w:rsidP="00234841">
      <w:pPr>
        <w:pStyle w:val="PL"/>
        <w:rPr>
          <w:color w:val="0070C0"/>
        </w:rPr>
      </w:pPr>
      <w:r>
        <w:t xml:space="preserve">        - NEGATIVE_ACK_RECEIVED</w:t>
      </w:r>
    </w:p>
    <w:p w14:paraId="1C431A1A" w14:textId="77777777" w:rsidR="00234841" w:rsidRPr="00533C32" w:rsidRDefault="00234841" w:rsidP="00234841">
      <w:pPr>
        <w:pStyle w:val="PL"/>
        <w:rPr>
          <w:lang w:eastAsia="zh-CN"/>
        </w:rPr>
      </w:pPr>
    </w:p>
    <w:p w14:paraId="554D1525" w14:textId="77777777" w:rsidR="00234841" w:rsidRPr="00533C32" w:rsidRDefault="00234841" w:rsidP="00234841">
      <w:pPr>
        <w:pStyle w:val="PL"/>
      </w:pPr>
      <w:r w:rsidRPr="00442797">
        <w:t xml:space="preserve">    EeProfileData:</w:t>
      </w:r>
    </w:p>
    <w:p w14:paraId="093118C1" w14:textId="77777777" w:rsidR="00234841" w:rsidRPr="00533C32" w:rsidRDefault="00234841" w:rsidP="00234841">
      <w:pPr>
        <w:pStyle w:val="PL"/>
      </w:pPr>
      <w:r>
        <w:t xml:space="preserve">      </w:t>
      </w:r>
      <w:r w:rsidRPr="00932D4A">
        <w:t xml:space="preserve">description: </w:t>
      </w:r>
      <w:r w:rsidRPr="00D5200C">
        <w:rPr>
          <w:rFonts w:cs="Arial"/>
          <w:szCs w:val="18"/>
        </w:rPr>
        <w:t>Event Exposure Profile Data</w:t>
      </w:r>
      <w:r>
        <w:rPr>
          <w:rFonts w:cs="Arial"/>
          <w:szCs w:val="18"/>
        </w:rPr>
        <w:t>.</w:t>
      </w:r>
    </w:p>
    <w:p w14:paraId="3B8F59EA" w14:textId="77777777" w:rsidR="00234841" w:rsidRPr="00533C32" w:rsidRDefault="00234841" w:rsidP="00234841">
      <w:pPr>
        <w:pStyle w:val="PL"/>
      </w:pPr>
      <w:r w:rsidRPr="00533C32">
        <w:lastRenderedPageBreak/>
        <w:t xml:space="preserve">      type: object</w:t>
      </w:r>
    </w:p>
    <w:p w14:paraId="05792986" w14:textId="77777777" w:rsidR="00234841" w:rsidRPr="00533C32" w:rsidRDefault="00234841" w:rsidP="00234841">
      <w:pPr>
        <w:pStyle w:val="PL"/>
      </w:pPr>
      <w:r w:rsidRPr="00533C32">
        <w:t xml:space="preserve">      properties:</w:t>
      </w:r>
    </w:p>
    <w:p w14:paraId="143AA00C" w14:textId="77777777" w:rsidR="00234841" w:rsidRPr="00533C32" w:rsidRDefault="00234841" w:rsidP="00234841">
      <w:pPr>
        <w:pStyle w:val="PL"/>
      </w:pPr>
      <w:r w:rsidRPr="00533C32">
        <w:t xml:space="preserve">        restrictedEventTypes:</w:t>
      </w:r>
    </w:p>
    <w:p w14:paraId="281A9FD6" w14:textId="77777777" w:rsidR="00234841" w:rsidRPr="00533C32" w:rsidRDefault="00234841" w:rsidP="00234841">
      <w:pPr>
        <w:pStyle w:val="PL"/>
      </w:pPr>
      <w:r w:rsidRPr="00533C32">
        <w:t xml:space="preserve">          type: array</w:t>
      </w:r>
    </w:p>
    <w:p w14:paraId="2072A66B" w14:textId="77777777" w:rsidR="00234841" w:rsidRPr="00533C32" w:rsidRDefault="00234841" w:rsidP="00234841">
      <w:pPr>
        <w:pStyle w:val="PL"/>
      </w:pPr>
      <w:r w:rsidRPr="00533C32">
        <w:t xml:space="preserve">          items:</w:t>
      </w:r>
    </w:p>
    <w:p w14:paraId="696709E5" w14:textId="77777777" w:rsidR="00234841" w:rsidRPr="00533C32" w:rsidRDefault="00234841" w:rsidP="00234841">
      <w:pPr>
        <w:pStyle w:val="PL"/>
      </w:pPr>
      <w:r w:rsidRPr="00533C32">
        <w:t xml:space="preserve">            $ref: 'TS29503_</w:t>
      </w:r>
      <w:r w:rsidRPr="00533C32">
        <w:rPr>
          <w:lang w:eastAsia="zh-CN"/>
        </w:rPr>
        <w:t>Nudm_EE</w:t>
      </w:r>
      <w:r w:rsidRPr="00533C32">
        <w:t>.yaml#/components/schemas/EventType'</w:t>
      </w:r>
    </w:p>
    <w:p w14:paraId="30F38AC8" w14:textId="77777777" w:rsidR="00234841" w:rsidRPr="00533C32" w:rsidRDefault="00234841" w:rsidP="00234841">
      <w:pPr>
        <w:pStyle w:val="PL"/>
      </w:pPr>
      <w:r w:rsidRPr="00533C32">
        <w:t xml:space="preserve">        supportedFeatures:</w:t>
      </w:r>
    </w:p>
    <w:p w14:paraId="0A1FE66A" w14:textId="77777777" w:rsidR="00234841" w:rsidRDefault="00234841" w:rsidP="00234841">
      <w:pPr>
        <w:pStyle w:val="PL"/>
      </w:pPr>
      <w:r w:rsidRPr="00533C32">
        <w:t xml:space="preserve">            $ref: 'TS29571_CommonData.yaml#/components/schemas/SupportedFeatures'</w:t>
      </w:r>
    </w:p>
    <w:p w14:paraId="04D71620" w14:textId="77777777" w:rsidR="00234841" w:rsidRDefault="00234841" w:rsidP="00234841">
      <w:pPr>
        <w:pStyle w:val="PL"/>
      </w:pPr>
      <w:r>
        <w:t xml:space="preserve">        allowedMtcProvider:</w:t>
      </w:r>
    </w:p>
    <w:p w14:paraId="4A788425" w14:textId="77777777" w:rsidR="00234841" w:rsidRDefault="00234841" w:rsidP="0023484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0C7253F7" w14:textId="77777777" w:rsidR="00234841" w:rsidRDefault="00234841" w:rsidP="00234841">
      <w:pPr>
        <w:pStyle w:val="PL"/>
      </w:pPr>
      <w:r>
        <w:t xml:space="preserve">          type: object</w:t>
      </w:r>
    </w:p>
    <w:p w14:paraId="190BDA03" w14:textId="77777777" w:rsidR="00234841" w:rsidRDefault="00234841" w:rsidP="00234841">
      <w:pPr>
        <w:pStyle w:val="PL"/>
      </w:pPr>
      <w:r>
        <w:t xml:space="preserve">          additionalProperties:</w:t>
      </w:r>
    </w:p>
    <w:p w14:paraId="76B7702A" w14:textId="77777777" w:rsidR="00234841" w:rsidRDefault="00234841" w:rsidP="00234841">
      <w:pPr>
        <w:pStyle w:val="PL"/>
      </w:pPr>
      <w:r>
        <w:t xml:space="preserve">            type: array</w:t>
      </w:r>
    </w:p>
    <w:p w14:paraId="7656FB9B" w14:textId="77777777" w:rsidR="00234841" w:rsidRDefault="00234841" w:rsidP="00234841">
      <w:pPr>
        <w:pStyle w:val="PL"/>
      </w:pPr>
      <w:r>
        <w:t xml:space="preserve">            items:</w:t>
      </w:r>
    </w:p>
    <w:p w14:paraId="01FF6F5C" w14:textId="77777777" w:rsidR="00234841" w:rsidRDefault="00234841" w:rsidP="00234841">
      <w:pPr>
        <w:pStyle w:val="PL"/>
      </w:pPr>
      <w:r>
        <w:t xml:space="preserve">              $ref: '#/components/schemas/MtcProvider'</w:t>
      </w:r>
    </w:p>
    <w:p w14:paraId="3F5FCE40" w14:textId="77777777" w:rsidR="00234841" w:rsidRDefault="00234841" w:rsidP="00234841">
      <w:pPr>
        <w:pStyle w:val="PL"/>
      </w:pPr>
      <w:r>
        <w:t xml:space="preserve">            minItems: 1</w:t>
      </w:r>
    </w:p>
    <w:p w14:paraId="59783F13" w14:textId="77777777" w:rsidR="00234841" w:rsidRDefault="00234841" w:rsidP="00234841">
      <w:pPr>
        <w:pStyle w:val="PL"/>
      </w:pPr>
      <w:r>
        <w:t xml:space="preserve">          minProperties: 1</w:t>
      </w:r>
    </w:p>
    <w:p w14:paraId="751893DE" w14:textId="77777777" w:rsidR="00234841" w:rsidRPr="00C758BF" w:rsidRDefault="00234841" w:rsidP="00234841">
      <w:pPr>
        <w:pStyle w:val="PL"/>
        <w:rPr>
          <w:lang w:eastAsia="zh-CN"/>
        </w:rPr>
      </w:pPr>
      <w:r w:rsidRPr="00C758BF">
        <w:rPr>
          <w:lang w:eastAsia="zh-CN"/>
        </w:rPr>
        <w:t xml:space="preserve">        </w:t>
      </w:r>
      <w:r>
        <w:rPr>
          <w:lang w:eastAsia="zh-CN"/>
        </w:rPr>
        <w:t>iwkEpcRestricted</w:t>
      </w:r>
      <w:r w:rsidRPr="00C758BF">
        <w:rPr>
          <w:lang w:eastAsia="zh-CN"/>
        </w:rPr>
        <w:t>:</w:t>
      </w:r>
    </w:p>
    <w:p w14:paraId="4AED8EEE" w14:textId="77777777" w:rsidR="00234841" w:rsidRPr="00C758BF" w:rsidRDefault="00234841" w:rsidP="00234841">
      <w:pPr>
        <w:pStyle w:val="PL"/>
        <w:rPr>
          <w:lang w:eastAsia="zh-CN"/>
        </w:rPr>
      </w:pPr>
      <w:r w:rsidRPr="00C758BF">
        <w:rPr>
          <w:lang w:eastAsia="zh-CN"/>
        </w:rPr>
        <w:t xml:space="preserve">          type: boolean</w:t>
      </w:r>
    </w:p>
    <w:p w14:paraId="16910DDD" w14:textId="77777777" w:rsidR="00234841" w:rsidRPr="00C758BF" w:rsidRDefault="00234841" w:rsidP="00234841">
      <w:pPr>
        <w:pStyle w:val="PL"/>
        <w:rPr>
          <w:lang w:eastAsia="zh-CN"/>
        </w:rPr>
      </w:pPr>
      <w:r w:rsidRPr="00C758BF">
        <w:rPr>
          <w:rFonts w:hint="eastAsia"/>
          <w:lang w:eastAsia="zh-CN"/>
        </w:rPr>
        <w:t xml:space="preserve">          default: false</w:t>
      </w:r>
    </w:p>
    <w:p w14:paraId="55CDA31D" w14:textId="77777777" w:rsidR="00234841" w:rsidRPr="0060719A" w:rsidRDefault="00234841" w:rsidP="00234841">
      <w:pPr>
        <w:pStyle w:val="PL"/>
      </w:pPr>
      <w:r w:rsidRPr="00442797">
        <w:t xml:space="preserve">        imsi:</w:t>
      </w:r>
    </w:p>
    <w:p w14:paraId="4CF7627B" w14:textId="77777777" w:rsidR="00234841" w:rsidRPr="0060719A" w:rsidRDefault="00234841" w:rsidP="00234841">
      <w:pPr>
        <w:pStyle w:val="PL"/>
      </w:pPr>
      <w:r w:rsidRPr="00442797">
        <w:t xml:space="preserve">          type: string</w:t>
      </w:r>
    </w:p>
    <w:p w14:paraId="4989E572" w14:textId="77777777" w:rsidR="00234841" w:rsidRPr="0060719A" w:rsidRDefault="00234841" w:rsidP="00234841">
      <w:pPr>
        <w:pStyle w:val="PL"/>
      </w:pPr>
      <w:r w:rsidRPr="00442797">
        <w:t xml:space="preserve">          pattern: '^[0-9]{5,15}$'</w:t>
      </w:r>
    </w:p>
    <w:p w14:paraId="4A341B4F" w14:textId="77777777" w:rsidR="00234841" w:rsidRPr="00690A26" w:rsidRDefault="00234841" w:rsidP="00234841">
      <w:pPr>
        <w:pStyle w:val="PL"/>
      </w:pPr>
      <w:r w:rsidRPr="0060719A">
        <w:t xml:space="preserve">        </w:t>
      </w:r>
      <w:r>
        <w:t>hssG</w:t>
      </w:r>
      <w:r w:rsidRPr="00690A26">
        <w:t>roupId:</w:t>
      </w:r>
    </w:p>
    <w:p w14:paraId="4C0877D2" w14:textId="77777777" w:rsidR="00234841" w:rsidRPr="00690A26" w:rsidRDefault="00234841" w:rsidP="00234841">
      <w:pPr>
        <w:pStyle w:val="PL"/>
      </w:pPr>
      <w:r w:rsidRPr="00690A26">
        <w:t xml:space="preserve">          $ref: 'TS29571_CommonData.yaml#/components/schemas/NfGroupId'</w:t>
      </w:r>
    </w:p>
    <w:p w14:paraId="7BE9901F" w14:textId="77777777" w:rsidR="00234841" w:rsidRPr="00533C32" w:rsidRDefault="00234841" w:rsidP="00234841">
      <w:pPr>
        <w:pStyle w:val="PL"/>
      </w:pPr>
    </w:p>
    <w:p w14:paraId="4A4AF77D" w14:textId="77777777" w:rsidR="00234841" w:rsidRPr="00533C32" w:rsidRDefault="00234841" w:rsidP="00234841">
      <w:pPr>
        <w:pStyle w:val="PL"/>
      </w:pPr>
      <w:r w:rsidRPr="00533C32">
        <w:t xml:space="preserve">    AmfSubscriptionInfo:</w:t>
      </w:r>
    </w:p>
    <w:p w14:paraId="39054490"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1A240D19" w14:textId="77777777" w:rsidR="00234841" w:rsidRPr="00533C32" w:rsidRDefault="00234841" w:rsidP="00234841">
      <w:pPr>
        <w:pStyle w:val="PL"/>
      </w:pPr>
      <w:r w:rsidRPr="00533C32">
        <w:t xml:space="preserve">      type: object</w:t>
      </w:r>
    </w:p>
    <w:p w14:paraId="7417482D" w14:textId="77777777" w:rsidR="00234841" w:rsidRPr="00533C32" w:rsidRDefault="00234841" w:rsidP="00234841">
      <w:pPr>
        <w:pStyle w:val="PL"/>
      </w:pPr>
      <w:r w:rsidRPr="00533C32">
        <w:t xml:space="preserve">      required:</w:t>
      </w:r>
    </w:p>
    <w:p w14:paraId="3C38ED38" w14:textId="77777777" w:rsidR="00234841" w:rsidRPr="00533C32" w:rsidRDefault="00234841" w:rsidP="00234841">
      <w:pPr>
        <w:pStyle w:val="PL"/>
      </w:pPr>
      <w:r w:rsidRPr="00533C32">
        <w:t xml:space="preserve">        - amfInstanceId</w:t>
      </w:r>
    </w:p>
    <w:p w14:paraId="6EF15562" w14:textId="77777777" w:rsidR="00234841" w:rsidRPr="00533C32" w:rsidRDefault="00234841" w:rsidP="00234841">
      <w:pPr>
        <w:pStyle w:val="PL"/>
      </w:pPr>
      <w:r w:rsidRPr="00533C32">
        <w:t xml:space="preserve">        - subscriptionId</w:t>
      </w:r>
    </w:p>
    <w:p w14:paraId="3B657ADA" w14:textId="77777777" w:rsidR="00234841" w:rsidRPr="00533C32" w:rsidRDefault="00234841" w:rsidP="00234841">
      <w:pPr>
        <w:pStyle w:val="PL"/>
      </w:pPr>
      <w:r w:rsidRPr="00533C32">
        <w:t xml:space="preserve">      properties:</w:t>
      </w:r>
    </w:p>
    <w:p w14:paraId="3F26C68D" w14:textId="77777777" w:rsidR="00234841" w:rsidRPr="00533C32" w:rsidRDefault="00234841" w:rsidP="00234841">
      <w:pPr>
        <w:pStyle w:val="PL"/>
      </w:pPr>
      <w:r w:rsidRPr="00533C32">
        <w:t xml:space="preserve">        amfInstanceId:</w:t>
      </w:r>
    </w:p>
    <w:p w14:paraId="4D9BE264" w14:textId="77777777" w:rsidR="00234841" w:rsidRPr="00533C32" w:rsidRDefault="00234841" w:rsidP="00434F1A">
      <w:pPr>
        <w:pStyle w:val="PL"/>
        <w:outlineLvl w:val="0"/>
      </w:pPr>
      <w:r w:rsidRPr="00533C32">
        <w:t xml:space="preserve">          $ref: 'TS29571_CommonData.yaml#/components/schemas/NfInstanceId'</w:t>
      </w:r>
    </w:p>
    <w:p w14:paraId="704907FE" w14:textId="77777777" w:rsidR="00234841" w:rsidRPr="00533C32" w:rsidRDefault="00234841" w:rsidP="00234841">
      <w:pPr>
        <w:pStyle w:val="PL"/>
      </w:pPr>
      <w:r w:rsidRPr="00533C32">
        <w:t xml:space="preserve">        subscriptionId:</w:t>
      </w:r>
    </w:p>
    <w:p w14:paraId="3CC48A2B" w14:textId="77777777" w:rsidR="00234841" w:rsidRPr="00533C32" w:rsidRDefault="00234841" w:rsidP="00234841">
      <w:pPr>
        <w:pStyle w:val="PL"/>
      </w:pPr>
      <w:r w:rsidRPr="00533C32">
        <w:t xml:space="preserve">          $ref: 'TS29571_CommonData.yaml#/components/schemas/Uri'</w:t>
      </w:r>
    </w:p>
    <w:p w14:paraId="5AF566DD" w14:textId="77777777" w:rsidR="00234841" w:rsidRPr="00533C32" w:rsidRDefault="00234841" w:rsidP="00234841">
      <w:pPr>
        <w:pStyle w:val="PL"/>
      </w:pPr>
      <w:r w:rsidRPr="00533C32">
        <w:t xml:space="preserve">        subsChangeNotifyCorrelationId:</w:t>
      </w:r>
    </w:p>
    <w:p w14:paraId="137824EC" w14:textId="77777777" w:rsidR="00234841" w:rsidRPr="00533C32" w:rsidRDefault="00234841" w:rsidP="00234841">
      <w:pPr>
        <w:pStyle w:val="PL"/>
      </w:pPr>
      <w:r w:rsidRPr="00533C32">
        <w:t xml:space="preserve">          type: string</w:t>
      </w:r>
    </w:p>
    <w:p w14:paraId="032D3626" w14:textId="77777777" w:rsidR="00234841" w:rsidRDefault="00234841" w:rsidP="00234841">
      <w:pPr>
        <w:pStyle w:val="PL"/>
      </w:pPr>
      <w:r>
        <w:t xml:space="preserve">        contextInfo:</w:t>
      </w:r>
    </w:p>
    <w:p w14:paraId="7882FD0F" w14:textId="77777777" w:rsidR="00234841" w:rsidRDefault="00234841" w:rsidP="00234841">
      <w:pPr>
        <w:pStyle w:val="PL"/>
      </w:pPr>
      <w:r w:rsidRPr="00533C32">
        <w:t xml:space="preserve">          $ref: 'TS29503_Nudm_SDM.yaml#/components/schemas/</w:t>
      </w:r>
      <w:r>
        <w:t>ContextInfo</w:t>
      </w:r>
      <w:r w:rsidRPr="00533C32">
        <w:t>'</w:t>
      </w:r>
    </w:p>
    <w:p w14:paraId="54331D90" w14:textId="77777777" w:rsidR="00234841" w:rsidRPr="00533C32" w:rsidRDefault="00234841" w:rsidP="00234841">
      <w:pPr>
        <w:pStyle w:val="PL"/>
      </w:pPr>
    </w:p>
    <w:p w14:paraId="48020A7C" w14:textId="77777777" w:rsidR="00234841" w:rsidRPr="00533C32" w:rsidRDefault="00234841" w:rsidP="00234841">
      <w:pPr>
        <w:pStyle w:val="PL"/>
      </w:pPr>
      <w:r w:rsidRPr="00533C32">
        <w:t xml:space="preserve">    ContextDatasetNames:</w:t>
      </w:r>
    </w:p>
    <w:p w14:paraId="1159037A" w14:textId="77777777" w:rsidR="00234841" w:rsidRPr="00533C32" w:rsidRDefault="00234841" w:rsidP="00234841">
      <w:pPr>
        <w:pStyle w:val="PL"/>
      </w:pPr>
      <w:r>
        <w:lastRenderedPageBreak/>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1EE71D4A" w14:textId="77777777" w:rsidR="00234841" w:rsidRPr="00533C32" w:rsidRDefault="00234841" w:rsidP="00234841">
      <w:pPr>
        <w:pStyle w:val="PL"/>
      </w:pPr>
      <w:r w:rsidRPr="00533C32">
        <w:t xml:space="preserve">      type: array</w:t>
      </w:r>
    </w:p>
    <w:p w14:paraId="235B5BAD" w14:textId="77777777" w:rsidR="00234841" w:rsidRPr="00533C32" w:rsidRDefault="00234841" w:rsidP="00234841">
      <w:pPr>
        <w:pStyle w:val="PL"/>
      </w:pPr>
      <w:r w:rsidRPr="00533C32">
        <w:t xml:space="preserve">      items:</w:t>
      </w:r>
    </w:p>
    <w:p w14:paraId="02D8D3BE" w14:textId="77777777" w:rsidR="00234841" w:rsidRPr="00533C32" w:rsidRDefault="00234841" w:rsidP="00234841">
      <w:pPr>
        <w:pStyle w:val="PL"/>
      </w:pPr>
      <w:r w:rsidRPr="00533C32">
        <w:t xml:space="preserve">        $ref: '#/components/schemas/ContextDataSetName'</w:t>
      </w:r>
    </w:p>
    <w:p w14:paraId="533FD5F9" w14:textId="77777777" w:rsidR="00234841" w:rsidRPr="00533C32" w:rsidRDefault="00234841" w:rsidP="00234841">
      <w:pPr>
        <w:pStyle w:val="PL"/>
      </w:pPr>
      <w:r w:rsidRPr="00533C32">
        <w:t xml:space="preserve">      minItems: </w:t>
      </w:r>
      <w:r>
        <w:t>2</w:t>
      </w:r>
    </w:p>
    <w:p w14:paraId="530082E8" w14:textId="77777777" w:rsidR="00234841" w:rsidRPr="00533C32" w:rsidRDefault="00234841" w:rsidP="00234841">
      <w:pPr>
        <w:pStyle w:val="PL"/>
      </w:pPr>
      <w:r w:rsidRPr="00533C32">
        <w:t xml:space="preserve">      uniqueItems: true</w:t>
      </w:r>
    </w:p>
    <w:p w14:paraId="55AAD9C5" w14:textId="77777777" w:rsidR="00234841" w:rsidRPr="00533C32" w:rsidRDefault="00234841" w:rsidP="00234841">
      <w:pPr>
        <w:pStyle w:val="PL"/>
      </w:pPr>
      <w:r w:rsidRPr="00533C32">
        <w:t xml:space="preserve">    ContextDataSetName:</w:t>
      </w:r>
    </w:p>
    <w:p w14:paraId="16712C17" w14:textId="77777777" w:rsidR="00234841" w:rsidRPr="00533C32" w:rsidRDefault="00234841" w:rsidP="00234841">
      <w:pPr>
        <w:pStyle w:val="PL"/>
      </w:pPr>
      <w:r w:rsidRPr="00533C32">
        <w:t xml:space="preserve">      anyOf:</w:t>
      </w:r>
    </w:p>
    <w:p w14:paraId="0EB539D0" w14:textId="77777777" w:rsidR="00234841" w:rsidRPr="00533C32" w:rsidRDefault="00234841" w:rsidP="00234841">
      <w:pPr>
        <w:pStyle w:val="PL"/>
      </w:pPr>
      <w:r w:rsidRPr="00533C32">
        <w:t xml:space="preserve">      - type: string</w:t>
      </w:r>
    </w:p>
    <w:p w14:paraId="597790AA" w14:textId="77777777" w:rsidR="00234841" w:rsidRPr="00533C32" w:rsidRDefault="00234841" w:rsidP="00234841">
      <w:pPr>
        <w:pStyle w:val="PL"/>
      </w:pPr>
      <w:r w:rsidRPr="00533C32">
        <w:t xml:space="preserve">        enum:</w:t>
      </w:r>
    </w:p>
    <w:p w14:paraId="5AF5BB1F" w14:textId="77777777" w:rsidR="00234841" w:rsidRPr="00533C32" w:rsidRDefault="00234841" w:rsidP="00234841">
      <w:pPr>
        <w:pStyle w:val="PL"/>
      </w:pPr>
      <w:r w:rsidRPr="00533C32">
        <w:t xml:space="preserve">        - AMF_3GPP</w:t>
      </w:r>
    </w:p>
    <w:p w14:paraId="20188DA6" w14:textId="77777777" w:rsidR="00234841" w:rsidRPr="00533C32" w:rsidRDefault="00234841" w:rsidP="00234841">
      <w:pPr>
        <w:pStyle w:val="PL"/>
      </w:pPr>
      <w:r w:rsidRPr="00533C32">
        <w:t xml:space="preserve">        - AMF_NON_3GPP</w:t>
      </w:r>
    </w:p>
    <w:p w14:paraId="68FED6AB" w14:textId="77777777" w:rsidR="00234841" w:rsidRPr="00533C32" w:rsidRDefault="00234841" w:rsidP="00234841">
      <w:pPr>
        <w:pStyle w:val="PL"/>
      </w:pPr>
      <w:r w:rsidRPr="00533C32">
        <w:t xml:space="preserve">        - SDM_SUBSCRIPTIONS</w:t>
      </w:r>
    </w:p>
    <w:p w14:paraId="137E5543" w14:textId="77777777" w:rsidR="00234841" w:rsidRPr="00533C32" w:rsidRDefault="00234841" w:rsidP="00234841">
      <w:pPr>
        <w:pStyle w:val="PL"/>
      </w:pPr>
      <w:r w:rsidRPr="00533C32">
        <w:t xml:space="preserve">        - EE_SUBSCRIPTIONS</w:t>
      </w:r>
    </w:p>
    <w:p w14:paraId="70999778" w14:textId="77777777" w:rsidR="00234841" w:rsidRPr="00533C32" w:rsidRDefault="00234841" w:rsidP="00234841">
      <w:pPr>
        <w:pStyle w:val="PL"/>
      </w:pPr>
      <w:r w:rsidRPr="00533C32">
        <w:t xml:space="preserve">        - SMSF_3GPP</w:t>
      </w:r>
    </w:p>
    <w:p w14:paraId="4F54D645" w14:textId="77777777" w:rsidR="00234841" w:rsidRPr="00533C32" w:rsidRDefault="00234841" w:rsidP="00234841">
      <w:pPr>
        <w:pStyle w:val="PL"/>
        <w:rPr>
          <w:lang w:eastAsia="zh-CN"/>
        </w:rPr>
      </w:pPr>
      <w:r w:rsidRPr="00533C32">
        <w:t xml:space="preserve">        - SMSF_NON_3GPP</w:t>
      </w:r>
    </w:p>
    <w:p w14:paraId="04AD02B1" w14:textId="77777777" w:rsidR="00234841" w:rsidRDefault="00234841" w:rsidP="00234841">
      <w:pPr>
        <w:pStyle w:val="PL"/>
        <w:rPr>
          <w:lang w:eastAsia="zh-CN"/>
        </w:rPr>
      </w:pPr>
      <w:r w:rsidRPr="00533C32">
        <w:t xml:space="preserve">        - SUBS_TO_NOTIFY</w:t>
      </w:r>
    </w:p>
    <w:p w14:paraId="7C4CE9CF" w14:textId="77777777" w:rsidR="00234841" w:rsidRDefault="00234841" w:rsidP="00234841">
      <w:pPr>
        <w:pStyle w:val="PL"/>
        <w:rPr>
          <w:lang w:eastAsia="zh-CN"/>
        </w:rPr>
      </w:pPr>
      <w:r>
        <w:t xml:space="preserve">        - SMF_REG</w:t>
      </w:r>
    </w:p>
    <w:p w14:paraId="2DB29C2B" w14:textId="77777777" w:rsidR="00234841" w:rsidRDefault="00234841" w:rsidP="00234841">
      <w:pPr>
        <w:pStyle w:val="PL"/>
      </w:pPr>
      <w:r>
        <w:t xml:space="preserve">        - IP_SM_GW</w:t>
      </w:r>
    </w:p>
    <w:p w14:paraId="381DDBBD" w14:textId="77777777" w:rsidR="00234841" w:rsidRPr="00533C32" w:rsidRDefault="00234841" w:rsidP="00234841">
      <w:pPr>
        <w:pStyle w:val="PL"/>
        <w:rPr>
          <w:lang w:eastAsia="zh-CN"/>
        </w:rPr>
      </w:pPr>
      <w:r>
        <w:t xml:space="preserve">        - ROAMING_INFO</w:t>
      </w:r>
    </w:p>
    <w:p w14:paraId="6C83AB63" w14:textId="77777777" w:rsidR="00234841" w:rsidRPr="00533C32" w:rsidRDefault="00234841" w:rsidP="00234841">
      <w:pPr>
        <w:pStyle w:val="PL"/>
        <w:rPr>
          <w:lang w:eastAsia="zh-CN"/>
        </w:rPr>
      </w:pPr>
      <w:r>
        <w:t xml:space="preserve">        - PEI_INFO</w:t>
      </w:r>
    </w:p>
    <w:p w14:paraId="1252EAFB" w14:textId="77777777" w:rsidR="00234841" w:rsidRPr="00533C32" w:rsidRDefault="00234841" w:rsidP="00234841">
      <w:pPr>
        <w:pStyle w:val="PL"/>
      </w:pPr>
      <w:r w:rsidRPr="00533C32">
        <w:t xml:space="preserve">      - type: string</w:t>
      </w:r>
    </w:p>
    <w:p w14:paraId="120D55F6" w14:textId="77777777" w:rsidR="00234841" w:rsidRPr="00533C32" w:rsidRDefault="00234841" w:rsidP="00234841">
      <w:pPr>
        <w:pStyle w:val="PL"/>
      </w:pPr>
      <w:r w:rsidRPr="00533C32">
        <w:t xml:space="preserve">    ContextDataSets:</w:t>
      </w:r>
    </w:p>
    <w:p w14:paraId="24A76961" w14:textId="77777777" w:rsidR="00234841" w:rsidRPr="00533C32" w:rsidRDefault="00234841" w:rsidP="0023484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45826BC1" w14:textId="77777777" w:rsidR="00234841" w:rsidRPr="00533C32" w:rsidRDefault="00234841" w:rsidP="00234841">
      <w:pPr>
        <w:pStyle w:val="PL"/>
      </w:pPr>
      <w:r w:rsidRPr="00533C32">
        <w:t xml:space="preserve">      type: object</w:t>
      </w:r>
    </w:p>
    <w:p w14:paraId="376CA9D3" w14:textId="77777777" w:rsidR="00234841" w:rsidRPr="00533C32" w:rsidRDefault="00234841" w:rsidP="00234841">
      <w:pPr>
        <w:pStyle w:val="PL"/>
      </w:pPr>
      <w:r w:rsidRPr="00533C32">
        <w:t xml:space="preserve">      properties:</w:t>
      </w:r>
    </w:p>
    <w:p w14:paraId="5EBBCDE8" w14:textId="77777777" w:rsidR="00234841" w:rsidRPr="00533C32" w:rsidRDefault="00234841" w:rsidP="00234841">
      <w:pPr>
        <w:pStyle w:val="PL"/>
      </w:pPr>
      <w:r w:rsidRPr="00533C32">
        <w:t xml:space="preserve">        amf3Gpp:</w:t>
      </w:r>
    </w:p>
    <w:p w14:paraId="65D71758" w14:textId="77777777" w:rsidR="00234841" w:rsidRPr="00533C32" w:rsidRDefault="00234841" w:rsidP="00234841">
      <w:pPr>
        <w:pStyle w:val="PL"/>
      </w:pPr>
      <w:r w:rsidRPr="00533C32">
        <w:t xml:space="preserve">          $ref: '#/components/schemas/Amf3GppAccessRegistration'</w:t>
      </w:r>
    </w:p>
    <w:p w14:paraId="07A7718D" w14:textId="77777777" w:rsidR="00234841" w:rsidRPr="00533C32" w:rsidRDefault="00234841" w:rsidP="00234841">
      <w:pPr>
        <w:pStyle w:val="PL"/>
      </w:pPr>
      <w:r w:rsidRPr="00533C32">
        <w:t xml:space="preserve">        amfNon3Gpp:</w:t>
      </w:r>
    </w:p>
    <w:p w14:paraId="3DBBD4E3" w14:textId="77777777" w:rsidR="00234841" w:rsidRPr="00533C32" w:rsidRDefault="00234841" w:rsidP="00234841">
      <w:pPr>
        <w:pStyle w:val="PL"/>
      </w:pPr>
      <w:r w:rsidRPr="00533C32">
        <w:t xml:space="preserve">          $ref: '#/components/schemas/AmfNon3GppAccessRegistration'</w:t>
      </w:r>
    </w:p>
    <w:p w14:paraId="69E2D7D0" w14:textId="77777777" w:rsidR="00234841" w:rsidRPr="00533C32" w:rsidRDefault="00234841" w:rsidP="00234841">
      <w:pPr>
        <w:pStyle w:val="PL"/>
        <w:rPr>
          <w:lang w:eastAsia="zh-CN"/>
        </w:rPr>
      </w:pPr>
      <w:r w:rsidRPr="00533C32">
        <w:t xml:space="preserve">        sdmSubscriptions:</w:t>
      </w:r>
    </w:p>
    <w:p w14:paraId="3E7E2E1D" w14:textId="77777777" w:rsidR="00234841" w:rsidRPr="00533C32" w:rsidRDefault="00234841" w:rsidP="00234841">
      <w:pPr>
        <w:pStyle w:val="PL"/>
      </w:pPr>
      <w:r w:rsidRPr="00533C32">
        <w:t xml:space="preserve">          type: array</w:t>
      </w:r>
    </w:p>
    <w:p w14:paraId="09BBE96D" w14:textId="77777777" w:rsidR="00234841" w:rsidRPr="00533C32" w:rsidRDefault="00234841" w:rsidP="00234841">
      <w:pPr>
        <w:pStyle w:val="PL"/>
      </w:pPr>
      <w:r w:rsidRPr="00533C32">
        <w:t xml:space="preserve">          items:</w:t>
      </w:r>
    </w:p>
    <w:p w14:paraId="08F6BABD" w14:textId="77777777" w:rsidR="00234841" w:rsidRPr="00533C32" w:rsidRDefault="00234841" w:rsidP="00234841">
      <w:pPr>
        <w:pStyle w:val="PL"/>
      </w:pPr>
      <w:r w:rsidRPr="00533C32">
        <w:t xml:space="preserve">            $ref: '#/components/schemas/SdmSubscription'</w:t>
      </w:r>
    </w:p>
    <w:p w14:paraId="7C66AAB7" w14:textId="77777777" w:rsidR="00234841" w:rsidRPr="00533C32" w:rsidRDefault="00234841" w:rsidP="00234841">
      <w:pPr>
        <w:pStyle w:val="PL"/>
      </w:pPr>
      <w:r w:rsidRPr="00533C32">
        <w:t xml:space="preserve">          minItems: 1</w:t>
      </w:r>
    </w:p>
    <w:p w14:paraId="09B02851" w14:textId="77777777" w:rsidR="00234841" w:rsidRPr="00533C32" w:rsidRDefault="00234841" w:rsidP="00234841">
      <w:pPr>
        <w:pStyle w:val="PL"/>
      </w:pPr>
      <w:r w:rsidRPr="00533C32">
        <w:t xml:space="preserve">        eeSubscriptions:</w:t>
      </w:r>
    </w:p>
    <w:p w14:paraId="46076C63" w14:textId="77777777" w:rsidR="00234841" w:rsidRPr="00533C32" w:rsidRDefault="00234841" w:rsidP="00234841">
      <w:pPr>
        <w:pStyle w:val="PL"/>
      </w:pPr>
      <w:r w:rsidRPr="00533C32">
        <w:t xml:space="preserve">          type: array</w:t>
      </w:r>
    </w:p>
    <w:p w14:paraId="25D5FE50" w14:textId="77777777" w:rsidR="00234841" w:rsidRPr="00533C32" w:rsidRDefault="00234841" w:rsidP="00234841">
      <w:pPr>
        <w:pStyle w:val="PL"/>
      </w:pPr>
      <w:r w:rsidRPr="00533C32">
        <w:t xml:space="preserve">          items:</w:t>
      </w:r>
    </w:p>
    <w:p w14:paraId="1D8A0F91" w14:textId="77777777" w:rsidR="00234841" w:rsidRPr="00533C32" w:rsidRDefault="00234841" w:rsidP="00234841">
      <w:pPr>
        <w:pStyle w:val="PL"/>
      </w:pPr>
      <w:r w:rsidRPr="00533C32">
        <w:t xml:space="preserve">            $ref: '#/components/schemas/EeSubscription'</w:t>
      </w:r>
    </w:p>
    <w:p w14:paraId="5483F29C" w14:textId="77777777" w:rsidR="00234841" w:rsidRPr="00533C32" w:rsidRDefault="00234841" w:rsidP="00234841">
      <w:pPr>
        <w:pStyle w:val="PL"/>
      </w:pPr>
      <w:r w:rsidRPr="00533C32">
        <w:t xml:space="preserve">          minItems: 1</w:t>
      </w:r>
    </w:p>
    <w:p w14:paraId="64FF28B4" w14:textId="77777777" w:rsidR="00234841" w:rsidRPr="00533C32" w:rsidRDefault="00234841" w:rsidP="00234841">
      <w:pPr>
        <w:pStyle w:val="PL"/>
      </w:pPr>
      <w:r w:rsidRPr="00533C32">
        <w:t xml:space="preserve">        smsf3GppAccess:</w:t>
      </w:r>
    </w:p>
    <w:p w14:paraId="2BC98005" w14:textId="77777777" w:rsidR="00234841" w:rsidRPr="00533C32" w:rsidRDefault="00234841" w:rsidP="00234841">
      <w:pPr>
        <w:pStyle w:val="PL"/>
      </w:pPr>
      <w:r w:rsidRPr="00533C32">
        <w:t xml:space="preserve">          $ref: '#/components/schemas/SmsfRegistration'</w:t>
      </w:r>
    </w:p>
    <w:p w14:paraId="6C41189B" w14:textId="77777777" w:rsidR="00234841" w:rsidRPr="00533C32" w:rsidRDefault="00234841" w:rsidP="00234841">
      <w:pPr>
        <w:pStyle w:val="PL"/>
      </w:pPr>
      <w:r w:rsidRPr="00533C32">
        <w:t xml:space="preserve">        smsfNon3GppAccess:</w:t>
      </w:r>
    </w:p>
    <w:p w14:paraId="1859D584" w14:textId="77777777" w:rsidR="00234841" w:rsidRPr="00533C32" w:rsidRDefault="00234841" w:rsidP="00234841">
      <w:pPr>
        <w:pStyle w:val="PL"/>
        <w:rPr>
          <w:lang w:eastAsia="zh-CN"/>
        </w:rPr>
      </w:pPr>
      <w:r w:rsidRPr="00533C32">
        <w:t xml:space="preserve">          $ref: '#/components/schemas/SmsfRegistration'</w:t>
      </w:r>
    </w:p>
    <w:p w14:paraId="4960EF4F" w14:textId="77777777" w:rsidR="00234841" w:rsidRPr="00533C32" w:rsidRDefault="00234841" w:rsidP="00234841">
      <w:pPr>
        <w:pStyle w:val="PL"/>
        <w:rPr>
          <w:lang w:eastAsia="zh-CN"/>
        </w:rPr>
      </w:pPr>
      <w:r w:rsidRPr="00533C32">
        <w:t xml:space="preserve">        subscriptionDataSubscriptions:</w:t>
      </w:r>
    </w:p>
    <w:p w14:paraId="26C9990B" w14:textId="77777777" w:rsidR="00234841" w:rsidRPr="00533C32" w:rsidRDefault="00234841" w:rsidP="00234841">
      <w:pPr>
        <w:pStyle w:val="PL"/>
      </w:pPr>
      <w:r w:rsidRPr="00533C32">
        <w:t xml:space="preserve">          type: array</w:t>
      </w:r>
    </w:p>
    <w:p w14:paraId="1F0111B1" w14:textId="77777777" w:rsidR="00234841" w:rsidRPr="00533C32" w:rsidRDefault="00234841" w:rsidP="00234841">
      <w:pPr>
        <w:pStyle w:val="PL"/>
      </w:pPr>
      <w:r w:rsidRPr="00533C32">
        <w:lastRenderedPageBreak/>
        <w:t xml:space="preserve">          items:</w:t>
      </w:r>
    </w:p>
    <w:p w14:paraId="07106CD9" w14:textId="77777777" w:rsidR="00234841" w:rsidRPr="00533C32" w:rsidRDefault="00234841" w:rsidP="00234841">
      <w:pPr>
        <w:pStyle w:val="PL"/>
      </w:pPr>
      <w:r w:rsidRPr="00533C32">
        <w:t xml:space="preserve">            $ref: '#/components/schemas/SubscriptionDataSubscriptions'</w:t>
      </w:r>
    </w:p>
    <w:p w14:paraId="1C2C877E" w14:textId="77777777" w:rsidR="00234841" w:rsidRDefault="00234841" w:rsidP="00234841">
      <w:pPr>
        <w:pStyle w:val="PL"/>
        <w:rPr>
          <w:lang w:eastAsia="zh-CN"/>
        </w:rPr>
      </w:pPr>
      <w:r w:rsidRPr="00533C32">
        <w:t xml:space="preserve">          minItems: 1</w:t>
      </w:r>
    </w:p>
    <w:p w14:paraId="7356AB43" w14:textId="77777777" w:rsidR="00234841" w:rsidRPr="00533C32" w:rsidRDefault="00234841" w:rsidP="00234841">
      <w:pPr>
        <w:pStyle w:val="PL"/>
      </w:pPr>
      <w:r>
        <w:t xml:space="preserve">        s</w:t>
      </w:r>
      <w:r w:rsidRPr="00533C32">
        <w:t>mfRegistration</w:t>
      </w:r>
      <w:r>
        <w:t>s</w:t>
      </w:r>
      <w:r w:rsidRPr="00533C32">
        <w:t>:</w:t>
      </w:r>
    </w:p>
    <w:p w14:paraId="5EF515E9" w14:textId="77777777" w:rsidR="00234841" w:rsidRDefault="00234841" w:rsidP="00234841">
      <w:pPr>
        <w:pStyle w:val="PL"/>
        <w:rPr>
          <w:lang w:eastAsia="zh-CN"/>
        </w:rPr>
      </w:pPr>
      <w:r>
        <w:t xml:space="preserve">          $ref: </w:t>
      </w:r>
      <w:r w:rsidRPr="00533C32">
        <w:t>'#/components/schemas/SmfRegList'</w:t>
      </w:r>
    </w:p>
    <w:p w14:paraId="7B566D1F" w14:textId="77777777" w:rsidR="00234841" w:rsidRDefault="00234841" w:rsidP="00234841">
      <w:pPr>
        <w:pStyle w:val="PL"/>
      </w:pPr>
      <w:r>
        <w:t xml:space="preserve">        ipSmGw:</w:t>
      </w:r>
    </w:p>
    <w:p w14:paraId="3DA54A87" w14:textId="77777777" w:rsidR="00234841" w:rsidRDefault="00234841" w:rsidP="00234841">
      <w:pPr>
        <w:pStyle w:val="PL"/>
      </w:pPr>
      <w:r>
        <w:t xml:space="preserve">          </w:t>
      </w:r>
      <w:r w:rsidRPr="00533C32">
        <w:t>$ref: '#/components/schemas/</w:t>
      </w:r>
      <w:r>
        <w:t>IpSmGwRegistration</w:t>
      </w:r>
      <w:r w:rsidRPr="00533C32">
        <w:t>'</w:t>
      </w:r>
    </w:p>
    <w:p w14:paraId="0928F816" w14:textId="77777777" w:rsidR="00234841" w:rsidRDefault="00234841" w:rsidP="00234841">
      <w:pPr>
        <w:pStyle w:val="PL"/>
      </w:pPr>
      <w:r>
        <w:t xml:space="preserve">        roamingInfo:</w:t>
      </w:r>
    </w:p>
    <w:p w14:paraId="03C20BB5" w14:textId="77777777" w:rsidR="00234841" w:rsidRDefault="00234841" w:rsidP="0023484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4647DC92" w14:textId="77777777" w:rsidR="00234841" w:rsidRDefault="00234841" w:rsidP="00234841">
      <w:pPr>
        <w:pStyle w:val="PL"/>
      </w:pPr>
      <w:r>
        <w:t xml:space="preserve">        peiInfo:</w:t>
      </w:r>
    </w:p>
    <w:p w14:paraId="4DE5A142" w14:textId="77777777" w:rsidR="00234841" w:rsidRDefault="00234841" w:rsidP="0023484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D68411B" w14:textId="77777777" w:rsidR="00234841" w:rsidRDefault="00234841" w:rsidP="00234841">
      <w:pPr>
        <w:pStyle w:val="PL"/>
      </w:pPr>
    </w:p>
    <w:p w14:paraId="2396AABC" w14:textId="77777777" w:rsidR="00234841" w:rsidRDefault="00234841" w:rsidP="00234841">
      <w:pPr>
        <w:pStyle w:val="PL"/>
      </w:pPr>
      <w:r>
        <w:t xml:space="preserve">    IpSmGwRegistration:</w:t>
      </w:r>
    </w:p>
    <w:p w14:paraId="6620C6EF" w14:textId="77777777" w:rsidR="00234841" w:rsidRPr="007431A9" w:rsidRDefault="00234841" w:rsidP="00234841">
      <w:pPr>
        <w:pStyle w:val="PL"/>
      </w:pPr>
      <w:r w:rsidRPr="007431A9">
        <w:t xml:space="preserve">      $ref: 'TS29503_Nudm_</w:t>
      </w:r>
      <w:r>
        <w:rPr>
          <w:rFonts w:hint="eastAsia"/>
          <w:lang w:eastAsia="zh-CN"/>
        </w:rPr>
        <w:t>UECM</w:t>
      </w:r>
      <w:r w:rsidRPr="007431A9">
        <w:t>.yaml#/components/s</w:t>
      </w:r>
      <w:r>
        <w:t>chemas/IpSmGwRegistration'</w:t>
      </w:r>
    </w:p>
    <w:p w14:paraId="127CBA76" w14:textId="77777777" w:rsidR="00234841" w:rsidRPr="007431A9" w:rsidRDefault="00234841" w:rsidP="00234841">
      <w:pPr>
        <w:pStyle w:val="PL"/>
      </w:pPr>
    </w:p>
    <w:p w14:paraId="5609E91A" w14:textId="77777777" w:rsidR="00234841" w:rsidRDefault="00234841" w:rsidP="00234841">
      <w:pPr>
        <w:pStyle w:val="PL"/>
      </w:pPr>
      <w:r w:rsidRPr="007431A9">
        <w:t xml:space="preserve">    </w:t>
      </w:r>
      <w:r>
        <w:t>MessageWaitingData:</w:t>
      </w:r>
    </w:p>
    <w:p w14:paraId="5540790A" w14:textId="77777777" w:rsidR="00234841" w:rsidRDefault="00234841" w:rsidP="00234841">
      <w:pPr>
        <w:pStyle w:val="PL"/>
      </w:pPr>
      <w:r>
        <w:t xml:space="preserve">      </w:t>
      </w:r>
      <w:r w:rsidRPr="00932D4A">
        <w:t xml:space="preserve">description: </w:t>
      </w:r>
      <w:r>
        <w:t>Message Waiting Data list</w:t>
      </w:r>
      <w:r>
        <w:rPr>
          <w:rFonts w:cs="Arial"/>
          <w:szCs w:val="18"/>
        </w:rPr>
        <w:t>.</w:t>
      </w:r>
    </w:p>
    <w:p w14:paraId="2570525F" w14:textId="77777777" w:rsidR="00234841" w:rsidRDefault="00234841" w:rsidP="00234841">
      <w:pPr>
        <w:pStyle w:val="PL"/>
      </w:pPr>
      <w:r>
        <w:t xml:space="preserve">      type: object</w:t>
      </w:r>
    </w:p>
    <w:p w14:paraId="6114C2E7" w14:textId="77777777" w:rsidR="00234841" w:rsidRDefault="00234841" w:rsidP="00234841">
      <w:pPr>
        <w:pStyle w:val="PL"/>
      </w:pPr>
      <w:r>
        <w:t xml:space="preserve">      properties:</w:t>
      </w:r>
    </w:p>
    <w:p w14:paraId="74860130" w14:textId="77777777" w:rsidR="00234841" w:rsidRDefault="00234841" w:rsidP="00234841">
      <w:pPr>
        <w:pStyle w:val="PL"/>
      </w:pPr>
      <w:r>
        <w:t xml:space="preserve">        mwdList:</w:t>
      </w:r>
    </w:p>
    <w:p w14:paraId="53E89682" w14:textId="77777777" w:rsidR="00234841" w:rsidRDefault="00234841" w:rsidP="00234841">
      <w:pPr>
        <w:pStyle w:val="PL"/>
      </w:pPr>
      <w:r>
        <w:t xml:space="preserve">          type: array</w:t>
      </w:r>
    </w:p>
    <w:p w14:paraId="1CE2CDAC" w14:textId="77777777" w:rsidR="00234841" w:rsidRDefault="00234841" w:rsidP="00234841">
      <w:pPr>
        <w:pStyle w:val="PL"/>
      </w:pPr>
      <w:r>
        <w:t xml:space="preserve">          items:</w:t>
      </w:r>
    </w:p>
    <w:p w14:paraId="43F90E29" w14:textId="77777777" w:rsidR="00234841" w:rsidRDefault="00234841" w:rsidP="00234841">
      <w:pPr>
        <w:pStyle w:val="PL"/>
      </w:pPr>
      <w:r>
        <w:t xml:space="preserve">            $ref: '</w:t>
      </w:r>
      <w:r w:rsidRPr="00533C32">
        <w:t>#/components/schemas/</w:t>
      </w:r>
      <w:r>
        <w:t>SmscData'</w:t>
      </w:r>
    </w:p>
    <w:p w14:paraId="44A10A18" w14:textId="77777777" w:rsidR="00234841" w:rsidRDefault="00234841" w:rsidP="00234841">
      <w:pPr>
        <w:pStyle w:val="PL"/>
      </w:pPr>
      <w:r>
        <w:t xml:space="preserve">          minItems: 1</w:t>
      </w:r>
    </w:p>
    <w:p w14:paraId="710D1455" w14:textId="77777777" w:rsidR="00234841" w:rsidRDefault="00234841" w:rsidP="00234841">
      <w:pPr>
        <w:pStyle w:val="PL"/>
      </w:pPr>
    </w:p>
    <w:p w14:paraId="1DD1E403" w14:textId="77777777" w:rsidR="00234841" w:rsidRDefault="00234841" w:rsidP="00234841">
      <w:pPr>
        <w:pStyle w:val="PL"/>
      </w:pPr>
      <w:r>
        <w:t xml:space="preserve">    SmscData:</w:t>
      </w:r>
    </w:p>
    <w:p w14:paraId="1825068F" w14:textId="77777777" w:rsidR="00234841" w:rsidRDefault="00234841" w:rsidP="00234841">
      <w:pPr>
        <w:pStyle w:val="PL"/>
      </w:pPr>
      <w:r>
        <w:t xml:space="preserve">      </w:t>
      </w:r>
      <w:r w:rsidRPr="00932D4A">
        <w:t xml:space="preserve">description: </w:t>
      </w:r>
      <w:r>
        <w:t>Addresses of SM-Service Center entities with SMS wating to be delivered to the UE</w:t>
      </w:r>
      <w:r>
        <w:rPr>
          <w:rFonts w:cs="Arial"/>
          <w:szCs w:val="18"/>
        </w:rPr>
        <w:t>.</w:t>
      </w:r>
    </w:p>
    <w:p w14:paraId="5F7949A7" w14:textId="77777777" w:rsidR="00234841" w:rsidRDefault="00234841" w:rsidP="00234841">
      <w:pPr>
        <w:pStyle w:val="PL"/>
      </w:pPr>
      <w:r>
        <w:t xml:space="preserve">      type: object</w:t>
      </w:r>
    </w:p>
    <w:p w14:paraId="4B0B843A" w14:textId="77777777" w:rsidR="00234841" w:rsidRDefault="00234841" w:rsidP="00234841">
      <w:pPr>
        <w:pStyle w:val="PL"/>
      </w:pPr>
      <w:r>
        <w:t xml:space="preserve">      anyOf:</w:t>
      </w:r>
    </w:p>
    <w:p w14:paraId="13DC88E1" w14:textId="77777777" w:rsidR="00234841" w:rsidRDefault="00234841" w:rsidP="00234841">
      <w:pPr>
        <w:pStyle w:val="PL"/>
      </w:pPr>
      <w:r>
        <w:t xml:space="preserve">        - required: [ smscMapAddress ]</w:t>
      </w:r>
    </w:p>
    <w:p w14:paraId="0E7BD11F" w14:textId="77777777" w:rsidR="00234841" w:rsidRDefault="00234841" w:rsidP="00234841">
      <w:pPr>
        <w:pStyle w:val="PL"/>
      </w:pPr>
      <w:r>
        <w:t xml:space="preserve">        - required: [ smscDiameterAddress ]</w:t>
      </w:r>
    </w:p>
    <w:p w14:paraId="3F123A46" w14:textId="77777777" w:rsidR="00234841" w:rsidRDefault="00234841" w:rsidP="00234841">
      <w:pPr>
        <w:pStyle w:val="PL"/>
      </w:pPr>
      <w:r>
        <w:t xml:space="preserve">      properties:</w:t>
      </w:r>
    </w:p>
    <w:p w14:paraId="3952691F" w14:textId="77777777" w:rsidR="00234841" w:rsidRDefault="00234841" w:rsidP="00234841">
      <w:pPr>
        <w:pStyle w:val="PL"/>
      </w:pPr>
      <w:r>
        <w:t xml:space="preserve">        smscMapAddress:</w:t>
      </w:r>
    </w:p>
    <w:p w14:paraId="29978E00" w14:textId="77777777" w:rsidR="00234841" w:rsidRDefault="00234841" w:rsidP="00234841">
      <w:pPr>
        <w:pStyle w:val="PL"/>
      </w:pPr>
      <w:r>
        <w:t xml:space="preserve">          </w:t>
      </w:r>
      <w:r w:rsidRPr="00D67AB2">
        <w:t>$ref: '</w:t>
      </w:r>
      <w:r>
        <w:t>TS29503_Nudm_UECM.yaml</w:t>
      </w:r>
      <w:r w:rsidRPr="00D67AB2">
        <w:t>#/components/schemas/E164Number'</w:t>
      </w:r>
    </w:p>
    <w:p w14:paraId="362F5145" w14:textId="77777777" w:rsidR="00234841" w:rsidRDefault="00234841" w:rsidP="00234841">
      <w:pPr>
        <w:pStyle w:val="PL"/>
      </w:pPr>
      <w:r>
        <w:t xml:space="preserve">        smscDiameterAddress:</w:t>
      </w:r>
    </w:p>
    <w:p w14:paraId="504D918B" w14:textId="77777777" w:rsidR="00234841" w:rsidRPr="00533C32" w:rsidRDefault="00234841" w:rsidP="00234841">
      <w:pPr>
        <w:pStyle w:val="PL"/>
        <w:rPr>
          <w:lang w:eastAsia="zh-CN"/>
        </w:rPr>
      </w:pPr>
      <w:r>
        <w:t xml:space="preserve">          </w:t>
      </w:r>
      <w:r w:rsidRPr="00D67AB2">
        <w:t>$ref: '</w:t>
      </w:r>
      <w:r>
        <w:t>TS29503_Nudm_UECM.yaml</w:t>
      </w:r>
      <w:r w:rsidRPr="00D67AB2">
        <w:t>#/components/schemas/NetworkNodeDiameterAddress'</w:t>
      </w:r>
    </w:p>
    <w:p w14:paraId="4AD5544B" w14:textId="77777777" w:rsidR="00234841" w:rsidRDefault="00234841" w:rsidP="00234841">
      <w:pPr>
        <w:pStyle w:val="PL"/>
      </w:pPr>
    </w:p>
    <w:p w14:paraId="750F9011" w14:textId="77777777" w:rsidR="00234841" w:rsidRDefault="00234841" w:rsidP="00234841">
      <w:pPr>
        <w:pStyle w:val="PL"/>
      </w:pPr>
      <w:r>
        <w:t xml:space="preserve">    SmfSubscriptionInfo:</w:t>
      </w:r>
    </w:p>
    <w:p w14:paraId="7116DFAC" w14:textId="77777777" w:rsidR="00234841" w:rsidRDefault="00234841" w:rsidP="00234841">
      <w:pPr>
        <w:pStyle w:val="PL"/>
      </w:pPr>
      <w:r>
        <w:t xml:space="preserve">      description: </w:t>
      </w:r>
      <w:r w:rsidRPr="0024733D">
        <w:t>Information related to active subscriptions at the SMF(s)</w:t>
      </w:r>
    </w:p>
    <w:p w14:paraId="158FC14C" w14:textId="77777777" w:rsidR="00234841" w:rsidRDefault="00234841" w:rsidP="00234841">
      <w:pPr>
        <w:pStyle w:val="PL"/>
      </w:pPr>
      <w:r>
        <w:t xml:space="preserve">      type: object</w:t>
      </w:r>
    </w:p>
    <w:p w14:paraId="46F7452B" w14:textId="77777777" w:rsidR="00234841" w:rsidRDefault="00234841" w:rsidP="00234841">
      <w:pPr>
        <w:pStyle w:val="PL"/>
      </w:pPr>
      <w:r>
        <w:t xml:space="preserve">      required:</w:t>
      </w:r>
    </w:p>
    <w:p w14:paraId="1725642E" w14:textId="77777777" w:rsidR="00234841" w:rsidRDefault="00234841" w:rsidP="00234841">
      <w:pPr>
        <w:pStyle w:val="PL"/>
      </w:pPr>
      <w:r>
        <w:t xml:space="preserve">        - smfSubscriptionList</w:t>
      </w:r>
    </w:p>
    <w:p w14:paraId="1080FF39" w14:textId="77777777" w:rsidR="00234841" w:rsidRDefault="00234841" w:rsidP="00234841">
      <w:pPr>
        <w:pStyle w:val="PL"/>
      </w:pPr>
      <w:r>
        <w:t xml:space="preserve">      properties:</w:t>
      </w:r>
    </w:p>
    <w:p w14:paraId="3FCBDE43" w14:textId="77777777" w:rsidR="00234841" w:rsidRDefault="00234841" w:rsidP="00234841">
      <w:pPr>
        <w:pStyle w:val="PL"/>
      </w:pPr>
      <w:r>
        <w:t xml:space="preserve">        smfSubscriptionList:</w:t>
      </w:r>
    </w:p>
    <w:p w14:paraId="0B1A7ECB" w14:textId="77777777" w:rsidR="00234841" w:rsidRDefault="00234841" w:rsidP="00234841">
      <w:pPr>
        <w:pStyle w:val="PL"/>
      </w:pPr>
      <w:r>
        <w:t xml:space="preserve">          type: array</w:t>
      </w:r>
    </w:p>
    <w:p w14:paraId="127EEC0B" w14:textId="77777777" w:rsidR="00234841" w:rsidRDefault="00234841" w:rsidP="00234841">
      <w:pPr>
        <w:pStyle w:val="PL"/>
      </w:pPr>
      <w:r>
        <w:t xml:space="preserve">          items:</w:t>
      </w:r>
    </w:p>
    <w:p w14:paraId="2A32219D" w14:textId="77777777" w:rsidR="00234841" w:rsidRDefault="00234841" w:rsidP="00234841">
      <w:pPr>
        <w:pStyle w:val="PL"/>
      </w:pPr>
      <w:r>
        <w:lastRenderedPageBreak/>
        <w:t xml:space="preserve">            $ref: '#/components/schemas/SmfSubscriptionItem'</w:t>
      </w:r>
    </w:p>
    <w:p w14:paraId="60403FAD" w14:textId="77777777" w:rsidR="00234841" w:rsidRDefault="00234841" w:rsidP="00234841">
      <w:pPr>
        <w:pStyle w:val="PL"/>
      </w:pPr>
      <w:r>
        <w:t xml:space="preserve">          minItems: 1</w:t>
      </w:r>
    </w:p>
    <w:p w14:paraId="1BD7C02B" w14:textId="77777777" w:rsidR="00234841" w:rsidRDefault="00234841" w:rsidP="00234841">
      <w:pPr>
        <w:pStyle w:val="PL"/>
      </w:pPr>
    </w:p>
    <w:p w14:paraId="3EF3EFD0" w14:textId="77777777" w:rsidR="00234841" w:rsidRDefault="00234841" w:rsidP="00234841">
      <w:pPr>
        <w:pStyle w:val="PL"/>
      </w:pPr>
      <w:r>
        <w:t xml:space="preserve">    SmfSubscriptionItem:</w:t>
      </w:r>
    </w:p>
    <w:p w14:paraId="2F43CF43" w14:textId="77777777" w:rsidR="00234841" w:rsidRDefault="00234841" w:rsidP="00234841">
      <w:pPr>
        <w:pStyle w:val="PL"/>
      </w:pPr>
      <w:r>
        <w:t xml:space="preserve">      description: Contains info about a single SMF event subscription</w:t>
      </w:r>
    </w:p>
    <w:p w14:paraId="577308DE" w14:textId="77777777" w:rsidR="00234841" w:rsidRDefault="00234841" w:rsidP="00234841">
      <w:pPr>
        <w:pStyle w:val="PL"/>
      </w:pPr>
      <w:r>
        <w:t xml:space="preserve">      type: object</w:t>
      </w:r>
    </w:p>
    <w:p w14:paraId="73280A15" w14:textId="77777777" w:rsidR="00234841" w:rsidRDefault="00234841" w:rsidP="00234841">
      <w:pPr>
        <w:pStyle w:val="PL"/>
      </w:pPr>
      <w:r>
        <w:t xml:space="preserve">      required:</w:t>
      </w:r>
    </w:p>
    <w:p w14:paraId="6217B4DF" w14:textId="77777777" w:rsidR="00234841" w:rsidRDefault="00234841" w:rsidP="00234841">
      <w:pPr>
        <w:pStyle w:val="PL"/>
      </w:pPr>
      <w:r>
        <w:t xml:space="preserve">        - smfInstanceId</w:t>
      </w:r>
    </w:p>
    <w:p w14:paraId="4282C8EC" w14:textId="77777777" w:rsidR="00234841" w:rsidRDefault="00234841" w:rsidP="00234841">
      <w:pPr>
        <w:pStyle w:val="PL"/>
      </w:pPr>
      <w:r>
        <w:t xml:space="preserve">        - subscriptionId</w:t>
      </w:r>
    </w:p>
    <w:p w14:paraId="2E62CD84" w14:textId="77777777" w:rsidR="00234841" w:rsidRDefault="00234841" w:rsidP="00234841">
      <w:pPr>
        <w:pStyle w:val="PL"/>
      </w:pPr>
      <w:r>
        <w:t xml:space="preserve">      properties:</w:t>
      </w:r>
    </w:p>
    <w:p w14:paraId="1F731B3E" w14:textId="77777777" w:rsidR="00234841" w:rsidRDefault="00234841" w:rsidP="00234841">
      <w:pPr>
        <w:pStyle w:val="PL"/>
      </w:pPr>
      <w:r>
        <w:t xml:space="preserve">        smfInstanceId:</w:t>
      </w:r>
    </w:p>
    <w:p w14:paraId="1DE8EEA5" w14:textId="77777777" w:rsidR="00234841" w:rsidRDefault="00234841" w:rsidP="00434F1A">
      <w:pPr>
        <w:pStyle w:val="PL"/>
        <w:outlineLvl w:val="0"/>
      </w:pPr>
      <w:r>
        <w:t xml:space="preserve">          $ref: 'TS29571_CommonData.yaml#/components/schemas/NfInstanceId'</w:t>
      </w:r>
    </w:p>
    <w:p w14:paraId="0C17F09C" w14:textId="77777777" w:rsidR="00234841" w:rsidRDefault="00234841" w:rsidP="00234841">
      <w:pPr>
        <w:pStyle w:val="PL"/>
      </w:pPr>
      <w:r>
        <w:t xml:space="preserve">        subscriptionId:</w:t>
      </w:r>
    </w:p>
    <w:p w14:paraId="0D763AC9" w14:textId="77777777" w:rsidR="00234841" w:rsidRDefault="00234841" w:rsidP="00234841">
      <w:pPr>
        <w:pStyle w:val="PL"/>
      </w:pPr>
      <w:r>
        <w:t xml:space="preserve">          $ref: 'TS29571_CommonData.yaml#/components/schemas/Uri'</w:t>
      </w:r>
    </w:p>
    <w:p w14:paraId="0BB9E7A5" w14:textId="77777777" w:rsidR="00234841" w:rsidRDefault="00234841" w:rsidP="00234841">
      <w:pPr>
        <w:pStyle w:val="PL"/>
      </w:pPr>
      <w:r>
        <w:t xml:space="preserve">        contextInfo:</w:t>
      </w:r>
    </w:p>
    <w:p w14:paraId="75F86860" w14:textId="77777777" w:rsidR="00234841" w:rsidRDefault="00234841" w:rsidP="00234841">
      <w:pPr>
        <w:pStyle w:val="PL"/>
      </w:pPr>
      <w:r>
        <w:t xml:space="preserve">          $ref: 'TS29503_Nudm_SDM.yaml#/components/schemas/ContextInfo'</w:t>
      </w:r>
    </w:p>
    <w:p w14:paraId="55C916FF" w14:textId="77777777" w:rsidR="00234841" w:rsidRPr="00A4554C" w:rsidRDefault="00234841" w:rsidP="00234841">
      <w:pPr>
        <w:pStyle w:val="PL"/>
        <w:rPr>
          <w:lang w:eastAsia="zh-CN"/>
        </w:rPr>
      </w:pPr>
    </w:p>
    <w:p w14:paraId="1E8412AD" w14:textId="77777777" w:rsidR="00234841" w:rsidRDefault="00234841" w:rsidP="00234841">
      <w:pPr>
        <w:pStyle w:val="PL"/>
      </w:pPr>
      <w:r>
        <w:t xml:space="preserve">    MtcProvider:</w:t>
      </w:r>
    </w:p>
    <w:p w14:paraId="4BCD28C0" w14:textId="77777777" w:rsidR="00234841" w:rsidRDefault="00234841" w:rsidP="00234841">
      <w:pPr>
        <w:pStyle w:val="PL"/>
      </w:pPr>
      <w:r>
        <w:t xml:space="preserve">      </w:t>
      </w:r>
      <w:r w:rsidRPr="00932D4A">
        <w:t xml:space="preserve">description: </w:t>
      </w:r>
      <w:r w:rsidRPr="00317C03">
        <w:rPr>
          <w:lang w:eastAsia="zh-CN"/>
        </w:rPr>
        <w:t>MTC provider information</w:t>
      </w:r>
      <w:r>
        <w:rPr>
          <w:rFonts w:cs="Arial"/>
          <w:szCs w:val="18"/>
        </w:rPr>
        <w:t>.</w:t>
      </w:r>
    </w:p>
    <w:p w14:paraId="18A1268B" w14:textId="77777777" w:rsidR="00234841" w:rsidRDefault="00234841" w:rsidP="00234841">
      <w:pPr>
        <w:pStyle w:val="PL"/>
      </w:pPr>
      <w:r>
        <w:t xml:space="preserve">      type: object</w:t>
      </w:r>
    </w:p>
    <w:p w14:paraId="79505F56" w14:textId="77777777" w:rsidR="00234841" w:rsidRDefault="00234841" w:rsidP="00234841">
      <w:pPr>
        <w:pStyle w:val="PL"/>
      </w:pPr>
      <w:r>
        <w:t xml:space="preserve">      properties:</w:t>
      </w:r>
    </w:p>
    <w:p w14:paraId="1B6652F7" w14:textId="77777777" w:rsidR="00234841" w:rsidRDefault="00234841" w:rsidP="00234841">
      <w:pPr>
        <w:pStyle w:val="PL"/>
      </w:pPr>
      <w:r>
        <w:t xml:space="preserve">        mtcProviderInformation:</w:t>
      </w:r>
    </w:p>
    <w:p w14:paraId="3F8996C9" w14:textId="77777777" w:rsidR="00234841" w:rsidRDefault="00234841" w:rsidP="00234841">
      <w:pPr>
        <w:pStyle w:val="PL"/>
      </w:pPr>
      <w:r w:rsidRPr="00533C32">
        <w:t xml:space="preserve">        </w:t>
      </w:r>
      <w:r>
        <w:t xml:space="preserve">  </w:t>
      </w:r>
      <w:r w:rsidRPr="00533C32">
        <w:t>$ref: 'TS29571_CommonData.yaml#/components/schemas/</w:t>
      </w:r>
      <w:r w:rsidRPr="005D14F1">
        <w:t>MtcProviderInformation</w:t>
      </w:r>
      <w:r w:rsidRPr="00533C32">
        <w:t>'</w:t>
      </w:r>
    </w:p>
    <w:p w14:paraId="1C6A7AAF" w14:textId="77777777" w:rsidR="00234841" w:rsidRDefault="00234841" w:rsidP="00234841">
      <w:pPr>
        <w:pStyle w:val="PL"/>
      </w:pPr>
      <w:r>
        <w:t xml:space="preserve">        afId:</w:t>
      </w:r>
    </w:p>
    <w:p w14:paraId="3BF14100" w14:textId="77777777" w:rsidR="00234841" w:rsidRDefault="00234841" w:rsidP="00234841">
      <w:pPr>
        <w:pStyle w:val="PL"/>
      </w:pPr>
      <w:r>
        <w:t xml:space="preserve">          type: string</w:t>
      </w:r>
    </w:p>
    <w:p w14:paraId="31576409" w14:textId="77777777" w:rsidR="00234841" w:rsidRDefault="00234841" w:rsidP="00234841">
      <w:pPr>
        <w:pStyle w:val="PL"/>
      </w:pPr>
    </w:p>
    <w:p w14:paraId="00A5683E" w14:textId="77777777" w:rsidR="00234841" w:rsidRDefault="00234841" w:rsidP="00234841">
      <w:pPr>
        <w:pStyle w:val="PL"/>
      </w:pPr>
      <w:r>
        <w:t xml:space="preserve">    HssSubscriptionInfo:</w:t>
      </w:r>
    </w:p>
    <w:p w14:paraId="649CC420" w14:textId="77777777" w:rsidR="00234841" w:rsidRDefault="00234841" w:rsidP="00234841">
      <w:pPr>
        <w:pStyle w:val="PL"/>
      </w:pPr>
      <w:r>
        <w:t xml:space="preserve">      description: </w:t>
      </w:r>
      <w:r w:rsidRPr="0024733D">
        <w:t xml:space="preserve">Information related to active subscriptions at the </w:t>
      </w:r>
      <w:r>
        <w:t>HSS</w:t>
      </w:r>
      <w:r w:rsidRPr="0024733D">
        <w:t>(s)</w:t>
      </w:r>
    </w:p>
    <w:p w14:paraId="6D1CE2E7" w14:textId="77777777" w:rsidR="00234841" w:rsidRDefault="00234841" w:rsidP="00234841">
      <w:pPr>
        <w:pStyle w:val="PL"/>
      </w:pPr>
      <w:r>
        <w:t xml:space="preserve">      type: object</w:t>
      </w:r>
    </w:p>
    <w:p w14:paraId="0839B713" w14:textId="77777777" w:rsidR="00234841" w:rsidRDefault="00234841" w:rsidP="00234841">
      <w:pPr>
        <w:pStyle w:val="PL"/>
      </w:pPr>
      <w:r>
        <w:t xml:space="preserve">      required:</w:t>
      </w:r>
    </w:p>
    <w:p w14:paraId="293110D2" w14:textId="77777777" w:rsidR="00234841" w:rsidRDefault="00234841" w:rsidP="00234841">
      <w:pPr>
        <w:pStyle w:val="PL"/>
      </w:pPr>
      <w:r>
        <w:t xml:space="preserve">        - hssSubscriptionList</w:t>
      </w:r>
    </w:p>
    <w:p w14:paraId="5A5F159D" w14:textId="77777777" w:rsidR="00234841" w:rsidRDefault="00234841" w:rsidP="00234841">
      <w:pPr>
        <w:pStyle w:val="PL"/>
      </w:pPr>
      <w:r>
        <w:t xml:space="preserve">      properties:</w:t>
      </w:r>
    </w:p>
    <w:p w14:paraId="0CCD1343" w14:textId="77777777" w:rsidR="00234841" w:rsidRDefault="00234841" w:rsidP="00234841">
      <w:pPr>
        <w:pStyle w:val="PL"/>
      </w:pPr>
      <w:r>
        <w:t xml:space="preserve">        hssSubscriptionList:</w:t>
      </w:r>
    </w:p>
    <w:p w14:paraId="3268A20B" w14:textId="77777777" w:rsidR="00234841" w:rsidRDefault="00234841" w:rsidP="00234841">
      <w:pPr>
        <w:pStyle w:val="PL"/>
      </w:pPr>
      <w:r>
        <w:t xml:space="preserve">          type: array</w:t>
      </w:r>
    </w:p>
    <w:p w14:paraId="731D5C61" w14:textId="77777777" w:rsidR="00234841" w:rsidRDefault="00234841" w:rsidP="00234841">
      <w:pPr>
        <w:pStyle w:val="PL"/>
      </w:pPr>
      <w:r>
        <w:t xml:space="preserve">          items:</w:t>
      </w:r>
    </w:p>
    <w:p w14:paraId="486DF404" w14:textId="77777777" w:rsidR="00234841" w:rsidRDefault="00234841" w:rsidP="00234841">
      <w:pPr>
        <w:pStyle w:val="PL"/>
      </w:pPr>
      <w:r>
        <w:t xml:space="preserve">            $ref: '#/components/schemas/HssSubscriptionItem'</w:t>
      </w:r>
    </w:p>
    <w:p w14:paraId="3D37242E" w14:textId="77777777" w:rsidR="00234841" w:rsidRDefault="00234841" w:rsidP="00234841">
      <w:pPr>
        <w:pStyle w:val="PL"/>
      </w:pPr>
      <w:r>
        <w:t xml:space="preserve">          minItems: 1</w:t>
      </w:r>
    </w:p>
    <w:p w14:paraId="0773D3AD" w14:textId="77777777" w:rsidR="00234841" w:rsidRDefault="00234841" w:rsidP="00234841">
      <w:pPr>
        <w:pStyle w:val="PL"/>
      </w:pPr>
    </w:p>
    <w:p w14:paraId="018C5AF5" w14:textId="77777777" w:rsidR="00234841" w:rsidRDefault="00234841" w:rsidP="00234841">
      <w:pPr>
        <w:pStyle w:val="PL"/>
      </w:pPr>
      <w:r>
        <w:t xml:space="preserve">    HssSubscriptionItem:</w:t>
      </w:r>
    </w:p>
    <w:p w14:paraId="008A2AF2" w14:textId="77777777" w:rsidR="00234841" w:rsidRDefault="00234841" w:rsidP="00234841">
      <w:pPr>
        <w:pStyle w:val="PL"/>
      </w:pPr>
      <w:r>
        <w:t xml:space="preserve">      description: Contains info about a single HSS event subscription</w:t>
      </w:r>
    </w:p>
    <w:p w14:paraId="4F9E3365" w14:textId="77777777" w:rsidR="00234841" w:rsidRDefault="00234841" w:rsidP="00234841">
      <w:pPr>
        <w:pStyle w:val="PL"/>
      </w:pPr>
      <w:r>
        <w:t xml:space="preserve">      type: object</w:t>
      </w:r>
    </w:p>
    <w:p w14:paraId="032698D9" w14:textId="77777777" w:rsidR="00234841" w:rsidRDefault="00234841" w:rsidP="00234841">
      <w:pPr>
        <w:pStyle w:val="PL"/>
      </w:pPr>
      <w:r>
        <w:t xml:space="preserve">      required:</w:t>
      </w:r>
    </w:p>
    <w:p w14:paraId="7AC27E51" w14:textId="77777777" w:rsidR="00234841" w:rsidRDefault="00234841" w:rsidP="00234841">
      <w:pPr>
        <w:pStyle w:val="PL"/>
      </w:pPr>
      <w:r>
        <w:t xml:space="preserve">        - hssInstanceId</w:t>
      </w:r>
    </w:p>
    <w:p w14:paraId="1274E031" w14:textId="77777777" w:rsidR="00234841" w:rsidRDefault="00234841" w:rsidP="00234841">
      <w:pPr>
        <w:pStyle w:val="PL"/>
      </w:pPr>
      <w:r>
        <w:t xml:space="preserve">        - subscriptionId</w:t>
      </w:r>
    </w:p>
    <w:p w14:paraId="28C97E76" w14:textId="77777777" w:rsidR="00234841" w:rsidRDefault="00234841" w:rsidP="00234841">
      <w:pPr>
        <w:pStyle w:val="PL"/>
      </w:pPr>
      <w:r>
        <w:t xml:space="preserve">      properties:</w:t>
      </w:r>
    </w:p>
    <w:p w14:paraId="5505335B" w14:textId="77777777" w:rsidR="00234841" w:rsidRDefault="00234841" w:rsidP="00234841">
      <w:pPr>
        <w:pStyle w:val="PL"/>
      </w:pPr>
      <w:r>
        <w:t xml:space="preserve">        hssInstanceId:</w:t>
      </w:r>
    </w:p>
    <w:p w14:paraId="439016A1" w14:textId="77777777" w:rsidR="00234841" w:rsidRDefault="00234841" w:rsidP="00434F1A">
      <w:pPr>
        <w:pStyle w:val="PL"/>
        <w:outlineLvl w:val="0"/>
      </w:pPr>
      <w:r>
        <w:lastRenderedPageBreak/>
        <w:t xml:space="preserve">          $ref: 'TS29571_CommonData.yaml#/components/schemas/NfInstanceId'</w:t>
      </w:r>
    </w:p>
    <w:p w14:paraId="09C0FFE6" w14:textId="77777777" w:rsidR="00234841" w:rsidRDefault="00234841" w:rsidP="00234841">
      <w:pPr>
        <w:pStyle w:val="PL"/>
      </w:pPr>
      <w:r>
        <w:t xml:space="preserve">        subscriptionId:</w:t>
      </w:r>
    </w:p>
    <w:p w14:paraId="4C25D320" w14:textId="77777777" w:rsidR="00234841" w:rsidRDefault="00234841" w:rsidP="00234841">
      <w:pPr>
        <w:pStyle w:val="PL"/>
      </w:pPr>
      <w:r>
        <w:t xml:space="preserve">          $ref: 'TS29571_CommonData.yaml#/components/schemas/Uri'</w:t>
      </w:r>
    </w:p>
    <w:p w14:paraId="622151C8" w14:textId="77777777" w:rsidR="00234841" w:rsidRDefault="00234841" w:rsidP="00234841">
      <w:pPr>
        <w:pStyle w:val="PL"/>
      </w:pPr>
      <w:r>
        <w:t xml:space="preserve">        contextInfo:</w:t>
      </w:r>
    </w:p>
    <w:p w14:paraId="334B59B9" w14:textId="77777777" w:rsidR="00234841" w:rsidRDefault="00234841" w:rsidP="00234841">
      <w:pPr>
        <w:pStyle w:val="PL"/>
      </w:pPr>
      <w:r>
        <w:t xml:space="preserve">          $ref: 'TS29503_Nudm_SDM.yaml#/components/schemas/ContextInfo'</w:t>
      </w:r>
    </w:p>
    <w:p w14:paraId="6CBDCF8B" w14:textId="77777777" w:rsidR="00234841" w:rsidRDefault="00234841" w:rsidP="00234841">
      <w:pPr>
        <w:pStyle w:val="PL"/>
        <w:rPr>
          <w:lang w:eastAsia="zh-CN"/>
        </w:rPr>
      </w:pPr>
    </w:p>
    <w:p w14:paraId="48CFF052" w14:textId="77777777" w:rsidR="00234841" w:rsidRDefault="00234841" w:rsidP="00234841">
      <w:pPr>
        <w:pStyle w:val="PL"/>
      </w:pPr>
      <w:r>
        <w:t xml:space="preserve">    EeGroupProfileData:</w:t>
      </w:r>
    </w:p>
    <w:p w14:paraId="6C43581F" w14:textId="77777777" w:rsidR="00234841" w:rsidRDefault="00234841" w:rsidP="00234841">
      <w:pPr>
        <w:pStyle w:val="PL"/>
      </w:pPr>
      <w:r>
        <w:t xml:space="preserve">      type: object</w:t>
      </w:r>
    </w:p>
    <w:p w14:paraId="6E989166" w14:textId="77777777" w:rsidR="00234841" w:rsidRDefault="00234841" w:rsidP="00234841">
      <w:pPr>
        <w:pStyle w:val="PL"/>
      </w:pPr>
      <w:r>
        <w:t xml:space="preserve">      properties:</w:t>
      </w:r>
    </w:p>
    <w:p w14:paraId="6E0EE4DF" w14:textId="77777777" w:rsidR="00234841" w:rsidRDefault="00234841" w:rsidP="00234841">
      <w:pPr>
        <w:pStyle w:val="PL"/>
      </w:pPr>
      <w:r>
        <w:t xml:space="preserve">        restrictedEventTypes:</w:t>
      </w:r>
    </w:p>
    <w:p w14:paraId="4C6F31BA" w14:textId="77777777" w:rsidR="00234841" w:rsidRDefault="00234841" w:rsidP="00234841">
      <w:pPr>
        <w:pStyle w:val="PL"/>
      </w:pPr>
      <w:r>
        <w:t xml:space="preserve">          type: array</w:t>
      </w:r>
    </w:p>
    <w:p w14:paraId="60D38A01" w14:textId="77777777" w:rsidR="00234841" w:rsidRDefault="00234841" w:rsidP="00234841">
      <w:pPr>
        <w:pStyle w:val="PL"/>
      </w:pPr>
      <w:r>
        <w:t xml:space="preserve">          items:</w:t>
      </w:r>
    </w:p>
    <w:p w14:paraId="2E62359C" w14:textId="77777777" w:rsidR="00234841" w:rsidRDefault="00234841" w:rsidP="00234841">
      <w:pPr>
        <w:pStyle w:val="PL"/>
      </w:pPr>
      <w:r>
        <w:t xml:space="preserve">            $ref: 'TS29503_</w:t>
      </w:r>
      <w:r>
        <w:rPr>
          <w:lang w:eastAsia="zh-CN"/>
        </w:rPr>
        <w:t>Nudm_EE</w:t>
      </w:r>
      <w:r>
        <w:t>.yaml#/components/schemas/EventType'</w:t>
      </w:r>
    </w:p>
    <w:p w14:paraId="08AF7512" w14:textId="77777777" w:rsidR="00234841" w:rsidRDefault="00234841" w:rsidP="00234841">
      <w:pPr>
        <w:pStyle w:val="PL"/>
      </w:pPr>
      <w:r>
        <w:t xml:space="preserve">        allowedMtcProvider:</w:t>
      </w:r>
    </w:p>
    <w:p w14:paraId="4E2AED62" w14:textId="77777777" w:rsidR="00234841" w:rsidRDefault="00234841" w:rsidP="0023484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FE1AB21" w14:textId="77777777" w:rsidR="00234841" w:rsidRDefault="00234841" w:rsidP="00234841">
      <w:pPr>
        <w:pStyle w:val="PL"/>
      </w:pPr>
      <w:r>
        <w:t xml:space="preserve">          type: object</w:t>
      </w:r>
    </w:p>
    <w:p w14:paraId="6F6F0BB8" w14:textId="77777777" w:rsidR="00234841" w:rsidRDefault="00234841" w:rsidP="00234841">
      <w:pPr>
        <w:pStyle w:val="PL"/>
      </w:pPr>
      <w:r>
        <w:t xml:space="preserve">          additionalProperties:</w:t>
      </w:r>
    </w:p>
    <w:p w14:paraId="12217FEB" w14:textId="77777777" w:rsidR="00234841" w:rsidRDefault="00234841" w:rsidP="00234841">
      <w:pPr>
        <w:pStyle w:val="PL"/>
      </w:pPr>
      <w:r>
        <w:t xml:space="preserve">            type: array</w:t>
      </w:r>
    </w:p>
    <w:p w14:paraId="2A350768" w14:textId="77777777" w:rsidR="00234841" w:rsidRDefault="00234841" w:rsidP="00234841">
      <w:pPr>
        <w:pStyle w:val="PL"/>
      </w:pPr>
      <w:r>
        <w:t xml:space="preserve">            items:</w:t>
      </w:r>
    </w:p>
    <w:p w14:paraId="4F69DAA0" w14:textId="77777777" w:rsidR="00234841" w:rsidRDefault="00234841" w:rsidP="00234841">
      <w:pPr>
        <w:pStyle w:val="PL"/>
      </w:pPr>
      <w:r>
        <w:t xml:space="preserve">              $ref: '#/components/schemas/MtcProvider'</w:t>
      </w:r>
    </w:p>
    <w:p w14:paraId="2AF50EA8" w14:textId="77777777" w:rsidR="00234841" w:rsidRDefault="00234841" w:rsidP="00234841">
      <w:pPr>
        <w:pStyle w:val="PL"/>
      </w:pPr>
      <w:r>
        <w:t xml:space="preserve">            minItems: 1</w:t>
      </w:r>
    </w:p>
    <w:p w14:paraId="16401767" w14:textId="77777777" w:rsidR="00234841" w:rsidRDefault="00234841" w:rsidP="00234841">
      <w:pPr>
        <w:pStyle w:val="PL"/>
      </w:pPr>
      <w:r>
        <w:t xml:space="preserve">          minProperties: 1</w:t>
      </w:r>
    </w:p>
    <w:p w14:paraId="33CE9220" w14:textId="77777777" w:rsidR="00234841" w:rsidRDefault="00234841" w:rsidP="00234841">
      <w:pPr>
        <w:pStyle w:val="PL"/>
      </w:pPr>
      <w:r>
        <w:t xml:space="preserve">        supportedFeatures:</w:t>
      </w:r>
    </w:p>
    <w:p w14:paraId="16C8A8F3" w14:textId="77777777" w:rsidR="00234841" w:rsidRPr="00F43739" w:rsidRDefault="00234841" w:rsidP="00234841">
      <w:pPr>
        <w:pStyle w:val="PL"/>
      </w:pPr>
      <w:r>
        <w:t xml:space="preserve">            $ref: 'TS29571_CommonData.yaml#/components/schemas/SupportedFeatures'</w:t>
      </w:r>
    </w:p>
    <w:p w14:paraId="2B062528" w14:textId="77777777" w:rsidR="00234841" w:rsidRPr="00C758BF" w:rsidRDefault="00234841" w:rsidP="00234841">
      <w:pPr>
        <w:pStyle w:val="PL"/>
        <w:rPr>
          <w:lang w:eastAsia="zh-CN"/>
        </w:rPr>
      </w:pPr>
      <w:r w:rsidRPr="00C758BF">
        <w:rPr>
          <w:lang w:eastAsia="zh-CN"/>
        </w:rPr>
        <w:t xml:space="preserve">        </w:t>
      </w:r>
      <w:r>
        <w:rPr>
          <w:lang w:eastAsia="zh-CN"/>
        </w:rPr>
        <w:t>iwkEpcRestricted</w:t>
      </w:r>
      <w:r w:rsidRPr="00C758BF">
        <w:rPr>
          <w:lang w:eastAsia="zh-CN"/>
        </w:rPr>
        <w:t>:</w:t>
      </w:r>
    </w:p>
    <w:p w14:paraId="25CC2FD2" w14:textId="77777777" w:rsidR="00234841" w:rsidRPr="00C758BF" w:rsidRDefault="00234841" w:rsidP="00234841">
      <w:pPr>
        <w:pStyle w:val="PL"/>
        <w:rPr>
          <w:lang w:eastAsia="zh-CN"/>
        </w:rPr>
      </w:pPr>
      <w:r w:rsidRPr="00C758BF">
        <w:rPr>
          <w:lang w:eastAsia="zh-CN"/>
        </w:rPr>
        <w:t xml:space="preserve">          type: boolean</w:t>
      </w:r>
    </w:p>
    <w:p w14:paraId="25535F49" w14:textId="77777777" w:rsidR="00234841" w:rsidRPr="00C758BF" w:rsidRDefault="00234841" w:rsidP="00234841">
      <w:pPr>
        <w:pStyle w:val="PL"/>
        <w:rPr>
          <w:lang w:eastAsia="zh-CN"/>
        </w:rPr>
      </w:pPr>
      <w:r w:rsidRPr="00C758BF">
        <w:rPr>
          <w:rFonts w:hint="eastAsia"/>
          <w:lang w:eastAsia="zh-CN"/>
        </w:rPr>
        <w:t xml:space="preserve">          default: false</w:t>
      </w:r>
    </w:p>
    <w:p w14:paraId="0A7B3EC0" w14:textId="77777777" w:rsidR="00234841" w:rsidRPr="0060719A" w:rsidRDefault="00234841" w:rsidP="00234841">
      <w:pPr>
        <w:pStyle w:val="PL"/>
      </w:pPr>
      <w:r w:rsidRPr="00442797">
        <w:t xml:space="preserve">        extGroupId:</w:t>
      </w:r>
    </w:p>
    <w:p w14:paraId="35230D50" w14:textId="77777777" w:rsidR="00234841" w:rsidRPr="0060719A" w:rsidRDefault="00234841" w:rsidP="00234841">
      <w:pPr>
        <w:pStyle w:val="PL"/>
      </w:pPr>
      <w:r w:rsidRPr="00442797">
        <w:t xml:space="preserve">          type: string</w:t>
      </w:r>
    </w:p>
    <w:p w14:paraId="1CC28D6E" w14:textId="77777777" w:rsidR="00234841" w:rsidRPr="0060719A" w:rsidRDefault="00234841" w:rsidP="00234841">
      <w:pPr>
        <w:pStyle w:val="PL"/>
      </w:pPr>
      <w:r w:rsidRPr="00442797">
        <w:t xml:space="preserve">          pattern: '^extgroupid-[^@]+@[^@]+$'</w:t>
      </w:r>
    </w:p>
    <w:p w14:paraId="6EB886DB" w14:textId="77777777" w:rsidR="00234841" w:rsidRPr="00690A26" w:rsidRDefault="00234841" w:rsidP="00234841">
      <w:pPr>
        <w:pStyle w:val="PL"/>
      </w:pPr>
      <w:r w:rsidRPr="0060719A">
        <w:t xml:space="preserve">        </w:t>
      </w:r>
      <w:r>
        <w:t>hssG</w:t>
      </w:r>
      <w:r w:rsidRPr="00690A26">
        <w:t>roupId:</w:t>
      </w:r>
    </w:p>
    <w:p w14:paraId="381A6DDB" w14:textId="77777777" w:rsidR="00234841" w:rsidRPr="00ED50F6" w:rsidRDefault="00234841" w:rsidP="00234841">
      <w:pPr>
        <w:pStyle w:val="PL"/>
      </w:pPr>
      <w:r w:rsidRPr="00690A26">
        <w:t xml:space="preserve">          $ref: 'TS29571_CommonData.yaml#/components/schemas/NfGroupId'</w:t>
      </w:r>
    </w:p>
    <w:p w14:paraId="68F52C6B" w14:textId="77777777" w:rsidR="00234841" w:rsidRDefault="00234841" w:rsidP="00234841">
      <w:pPr>
        <w:pStyle w:val="PL"/>
        <w:rPr>
          <w:lang w:eastAsia="zh-CN"/>
        </w:rPr>
      </w:pPr>
    </w:p>
    <w:p w14:paraId="20B5F81D" w14:textId="77777777" w:rsidR="00234841" w:rsidRDefault="00234841" w:rsidP="00234841">
      <w:pPr>
        <w:pStyle w:val="PL"/>
      </w:pPr>
      <w:r>
        <w:t xml:space="preserve">    Pp5gVnGroupProfileData:</w:t>
      </w:r>
    </w:p>
    <w:p w14:paraId="7FFC31F2" w14:textId="77777777" w:rsidR="00234841" w:rsidRDefault="00234841" w:rsidP="00234841">
      <w:pPr>
        <w:pStyle w:val="PL"/>
      </w:pPr>
      <w:r>
        <w:t xml:space="preserve">      type: object</w:t>
      </w:r>
    </w:p>
    <w:p w14:paraId="091500B6" w14:textId="77777777" w:rsidR="00234841" w:rsidRDefault="00234841" w:rsidP="00234841">
      <w:pPr>
        <w:pStyle w:val="PL"/>
      </w:pPr>
      <w:r>
        <w:t xml:space="preserve">      properties:</w:t>
      </w:r>
    </w:p>
    <w:p w14:paraId="05C8F9E6" w14:textId="77777777" w:rsidR="00234841" w:rsidRDefault="00234841" w:rsidP="00234841">
      <w:pPr>
        <w:pStyle w:val="PL"/>
      </w:pPr>
      <w:r>
        <w:t xml:space="preserve">        </w:t>
      </w:r>
      <w:r w:rsidRPr="00EB6AAD">
        <w:rPr>
          <w:lang w:eastAsia="zh-CN"/>
        </w:rPr>
        <w:t>allowedMtcProvider</w:t>
      </w:r>
      <w:r>
        <w:rPr>
          <w:lang w:eastAsia="zh-CN"/>
        </w:rPr>
        <w:t>s</w:t>
      </w:r>
      <w:r>
        <w:t>:</w:t>
      </w:r>
    </w:p>
    <w:p w14:paraId="0A278D60" w14:textId="77777777" w:rsidR="00234841" w:rsidRPr="00075241" w:rsidRDefault="00234841" w:rsidP="0023484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A6764C8" w14:textId="77777777" w:rsidR="00234841" w:rsidRDefault="00234841" w:rsidP="00234841">
      <w:pPr>
        <w:pStyle w:val="PL"/>
      </w:pPr>
      <w:r>
        <w:t xml:space="preserve">          type: object</w:t>
      </w:r>
    </w:p>
    <w:p w14:paraId="5B921C61" w14:textId="77777777" w:rsidR="00234841" w:rsidRDefault="00234841" w:rsidP="00234841">
      <w:pPr>
        <w:pStyle w:val="PL"/>
      </w:pPr>
      <w:r>
        <w:t xml:space="preserve">          additionalProperties:</w:t>
      </w:r>
    </w:p>
    <w:p w14:paraId="0F579945" w14:textId="77777777" w:rsidR="00234841" w:rsidRDefault="00234841" w:rsidP="00234841">
      <w:pPr>
        <w:pStyle w:val="PL"/>
      </w:pPr>
      <w:r>
        <w:t xml:space="preserve">            type: array</w:t>
      </w:r>
    </w:p>
    <w:p w14:paraId="2E9FB25A" w14:textId="77777777" w:rsidR="00234841" w:rsidRDefault="00234841" w:rsidP="00234841">
      <w:pPr>
        <w:pStyle w:val="PL"/>
      </w:pPr>
      <w:r>
        <w:lastRenderedPageBreak/>
        <w:t xml:space="preserve">            items:</w:t>
      </w:r>
    </w:p>
    <w:p w14:paraId="3F89E8B5" w14:textId="77777777" w:rsidR="00234841" w:rsidRDefault="00234841" w:rsidP="00234841">
      <w:pPr>
        <w:pStyle w:val="PL"/>
      </w:pPr>
      <w:r>
        <w:t xml:space="preserve">              $ref: '#/components/schemas/</w:t>
      </w:r>
      <w:r>
        <w:rPr>
          <w:lang w:eastAsia="zh-CN"/>
        </w:rPr>
        <w:t>AllowedMtcProviderInfo</w:t>
      </w:r>
      <w:r>
        <w:t>'</w:t>
      </w:r>
    </w:p>
    <w:p w14:paraId="28B14292" w14:textId="77777777" w:rsidR="00234841" w:rsidRDefault="00234841" w:rsidP="00234841">
      <w:pPr>
        <w:pStyle w:val="PL"/>
      </w:pPr>
      <w:r>
        <w:t xml:space="preserve">            minItems: 1</w:t>
      </w:r>
    </w:p>
    <w:p w14:paraId="33539436" w14:textId="77777777" w:rsidR="00234841" w:rsidRDefault="00234841" w:rsidP="00234841">
      <w:pPr>
        <w:pStyle w:val="PL"/>
      </w:pPr>
      <w:r>
        <w:t xml:space="preserve">          minProperties: 1</w:t>
      </w:r>
    </w:p>
    <w:p w14:paraId="2869A5CC" w14:textId="77777777" w:rsidR="00234841" w:rsidRDefault="00234841" w:rsidP="00234841">
      <w:pPr>
        <w:pStyle w:val="PL"/>
      </w:pPr>
      <w:r>
        <w:t xml:space="preserve">        supportedFeatures:</w:t>
      </w:r>
    </w:p>
    <w:p w14:paraId="780A5634" w14:textId="77777777" w:rsidR="00234841" w:rsidRPr="00EE6D69" w:rsidRDefault="00234841" w:rsidP="00234841">
      <w:pPr>
        <w:pStyle w:val="PL"/>
        <w:rPr>
          <w:lang w:eastAsia="zh-CN"/>
        </w:rPr>
      </w:pPr>
      <w:r>
        <w:t xml:space="preserve">            $ref: 'TS29571_CommonData.yaml#/components/schemas/SupportedFeatures'</w:t>
      </w:r>
    </w:p>
    <w:p w14:paraId="3F99F397" w14:textId="77777777" w:rsidR="00234841" w:rsidRDefault="00234841" w:rsidP="00234841">
      <w:pPr>
        <w:pStyle w:val="PL"/>
        <w:rPr>
          <w:lang w:eastAsia="zh-CN"/>
        </w:rPr>
      </w:pPr>
    </w:p>
    <w:p w14:paraId="1022B483" w14:textId="77777777" w:rsidR="00234841" w:rsidRDefault="00234841" w:rsidP="00234841">
      <w:pPr>
        <w:pStyle w:val="PL"/>
      </w:pPr>
      <w:r>
        <w:t xml:space="preserve">    PpProfileData:</w:t>
      </w:r>
    </w:p>
    <w:p w14:paraId="1E73B21A" w14:textId="77777777" w:rsidR="00234841" w:rsidRDefault="00234841" w:rsidP="00234841">
      <w:pPr>
        <w:pStyle w:val="PL"/>
      </w:pPr>
      <w:r>
        <w:t xml:space="preserve">      type: object</w:t>
      </w:r>
    </w:p>
    <w:p w14:paraId="57843EE0" w14:textId="77777777" w:rsidR="00234841" w:rsidRDefault="00234841" w:rsidP="00234841">
      <w:pPr>
        <w:pStyle w:val="PL"/>
      </w:pPr>
      <w:r>
        <w:t xml:space="preserve">      properties:</w:t>
      </w:r>
    </w:p>
    <w:p w14:paraId="076CF065" w14:textId="77777777" w:rsidR="00234841" w:rsidRDefault="00234841" w:rsidP="00234841">
      <w:pPr>
        <w:pStyle w:val="PL"/>
      </w:pPr>
      <w:r>
        <w:t xml:space="preserve">        </w:t>
      </w:r>
      <w:r w:rsidRPr="00EB6AAD">
        <w:rPr>
          <w:lang w:eastAsia="zh-CN"/>
        </w:rPr>
        <w:t>allowedMtcProvider</w:t>
      </w:r>
      <w:r>
        <w:rPr>
          <w:lang w:eastAsia="zh-CN"/>
        </w:rPr>
        <w:t>s</w:t>
      </w:r>
      <w:r>
        <w:t>:</w:t>
      </w:r>
    </w:p>
    <w:p w14:paraId="794EFE12" w14:textId="77777777" w:rsidR="00234841" w:rsidRPr="00075241" w:rsidRDefault="00234841" w:rsidP="0023484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6675FF42" w14:textId="77777777" w:rsidR="00234841" w:rsidRDefault="00234841" w:rsidP="00234841">
      <w:pPr>
        <w:pStyle w:val="PL"/>
      </w:pPr>
      <w:r>
        <w:t xml:space="preserve">          type: object</w:t>
      </w:r>
    </w:p>
    <w:p w14:paraId="57CE7798" w14:textId="77777777" w:rsidR="00234841" w:rsidRDefault="00234841" w:rsidP="00234841">
      <w:pPr>
        <w:pStyle w:val="PL"/>
      </w:pPr>
      <w:r>
        <w:t xml:space="preserve">          additionalProperties:</w:t>
      </w:r>
    </w:p>
    <w:p w14:paraId="26CEDC49" w14:textId="77777777" w:rsidR="00234841" w:rsidRDefault="00234841" w:rsidP="00234841">
      <w:pPr>
        <w:pStyle w:val="PL"/>
      </w:pPr>
      <w:r>
        <w:t xml:space="preserve">            type: array</w:t>
      </w:r>
    </w:p>
    <w:p w14:paraId="68E59CBB" w14:textId="77777777" w:rsidR="00234841" w:rsidRDefault="00234841" w:rsidP="00234841">
      <w:pPr>
        <w:pStyle w:val="PL"/>
      </w:pPr>
      <w:r>
        <w:t xml:space="preserve">            items:</w:t>
      </w:r>
    </w:p>
    <w:p w14:paraId="4BBAA553" w14:textId="77777777" w:rsidR="00234841" w:rsidRDefault="00234841" w:rsidP="00234841">
      <w:pPr>
        <w:pStyle w:val="PL"/>
      </w:pPr>
      <w:r>
        <w:t xml:space="preserve">              $ref: '#/components/schemas/</w:t>
      </w:r>
      <w:r>
        <w:rPr>
          <w:lang w:eastAsia="zh-CN"/>
        </w:rPr>
        <w:t>AllowedMtcProviderInfo</w:t>
      </w:r>
      <w:r>
        <w:t>'</w:t>
      </w:r>
    </w:p>
    <w:p w14:paraId="52653080" w14:textId="77777777" w:rsidR="00234841" w:rsidRDefault="00234841" w:rsidP="00234841">
      <w:pPr>
        <w:pStyle w:val="PL"/>
      </w:pPr>
      <w:r>
        <w:t xml:space="preserve">            minItems: 1</w:t>
      </w:r>
    </w:p>
    <w:p w14:paraId="0F02860E" w14:textId="77777777" w:rsidR="00234841" w:rsidRDefault="00234841" w:rsidP="00234841">
      <w:pPr>
        <w:pStyle w:val="PL"/>
      </w:pPr>
      <w:r>
        <w:t xml:space="preserve">          minProperties: 1</w:t>
      </w:r>
    </w:p>
    <w:p w14:paraId="6EDD7B9C" w14:textId="77777777" w:rsidR="00234841" w:rsidRDefault="00234841" w:rsidP="00234841">
      <w:pPr>
        <w:pStyle w:val="PL"/>
      </w:pPr>
      <w:r>
        <w:t xml:space="preserve">        supportedFeatures:</w:t>
      </w:r>
    </w:p>
    <w:p w14:paraId="41DBF62D" w14:textId="77777777" w:rsidR="00234841" w:rsidRDefault="00234841" w:rsidP="00234841">
      <w:pPr>
        <w:pStyle w:val="PL"/>
      </w:pPr>
      <w:r>
        <w:t xml:space="preserve">            $ref: 'TS29571_CommonData.yaml#/components/schemas/SupportedFeatures'</w:t>
      </w:r>
    </w:p>
    <w:p w14:paraId="2E7FE268" w14:textId="77777777" w:rsidR="00234841" w:rsidRDefault="00234841" w:rsidP="00234841">
      <w:pPr>
        <w:pStyle w:val="PL"/>
        <w:rPr>
          <w:lang w:eastAsia="zh-CN"/>
        </w:rPr>
      </w:pPr>
    </w:p>
    <w:p w14:paraId="7B1D8340" w14:textId="77777777" w:rsidR="00234841" w:rsidRDefault="00234841" w:rsidP="00234841">
      <w:pPr>
        <w:pStyle w:val="PL"/>
      </w:pPr>
      <w:r>
        <w:t xml:space="preserve">    </w:t>
      </w:r>
      <w:r>
        <w:rPr>
          <w:lang w:eastAsia="zh-CN"/>
        </w:rPr>
        <w:t>AllowedMtcProviderInfo</w:t>
      </w:r>
      <w:r>
        <w:t>:</w:t>
      </w:r>
    </w:p>
    <w:p w14:paraId="3641156D" w14:textId="77777777" w:rsidR="00234841" w:rsidRDefault="00234841" w:rsidP="00234841">
      <w:pPr>
        <w:pStyle w:val="PL"/>
      </w:pPr>
      <w:r>
        <w:t xml:space="preserve">      type: object</w:t>
      </w:r>
    </w:p>
    <w:p w14:paraId="79DFD514" w14:textId="77777777" w:rsidR="00234841" w:rsidRDefault="00234841" w:rsidP="00234841">
      <w:pPr>
        <w:pStyle w:val="PL"/>
      </w:pPr>
      <w:r>
        <w:t xml:space="preserve">      properties:</w:t>
      </w:r>
    </w:p>
    <w:p w14:paraId="1AFE6258" w14:textId="77777777" w:rsidR="00234841" w:rsidRDefault="00234841" w:rsidP="00234841">
      <w:pPr>
        <w:pStyle w:val="PL"/>
      </w:pPr>
      <w:r>
        <w:t xml:space="preserve">        mtcProviderInformation:</w:t>
      </w:r>
    </w:p>
    <w:p w14:paraId="2C0F8A09" w14:textId="77777777" w:rsidR="00234841" w:rsidRDefault="00234841" w:rsidP="00234841">
      <w:pPr>
        <w:pStyle w:val="PL"/>
      </w:pPr>
      <w:r>
        <w:t xml:space="preserve">          $ref: 'TS29571_CommonData.yaml#/components/schemas/MtcProviderInformation'</w:t>
      </w:r>
    </w:p>
    <w:p w14:paraId="6B2F3A5B" w14:textId="77777777" w:rsidR="00234841" w:rsidRDefault="00234841" w:rsidP="00234841">
      <w:pPr>
        <w:pStyle w:val="PL"/>
      </w:pPr>
      <w:r>
        <w:t xml:space="preserve">        afId:</w:t>
      </w:r>
    </w:p>
    <w:p w14:paraId="0DDEB304" w14:textId="77777777" w:rsidR="00234841" w:rsidRDefault="00234841" w:rsidP="00234841">
      <w:pPr>
        <w:pStyle w:val="PL"/>
      </w:pPr>
      <w:r>
        <w:t xml:space="preserve">          type: string</w:t>
      </w:r>
    </w:p>
    <w:p w14:paraId="338660F8" w14:textId="77777777" w:rsidR="00234841" w:rsidRDefault="00234841" w:rsidP="00234841">
      <w:pPr>
        <w:pStyle w:val="PL"/>
      </w:pPr>
    </w:p>
    <w:p w14:paraId="4542CCA1" w14:textId="77777777" w:rsidR="00234841" w:rsidRDefault="00234841" w:rsidP="00234841">
      <w:pPr>
        <w:pStyle w:val="PL"/>
      </w:pPr>
      <w:r>
        <w:t xml:space="preserve">    PpDataType:</w:t>
      </w:r>
    </w:p>
    <w:p w14:paraId="2EB121B8" w14:textId="77777777" w:rsidR="00234841" w:rsidRDefault="00234841" w:rsidP="00234841">
      <w:pPr>
        <w:pStyle w:val="PL"/>
      </w:pPr>
      <w:r>
        <w:t xml:space="preserve">      anyOf:</w:t>
      </w:r>
    </w:p>
    <w:p w14:paraId="5C675287" w14:textId="77777777" w:rsidR="00234841" w:rsidRDefault="00234841" w:rsidP="00234841">
      <w:pPr>
        <w:pStyle w:val="PL"/>
      </w:pPr>
      <w:r>
        <w:t xml:space="preserve">      - type: string</w:t>
      </w:r>
    </w:p>
    <w:p w14:paraId="02D5F836" w14:textId="77777777" w:rsidR="00234841" w:rsidRDefault="00234841" w:rsidP="00234841">
      <w:pPr>
        <w:pStyle w:val="PL"/>
      </w:pPr>
      <w:r>
        <w:t xml:space="preserve">        enum:</w:t>
      </w:r>
    </w:p>
    <w:p w14:paraId="659FEA0F" w14:textId="77777777" w:rsidR="00234841" w:rsidRDefault="00234841" w:rsidP="00234841">
      <w:pPr>
        <w:pStyle w:val="PL"/>
      </w:pPr>
      <w:r>
        <w:t xml:space="preserve">        - COMMUNICATION_CHARACTERISTICS</w:t>
      </w:r>
    </w:p>
    <w:p w14:paraId="42E3355E" w14:textId="77777777" w:rsidR="00234841" w:rsidRDefault="00234841" w:rsidP="00234841">
      <w:pPr>
        <w:pStyle w:val="PL"/>
      </w:pPr>
      <w:r>
        <w:t xml:space="preserve">        - EXPECTED_UE_BEHAVIOUR</w:t>
      </w:r>
    </w:p>
    <w:p w14:paraId="2183218E" w14:textId="77777777" w:rsidR="00234841" w:rsidRDefault="00234841" w:rsidP="00234841">
      <w:pPr>
        <w:pStyle w:val="PL"/>
      </w:pPr>
      <w:r>
        <w:t xml:space="preserve">        - EC_RESTRICTION</w:t>
      </w:r>
    </w:p>
    <w:p w14:paraId="3EAB0639" w14:textId="77777777" w:rsidR="00234841" w:rsidRDefault="00234841" w:rsidP="00234841">
      <w:pPr>
        <w:pStyle w:val="PL"/>
      </w:pPr>
      <w:r>
        <w:t xml:space="preserve">        - ACS_INFO</w:t>
      </w:r>
    </w:p>
    <w:p w14:paraId="421A970B" w14:textId="77777777" w:rsidR="00234841" w:rsidRDefault="00234841" w:rsidP="00234841">
      <w:pPr>
        <w:pStyle w:val="PL"/>
      </w:pPr>
      <w:r>
        <w:t xml:space="preserve">        - TRACE</w:t>
      </w:r>
    </w:p>
    <w:p w14:paraId="11214EC6" w14:textId="77777777" w:rsidR="00234841" w:rsidRDefault="00234841" w:rsidP="00234841">
      <w:pPr>
        <w:pStyle w:val="PL"/>
        <w:rPr>
          <w:lang w:eastAsia="zh-CN"/>
        </w:rPr>
      </w:pPr>
      <w:r>
        <w:t xml:space="preserve">        - STN_SR</w:t>
      </w:r>
    </w:p>
    <w:p w14:paraId="45D7CA3C" w14:textId="77777777" w:rsidR="00234841" w:rsidRDefault="00234841" w:rsidP="00234841">
      <w:pPr>
        <w:pStyle w:val="PL"/>
        <w:rPr>
          <w:lang w:eastAsia="zh-CN"/>
        </w:rPr>
      </w:pPr>
      <w:r>
        <w:t xml:space="preserve">        - LCS_PRIVACY</w:t>
      </w:r>
    </w:p>
    <w:p w14:paraId="02764481" w14:textId="77777777" w:rsidR="00234841" w:rsidRDefault="00234841" w:rsidP="00234841">
      <w:pPr>
        <w:pStyle w:val="PL"/>
        <w:rPr>
          <w:lang w:eastAsia="zh-CN"/>
        </w:rPr>
      </w:pPr>
      <w:r>
        <w:t xml:space="preserve">        - SOR_INFO</w:t>
      </w:r>
    </w:p>
    <w:p w14:paraId="0E2EC123" w14:textId="77777777" w:rsidR="00234841" w:rsidRDefault="00234841" w:rsidP="00234841">
      <w:pPr>
        <w:pStyle w:val="PL"/>
      </w:pPr>
      <w:r>
        <w:t xml:space="preserve">      - type: string</w:t>
      </w:r>
    </w:p>
    <w:p w14:paraId="32B41F01" w14:textId="77777777" w:rsidR="00234841" w:rsidRDefault="00234841" w:rsidP="00234841">
      <w:pPr>
        <w:pStyle w:val="PL"/>
        <w:rPr>
          <w:lang w:eastAsia="zh-CN"/>
        </w:rPr>
      </w:pPr>
    </w:p>
    <w:p w14:paraId="43163830" w14:textId="77777777" w:rsidR="00234841" w:rsidRDefault="00234841" w:rsidP="00234841">
      <w:pPr>
        <w:pStyle w:val="PL"/>
      </w:pPr>
      <w:r>
        <w:t xml:space="preserve">    GroupIdentifiers:</w:t>
      </w:r>
    </w:p>
    <w:p w14:paraId="46766693" w14:textId="77777777" w:rsidR="00234841" w:rsidRDefault="00234841" w:rsidP="00234841">
      <w:pPr>
        <w:pStyle w:val="PL"/>
      </w:pPr>
      <w:r>
        <w:t xml:space="preserve">      description: </w:t>
      </w:r>
      <w:r w:rsidRPr="00AE3AEF">
        <w:t>External or Internal Group Identifier with a list of group members</w:t>
      </w:r>
    </w:p>
    <w:p w14:paraId="4749E6C6" w14:textId="77777777" w:rsidR="00234841" w:rsidRDefault="00234841" w:rsidP="00234841">
      <w:pPr>
        <w:pStyle w:val="PL"/>
      </w:pPr>
      <w:r>
        <w:t xml:space="preserve">      type: object</w:t>
      </w:r>
    </w:p>
    <w:p w14:paraId="79271DCE" w14:textId="77777777" w:rsidR="00234841" w:rsidRDefault="00234841" w:rsidP="00234841">
      <w:pPr>
        <w:pStyle w:val="PL"/>
      </w:pPr>
      <w:r>
        <w:t xml:space="preserve">      properties:</w:t>
      </w:r>
    </w:p>
    <w:p w14:paraId="6CAF6CE8" w14:textId="77777777" w:rsidR="00234841" w:rsidRDefault="00234841" w:rsidP="00234841">
      <w:pPr>
        <w:pStyle w:val="PL"/>
      </w:pPr>
      <w:r>
        <w:t xml:space="preserve">        extGroupId:</w:t>
      </w:r>
    </w:p>
    <w:p w14:paraId="20F1F0E7" w14:textId="77777777" w:rsidR="00234841" w:rsidRDefault="00234841" w:rsidP="00234841">
      <w:pPr>
        <w:pStyle w:val="PL"/>
      </w:pPr>
      <w:r>
        <w:t xml:space="preserve">          $ref: 'TS29503_Nudm_SDM.yaml#/components/schemas/ExtGroupId'</w:t>
      </w:r>
    </w:p>
    <w:p w14:paraId="7CB381B1" w14:textId="77777777" w:rsidR="00234841" w:rsidRDefault="00234841" w:rsidP="00234841">
      <w:pPr>
        <w:pStyle w:val="PL"/>
      </w:pPr>
      <w:r>
        <w:t xml:space="preserve">        intGroupId:</w:t>
      </w:r>
    </w:p>
    <w:p w14:paraId="0D8350D9" w14:textId="77777777" w:rsidR="00234841" w:rsidRDefault="00234841" w:rsidP="00234841">
      <w:pPr>
        <w:pStyle w:val="PL"/>
      </w:pPr>
      <w:r>
        <w:t xml:space="preserve">          $ref: 'TS29571_CommonData.yaml#/components/schemas/GroupId'</w:t>
      </w:r>
    </w:p>
    <w:p w14:paraId="01C15DE4" w14:textId="77777777" w:rsidR="00234841" w:rsidRDefault="00234841" w:rsidP="00234841">
      <w:pPr>
        <w:pStyle w:val="PL"/>
      </w:pPr>
      <w:r>
        <w:t xml:space="preserve">        </w:t>
      </w:r>
      <w:r>
        <w:rPr>
          <w:lang w:eastAsia="zh-CN"/>
        </w:rPr>
        <w:t>ueIdList</w:t>
      </w:r>
      <w:r>
        <w:t>:</w:t>
      </w:r>
    </w:p>
    <w:p w14:paraId="723BAB1F" w14:textId="77777777" w:rsidR="00234841" w:rsidRDefault="00234841" w:rsidP="00234841">
      <w:pPr>
        <w:pStyle w:val="PL"/>
      </w:pPr>
      <w:r>
        <w:t xml:space="preserve">          type: array</w:t>
      </w:r>
    </w:p>
    <w:p w14:paraId="7620C669" w14:textId="77777777" w:rsidR="00234841" w:rsidRDefault="00234841" w:rsidP="00234841">
      <w:pPr>
        <w:pStyle w:val="PL"/>
        <w:rPr>
          <w:lang w:eastAsia="zh-CN"/>
        </w:rPr>
      </w:pPr>
      <w:r>
        <w:rPr>
          <w:lang w:eastAsia="zh-CN"/>
        </w:rPr>
        <w:t xml:space="preserve">          items:</w:t>
      </w:r>
    </w:p>
    <w:p w14:paraId="6268AE8B" w14:textId="77777777" w:rsidR="00234841" w:rsidRDefault="00234841" w:rsidP="00234841">
      <w:pPr>
        <w:pStyle w:val="PL"/>
      </w:pPr>
      <w:r>
        <w:t xml:space="preserve">            $ref: 'TS29503_Nudm_SDM.yaml#/components/schemas/</w:t>
      </w:r>
      <w:r>
        <w:rPr>
          <w:lang w:eastAsia="zh-CN"/>
        </w:rPr>
        <w:t>UeId</w:t>
      </w:r>
      <w:r>
        <w:t>'</w:t>
      </w:r>
    </w:p>
    <w:p w14:paraId="64FCE2D6" w14:textId="77777777" w:rsidR="00234841" w:rsidRDefault="00234841" w:rsidP="00234841">
      <w:pPr>
        <w:pStyle w:val="PL"/>
      </w:pPr>
      <w:r>
        <w:rPr>
          <w:lang w:eastAsia="zh-CN"/>
        </w:rPr>
        <w:t xml:space="preserve">          </w:t>
      </w:r>
      <w:r>
        <w:t>minItems: 1</w:t>
      </w:r>
    </w:p>
    <w:p w14:paraId="54970B80" w14:textId="77777777" w:rsidR="00234841" w:rsidRDefault="00234841" w:rsidP="00234841">
      <w:pPr>
        <w:pStyle w:val="PL"/>
      </w:pPr>
      <w:r>
        <w:t xml:space="preserve">        allowedAfIds:</w:t>
      </w:r>
    </w:p>
    <w:p w14:paraId="41A10C96" w14:textId="77777777" w:rsidR="00234841" w:rsidRDefault="00234841" w:rsidP="00234841">
      <w:pPr>
        <w:pStyle w:val="PL"/>
      </w:pPr>
      <w:r>
        <w:t xml:space="preserve">          type: array</w:t>
      </w:r>
    </w:p>
    <w:p w14:paraId="5A6C9D39" w14:textId="77777777" w:rsidR="00234841" w:rsidRDefault="00234841" w:rsidP="00234841">
      <w:pPr>
        <w:pStyle w:val="PL"/>
      </w:pPr>
      <w:r>
        <w:t xml:space="preserve">          items:</w:t>
      </w:r>
    </w:p>
    <w:p w14:paraId="13D87F88" w14:textId="77777777" w:rsidR="00234841" w:rsidRDefault="00234841" w:rsidP="00234841">
      <w:pPr>
        <w:pStyle w:val="PL"/>
      </w:pPr>
      <w:r>
        <w:t xml:space="preserve">            type: string</w:t>
      </w:r>
    </w:p>
    <w:p w14:paraId="73A1467D" w14:textId="77777777" w:rsidR="00234841" w:rsidRDefault="00234841" w:rsidP="00234841">
      <w:pPr>
        <w:pStyle w:val="PL"/>
      </w:pPr>
      <w:r>
        <w:t xml:space="preserve">          minItems: 1</w:t>
      </w:r>
    </w:p>
    <w:p w14:paraId="0D1A318F" w14:textId="77777777" w:rsidR="00234841" w:rsidRDefault="00234841" w:rsidP="00234841">
      <w:pPr>
        <w:pStyle w:val="PL"/>
      </w:pPr>
    </w:p>
    <w:p w14:paraId="40EBF013" w14:textId="77777777" w:rsidR="00234841" w:rsidRDefault="00234841" w:rsidP="00234841">
      <w:pPr>
        <w:pStyle w:val="PL"/>
      </w:pPr>
      <w:r>
        <w:t xml:space="preserve">    NiddAuthorizationInfo:</w:t>
      </w:r>
    </w:p>
    <w:p w14:paraId="3665DA6D" w14:textId="77777777" w:rsidR="00234841" w:rsidRDefault="00234841" w:rsidP="00234841">
      <w:pPr>
        <w:pStyle w:val="PL"/>
      </w:pPr>
      <w:r>
        <w:t xml:space="preserve">      description: Information related to active NIDD Authorizations</w:t>
      </w:r>
    </w:p>
    <w:p w14:paraId="7C79530C" w14:textId="77777777" w:rsidR="00234841" w:rsidRDefault="00234841" w:rsidP="00234841">
      <w:pPr>
        <w:pStyle w:val="PL"/>
      </w:pPr>
      <w:r>
        <w:t xml:space="preserve">      type: object</w:t>
      </w:r>
    </w:p>
    <w:p w14:paraId="5573F030" w14:textId="77777777" w:rsidR="00234841" w:rsidRDefault="00234841" w:rsidP="00234841">
      <w:pPr>
        <w:pStyle w:val="PL"/>
      </w:pPr>
      <w:r>
        <w:t xml:space="preserve">      required:</w:t>
      </w:r>
    </w:p>
    <w:p w14:paraId="5BD252F4" w14:textId="77777777" w:rsidR="00234841" w:rsidRDefault="00234841" w:rsidP="00234841">
      <w:pPr>
        <w:pStyle w:val="PL"/>
      </w:pPr>
      <w:r>
        <w:t xml:space="preserve">        - niddAuthorizationList</w:t>
      </w:r>
    </w:p>
    <w:p w14:paraId="2EC53B99" w14:textId="77777777" w:rsidR="00234841" w:rsidRDefault="00234841" w:rsidP="00234841">
      <w:pPr>
        <w:pStyle w:val="PL"/>
      </w:pPr>
      <w:r>
        <w:t xml:space="preserve">      properties:</w:t>
      </w:r>
    </w:p>
    <w:p w14:paraId="5F8C3811" w14:textId="77777777" w:rsidR="00234841" w:rsidRDefault="00234841" w:rsidP="00234841">
      <w:pPr>
        <w:pStyle w:val="PL"/>
      </w:pPr>
      <w:r>
        <w:t xml:space="preserve">        niddAuthorizationList:</w:t>
      </w:r>
    </w:p>
    <w:p w14:paraId="214FDC10" w14:textId="77777777" w:rsidR="00234841" w:rsidRDefault="00234841" w:rsidP="00234841">
      <w:pPr>
        <w:pStyle w:val="PL"/>
      </w:pPr>
      <w:r>
        <w:t xml:space="preserve">          type: array</w:t>
      </w:r>
    </w:p>
    <w:p w14:paraId="0FBA1D45" w14:textId="77777777" w:rsidR="00234841" w:rsidRDefault="00234841" w:rsidP="00234841">
      <w:pPr>
        <w:pStyle w:val="PL"/>
      </w:pPr>
      <w:r>
        <w:t xml:space="preserve">          items:</w:t>
      </w:r>
    </w:p>
    <w:p w14:paraId="7201902B" w14:textId="77777777" w:rsidR="00234841" w:rsidRDefault="00234841" w:rsidP="00234841">
      <w:pPr>
        <w:pStyle w:val="PL"/>
      </w:pPr>
      <w:r>
        <w:t xml:space="preserve">            $ref: 'TS29503_</w:t>
      </w:r>
      <w:r>
        <w:rPr>
          <w:lang w:eastAsia="zh-CN"/>
        </w:rPr>
        <w:t>Nudm_NIDDAU</w:t>
      </w:r>
      <w:r>
        <w:t>.yaml#/components/schemas/AuthorizationInfo'</w:t>
      </w:r>
    </w:p>
    <w:p w14:paraId="4104B2FD" w14:textId="77777777" w:rsidR="00234841" w:rsidRDefault="00234841" w:rsidP="00234841">
      <w:pPr>
        <w:pStyle w:val="PL"/>
      </w:pPr>
      <w:r>
        <w:t xml:space="preserve">          minItems: 1</w:t>
      </w:r>
    </w:p>
    <w:p w14:paraId="6C536701" w14:textId="77777777" w:rsidR="00234841" w:rsidRDefault="00234841" w:rsidP="00234841">
      <w:pPr>
        <w:pStyle w:val="PL"/>
      </w:pPr>
    </w:p>
    <w:p w14:paraId="56A37C0F" w14:textId="77777777" w:rsidR="00234841" w:rsidRDefault="00234841" w:rsidP="00234841">
      <w:pPr>
        <w:pStyle w:val="PL"/>
      </w:pPr>
      <w:r>
        <w:t xml:space="preserve">    </w:t>
      </w:r>
      <w:r w:rsidRPr="004F0E40">
        <w:t>PpDataEntryList</w:t>
      </w:r>
      <w:r>
        <w:t>:</w:t>
      </w:r>
    </w:p>
    <w:p w14:paraId="58DB3E77" w14:textId="77777777" w:rsidR="00234841" w:rsidRDefault="00234841" w:rsidP="00234841">
      <w:pPr>
        <w:pStyle w:val="PL"/>
      </w:pPr>
      <w:r>
        <w:t xml:space="preserve">      description: Contains </w:t>
      </w:r>
      <w:r>
        <w:rPr>
          <w:rFonts w:cs="Arial"/>
          <w:szCs w:val="18"/>
          <w:lang w:eastAsia="zh-CN"/>
        </w:rPr>
        <w:t>a list of the Provisioned Parameters entries</w:t>
      </w:r>
    </w:p>
    <w:p w14:paraId="6DF82E19" w14:textId="77777777" w:rsidR="00234841" w:rsidRDefault="00234841" w:rsidP="00234841">
      <w:pPr>
        <w:pStyle w:val="PL"/>
      </w:pPr>
      <w:r>
        <w:t xml:space="preserve">      type: object</w:t>
      </w:r>
    </w:p>
    <w:p w14:paraId="650D713C" w14:textId="77777777" w:rsidR="00234841" w:rsidRDefault="00234841" w:rsidP="00234841">
      <w:pPr>
        <w:pStyle w:val="PL"/>
      </w:pPr>
      <w:r>
        <w:t xml:space="preserve">      properties:</w:t>
      </w:r>
    </w:p>
    <w:p w14:paraId="4FBE0A40" w14:textId="77777777" w:rsidR="00234841" w:rsidRDefault="00234841" w:rsidP="00234841">
      <w:pPr>
        <w:pStyle w:val="PL"/>
      </w:pPr>
      <w:r w:rsidRPr="00442797">
        <w:t xml:space="preserve">        ppDataEntryList:</w:t>
      </w:r>
    </w:p>
    <w:p w14:paraId="489C11F7" w14:textId="77777777" w:rsidR="00234841" w:rsidRDefault="00234841" w:rsidP="00234841">
      <w:pPr>
        <w:pStyle w:val="PL"/>
      </w:pPr>
      <w:r>
        <w:t xml:space="preserve">          type: array</w:t>
      </w:r>
    </w:p>
    <w:p w14:paraId="266A0CF8" w14:textId="77777777" w:rsidR="00234841" w:rsidRDefault="00234841" w:rsidP="00234841">
      <w:pPr>
        <w:pStyle w:val="PL"/>
      </w:pPr>
      <w:r>
        <w:t xml:space="preserve">          items</w:t>
      </w:r>
      <w:r>
        <w:rPr>
          <w:rFonts w:hint="eastAsia"/>
          <w:lang w:eastAsia="zh-CN"/>
        </w:rPr>
        <w:t>:</w:t>
      </w:r>
    </w:p>
    <w:p w14:paraId="4D805092" w14:textId="77777777" w:rsidR="00234841" w:rsidRDefault="00234841" w:rsidP="00234841">
      <w:pPr>
        <w:pStyle w:val="PL"/>
      </w:pPr>
      <w:r>
        <w:t xml:space="preserve">            $ref: '</w:t>
      </w:r>
      <w:r w:rsidRPr="00B3056F">
        <w:t>TS295</w:t>
      </w:r>
      <w:r>
        <w:t>03</w:t>
      </w:r>
      <w:r w:rsidRPr="00B3056F">
        <w:t>_</w:t>
      </w:r>
      <w:r>
        <w:t>Nudm_PP</w:t>
      </w:r>
      <w:r w:rsidRPr="00B3056F">
        <w:t>.yaml#/components/schemas/</w:t>
      </w:r>
      <w:r>
        <w:t>PpDataEntry'</w:t>
      </w:r>
    </w:p>
    <w:p w14:paraId="4E9FE002" w14:textId="77777777" w:rsidR="00234841" w:rsidRDefault="00234841" w:rsidP="00234841">
      <w:pPr>
        <w:pStyle w:val="PL"/>
      </w:pPr>
      <w:r>
        <w:t xml:space="preserve">        </w:t>
      </w:r>
      <w:r>
        <w:rPr>
          <w:lang w:eastAsia="zh-CN"/>
        </w:rPr>
        <w:t>supportedFeatures</w:t>
      </w:r>
      <w:r>
        <w:t>:</w:t>
      </w:r>
    </w:p>
    <w:p w14:paraId="666186F0" w14:textId="77777777" w:rsidR="00234841" w:rsidRDefault="00234841" w:rsidP="00234841">
      <w:pPr>
        <w:pStyle w:val="PL"/>
      </w:pPr>
      <w:r>
        <w:t xml:space="preserve">          $ref: 'TS29571_CommonData.yaml#/components/schemas/SupportedFeatures'</w:t>
      </w:r>
    </w:p>
    <w:p w14:paraId="468299B3" w14:textId="77777777" w:rsidR="00234841" w:rsidRDefault="00234841" w:rsidP="00234841">
      <w:pPr>
        <w:pStyle w:val="PL"/>
      </w:pPr>
    </w:p>
    <w:p w14:paraId="1B4F532D" w14:textId="77777777" w:rsidR="00234841" w:rsidRPr="00BF0F64" w:rsidRDefault="00234841" w:rsidP="00234841">
      <w:pPr>
        <w:pStyle w:val="PL"/>
      </w:pPr>
      <w:r w:rsidRPr="00BF0F64">
        <w:t xml:space="preserve">    UeSubscribedDataSets:</w:t>
      </w:r>
    </w:p>
    <w:p w14:paraId="4D36B572" w14:textId="77777777" w:rsidR="00234841" w:rsidRPr="00BF0F64" w:rsidRDefault="00234841" w:rsidP="00234841">
      <w:pPr>
        <w:pStyle w:val="PL"/>
      </w:pPr>
      <w:r w:rsidRPr="00BF0F64">
        <w:t xml:space="preserve">      description: Contains the subscribed data sets of a UE.</w:t>
      </w:r>
    </w:p>
    <w:p w14:paraId="46DBB6EC" w14:textId="77777777" w:rsidR="00234841" w:rsidRPr="00BF0F64" w:rsidRDefault="00234841" w:rsidP="00234841">
      <w:pPr>
        <w:pStyle w:val="PL"/>
      </w:pPr>
      <w:r w:rsidRPr="00BF0F64">
        <w:t xml:space="preserve">      type: object</w:t>
      </w:r>
    </w:p>
    <w:p w14:paraId="760553C6" w14:textId="77777777" w:rsidR="00234841" w:rsidRPr="00BF0F64" w:rsidRDefault="00234841" w:rsidP="00234841">
      <w:pPr>
        <w:pStyle w:val="PL"/>
      </w:pPr>
      <w:r w:rsidRPr="00BF0F64">
        <w:lastRenderedPageBreak/>
        <w:t xml:space="preserve">      properties:</w:t>
      </w:r>
    </w:p>
    <w:p w14:paraId="456BBD2E" w14:textId="77777777" w:rsidR="00234841" w:rsidRPr="00BF0F64" w:rsidRDefault="00234841" w:rsidP="00234841">
      <w:pPr>
        <w:pStyle w:val="PL"/>
      </w:pPr>
      <w:r w:rsidRPr="00BF0F64">
        <w:t xml:space="preserve">        amData:</w:t>
      </w:r>
    </w:p>
    <w:p w14:paraId="51455711" w14:textId="77777777" w:rsidR="00234841" w:rsidRPr="00BF0F64" w:rsidRDefault="00234841" w:rsidP="00234841">
      <w:pPr>
        <w:pStyle w:val="PL"/>
      </w:pPr>
      <w:r w:rsidRPr="00BF0F64">
        <w:t xml:space="preserve">          $ref: '#/components/schemas/AccessAndMobilitySubscriptionData'</w:t>
      </w:r>
    </w:p>
    <w:p w14:paraId="6C29FA58" w14:textId="77777777" w:rsidR="00234841" w:rsidRPr="00BF0F64" w:rsidRDefault="00234841" w:rsidP="00234841">
      <w:pPr>
        <w:pStyle w:val="PL"/>
      </w:pPr>
      <w:r w:rsidRPr="00BF0F64">
        <w:t xml:space="preserve">        smfSelData:</w:t>
      </w:r>
    </w:p>
    <w:p w14:paraId="2175F3A3" w14:textId="77777777" w:rsidR="00234841" w:rsidRPr="00BF0F64" w:rsidRDefault="00234841" w:rsidP="00234841">
      <w:pPr>
        <w:pStyle w:val="PL"/>
      </w:pPr>
      <w:r w:rsidRPr="00BF0F64">
        <w:t xml:space="preserve">          $ref: '#/components/schemas/SmfSelectionSubscriptionData'</w:t>
      </w:r>
    </w:p>
    <w:p w14:paraId="45107CD2" w14:textId="77777777" w:rsidR="00234841" w:rsidRPr="00BF0F64" w:rsidRDefault="00234841" w:rsidP="00234841">
      <w:pPr>
        <w:pStyle w:val="PL"/>
      </w:pPr>
      <w:r w:rsidRPr="00BF0F64">
        <w:t xml:space="preserve">        smsSubsData:</w:t>
      </w:r>
    </w:p>
    <w:p w14:paraId="24915E81" w14:textId="77777777" w:rsidR="00234841" w:rsidRPr="00BF0F64" w:rsidRDefault="00234841" w:rsidP="00234841">
      <w:pPr>
        <w:pStyle w:val="PL"/>
      </w:pPr>
      <w:r w:rsidRPr="00BF0F64">
        <w:t xml:space="preserve">          $ref: '#/components/schemas/SmsSubscriptionData'</w:t>
      </w:r>
    </w:p>
    <w:p w14:paraId="77E34903" w14:textId="77777777" w:rsidR="00234841" w:rsidRPr="00533C32" w:rsidRDefault="00234841" w:rsidP="00234841">
      <w:pPr>
        <w:pStyle w:val="PL"/>
        <w:rPr>
          <w:lang w:eastAsia="zh-CN"/>
        </w:rPr>
      </w:pPr>
      <w:r w:rsidRPr="00533C32">
        <w:t xml:space="preserve">        smData:</w:t>
      </w:r>
    </w:p>
    <w:p w14:paraId="6574E33C" w14:textId="77777777" w:rsidR="00234841" w:rsidRPr="00533C32" w:rsidRDefault="00234841" w:rsidP="00234841">
      <w:pPr>
        <w:pStyle w:val="PL"/>
      </w:pPr>
      <w:r w:rsidRPr="00533C32">
        <w:t xml:space="preserve">          $ref: '#/components/schemas/S</w:t>
      </w:r>
      <w:r>
        <w:t>m</w:t>
      </w:r>
      <w:r w:rsidRPr="00533C32">
        <w:t>SubsData'</w:t>
      </w:r>
    </w:p>
    <w:p w14:paraId="503E6B68" w14:textId="77777777" w:rsidR="00234841" w:rsidRPr="00BF0F64" w:rsidRDefault="00234841" w:rsidP="00234841">
      <w:pPr>
        <w:pStyle w:val="PL"/>
      </w:pPr>
      <w:r w:rsidRPr="00BF0F64">
        <w:t xml:space="preserve">        traceData:</w:t>
      </w:r>
    </w:p>
    <w:p w14:paraId="05AB633B" w14:textId="77777777" w:rsidR="00234841" w:rsidRPr="00BF0F64" w:rsidRDefault="00234841" w:rsidP="00234841">
      <w:pPr>
        <w:pStyle w:val="PL"/>
      </w:pPr>
      <w:r w:rsidRPr="00BF0F64">
        <w:t xml:space="preserve">          $ref: 'TS29571_CommonData.yaml#/components/schemas/TraceData'</w:t>
      </w:r>
    </w:p>
    <w:p w14:paraId="1B0A77DF" w14:textId="77777777" w:rsidR="00234841" w:rsidRPr="00BF0F64" w:rsidRDefault="00234841" w:rsidP="00234841">
      <w:pPr>
        <w:pStyle w:val="PL"/>
      </w:pPr>
      <w:r w:rsidRPr="00BF0F64">
        <w:t xml:space="preserve">        smsMngData:</w:t>
      </w:r>
    </w:p>
    <w:p w14:paraId="7BA56AA5" w14:textId="77777777" w:rsidR="00234841" w:rsidRPr="00BF0F64" w:rsidRDefault="00234841" w:rsidP="00234841">
      <w:pPr>
        <w:pStyle w:val="PL"/>
      </w:pPr>
      <w:r w:rsidRPr="00BF0F64">
        <w:t xml:space="preserve">          $ref: '#/components/schemas/SmsManagementSubscriptionData'</w:t>
      </w:r>
    </w:p>
    <w:p w14:paraId="13F92478" w14:textId="77777777" w:rsidR="00234841" w:rsidRPr="00BF0F64" w:rsidRDefault="00234841" w:rsidP="00234841">
      <w:pPr>
        <w:pStyle w:val="PL"/>
      </w:pPr>
      <w:r w:rsidRPr="00BF0F64">
        <w:t xml:space="preserve">        lcsPrivacyData:</w:t>
      </w:r>
    </w:p>
    <w:p w14:paraId="57F8D20E" w14:textId="77777777" w:rsidR="00234841" w:rsidRPr="00BF0F64" w:rsidRDefault="00234841" w:rsidP="00234841">
      <w:pPr>
        <w:pStyle w:val="PL"/>
      </w:pPr>
      <w:r w:rsidRPr="00BF0F64">
        <w:t xml:space="preserve">          $ref: '#/components/schemas/LcsPrivacyData'</w:t>
      </w:r>
    </w:p>
    <w:p w14:paraId="7F9F4158" w14:textId="77777777" w:rsidR="00234841" w:rsidRPr="00BF0F64" w:rsidRDefault="00234841" w:rsidP="00234841">
      <w:pPr>
        <w:pStyle w:val="PL"/>
      </w:pPr>
      <w:r w:rsidRPr="00BF0F64">
        <w:t xml:space="preserve">        lcs</w:t>
      </w:r>
      <w:r w:rsidRPr="00BF0F64">
        <w:rPr>
          <w:rFonts w:hint="eastAsia"/>
        </w:rPr>
        <w:t>Mo</w:t>
      </w:r>
      <w:r w:rsidRPr="00BF0F64">
        <w:t>Data:</w:t>
      </w:r>
    </w:p>
    <w:p w14:paraId="1B9ABA24" w14:textId="77777777" w:rsidR="00234841" w:rsidRPr="00BF0F64" w:rsidRDefault="00234841" w:rsidP="00234841">
      <w:pPr>
        <w:pStyle w:val="PL"/>
      </w:pPr>
      <w:r w:rsidRPr="00BF0F64">
        <w:t xml:space="preserve">          $ref: '#/components/schemas/LcsMoData'</w:t>
      </w:r>
    </w:p>
    <w:p w14:paraId="19E3C395" w14:textId="77777777" w:rsidR="00234841" w:rsidRPr="00BF0F64" w:rsidRDefault="00234841" w:rsidP="00234841">
      <w:pPr>
        <w:pStyle w:val="PL"/>
      </w:pPr>
      <w:r w:rsidRPr="00BF0F64">
        <w:t xml:space="preserve">        lcsBcaData:</w:t>
      </w:r>
    </w:p>
    <w:p w14:paraId="51D2F010" w14:textId="77777777" w:rsidR="00234841" w:rsidRPr="00BF0F64" w:rsidRDefault="00234841" w:rsidP="00234841">
      <w:pPr>
        <w:pStyle w:val="PL"/>
      </w:pPr>
      <w:r w:rsidRPr="00BF0F64">
        <w:t xml:space="preserve">          $ref: '#/components/schemas/LcsBroadcastAssistanceTypesData'</w:t>
      </w:r>
    </w:p>
    <w:p w14:paraId="245073D9" w14:textId="77777777" w:rsidR="00234841" w:rsidRPr="00BF0F64" w:rsidRDefault="00234841" w:rsidP="00234841">
      <w:pPr>
        <w:pStyle w:val="PL"/>
      </w:pPr>
      <w:r w:rsidRPr="00BF0F64">
        <w:t xml:space="preserve">        v2xData:</w:t>
      </w:r>
    </w:p>
    <w:p w14:paraId="3D792419" w14:textId="77777777" w:rsidR="00234841" w:rsidRPr="00BF0F64" w:rsidRDefault="00234841" w:rsidP="00234841">
      <w:pPr>
        <w:pStyle w:val="PL"/>
      </w:pPr>
      <w:r w:rsidRPr="00BF0F64">
        <w:t xml:space="preserve">          $ref: '#/components/schemas/V2xSubscriptionData'</w:t>
      </w:r>
    </w:p>
    <w:p w14:paraId="6B6AABDF" w14:textId="77777777" w:rsidR="00234841" w:rsidRPr="00BF0F64" w:rsidRDefault="00234841" w:rsidP="00234841">
      <w:pPr>
        <w:pStyle w:val="PL"/>
      </w:pPr>
      <w:r w:rsidRPr="00BF0F64">
        <w:t xml:space="preserve">        proseData:</w:t>
      </w:r>
    </w:p>
    <w:p w14:paraId="76506D37" w14:textId="77777777" w:rsidR="00234841" w:rsidRPr="00BF0F64" w:rsidRDefault="00234841" w:rsidP="00234841">
      <w:pPr>
        <w:pStyle w:val="PL"/>
      </w:pPr>
      <w:r w:rsidRPr="00BF0F64">
        <w:t xml:space="preserve">          $ref: '#/components/schemas/ProseSubscriptionData'</w:t>
      </w:r>
    </w:p>
    <w:p w14:paraId="067AC3B5" w14:textId="77777777" w:rsidR="00234841" w:rsidRPr="00BF0F64" w:rsidRDefault="00234841" w:rsidP="00234841">
      <w:pPr>
        <w:pStyle w:val="PL"/>
      </w:pPr>
      <w:r w:rsidRPr="00BF0F64">
        <w:t xml:space="preserve">        odbData:</w:t>
      </w:r>
    </w:p>
    <w:p w14:paraId="2EB29972" w14:textId="77777777" w:rsidR="00234841" w:rsidRPr="00BF0F64" w:rsidRDefault="00234841" w:rsidP="00234841">
      <w:pPr>
        <w:pStyle w:val="PL"/>
      </w:pPr>
      <w:r w:rsidRPr="00BF0F64">
        <w:t xml:space="preserve">          $ref: 'TS29571_CommonData.yaml#/components/schemas/OdbData'</w:t>
      </w:r>
    </w:p>
    <w:p w14:paraId="14B58814" w14:textId="77777777" w:rsidR="00234841" w:rsidRPr="00BF0F64" w:rsidRDefault="00234841" w:rsidP="00234841">
      <w:pPr>
        <w:pStyle w:val="PL"/>
      </w:pPr>
      <w:r w:rsidRPr="00BF0F64">
        <w:t xml:space="preserve">        eeProfileData:</w:t>
      </w:r>
    </w:p>
    <w:p w14:paraId="13321CB1" w14:textId="77777777" w:rsidR="00234841" w:rsidRPr="00BF0F64" w:rsidRDefault="00234841" w:rsidP="00234841">
      <w:pPr>
        <w:pStyle w:val="PL"/>
      </w:pPr>
      <w:r w:rsidRPr="00BF0F64">
        <w:t xml:space="preserve">          $ref: '#/components/schemas/EeProfileData'</w:t>
      </w:r>
    </w:p>
    <w:p w14:paraId="04837956" w14:textId="77777777" w:rsidR="00234841" w:rsidRPr="00BF0F64" w:rsidRDefault="00234841" w:rsidP="00234841">
      <w:pPr>
        <w:pStyle w:val="PL"/>
      </w:pPr>
      <w:r w:rsidRPr="00BF0F64">
        <w:t xml:space="preserve">        ppProfileData:</w:t>
      </w:r>
    </w:p>
    <w:p w14:paraId="42D29336" w14:textId="77777777" w:rsidR="00234841" w:rsidRPr="00BF0F64" w:rsidRDefault="00234841" w:rsidP="00234841">
      <w:pPr>
        <w:pStyle w:val="PL"/>
      </w:pPr>
      <w:r w:rsidRPr="00BF0F64">
        <w:t xml:space="preserve">          $ref: '#/components/schemas/PpProfileData'</w:t>
      </w:r>
    </w:p>
    <w:p w14:paraId="23665696" w14:textId="77777777" w:rsidR="00234841" w:rsidRPr="00BF0F64" w:rsidRDefault="00234841" w:rsidP="00234841">
      <w:pPr>
        <w:pStyle w:val="PL"/>
      </w:pPr>
      <w:r w:rsidRPr="00BF0F64">
        <w:t xml:space="preserve">        niddAuthData:</w:t>
      </w:r>
    </w:p>
    <w:p w14:paraId="28147569" w14:textId="77777777" w:rsidR="00234841" w:rsidRPr="00BF0F64" w:rsidRDefault="00234841" w:rsidP="00234841">
      <w:pPr>
        <w:pStyle w:val="PL"/>
      </w:pPr>
      <w:r w:rsidRPr="00BF0F64">
        <w:t xml:space="preserve">          $ref: '#/components/schemas/AuthorizationData'</w:t>
      </w:r>
    </w:p>
    <w:p w14:paraId="33E90A79" w14:textId="77777777" w:rsidR="00234841" w:rsidRPr="00BF0F64" w:rsidRDefault="00234841" w:rsidP="00234841">
      <w:pPr>
        <w:pStyle w:val="PL"/>
      </w:pPr>
      <w:r w:rsidRPr="00BF0F64">
        <w:t xml:space="preserve">        </w:t>
      </w:r>
      <w:r>
        <w:t>uc</w:t>
      </w:r>
      <w:r w:rsidRPr="00BF0F64">
        <w:t>Data:</w:t>
      </w:r>
    </w:p>
    <w:p w14:paraId="0E4388D2" w14:textId="77777777" w:rsidR="00234841" w:rsidRDefault="00234841" w:rsidP="00234841">
      <w:pPr>
        <w:pStyle w:val="PL"/>
      </w:pPr>
      <w:r w:rsidRPr="00BF0F64">
        <w:t xml:space="preserve">          $ref: '#/components/schemas/</w:t>
      </w:r>
      <w:r>
        <w:rPr>
          <w:lang w:eastAsia="zh-CN"/>
        </w:rPr>
        <w:t>Uc</w:t>
      </w:r>
      <w:r w:rsidRPr="003D1A88">
        <w:t>SubscriptionData</w:t>
      </w:r>
      <w:r w:rsidRPr="00BF0F64">
        <w:t>'</w:t>
      </w:r>
    </w:p>
    <w:p w14:paraId="4FE490FE" w14:textId="77777777" w:rsidR="00234841" w:rsidRDefault="00234841" w:rsidP="00234841">
      <w:pPr>
        <w:pStyle w:val="PL"/>
      </w:pPr>
      <w:r w:rsidRPr="00BF0F64">
        <w:t xml:space="preserve">        </w:t>
      </w:r>
      <w:r w:rsidRPr="00B43370">
        <w:rPr>
          <w:lang w:eastAsia="zh-CN"/>
        </w:rPr>
        <w:t>mbs</w:t>
      </w:r>
      <w:r w:rsidRPr="00B43370">
        <w:t>SubscriptionData</w:t>
      </w:r>
      <w:r>
        <w:t>:</w:t>
      </w:r>
    </w:p>
    <w:p w14:paraId="0E9B3CAA" w14:textId="77777777" w:rsidR="00234841" w:rsidRPr="00BF0F64" w:rsidRDefault="00234841" w:rsidP="0023484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7472F7CF" w14:textId="77777777" w:rsidR="00234841" w:rsidRDefault="00234841" w:rsidP="00234841">
      <w:pPr>
        <w:pStyle w:val="PL"/>
        <w:rPr>
          <w:lang w:eastAsia="zh-CN"/>
        </w:rPr>
      </w:pPr>
    </w:p>
    <w:p w14:paraId="7999A6EC" w14:textId="77777777" w:rsidR="00234841" w:rsidRDefault="00234841" w:rsidP="00234841">
      <w:pPr>
        <w:pStyle w:val="PL"/>
      </w:pPr>
      <w:r>
        <w:t xml:space="preserve">    ServiceSpecificAuthorizationInfo:</w:t>
      </w:r>
    </w:p>
    <w:p w14:paraId="16A5AD23" w14:textId="77777777" w:rsidR="00234841" w:rsidRDefault="00234841" w:rsidP="00234841">
      <w:pPr>
        <w:pStyle w:val="PL"/>
      </w:pPr>
      <w:r>
        <w:t xml:space="preserve">      description: Information related to active Service Specific Authorizations</w:t>
      </w:r>
    </w:p>
    <w:p w14:paraId="6CEFE5DD" w14:textId="77777777" w:rsidR="00234841" w:rsidRDefault="00234841" w:rsidP="00234841">
      <w:pPr>
        <w:pStyle w:val="PL"/>
      </w:pPr>
      <w:r>
        <w:t xml:space="preserve">      type: object</w:t>
      </w:r>
    </w:p>
    <w:p w14:paraId="4A523A6F" w14:textId="77777777" w:rsidR="00234841" w:rsidRDefault="00234841" w:rsidP="00234841">
      <w:pPr>
        <w:pStyle w:val="PL"/>
      </w:pPr>
      <w:r>
        <w:t xml:space="preserve">      required:</w:t>
      </w:r>
    </w:p>
    <w:p w14:paraId="4F988492" w14:textId="77777777" w:rsidR="00234841" w:rsidRDefault="00234841" w:rsidP="00234841">
      <w:pPr>
        <w:pStyle w:val="PL"/>
      </w:pPr>
      <w:r>
        <w:t xml:space="preserve">        - serviceSpecificAuthorizationList</w:t>
      </w:r>
    </w:p>
    <w:p w14:paraId="2922C37C" w14:textId="77777777" w:rsidR="00234841" w:rsidRDefault="00234841" w:rsidP="00234841">
      <w:pPr>
        <w:pStyle w:val="PL"/>
      </w:pPr>
      <w:r>
        <w:t xml:space="preserve">      properties:</w:t>
      </w:r>
    </w:p>
    <w:p w14:paraId="35B23BD9" w14:textId="77777777" w:rsidR="00234841" w:rsidRDefault="00234841" w:rsidP="00234841">
      <w:pPr>
        <w:pStyle w:val="PL"/>
      </w:pPr>
      <w:r>
        <w:t xml:space="preserve">        serviceSpecificAuthorizationList:</w:t>
      </w:r>
    </w:p>
    <w:p w14:paraId="11AEB878" w14:textId="77777777" w:rsidR="00234841" w:rsidRDefault="00234841" w:rsidP="00234841">
      <w:pPr>
        <w:pStyle w:val="PL"/>
      </w:pPr>
      <w:r>
        <w:t xml:space="preserve">          type: array</w:t>
      </w:r>
    </w:p>
    <w:p w14:paraId="76E795C1" w14:textId="77777777" w:rsidR="00234841" w:rsidRDefault="00234841" w:rsidP="00234841">
      <w:pPr>
        <w:pStyle w:val="PL"/>
      </w:pPr>
      <w:r>
        <w:t xml:space="preserve">          items:</w:t>
      </w:r>
    </w:p>
    <w:p w14:paraId="2D68F5DD" w14:textId="77777777" w:rsidR="00234841" w:rsidRDefault="00234841" w:rsidP="00234841">
      <w:pPr>
        <w:pStyle w:val="PL"/>
      </w:pPr>
      <w:r>
        <w:t xml:space="preserve">            $ref: 'TS29503_</w:t>
      </w:r>
      <w:r>
        <w:rPr>
          <w:lang w:eastAsia="zh-CN"/>
        </w:rPr>
        <w:t>Nudm_NIDDAU</w:t>
      </w:r>
      <w:r>
        <w:t>.yaml#/components/schemas/AuthorizationInfo'</w:t>
      </w:r>
    </w:p>
    <w:p w14:paraId="2EACF6BA" w14:textId="77777777" w:rsidR="00234841" w:rsidRDefault="00234841" w:rsidP="00234841">
      <w:pPr>
        <w:pStyle w:val="PL"/>
      </w:pPr>
      <w:r>
        <w:lastRenderedPageBreak/>
        <w:t xml:space="preserve">          minItems: 1</w:t>
      </w:r>
    </w:p>
    <w:p w14:paraId="3C821670" w14:textId="77777777" w:rsidR="00234841" w:rsidRDefault="00234841" w:rsidP="00234841">
      <w:pPr>
        <w:pStyle w:val="PL"/>
      </w:pPr>
    </w:p>
    <w:p w14:paraId="65A38A7F" w14:textId="77777777" w:rsidR="00234841" w:rsidRPr="00E77B63" w:rsidRDefault="00234841" w:rsidP="00234841">
      <w:pPr>
        <w:pStyle w:val="PL"/>
        <w:rPr>
          <w:color w:val="0070C0"/>
        </w:rPr>
      </w:pPr>
      <w:r w:rsidRPr="00E77B63">
        <w:rPr>
          <w:color w:val="0070C0"/>
        </w:rPr>
        <w:t xml:space="preserve">    NfIdentifier:</w:t>
      </w:r>
    </w:p>
    <w:p w14:paraId="4E0512BC" w14:textId="77777777" w:rsidR="00234841" w:rsidRPr="00E77B63" w:rsidRDefault="00234841" w:rsidP="00234841">
      <w:pPr>
        <w:pStyle w:val="PL"/>
        <w:rPr>
          <w:color w:val="0070C0"/>
        </w:rPr>
      </w:pPr>
      <w:r w:rsidRPr="00E77B63">
        <w:rPr>
          <w:color w:val="0070C0"/>
        </w:rPr>
        <w:t xml:space="preserve">      type: object</w:t>
      </w:r>
    </w:p>
    <w:p w14:paraId="33ACA604" w14:textId="77777777" w:rsidR="00234841" w:rsidRPr="00E77B63" w:rsidRDefault="00234841" w:rsidP="00234841">
      <w:pPr>
        <w:pStyle w:val="PL"/>
        <w:rPr>
          <w:color w:val="0070C0"/>
        </w:rPr>
      </w:pPr>
      <w:r w:rsidRPr="00E77B63">
        <w:rPr>
          <w:color w:val="0070C0"/>
        </w:rPr>
        <w:t xml:space="preserve">      required:</w:t>
      </w:r>
    </w:p>
    <w:p w14:paraId="0169BAA1" w14:textId="77777777" w:rsidR="00234841" w:rsidRPr="00E77B63" w:rsidRDefault="00234841" w:rsidP="00234841">
      <w:pPr>
        <w:pStyle w:val="PL"/>
        <w:rPr>
          <w:color w:val="0070C0"/>
        </w:rPr>
      </w:pPr>
      <w:r w:rsidRPr="00E77B63">
        <w:rPr>
          <w:color w:val="0070C0"/>
        </w:rPr>
        <w:t xml:space="preserve">        - nfType</w:t>
      </w:r>
    </w:p>
    <w:p w14:paraId="5029576D" w14:textId="77777777" w:rsidR="00234841" w:rsidRPr="00E77B63" w:rsidRDefault="00234841" w:rsidP="00234841">
      <w:pPr>
        <w:pStyle w:val="PL"/>
        <w:rPr>
          <w:color w:val="0070C0"/>
        </w:rPr>
      </w:pPr>
      <w:r w:rsidRPr="00E77B63">
        <w:rPr>
          <w:color w:val="0070C0"/>
        </w:rPr>
        <w:t xml:space="preserve">      properties:</w:t>
      </w:r>
    </w:p>
    <w:p w14:paraId="5D0BDF7E" w14:textId="77777777" w:rsidR="00234841" w:rsidRPr="00E77B63" w:rsidRDefault="00234841" w:rsidP="00234841">
      <w:pPr>
        <w:pStyle w:val="PL"/>
        <w:rPr>
          <w:color w:val="0070C0"/>
        </w:rPr>
      </w:pPr>
      <w:r w:rsidRPr="00E77B63">
        <w:rPr>
          <w:color w:val="0070C0"/>
        </w:rPr>
        <w:t xml:space="preserve">        nfType:</w:t>
      </w:r>
    </w:p>
    <w:p w14:paraId="2B89C37C" w14:textId="77777777" w:rsidR="00234841" w:rsidRPr="00E77B63" w:rsidRDefault="00234841" w:rsidP="00434F1A">
      <w:pPr>
        <w:pStyle w:val="PL"/>
        <w:outlineLvl w:val="0"/>
        <w:rPr>
          <w:color w:val="0070C0"/>
        </w:rPr>
      </w:pPr>
      <w:r w:rsidRPr="00E77B63">
        <w:rPr>
          <w:color w:val="0070C0"/>
        </w:rPr>
        <w:t xml:space="preserve">          $ref: 'TS29510_Nnrf_NFManagement.yaml#/components/schemas/NFType'</w:t>
      </w:r>
    </w:p>
    <w:p w14:paraId="5F1D364D" w14:textId="77777777" w:rsidR="00234841" w:rsidRPr="00E77B63" w:rsidRDefault="00234841" w:rsidP="00234841">
      <w:pPr>
        <w:pStyle w:val="PL"/>
        <w:rPr>
          <w:color w:val="0070C0"/>
        </w:rPr>
      </w:pPr>
      <w:r w:rsidRPr="00E77B63">
        <w:rPr>
          <w:color w:val="0070C0"/>
        </w:rPr>
        <w:t xml:space="preserve">        nfInstanceId:</w:t>
      </w:r>
    </w:p>
    <w:p w14:paraId="7EB90208" w14:textId="77777777" w:rsidR="00234841" w:rsidRDefault="00234841" w:rsidP="00234841">
      <w:pPr>
        <w:pStyle w:val="PL"/>
        <w:rPr>
          <w:color w:val="0070C0"/>
        </w:rPr>
      </w:pPr>
      <w:r w:rsidRPr="00E77B63">
        <w:rPr>
          <w:color w:val="0070C0"/>
        </w:rPr>
        <w:t xml:space="preserve">          $ref: 'TS29571_CommonData.yaml#/components/schemas/NfInstanceId'</w:t>
      </w:r>
    </w:p>
    <w:p w14:paraId="1A8FF9D9" w14:textId="77777777" w:rsidR="00234841" w:rsidRDefault="00234841" w:rsidP="00234841">
      <w:pPr>
        <w:pStyle w:val="PL"/>
        <w:rPr>
          <w:lang w:eastAsia="zh-CN"/>
        </w:rPr>
      </w:pPr>
    </w:p>
    <w:p w14:paraId="2070C6EF" w14:textId="77777777" w:rsidR="00234841" w:rsidRDefault="00234841" w:rsidP="00234841">
      <w:pPr>
        <w:pStyle w:val="PL"/>
        <w:rPr>
          <w:lang w:eastAsia="zh-CN"/>
        </w:rPr>
      </w:pPr>
      <w:r>
        <w:rPr>
          <w:lang w:eastAsia="zh-CN"/>
        </w:rPr>
        <w:t xml:space="preserve">    EeSubscriptionExt:</w:t>
      </w:r>
    </w:p>
    <w:p w14:paraId="218C9525" w14:textId="77777777" w:rsidR="00234841" w:rsidRDefault="00234841" w:rsidP="00234841">
      <w:pPr>
        <w:pStyle w:val="PL"/>
        <w:rPr>
          <w:lang w:eastAsia="zh-CN"/>
        </w:rPr>
      </w:pPr>
      <w:r>
        <w:rPr>
          <w:lang w:eastAsia="zh-CN"/>
        </w:rPr>
        <w:t xml:space="preserve">      allOf:</w:t>
      </w:r>
    </w:p>
    <w:p w14:paraId="29426982" w14:textId="77777777" w:rsidR="00234841" w:rsidRDefault="00234841" w:rsidP="00234841">
      <w:pPr>
        <w:pStyle w:val="PL"/>
        <w:outlineLvl w:val="0"/>
      </w:pPr>
      <w:r w:rsidRPr="00533C32">
        <w:t xml:space="preserve">      </w:t>
      </w:r>
      <w:r>
        <w:t xml:space="preserve">  - </w:t>
      </w:r>
      <w:r w:rsidRPr="00533C32">
        <w:t>$ref: 'TS29503_Nudm_EE.yaml#/components/schemas/EeSubscription'</w:t>
      </w:r>
    </w:p>
    <w:p w14:paraId="73D67B7D" w14:textId="77777777" w:rsidR="00234841" w:rsidRDefault="00234841" w:rsidP="00234841">
      <w:pPr>
        <w:pStyle w:val="PL"/>
        <w:outlineLvl w:val="0"/>
      </w:pPr>
      <w:r>
        <w:t xml:space="preserve">        - $ref: '#/components/schemas/AdditionalEeSubsInfo'</w:t>
      </w:r>
    </w:p>
    <w:p w14:paraId="064C4D65" w14:textId="77777777" w:rsidR="00234841" w:rsidRDefault="00234841" w:rsidP="00234841">
      <w:pPr>
        <w:pStyle w:val="PL"/>
        <w:outlineLvl w:val="0"/>
      </w:pPr>
    </w:p>
    <w:p w14:paraId="3841CD38" w14:textId="77777777" w:rsidR="00234841" w:rsidRDefault="00234841" w:rsidP="00234841">
      <w:pPr>
        <w:pStyle w:val="PL"/>
        <w:outlineLvl w:val="0"/>
      </w:pPr>
      <w:r>
        <w:t xml:space="preserve">    AdditionalEeSubsInfo:</w:t>
      </w:r>
    </w:p>
    <w:p w14:paraId="4F6AB9A8" w14:textId="77777777" w:rsidR="00234841" w:rsidRPr="00B06F7A" w:rsidRDefault="00234841" w:rsidP="00234841">
      <w:pPr>
        <w:pStyle w:val="PL"/>
        <w:rPr>
          <w:lang w:val="en-US"/>
        </w:rPr>
      </w:pPr>
      <w:r w:rsidRPr="00B06F7A">
        <w:rPr>
          <w:lang w:val="en-US"/>
        </w:rPr>
        <w:t xml:space="preserve">      type: object</w:t>
      </w:r>
    </w:p>
    <w:p w14:paraId="4C61337A" w14:textId="77777777" w:rsidR="00234841" w:rsidRPr="00B06F7A" w:rsidRDefault="00234841" w:rsidP="00234841">
      <w:pPr>
        <w:pStyle w:val="PL"/>
        <w:rPr>
          <w:lang w:val="en-US"/>
        </w:rPr>
      </w:pPr>
      <w:r w:rsidRPr="00B06F7A">
        <w:rPr>
          <w:lang w:val="en-US"/>
        </w:rPr>
        <w:t xml:space="preserve">      properties:</w:t>
      </w:r>
    </w:p>
    <w:p w14:paraId="4800BA2B" w14:textId="77777777" w:rsidR="00234841" w:rsidRPr="00376A59" w:rsidRDefault="00234841" w:rsidP="0023484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5EF2DE35" w14:textId="77777777" w:rsidR="00234841" w:rsidRPr="00376A59" w:rsidRDefault="00234841" w:rsidP="00234841">
      <w:pPr>
        <w:pStyle w:val="PL"/>
        <w:rPr>
          <w:lang w:val="en-US"/>
        </w:rPr>
      </w:pPr>
      <w:r>
        <w:rPr>
          <w:lang w:val="en-US"/>
        </w:rPr>
        <w:t xml:space="preserve">    </w:t>
      </w:r>
      <w:r w:rsidRPr="00376A59">
        <w:rPr>
          <w:lang w:val="en-US"/>
        </w:rPr>
        <w:t xml:space="preserve">      type: array</w:t>
      </w:r>
    </w:p>
    <w:p w14:paraId="2643883F" w14:textId="77777777" w:rsidR="00234841" w:rsidRPr="00376A59" w:rsidRDefault="00234841" w:rsidP="00234841">
      <w:pPr>
        <w:pStyle w:val="PL"/>
        <w:rPr>
          <w:lang w:val="en-US"/>
        </w:rPr>
      </w:pPr>
      <w:r w:rsidRPr="00376A59">
        <w:rPr>
          <w:lang w:val="en-US"/>
        </w:rPr>
        <w:t xml:space="preserve">    </w:t>
      </w:r>
      <w:r>
        <w:rPr>
          <w:lang w:val="en-US"/>
        </w:rPr>
        <w:t xml:space="preserve">    </w:t>
      </w:r>
      <w:r w:rsidRPr="00376A59">
        <w:rPr>
          <w:lang w:val="en-US"/>
        </w:rPr>
        <w:t xml:space="preserve">  items:</w:t>
      </w:r>
    </w:p>
    <w:p w14:paraId="07CEAF6F" w14:textId="77777777" w:rsidR="00234841" w:rsidRPr="00376A59" w:rsidRDefault="00234841" w:rsidP="0023484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1F2CE0EF" w14:textId="77777777" w:rsidR="00234841" w:rsidRDefault="00234841" w:rsidP="00234841">
      <w:pPr>
        <w:pStyle w:val="PL"/>
        <w:rPr>
          <w:lang w:val="en-US"/>
        </w:rPr>
      </w:pPr>
      <w:r>
        <w:rPr>
          <w:lang w:val="en-US"/>
        </w:rPr>
        <w:t xml:space="preserve">    </w:t>
      </w:r>
      <w:r w:rsidRPr="00376A59">
        <w:rPr>
          <w:lang w:val="en-US"/>
        </w:rPr>
        <w:t xml:space="preserve">      minItems: 1</w:t>
      </w:r>
    </w:p>
    <w:p w14:paraId="17BDFFBA" w14:textId="77777777" w:rsidR="00234841" w:rsidRDefault="00234841" w:rsidP="00234841">
      <w:pPr>
        <w:pStyle w:val="PL"/>
        <w:rPr>
          <w:lang w:val="en-US"/>
        </w:rPr>
      </w:pPr>
      <w:r>
        <w:rPr>
          <w:lang w:val="en-US"/>
        </w:rPr>
        <w:t xml:space="preserve">          maxItems: 2</w:t>
      </w:r>
    </w:p>
    <w:p w14:paraId="6F08404F" w14:textId="77777777" w:rsidR="00234841" w:rsidRDefault="00234841" w:rsidP="0023484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2A980A51" w14:textId="77777777" w:rsidR="00234841" w:rsidRDefault="00234841" w:rsidP="0023484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25D08365" w14:textId="77777777" w:rsidR="00234841" w:rsidRDefault="00234841" w:rsidP="0023484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4B4D757C" w14:textId="77777777" w:rsidR="00234841" w:rsidRPr="00DF36CE" w:rsidRDefault="00234841" w:rsidP="0023484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5A0EDEF" w14:textId="77777777" w:rsidR="00234841" w:rsidRPr="00887E75" w:rsidRDefault="00234841" w:rsidP="00234841">
      <w:pPr>
        <w:pStyle w:val="PL"/>
        <w:rPr>
          <w:lang w:val="en-US" w:eastAsia="zh-CN"/>
        </w:rPr>
      </w:pPr>
    </w:p>
    <w:p w14:paraId="39D4EC80" w14:textId="77777777" w:rsidR="00234841" w:rsidRPr="00533C32" w:rsidRDefault="00234841" w:rsidP="00234841">
      <w:pPr>
        <w:pStyle w:val="Heading8"/>
      </w:pPr>
      <w:r w:rsidRPr="00533C32">
        <w:br w:type="page"/>
      </w:r>
      <w:bookmarkStart w:id="3254" w:name="_Toc20127198"/>
      <w:bookmarkStart w:id="3255" w:name="_Toc27589189"/>
      <w:bookmarkStart w:id="3256" w:name="_Toc36459995"/>
      <w:bookmarkStart w:id="3257" w:name="_Toc45029591"/>
      <w:bookmarkStart w:id="3258" w:name="_Toc56520878"/>
      <w:bookmarkStart w:id="3259" w:name="_Toc90587229"/>
      <w:bookmarkStart w:id="3260" w:name="_Toc106616780"/>
      <w:bookmarkStart w:id="3261" w:name="_Toc122101482"/>
      <w:r w:rsidRPr="00533C32">
        <w:lastRenderedPageBreak/>
        <w:t>Annex B (informative):</w:t>
      </w:r>
      <w:r w:rsidRPr="00533C32">
        <w:br/>
        <w:t>Change history</w:t>
      </w:r>
      <w:bookmarkEnd w:id="3254"/>
      <w:bookmarkEnd w:id="3255"/>
      <w:bookmarkEnd w:id="3256"/>
      <w:bookmarkEnd w:id="3257"/>
      <w:bookmarkEnd w:id="3258"/>
      <w:bookmarkEnd w:id="3259"/>
      <w:bookmarkEnd w:id="3260"/>
      <w:bookmarkEnd w:id="3261"/>
    </w:p>
    <w:bookmarkEnd w:id="3252"/>
    <w:p w14:paraId="3881BBF3" w14:textId="77777777" w:rsidR="00234841" w:rsidRPr="00533C32" w:rsidRDefault="00234841" w:rsidP="002348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234841" w:rsidRPr="009C5B90" w14:paraId="72C69C6D" w14:textId="77777777" w:rsidTr="00D172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4141DC3" w14:textId="77777777" w:rsidR="00234841" w:rsidRPr="009C5B90" w:rsidRDefault="00234841" w:rsidP="00D17253">
            <w:pPr>
              <w:pStyle w:val="TAL"/>
              <w:jc w:val="center"/>
              <w:rPr>
                <w:b/>
                <w:sz w:val="16"/>
                <w:lang w:val="en-US"/>
              </w:rPr>
            </w:pPr>
            <w:r w:rsidRPr="009C5B90">
              <w:rPr>
                <w:b/>
                <w:lang w:val="en-US"/>
              </w:rPr>
              <w:t>Change history</w:t>
            </w:r>
          </w:p>
        </w:tc>
      </w:tr>
      <w:tr w:rsidR="00234841" w:rsidRPr="009C5B90" w14:paraId="4DE42B34" w14:textId="77777777" w:rsidTr="00D172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86BF297" w14:textId="77777777" w:rsidR="00234841" w:rsidRPr="009C5B90" w:rsidRDefault="00234841" w:rsidP="00D17253">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466165" w14:textId="77777777" w:rsidR="00234841" w:rsidRPr="009C5B90" w:rsidRDefault="00234841" w:rsidP="00D17253">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7135806" w14:textId="77777777" w:rsidR="00234841" w:rsidRPr="009C5B90" w:rsidRDefault="00234841" w:rsidP="00D17253">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C24D398" w14:textId="77777777" w:rsidR="00234841" w:rsidRPr="009C5B90" w:rsidRDefault="00234841" w:rsidP="00D17253">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BD639E5" w14:textId="77777777" w:rsidR="00234841" w:rsidRPr="009C5B90" w:rsidRDefault="00234841" w:rsidP="00D17253">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477F190" w14:textId="77777777" w:rsidR="00234841" w:rsidRPr="009C5B90" w:rsidRDefault="00234841" w:rsidP="00D17253">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87B0651" w14:textId="77777777" w:rsidR="00234841" w:rsidRPr="009C5B90" w:rsidRDefault="00234841" w:rsidP="00D17253">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2AE2592" w14:textId="77777777" w:rsidR="00234841" w:rsidRPr="009C5B90" w:rsidRDefault="00234841" w:rsidP="00D17253">
            <w:pPr>
              <w:pStyle w:val="TAL"/>
              <w:rPr>
                <w:b/>
                <w:sz w:val="16"/>
                <w:lang w:val="en-US"/>
              </w:rPr>
            </w:pPr>
            <w:r w:rsidRPr="009C5B90">
              <w:rPr>
                <w:b/>
                <w:sz w:val="16"/>
                <w:lang w:val="en-US"/>
              </w:rPr>
              <w:t>New version</w:t>
            </w:r>
          </w:p>
        </w:tc>
      </w:tr>
      <w:tr w:rsidR="00234841" w:rsidRPr="009C5B90" w14:paraId="5249093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A49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56485" w14:textId="77777777" w:rsidR="00234841" w:rsidRPr="009C5B90" w:rsidRDefault="00234841" w:rsidP="00D17253">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E0D2C" w14:textId="77777777" w:rsidR="00234841" w:rsidRPr="009C5B90" w:rsidRDefault="00234841" w:rsidP="00D17253">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3C1611" w14:textId="77777777" w:rsidR="00234841" w:rsidRPr="009C5B90" w:rsidRDefault="00234841" w:rsidP="00D17253">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77625" w14:textId="77777777" w:rsidR="00234841" w:rsidRPr="009C5B90" w:rsidRDefault="00234841" w:rsidP="00D17253">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EC5FD3" w14:textId="77777777" w:rsidR="00234841" w:rsidRPr="009C5B90" w:rsidRDefault="00234841" w:rsidP="00D17253">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2521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8520D3" w14:textId="77777777" w:rsidR="00234841" w:rsidRPr="009C5B90" w:rsidRDefault="00234841" w:rsidP="00D17253">
            <w:pPr>
              <w:pStyle w:val="TAL"/>
              <w:rPr>
                <w:rFonts w:cs="Arial"/>
                <w:sz w:val="16"/>
                <w:szCs w:val="16"/>
                <w:lang w:val="en-US" w:eastAsia="ko-KR"/>
              </w:rPr>
            </w:pPr>
            <w:r w:rsidRPr="009C5B90">
              <w:rPr>
                <w:rFonts w:cs="Arial"/>
                <w:sz w:val="16"/>
                <w:szCs w:val="16"/>
                <w:lang w:val="en-US" w:eastAsia="ko-KR"/>
              </w:rPr>
              <w:t>0.0.0</w:t>
            </w:r>
          </w:p>
        </w:tc>
      </w:tr>
      <w:tr w:rsidR="00234841" w:rsidRPr="00887E75" w14:paraId="291D293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F305D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336C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C73CB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70604B"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AD8BE"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C9AD0B"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045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745CE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w:t>
            </w:r>
          </w:p>
        </w:tc>
      </w:tr>
      <w:tr w:rsidR="00234841" w:rsidRPr="00887E75" w14:paraId="5D3B416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C303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610A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9AA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92D37"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86DD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E9FF23"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DA02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24F7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0.2.0</w:t>
            </w:r>
          </w:p>
        </w:tc>
      </w:tr>
      <w:tr w:rsidR="00234841" w:rsidRPr="00887E75" w14:paraId="5A4640A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82B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ACA6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7F37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890095"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8283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5AFEBA"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EAE3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6A1B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0.3.0</w:t>
            </w:r>
          </w:p>
        </w:tc>
      </w:tr>
      <w:tr w:rsidR="00234841" w:rsidRPr="00887E75" w14:paraId="2149669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2AD4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1410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DABA9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348F1D"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33316"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BADE1"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3A773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D4B9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0.4.0</w:t>
            </w:r>
          </w:p>
        </w:tc>
      </w:tr>
      <w:tr w:rsidR="00234841" w:rsidRPr="00887E75" w14:paraId="43A5359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F1E2C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50AE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F7B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68ACC"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7BF8E"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7C5F68"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651B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CFA97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1.0.0</w:t>
            </w:r>
          </w:p>
        </w:tc>
      </w:tr>
      <w:tr w:rsidR="00234841" w:rsidRPr="00887E75" w14:paraId="42B3D9F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4AE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A37E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2ABA97" w14:textId="77777777" w:rsidR="00234841" w:rsidRPr="009C5B90" w:rsidRDefault="00234841" w:rsidP="00D17253">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4FD56"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B794D9"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D6230C"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0B51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2D3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15.0.0</w:t>
            </w:r>
          </w:p>
        </w:tc>
      </w:tr>
      <w:tr w:rsidR="00234841" w:rsidRPr="00887E75" w14:paraId="0B6B7FF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BE060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A8C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255B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ECA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37E6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9F0D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E294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7235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1BDF618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17BF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28DC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56D7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56A9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27D0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A1C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821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7388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D1DCEC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ADB93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70A7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818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E26CA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6E38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6923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78BC5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DD1FE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36A9DAE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1F3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199D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6CB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9D7EE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A19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53AB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EB7B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DD8E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217337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F6DB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61D0B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91BD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2A29F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915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3D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D500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FE8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1B94647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1D7F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FFD6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8437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60DBC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DD7B2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CA50A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85B7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054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388584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DDE8E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3C42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C67FC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207F5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C1C6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F2C30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02F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941F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49BBAC9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AF3D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E319D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645A8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1BC2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CC904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C767F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EBE10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244D7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5E089F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9BE3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3A3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52B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1690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7AB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210BA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C89AF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D26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1196252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1A7F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9E4F3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5134F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9AEA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5F70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6416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B4E01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05E7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5EC2B32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1C17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769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59FC8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389B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A253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6F7A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54B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2021F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3C5827E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EC2A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5DFC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141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B0DA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E8D5D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60FF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484C3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FED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75FF55D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0D0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53F4F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984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8F8A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C29E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95B9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7A7B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695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484BF77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CA10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0B2D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CD9C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B707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71E5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649D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97ED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B4FC9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4DEBDFF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606C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3B3B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60089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3570A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07A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C769C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324A2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5326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73F861B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CD8B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1366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4B9F8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340D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08DF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520E7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01189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18FEE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2253E63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C8F2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FCD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6CBBC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D7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89914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9830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815E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8C598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215350E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B29E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6CC1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589D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B5F6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A6890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33F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A3A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6E3E2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5201F14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2CB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57340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350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1750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23E32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CE96A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75663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DE5F7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0A1C1E7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92642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9BFF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E6CB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1663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380E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D516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C0AA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621D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31F57A8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9EB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F0F3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6B35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A5FE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DF83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7FA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4398E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4E0A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0B0C693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AAFC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E69FF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2A5E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F4A34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9CD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B658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5D747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AEA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3E293B5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D2E8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5E0E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6556B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84D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412E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3E09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EAF2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6880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582D94A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D6FC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12AD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C677A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E8A5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683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9294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514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0AA9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5E2CE38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ACF28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03A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28491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8A255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C871B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BE9EB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DCBA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DDA5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1CD0149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1D3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BC33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02AAF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64C8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088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AE83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EA93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31AD3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4665EED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2C25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75DF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DF5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FA3E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4B3EF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C56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EC6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1F86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6AD90A5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7C9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3DA9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A9D6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8D4F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FBFC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E204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F7E5A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13C0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52F6B1D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6ED3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291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3158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F0A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1A5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8EFCC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51B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B79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405303D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16B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5445F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0DD6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EF78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E2BD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41FB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C2728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F4E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05B57EB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C85B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5BCD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DA7A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8C34D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397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7A78C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779E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B3B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66194B3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CA61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FC3EF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89B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32A9E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AC05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E43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325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755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0A5B57F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669B3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5CCBC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0303A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B141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32EE1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E57F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902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8D434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0706F3B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4B19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2A34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29265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19AA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85A1B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924F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D23D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C62F0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2E0D956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BF80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A2452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2DB1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DC65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34EFD7"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E1F71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D08A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612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3527729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92D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5E0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3EA9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F01AB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3E0B9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E83C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225BC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27F6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434AE7B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643C5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C7B0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B87A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4850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3DEFBE"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232E5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B5325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592E1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6510A6B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79D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A273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FF3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5312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33BB8"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16F8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3DC8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53D4A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326A753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965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12CDA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680E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0143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81C163"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E4F02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DE8F8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58C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1F1AEE2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FCB3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C50A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0F4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E4202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2BF7B"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88B7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BABCB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61E0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577D8AF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002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EDEC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714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0C041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7028A"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F923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D3C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12D4E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494F66F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47F2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D65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6AB49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ED25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7D9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6C50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55C7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CF8C8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6F08F05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2E13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C06C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C3F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1FC2B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ED2C9"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6921B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403C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67A3F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848331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96F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750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379B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51A89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D918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4DEB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617A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B7E1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270FD15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C6B5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0EEA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6FCA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8832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07D31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3A0CF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06A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CB3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59F782A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E5F7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00BA1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F09D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CDEC0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E5C8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45DFC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A780C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4532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6B4AB4C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BCEA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4C1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5ABD9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42F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CDF6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37A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DDA2A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4E1E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B89AB8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625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C7B6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A178C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458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897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14EE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B28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D22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3F849F5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8645C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3037D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BFF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9AF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2DA9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C86BD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DF1E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979D9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C30F7F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E09F8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549AE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C6F40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8D345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1CFD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7C4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783A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63BC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5C111BB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A4902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AD3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C1695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F3AAE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FB6B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11B5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C2AD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3F9C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50632E7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60CA3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B7E0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5F5D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9ECB1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29CC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5738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EF2B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C13D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6CF8769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FAD9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72C3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C1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1C20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66BC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62E34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B5F70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D2B8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4AFB3EF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999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A920C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AC3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D910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50DA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D107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2686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587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4CCE989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AC70D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298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611F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04363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9FEB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09A8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A20C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B14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E67E25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C091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9501E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633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A5E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3570D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5CE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3D16E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A42D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60D7C6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62D60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B9D4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E02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8FBDE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64C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6BFE5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8B1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8ADB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2AA0648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6A9FE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8495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7532C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2A7FE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A42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6813C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CE5B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6289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4BB5A0B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3E4F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A49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F81E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D8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C3F5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87094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BE1B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F7C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3D786D6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E29C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AA85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0932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A2A2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9075C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0362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E307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932ED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29299EE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AFC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9187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19BE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9A38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F3112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E5542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DAB10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C6A80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130BA9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2469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1A98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E91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266C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C5D4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645B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F684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F03BB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86F78C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73398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1CD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D529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9A2E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E71A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FADF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5CBC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A82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21BB5B7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45F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154B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B18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570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D8F8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CE7DD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BE43A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607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3BABA6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FE69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2D7E2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D75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9FFAC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6530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F57CC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F7BE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0263C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50C82F6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8F18C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B760A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034A3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4239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58B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BD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4ECD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1E484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2B5A430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D03BB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8EE00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342C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1D5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89E4E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2031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8F7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365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6A0C8DF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CB629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91903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56A6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0E7F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DECC9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5B6D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89C33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29C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19F8034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AEEDC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E5F7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440B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C0DE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DA5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9345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D30B0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9C57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106436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A2670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564B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92F2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3E74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C7D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DD5C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440E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D9FE8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158688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55AA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14A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4862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486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C92C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84F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039F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6B6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31ADB87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E6D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47C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42F89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476A5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62E0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1319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762C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D558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1AD02A4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AA4E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E49BB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784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E29F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13A7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43D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B596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AA7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58E5245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2DD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3207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57E5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FD7B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6F224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8366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DFD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E0D8A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3201495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EE53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BFB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0917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D97AC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47F6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C7DB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3057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8C8C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5D27D83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677E6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8E93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6EA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C01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663AA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4C33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2688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0FEDE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7C1AA3C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DBF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E5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E31F5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3745C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7D654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A2F0D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FD70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5C9DC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571ED5C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0B09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77D5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3363F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8F34C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890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02591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21B6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71ADA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5E297A7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CEAE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CD24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F352E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C1657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5DE9A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AB0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B699B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3375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0B27C9E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4C55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6B10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55C7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CCD4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F586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EF67B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69F0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34B59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3F7828E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79B7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8FEA1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1516E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1D6B6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CFD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7B21C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CC11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B73BA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5F0D84A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C6A2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54EE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4500D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3F02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5A5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02F5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819C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6ADF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7A43ABF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A6A8E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A5C2B" w14:textId="77777777" w:rsidR="00234841" w:rsidRPr="009C5B90" w:rsidRDefault="00234841" w:rsidP="00D17253">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9EA494" w14:textId="77777777" w:rsidR="00234841" w:rsidRPr="009C5B90" w:rsidRDefault="00234841" w:rsidP="00D17253">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1C9C2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7A14"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BE0DCF"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248F0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9098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16.0.1</w:t>
            </w:r>
          </w:p>
        </w:tc>
      </w:tr>
      <w:tr w:rsidR="00234841" w:rsidRPr="00887E75" w14:paraId="427BBF8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2A2B3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854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F11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3471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E7D3A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04A0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4882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DB8B81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7989C6D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F37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BA597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0774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1CF5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0F85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431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27B8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EFF4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73F0C5D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9D2E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0BA2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C85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78BE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28B5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D1B9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AB339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C1F5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4BD44FE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1A26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1FAA7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DBBD3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F60D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CDEE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80CE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909B4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A263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0F64187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B4B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135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BD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71FF9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67DB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AE08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94895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C65907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4BDA642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0B9B8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A14A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D84F7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6D9C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B788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CF5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1275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2BDD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32D6716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4035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4DB47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02E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E1B53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F1C0E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2CB3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BAE0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970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3CB2027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A88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A63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274A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54F6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94178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58A6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E86B5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6BB2A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43BBEB4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157F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D681E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4214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2396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5149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2E63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4719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BBB2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712C1A7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3E22F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D12B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C9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31492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094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B982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6805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988B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60CB28E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042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8081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C81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E2D47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FDB5B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026D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4EA9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D9AC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41F1068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C2F7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E56EA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D3AE4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D2967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E2383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9303D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07775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79564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2292563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3CC6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16163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5FF52F"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4DC97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35C4D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CCA527"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E87C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EE788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7F35CCF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1616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0290D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AB16A"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F5034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B97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179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7991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DF9A7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735E78C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05756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6B1E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507C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580AA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9C71D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83D83"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CC6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94466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44D1CCD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D029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9955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937B82"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F5ED97"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878A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293406"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BD9B1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F414E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4C4B0A7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AB0F9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811CD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D5FC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8FCA5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52CAF7"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4151A2"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E556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5F02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307A40B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D728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0D76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D46336"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EECB7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034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E05E2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87CF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27FF5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55CFAA5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274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94AA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3282B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CDB2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01389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E4101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B4AB8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892EA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0992BB4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788A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14FF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F5C1D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1B6DB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BE57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DADC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FF4E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92DF7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5D0BF17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6983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AA232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13CA0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3ABBE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821DB"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478F3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4E4E2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1A17B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7C8EE40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3B27F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9F2D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7265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35819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BA2080"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7DBED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0E3C8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35EB4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2F070E5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CE71A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E9F0D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C999F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253AA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7036A"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AB39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A805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F4D11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547356A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BEF4E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C62A1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48BA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5935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912D1F"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7CB5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4E0AB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FEBBB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1DBAF26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F5CE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2B811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A57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EFD83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45A35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8551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0613F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391A8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57A0F85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F12BC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85B6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48A6B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316C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160A9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A20E0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0169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43D07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0010CFC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3E14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6E33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7C78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7EDE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9D8FD"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A63F3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D340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5D3D9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6530365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EE94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8B55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61C2F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80667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E72DE2"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D8045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72BD4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95497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4666ED8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0A45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D21B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3B60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BB4C9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76F89A"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2C166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64E4F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B1506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277616A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3AAD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AEB11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CB5F1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0C02F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DAC97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6FF79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79D3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BAE87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668BF16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4F8ED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285C6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6C893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D9FC78"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7657B"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CEA04"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6A56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76C5B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070F1D2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8897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E183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7386C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5DB0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1775D"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3CE501"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2A36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174C0A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2249657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E6F9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C729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5BAB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E0F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DE84"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3B45E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F62B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F572F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1B74BD3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7903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F3F74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62374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EFB2D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D2C0A"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F433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174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310B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5B0FEC9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533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1CD4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0C3A1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1E3BE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D1728"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E5E9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A0361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485C7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753AF3E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5236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BA3C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7953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150D9F"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B832AE"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7CED3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A633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01AC4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618BCEA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D175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65B78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E9C2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FA0D91"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E73562"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7FC44"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95ACB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FFDE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70B33C5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3805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DF286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1DC3F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F4D98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A5D0C"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E06E01"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E8CB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CAE4A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17.0.0</w:t>
            </w:r>
          </w:p>
        </w:tc>
      </w:tr>
      <w:tr w:rsidR="00234841" w:rsidRPr="00887E75" w14:paraId="351EF4C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F266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122CC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D31A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75A4DC"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26EAD"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9CCC1F"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FA2F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2BD88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17.0.0</w:t>
            </w:r>
          </w:p>
        </w:tc>
      </w:tr>
      <w:tr w:rsidR="00234841" w:rsidRPr="00887E75" w14:paraId="160E76B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2786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F1BAA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93154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31E0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2D97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D809F"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3DC3E2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49820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17.0.0</w:t>
            </w:r>
          </w:p>
        </w:tc>
      </w:tr>
      <w:tr w:rsidR="00234841" w:rsidRPr="00887E75" w14:paraId="39AD4F9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EC8C4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ED5D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EF571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ED55C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0FC0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D163A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7A4C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A8395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050F740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2631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30350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F5F4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A70BC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7C6541"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547C7"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DF7CF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A5AF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44736F7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38F1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4DE3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FE9A2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6DD69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F2CA9"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1314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3FB46A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D17B4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652DC7D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8212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6D288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B91FA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FF5A1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05F88"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CD8DD8"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C75C1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2539F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77A07BF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5880C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083C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DBE89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77DD4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B0A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D8A652"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7185B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35C8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3461AD8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1321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B510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06DF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981A5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8360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7CA48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BF77C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62C66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1068D7F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4B5E5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6F66A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C20B3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4B15F"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53711"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9E71C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808B3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6A346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40E212C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32E1D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E181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C0272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AA6DAA"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3DE793"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E9E3E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D98F6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F44D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79CFD99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7283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DE01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A37E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DF948C"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52B3D3"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96DF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8C34B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CEE26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64FC78E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3A5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B81C5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4EB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5A7F0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C834EA"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2DB22"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BD975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64E04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30B33DD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80F5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13E0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250F3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C6BE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74D9B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17D7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C7810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AE670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399DE07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7B00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8D75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3A9D9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BC9A6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C0E2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7B28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C7CB8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D759D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3C59DC2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80FC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411FD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6FC5A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FDD71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310470"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84254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97513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14645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298F671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60BF9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3708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21C9D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49C1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8AAD8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2ED64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DE39C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5C64A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253E51B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739FB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C2598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F1CF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C2E4A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C9E86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E5913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FF82C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48E9C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374667F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09C3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5A43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79178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88C8E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8FE92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FA56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AA2BF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65E67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099C3E6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F9D0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768F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527C4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6CAF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56CC1"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39E7B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7BAC9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9873B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189FB11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29FC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77AA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78C30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E37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FDB1A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949A6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F503C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9E4A9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38B698C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A527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B850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CAAAB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050F0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1DFE0A"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A7D3E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79DC2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00833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0B3D4D3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1065F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53DE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49A16"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582FA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292EEE"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FA0D5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DEBB3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C1FE1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47A0AB1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6F11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1C0A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CE6F9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9C952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12DF2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770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71B5B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55AB7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25B1A63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D11CB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6DC7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84883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973C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8C5B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A15FD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E7256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92E03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7DCFD56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42FB0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4197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721512"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9F0C6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BECD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8CB4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8BCD0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450B5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60D5042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B17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B25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AA8F9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52679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5D1BB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D321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778AC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14AA4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520ACF3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CA23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7AF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348C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6B74F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735244"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27E46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730ED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C9DB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2EEFD0B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BB6BB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EED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7A875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A7C5D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E894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5220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B7AAC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21F89A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5D95EEF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26AD2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EC07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BA474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4D7BE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9668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31B4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DA817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A5395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22B5F71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FE29B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333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DEC3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C9A3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459A82"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5356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DC75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76480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633E22A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D49F7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78D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8A47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99D6F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D7F5D3"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E9FC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4865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E354E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009E419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C5161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EE83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44D47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9832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42F5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99E2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A463A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8FEDA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6B28D69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482B9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CBD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9E8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1B18E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62AEF"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9D95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1368C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A8288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05CB169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DDE4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0578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CDE"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F3311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EC3B3"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6986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6149E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5C523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5B1DDD2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2DABE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2917C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824372"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626CE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F951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A9AC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D107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2A196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543B57F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B409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8FB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C45A6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CBF3A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4F6B9E"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E0625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98A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B5599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09CD1EF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AB663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E30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70EB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9B69A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300A58"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F6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66587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5BBF7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404DFEE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9780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EF0C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EF2B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A2511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B2F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9C97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F325D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E63F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0036189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38CDA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35F1B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877504"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A0EB6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2A24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981C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98450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21D00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4B3F948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9813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DFA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47EC0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36FFE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3B9F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017D5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313E5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230F54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0AC9D91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25ED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6DC08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8044D3"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DD329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984F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9F02F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0EA7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70787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8543EE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98D0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C56C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E0C55E"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00709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EBB7E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B068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36AC0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1945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08D6DC5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EA67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629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285F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9A490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F01B0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AEAF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25ABE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40750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028D1A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0026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8C22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3CDD0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F862B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EF9BB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3471E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03536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A3B37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E17475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FF729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02C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C024A6"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4AA92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732F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7C62F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EC663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1AC57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5B6A9EA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9BDD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9488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BDE5E"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E725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949A2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EA359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15B11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37F97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00DF77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544A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6E9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AC57E4"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B4A06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7AF38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C4C0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5E13F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30DFF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0B5AF5C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DAF16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6D16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022B0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39F78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D8AD7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3580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D55F4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448D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1A6773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93004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7E4D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6B54CF"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A1697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87D2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C7445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94EC3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37899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6179FAD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8618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17A9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C9B053"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7E517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74E7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5A131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DD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51E2B9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2DF404B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9A026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ABE2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3E83E4"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56768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D00F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E9DB5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91795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E9EB4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5FFF921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5DF5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35AD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50B73F"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2B35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801E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6EC6B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C9A6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07742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254B40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59D0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619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56B34"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E8F0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F27B1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687F3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E434D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CD201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75E5325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8A2CE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990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65A6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069AF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742AD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9C083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F31F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05F06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1F9FBAB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8AB3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5D29A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2FEC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C5B4D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8A40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A8D2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85992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528AB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14748E1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AAF1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C9A9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B36F64"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C535C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AC129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511C4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B6438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88DC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643BCD3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C176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A4E0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AFBE8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2C26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2476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090EC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87FD0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1984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3C514E4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3D5C5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0BBAB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6BACD"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9067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AD63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B87F3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F4C07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884F2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BD1A66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35D69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600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00D734"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4CAA8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6BF3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5216A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3B690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38BDA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2F0770A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E8E6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4223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29E0F"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E670C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064A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1E13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48C0B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15CA8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0A4C459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9F8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3F696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BB1D30"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779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074B0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D4F77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279B5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7EB75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52D4F48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15B8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418AA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22083"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55F94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48579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5AE1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04D84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EA553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0CE1744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B4CF8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B5A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B80CB"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8D09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6A2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103B9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CA555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8A36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40BB58E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364A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D1AC0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29656"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0E47D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E6106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0FA2A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DF775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F352C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5B86466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4EBA8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56F61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B5513"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6BA4C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C347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677F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85802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90F7F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2D446A4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7BEA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AC3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E81CDE"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863F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FC33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BFD4B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5046D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BBC36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CC10B1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AE55E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2146A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A0F539"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EC632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481A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F677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0509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2071F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3B3F06B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33CA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CAE7F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332236"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B4662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EEB2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4F6DD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4BC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1FBA6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123C80A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79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D7362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453389"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D6DF9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4D89D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EB87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E80E5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7A05C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49078D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206C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057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6F6CB"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6AFC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230E1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027E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678E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D0C13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46E960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812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6DFF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FC1ABE"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9AC3B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05E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73130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AE08E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97539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2D785B1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D8F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764B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DE9472"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F1BCE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E9659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BA3C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F7EE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73545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C5E32A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4C2D84"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B13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244D"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E15CB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ADA70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EE89C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928218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9C405F"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06A2269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B49EC"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FE7B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C9DAA8"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6442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02A12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ED4C8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79DBE7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FE85D"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105C7AB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FD4AA"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E34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BAB664"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F3F1D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91CB4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12F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5E22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21DE5D"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6C7A0C2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DC8BA8"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6895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EC7BC"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B152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77A4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B05B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07AE2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B0D220"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2A8DF9C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316886"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3983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74923C"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1AF0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DE21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7A6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3BEE1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52A15AA"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7287086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3BA55"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0018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72894"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9C9B1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F5CB3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8105E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CCF08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340A97"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0BA93FA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AD62"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5D66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BD400"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70C6E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BA5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78E32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AEAAC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D97D50"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0376CB5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FCB2FA"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B06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E802A7"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BAA4E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55CCE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A355B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1D5C5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6BB120"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22B880F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41468"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FDC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666629"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69DC1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2DCDE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40E58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AB1E78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0CC398"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5F8DC88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38B9BC"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A1C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699406"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6078D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38C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3441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E8097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C0BFE0"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2828F96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526F7B"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8BA15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BA6B44"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1DA8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A650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CFE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0DBAC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C2A461"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5898EC6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4A7EE"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DB22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BB6547"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29267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57C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7AAE1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746E8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C1459F"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3647AAC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B13CBF"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7460B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AF846D"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7847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9B41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8E499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AB110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B9498E"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7A50ACE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6F2DC4"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3BAF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B9CF9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5CB3F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70A66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BB20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DA87B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95865E"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136D082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5CADA"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43B1D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A31C3"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23E99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56D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433C3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69A48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D8CE3F"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68569AE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E7BA9"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AE4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676CB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C2EB8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21FF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2107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2E1DC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C392BEA"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72D0C0B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27E17"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C2C3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84CF6"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484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A3CC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B9E7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6A860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A4BC18"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6AD1891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EA1DF"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BD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5A22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4A3A0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147E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4F700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8AC9E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6FEC86"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2F46539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857BAC"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625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28BDC4"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04D1B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EDEDD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AFA5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AF2F19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2BE03C"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1CF5147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169A6"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EDC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D856A"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441C69" w14:textId="77777777" w:rsidR="00234841" w:rsidRPr="00887E75" w:rsidRDefault="00234841" w:rsidP="00D17253">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2A702"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CDE0C6"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34FF19" w14:textId="77777777" w:rsidR="00234841" w:rsidRPr="00887E75" w:rsidRDefault="00234841" w:rsidP="00D17253">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1C99"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23122A6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1EEEE1"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ED2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C8622"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D28B1A" w14:textId="77777777" w:rsidR="00234841" w:rsidRPr="00887E75" w:rsidRDefault="00234841" w:rsidP="00D17253">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F1DE1"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9A1021"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697EFB" w14:textId="77777777" w:rsidR="00234841" w:rsidRPr="00887E75" w:rsidRDefault="00234841" w:rsidP="00D17253">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377A"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774F1D9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248AE"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AEDB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E494A"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AE847C" w14:textId="77777777" w:rsidR="00234841" w:rsidRPr="00887E75" w:rsidRDefault="00234841" w:rsidP="00D17253">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1D526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F0C97"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C2C84F" w14:textId="77777777" w:rsidR="00234841" w:rsidRPr="00887E75" w:rsidRDefault="00234841" w:rsidP="00D17253">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B552B"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3DBEF42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305626"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5AD2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141C2"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3481FA" w14:textId="77777777" w:rsidR="00234841" w:rsidRPr="00887E75" w:rsidRDefault="00234841" w:rsidP="00D17253">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6B06C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EFA130"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077E50" w14:textId="77777777" w:rsidR="00234841" w:rsidRPr="00887E75" w:rsidRDefault="00234841" w:rsidP="00D17253">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58EAB"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3C6BDB6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9B204"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1F3D9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A802E"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432A3" w14:textId="77777777" w:rsidR="00234841" w:rsidRPr="00887E75" w:rsidRDefault="00234841" w:rsidP="00D17253">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F76D75"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2EFDF7"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CC1C" w14:textId="77777777" w:rsidR="00234841" w:rsidRPr="00887E75" w:rsidRDefault="00234841" w:rsidP="00D17253">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05725"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6A23E06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CD5B76"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3A76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72576"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94E135" w14:textId="77777777" w:rsidR="00234841" w:rsidRPr="00887E75" w:rsidRDefault="00234841" w:rsidP="00D17253">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070B7"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40FABE"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E01D4B" w14:textId="77777777" w:rsidR="00234841" w:rsidRPr="00887E75" w:rsidRDefault="00234841" w:rsidP="00D17253">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0B105"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7B0439C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65F76F"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259D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DFC33"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5121F7" w14:textId="77777777" w:rsidR="00234841" w:rsidRPr="00887E75" w:rsidRDefault="00234841" w:rsidP="00D17253">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10115"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E36251"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3F6F2E" w14:textId="77777777" w:rsidR="00234841" w:rsidRPr="00887E75" w:rsidRDefault="00234841" w:rsidP="00D17253">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90291"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D39C4" w:rsidRPr="00887E75" w14:paraId="4026A2F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8B372" w14:textId="77777777" w:rsidR="000D39C4" w:rsidRDefault="000D39C4" w:rsidP="00D17253">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912E0" w14:textId="77777777" w:rsidR="000D39C4" w:rsidRPr="009C5B90" w:rsidRDefault="000D39C4" w:rsidP="00D17253">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5FBF4" w14:textId="77777777" w:rsidR="000D39C4" w:rsidRPr="000011F7" w:rsidRDefault="000D39C4" w:rsidP="00D17253">
            <w:pPr>
              <w:pStyle w:val="TAL"/>
              <w:rPr>
                <w:rFonts w:cs="Arial"/>
                <w:sz w:val="16"/>
                <w:szCs w:val="16"/>
                <w:lang w:val="en-US" w:eastAsia="zh-CN"/>
              </w:rPr>
            </w:pPr>
            <w:r>
              <w:rPr>
                <w:rFonts w:cs="Arial" w:hint="eastAsia"/>
                <w:sz w:val="16"/>
                <w:szCs w:val="16"/>
                <w:lang w:val="en-US" w:eastAsia="zh-CN"/>
              </w:rPr>
              <w:t>CP-223041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2FC516" w14:textId="77777777" w:rsidR="000D39C4" w:rsidRDefault="000D39C4" w:rsidP="00D17253">
            <w:pPr>
              <w:pStyle w:val="TAL"/>
              <w:rPr>
                <w:rFonts w:cs="Arial"/>
                <w:sz w:val="16"/>
                <w:szCs w:val="16"/>
                <w:lang w:eastAsia="zh-CN"/>
              </w:rPr>
            </w:pPr>
            <w:r>
              <w:rPr>
                <w:rFonts w:cs="Arial" w:hint="eastAsia"/>
                <w:sz w:val="16"/>
                <w:szCs w:val="16"/>
                <w:lang w:eastAsia="zh-CN"/>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8CA29" w14:textId="77777777" w:rsidR="000D39C4" w:rsidRPr="00887E75" w:rsidRDefault="000D39C4"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079C2" w14:textId="77777777" w:rsidR="000D39C4" w:rsidRDefault="000D39C4"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BF2C6" w14:textId="77777777" w:rsidR="000D39C4" w:rsidRDefault="000D39C4" w:rsidP="00D17253">
            <w:pPr>
              <w:pStyle w:val="TAL"/>
              <w:rPr>
                <w:rFonts w:cs="Arial"/>
                <w:sz w:val="16"/>
                <w:szCs w:val="16"/>
              </w:rPr>
            </w:pPr>
            <w:r>
              <w:rPr>
                <w:rFonts w:cs="Arial"/>
                <w:sz w:val="16"/>
                <w:szCs w:val="16"/>
              </w:rPr>
              <w:t>HSS Subscription Info Storage in SubscriptionDataSubscriptions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D73F8" w14:textId="77777777" w:rsidR="000D39C4" w:rsidRPr="00841C4B" w:rsidRDefault="000D39C4" w:rsidP="00D17253">
            <w:pPr>
              <w:pStyle w:val="TAL"/>
              <w:rPr>
                <w:rFonts w:cs="Arial"/>
                <w:sz w:val="16"/>
                <w:szCs w:val="16"/>
                <w:lang w:val="en-US" w:eastAsia="zh-CN"/>
              </w:rPr>
            </w:pPr>
            <w:r>
              <w:rPr>
                <w:rFonts w:cs="Arial" w:hint="eastAsia"/>
                <w:sz w:val="16"/>
                <w:szCs w:val="16"/>
                <w:lang w:val="en-US" w:eastAsia="zh-CN"/>
              </w:rPr>
              <w:t>17.9.0</w:t>
            </w:r>
          </w:p>
        </w:tc>
      </w:tr>
      <w:tr w:rsidR="000D39C4" w:rsidRPr="00887E75" w14:paraId="10B348B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7E96E" w14:textId="77777777" w:rsidR="000D39C4" w:rsidRDefault="000D39C4" w:rsidP="00D17253">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D2DDCD" w14:textId="77777777" w:rsidR="000D39C4" w:rsidRPr="009C5B90" w:rsidRDefault="000D39C4" w:rsidP="00D17253">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3EE31" w14:textId="77777777" w:rsidR="000D39C4" w:rsidRPr="000011F7" w:rsidRDefault="000D39C4" w:rsidP="00D17253">
            <w:pPr>
              <w:pStyle w:val="TAL"/>
              <w:rPr>
                <w:rFonts w:cs="Arial"/>
                <w:sz w:val="16"/>
                <w:szCs w:val="16"/>
                <w:lang w:val="en-US" w:eastAsia="zh-CN"/>
              </w:rPr>
            </w:pPr>
            <w:r>
              <w:rPr>
                <w:rFonts w:cs="Arial" w:hint="eastAsia"/>
                <w:sz w:val="16"/>
                <w:szCs w:val="16"/>
                <w:lang w:val="en-US"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25BD26" w14:textId="77777777" w:rsidR="000D39C4" w:rsidRDefault="000D39C4" w:rsidP="00D17253">
            <w:pPr>
              <w:pStyle w:val="TAL"/>
              <w:rPr>
                <w:rFonts w:cs="Arial"/>
                <w:sz w:val="16"/>
                <w:szCs w:val="16"/>
                <w:lang w:eastAsia="zh-CN"/>
              </w:rPr>
            </w:pPr>
            <w:r>
              <w:rPr>
                <w:rFonts w:cs="Arial" w:hint="eastAsia"/>
                <w:sz w:val="16"/>
                <w:szCs w:val="16"/>
                <w:lang w:eastAsia="zh-CN"/>
              </w:rPr>
              <w:t>0455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D60B49" w14:textId="77777777" w:rsidR="000D39C4" w:rsidRPr="00887E75" w:rsidRDefault="000D39C4"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BB701" w14:textId="77777777" w:rsidR="000D39C4" w:rsidRDefault="000D39C4"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285FC7" w14:textId="77777777" w:rsidR="000D39C4" w:rsidRDefault="000D39C4" w:rsidP="00D17253">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F3AE5" w14:textId="77777777" w:rsidR="000D39C4" w:rsidRPr="00841C4B" w:rsidRDefault="000D39C4" w:rsidP="00D17253">
            <w:pPr>
              <w:pStyle w:val="TAL"/>
              <w:rPr>
                <w:rFonts w:cs="Arial"/>
                <w:sz w:val="16"/>
                <w:szCs w:val="16"/>
                <w:lang w:val="en-US" w:eastAsia="zh-CN"/>
              </w:rPr>
            </w:pPr>
            <w:r>
              <w:rPr>
                <w:rFonts w:cs="Arial" w:hint="eastAsia"/>
                <w:sz w:val="16"/>
                <w:szCs w:val="16"/>
                <w:lang w:val="en-US" w:eastAsia="zh-CN"/>
              </w:rPr>
              <w:t>17.9.0</w:t>
            </w:r>
          </w:p>
        </w:tc>
      </w:tr>
    </w:tbl>
    <w:p w14:paraId="48F99967" w14:textId="77777777" w:rsidR="00080512" w:rsidRDefault="00080512" w:rsidP="00234841"/>
    <w:sectPr w:rsidR="00080512" w:rsidSect="00185598">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2116" w14:textId="77777777" w:rsidR="00743935" w:rsidRDefault="00743935">
      <w:r>
        <w:separator/>
      </w:r>
    </w:p>
  </w:endnote>
  <w:endnote w:type="continuationSeparator" w:id="0">
    <w:p w14:paraId="2EB73643" w14:textId="77777777" w:rsidR="00743935" w:rsidRDefault="0074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BD10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09BB" w14:textId="77777777" w:rsidR="00743935" w:rsidRDefault="00743935">
      <w:r>
        <w:separator/>
      </w:r>
    </w:p>
  </w:footnote>
  <w:footnote w:type="continuationSeparator" w:id="0">
    <w:p w14:paraId="1A695481" w14:textId="77777777" w:rsidR="00743935" w:rsidRDefault="00743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6274" w14:textId="4CE2114B" w:rsidR="00597B11" w:rsidRDefault="00E138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C3D4C">
      <w:rPr>
        <w:rFonts w:ascii="Arial" w:hAnsi="Arial" w:cs="Arial"/>
        <w:b/>
        <w:noProof/>
        <w:sz w:val="18"/>
        <w:szCs w:val="18"/>
      </w:rPr>
      <w:t>3GPP TS 29.505 V17.9.0 (2022-12)</w:t>
    </w:r>
    <w:r>
      <w:rPr>
        <w:rFonts w:ascii="Arial" w:hAnsi="Arial" w:cs="Arial"/>
        <w:b/>
        <w:sz w:val="18"/>
        <w:szCs w:val="18"/>
      </w:rPr>
      <w:fldChar w:fldCharType="end"/>
    </w:r>
  </w:p>
  <w:p w14:paraId="4230D77A" w14:textId="77777777" w:rsidR="00597B11" w:rsidRDefault="00E138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0D39C4">
      <w:rPr>
        <w:rFonts w:ascii="Arial" w:hAnsi="Arial" w:cs="Arial"/>
        <w:b/>
        <w:noProof/>
        <w:sz w:val="18"/>
        <w:szCs w:val="18"/>
      </w:rPr>
      <w:t>348</w:t>
    </w:r>
    <w:r>
      <w:rPr>
        <w:rFonts w:ascii="Arial" w:hAnsi="Arial" w:cs="Arial"/>
        <w:b/>
        <w:sz w:val="18"/>
        <w:szCs w:val="18"/>
      </w:rPr>
      <w:fldChar w:fldCharType="end"/>
    </w:r>
  </w:p>
  <w:p w14:paraId="66C74D44" w14:textId="7969501C" w:rsidR="00597B11" w:rsidRDefault="00E1382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C3D4C">
      <w:rPr>
        <w:rFonts w:ascii="Arial" w:hAnsi="Arial" w:cs="Arial"/>
        <w:b/>
        <w:noProof/>
        <w:sz w:val="18"/>
        <w:szCs w:val="18"/>
      </w:rPr>
      <w:t>Release 17</w:t>
    </w:r>
    <w:r>
      <w:rPr>
        <w:rFonts w:ascii="Arial" w:hAnsi="Arial" w:cs="Arial"/>
        <w:b/>
        <w:sz w:val="18"/>
        <w:szCs w:val="18"/>
      </w:rPr>
      <w:fldChar w:fldCharType="end"/>
    </w:r>
  </w:p>
  <w:p w14:paraId="06EC23C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79501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241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853129">
    <w:abstractNumId w:val="11"/>
  </w:num>
  <w:num w:numId="4" w16cid:durableId="361788236">
    <w:abstractNumId w:val="14"/>
  </w:num>
  <w:num w:numId="5" w16cid:durableId="963846982">
    <w:abstractNumId w:val="9"/>
  </w:num>
  <w:num w:numId="6" w16cid:durableId="2090730766">
    <w:abstractNumId w:val="7"/>
  </w:num>
  <w:num w:numId="7" w16cid:durableId="1237975686">
    <w:abstractNumId w:val="6"/>
  </w:num>
  <w:num w:numId="8" w16cid:durableId="1785886241">
    <w:abstractNumId w:val="5"/>
  </w:num>
  <w:num w:numId="9" w16cid:durableId="1831435853">
    <w:abstractNumId w:val="4"/>
  </w:num>
  <w:num w:numId="10" w16cid:durableId="1952088023">
    <w:abstractNumId w:val="8"/>
  </w:num>
  <w:num w:numId="11" w16cid:durableId="2116633091">
    <w:abstractNumId w:val="3"/>
  </w:num>
  <w:num w:numId="12" w16cid:durableId="1064983384">
    <w:abstractNumId w:val="2"/>
  </w:num>
  <w:num w:numId="13" w16cid:durableId="1492913873">
    <w:abstractNumId w:val="1"/>
  </w:num>
  <w:num w:numId="14" w16cid:durableId="670641831">
    <w:abstractNumId w:val="0"/>
  </w:num>
  <w:num w:numId="15" w16cid:durableId="665787745">
    <w:abstractNumId w:val="8"/>
    <w:lvlOverride w:ilvl="0">
      <w:startOverride w:val="1"/>
    </w:lvlOverride>
  </w:num>
  <w:num w:numId="16" w16cid:durableId="503663423">
    <w:abstractNumId w:val="13"/>
  </w:num>
  <w:num w:numId="17" w16cid:durableId="66841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39C4"/>
    <w:rsid w:val="000D58AB"/>
    <w:rsid w:val="000E3AF2"/>
    <w:rsid w:val="00133525"/>
    <w:rsid w:val="00173E3B"/>
    <w:rsid w:val="00174E78"/>
    <w:rsid w:val="00185598"/>
    <w:rsid w:val="001A4C42"/>
    <w:rsid w:val="001A7420"/>
    <w:rsid w:val="001B6637"/>
    <w:rsid w:val="001C21C3"/>
    <w:rsid w:val="001D02C2"/>
    <w:rsid w:val="001F0C1D"/>
    <w:rsid w:val="001F1132"/>
    <w:rsid w:val="001F168B"/>
    <w:rsid w:val="001F6969"/>
    <w:rsid w:val="0021345A"/>
    <w:rsid w:val="002347A2"/>
    <w:rsid w:val="00234841"/>
    <w:rsid w:val="002675F0"/>
    <w:rsid w:val="002760EE"/>
    <w:rsid w:val="002B6339"/>
    <w:rsid w:val="002E00EE"/>
    <w:rsid w:val="00315B85"/>
    <w:rsid w:val="003172DC"/>
    <w:rsid w:val="0035462D"/>
    <w:rsid w:val="00356555"/>
    <w:rsid w:val="003765B8"/>
    <w:rsid w:val="003A695F"/>
    <w:rsid w:val="003C3971"/>
    <w:rsid w:val="00423334"/>
    <w:rsid w:val="004345EC"/>
    <w:rsid w:val="00434F1A"/>
    <w:rsid w:val="00465515"/>
    <w:rsid w:val="00471467"/>
    <w:rsid w:val="0049751D"/>
    <w:rsid w:val="004C30AC"/>
    <w:rsid w:val="004D3578"/>
    <w:rsid w:val="004E213A"/>
    <w:rsid w:val="004F0988"/>
    <w:rsid w:val="004F3340"/>
    <w:rsid w:val="0051599D"/>
    <w:rsid w:val="0053388B"/>
    <w:rsid w:val="00535773"/>
    <w:rsid w:val="00543E6C"/>
    <w:rsid w:val="00565087"/>
    <w:rsid w:val="00597B11"/>
    <w:rsid w:val="005D2E01"/>
    <w:rsid w:val="005D7526"/>
    <w:rsid w:val="005E4BB2"/>
    <w:rsid w:val="005F509C"/>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3935"/>
    <w:rsid w:val="00744E76"/>
    <w:rsid w:val="00746605"/>
    <w:rsid w:val="00765EA3"/>
    <w:rsid w:val="00774DA4"/>
    <w:rsid w:val="00781F0F"/>
    <w:rsid w:val="0079045D"/>
    <w:rsid w:val="007B600E"/>
    <w:rsid w:val="007C3D4C"/>
    <w:rsid w:val="007F0F4A"/>
    <w:rsid w:val="008028A4"/>
    <w:rsid w:val="00804C03"/>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A530C"/>
    <w:rsid w:val="009F37B7"/>
    <w:rsid w:val="00A10F02"/>
    <w:rsid w:val="00A164B4"/>
    <w:rsid w:val="00A26956"/>
    <w:rsid w:val="00A27486"/>
    <w:rsid w:val="00A53724"/>
    <w:rsid w:val="00A56066"/>
    <w:rsid w:val="00A6679D"/>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A62EF"/>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B3629"/>
    <w:rsid w:val="00D57972"/>
    <w:rsid w:val="00D675A9"/>
    <w:rsid w:val="00D738D6"/>
    <w:rsid w:val="00D755EB"/>
    <w:rsid w:val="00D76048"/>
    <w:rsid w:val="00D82E6F"/>
    <w:rsid w:val="00D87DA1"/>
    <w:rsid w:val="00D87E00"/>
    <w:rsid w:val="00D9134D"/>
    <w:rsid w:val="00DA7A03"/>
    <w:rsid w:val="00DB1818"/>
    <w:rsid w:val="00DC309B"/>
    <w:rsid w:val="00DC4DA2"/>
    <w:rsid w:val="00DD4C17"/>
    <w:rsid w:val="00DD74A5"/>
    <w:rsid w:val="00DF2B1F"/>
    <w:rsid w:val="00DF62CD"/>
    <w:rsid w:val="00E13825"/>
    <w:rsid w:val="00E16509"/>
    <w:rsid w:val="00E44582"/>
    <w:rsid w:val="00E545AA"/>
    <w:rsid w:val="00E77645"/>
    <w:rsid w:val="00EA15B0"/>
    <w:rsid w:val="00EA5EA7"/>
    <w:rsid w:val="00EA66BD"/>
    <w:rsid w:val="00EC4A25"/>
    <w:rsid w:val="00EF608C"/>
    <w:rsid w:val="00F025A2"/>
    <w:rsid w:val="00F04712"/>
    <w:rsid w:val="00F13360"/>
    <w:rsid w:val="00F22EC7"/>
    <w:rsid w:val="00F325C8"/>
    <w:rsid w:val="00F34834"/>
    <w:rsid w:val="00F653B8"/>
    <w:rsid w:val="00F869A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2133C"/>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598"/>
    <w:pPr>
      <w:spacing w:after="180"/>
    </w:pPr>
    <w:rPr>
      <w:lang w:eastAsia="en-US"/>
    </w:rPr>
  </w:style>
  <w:style w:type="paragraph" w:styleId="Heading1">
    <w:name w:val="heading 1"/>
    <w:next w:val="Normal"/>
    <w:link w:val="Heading1Char"/>
    <w:qFormat/>
    <w:rsid w:val="0018559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85598"/>
    <w:pPr>
      <w:pBdr>
        <w:top w:val="none" w:sz="0" w:space="0" w:color="auto"/>
      </w:pBdr>
      <w:spacing w:before="180"/>
      <w:outlineLvl w:val="1"/>
    </w:pPr>
    <w:rPr>
      <w:sz w:val="32"/>
    </w:rPr>
  </w:style>
  <w:style w:type="paragraph" w:styleId="Heading3">
    <w:name w:val="heading 3"/>
    <w:basedOn w:val="Heading2"/>
    <w:next w:val="Normal"/>
    <w:link w:val="Heading3Char"/>
    <w:qFormat/>
    <w:rsid w:val="00185598"/>
    <w:pPr>
      <w:spacing w:before="120"/>
      <w:outlineLvl w:val="2"/>
    </w:pPr>
    <w:rPr>
      <w:sz w:val="28"/>
    </w:rPr>
  </w:style>
  <w:style w:type="paragraph" w:styleId="Heading4">
    <w:name w:val="heading 4"/>
    <w:basedOn w:val="Heading3"/>
    <w:next w:val="Normal"/>
    <w:link w:val="Heading4Char"/>
    <w:qFormat/>
    <w:rsid w:val="00185598"/>
    <w:pPr>
      <w:ind w:left="1418" w:hanging="1418"/>
      <w:outlineLvl w:val="3"/>
    </w:pPr>
    <w:rPr>
      <w:sz w:val="24"/>
    </w:rPr>
  </w:style>
  <w:style w:type="paragraph" w:styleId="Heading5">
    <w:name w:val="heading 5"/>
    <w:basedOn w:val="Heading4"/>
    <w:next w:val="Normal"/>
    <w:link w:val="Heading5Char"/>
    <w:qFormat/>
    <w:rsid w:val="00185598"/>
    <w:pPr>
      <w:ind w:left="1701" w:hanging="1701"/>
      <w:outlineLvl w:val="4"/>
    </w:pPr>
    <w:rPr>
      <w:sz w:val="22"/>
    </w:rPr>
  </w:style>
  <w:style w:type="paragraph" w:styleId="Heading6">
    <w:name w:val="heading 6"/>
    <w:basedOn w:val="H6"/>
    <w:next w:val="Normal"/>
    <w:link w:val="Heading6Char"/>
    <w:qFormat/>
    <w:rsid w:val="00185598"/>
    <w:pPr>
      <w:outlineLvl w:val="5"/>
    </w:pPr>
  </w:style>
  <w:style w:type="paragraph" w:styleId="Heading7">
    <w:name w:val="heading 7"/>
    <w:basedOn w:val="H6"/>
    <w:next w:val="Normal"/>
    <w:link w:val="Heading7Char"/>
    <w:qFormat/>
    <w:rsid w:val="00185598"/>
    <w:pPr>
      <w:outlineLvl w:val="6"/>
    </w:pPr>
  </w:style>
  <w:style w:type="paragraph" w:styleId="Heading8">
    <w:name w:val="heading 8"/>
    <w:basedOn w:val="Heading1"/>
    <w:next w:val="Normal"/>
    <w:link w:val="Heading8Char"/>
    <w:qFormat/>
    <w:rsid w:val="00185598"/>
    <w:pPr>
      <w:ind w:left="0" w:firstLine="0"/>
      <w:outlineLvl w:val="7"/>
    </w:pPr>
  </w:style>
  <w:style w:type="paragraph" w:styleId="Heading9">
    <w:name w:val="heading 9"/>
    <w:basedOn w:val="Heading8"/>
    <w:next w:val="Normal"/>
    <w:link w:val="Heading9Char"/>
    <w:qFormat/>
    <w:rsid w:val="001855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85598"/>
    <w:pPr>
      <w:ind w:left="1985" w:hanging="1985"/>
      <w:outlineLvl w:val="9"/>
    </w:pPr>
    <w:rPr>
      <w:sz w:val="20"/>
    </w:rPr>
  </w:style>
  <w:style w:type="paragraph" w:styleId="TOC9">
    <w:name w:val="toc 9"/>
    <w:basedOn w:val="TOC8"/>
    <w:uiPriority w:val="39"/>
    <w:rsid w:val="00185598"/>
    <w:pPr>
      <w:ind w:left="1418" w:hanging="1418"/>
    </w:pPr>
  </w:style>
  <w:style w:type="paragraph" w:styleId="TOC8">
    <w:name w:val="toc 8"/>
    <w:basedOn w:val="TOC1"/>
    <w:uiPriority w:val="39"/>
    <w:rsid w:val="00185598"/>
    <w:pPr>
      <w:spacing w:before="180"/>
      <w:ind w:left="2693" w:hanging="2693"/>
    </w:pPr>
    <w:rPr>
      <w:b/>
    </w:rPr>
  </w:style>
  <w:style w:type="paragraph" w:styleId="TOC1">
    <w:name w:val="toc 1"/>
    <w:uiPriority w:val="39"/>
    <w:rsid w:val="00185598"/>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85598"/>
    <w:pPr>
      <w:keepLines/>
      <w:tabs>
        <w:tab w:val="center" w:pos="4536"/>
        <w:tab w:val="right" w:pos="9072"/>
      </w:tabs>
    </w:pPr>
  </w:style>
  <w:style w:type="character" w:customStyle="1" w:styleId="ZGSM">
    <w:name w:val="ZGSM"/>
    <w:rsid w:val="00185598"/>
  </w:style>
  <w:style w:type="paragraph" w:styleId="Header">
    <w:name w:val="header"/>
    <w:link w:val="HeaderChar"/>
    <w:rsid w:val="00185598"/>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8559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85598"/>
    <w:pPr>
      <w:ind w:left="1701" w:hanging="1701"/>
    </w:pPr>
  </w:style>
  <w:style w:type="paragraph" w:styleId="TOC4">
    <w:name w:val="toc 4"/>
    <w:basedOn w:val="TOC3"/>
    <w:uiPriority w:val="39"/>
    <w:rsid w:val="00185598"/>
    <w:pPr>
      <w:ind w:left="1418" w:hanging="1418"/>
    </w:pPr>
  </w:style>
  <w:style w:type="paragraph" w:styleId="TOC3">
    <w:name w:val="toc 3"/>
    <w:basedOn w:val="TOC2"/>
    <w:uiPriority w:val="39"/>
    <w:rsid w:val="00185598"/>
    <w:pPr>
      <w:ind w:left="1134" w:hanging="1134"/>
    </w:pPr>
  </w:style>
  <w:style w:type="paragraph" w:styleId="TOC2">
    <w:name w:val="toc 2"/>
    <w:basedOn w:val="TOC1"/>
    <w:uiPriority w:val="39"/>
    <w:rsid w:val="00185598"/>
    <w:pPr>
      <w:keepNext w:val="0"/>
      <w:spacing w:before="0"/>
      <w:ind w:left="851" w:hanging="851"/>
    </w:pPr>
    <w:rPr>
      <w:sz w:val="20"/>
    </w:rPr>
  </w:style>
  <w:style w:type="paragraph" w:styleId="Footer">
    <w:name w:val="footer"/>
    <w:basedOn w:val="Header"/>
    <w:link w:val="FooterChar"/>
    <w:rsid w:val="00185598"/>
    <w:pPr>
      <w:jc w:val="center"/>
    </w:pPr>
    <w:rPr>
      <w:i/>
    </w:rPr>
  </w:style>
  <w:style w:type="paragraph" w:customStyle="1" w:styleId="TT">
    <w:name w:val="TT"/>
    <w:basedOn w:val="Heading1"/>
    <w:next w:val="Normal"/>
    <w:rsid w:val="00185598"/>
    <w:pPr>
      <w:outlineLvl w:val="9"/>
    </w:pPr>
  </w:style>
  <w:style w:type="paragraph" w:customStyle="1" w:styleId="NF">
    <w:name w:val="NF"/>
    <w:basedOn w:val="NO"/>
    <w:rsid w:val="00185598"/>
    <w:pPr>
      <w:keepNext/>
      <w:spacing w:after="0"/>
    </w:pPr>
    <w:rPr>
      <w:rFonts w:ascii="Arial" w:hAnsi="Arial"/>
      <w:sz w:val="18"/>
    </w:rPr>
  </w:style>
  <w:style w:type="paragraph" w:customStyle="1" w:styleId="NO">
    <w:name w:val="NO"/>
    <w:basedOn w:val="Normal"/>
    <w:link w:val="NOChar"/>
    <w:qFormat/>
    <w:rsid w:val="00185598"/>
    <w:pPr>
      <w:keepLines/>
      <w:ind w:left="1135" w:hanging="851"/>
    </w:pPr>
  </w:style>
  <w:style w:type="paragraph" w:customStyle="1" w:styleId="PL">
    <w:name w:val="PL"/>
    <w:link w:val="PLChar"/>
    <w:qFormat/>
    <w:rsid w:val="00185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185598"/>
    <w:pPr>
      <w:jc w:val="right"/>
    </w:pPr>
  </w:style>
  <w:style w:type="paragraph" w:customStyle="1" w:styleId="TAL">
    <w:name w:val="TAL"/>
    <w:basedOn w:val="Normal"/>
    <w:link w:val="TALChar"/>
    <w:qFormat/>
    <w:rsid w:val="00185598"/>
    <w:pPr>
      <w:keepNext/>
      <w:keepLines/>
      <w:spacing w:after="0"/>
    </w:pPr>
    <w:rPr>
      <w:rFonts w:ascii="Arial" w:hAnsi="Arial"/>
      <w:sz w:val="18"/>
    </w:rPr>
  </w:style>
  <w:style w:type="paragraph" w:customStyle="1" w:styleId="TAH">
    <w:name w:val="TAH"/>
    <w:basedOn w:val="TAC"/>
    <w:link w:val="TAHChar"/>
    <w:qFormat/>
    <w:rsid w:val="00185598"/>
    <w:rPr>
      <w:b/>
    </w:rPr>
  </w:style>
  <w:style w:type="paragraph" w:customStyle="1" w:styleId="TAC">
    <w:name w:val="TAC"/>
    <w:basedOn w:val="TAL"/>
    <w:link w:val="TACChar"/>
    <w:qFormat/>
    <w:rsid w:val="00185598"/>
    <w:pPr>
      <w:jc w:val="center"/>
    </w:pPr>
  </w:style>
  <w:style w:type="paragraph" w:customStyle="1" w:styleId="LD">
    <w:name w:val="LD"/>
    <w:rsid w:val="00185598"/>
    <w:pPr>
      <w:keepNext/>
      <w:keepLines/>
      <w:spacing w:line="180" w:lineRule="exact"/>
    </w:pPr>
    <w:rPr>
      <w:rFonts w:ascii="Courier New" w:hAnsi="Courier New"/>
      <w:lang w:eastAsia="en-US"/>
    </w:rPr>
  </w:style>
  <w:style w:type="paragraph" w:customStyle="1" w:styleId="EX">
    <w:name w:val="EX"/>
    <w:basedOn w:val="Normal"/>
    <w:link w:val="EXCar"/>
    <w:qFormat/>
    <w:rsid w:val="00185598"/>
    <w:pPr>
      <w:keepLines/>
      <w:ind w:left="1702" w:hanging="1418"/>
    </w:pPr>
  </w:style>
  <w:style w:type="paragraph" w:customStyle="1" w:styleId="FP">
    <w:name w:val="FP"/>
    <w:basedOn w:val="Normal"/>
    <w:rsid w:val="00185598"/>
    <w:pPr>
      <w:spacing w:after="0"/>
    </w:pPr>
  </w:style>
  <w:style w:type="paragraph" w:customStyle="1" w:styleId="NW">
    <w:name w:val="NW"/>
    <w:basedOn w:val="NO"/>
    <w:rsid w:val="00185598"/>
    <w:pPr>
      <w:spacing w:after="0"/>
    </w:pPr>
  </w:style>
  <w:style w:type="paragraph" w:customStyle="1" w:styleId="EW">
    <w:name w:val="EW"/>
    <w:basedOn w:val="EX"/>
    <w:rsid w:val="00185598"/>
    <w:pPr>
      <w:spacing w:after="0"/>
    </w:pPr>
  </w:style>
  <w:style w:type="paragraph" w:customStyle="1" w:styleId="B1">
    <w:name w:val="B1"/>
    <w:basedOn w:val="Normal"/>
    <w:link w:val="B1Char"/>
    <w:qFormat/>
    <w:rsid w:val="00185598"/>
    <w:pPr>
      <w:ind w:left="568" w:hanging="284"/>
    </w:pPr>
  </w:style>
  <w:style w:type="paragraph" w:styleId="TOC6">
    <w:name w:val="toc 6"/>
    <w:basedOn w:val="TOC5"/>
    <w:next w:val="Normal"/>
    <w:uiPriority w:val="39"/>
    <w:rsid w:val="00185598"/>
    <w:pPr>
      <w:ind w:left="1985" w:hanging="1985"/>
    </w:pPr>
  </w:style>
  <w:style w:type="paragraph" w:styleId="TOC7">
    <w:name w:val="toc 7"/>
    <w:basedOn w:val="TOC6"/>
    <w:next w:val="Normal"/>
    <w:uiPriority w:val="39"/>
    <w:rsid w:val="00185598"/>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rsid w:val="00185598"/>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85598"/>
    <w:pPr>
      <w:ind w:left="851" w:hanging="851"/>
    </w:pPr>
  </w:style>
  <w:style w:type="paragraph" w:customStyle="1" w:styleId="ZH">
    <w:name w:val="ZH"/>
    <w:rsid w:val="0018559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85598"/>
    <w:pPr>
      <w:keepNext w:val="0"/>
      <w:spacing w:before="0" w:after="240"/>
    </w:pPr>
  </w:style>
  <w:style w:type="paragraph" w:customStyle="1" w:styleId="ZG">
    <w:name w:val="ZG"/>
    <w:rsid w:val="00185598"/>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185598"/>
    <w:pPr>
      <w:ind w:left="851" w:hanging="284"/>
    </w:pPr>
  </w:style>
  <w:style w:type="paragraph" w:customStyle="1" w:styleId="B3">
    <w:name w:val="B3"/>
    <w:basedOn w:val="Normal"/>
    <w:rsid w:val="00185598"/>
    <w:pPr>
      <w:ind w:left="1135" w:hanging="284"/>
    </w:pPr>
  </w:style>
  <w:style w:type="paragraph" w:customStyle="1" w:styleId="B4">
    <w:name w:val="B4"/>
    <w:basedOn w:val="Normal"/>
    <w:rsid w:val="00185598"/>
    <w:pPr>
      <w:ind w:left="1418" w:hanging="284"/>
    </w:pPr>
  </w:style>
  <w:style w:type="paragraph" w:customStyle="1" w:styleId="B5">
    <w:name w:val="B5"/>
    <w:basedOn w:val="Normal"/>
    <w:rsid w:val="00185598"/>
    <w:pPr>
      <w:ind w:left="1702" w:hanging="284"/>
    </w:pPr>
  </w:style>
  <w:style w:type="paragraph" w:customStyle="1" w:styleId="ZTD">
    <w:name w:val="ZTD"/>
    <w:basedOn w:val="ZB"/>
    <w:rsid w:val="00185598"/>
    <w:pPr>
      <w:framePr w:hRule="auto" w:wrap="notBeside" w:y="852"/>
    </w:pPr>
    <w:rPr>
      <w:i w:val="0"/>
      <w:sz w:val="40"/>
    </w:rPr>
  </w:style>
  <w:style w:type="paragraph" w:customStyle="1" w:styleId="ZV">
    <w:name w:val="ZV"/>
    <w:basedOn w:val="ZU"/>
    <w:rsid w:val="00185598"/>
    <w:pPr>
      <w:framePr w:wrap="notBeside" w:y="16161"/>
    </w:pPr>
  </w:style>
  <w:style w:type="paragraph" w:customStyle="1" w:styleId="TAJ">
    <w:name w:val="TAJ"/>
    <w:basedOn w:val="TH"/>
    <w:rsid w:val="00185598"/>
  </w:style>
  <w:style w:type="paragraph" w:customStyle="1" w:styleId="Guidance">
    <w:name w:val="Guidance"/>
    <w:basedOn w:val="Normal"/>
    <w:rsid w:val="00185598"/>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234841"/>
    <w:rPr>
      <w:rFonts w:ascii="Arial" w:hAnsi="Arial"/>
      <w:sz w:val="36"/>
      <w:lang w:eastAsia="en-US"/>
    </w:rPr>
  </w:style>
  <w:style w:type="character" w:customStyle="1" w:styleId="Heading2Char">
    <w:name w:val="Heading 2 Char"/>
    <w:basedOn w:val="DefaultParagraphFont"/>
    <w:link w:val="Heading2"/>
    <w:rsid w:val="00234841"/>
    <w:rPr>
      <w:rFonts w:ascii="Arial" w:hAnsi="Arial"/>
      <w:sz w:val="32"/>
      <w:lang w:eastAsia="en-US"/>
    </w:rPr>
  </w:style>
  <w:style w:type="character" w:customStyle="1" w:styleId="Heading3Char">
    <w:name w:val="Heading 3 Char"/>
    <w:basedOn w:val="DefaultParagraphFont"/>
    <w:link w:val="Heading3"/>
    <w:rsid w:val="00234841"/>
    <w:rPr>
      <w:rFonts w:ascii="Arial" w:hAnsi="Arial"/>
      <w:sz w:val="28"/>
      <w:lang w:eastAsia="en-US"/>
    </w:rPr>
  </w:style>
  <w:style w:type="character" w:customStyle="1" w:styleId="Heading4Char">
    <w:name w:val="Heading 4 Char"/>
    <w:basedOn w:val="DefaultParagraphFont"/>
    <w:link w:val="Heading4"/>
    <w:rsid w:val="00234841"/>
    <w:rPr>
      <w:rFonts w:ascii="Arial" w:hAnsi="Arial"/>
      <w:sz w:val="24"/>
      <w:lang w:eastAsia="en-US"/>
    </w:rPr>
  </w:style>
  <w:style w:type="character" w:customStyle="1" w:styleId="Heading5Char">
    <w:name w:val="Heading 5 Char"/>
    <w:basedOn w:val="DefaultParagraphFont"/>
    <w:link w:val="Heading5"/>
    <w:rsid w:val="00234841"/>
    <w:rPr>
      <w:rFonts w:ascii="Arial" w:hAnsi="Arial"/>
      <w:sz w:val="22"/>
      <w:lang w:eastAsia="en-US"/>
    </w:rPr>
  </w:style>
  <w:style w:type="character" w:customStyle="1" w:styleId="Heading6Char">
    <w:name w:val="Heading 6 Char"/>
    <w:basedOn w:val="DefaultParagraphFont"/>
    <w:link w:val="Heading6"/>
    <w:rsid w:val="00234841"/>
    <w:rPr>
      <w:rFonts w:ascii="Arial" w:hAnsi="Arial"/>
      <w:lang w:eastAsia="en-US"/>
    </w:rPr>
  </w:style>
  <w:style w:type="character" w:customStyle="1" w:styleId="Heading7Char">
    <w:name w:val="Heading 7 Char"/>
    <w:basedOn w:val="DefaultParagraphFont"/>
    <w:link w:val="Heading7"/>
    <w:rsid w:val="00234841"/>
    <w:rPr>
      <w:rFonts w:ascii="Arial" w:hAnsi="Arial"/>
      <w:lang w:eastAsia="en-US"/>
    </w:rPr>
  </w:style>
  <w:style w:type="character" w:customStyle="1" w:styleId="Heading8Char">
    <w:name w:val="Heading 8 Char"/>
    <w:basedOn w:val="DefaultParagraphFont"/>
    <w:link w:val="Heading8"/>
    <w:rsid w:val="00234841"/>
    <w:rPr>
      <w:rFonts w:ascii="Arial" w:hAnsi="Arial"/>
      <w:sz w:val="36"/>
      <w:lang w:eastAsia="en-US"/>
    </w:rPr>
  </w:style>
  <w:style w:type="character" w:customStyle="1" w:styleId="Heading9Char">
    <w:name w:val="Heading 9 Char"/>
    <w:basedOn w:val="DefaultParagraphFont"/>
    <w:link w:val="Heading9"/>
    <w:rsid w:val="00234841"/>
    <w:rPr>
      <w:rFonts w:ascii="Arial" w:hAnsi="Arial"/>
      <w:sz w:val="36"/>
      <w:lang w:eastAsia="en-US"/>
    </w:rPr>
  </w:style>
  <w:style w:type="character" w:customStyle="1" w:styleId="NOChar">
    <w:name w:val="NO Char"/>
    <w:link w:val="NO"/>
    <w:locked/>
    <w:rsid w:val="00234841"/>
    <w:rPr>
      <w:lang w:eastAsia="en-US"/>
    </w:rPr>
  </w:style>
  <w:style w:type="character" w:customStyle="1" w:styleId="PLChar">
    <w:name w:val="PL Char"/>
    <w:link w:val="PL"/>
    <w:qFormat/>
    <w:locked/>
    <w:rsid w:val="00234841"/>
    <w:rPr>
      <w:rFonts w:ascii="Courier New" w:hAnsi="Courier New"/>
      <w:sz w:val="16"/>
      <w:lang w:eastAsia="en-US"/>
    </w:rPr>
  </w:style>
  <w:style w:type="character" w:customStyle="1" w:styleId="TALChar">
    <w:name w:val="TAL Char"/>
    <w:link w:val="TAL"/>
    <w:qFormat/>
    <w:locked/>
    <w:rsid w:val="00234841"/>
    <w:rPr>
      <w:rFonts w:ascii="Arial" w:hAnsi="Arial"/>
      <w:sz w:val="18"/>
      <w:lang w:eastAsia="en-US"/>
    </w:rPr>
  </w:style>
  <w:style w:type="character" w:customStyle="1" w:styleId="TACChar">
    <w:name w:val="TAC Char"/>
    <w:link w:val="TAC"/>
    <w:qFormat/>
    <w:locked/>
    <w:rsid w:val="00234841"/>
    <w:rPr>
      <w:rFonts w:ascii="Arial" w:hAnsi="Arial"/>
      <w:sz w:val="18"/>
      <w:lang w:eastAsia="en-US"/>
    </w:rPr>
  </w:style>
  <w:style w:type="character" w:customStyle="1" w:styleId="EXCar">
    <w:name w:val="EX Car"/>
    <w:link w:val="EX"/>
    <w:qFormat/>
    <w:locked/>
    <w:rsid w:val="00234841"/>
    <w:rPr>
      <w:lang w:eastAsia="en-US"/>
    </w:rPr>
  </w:style>
  <w:style w:type="character" w:customStyle="1" w:styleId="B1Char">
    <w:name w:val="B1 Char"/>
    <w:link w:val="B1"/>
    <w:locked/>
    <w:rsid w:val="00234841"/>
    <w:rPr>
      <w:lang w:eastAsia="en-US"/>
    </w:rPr>
  </w:style>
  <w:style w:type="character" w:customStyle="1" w:styleId="TANChar">
    <w:name w:val="TAN Char"/>
    <w:link w:val="TAN"/>
    <w:qFormat/>
    <w:locked/>
    <w:rsid w:val="00234841"/>
    <w:rPr>
      <w:rFonts w:ascii="Arial" w:hAnsi="Arial"/>
      <w:sz w:val="18"/>
      <w:lang w:eastAsia="en-US"/>
    </w:rPr>
  </w:style>
  <w:style w:type="character" w:customStyle="1" w:styleId="TFChar">
    <w:name w:val="TF Char"/>
    <w:link w:val="TF"/>
    <w:locked/>
    <w:rsid w:val="00234841"/>
    <w:rPr>
      <w:rFonts w:ascii="Arial" w:hAnsi="Arial"/>
      <w:b/>
      <w:lang w:eastAsia="en-US"/>
    </w:rPr>
  </w:style>
  <w:style w:type="character" w:customStyle="1" w:styleId="TAHChar">
    <w:name w:val="TAH Char"/>
    <w:link w:val="TAH"/>
    <w:qFormat/>
    <w:locked/>
    <w:rsid w:val="00234841"/>
    <w:rPr>
      <w:rFonts w:ascii="Arial" w:hAnsi="Arial"/>
      <w:b/>
      <w:sz w:val="18"/>
      <w:lang w:eastAsia="en-US"/>
    </w:rPr>
  </w:style>
  <w:style w:type="paragraph" w:styleId="Revision">
    <w:name w:val="Revision"/>
    <w:hidden/>
    <w:uiPriority w:val="99"/>
    <w:semiHidden/>
    <w:rsid w:val="00234841"/>
    <w:rPr>
      <w:rFonts w:eastAsia="DengXian"/>
    </w:rPr>
  </w:style>
  <w:style w:type="character" w:customStyle="1" w:styleId="HeaderChar">
    <w:name w:val="Header Char"/>
    <w:basedOn w:val="DefaultParagraphFont"/>
    <w:link w:val="Header"/>
    <w:rsid w:val="00234841"/>
    <w:rPr>
      <w:rFonts w:ascii="Arial" w:hAnsi="Arial"/>
      <w:b/>
      <w:sz w:val="18"/>
      <w:lang w:eastAsia="ja-JP"/>
    </w:rPr>
  </w:style>
  <w:style w:type="character" w:styleId="FootnoteReference">
    <w:name w:val="footnote reference"/>
    <w:rsid w:val="00234841"/>
    <w:rPr>
      <w:b/>
      <w:position w:val="6"/>
      <w:sz w:val="16"/>
    </w:rPr>
  </w:style>
  <w:style w:type="character" w:customStyle="1" w:styleId="TAHCar">
    <w:name w:val="TAH Car"/>
    <w:rsid w:val="00234841"/>
    <w:rPr>
      <w:rFonts w:ascii="Arial" w:hAnsi="Arial"/>
      <w:b/>
      <w:sz w:val="18"/>
      <w:lang w:val="en-GB" w:eastAsia="en-US"/>
    </w:rPr>
  </w:style>
  <w:style w:type="character" w:customStyle="1" w:styleId="EditorsNoteCharChar">
    <w:name w:val="Editor's Note Char Char"/>
    <w:link w:val="EditorsNote"/>
    <w:rsid w:val="00234841"/>
    <w:rPr>
      <w:color w:val="FF0000"/>
      <w:lang w:eastAsia="en-US"/>
    </w:rPr>
  </w:style>
  <w:style w:type="character" w:customStyle="1" w:styleId="FooterChar">
    <w:name w:val="Footer Char"/>
    <w:basedOn w:val="DefaultParagraphFont"/>
    <w:link w:val="Footer"/>
    <w:rsid w:val="00234841"/>
    <w:rPr>
      <w:rFonts w:ascii="Arial" w:hAnsi="Arial"/>
      <w:b/>
      <w:i/>
      <w:sz w:val="18"/>
      <w:lang w:eastAsia="ja-JP"/>
    </w:rPr>
  </w:style>
  <w:style w:type="paragraph" w:customStyle="1" w:styleId="CRCoverPage">
    <w:name w:val="CR Cover Page"/>
    <w:link w:val="CRCoverPageZchn"/>
    <w:rsid w:val="00234841"/>
    <w:pPr>
      <w:spacing w:after="120"/>
    </w:pPr>
    <w:rPr>
      <w:rFonts w:ascii="Arial" w:eastAsia="SimSun" w:hAnsi="Arial"/>
      <w:lang w:eastAsia="en-US"/>
    </w:rPr>
  </w:style>
  <w:style w:type="paragraph" w:customStyle="1" w:styleId="tdoc-header">
    <w:name w:val="tdoc-header"/>
    <w:rsid w:val="00234841"/>
    <w:rPr>
      <w:rFonts w:ascii="Arial" w:eastAsia="SimSun" w:hAnsi="Arial"/>
      <w:sz w:val="24"/>
      <w:lang w:eastAsia="en-US"/>
    </w:rPr>
  </w:style>
  <w:style w:type="character" w:styleId="CommentReference">
    <w:name w:val="annotation reference"/>
    <w:rsid w:val="00234841"/>
    <w:rPr>
      <w:sz w:val="16"/>
    </w:rPr>
  </w:style>
  <w:style w:type="character" w:customStyle="1" w:styleId="st">
    <w:name w:val="st"/>
    <w:rsid w:val="00234841"/>
  </w:style>
  <w:style w:type="paragraph" w:customStyle="1" w:styleId="m216113901552225498gmail-pl">
    <w:name w:val="m_216113901552225498gmail-pl"/>
    <w:basedOn w:val="Normal"/>
    <w:rsid w:val="0023484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23484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23484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23484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23484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234841"/>
    <w:rPr>
      <w:rFonts w:ascii="Arial" w:eastAsia="SimSun" w:hAnsi="Arial"/>
      <w:lang w:eastAsia="en-US"/>
    </w:rPr>
  </w:style>
  <w:style w:type="paragraph" w:customStyle="1" w:styleId="TempNote">
    <w:name w:val="TempNote"/>
    <w:basedOn w:val="Normal"/>
    <w:qFormat/>
    <w:rsid w:val="0023484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3484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34841"/>
    <w:pPr>
      <w:spacing w:before="120" w:after="0"/>
    </w:pPr>
    <w:rPr>
      <w:rFonts w:ascii="Arial" w:eastAsia="DengXian" w:hAnsi="Arial"/>
    </w:rPr>
  </w:style>
  <w:style w:type="character" w:customStyle="1" w:styleId="AltNormalChar">
    <w:name w:val="AltNormal Char"/>
    <w:link w:val="AltNormal"/>
    <w:rsid w:val="00234841"/>
    <w:rPr>
      <w:rFonts w:ascii="Arial" w:eastAsia="DengXian" w:hAnsi="Arial"/>
      <w:lang w:eastAsia="en-US"/>
    </w:rPr>
  </w:style>
  <w:style w:type="paragraph" w:customStyle="1" w:styleId="TemplateH3">
    <w:name w:val="TemplateH3"/>
    <w:basedOn w:val="Normal"/>
    <w:qFormat/>
    <w:rsid w:val="0023484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3484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234841"/>
    <w:rPr>
      <w:lang w:eastAsia="en-US"/>
    </w:rPr>
  </w:style>
  <w:style w:type="character" w:customStyle="1" w:styleId="EditorsNoteChar">
    <w:name w:val="Editor's Note Char"/>
    <w:aliases w:val="EN Char"/>
    <w:rsid w:val="00234841"/>
    <w:rPr>
      <w:color w:val="FF0000"/>
      <w:lang w:eastAsia="en-US"/>
    </w:rPr>
  </w:style>
  <w:style w:type="character" w:customStyle="1" w:styleId="B1Char1">
    <w:name w:val="B1 Char1"/>
    <w:rsid w:val="00234841"/>
    <w:rPr>
      <w:rFonts w:ascii="Times New Roman" w:hAnsi="Times New Roman"/>
      <w:lang w:val="en-GB" w:eastAsia="en-US"/>
    </w:rPr>
  </w:style>
  <w:style w:type="character" w:customStyle="1" w:styleId="TALChar1">
    <w:name w:val="TAL Char1"/>
    <w:rsid w:val="002348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A92F3-4BE3-4137-9410-B83173B1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348</Pages>
  <Words>90068</Words>
  <Characters>513392</Characters>
  <Application>Microsoft Office Word</Application>
  <DocSecurity>0</DocSecurity>
  <Lines>4278</Lines>
  <Paragraphs>1204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20</cp:revision>
  <cp:lastPrinted>2019-02-25T14:05:00Z</cp:lastPrinted>
  <dcterms:created xsi:type="dcterms:W3CDTF">2022-09-22T17:25:00Z</dcterms:created>
  <dcterms:modified xsi:type="dcterms:W3CDTF">2022-12-16T15:43:00Z</dcterms:modified>
</cp:coreProperties>
</file>