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B6975" w14:paraId="3B52AA84" w14:textId="77777777" w:rsidTr="005E4BB2">
        <w:tc>
          <w:tcPr>
            <w:tcW w:w="10423" w:type="dxa"/>
            <w:gridSpan w:val="2"/>
            <w:shd w:val="clear" w:color="auto" w:fill="auto"/>
          </w:tcPr>
          <w:p w14:paraId="53F00DEA" w14:textId="2AAFA5C9" w:rsidR="004F0988" w:rsidRPr="00CB6975" w:rsidRDefault="003133A5"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00C601E5">
              <w:rPr>
                <w:rFonts w:hint="eastAsia"/>
                <w:lang w:eastAsia="zh-CN"/>
              </w:rPr>
              <w:t>8</w:t>
            </w:r>
            <w:r w:rsidRPr="00CB6975">
              <w:t>.</w:t>
            </w:r>
            <w:r w:rsidR="00C601E5">
              <w:rPr>
                <w:rFonts w:hint="eastAsia"/>
                <w:lang w:eastAsia="zh-CN"/>
              </w:rPr>
              <w:t>0</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C10F46" w:rsidRPr="00CB6975">
              <w:rPr>
                <w:sz w:val="32"/>
                <w:lang w:eastAsia="zh-CN"/>
              </w:rPr>
              <w:t>2</w:t>
            </w:r>
            <w:r w:rsidRPr="00CB6975">
              <w:rPr>
                <w:sz w:val="32"/>
              </w:rPr>
              <w:t>-</w:t>
            </w:r>
            <w:r w:rsidR="00F2296C">
              <w:rPr>
                <w:rFonts w:hint="eastAsia"/>
                <w:sz w:val="32"/>
                <w:lang w:eastAsia="zh-CN"/>
              </w:rPr>
              <w:t>12</w:t>
            </w:r>
            <w:r w:rsidR="004F0988" w:rsidRPr="00CB6975">
              <w:rPr>
                <w:sz w:val="32"/>
              </w:rPr>
              <w:t>)</w:t>
            </w:r>
          </w:p>
        </w:tc>
      </w:tr>
      <w:tr w:rsidR="004F0988" w:rsidRPr="00CB6975" w14:paraId="6C2ED908" w14:textId="77777777" w:rsidTr="005E4BB2">
        <w:trPr>
          <w:trHeight w:hRule="exact" w:val="1134"/>
        </w:trPr>
        <w:tc>
          <w:tcPr>
            <w:tcW w:w="10423" w:type="dxa"/>
            <w:gridSpan w:val="2"/>
            <w:shd w:val="clear" w:color="auto" w:fill="auto"/>
          </w:tcPr>
          <w:p w14:paraId="6D6461FE" w14:textId="77777777" w:rsidR="004F0988" w:rsidRPr="00CB6975" w:rsidRDefault="004F0988" w:rsidP="00133525">
            <w:pPr>
              <w:pStyle w:val="ZB"/>
              <w:framePr w:w="0" w:hRule="auto" w:wrap="auto" w:vAnchor="margin" w:hAnchor="text" w:yAlign="inline"/>
            </w:pPr>
            <w:r w:rsidRPr="00CB6975">
              <w:t xml:space="preserve">Technical </w:t>
            </w:r>
            <w:bookmarkStart w:id="1" w:name="spectype2"/>
            <w:r w:rsidRPr="00CB6975">
              <w:t>Specification</w:t>
            </w:r>
            <w:bookmarkEnd w:id="1"/>
          </w:p>
          <w:p w14:paraId="3F103786" w14:textId="77777777" w:rsidR="00BA4B8D" w:rsidRPr="00CB6975" w:rsidRDefault="00BA4B8D" w:rsidP="003133A5"/>
        </w:tc>
      </w:tr>
      <w:tr w:rsidR="004F0988" w:rsidRPr="00CB6975" w14:paraId="4C3926A5" w14:textId="77777777" w:rsidTr="005E4BB2">
        <w:trPr>
          <w:trHeight w:hRule="exact" w:val="3686"/>
        </w:trPr>
        <w:tc>
          <w:tcPr>
            <w:tcW w:w="10423" w:type="dxa"/>
            <w:gridSpan w:val="2"/>
            <w:shd w:val="clear" w:color="auto" w:fill="auto"/>
          </w:tcPr>
          <w:p w14:paraId="5C490170" w14:textId="77777777" w:rsidR="004F0988" w:rsidRPr="00CB6975" w:rsidRDefault="004F0988" w:rsidP="00133525">
            <w:pPr>
              <w:pStyle w:val="ZT"/>
              <w:framePr w:wrap="auto" w:hAnchor="text" w:yAlign="inline"/>
            </w:pPr>
            <w:r w:rsidRPr="00CB6975">
              <w:t>3rd Generation Partnership Project;</w:t>
            </w:r>
          </w:p>
          <w:p w14:paraId="77C91780" w14:textId="77777777" w:rsidR="003133A5" w:rsidRPr="00CB6975" w:rsidRDefault="003133A5" w:rsidP="003133A5">
            <w:pPr>
              <w:pStyle w:val="ZT"/>
              <w:framePr w:wrap="auto" w:hAnchor="text" w:yAlign="inline"/>
            </w:pPr>
            <w:r w:rsidRPr="00CB6975">
              <w:t>Technical Specification Group Core Network and Terminals;</w:t>
            </w:r>
          </w:p>
          <w:p w14:paraId="78978654" w14:textId="77777777" w:rsidR="003133A5" w:rsidRPr="00CB6975" w:rsidRDefault="003133A5" w:rsidP="003133A5">
            <w:pPr>
              <w:pStyle w:val="ZT"/>
              <w:framePr w:wrap="auto" w:hAnchor="text" w:yAlign="inline"/>
            </w:pPr>
            <w:r w:rsidRPr="00CB6975">
              <w:t>5G System; Unified Data Repository Services;</w:t>
            </w:r>
          </w:p>
          <w:p w14:paraId="68093608" w14:textId="77777777" w:rsidR="003133A5" w:rsidRPr="00CB6975" w:rsidRDefault="003133A5" w:rsidP="003133A5">
            <w:pPr>
              <w:pStyle w:val="ZT"/>
              <w:framePr w:wrap="auto" w:hAnchor="text" w:yAlign="inline"/>
            </w:pPr>
            <w:r w:rsidRPr="00CB6975">
              <w:t>Stage 3</w:t>
            </w:r>
          </w:p>
          <w:p w14:paraId="446AB1F0" w14:textId="2F77D781" w:rsidR="004F0988" w:rsidRPr="00CB6975" w:rsidRDefault="003133A5" w:rsidP="00133525">
            <w:pPr>
              <w:pStyle w:val="ZT"/>
              <w:framePr w:wrap="auto" w:hAnchor="text" w:yAlign="inline"/>
              <w:rPr>
                <w:i/>
                <w:sz w:val="28"/>
              </w:rPr>
            </w:pPr>
            <w:r w:rsidRPr="00CB6975">
              <w:t>(</w:t>
            </w:r>
            <w:r w:rsidRPr="00CB6975">
              <w:rPr>
                <w:rStyle w:val="ZGSM"/>
              </w:rPr>
              <w:t>Release 1</w:t>
            </w:r>
            <w:r w:rsidR="00544F0E">
              <w:rPr>
                <w:rStyle w:val="ZGSM"/>
                <w:rFonts w:hint="eastAsia"/>
                <w:lang w:eastAsia="zh-CN"/>
              </w:rPr>
              <w:t>8</w:t>
            </w:r>
            <w:r w:rsidRPr="00CB6975">
              <w:t>)</w:t>
            </w:r>
          </w:p>
        </w:tc>
      </w:tr>
      <w:tr w:rsidR="00BF128E" w:rsidRPr="00CB6975" w14:paraId="6DB2DCCB" w14:textId="77777777" w:rsidTr="005E4BB2">
        <w:tc>
          <w:tcPr>
            <w:tcW w:w="10423" w:type="dxa"/>
            <w:gridSpan w:val="2"/>
            <w:shd w:val="clear" w:color="auto" w:fill="auto"/>
          </w:tcPr>
          <w:p w14:paraId="478C5558" w14:textId="77777777" w:rsidR="00BF128E" w:rsidRPr="00CB6975" w:rsidRDefault="00BF128E" w:rsidP="00133525">
            <w:pPr>
              <w:pStyle w:val="ZU"/>
              <w:framePr w:w="0" w:wrap="auto" w:vAnchor="margin" w:hAnchor="text" w:yAlign="inline"/>
              <w:tabs>
                <w:tab w:val="right" w:pos="10206"/>
              </w:tabs>
              <w:jc w:val="left"/>
              <w:rPr>
                <w:color w:val="0000FF"/>
              </w:rPr>
            </w:pPr>
            <w:r w:rsidRPr="00CB6975">
              <w:rPr>
                <w:color w:val="0000FF"/>
              </w:rPr>
              <w:tab/>
            </w:r>
          </w:p>
        </w:tc>
      </w:tr>
      <w:bookmarkStart w:id="2" w:name="_MON_1684549432"/>
      <w:bookmarkEnd w:id="2"/>
      <w:tr w:rsidR="00D82E6F" w:rsidRPr="00CB6975" w14:paraId="15FED39A" w14:textId="77777777" w:rsidTr="005E4BB2">
        <w:trPr>
          <w:trHeight w:hRule="exact" w:val="1531"/>
        </w:trPr>
        <w:tc>
          <w:tcPr>
            <w:tcW w:w="4883" w:type="dxa"/>
            <w:shd w:val="clear" w:color="auto" w:fill="auto"/>
          </w:tcPr>
          <w:p w14:paraId="01CD510F" w14:textId="08C6F433" w:rsidR="00D82E6F" w:rsidRPr="00CB6975" w:rsidRDefault="00684B11" w:rsidP="00D82E6F">
            <w:r>
              <w:object w:dxaOrig="2026" w:dyaOrig="1251" w14:anchorId="41AF9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2.55pt;height:62.5pt" o:ole="">
                  <v:imagedata r:id="rId9" o:title=""/>
                </v:shape>
                <o:OLEObject Type="Embed" ProgID="Word.Picture.8" ShapeID="_x0000_i1041" DrawAspect="Content" ObjectID="_1732712386" r:id="rId10"/>
              </w:object>
            </w:r>
          </w:p>
        </w:tc>
        <w:tc>
          <w:tcPr>
            <w:tcW w:w="5540" w:type="dxa"/>
            <w:shd w:val="clear" w:color="auto" w:fill="auto"/>
          </w:tcPr>
          <w:p w14:paraId="3CAB62EC" w14:textId="77777777" w:rsidR="00D82E6F" w:rsidRPr="00CB6975" w:rsidRDefault="000D6172" w:rsidP="00D82E6F">
            <w:pPr>
              <w:jc w:val="right"/>
            </w:pPr>
            <w:bookmarkStart w:id="3" w:name="logos"/>
            <w:r>
              <w:rPr>
                <w:noProof/>
                <w:lang w:val="en-US" w:eastAsia="zh-CN"/>
              </w:rPr>
              <w:drawing>
                <wp:inline distT="0" distB="0" distL="0" distR="0" wp14:anchorId="4D24AAA3" wp14:editId="12B315A5">
                  <wp:extent cx="1610360" cy="961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0360" cy="961390"/>
                          </a:xfrm>
                          <a:prstGeom prst="rect">
                            <a:avLst/>
                          </a:prstGeom>
                          <a:noFill/>
                          <a:ln>
                            <a:noFill/>
                          </a:ln>
                        </pic:spPr>
                      </pic:pic>
                    </a:graphicData>
                  </a:graphic>
                </wp:inline>
              </w:drawing>
            </w:r>
            <w:bookmarkEnd w:id="3"/>
          </w:p>
        </w:tc>
      </w:tr>
      <w:tr w:rsidR="00D82E6F" w:rsidRPr="00CB6975" w14:paraId="1C2D43A4" w14:textId="77777777" w:rsidTr="005E4BB2">
        <w:trPr>
          <w:trHeight w:hRule="exact" w:val="5783"/>
        </w:trPr>
        <w:tc>
          <w:tcPr>
            <w:tcW w:w="10423" w:type="dxa"/>
            <w:gridSpan w:val="2"/>
            <w:shd w:val="clear" w:color="auto" w:fill="auto"/>
          </w:tcPr>
          <w:p w14:paraId="6C087995" w14:textId="77777777" w:rsidR="00D82E6F" w:rsidRPr="00CB6975" w:rsidRDefault="00D82E6F" w:rsidP="003133A5"/>
        </w:tc>
      </w:tr>
      <w:tr w:rsidR="00D82E6F" w:rsidRPr="00CB6975" w14:paraId="327AC041" w14:textId="77777777" w:rsidTr="005E4BB2">
        <w:trPr>
          <w:cantSplit/>
          <w:trHeight w:hRule="exact" w:val="964"/>
        </w:trPr>
        <w:tc>
          <w:tcPr>
            <w:tcW w:w="10423" w:type="dxa"/>
            <w:gridSpan w:val="2"/>
            <w:shd w:val="clear" w:color="auto" w:fill="auto"/>
          </w:tcPr>
          <w:p w14:paraId="0F889D75" w14:textId="77777777" w:rsidR="00D82E6F" w:rsidRPr="00CB6975" w:rsidRDefault="00D82E6F" w:rsidP="00D82E6F">
            <w:pPr>
              <w:rPr>
                <w:sz w:val="16"/>
              </w:rPr>
            </w:pPr>
            <w:bookmarkStart w:id="4" w:name="warningNotice"/>
            <w:r w:rsidRPr="00CB6975">
              <w:rPr>
                <w:sz w:val="16"/>
              </w:rPr>
              <w:t>The present document has been developed within the 3rd Generation Partnership Project (3GPP</w:t>
            </w:r>
            <w:r w:rsidRPr="00CB6975">
              <w:rPr>
                <w:sz w:val="16"/>
                <w:vertAlign w:val="superscript"/>
              </w:rPr>
              <w:t xml:space="preserve"> TM</w:t>
            </w:r>
            <w:r w:rsidRPr="00CB6975">
              <w:rPr>
                <w:sz w:val="16"/>
              </w:rPr>
              <w:t>) and may be further elaborated for the purposes of 3GPP.</w:t>
            </w:r>
            <w:r w:rsidRPr="00CB6975">
              <w:rPr>
                <w:sz w:val="16"/>
              </w:rPr>
              <w:br/>
              <w:t>The present document has not been subject to any approval process by the 3GPP</w:t>
            </w:r>
            <w:r w:rsidRPr="00CB6975">
              <w:rPr>
                <w:sz w:val="16"/>
                <w:vertAlign w:val="superscript"/>
              </w:rPr>
              <w:t xml:space="preserve"> </w:t>
            </w:r>
            <w:r w:rsidRPr="00CB6975">
              <w:rPr>
                <w:sz w:val="16"/>
              </w:rPr>
              <w:t>Organizational Partners and shall not be implemented.</w:t>
            </w:r>
            <w:r w:rsidRPr="00CB6975">
              <w:rPr>
                <w:sz w:val="16"/>
              </w:rPr>
              <w:br/>
              <w:t>This Specification is provided for future development work within 3GPP</w:t>
            </w:r>
            <w:r w:rsidRPr="00CB6975">
              <w:rPr>
                <w:sz w:val="16"/>
                <w:vertAlign w:val="superscript"/>
              </w:rPr>
              <w:t xml:space="preserve"> </w:t>
            </w:r>
            <w:r w:rsidRPr="00CB6975">
              <w:rPr>
                <w:sz w:val="16"/>
              </w:rPr>
              <w:t>only. The Organizational Partners accept no liability for any use of this Specification.</w:t>
            </w:r>
            <w:r w:rsidRPr="00CB6975">
              <w:rPr>
                <w:sz w:val="16"/>
              </w:rPr>
              <w:br/>
              <w:t>Specifications and Reports for implementation of the 3GPP</w:t>
            </w:r>
            <w:r w:rsidRPr="00CB6975">
              <w:rPr>
                <w:sz w:val="16"/>
                <w:vertAlign w:val="superscript"/>
              </w:rPr>
              <w:t xml:space="preserve"> TM</w:t>
            </w:r>
            <w:r w:rsidRPr="00CB6975">
              <w:rPr>
                <w:sz w:val="16"/>
              </w:rPr>
              <w:t xml:space="preserve"> system should be obtained via the 3GPP Organizational Partners' Publications Offices.</w:t>
            </w:r>
            <w:bookmarkEnd w:id="4"/>
          </w:p>
          <w:p w14:paraId="070D51CC" w14:textId="77777777" w:rsidR="00D82E6F" w:rsidRPr="00CB6975" w:rsidRDefault="00D82E6F" w:rsidP="00D82E6F">
            <w:pPr>
              <w:pStyle w:val="ZV"/>
              <w:framePr w:w="0" w:wrap="auto" w:vAnchor="margin" w:hAnchor="text" w:yAlign="inline"/>
            </w:pPr>
          </w:p>
          <w:p w14:paraId="2507ACBE" w14:textId="77777777" w:rsidR="00D82E6F" w:rsidRPr="00CB6975" w:rsidRDefault="00D82E6F" w:rsidP="00D82E6F">
            <w:pPr>
              <w:rPr>
                <w:sz w:val="16"/>
              </w:rPr>
            </w:pPr>
          </w:p>
        </w:tc>
      </w:tr>
      <w:bookmarkEnd w:id="0"/>
    </w:tbl>
    <w:p w14:paraId="2A2E3F2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975" w14:paraId="1D35D661" w14:textId="77777777" w:rsidTr="00133525">
        <w:trPr>
          <w:trHeight w:hRule="exact" w:val="5670"/>
        </w:trPr>
        <w:tc>
          <w:tcPr>
            <w:tcW w:w="10423" w:type="dxa"/>
            <w:shd w:val="clear" w:color="auto" w:fill="auto"/>
          </w:tcPr>
          <w:p w14:paraId="4B3A78B7" w14:textId="77777777" w:rsidR="00E16509" w:rsidRPr="00CB6975" w:rsidRDefault="00E16509" w:rsidP="00E16509">
            <w:pPr>
              <w:pStyle w:val="Guidance"/>
            </w:pPr>
            <w:bookmarkStart w:id="5" w:name="page2"/>
          </w:p>
        </w:tc>
      </w:tr>
      <w:tr w:rsidR="00E16509" w:rsidRPr="00CB6975" w14:paraId="2DC596F1" w14:textId="77777777" w:rsidTr="00C074DD">
        <w:trPr>
          <w:trHeight w:hRule="exact" w:val="5387"/>
        </w:trPr>
        <w:tc>
          <w:tcPr>
            <w:tcW w:w="10423" w:type="dxa"/>
            <w:shd w:val="clear" w:color="auto" w:fill="auto"/>
          </w:tcPr>
          <w:p w14:paraId="356E0F2C" w14:textId="77777777" w:rsidR="00E16509" w:rsidRPr="00CB6975" w:rsidRDefault="00E16509" w:rsidP="00133525">
            <w:pPr>
              <w:pStyle w:val="FP"/>
              <w:spacing w:after="240"/>
              <w:ind w:left="2835" w:right="2835"/>
              <w:jc w:val="center"/>
              <w:rPr>
                <w:rFonts w:ascii="Arial" w:hAnsi="Arial"/>
                <w:b/>
                <w:i/>
              </w:rPr>
            </w:pPr>
            <w:bookmarkStart w:id="6" w:name="coords3gpp"/>
            <w:r w:rsidRPr="00CB6975">
              <w:rPr>
                <w:rFonts w:ascii="Arial" w:hAnsi="Arial"/>
                <w:b/>
                <w:i/>
              </w:rPr>
              <w:t>3GPP</w:t>
            </w:r>
          </w:p>
          <w:p w14:paraId="5A48CCD8" w14:textId="77777777" w:rsidR="00E16509" w:rsidRPr="00CB6975" w:rsidRDefault="00E16509" w:rsidP="00133525">
            <w:pPr>
              <w:pStyle w:val="FP"/>
              <w:pBdr>
                <w:bottom w:val="single" w:sz="6" w:space="1" w:color="auto"/>
              </w:pBdr>
              <w:ind w:left="2835" w:right="2835"/>
              <w:jc w:val="center"/>
            </w:pPr>
            <w:r w:rsidRPr="00CB6975">
              <w:t>Postal address</w:t>
            </w:r>
          </w:p>
          <w:p w14:paraId="35E76DB6" w14:textId="77777777" w:rsidR="00E16509" w:rsidRPr="00CB6975" w:rsidRDefault="00E16509" w:rsidP="00133525">
            <w:pPr>
              <w:pStyle w:val="FP"/>
              <w:ind w:left="2835" w:right="2835"/>
              <w:jc w:val="center"/>
              <w:rPr>
                <w:rFonts w:ascii="Arial" w:hAnsi="Arial"/>
                <w:sz w:val="18"/>
              </w:rPr>
            </w:pPr>
          </w:p>
          <w:p w14:paraId="0A68A088" w14:textId="77777777" w:rsidR="00E16509" w:rsidRPr="00CB6975" w:rsidRDefault="00E16509" w:rsidP="00133525">
            <w:pPr>
              <w:pStyle w:val="FP"/>
              <w:pBdr>
                <w:bottom w:val="single" w:sz="6" w:space="1" w:color="auto"/>
              </w:pBdr>
              <w:spacing w:before="240"/>
              <w:ind w:left="2835" w:right="2835"/>
              <w:jc w:val="center"/>
            </w:pPr>
            <w:r w:rsidRPr="00CB6975">
              <w:t>3GPP support office address</w:t>
            </w:r>
          </w:p>
          <w:p w14:paraId="6AE34AD5"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650 Route des Lucioles - Sophia Antipolis</w:t>
            </w:r>
          </w:p>
          <w:p w14:paraId="2CBACDE2"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Valbonne - FRANCE</w:t>
            </w:r>
          </w:p>
          <w:p w14:paraId="15791E5C" w14:textId="77777777" w:rsidR="00E16509" w:rsidRPr="00CB6975" w:rsidRDefault="00E16509" w:rsidP="00133525">
            <w:pPr>
              <w:pStyle w:val="FP"/>
              <w:spacing w:after="20"/>
              <w:ind w:left="2835" w:right="2835"/>
              <w:jc w:val="center"/>
              <w:rPr>
                <w:rFonts w:ascii="Arial" w:hAnsi="Arial"/>
                <w:sz w:val="18"/>
              </w:rPr>
            </w:pPr>
            <w:r w:rsidRPr="00CB6975">
              <w:rPr>
                <w:rFonts w:ascii="Arial" w:hAnsi="Arial"/>
                <w:sz w:val="18"/>
              </w:rPr>
              <w:t>Tel.: +33 4 92 94 42 00 Fax: +33 4 93 65 47 16</w:t>
            </w:r>
          </w:p>
          <w:p w14:paraId="628E7F4B" w14:textId="77777777" w:rsidR="00E16509" w:rsidRPr="00CB6975" w:rsidRDefault="00E16509" w:rsidP="00133525">
            <w:pPr>
              <w:pStyle w:val="FP"/>
              <w:pBdr>
                <w:bottom w:val="single" w:sz="6" w:space="1" w:color="auto"/>
              </w:pBdr>
              <w:spacing w:before="240"/>
              <w:ind w:left="2835" w:right="2835"/>
              <w:jc w:val="center"/>
            </w:pPr>
            <w:r w:rsidRPr="00CB6975">
              <w:t>Internet</w:t>
            </w:r>
          </w:p>
          <w:p w14:paraId="0FB65237" w14:textId="77777777" w:rsidR="00E16509" w:rsidRPr="00CB6975" w:rsidRDefault="00E16509" w:rsidP="00133525">
            <w:pPr>
              <w:pStyle w:val="FP"/>
              <w:ind w:left="2835" w:right="2835"/>
              <w:jc w:val="center"/>
              <w:rPr>
                <w:rFonts w:ascii="Arial" w:hAnsi="Arial"/>
                <w:sz w:val="18"/>
              </w:rPr>
            </w:pPr>
            <w:r w:rsidRPr="00CB6975">
              <w:rPr>
                <w:rFonts w:ascii="Arial" w:hAnsi="Arial"/>
                <w:sz w:val="18"/>
              </w:rPr>
              <w:t>http://www.3gpp.org</w:t>
            </w:r>
            <w:bookmarkEnd w:id="6"/>
          </w:p>
          <w:p w14:paraId="607CC605" w14:textId="77777777" w:rsidR="00E16509" w:rsidRPr="00CB6975" w:rsidRDefault="00E16509" w:rsidP="00133525"/>
        </w:tc>
      </w:tr>
      <w:tr w:rsidR="00E16509" w:rsidRPr="00CB6975" w14:paraId="30FE335B" w14:textId="77777777" w:rsidTr="00C074DD">
        <w:tc>
          <w:tcPr>
            <w:tcW w:w="10423" w:type="dxa"/>
            <w:shd w:val="clear" w:color="auto" w:fill="auto"/>
            <w:vAlign w:val="bottom"/>
          </w:tcPr>
          <w:p w14:paraId="103C6F53" w14:textId="77777777" w:rsidR="00E16509" w:rsidRPr="00CB6975" w:rsidRDefault="00E16509" w:rsidP="00133525">
            <w:pPr>
              <w:pStyle w:val="FP"/>
              <w:pBdr>
                <w:bottom w:val="single" w:sz="6" w:space="1" w:color="auto"/>
              </w:pBdr>
              <w:spacing w:after="240"/>
              <w:jc w:val="center"/>
              <w:rPr>
                <w:rFonts w:ascii="Arial" w:hAnsi="Arial"/>
                <w:b/>
                <w:i/>
                <w:noProof/>
              </w:rPr>
            </w:pPr>
            <w:bookmarkStart w:id="7" w:name="copyrightNotification"/>
            <w:r w:rsidRPr="00CB6975">
              <w:rPr>
                <w:rFonts w:ascii="Arial" w:hAnsi="Arial"/>
                <w:b/>
                <w:i/>
                <w:noProof/>
              </w:rPr>
              <w:t>Copyright Notification</w:t>
            </w:r>
          </w:p>
          <w:p w14:paraId="79877979" w14:textId="77777777" w:rsidR="00E16509" w:rsidRPr="00CB6975" w:rsidRDefault="00E16509" w:rsidP="00133525">
            <w:pPr>
              <w:pStyle w:val="FP"/>
              <w:jc w:val="center"/>
              <w:rPr>
                <w:noProof/>
              </w:rPr>
            </w:pPr>
            <w:r w:rsidRPr="00CB6975">
              <w:rPr>
                <w:noProof/>
              </w:rPr>
              <w:t>No part may be reproduced except as authorized by written permission.</w:t>
            </w:r>
            <w:r w:rsidRPr="00CB6975">
              <w:rPr>
                <w:noProof/>
              </w:rPr>
              <w:br/>
              <w:t>The copyright and the foregoing restriction extend to reproduction in all media.</w:t>
            </w:r>
          </w:p>
          <w:p w14:paraId="5D4C0B3F" w14:textId="77777777" w:rsidR="00E16509" w:rsidRPr="00CB6975" w:rsidRDefault="00E16509" w:rsidP="00133525">
            <w:pPr>
              <w:pStyle w:val="FP"/>
              <w:jc w:val="center"/>
              <w:rPr>
                <w:noProof/>
              </w:rPr>
            </w:pPr>
          </w:p>
          <w:p w14:paraId="49584621" w14:textId="77777777" w:rsidR="00E16509" w:rsidRPr="00CB6975" w:rsidRDefault="00E16509" w:rsidP="00133525">
            <w:pPr>
              <w:pStyle w:val="FP"/>
              <w:jc w:val="center"/>
              <w:rPr>
                <w:noProof/>
                <w:sz w:val="18"/>
              </w:rPr>
            </w:pPr>
            <w:r w:rsidRPr="00CB6975">
              <w:rPr>
                <w:noProof/>
                <w:sz w:val="18"/>
              </w:rPr>
              <w:t xml:space="preserve">© </w:t>
            </w:r>
            <w:bookmarkStart w:id="8" w:name="copyrightDate"/>
            <w:r w:rsidRPr="00CB6975">
              <w:rPr>
                <w:noProof/>
                <w:sz w:val="18"/>
              </w:rPr>
              <w:t>2</w:t>
            </w:r>
            <w:r w:rsidR="008E2D68" w:rsidRPr="00CB6975">
              <w:rPr>
                <w:noProof/>
                <w:sz w:val="18"/>
              </w:rPr>
              <w:t>02</w:t>
            </w:r>
            <w:bookmarkEnd w:id="8"/>
            <w:r w:rsidR="009D3646">
              <w:rPr>
                <w:noProof/>
                <w:sz w:val="18"/>
              </w:rPr>
              <w:t>2</w:t>
            </w:r>
            <w:r w:rsidRPr="00CB6975">
              <w:rPr>
                <w:noProof/>
                <w:sz w:val="18"/>
              </w:rPr>
              <w:t>, 3GPP Organizational Partners (ARIB, ATIS, CCSA, ETSI, TSDSI, TTA, TTC).</w:t>
            </w:r>
            <w:bookmarkStart w:id="9" w:name="copyrightaddon"/>
            <w:bookmarkEnd w:id="9"/>
          </w:p>
          <w:p w14:paraId="5A873C73" w14:textId="77777777" w:rsidR="00E16509" w:rsidRPr="00CB6975" w:rsidRDefault="00E16509" w:rsidP="00133525">
            <w:pPr>
              <w:pStyle w:val="FP"/>
              <w:jc w:val="center"/>
              <w:rPr>
                <w:noProof/>
                <w:sz w:val="18"/>
              </w:rPr>
            </w:pPr>
            <w:r w:rsidRPr="00CB6975">
              <w:rPr>
                <w:noProof/>
                <w:sz w:val="18"/>
              </w:rPr>
              <w:t>All rights reserved.</w:t>
            </w:r>
          </w:p>
          <w:p w14:paraId="1126E72A" w14:textId="77777777" w:rsidR="00E16509" w:rsidRPr="00CB6975" w:rsidRDefault="00E16509" w:rsidP="00E16509">
            <w:pPr>
              <w:pStyle w:val="FP"/>
              <w:rPr>
                <w:noProof/>
                <w:sz w:val="18"/>
              </w:rPr>
            </w:pPr>
          </w:p>
          <w:p w14:paraId="1C7EF281" w14:textId="77777777" w:rsidR="00E16509" w:rsidRPr="00CB6975" w:rsidRDefault="00E16509" w:rsidP="00E16509">
            <w:pPr>
              <w:pStyle w:val="FP"/>
              <w:rPr>
                <w:noProof/>
                <w:sz w:val="18"/>
              </w:rPr>
            </w:pPr>
            <w:r w:rsidRPr="00CB6975">
              <w:rPr>
                <w:noProof/>
                <w:sz w:val="18"/>
              </w:rPr>
              <w:t>UMTS™ is a Trade Mark of ETSI registered for the benefit of its members</w:t>
            </w:r>
          </w:p>
          <w:p w14:paraId="4D29F3D6" w14:textId="77777777" w:rsidR="00E16509" w:rsidRPr="00CB6975" w:rsidRDefault="00E16509" w:rsidP="00E16509">
            <w:pPr>
              <w:pStyle w:val="FP"/>
              <w:rPr>
                <w:noProof/>
                <w:sz w:val="18"/>
              </w:rPr>
            </w:pPr>
            <w:r w:rsidRPr="00CB6975">
              <w:rPr>
                <w:noProof/>
                <w:sz w:val="18"/>
              </w:rPr>
              <w:t>3GPP™ is a Trade Mark of ETSI registered for the benefit of its Members and of the 3GPP Organizational Partners</w:t>
            </w:r>
            <w:r w:rsidRPr="00CB6975">
              <w:rPr>
                <w:noProof/>
                <w:sz w:val="18"/>
              </w:rPr>
              <w:br/>
              <w:t>LTE™ is a Trade Mark of ETSI registered for the benefit of its Members and of the 3GPP Organizational Partners</w:t>
            </w:r>
          </w:p>
          <w:p w14:paraId="5D7C42B0" w14:textId="77777777" w:rsidR="00E16509" w:rsidRPr="00CB6975" w:rsidRDefault="00E16509" w:rsidP="00E16509">
            <w:pPr>
              <w:pStyle w:val="FP"/>
              <w:rPr>
                <w:noProof/>
                <w:sz w:val="18"/>
              </w:rPr>
            </w:pPr>
            <w:r w:rsidRPr="00CB6975">
              <w:rPr>
                <w:noProof/>
                <w:sz w:val="18"/>
              </w:rPr>
              <w:t>GSM® and the GSM logo are registered and owned by the GSM Association</w:t>
            </w:r>
            <w:bookmarkEnd w:id="7"/>
          </w:p>
          <w:p w14:paraId="03175400" w14:textId="77777777" w:rsidR="00E16509" w:rsidRPr="00CB6975" w:rsidRDefault="00E16509" w:rsidP="00133525"/>
        </w:tc>
      </w:tr>
      <w:bookmarkEnd w:id="5"/>
    </w:tbl>
    <w:p w14:paraId="2304FC1C" w14:textId="77777777" w:rsidR="00080512" w:rsidRPr="004D3578" w:rsidRDefault="00080512" w:rsidP="00F3074B">
      <w:pPr>
        <w:pStyle w:val="TT"/>
      </w:pPr>
      <w:r w:rsidRPr="004D3578">
        <w:br w:type="page"/>
      </w:r>
      <w:bookmarkStart w:id="10" w:name="tableOfContents"/>
      <w:bookmarkEnd w:id="10"/>
      <w:r w:rsidRPr="004D3578">
        <w:lastRenderedPageBreak/>
        <w:t>Contents</w:t>
      </w:r>
    </w:p>
    <w:p w14:paraId="68183591" w14:textId="6920EA05" w:rsidR="00684B11" w:rsidRDefault="00D030C1">
      <w:pPr>
        <w:pStyle w:val="TOC1"/>
        <w:rPr>
          <w:rFonts w:asciiTheme="minorHAnsi" w:eastAsiaTheme="minorEastAsia" w:hAnsiTheme="minorHAnsi" w:cstheme="minorBidi"/>
          <w:noProof/>
          <w:szCs w:val="22"/>
          <w:lang w:eastAsia="en-GB"/>
        </w:rPr>
      </w:pPr>
      <w:r w:rsidRPr="004D3578">
        <w:fldChar w:fldCharType="begin" w:fldLock="1"/>
      </w:r>
      <w:r w:rsidR="004D3578" w:rsidRPr="004D3578">
        <w:instrText xml:space="preserve"> TOC \o "1-9" </w:instrText>
      </w:r>
      <w:r w:rsidRPr="004D3578">
        <w:fldChar w:fldCharType="separate"/>
      </w:r>
      <w:r w:rsidR="00684B11">
        <w:rPr>
          <w:noProof/>
        </w:rPr>
        <w:t>Foreword</w:t>
      </w:r>
      <w:r w:rsidR="00684B11">
        <w:rPr>
          <w:noProof/>
        </w:rPr>
        <w:tab/>
      </w:r>
      <w:r w:rsidR="00684B11">
        <w:rPr>
          <w:noProof/>
        </w:rPr>
        <w:fldChar w:fldCharType="begin" w:fldLock="1"/>
      </w:r>
      <w:r w:rsidR="00684B11">
        <w:rPr>
          <w:noProof/>
        </w:rPr>
        <w:instrText xml:space="preserve"> PAGEREF _Toc122099204 \h </w:instrText>
      </w:r>
      <w:r w:rsidR="00684B11">
        <w:rPr>
          <w:noProof/>
        </w:rPr>
      </w:r>
      <w:r w:rsidR="00684B11">
        <w:rPr>
          <w:noProof/>
        </w:rPr>
        <w:fldChar w:fldCharType="separate"/>
      </w:r>
      <w:r w:rsidR="00684B11">
        <w:rPr>
          <w:noProof/>
        </w:rPr>
        <w:t>7</w:t>
      </w:r>
      <w:r w:rsidR="00684B11">
        <w:rPr>
          <w:noProof/>
        </w:rPr>
        <w:fldChar w:fldCharType="end"/>
      </w:r>
    </w:p>
    <w:p w14:paraId="03CBEDB8" w14:textId="64FFA798" w:rsidR="00684B11" w:rsidRDefault="00684B1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_Toc122099205 \h </w:instrText>
      </w:r>
      <w:r>
        <w:rPr>
          <w:noProof/>
        </w:rPr>
      </w:r>
      <w:r>
        <w:rPr>
          <w:noProof/>
        </w:rPr>
        <w:fldChar w:fldCharType="separate"/>
      </w:r>
      <w:r>
        <w:rPr>
          <w:noProof/>
        </w:rPr>
        <w:t>8</w:t>
      </w:r>
      <w:r>
        <w:rPr>
          <w:noProof/>
        </w:rPr>
        <w:fldChar w:fldCharType="end"/>
      </w:r>
    </w:p>
    <w:p w14:paraId="416B70DA" w14:textId="61AB6597" w:rsidR="00684B11" w:rsidRDefault="00684B1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_Toc122099206 \h </w:instrText>
      </w:r>
      <w:r>
        <w:rPr>
          <w:noProof/>
        </w:rPr>
      </w:r>
      <w:r>
        <w:rPr>
          <w:noProof/>
        </w:rPr>
        <w:fldChar w:fldCharType="separate"/>
      </w:r>
      <w:r>
        <w:rPr>
          <w:noProof/>
        </w:rPr>
        <w:t>8</w:t>
      </w:r>
      <w:r>
        <w:rPr>
          <w:noProof/>
        </w:rPr>
        <w:fldChar w:fldCharType="end"/>
      </w:r>
    </w:p>
    <w:p w14:paraId="51D54033" w14:textId="4B386E49" w:rsidR="00684B11" w:rsidRDefault="00684B1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_Toc122099207 \h </w:instrText>
      </w:r>
      <w:r>
        <w:rPr>
          <w:noProof/>
        </w:rPr>
      </w:r>
      <w:r>
        <w:rPr>
          <w:noProof/>
        </w:rPr>
        <w:fldChar w:fldCharType="separate"/>
      </w:r>
      <w:r>
        <w:rPr>
          <w:noProof/>
        </w:rPr>
        <w:t>9</w:t>
      </w:r>
      <w:r>
        <w:rPr>
          <w:noProof/>
        </w:rPr>
        <w:fldChar w:fldCharType="end"/>
      </w:r>
    </w:p>
    <w:p w14:paraId="7D0CB8AB" w14:textId="28EDD743" w:rsidR="00684B11" w:rsidRDefault="00684B1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_Toc122099208 \h </w:instrText>
      </w:r>
      <w:r>
        <w:rPr>
          <w:noProof/>
        </w:rPr>
      </w:r>
      <w:r>
        <w:rPr>
          <w:noProof/>
        </w:rPr>
        <w:fldChar w:fldCharType="separate"/>
      </w:r>
      <w:r>
        <w:rPr>
          <w:noProof/>
        </w:rPr>
        <w:t>9</w:t>
      </w:r>
      <w:r>
        <w:rPr>
          <w:noProof/>
        </w:rPr>
        <w:fldChar w:fldCharType="end"/>
      </w:r>
    </w:p>
    <w:p w14:paraId="6C1577A6" w14:textId="371937B5" w:rsidR="00684B11" w:rsidRDefault="00684B1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_Toc122099209 \h </w:instrText>
      </w:r>
      <w:r>
        <w:rPr>
          <w:noProof/>
        </w:rPr>
      </w:r>
      <w:r>
        <w:rPr>
          <w:noProof/>
        </w:rPr>
        <w:fldChar w:fldCharType="separate"/>
      </w:r>
      <w:r>
        <w:rPr>
          <w:noProof/>
        </w:rPr>
        <w:t>10</w:t>
      </w:r>
      <w:r>
        <w:rPr>
          <w:noProof/>
        </w:rPr>
        <w:fldChar w:fldCharType="end"/>
      </w:r>
    </w:p>
    <w:p w14:paraId="0E9BFB24" w14:textId="325B5BD8" w:rsidR="00684B11" w:rsidRDefault="00684B1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_Toc122099210 \h </w:instrText>
      </w:r>
      <w:r>
        <w:rPr>
          <w:noProof/>
        </w:rPr>
      </w:r>
      <w:r>
        <w:rPr>
          <w:noProof/>
        </w:rPr>
        <w:fldChar w:fldCharType="separate"/>
      </w:r>
      <w:r>
        <w:rPr>
          <w:noProof/>
        </w:rPr>
        <w:t>10</w:t>
      </w:r>
      <w:r>
        <w:rPr>
          <w:noProof/>
        </w:rPr>
        <w:fldChar w:fldCharType="end"/>
      </w:r>
    </w:p>
    <w:p w14:paraId="10FE53D8" w14:textId="5B1A7A0E" w:rsidR="00684B11" w:rsidRDefault="00684B1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_Toc122099211 \h </w:instrText>
      </w:r>
      <w:r>
        <w:rPr>
          <w:noProof/>
        </w:rPr>
      </w:r>
      <w:r>
        <w:rPr>
          <w:noProof/>
        </w:rPr>
        <w:fldChar w:fldCharType="separate"/>
      </w:r>
      <w:r>
        <w:rPr>
          <w:noProof/>
        </w:rPr>
        <w:t>11</w:t>
      </w:r>
      <w:r>
        <w:rPr>
          <w:noProof/>
        </w:rPr>
        <w:fldChar w:fldCharType="end"/>
      </w:r>
    </w:p>
    <w:p w14:paraId="07E34F0D" w14:textId="39671022" w:rsidR="00684B11" w:rsidRDefault="00684B1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_Toc122099212 \h </w:instrText>
      </w:r>
      <w:r>
        <w:rPr>
          <w:noProof/>
        </w:rPr>
      </w:r>
      <w:r>
        <w:rPr>
          <w:noProof/>
        </w:rPr>
        <w:fldChar w:fldCharType="separate"/>
      </w:r>
      <w:r>
        <w:rPr>
          <w:noProof/>
        </w:rPr>
        <w:t>11</w:t>
      </w:r>
      <w:r>
        <w:rPr>
          <w:noProof/>
        </w:rPr>
        <w:fldChar w:fldCharType="end"/>
      </w:r>
    </w:p>
    <w:p w14:paraId="365C6770" w14:textId="12816A2B" w:rsidR="00684B11" w:rsidRDefault="00684B1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_Toc122099213 \h </w:instrText>
      </w:r>
      <w:r>
        <w:rPr>
          <w:noProof/>
        </w:rPr>
      </w:r>
      <w:r>
        <w:rPr>
          <w:noProof/>
        </w:rPr>
        <w:fldChar w:fldCharType="separate"/>
      </w:r>
      <w:r>
        <w:rPr>
          <w:noProof/>
        </w:rPr>
        <w:t>12</w:t>
      </w:r>
      <w:r>
        <w:rPr>
          <w:noProof/>
        </w:rPr>
        <w:fldChar w:fldCharType="end"/>
      </w:r>
    </w:p>
    <w:p w14:paraId="11F8F2A1" w14:textId="2C526686" w:rsidR="00684B11" w:rsidRDefault="00684B1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_Toc122099214 \h </w:instrText>
      </w:r>
      <w:r>
        <w:rPr>
          <w:noProof/>
        </w:rPr>
      </w:r>
      <w:r>
        <w:rPr>
          <w:noProof/>
        </w:rPr>
        <w:fldChar w:fldCharType="separate"/>
      </w:r>
      <w:r>
        <w:rPr>
          <w:noProof/>
        </w:rPr>
        <w:t>12</w:t>
      </w:r>
      <w:r>
        <w:rPr>
          <w:noProof/>
        </w:rPr>
        <w:fldChar w:fldCharType="end"/>
      </w:r>
    </w:p>
    <w:p w14:paraId="1680D425" w14:textId="15CAEB41" w:rsidR="00684B11" w:rsidRDefault="00684B11">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_Toc122099215 \h </w:instrText>
      </w:r>
      <w:r>
        <w:rPr>
          <w:noProof/>
        </w:rPr>
      </w:r>
      <w:r>
        <w:rPr>
          <w:noProof/>
        </w:rPr>
        <w:fldChar w:fldCharType="separate"/>
      </w:r>
      <w:r>
        <w:rPr>
          <w:noProof/>
        </w:rPr>
        <w:t>12</w:t>
      </w:r>
      <w:r>
        <w:rPr>
          <w:noProof/>
        </w:rPr>
        <w:fldChar w:fldCharType="end"/>
      </w:r>
    </w:p>
    <w:p w14:paraId="6757581F" w14:textId="0116A09C" w:rsidR="00684B11" w:rsidRDefault="00684B11">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_Toc122099216 \h </w:instrText>
      </w:r>
      <w:r>
        <w:rPr>
          <w:noProof/>
        </w:rPr>
      </w:r>
      <w:r>
        <w:rPr>
          <w:noProof/>
        </w:rPr>
        <w:fldChar w:fldCharType="separate"/>
      </w:r>
      <w:r>
        <w:rPr>
          <w:noProof/>
        </w:rPr>
        <w:t>12</w:t>
      </w:r>
      <w:r>
        <w:rPr>
          <w:noProof/>
        </w:rPr>
        <w:fldChar w:fldCharType="end"/>
      </w:r>
    </w:p>
    <w:p w14:paraId="1CDC7E72" w14:textId="2A560C7F" w:rsidR="00684B11" w:rsidRDefault="00684B1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_Toc122099217 \h </w:instrText>
      </w:r>
      <w:r>
        <w:rPr>
          <w:noProof/>
        </w:rPr>
      </w:r>
      <w:r>
        <w:rPr>
          <w:noProof/>
        </w:rPr>
        <w:fldChar w:fldCharType="separate"/>
      </w:r>
      <w:r>
        <w:rPr>
          <w:noProof/>
        </w:rPr>
        <w:t>13</w:t>
      </w:r>
      <w:r>
        <w:rPr>
          <w:noProof/>
        </w:rPr>
        <w:fldChar w:fldCharType="end"/>
      </w:r>
    </w:p>
    <w:p w14:paraId="51EBA571" w14:textId="521B1E5E" w:rsidR="00684B11" w:rsidRDefault="00684B1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_Toc122099218 \h </w:instrText>
      </w:r>
      <w:r>
        <w:rPr>
          <w:noProof/>
        </w:rPr>
      </w:r>
      <w:r>
        <w:rPr>
          <w:noProof/>
        </w:rPr>
        <w:fldChar w:fldCharType="separate"/>
      </w:r>
      <w:r>
        <w:rPr>
          <w:noProof/>
        </w:rPr>
        <w:t>13</w:t>
      </w:r>
      <w:r>
        <w:rPr>
          <w:noProof/>
        </w:rPr>
        <w:fldChar w:fldCharType="end"/>
      </w:r>
    </w:p>
    <w:p w14:paraId="5836CB92" w14:textId="13B60BA4" w:rsidR="00684B11" w:rsidRDefault="00684B1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_Toc122099219 \h </w:instrText>
      </w:r>
      <w:r>
        <w:rPr>
          <w:noProof/>
        </w:rPr>
      </w:r>
      <w:r>
        <w:rPr>
          <w:noProof/>
        </w:rPr>
        <w:fldChar w:fldCharType="separate"/>
      </w:r>
      <w:r>
        <w:rPr>
          <w:noProof/>
        </w:rPr>
        <w:t>14</w:t>
      </w:r>
      <w:r>
        <w:rPr>
          <w:noProof/>
        </w:rPr>
        <w:fldChar w:fldCharType="end"/>
      </w:r>
    </w:p>
    <w:p w14:paraId="492C92FB" w14:textId="480A80E4" w:rsidR="00684B11" w:rsidRDefault="00684B11">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_Toc122099220 \h </w:instrText>
      </w:r>
      <w:r>
        <w:rPr>
          <w:noProof/>
        </w:rPr>
      </w:r>
      <w:r>
        <w:rPr>
          <w:noProof/>
        </w:rPr>
        <w:fldChar w:fldCharType="separate"/>
      </w:r>
      <w:r>
        <w:rPr>
          <w:noProof/>
        </w:rPr>
        <w:t>14</w:t>
      </w:r>
      <w:r>
        <w:rPr>
          <w:noProof/>
        </w:rPr>
        <w:fldChar w:fldCharType="end"/>
      </w:r>
    </w:p>
    <w:p w14:paraId="4E0F7316" w14:textId="37235A2C" w:rsidR="00684B11" w:rsidRDefault="00684B11">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_Toc122099221 \h </w:instrText>
      </w:r>
      <w:r>
        <w:rPr>
          <w:noProof/>
        </w:rPr>
      </w:r>
      <w:r>
        <w:rPr>
          <w:noProof/>
        </w:rPr>
        <w:fldChar w:fldCharType="separate"/>
      </w:r>
      <w:r>
        <w:rPr>
          <w:noProof/>
        </w:rPr>
        <w:t>14</w:t>
      </w:r>
      <w:r>
        <w:rPr>
          <w:noProof/>
        </w:rPr>
        <w:fldChar w:fldCharType="end"/>
      </w:r>
    </w:p>
    <w:p w14:paraId="41BEECE8" w14:textId="01E383A8" w:rsidR="00684B11" w:rsidRDefault="00684B11">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_Toc122099222 \h </w:instrText>
      </w:r>
      <w:r>
        <w:rPr>
          <w:noProof/>
        </w:rPr>
      </w:r>
      <w:r>
        <w:rPr>
          <w:noProof/>
        </w:rPr>
        <w:fldChar w:fldCharType="separate"/>
      </w:r>
      <w:r>
        <w:rPr>
          <w:noProof/>
        </w:rPr>
        <w:t>15</w:t>
      </w:r>
      <w:r>
        <w:rPr>
          <w:noProof/>
        </w:rPr>
        <w:fldChar w:fldCharType="end"/>
      </w:r>
    </w:p>
    <w:p w14:paraId="549358EC" w14:textId="551BA174" w:rsidR="00684B11" w:rsidRDefault="00684B1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_Toc122099223 \h </w:instrText>
      </w:r>
      <w:r>
        <w:rPr>
          <w:noProof/>
        </w:rPr>
      </w:r>
      <w:r>
        <w:rPr>
          <w:noProof/>
        </w:rPr>
        <w:fldChar w:fldCharType="separate"/>
      </w:r>
      <w:r>
        <w:rPr>
          <w:noProof/>
        </w:rPr>
        <w:t>16</w:t>
      </w:r>
      <w:r>
        <w:rPr>
          <w:noProof/>
        </w:rPr>
        <w:fldChar w:fldCharType="end"/>
      </w:r>
    </w:p>
    <w:p w14:paraId="33C72B01" w14:textId="37BE0FA3" w:rsidR="00684B11" w:rsidRDefault="00684B11">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_Toc122099224 \h </w:instrText>
      </w:r>
      <w:r>
        <w:rPr>
          <w:noProof/>
        </w:rPr>
      </w:r>
      <w:r>
        <w:rPr>
          <w:noProof/>
        </w:rPr>
        <w:fldChar w:fldCharType="separate"/>
      </w:r>
      <w:r>
        <w:rPr>
          <w:noProof/>
        </w:rPr>
        <w:t>16</w:t>
      </w:r>
      <w:r>
        <w:rPr>
          <w:noProof/>
        </w:rPr>
        <w:fldChar w:fldCharType="end"/>
      </w:r>
    </w:p>
    <w:p w14:paraId="7AC993F6" w14:textId="784DAC40" w:rsidR="00684B11" w:rsidRDefault="00684B11">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_Toc122099225 \h </w:instrText>
      </w:r>
      <w:r>
        <w:rPr>
          <w:noProof/>
        </w:rPr>
      </w:r>
      <w:r>
        <w:rPr>
          <w:noProof/>
        </w:rPr>
        <w:fldChar w:fldCharType="separate"/>
      </w:r>
      <w:r>
        <w:rPr>
          <w:noProof/>
        </w:rPr>
        <w:t>17</w:t>
      </w:r>
      <w:r>
        <w:rPr>
          <w:noProof/>
        </w:rPr>
        <w:fldChar w:fldCharType="end"/>
      </w:r>
    </w:p>
    <w:p w14:paraId="223E32F7" w14:textId="036087BA" w:rsidR="00684B11" w:rsidRDefault="00684B11">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_Toc122099226 \h </w:instrText>
      </w:r>
      <w:r>
        <w:rPr>
          <w:noProof/>
        </w:rPr>
      </w:r>
      <w:r>
        <w:rPr>
          <w:noProof/>
        </w:rPr>
        <w:fldChar w:fldCharType="separate"/>
      </w:r>
      <w:r>
        <w:rPr>
          <w:noProof/>
        </w:rPr>
        <w:t>17</w:t>
      </w:r>
      <w:r>
        <w:rPr>
          <w:noProof/>
        </w:rPr>
        <w:fldChar w:fldCharType="end"/>
      </w:r>
    </w:p>
    <w:p w14:paraId="4735E51A" w14:textId="4C2B27CE" w:rsidR="00684B11" w:rsidRDefault="00684B11">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_Toc122099227 \h </w:instrText>
      </w:r>
      <w:r>
        <w:rPr>
          <w:noProof/>
        </w:rPr>
      </w:r>
      <w:r>
        <w:rPr>
          <w:noProof/>
        </w:rPr>
        <w:fldChar w:fldCharType="separate"/>
      </w:r>
      <w:r>
        <w:rPr>
          <w:noProof/>
        </w:rPr>
        <w:t>18</w:t>
      </w:r>
      <w:r>
        <w:rPr>
          <w:noProof/>
        </w:rPr>
        <w:fldChar w:fldCharType="end"/>
      </w:r>
    </w:p>
    <w:p w14:paraId="79A2F933" w14:textId="0AA8A129"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_Toc122099228 \h </w:instrText>
      </w:r>
      <w:r>
        <w:rPr>
          <w:noProof/>
        </w:rPr>
      </w:r>
      <w:r>
        <w:rPr>
          <w:noProof/>
        </w:rPr>
        <w:fldChar w:fldCharType="separate"/>
      </w:r>
      <w:r>
        <w:rPr>
          <w:noProof/>
        </w:rPr>
        <w:t>18</w:t>
      </w:r>
      <w:r>
        <w:rPr>
          <w:noProof/>
        </w:rPr>
        <w:fldChar w:fldCharType="end"/>
      </w:r>
    </w:p>
    <w:p w14:paraId="7C3F02CC" w14:textId="26605CB0"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_Toc122099229 \h </w:instrText>
      </w:r>
      <w:r>
        <w:rPr>
          <w:noProof/>
        </w:rPr>
      </w:r>
      <w:r>
        <w:rPr>
          <w:noProof/>
        </w:rPr>
        <w:fldChar w:fldCharType="separate"/>
      </w:r>
      <w:r>
        <w:rPr>
          <w:noProof/>
        </w:rPr>
        <w:t>18</w:t>
      </w:r>
      <w:r>
        <w:rPr>
          <w:noProof/>
        </w:rPr>
        <w:fldChar w:fldCharType="end"/>
      </w:r>
    </w:p>
    <w:p w14:paraId="185B5442" w14:textId="6DC2F296" w:rsidR="00684B11" w:rsidRDefault="00684B11">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_Toc122099230 \h </w:instrText>
      </w:r>
      <w:r>
        <w:rPr>
          <w:noProof/>
        </w:rPr>
      </w:r>
      <w:r>
        <w:rPr>
          <w:noProof/>
        </w:rPr>
        <w:fldChar w:fldCharType="separate"/>
      </w:r>
      <w:r>
        <w:rPr>
          <w:noProof/>
        </w:rPr>
        <w:t>18</w:t>
      </w:r>
      <w:r>
        <w:rPr>
          <w:noProof/>
        </w:rPr>
        <w:fldChar w:fldCharType="end"/>
      </w:r>
    </w:p>
    <w:p w14:paraId="02BC1D1B" w14:textId="4D9240BB"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_Toc122099231 \h </w:instrText>
      </w:r>
      <w:r>
        <w:rPr>
          <w:noProof/>
        </w:rPr>
      </w:r>
      <w:r>
        <w:rPr>
          <w:noProof/>
        </w:rPr>
        <w:fldChar w:fldCharType="separate"/>
      </w:r>
      <w:r>
        <w:rPr>
          <w:noProof/>
        </w:rPr>
        <w:t>18</w:t>
      </w:r>
      <w:r>
        <w:rPr>
          <w:noProof/>
        </w:rPr>
        <w:fldChar w:fldCharType="end"/>
      </w:r>
    </w:p>
    <w:p w14:paraId="05B53FF9" w14:textId="7FBB0BB3"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_Toc122099232 \h </w:instrText>
      </w:r>
      <w:r>
        <w:rPr>
          <w:noProof/>
        </w:rPr>
      </w:r>
      <w:r>
        <w:rPr>
          <w:noProof/>
        </w:rPr>
        <w:fldChar w:fldCharType="separate"/>
      </w:r>
      <w:r>
        <w:rPr>
          <w:noProof/>
        </w:rPr>
        <w:t>19</w:t>
      </w:r>
      <w:r>
        <w:rPr>
          <w:noProof/>
        </w:rPr>
        <w:fldChar w:fldCharType="end"/>
      </w:r>
    </w:p>
    <w:p w14:paraId="1563D88D" w14:textId="6C2C2673"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_Toc122099233 \h </w:instrText>
      </w:r>
      <w:r>
        <w:rPr>
          <w:noProof/>
        </w:rPr>
      </w:r>
      <w:r>
        <w:rPr>
          <w:noProof/>
        </w:rPr>
        <w:fldChar w:fldCharType="separate"/>
      </w:r>
      <w:r>
        <w:rPr>
          <w:noProof/>
        </w:rPr>
        <w:t>19</w:t>
      </w:r>
      <w:r>
        <w:rPr>
          <w:noProof/>
        </w:rPr>
        <w:fldChar w:fldCharType="end"/>
      </w:r>
    </w:p>
    <w:p w14:paraId="32776052" w14:textId="656083F3" w:rsidR="00684B11" w:rsidRDefault="00684B11">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_Toc122099234 \h </w:instrText>
      </w:r>
      <w:r>
        <w:rPr>
          <w:noProof/>
        </w:rPr>
      </w:r>
      <w:r>
        <w:rPr>
          <w:noProof/>
        </w:rPr>
        <w:fldChar w:fldCharType="separate"/>
      </w:r>
      <w:r>
        <w:rPr>
          <w:noProof/>
        </w:rPr>
        <w:t>20</w:t>
      </w:r>
      <w:r>
        <w:rPr>
          <w:noProof/>
        </w:rPr>
        <w:fldChar w:fldCharType="end"/>
      </w:r>
    </w:p>
    <w:p w14:paraId="28B702D8" w14:textId="5E5CA28E"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_Toc122099235 \h </w:instrText>
      </w:r>
      <w:r>
        <w:rPr>
          <w:noProof/>
        </w:rPr>
      </w:r>
      <w:r>
        <w:rPr>
          <w:noProof/>
        </w:rPr>
        <w:fldChar w:fldCharType="separate"/>
      </w:r>
      <w:r>
        <w:rPr>
          <w:noProof/>
        </w:rPr>
        <w:t>20</w:t>
      </w:r>
      <w:r>
        <w:rPr>
          <w:noProof/>
        </w:rPr>
        <w:fldChar w:fldCharType="end"/>
      </w:r>
    </w:p>
    <w:p w14:paraId="0FF4DA85" w14:textId="6CCDAAF4"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_Toc122099236 \h </w:instrText>
      </w:r>
      <w:r>
        <w:rPr>
          <w:noProof/>
        </w:rPr>
      </w:r>
      <w:r>
        <w:rPr>
          <w:noProof/>
        </w:rPr>
        <w:fldChar w:fldCharType="separate"/>
      </w:r>
      <w:r>
        <w:rPr>
          <w:noProof/>
        </w:rPr>
        <w:t>20</w:t>
      </w:r>
      <w:r>
        <w:rPr>
          <w:noProof/>
        </w:rPr>
        <w:fldChar w:fldCharType="end"/>
      </w:r>
    </w:p>
    <w:p w14:paraId="3F6FEB6F" w14:textId="230B21EC"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_Toc122099237 \h </w:instrText>
      </w:r>
      <w:r>
        <w:rPr>
          <w:noProof/>
        </w:rPr>
      </w:r>
      <w:r>
        <w:rPr>
          <w:noProof/>
        </w:rPr>
        <w:fldChar w:fldCharType="separate"/>
      </w:r>
      <w:r>
        <w:rPr>
          <w:noProof/>
        </w:rPr>
        <w:t>21</w:t>
      </w:r>
      <w:r>
        <w:rPr>
          <w:noProof/>
        </w:rPr>
        <w:fldChar w:fldCharType="end"/>
      </w:r>
    </w:p>
    <w:p w14:paraId="43A7CB9E" w14:textId="0E2F6971" w:rsidR="00684B11" w:rsidRDefault="00684B11">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_Toc122099238 \h </w:instrText>
      </w:r>
      <w:r>
        <w:rPr>
          <w:noProof/>
        </w:rPr>
      </w:r>
      <w:r>
        <w:rPr>
          <w:noProof/>
        </w:rPr>
        <w:fldChar w:fldCharType="separate"/>
      </w:r>
      <w:r>
        <w:rPr>
          <w:noProof/>
        </w:rPr>
        <w:t>22</w:t>
      </w:r>
      <w:r>
        <w:rPr>
          <w:noProof/>
        </w:rPr>
        <w:fldChar w:fldCharType="end"/>
      </w:r>
    </w:p>
    <w:p w14:paraId="173B36BB" w14:textId="685D2B5D"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_Toc122099239 \h </w:instrText>
      </w:r>
      <w:r>
        <w:rPr>
          <w:noProof/>
        </w:rPr>
      </w:r>
      <w:r>
        <w:rPr>
          <w:noProof/>
        </w:rPr>
        <w:fldChar w:fldCharType="separate"/>
      </w:r>
      <w:r>
        <w:rPr>
          <w:noProof/>
        </w:rPr>
        <w:t>22</w:t>
      </w:r>
      <w:r>
        <w:rPr>
          <w:noProof/>
        </w:rPr>
        <w:fldChar w:fldCharType="end"/>
      </w:r>
    </w:p>
    <w:p w14:paraId="55AF5E9A" w14:textId="4880B9F7"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_Toc122099240 \h </w:instrText>
      </w:r>
      <w:r>
        <w:rPr>
          <w:noProof/>
        </w:rPr>
      </w:r>
      <w:r>
        <w:rPr>
          <w:noProof/>
        </w:rPr>
        <w:fldChar w:fldCharType="separate"/>
      </w:r>
      <w:r>
        <w:rPr>
          <w:noProof/>
        </w:rPr>
        <w:t>22</w:t>
      </w:r>
      <w:r>
        <w:rPr>
          <w:noProof/>
        </w:rPr>
        <w:fldChar w:fldCharType="end"/>
      </w:r>
    </w:p>
    <w:p w14:paraId="43CD1C67" w14:textId="0A66FBBD" w:rsidR="00684B11" w:rsidRDefault="00684B11">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_Toc122099241 \h </w:instrText>
      </w:r>
      <w:r>
        <w:rPr>
          <w:noProof/>
        </w:rPr>
      </w:r>
      <w:r>
        <w:rPr>
          <w:noProof/>
        </w:rPr>
        <w:fldChar w:fldCharType="separate"/>
      </w:r>
      <w:r>
        <w:rPr>
          <w:noProof/>
        </w:rPr>
        <w:t>22</w:t>
      </w:r>
      <w:r>
        <w:rPr>
          <w:noProof/>
        </w:rPr>
        <w:fldChar w:fldCharType="end"/>
      </w:r>
    </w:p>
    <w:p w14:paraId="2EC768D2" w14:textId="71D1C067"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_Toc122099242 \h </w:instrText>
      </w:r>
      <w:r>
        <w:rPr>
          <w:noProof/>
        </w:rPr>
      </w:r>
      <w:r>
        <w:rPr>
          <w:noProof/>
        </w:rPr>
        <w:fldChar w:fldCharType="separate"/>
      </w:r>
      <w:r>
        <w:rPr>
          <w:noProof/>
        </w:rPr>
        <w:t>22</w:t>
      </w:r>
      <w:r>
        <w:rPr>
          <w:noProof/>
        </w:rPr>
        <w:fldChar w:fldCharType="end"/>
      </w:r>
    </w:p>
    <w:p w14:paraId="330D0C1E" w14:textId="04FD82C5" w:rsidR="00684B11" w:rsidRDefault="00684B11">
      <w:pPr>
        <w:pStyle w:val="TOC5"/>
        <w:rPr>
          <w:rFonts w:asciiTheme="minorHAnsi" w:eastAsiaTheme="minorEastAsia" w:hAnsiTheme="minorHAnsi" w:cstheme="minorBidi"/>
          <w:noProof/>
          <w:sz w:val="22"/>
          <w:szCs w:val="22"/>
          <w:lang w:eastAsia="en-GB"/>
        </w:rPr>
      </w:pPr>
      <w:r>
        <w:rPr>
          <w:noProof/>
        </w:rPr>
        <w:lastRenderedPageBreak/>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_Toc122099243 \h </w:instrText>
      </w:r>
      <w:r>
        <w:rPr>
          <w:noProof/>
        </w:rPr>
      </w:r>
      <w:r>
        <w:rPr>
          <w:noProof/>
        </w:rPr>
        <w:fldChar w:fldCharType="separate"/>
      </w:r>
      <w:r>
        <w:rPr>
          <w:noProof/>
        </w:rPr>
        <w:t>23</w:t>
      </w:r>
      <w:r>
        <w:rPr>
          <w:noProof/>
        </w:rPr>
        <w:fldChar w:fldCharType="end"/>
      </w:r>
    </w:p>
    <w:p w14:paraId="1696ADD9" w14:textId="71273E68" w:rsidR="00684B11" w:rsidRDefault="00684B11">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_Toc122099244 \h </w:instrText>
      </w:r>
      <w:r>
        <w:rPr>
          <w:noProof/>
        </w:rPr>
      </w:r>
      <w:r>
        <w:rPr>
          <w:noProof/>
        </w:rPr>
        <w:fldChar w:fldCharType="separate"/>
      </w:r>
      <w:r>
        <w:rPr>
          <w:noProof/>
        </w:rPr>
        <w:t>23</w:t>
      </w:r>
      <w:r>
        <w:rPr>
          <w:noProof/>
        </w:rPr>
        <w:fldChar w:fldCharType="end"/>
      </w:r>
    </w:p>
    <w:p w14:paraId="2D98143B" w14:textId="03F3FEF3" w:rsidR="00684B11" w:rsidRDefault="00684B11">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_Toc122099245 \h </w:instrText>
      </w:r>
      <w:r>
        <w:rPr>
          <w:noProof/>
        </w:rPr>
      </w:r>
      <w:r>
        <w:rPr>
          <w:noProof/>
        </w:rPr>
        <w:fldChar w:fldCharType="separate"/>
      </w:r>
      <w:r>
        <w:rPr>
          <w:noProof/>
        </w:rPr>
        <w:t>24</w:t>
      </w:r>
      <w:r>
        <w:rPr>
          <w:noProof/>
        </w:rPr>
        <w:fldChar w:fldCharType="end"/>
      </w:r>
    </w:p>
    <w:p w14:paraId="3E4CF054" w14:textId="7C8242D0" w:rsidR="00684B11" w:rsidRDefault="00684B11">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_Toc122099246 \h </w:instrText>
      </w:r>
      <w:r>
        <w:rPr>
          <w:noProof/>
        </w:rPr>
      </w:r>
      <w:r>
        <w:rPr>
          <w:noProof/>
        </w:rPr>
        <w:fldChar w:fldCharType="separate"/>
      </w:r>
      <w:r>
        <w:rPr>
          <w:noProof/>
        </w:rPr>
        <w:t>24</w:t>
      </w:r>
      <w:r>
        <w:rPr>
          <w:noProof/>
        </w:rPr>
        <w:fldChar w:fldCharType="end"/>
      </w:r>
    </w:p>
    <w:p w14:paraId="28AC98A4" w14:textId="344C0A7B" w:rsidR="00684B11" w:rsidRDefault="00684B11">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_Toc122099247 \h </w:instrText>
      </w:r>
      <w:r>
        <w:rPr>
          <w:noProof/>
        </w:rPr>
      </w:r>
      <w:r>
        <w:rPr>
          <w:noProof/>
        </w:rPr>
        <w:fldChar w:fldCharType="separate"/>
      </w:r>
      <w:r>
        <w:rPr>
          <w:noProof/>
        </w:rPr>
        <w:t>24</w:t>
      </w:r>
      <w:r>
        <w:rPr>
          <w:noProof/>
        </w:rPr>
        <w:fldChar w:fldCharType="end"/>
      </w:r>
    </w:p>
    <w:p w14:paraId="0068820E" w14:textId="5C5B47FD" w:rsidR="00684B11" w:rsidRDefault="00684B1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_Toc122099248 \h </w:instrText>
      </w:r>
      <w:r>
        <w:rPr>
          <w:noProof/>
        </w:rPr>
      </w:r>
      <w:r>
        <w:rPr>
          <w:noProof/>
        </w:rPr>
        <w:fldChar w:fldCharType="separate"/>
      </w:r>
      <w:r>
        <w:rPr>
          <w:noProof/>
        </w:rPr>
        <w:t>25</w:t>
      </w:r>
      <w:r>
        <w:rPr>
          <w:noProof/>
        </w:rPr>
        <w:fldChar w:fldCharType="end"/>
      </w:r>
    </w:p>
    <w:p w14:paraId="44520896" w14:textId="13A35E1D" w:rsidR="00684B11" w:rsidRDefault="00684B1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_Toc122099249 \h </w:instrText>
      </w:r>
      <w:r>
        <w:rPr>
          <w:noProof/>
        </w:rPr>
      </w:r>
      <w:r>
        <w:rPr>
          <w:noProof/>
        </w:rPr>
        <w:fldChar w:fldCharType="separate"/>
      </w:r>
      <w:r>
        <w:rPr>
          <w:noProof/>
        </w:rPr>
        <w:t>25</w:t>
      </w:r>
      <w:r>
        <w:rPr>
          <w:noProof/>
        </w:rPr>
        <w:fldChar w:fldCharType="end"/>
      </w:r>
    </w:p>
    <w:p w14:paraId="1A20307F" w14:textId="4BF6D9C4" w:rsidR="00684B11" w:rsidRDefault="00684B11">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_Toc122099250 \h </w:instrText>
      </w:r>
      <w:r>
        <w:rPr>
          <w:noProof/>
        </w:rPr>
      </w:r>
      <w:r>
        <w:rPr>
          <w:noProof/>
        </w:rPr>
        <w:fldChar w:fldCharType="separate"/>
      </w:r>
      <w:r>
        <w:rPr>
          <w:noProof/>
        </w:rPr>
        <w:t>25</w:t>
      </w:r>
      <w:r>
        <w:rPr>
          <w:noProof/>
        </w:rPr>
        <w:fldChar w:fldCharType="end"/>
      </w:r>
    </w:p>
    <w:p w14:paraId="5FF13D5E" w14:textId="11C643FE" w:rsidR="00684B11" w:rsidRDefault="00684B1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_Toc122099251 \h </w:instrText>
      </w:r>
      <w:r>
        <w:rPr>
          <w:noProof/>
        </w:rPr>
      </w:r>
      <w:r>
        <w:rPr>
          <w:noProof/>
        </w:rPr>
        <w:fldChar w:fldCharType="separate"/>
      </w:r>
      <w:r>
        <w:rPr>
          <w:noProof/>
        </w:rPr>
        <w:t>25</w:t>
      </w:r>
      <w:r>
        <w:rPr>
          <w:noProof/>
        </w:rPr>
        <w:fldChar w:fldCharType="end"/>
      </w:r>
    </w:p>
    <w:p w14:paraId="44CC390F" w14:textId="1C4A982A" w:rsidR="00684B11" w:rsidRDefault="00684B1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_Toc122099252 \h </w:instrText>
      </w:r>
      <w:r>
        <w:rPr>
          <w:noProof/>
        </w:rPr>
      </w:r>
      <w:r>
        <w:rPr>
          <w:noProof/>
        </w:rPr>
        <w:fldChar w:fldCharType="separate"/>
      </w:r>
      <w:r>
        <w:rPr>
          <w:noProof/>
        </w:rPr>
        <w:t>25</w:t>
      </w:r>
      <w:r>
        <w:rPr>
          <w:noProof/>
        </w:rPr>
        <w:fldChar w:fldCharType="end"/>
      </w:r>
    </w:p>
    <w:p w14:paraId="69B5BC3A" w14:textId="116B410E" w:rsidR="00684B11" w:rsidRDefault="00684B11">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_Toc122099253 \h </w:instrText>
      </w:r>
      <w:r>
        <w:rPr>
          <w:noProof/>
        </w:rPr>
      </w:r>
      <w:r>
        <w:rPr>
          <w:noProof/>
        </w:rPr>
        <w:fldChar w:fldCharType="separate"/>
      </w:r>
      <w:r>
        <w:rPr>
          <w:noProof/>
        </w:rPr>
        <w:t>25</w:t>
      </w:r>
      <w:r>
        <w:rPr>
          <w:noProof/>
        </w:rPr>
        <w:fldChar w:fldCharType="end"/>
      </w:r>
    </w:p>
    <w:p w14:paraId="7C02FDB8" w14:textId="57099C07" w:rsidR="00684B11" w:rsidRDefault="00684B11">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_Toc122099254 \h </w:instrText>
      </w:r>
      <w:r>
        <w:rPr>
          <w:noProof/>
        </w:rPr>
      </w:r>
      <w:r>
        <w:rPr>
          <w:noProof/>
        </w:rPr>
        <w:fldChar w:fldCharType="separate"/>
      </w:r>
      <w:r>
        <w:rPr>
          <w:noProof/>
        </w:rPr>
        <w:t>25</w:t>
      </w:r>
      <w:r>
        <w:rPr>
          <w:noProof/>
        </w:rPr>
        <w:fldChar w:fldCharType="end"/>
      </w:r>
    </w:p>
    <w:p w14:paraId="19CC7754" w14:textId="19BA3C25" w:rsidR="00684B11" w:rsidRDefault="00684B11">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_Toc122099255 \h </w:instrText>
      </w:r>
      <w:r>
        <w:rPr>
          <w:noProof/>
        </w:rPr>
      </w:r>
      <w:r>
        <w:rPr>
          <w:noProof/>
        </w:rPr>
        <w:fldChar w:fldCharType="separate"/>
      </w:r>
      <w:r>
        <w:rPr>
          <w:noProof/>
        </w:rPr>
        <w:t>25</w:t>
      </w:r>
      <w:r>
        <w:rPr>
          <w:noProof/>
        </w:rPr>
        <w:fldChar w:fldCharType="end"/>
      </w:r>
    </w:p>
    <w:p w14:paraId="540A922E" w14:textId="0CBEF0EB" w:rsidR="00684B11" w:rsidRDefault="00684B1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_Toc122099256 \h </w:instrText>
      </w:r>
      <w:r>
        <w:rPr>
          <w:noProof/>
        </w:rPr>
      </w:r>
      <w:r>
        <w:rPr>
          <w:noProof/>
        </w:rPr>
        <w:fldChar w:fldCharType="separate"/>
      </w:r>
      <w:r>
        <w:rPr>
          <w:noProof/>
        </w:rPr>
        <w:t>26</w:t>
      </w:r>
      <w:r>
        <w:rPr>
          <w:noProof/>
        </w:rPr>
        <w:fldChar w:fldCharType="end"/>
      </w:r>
    </w:p>
    <w:p w14:paraId="3496BF2F" w14:textId="5A52FDC9" w:rsidR="00684B11" w:rsidRDefault="00684B1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_Toc122099257 \h </w:instrText>
      </w:r>
      <w:r>
        <w:rPr>
          <w:noProof/>
        </w:rPr>
      </w:r>
      <w:r>
        <w:rPr>
          <w:noProof/>
        </w:rPr>
        <w:fldChar w:fldCharType="separate"/>
      </w:r>
      <w:r>
        <w:rPr>
          <w:noProof/>
        </w:rPr>
        <w:t>26</w:t>
      </w:r>
      <w:r>
        <w:rPr>
          <w:noProof/>
        </w:rPr>
        <w:fldChar w:fldCharType="end"/>
      </w:r>
    </w:p>
    <w:p w14:paraId="16314B10" w14:textId="40DCF73C" w:rsidR="00684B11" w:rsidRDefault="00684B11">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_Toc122099258 \h </w:instrText>
      </w:r>
      <w:r>
        <w:rPr>
          <w:noProof/>
        </w:rPr>
      </w:r>
      <w:r>
        <w:rPr>
          <w:noProof/>
        </w:rPr>
        <w:fldChar w:fldCharType="separate"/>
      </w:r>
      <w:r>
        <w:rPr>
          <w:noProof/>
        </w:rPr>
        <w:t>26</w:t>
      </w:r>
      <w:r>
        <w:rPr>
          <w:noProof/>
        </w:rPr>
        <w:fldChar w:fldCharType="end"/>
      </w:r>
    </w:p>
    <w:p w14:paraId="7C19683F" w14:textId="22DF1400" w:rsidR="00684B11" w:rsidRDefault="00684B11">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_Toc122099259 \h </w:instrText>
      </w:r>
      <w:r>
        <w:rPr>
          <w:noProof/>
        </w:rPr>
      </w:r>
      <w:r>
        <w:rPr>
          <w:noProof/>
        </w:rPr>
        <w:fldChar w:fldCharType="separate"/>
      </w:r>
      <w:r>
        <w:rPr>
          <w:noProof/>
        </w:rPr>
        <w:t>27</w:t>
      </w:r>
      <w:r>
        <w:rPr>
          <w:noProof/>
        </w:rPr>
        <w:fldChar w:fldCharType="end"/>
      </w:r>
    </w:p>
    <w:p w14:paraId="75C12501" w14:textId="73759649" w:rsidR="00684B11" w:rsidRDefault="00684B11">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_Toc122099260 \h </w:instrText>
      </w:r>
      <w:r>
        <w:rPr>
          <w:noProof/>
        </w:rPr>
      </w:r>
      <w:r>
        <w:rPr>
          <w:noProof/>
        </w:rPr>
        <w:fldChar w:fldCharType="separate"/>
      </w:r>
      <w:r>
        <w:rPr>
          <w:noProof/>
        </w:rPr>
        <w:t>27</w:t>
      </w:r>
      <w:r>
        <w:rPr>
          <w:noProof/>
        </w:rPr>
        <w:fldChar w:fldCharType="end"/>
      </w:r>
    </w:p>
    <w:p w14:paraId="0DB59BC4" w14:textId="1CA9FEFF" w:rsidR="00684B11" w:rsidRDefault="00684B11">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_Toc122099261 \h </w:instrText>
      </w:r>
      <w:r>
        <w:rPr>
          <w:noProof/>
        </w:rPr>
      </w:r>
      <w:r>
        <w:rPr>
          <w:noProof/>
        </w:rPr>
        <w:fldChar w:fldCharType="separate"/>
      </w:r>
      <w:r>
        <w:rPr>
          <w:noProof/>
        </w:rPr>
        <w:t>27</w:t>
      </w:r>
      <w:r>
        <w:rPr>
          <w:noProof/>
        </w:rPr>
        <w:fldChar w:fldCharType="end"/>
      </w:r>
    </w:p>
    <w:p w14:paraId="0B25602F" w14:textId="17FBFEE5" w:rsidR="00684B11" w:rsidRDefault="00684B11">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_Toc122099262 \h </w:instrText>
      </w:r>
      <w:r>
        <w:rPr>
          <w:noProof/>
        </w:rPr>
      </w:r>
      <w:r>
        <w:rPr>
          <w:noProof/>
        </w:rPr>
        <w:fldChar w:fldCharType="separate"/>
      </w:r>
      <w:r>
        <w:rPr>
          <w:noProof/>
        </w:rPr>
        <w:t>27</w:t>
      </w:r>
      <w:r>
        <w:rPr>
          <w:noProof/>
        </w:rPr>
        <w:fldChar w:fldCharType="end"/>
      </w:r>
    </w:p>
    <w:p w14:paraId="33E7A478" w14:textId="47BB4242" w:rsidR="00684B11" w:rsidRDefault="00684B11">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_Toc122099263 \h </w:instrText>
      </w:r>
      <w:r>
        <w:rPr>
          <w:noProof/>
        </w:rPr>
      </w:r>
      <w:r>
        <w:rPr>
          <w:noProof/>
        </w:rPr>
        <w:fldChar w:fldCharType="separate"/>
      </w:r>
      <w:r>
        <w:rPr>
          <w:noProof/>
        </w:rPr>
        <w:t>27</w:t>
      </w:r>
      <w:r>
        <w:rPr>
          <w:noProof/>
        </w:rPr>
        <w:fldChar w:fldCharType="end"/>
      </w:r>
    </w:p>
    <w:p w14:paraId="589D6EAD" w14:textId="5C2806A0" w:rsidR="00684B11" w:rsidRDefault="00684B11">
      <w:pPr>
        <w:pStyle w:val="TOC5"/>
        <w:rPr>
          <w:rFonts w:asciiTheme="minorHAnsi" w:eastAsiaTheme="minorEastAsia" w:hAnsiTheme="minorHAnsi" w:cstheme="minorBidi"/>
          <w:noProof/>
          <w:sz w:val="22"/>
          <w:szCs w:val="22"/>
          <w:lang w:eastAsia="en-GB"/>
        </w:rPr>
      </w:pPr>
      <w:r w:rsidRPr="004B2A06">
        <w:rPr>
          <w:noProof/>
          <w:lang w:val="es-ES"/>
        </w:rPr>
        <w:t>6.1.2.2.3</w:t>
      </w:r>
      <w:r>
        <w:rPr>
          <w:rFonts w:asciiTheme="minorHAnsi" w:eastAsiaTheme="minorEastAsia" w:hAnsiTheme="minorHAnsi" w:cstheme="minorBidi"/>
          <w:noProof/>
          <w:sz w:val="22"/>
          <w:szCs w:val="22"/>
          <w:lang w:eastAsia="en-GB"/>
        </w:rPr>
        <w:tab/>
      </w:r>
      <w:r w:rsidRPr="004B2A06">
        <w:rPr>
          <w:noProof/>
          <w:lang w:val="es-ES"/>
        </w:rPr>
        <w:t>Cache-Control</w:t>
      </w:r>
      <w:r>
        <w:rPr>
          <w:noProof/>
        </w:rPr>
        <w:tab/>
      </w:r>
      <w:r>
        <w:rPr>
          <w:noProof/>
        </w:rPr>
        <w:fldChar w:fldCharType="begin" w:fldLock="1"/>
      </w:r>
      <w:r>
        <w:rPr>
          <w:noProof/>
        </w:rPr>
        <w:instrText xml:space="preserve"> PAGEREF _Toc122099264 \h </w:instrText>
      </w:r>
      <w:r>
        <w:rPr>
          <w:noProof/>
        </w:rPr>
      </w:r>
      <w:r>
        <w:rPr>
          <w:noProof/>
        </w:rPr>
        <w:fldChar w:fldCharType="separate"/>
      </w:r>
      <w:r>
        <w:rPr>
          <w:noProof/>
        </w:rPr>
        <w:t>27</w:t>
      </w:r>
      <w:r>
        <w:rPr>
          <w:noProof/>
        </w:rPr>
        <w:fldChar w:fldCharType="end"/>
      </w:r>
    </w:p>
    <w:p w14:paraId="2AABCFF2" w14:textId="74D50D7D" w:rsidR="00684B11" w:rsidRDefault="00684B11">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_Toc122099265 \h </w:instrText>
      </w:r>
      <w:r>
        <w:rPr>
          <w:noProof/>
        </w:rPr>
      </w:r>
      <w:r>
        <w:rPr>
          <w:noProof/>
        </w:rPr>
        <w:fldChar w:fldCharType="separate"/>
      </w:r>
      <w:r>
        <w:rPr>
          <w:noProof/>
        </w:rPr>
        <w:t>27</w:t>
      </w:r>
      <w:r>
        <w:rPr>
          <w:noProof/>
        </w:rPr>
        <w:fldChar w:fldCharType="end"/>
      </w:r>
    </w:p>
    <w:p w14:paraId="1C553C60" w14:textId="4ED17553" w:rsidR="00684B11" w:rsidRDefault="00684B11">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_Toc122099266 \h </w:instrText>
      </w:r>
      <w:r>
        <w:rPr>
          <w:noProof/>
        </w:rPr>
      </w:r>
      <w:r>
        <w:rPr>
          <w:noProof/>
        </w:rPr>
        <w:fldChar w:fldCharType="separate"/>
      </w:r>
      <w:r>
        <w:rPr>
          <w:noProof/>
        </w:rPr>
        <w:t>28</w:t>
      </w:r>
      <w:r>
        <w:rPr>
          <w:noProof/>
        </w:rPr>
        <w:fldChar w:fldCharType="end"/>
      </w:r>
    </w:p>
    <w:p w14:paraId="0CF9F0F7" w14:textId="75DD30D4" w:rsidR="00684B11" w:rsidRDefault="00684B11">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_Toc122099267 \h </w:instrText>
      </w:r>
      <w:r>
        <w:rPr>
          <w:noProof/>
        </w:rPr>
      </w:r>
      <w:r>
        <w:rPr>
          <w:noProof/>
        </w:rPr>
        <w:fldChar w:fldCharType="separate"/>
      </w:r>
      <w:r>
        <w:rPr>
          <w:noProof/>
        </w:rPr>
        <w:t>28</w:t>
      </w:r>
      <w:r>
        <w:rPr>
          <w:noProof/>
        </w:rPr>
        <w:fldChar w:fldCharType="end"/>
      </w:r>
    </w:p>
    <w:p w14:paraId="6B9DEF25" w14:textId="6A21C731" w:rsidR="00684B11" w:rsidRDefault="00684B11">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_Toc122099268 \h </w:instrText>
      </w:r>
      <w:r>
        <w:rPr>
          <w:noProof/>
        </w:rPr>
      </w:r>
      <w:r>
        <w:rPr>
          <w:noProof/>
        </w:rPr>
        <w:fldChar w:fldCharType="separate"/>
      </w:r>
      <w:r>
        <w:rPr>
          <w:noProof/>
        </w:rPr>
        <w:t>28</w:t>
      </w:r>
      <w:r>
        <w:rPr>
          <w:noProof/>
        </w:rPr>
        <w:fldChar w:fldCharType="end"/>
      </w:r>
    </w:p>
    <w:p w14:paraId="24EC6038" w14:textId="0C6068AD" w:rsidR="00684B11" w:rsidRDefault="00684B11">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_Toc122099269 \h </w:instrText>
      </w:r>
      <w:r>
        <w:rPr>
          <w:noProof/>
        </w:rPr>
      </w:r>
      <w:r>
        <w:rPr>
          <w:noProof/>
        </w:rPr>
        <w:fldChar w:fldCharType="separate"/>
      </w:r>
      <w:r>
        <w:rPr>
          <w:noProof/>
        </w:rPr>
        <w:t>28</w:t>
      </w:r>
      <w:r>
        <w:rPr>
          <w:noProof/>
        </w:rPr>
        <w:fldChar w:fldCharType="end"/>
      </w:r>
    </w:p>
    <w:p w14:paraId="1B340EE6" w14:textId="07B8372A" w:rsidR="00684B11" w:rsidRDefault="00684B11">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_Toc122099270 \h </w:instrText>
      </w:r>
      <w:r>
        <w:rPr>
          <w:noProof/>
        </w:rPr>
      </w:r>
      <w:r>
        <w:rPr>
          <w:noProof/>
        </w:rPr>
        <w:fldChar w:fldCharType="separate"/>
      </w:r>
      <w:r>
        <w:rPr>
          <w:noProof/>
        </w:rPr>
        <w:t>28</w:t>
      </w:r>
      <w:r>
        <w:rPr>
          <w:noProof/>
        </w:rPr>
        <w:fldChar w:fldCharType="end"/>
      </w:r>
    </w:p>
    <w:p w14:paraId="372C5D21" w14:textId="190C22FD" w:rsidR="00684B11" w:rsidRDefault="00684B11">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_Toc122099271 \h </w:instrText>
      </w:r>
      <w:r>
        <w:rPr>
          <w:noProof/>
        </w:rPr>
      </w:r>
      <w:r>
        <w:rPr>
          <w:noProof/>
        </w:rPr>
        <w:fldChar w:fldCharType="separate"/>
      </w:r>
      <w:r>
        <w:rPr>
          <w:noProof/>
        </w:rPr>
        <w:t>28</w:t>
      </w:r>
      <w:r>
        <w:rPr>
          <w:noProof/>
        </w:rPr>
        <w:fldChar w:fldCharType="end"/>
      </w:r>
    </w:p>
    <w:p w14:paraId="3BFD9115" w14:textId="67D24F12" w:rsidR="00684B11" w:rsidRDefault="00684B11">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_Toc122099272 \h </w:instrText>
      </w:r>
      <w:r>
        <w:rPr>
          <w:noProof/>
        </w:rPr>
      </w:r>
      <w:r>
        <w:rPr>
          <w:noProof/>
        </w:rPr>
        <w:fldChar w:fldCharType="separate"/>
      </w:r>
      <w:r>
        <w:rPr>
          <w:noProof/>
        </w:rPr>
        <w:t>28</w:t>
      </w:r>
      <w:r>
        <w:rPr>
          <w:noProof/>
        </w:rPr>
        <w:fldChar w:fldCharType="end"/>
      </w:r>
    </w:p>
    <w:p w14:paraId="09B3A128" w14:textId="5080161B" w:rsidR="00684B11" w:rsidRDefault="00684B11">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_Toc122099273 \h </w:instrText>
      </w:r>
      <w:r>
        <w:rPr>
          <w:noProof/>
        </w:rPr>
      </w:r>
      <w:r>
        <w:rPr>
          <w:noProof/>
        </w:rPr>
        <w:fldChar w:fldCharType="separate"/>
      </w:r>
      <w:r>
        <w:rPr>
          <w:noProof/>
        </w:rPr>
        <w:t>28</w:t>
      </w:r>
      <w:r>
        <w:rPr>
          <w:noProof/>
        </w:rPr>
        <w:fldChar w:fldCharType="end"/>
      </w:r>
    </w:p>
    <w:p w14:paraId="4B3A3CCB" w14:textId="3EE1E186" w:rsidR="00684B11" w:rsidRDefault="00684B11">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_Toc122099274 \h </w:instrText>
      </w:r>
      <w:r>
        <w:rPr>
          <w:noProof/>
        </w:rPr>
      </w:r>
      <w:r>
        <w:rPr>
          <w:noProof/>
        </w:rPr>
        <w:fldChar w:fldCharType="separate"/>
      </w:r>
      <w:r>
        <w:rPr>
          <w:noProof/>
        </w:rPr>
        <w:t>28</w:t>
      </w:r>
      <w:r>
        <w:rPr>
          <w:noProof/>
        </w:rPr>
        <w:fldChar w:fldCharType="end"/>
      </w:r>
    </w:p>
    <w:p w14:paraId="143B199B" w14:textId="09117AE3" w:rsidR="00684B11" w:rsidRDefault="00684B1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_Toc122099275 \h </w:instrText>
      </w:r>
      <w:r>
        <w:rPr>
          <w:noProof/>
        </w:rPr>
      </w:r>
      <w:r>
        <w:rPr>
          <w:noProof/>
        </w:rPr>
        <w:fldChar w:fldCharType="separate"/>
      </w:r>
      <w:r>
        <w:rPr>
          <w:noProof/>
        </w:rPr>
        <w:t>30</w:t>
      </w:r>
      <w:r>
        <w:rPr>
          <w:noProof/>
        </w:rPr>
        <w:fldChar w:fldCharType="end"/>
      </w:r>
    </w:p>
    <w:p w14:paraId="3A520B54" w14:textId="52B18A87" w:rsidR="00684B11" w:rsidRDefault="00684B11">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_Toc122099276 \h </w:instrText>
      </w:r>
      <w:r>
        <w:rPr>
          <w:noProof/>
        </w:rPr>
      </w:r>
      <w:r>
        <w:rPr>
          <w:noProof/>
        </w:rPr>
        <w:fldChar w:fldCharType="separate"/>
      </w:r>
      <w:r>
        <w:rPr>
          <w:noProof/>
        </w:rPr>
        <w:t>30</w:t>
      </w:r>
      <w:r>
        <w:rPr>
          <w:noProof/>
        </w:rPr>
        <w:fldChar w:fldCharType="end"/>
      </w:r>
    </w:p>
    <w:p w14:paraId="78895BF2" w14:textId="01C356CA" w:rsidR="00684B11" w:rsidRDefault="00684B11">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_Toc122099277 \h </w:instrText>
      </w:r>
      <w:r>
        <w:rPr>
          <w:noProof/>
        </w:rPr>
      </w:r>
      <w:r>
        <w:rPr>
          <w:noProof/>
        </w:rPr>
        <w:fldChar w:fldCharType="separate"/>
      </w:r>
      <w:r>
        <w:rPr>
          <w:noProof/>
        </w:rPr>
        <w:t>31</w:t>
      </w:r>
      <w:r>
        <w:rPr>
          <w:noProof/>
        </w:rPr>
        <w:fldChar w:fldCharType="end"/>
      </w:r>
    </w:p>
    <w:p w14:paraId="4899493A" w14:textId="56AA72E8" w:rsidR="00684B11" w:rsidRDefault="00684B11">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_Toc122099278 \h </w:instrText>
      </w:r>
      <w:r>
        <w:rPr>
          <w:noProof/>
        </w:rPr>
      </w:r>
      <w:r>
        <w:rPr>
          <w:noProof/>
        </w:rPr>
        <w:fldChar w:fldCharType="separate"/>
      </w:r>
      <w:r>
        <w:rPr>
          <w:noProof/>
        </w:rPr>
        <w:t>31</w:t>
      </w:r>
      <w:r>
        <w:rPr>
          <w:noProof/>
        </w:rPr>
        <w:fldChar w:fldCharType="end"/>
      </w:r>
    </w:p>
    <w:p w14:paraId="3B9B08B8" w14:textId="2881FFE4" w:rsidR="00684B11" w:rsidRDefault="00684B11">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_Toc122099279 \h </w:instrText>
      </w:r>
      <w:r>
        <w:rPr>
          <w:noProof/>
        </w:rPr>
      </w:r>
      <w:r>
        <w:rPr>
          <w:noProof/>
        </w:rPr>
        <w:fldChar w:fldCharType="separate"/>
      </w:r>
      <w:r>
        <w:rPr>
          <w:noProof/>
        </w:rPr>
        <w:t>31</w:t>
      </w:r>
      <w:r>
        <w:rPr>
          <w:noProof/>
        </w:rPr>
        <w:fldChar w:fldCharType="end"/>
      </w:r>
    </w:p>
    <w:p w14:paraId="45AA3BBB" w14:textId="123B7A73" w:rsidR="00684B11" w:rsidRDefault="00684B11">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_Toc122099280 \h </w:instrText>
      </w:r>
      <w:r>
        <w:rPr>
          <w:noProof/>
        </w:rPr>
      </w:r>
      <w:r>
        <w:rPr>
          <w:noProof/>
        </w:rPr>
        <w:fldChar w:fldCharType="separate"/>
      </w:r>
      <w:r>
        <w:rPr>
          <w:noProof/>
        </w:rPr>
        <w:t>31</w:t>
      </w:r>
      <w:r>
        <w:rPr>
          <w:noProof/>
        </w:rPr>
        <w:fldChar w:fldCharType="end"/>
      </w:r>
    </w:p>
    <w:p w14:paraId="2EC25A50" w14:textId="3EE80954" w:rsidR="00684B11" w:rsidRDefault="00684B11">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_Toc122099281 \h </w:instrText>
      </w:r>
      <w:r>
        <w:rPr>
          <w:noProof/>
        </w:rPr>
      </w:r>
      <w:r>
        <w:rPr>
          <w:noProof/>
        </w:rPr>
        <w:fldChar w:fldCharType="separate"/>
      </w:r>
      <w:r>
        <w:rPr>
          <w:noProof/>
        </w:rPr>
        <w:t>31</w:t>
      </w:r>
      <w:r>
        <w:rPr>
          <w:noProof/>
        </w:rPr>
        <w:fldChar w:fldCharType="end"/>
      </w:r>
    </w:p>
    <w:p w14:paraId="710F7FAF" w14:textId="56ECFC4C" w:rsidR="00684B11" w:rsidRDefault="00684B11">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_Toc122099282 \h </w:instrText>
      </w:r>
      <w:r>
        <w:rPr>
          <w:noProof/>
        </w:rPr>
      </w:r>
      <w:r>
        <w:rPr>
          <w:noProof/>
        </w:rPr>
        <w:fldChar w:fldCharType="separate"/>
      </w:r>
      <w:r>
        <w:rPr>
          <w:noProof/>
        </w:rPr>
        <w:t>31</w:t>
      </w:r>
      <w:r>
        <w:rPr>
          <w:noProof/>
        </w:rPr>
        <w:fldChar w:fldCharType="end"/>
      </w:r>
    </w:p>
    <w:p w14:paraId="7AA2477E" w14:textId="1BF4260F" w:rsidR="00684B11" w:rsidRDefault="00684B11">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_Toc122099283 \h </w:instrText>
      </w:r>
      <w:r>
        <w:rPr>
          <w:noProof/>
        </w:rPr>
      </w:r>
      <w:r>
        <w:rPr>
          <w:noProof/>
        </w:rPr>
        <w:fldChar w:fldCharType="separate"/>
      </w:r>
      <w:r>
        <w:rPr>
          <w:noProof/>
        </w:rPr>
        <w:t>31</w:t>
      </w:r>
      <w:r>
        <w:rPr>
          <w:noProof/>
        </w:rPr>
        <w:fldChar w:fldCharType="end"/>
      </w:r>
    </w:p>
    <w:p w14:paraId="3E9DB4C5" w14:textId="032E2D4C" w:rsidR="00684B11" w:rsidRDefault="00684B11">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_Toc122099284 \h </w:instrText>
      </w:r>
      <w:r>
        <w:rPr>
          <w:noProof/>
        </w:rPr>
      </w:r>
      <w:r>
        <w:rPr>
          <w:noProof/>
        </w:rPr>
        <w:fldChar w:fldCharType="separate"/>
      </w:r>
      <w:r>
        <w:rPr>
          <w:noProof/>
        </w:rPr>
        <w:t>32</w:t>
      </w:r>
      <w:r>
        <w:rPr>
          <w:noProof/>
        </w:rPr>
        <w:fldChar w:fldCharType="end"/>
      </w:r>
    </w:p>
    <w:p w14:paraId="432CB71E" w14:textId="2EB583BE" w:rsidR="00684B11" w:rsidRDefault="00684B11">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_Toc122099285 \h </w:instrText>
      </w:r>
      <w:r>
        <w:rPr>
          <w:noProof/>
        </w:rPr>
      </w:r>
      <w:r>
        <w:rPr>
          <w:noProof/>
        </w:rPr>
        <w:fldChar w:fldCharType="separate"/>
      </w:r>
      <w:r>
        <w:rPr>
          <w:noProof/>
        </w:rPr>
        <w:t>32</w:t>
      </w:r>
      <w:r>
        <w:rPr>
          <w:noProof/>
        </w:rPr>
        <w:fldChar w:fldCharType="end"/>
      </w:r>
    </w:p>
    <w:p w14:paraId="2579D3AA" w14:textId="3361158D" w:rsidR="00684B11" w:rsidRDefault="00684B11">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_Toc122099286 \h </w:instrText>
      </w:r>
      <w:r>
        <w:rPr>
          <w:noProof/>
        </w:rPr>
      </w:r>
      <w:r>
        <w:rPr>
          <w:noProof/>
        </w:rPr>
        <w:fldChar w:fldCharType="separate"/>
      </w:r>
      <w:r>
        <w:rPr>
          <w:noProof/>
        </w:rPr>
        <w:t>32</w:t>
      </w:r>
      <w:r>
        <w:rPr>
          <w:noProof/>
        </w:rPr>
        <w:fldChar w:fldCharType="end"/>
      </w:r>
    </w:p>
    <w:p w14:paraId="4DB9EB76" w14:textId="3E3A8E2C" w:rsidR="00684B11" w:rsidRDefault="00684B11">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_Toc122099287 \h </w:instrText>
      </w:r>
      <w:r>
        <w:rPr>
          <w:noProof/>
        </w:rPr>
      </w:r>
      <w:r>
        <w:rPr>
          <w:noProof/>
        </w:rPr>
        <w:fldChar w:fldCharType="separate"/>
      </w:r>
      <w:r>
        <w:rPr>
          <w:noProof/>
        </w:rPr>
        <w:t>32</w:t>
      </w:r>
      <w:r>
        <w:rPr>
          <w:noProof/>
        </w:rPr>
        <w:fldChar w:fldCharType="end"/>
      </w:r>
    </w:p>
    <w:p w14:paraId="708AEB60" w14:textId="619FA728" w:rsidR="00684B11" w:rsidRDefault="00684B11">
      <w:pPr>
        <w:pStyle w:val="TOC4"/>
        <w:rPr>
          <w:rFonts w:asciiTheme="minorHAnsi" w:eastAsiaTheme="minorEastAsia" w:hAnsiTheme="minorHAnsi" w:cstheme="minorBidi"/>
          <w:noProof/>
          <w:sz w:val="22"/>
          <w:szCs w:val="22"/>
          <w:lang w:eastAsia="en-GB"/>
        </w:rPr>
      </w:pPr>
      <w:r>
        <w:rPr>
          <w:noProof/>
        </w:rPr>
        <w:lastRenderedPageBreak/>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_Toc122099288 \h </w:instrText>
      </w:r>
      <w:r>
        <w:rPr>
          <w:noProof/>
        </w:rPr>
      </w:r>
      <w:r>
        <w:rPr>
          <w:noProof/>
        </w:rPr>
        <w:fldChar w:fldCharType="separate"/>
      </w:r>
      <w:r>
        <w:rPr>
          <w:noProof/>
        </w:rPr>
        <w:t>32</w:t>
      </w:r>
      <w:r>
        <w:rPr>
          <w:noProof/>
        </w:rPr>
        <w:fldChar w:fldCharType="end"/>
      </w:r>
    </w:p>
    <w:p w14:paraId="1C74B617" w14:textId="639BF98A" w:rsidR="00684B11" w:rsidRDefault="00684B11">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_Toc122099289 \h </w:instrText>
      </w:r>
      <w:r>
        <w:rPr>
          <w:noProof/>
        </w:rPr>
      </w:r>
      <w:r>
        <w:rPr>
          <w:noProof/>
        </w:rPr>
        <w:fldChar w:fldCharType="separate"/>
      </w:r>
      <w:r>
        <w:rPr>
          <w:noProof/>
        </w:rPr>
        <w:t>33</w:t>
      </w:r>
      <w:r>
        <w:rPr>
          <w:noProof/>
        </w:rPr>
        <w:fldChar w:fldCharType="end"/>
      </w:r>
    </w:p>
    <w:p w14:paraId="447A5FB4" w14:textId="17F660BC" w:rsidR="00684B11" w:rsidRDefault="00684B11">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_Toc122099290 \h </w:instrText>
      </w:r>
      <w:r>
        <w:rPr>
          <w:noProof/>
        </w:rPr>
      </w:r>
      <w:r>
        <w:rPr>
          <w:noProof/>
        </w:rPr>
        <w:fldChar w:fldCharType="separate"/>
      </w:r>
      <w:r>
        <w:rPr>
          <w:noProof/>
        </w:rPr>
        <w:t>34</w:t>
      </w:r>
      <w:r>
        <w:rPr>
          <w:noProof/>
        </w:rPr>
        <w:fldChar w:fldCharType="end"/>
      </w:r>
    </w:p>
    <w:p w14:paraId="25B663F2" w14:textId="29B37D03" w:rsidR="00684B11" w:rsidRDefault="00684B11">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_Toc122099291 \h </w:instrText>
      </w:r>
      <w:r>
        <w:rPr>
          <w:noProof/>
        </w:rPr>
      </w:r>
      <w:r>
        <w:rPr>
          <w:noProof/>
        </w:rPr>
        <w:fldChar w:fldCharType="separate"/>
      </w:r>
      <w:r>
        <w:rPr>
          <w:noProof/>
        </w:rPr>
        <w:t>34</w:t>
      </w:r>
      <w:r>
        <w:rPr>
          <w:noProof/>
        </w:rPr>
        <w:fldChar w:fldCharType="end"/>
      </w:r>
    </w:p>
    <w:p w14:paraId="6124EF70" w14:textId="5680240D" w:rsidR="00684B11" w:rsidRDefault="00684B11">
      <w:pPr>
        <w:pStyle w:val="TOC4"/>
        <w:rPr>
          <w:rFonts w:asciiTheme="minorHAnsi" w:eastAsiaTheme="minorEastAsia" w:hAnsiTheme="minorHAnsi" w:cstheme="minorBidi"/>
          <w:noProof/>
          <w:sz w:val="22"/>
          <w:szCs w:val="22"/>
          <w:lang w:eastAsia="en-GB"/>
        </w:rPr>
      </w:pPr>
      <w:r w:rsidRPr="004B2A06">
        <w:rPr>
          <w:noProof/>
          <w:lang w:val="en-US"/>
        </w:rPr>
        <w:t>6.1.5a.2</w:t>
      </w:r>
      <w:r>
        <w:rPr>
          <w:rFonts w:asciiTheme="minorHAnsi" w:eastAsiaTheme="minorEastAsia" w:hAnsiTheme="minorHAnsi" w:cstheme="minorBidi"/>
          <w:noProof/>
          <w:sz w:val="22"/>
          <w:szCs w:val="22"/>
          <w:lang w:eastAsia="en-GB"/>
        </w:rPr>
        <w:tab/>
      </w:r>
      <w:r w:rsidRPr="004B2A06">
        <w:rPr>
          <w:noProof/>
          <w:lang w:val="en-US"/>
        </w:rPr>
        <w:t>Structured data types</w:t>
      </w:r>
      <w:r>
        <w:rPr>
          <w:noProof/>
        </w:rPr>
        <w:tab/>
      </w:r>
      <w:r>
        <w:rPr>
          <w:noProof/>
        </w:rPr>
        <w:fldChar w:fldCharType="begin" w:fldLock="1"/>
      </w:r>
      <w:r>
        <w:rPr>
          <w:noProof/>
        </w:rPr>
        <w:instrText xml:space="preserve"> PAGEREF _Toc122099292 \h </w:instrText>
      </w:r>
      <w:r>
        <w:rPr>
          <w:noProof/>
        </w:rPr>
      </w:r>
      <w:r>
        <w:rPr>
          <w:noProof/>
        </w:rPr>
        <w:fldChar w:fldCharType="separate"/>
      </w:r>
      <w:r>
        <w:rPr>
          <w:noProof/>
        </w:rPr>
        <w:t>34</w:t>
      </w:r>
      <w:r>
        <w:rPr>
          <w:noProof/>
        </w:rPr>
        <w:fldChar w:fldCharType="end"/>
      </w:r>
    </w:p>
    <w:p w14:paraId="61028230" w14:textId="4781715B" w:rsidR="00684B11" w:rsidRDefault="00684B11">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_Toc122099293 \h </w:instrText>
      </w:r>
      <w:r>
        <w:rPr>
          <w:noProof/>
        </w:rPr>
      </w:r>
      <w:r>
        <w:rPr>
          <w:noProof/>
        </w:rPr>
        <w:fldChar w:fldCharType="separate"/>
      </w:r>
      <w:r>
        <w:rPr>
          <w:noProof/>
        </w:rPr>
        <w:t>34</w:t>
      </w:r>
      <w:r>
        <w:rPr>
          <w:noProof/>
        </w:rPr>
        <w:fldChar w:fldCharType="end"/>
      </w:r>
    </w:p>
    <w:p w14:paraId="384957DC" w14:textId="6CF67C6F" w:rsidR="00684B11" w:rsidRDefault="00684B11">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_Toc122099294 \h </w:instrText>
      </w:r>
      <w:r>
        <w:rPr>
          <w:noProof/>
        </w:rPr>
      </w:r>
      <w:r>
        <w:rPr>
          <w:noProof/>
        </w:rPr>
        <w:fldChar w:fldCharType="separate"/>
      </w:r>
      <w:r>
        <w:rPr>
          <w:noProof/>
        </w:rPr>
        <w:t>35</w:t>
      </w:r>
      <w:r>
        <w:rPr>
          <w:noProof/>
        </w:rPr>
        <w:fldChar w:fldCharType="end"/>
      </w:r>
    </w:p>
    <w:p w14:paraId="70BC6664" w14:textId="371ADE9C" w:rsidR="00684B11" w:rsidRDefault="00684B11">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_Toc122099295 \h </w:instrText>
      </w:r>
      <w:r>
        <w:rPr>
          <w:noProof/>
        </w:rPr>
      </w:r>
      <w:r>
        <w:rPr>
          <w:noProof/>
        </w:rPr>
        <w:fldChar w:fldCharType="separate"/>
      </w:r>
      <w:r>
        <w:rPr>
          <w:noProof/>
        </w:rPr>
        <w:t>35</w:t>
      </w:r>
      <w:r>
        <w:rPr>
          <w:noProof/>
        </w:rPr>
        <w:fldChar w:fldCharType="end"/>
      </w:r>
    </w:p>
    <w:p w14:paraId="06B0F182" w14:textId="5F07F814" w:rsidR="00684B11" w:rsidRDefault="00684B11">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_Toc122099296 \h </w:instrText>
      </w:r>
      <w:r>
        <w:rPr>
          <w:noProof/>
        </w:rPr>
      </w:r>
      <w:r>
        <w:rPr>
          <w:noProof/>
        </w:rPr>
        <w:fldChar w:fldCharType="separate"/>
      </w:r>
      <w:r>
        <w:rPr>
          <w:noProof/>
        </w:rPr>
        <w:t>36</w:t>
      </w:r>
      <w:r>
        <w:rPr>
          <w:noProof/>
        </w:rPr>
        <w:fldChar w:fldCharType="end"/>
      </w:r>
    </w:p>
    <w:p w14:paraId="4D2DC059" w14:textId="126F07C0" w:rsidR="00684B11" w:rsidRDefault="00684B11">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_Toc122099297 \h </w:instrText>
      </w:r>
      <w:r>
        <w:rPr>
          <w:noProof/>
        </w:rPr>
      </w:r>
      <w:r>
        <w:rPr>
          <w:noProof/>
        </w:rPr>
        <w:fldChar w:fldCharType="separate"/>
      </w:r>
      <w:r>
        <w:rPr>
          <w:noProof/>
        </w:rPr>
        <w:t>38</w:t>
      </w:r>
      <w:r>
        <w:rPr>
          <w:noProof/>
        </w:rPr>
        <w:fldChar w:fldCharType="end"/>
      </w:r>
    </w:p>
    <w:p w14:paraId="6F38F20B" w14:textId="6C4BC7B8" w:rsidR="00684B11" w:rsidRDefault="00684B1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_Toc122099298 \h </w:instrText>
      </w:r>
      <w:r>
        <w:rPr>
          <w:noProof/>
        </w:rPr>
      </w:r>
      <w:r>
        <w:rPr>
          <w:noProof/>
        </w:rPr>
        <w:fldChar w:fldCharType="separate"/>
      </w:r>
      <w:r>
        <w:rPr>
          <w:noProof/>
        </w:rPr>
        <w:t>41</w:t>
      </w:r>
      <w:r>
        <w:rPr>
          <w:noProof/>
        </w:rPr>
        <w:fldChar w:fldCharType="end"/>
      </w:r>
    </w:p>
    <w:p w14:paraId="76AA766C" w14:textId="24CEDFCD" w:rsidR="00684B11" w:rsidRDefault="00684B1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_Toc122099299 \h </w:instrText>
      </w:r>
      <w:r>
        <w:rPr>
          <w:noProof/>
        </w:rPr>
      </w:r>
      <w:r>
        <w:rPr>
          <w:noProof/>
        </w:rPr>
        <w:fldChar w:fldCharType="separate"/>
      </w:r>
      <w:r>
        <w:rPr>
          <w:noProof/>
        </w:rPr>
        <w:t>41</w:t>
      </w:r>
      <w:r>
        <w:rPr>
          <w:noProof/>
        </w:rPr>
        <w:fldChar w:fldCharType="end"/>
      </w:r>
    </w:p>
    <w:p w14:paraId="048DF2C4" w14:textId="2FB084FD" w:rsidR="00684B11" w:rsidRDefault="00684B1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_Toc122099300 \h </w:instrText>
      </w:r>
      <w:r>
        <w:rPr>
          <w:noProof/>
        </w:rPr>
      </w:r>
      <w:r>
        <w:rPr>
          <w:noProof/>
        </w:rPr>
        <w:fldChar w:fldCharType="separate"/>
      </w:r>
      <w:r>
        <w:rPr>
          <w:noProof/>
        </w:rPr>
        <w:t>41</w:t>
      </w:r>
      <w:r>
        <w:rPr>
          <w:noProof/>
        </w:rPr>
        <w:fldChar w:fldCharType="end"/>
      </w:r>
    </w:p>
    <w:p w14:paraId="54A70179" w14:textId="58909505" w:rsidR="00684B11" w:rsidRDefault="00684B11">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_Toc122099301 \h </w:instrText>
      </w:r>
      <w:r>
        <w:rPr>
          <w:noProof/>
        </w:rPr>
      </w:r>
      <w:r>
        <w:rPr>
          <w:noProof/>
        </w:rPr>
        <w:fldChar w:fldCharType="separate"/>
      </w:r>
      <w:r>
        <w:rPr>
          <w:noProof/>
        </w:rPr>
        <w:t>41</w:t>
      </w:r>
      <w:r>
        <w:rPr>
          <w:noProof/>
        </w:rPr>
        <w:fldChar w:fldCharType="end"/>
      </w:r>
    </w:p>
    <w:p w14:paraId="25F0689C" w14:textId="280C69C4" w:rsidR="00684B11" w:rsidRDefault="00684B11">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_Toc122099302 \h </w:instrText>
      </w:r>
      <w:r>
        <w:rPr>
          <w:noProof/>
        </w:rPr>
      </w:r>
      <w:r>
        <w:rPr>
          <w:noProof/>
        </w:rPr>
        <w:fldChar w:fldCharType="separate"/>
      </w:r>
      <w:r>
        <w:rPr>
          <w:noProof/>
        </w:rPr>
        <w:t>41</w:t>
      </w:r>
      <w:r>
        <w:rPr>
          <w:noProof/>
        </w:rPr>
        <w:fldChar w:fldCharType="end"/>
      </w:r>
    </w:p>
    <w:p w14:paraId="12E9E07F" w14:textId="7A90C886" w:rsidR="00684B11" w:rsidRDefault="00684B11">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_Toc122099303 \h </w:instrText>
      </w:r>
      <w:r>
        <w:rPr>
          <w:noProof/>
        </w:rPr>
      </w:r>
      <w:r>
        <w:rPr>
          <w:noProof/>
        </w:rPr>
        <w:fldChar w:fldCharType="separate"/>
      </w:r>
      <w:r>
        <w:rPr>
          <w:noProof/>
        </w:rPr>
        <w:t>41</w:t>
      </w:r>
      <w:r>
        <w:rPr>
          <w:noProof/>
        </w:rPr>
        <w:fldChar w:fldCharType="end"/>
      </w:r>
    </w:p>
    <w:p w14:paraId="315627FA" w14:textId="1811340D" w:rsidR="00684B11" w:rsidRDefault="00684B11">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_Toc122099304 \h </w:instrText>
      </w:r>
      <w:r>
        <w:rPr>
          <w:noProof/>
        </w:rPr>
      </w:r>
      <w:r>
        <w:rPr>
          <w:noProof/>
        </w:rPr>
        <w:fldChar w:fldCharType="separate"/>
      </w:r>
      <w:r>
        <w:rPr>
          <w:noProof/>
        </w:rPr>
        <w:t>41</w:t>
      </w:r>
      <w:r>
        <w:rPr>
          <w:noProof/>
        </w:rPr>
        <w:fldChar w:fldCharType="end"/>
      </w:r>
    </w:p>
    <w:p w14:paraId="5148725E" w14:textId="77CBD8D2" w:rsidR="00684B11" w:rsidRDefault="00684B11">
      <w:pPr>
        <w:pStyle w:val="TOC5"/>
        <w:rPr>
          <w:rFonts w:asciiTheme="minorHAnsi" w:eastAsiaTheme="minorEastAsia" w:hAnsiTheme="minorHAnsi" w:cstheme="minorBidi"/>
          <w:noProof/>
          <w:sz w:val="22"/>
          <w:szCs w:val="22"/>
          <w:lang w:eastAsia="en-GB"/>
        </w:rPr>
      </w:pPr>
      <w:r w:rsidRPr="004B2A06">
        <w:rPr>
          <w:noProof/>
          <w:lang w:val="es-ES"/>
        </w:rPr>
        <w:t>6.2.2.2.3</w:t>
      </w:r>
      <w:r>
        <w:rPr>
          <w:rFonts w:asciiTheme="minorHAnsi" w:eastAsiaTheme="minorEastAsia" w:hAnsiTheme="minorHAnsi" w:cstheme="minorBidi"/>
          <w:noProof/>
          <w:sz w:val="22"/>
          <w:szCs w:val="22"/>
          <w:lang w:eastAsia="en-GB"/>
        </w:rPr>
        <w:tab/>
      </w:r>
      <w:r w:rsidRPr="004B2A06">
        <w:rPr>
          <w:noProof/>
          <w:lang w:val="es-ES"/>
        </w:rPr>
        <w:t>Cache-Control</w:t>
      </w:r>
      <w:r>
        <w:rPr>
          <w:noProof/>
        </w:rPr>
        <w:tab/>
      </w:r>
      <w:r>
        <w:rPr>
          <w:noProof/>
        </w:rPr>
        <w:fldChar w:fldCharType="begin" w:fldLock="1"/>
      </w:r>
      <w:r>
        <w:rPr>
          <w:noProof/>
        </w:rPr>
        <w:instrText xml:space="preserve"> PAGEREF _Toc122099305 \h </w:instrText>
      </w:r>
      <w:r>
        <w:rPr>
          <w:noProof/>
        </w:rPr>
      </w:r>
      <w:r>
        <w:rPr>
          <w:noProof/>
        </w:rPr>
        <w:fldChar w:fldCharType="separate"/>
      </w:r>
      <w:r>
        <w:rPr>
          <w:noProof/>
        </w:rPr>
        <w:t>41</w:t>
      </w:r>
      <w:r>
        <w:rPr>
          <w:noProof/>
        </w:rPr>
        <w:fldChar w:fldCharType="end"/>
      </w:r>
    </w:p>
    <w:p w14:paraId="6358641A" w14:textId="434AA35E" w:rsidR="00684B11" w:rsidRDefault="00684B11">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_Toc122099306 \h </w:instrText>
      </w:r>
      <w:r>
        <w:rPr>
          <w:noProof/>
        </w:rPr>
      </w:r>
      <w:r>
        <w:rPr>
          <w:noProof/>
        </w:rPr>
        <w:fldChar w:fldCharType="separate"/>
      </w:r>
      <w:r>
        <w:rPr>
          <w:noProof/>
        </w:rPr>
        <w:t>42</w:t>
      </w:r>
      <w:r>
        <w:rPr>
          <w:noProof/>
        </w:rPr>
        <w:fldChar w:fldCharType="end"/>
      </w:r>
    </w:p>
    <w:p w14:paraId="51051F1F" w14:textId="66E03F4D" w:rsidR="00684B11" w:rsidRDefault="00684B11">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_Toc122099307 \h </w:instrText>
      </w:r>
      <w:r>
        <w:rPr>
          <w:noProof/>
        </w:rPr>
      </w:r>
      <w:r>
        <w:rPr>
          <w:noProof/>
        </w:rPr>
        <w:fldChar w:fldCharType="separate"/>
      </w:r>
      <w:r>
        <w:rPr>
          <w:noProof/>
        </w:rPr>
        <w:t>42</w:t>
      </w:r>
      <w:r>
        <w:rPr>
          <w:noProof/>
        </w:rPr>
        <w:fldChar w:fldCharType="end"/>
      </w:r>
    </w:p>
    <w:p w14:paraId="4C87D4C2" w14:textId="2A4EE544" w:rsidR="00684B11" w:rsidRDefault="00684B11">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_Toc122099308 \h </w:instrText>
      </w:r>
      <w:r>
        <w:rPr>
          <w:noProof/>
        </w:rPr>
      </w:r>
      <w:r>
        <w:rPr>
          <w:noProof/>
        </w:rPr>
        <w:fldChar w:fldCharType="separate"/>
      </w:r>
      <w:r>
        <w:rPr>
          <w:noProof/>
        </w:rPr>
        <w:t>42</w:t>
      </w:r>
      <w:r>
        <w:rPr>
          <w:noProof/>
        </w:rPr>
        <w:fldChar w:fldCharType="end"/>
      </w:r>
    </w:p>
    <w:p w14:paraId="11F9F0EB" w14:textId="71BBB7A6" w:rsidR="00684B11" w:rsidRDefault="00684B11">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_Toc122099309 \h </w:instrText>
      </w:r>
      <w:r>
        <w:rPr>
          <w:noProof/>
        </w:rPr>
      </w:r>
      <w:r>
        <w:rPr>
          <w:noProof/>
        </w:rPr>
        <w:fldChar w:fldCharType="separate"/>
      </w:r>
      <w:r>
        <w:rPr>
          <w:noProof/>
        </w:rPr>
        <w:t>42</w:t>
      </w:r>
      <w:r>
        <w:rPr>
          <w:noProof/>
        </w:rPr>
        <w:fldChar w:fldCharType="end"/>
      </w:r>
    </w:p>
    <w:p w14:paraId="3C9C2410" w14:textId="49B21CF6" w:rsidR="00684B11" w:rsidRDefault="00684B11">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_Toc122099310 \h </w:instrText>
      </w:r>
      <w:r>
        <w:rPr>
          <w:noProof/>
        </w:rPr>
      </w:r>
      <w:r>
        <w:rPr>
          <w:noProof/>
        </w:rPr>
        <w:fldChar w:fldCharType="separate"/>
      </w:r>
      <w:r>
        <w:rPr>
          <w:noProof/>
        </w:rPr>
        <w:t>42</w:t>
      </w:r>
      <w:r>
        <w:rPr>
          <w:noProof/>
        </w:rPr>
        <w:fldChar w:fldCharType="end"/>
      </w:r>
    </w:p>
    <w:p w14:paraId="4D205899" w14:textId="1A7907B6" w:rsidR="00684B11" w:rsidRDefault="00684B11">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_Toc122099311 \h </w:instrText>
      </w:r>
      <w:r>
        <w:rPr>
          <w:noProof/>
        </w:rPr>
      </w:r>
      <w:r>
        <w:rPr>
          <w:noProof/>
        </w:rPr>
        <w:fldChar w:fldCharType="separate"/>
      </w:r>
      <w:r>
        <w:rPr>
          <w:noProof/>
        </w:rPr>
        <w:t>42</w:t>
      </w:r>
      <w:r>
        <w:rPr>
          <w:noProof/>
        </w:rPr>
        <w:fldChar w:fldCharType="end"/>
      </w:r>
    </w:p>
    <w:p w14:paraId="6CF3B6CD" w14:textId="79BF55C2" w:rsidR="00684B11" w:rsidRDefault="00684B11">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_Toc122099312 \h </w:instrText>
      </w:r>
      <w:r>
        <w:rPr>
          <w:noProof/>
        </w:rPr>
      </w:r>
      <w:r>
        <w:rPr>
          <w:noProof/>
        </w:rPr>
        <w:fldChar w:fldCharType="separate"/>
      </w:r>
      <w:r>
        <w:rPr>
          <w:noProof/>
        </w:rPr>
        <w:t>42</w:t>
      </w:r>
      <w:r>
        <w:rPr>
          <w:noProof/>
        </w:rPr>
        <w:fldChar w:fldCharType="end"/>
      </w:r>
    </w:p>
    <w:p w14:paraId="5CB8D2C7" w14:textId="24EE2D0D" w:rsidR="00684B11" w:rsidRDefault="00684B11">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_Toc122099313 \h </w:instrText>
      </w:r>
      <w:r>
        <w:rPr>
          <w:noProof/>
        </w:rPr>
      </w:r>
      <w:r>
        <w:rPr>
          <w:noProof/>
        </w:rPr>
        <w:fldChar w:fldCharType="separate"/>
      </w:r>
      <w:r>
        <w:rPr>
          <w:noProof/>
        </w:rPr>
        <w:t>43</w:t>
      </w:r>
      <w:r>
        <w:rPr>
          <w:noProof/>
        </w:rPr>
        <w:fldChar w:fldCharType="end"/>
      </w:r>
    </w:p>
    <w:p w14:paraId="397B0352" w14:textId="1303231F" w:rsidR="00684B11" w:rsidRDefault="00684B11">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_Toc122099314 \h </w:instrText>
      </w:r>
      <w:r>
        <w:rPr>
          <w:noProof/>
        </w:rPr>
      </w:r>
      <w:r>
        <w:rPr>
          <w:noProof/>
        </w:rPr>
        <w:fldChar w:fldCharType="separate"/>
      </w:r>
      <w:r>
        <w:rPr>
          <w:noProof/>
        </w:rPr>
        <w:t>43</w:t>
      </w:r>
      <w:r>
        <w:rPr>
          <w:noProof/>
        </w:rPr>
        <w:fldChar w:fldCharType="end"/>
      </w:r>
    </w:p>
    <w:p w14:paraId="3F3B3143" w14:textId="07DCCD3E" w:rsidR="00684B11" w:rsidRDefault="00684B11">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_Toc122099315 \h </w:instrText>
      </w:r>
      <w:r>
        <w:rPr>
          <w:noProof/>
        </w:rPr>
      </w:r>
      <w:r>
        <w:rPr>
          <w:noProof/>
        </w:rPr>
        <w:fldChar w:fldCharType="separate"/>
      </w:r>
      <w:r>
        <w:rPr>
          <w:noProof/>
        </w:rPr>
        <w:t>43</w:t>
      </w:r>
      <w:r>
        <w:rPr>
          <w:noProof/>
        </w:rPr>
        <w:fldChar w:fldCharType="end"/>
      </w:r>
    </w:p>
    <w:p w14:paraId="5CDDB453" w14:textId="0C9E5A1D" w:rsidR="00684B11" w:rsidRDefault="00684B11">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_Toc122099316 \h </w:instrText>
      </w:r>
      <w:r>
        <w:rPr>
          <w:noProof/>
        </w:rPr>
      </w:r>
      <w:r>
        <w:rPr>
          <w:noProof/>
        </w:rPr>
        <w:fldChar w:fldCharType="separate"/>
      </w:r>
      <w:r>
        <w:rPr>
          <w:noProof/>
        </w:rPr>
        <w:t>43</w:t>
      </w:r>
      <w:r>
        <w:rPr>
          <w:noProof/>
        </w:rPr>
        <w:fldChar w:fldCharType="end"/>
      </w:r>
    </w:p>
    <w:p w14:paraId="405BBDF4" w14:textId="7BBCAE5C" w:rsidR="00684B11" w:rsidRDefault="00684B11">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_Toc122099317 \h </w:instrText>
      </w:r>
      <w:r>
        <w:rPr>
          <w:noProof/>
        </w:rPr>
      </w:r>
      <w:r>
        <w:rPr>
          <w:noProof/>
        </w:rPr>
        <w:fldChar w:fldCharType="separate"/>
      </w:r>
      <w:r>
        <w:rPr>
          <w:noProof/>
        </w:rPr>
        <w:t>43</w:t>
      </w:r>
      <w:r>
        <w:rPr>
          <w:noProof/>
        </w:rPr>
        <w:fldChar w:fldCharType="end"/>
      </w:r>
    </w:p>
    <w:p w14:paraId="1A92FF67" w14:textId="02C4A0D6" w:rsidR="00684B11" w:rsidRDefault="00684B11">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_Toc122099318 \h </w:instrText>
      </w:r>
      <w:r>
        <w:rPr>
          <w:noProof/>
        </w:rPr>
      </w:r>
      <w:r>
        <w:rPr>
          <w:noProof/>
        </w:rPr>
        <w:fldChar w:fldCharType="separate"/>
      </w:r>
      <w:r>
        <w:rPr>
          <w:noProof/>
        </w:rPr>
        <w:t>43</w:t>
      </w:r>
      <w:r>
        <w:rPr>
          <w:noProof/>
        </w:rPr>
        <w:fldChar w:fldCharType="end"/>
      </w:r>
    </w:p>
    <w:p w14:paraId="145CCA05" w14:textId="444D8528" w:rsidR="00684B11" w:rsidRDefault="00684B11">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_Toc122099319 \h </w:instrText>
      </w:r>
      <w:r>
        <w:rPr>
          <w:noProof/>
        </w:rPr>
      </w:r>
      <w:r>
        <w:rPr>
          <w:noProof/>
        </w:rPr>
        <w:fldChar w:fldCharType="separate"/>
      </w:r>
      <w:r>
        <w:rPr>
          <w:noProof/>
        </w:rPr>
        <w:t>44</w:t>
      </w:r>
      <w:r>
        <w:rPr>
          <w:noProof/>
        </w:rPr>
        <w:fldChar w:fldCharType="end"/>
      </w:r>
    </w:p>
    <w:p w14:paraId="46BECCC0" w14:textId="480F9B5C" w:rsidR="00684B11" w:rsidRDefault="00684B11">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_Toc122099320 \h </w:instrText>
      </w:r>
      <w:r>
        <w:rPr>
          <w:noProof/>
        </w:rPr>
      </w:r>
      <w:r>
        <w:rPr>
          <w:noProof/>
        </w:rPr>
        <w:fldChar w:fldCharType="separate"/>
      </w:r>
      <w:r>
        <w:rPr>
          <w:noProof/>
        </w:rPr>
        <w:t>44</w:t>
      </w:r>
      <w:r>
        <w:rPr>
          <w:noProof/>
        </w:rPr>
        <w:fldChar w:fldCharType="end"/>
      </w:r>
    </w:p>
    <w:p w14:paraId="20C1BEAA" w14:textId="01FB03D6" w:rsidR="00684B11" w:rsidRDefault="00684B11">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_Toc122099321 \h </w:instrText>
      </w:r>
      <w:r>
        <w:rPr>
          <w:noProof/>
        </w:rPr>
      </w:r>
      <w:r>
        <w:rPr>
          <w:noProof/>
        </w:rPr>
        <w:fldChar w:fldCharType="separate"/>
      </w:r>
      <w:r>
        <w:rPr>
          <w:noProof/>
        </w:rPr>
        <w:t>44</w:t>
      </w:r>
      <w:r>
        <w:rPr>
          <w:noProof/>
        </w:rPr>
        <w:fldChar w:fldCharType="end"/>
      </w:r>
    </w:p>
    <w:p w14:paraId="43BC3C3A" w14:textId="2F364599" w:rsidR="00684B11" w:rsidRDefault="00684B11">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_Toc122099322 \h </w:instrText>
      </w:r>
      <w:r>
        <w:rPr>
          <w:noProof/>
        </w:rPr>
      </w:r>
      <w:r>
        <w:rPr>
          <w:noProof/>
        </w:rPr>
        <w:fldChar w:fldCharType="separate"/>
      </w:r>
      <w:r>
        <w:rPr>
          <w:noProof/>
        </w:rPr>
        <w:t>44</w:t>
      </w:r>
      <w:r>
        <w:rPr>
          <w:noProof/>
        </w:rPr>
        <w:fldChar w:fldCharType="end"/>
      </w:r>
    </w:p>
    <w:p w14:paraId="275F46F4" w14:textId="4BC6F498" w:rsidR="00684B11" w:rsidRDefault="00684B11">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_Toc122099323 \h </w:instrText>
      </w:r>
      <w:r>
        <w:rPr>
          <w:noProof/>
        </w:rPr>
      </w:r>
      <w:r>
        <w:rPr>
          <w:noProof/>
        </w:rPr>
        <w:fldChar w:fldCharType="separate"/>
      </w:r>
      <w:r>
        <w:rPr>
          <w:noProof/>
        </w:rPr>
        <w:t>45</w:t>
      </w:r>
      <w:r>
        <w:rPr>
          <w:noProof/>
        </w:rPr>
        <w:fldChar w:fldCharType="end"/>
      </w:r>
    </w:p>
    <w:p w14:paraId="0D31B5DE" w14:textId="1A7E964C" w:rsidR="00684B11" w:rsidRDefault="00684B11">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_Toc122099324 \h </w:instrText>
      </w:r>
      <w:r>
        <w:rPr>
          <w:noProof/>
        </w:rPr>
      </w:r>
      <w:r>
        <w:rPr>
          <w:noProof/>
        </w:rPr>
        <w:fldChar w:fldCharType="separate"/>
      </w:r>
      <w:r>
        <w:rPr>
          <w:noProof/>
        </w:rPr>
        <w:t>45</w:t>
      </w:r>
      <w:r>
        <w:rPr>
          <w:noProof/>
        </w:rPr>
        <w:fldChar w:fldCharType="end"/>
      </w:r>
    </w:p>
    <w:p w14:paraId="471AB41B" w14:textId="34A27052" w:rsidR="00684B11" w:rsidRDefault="00684B11">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_Toc122099325 \h </w:instrText>
      </w:r>
      <w:r>
        <w:rPr>
          <w:noProof/>
        </w:rPr>
      </w:r>
      <w:r>
        <w:rPr>
          <w:noProof/>
        </w:rPr>
        <w:fldChar w:fldCharType="separate"/>
      </w:r>
      <w:r>
        <w:rPr>
          <w:noProof/>
        </w:rPr>
        <w:t>45</w:t>
      </w:r>
      <w:r>
        <w:rPr>
          <w:noProof/>
        </w:rPr>
        <w:fldChar w:fldCharType="end"/>
      </w:r>
    </w:p>
    <w:p w14:paraId="667C3AF6" w14:textId="3C954A03" w:rsidR="00684B11" w:rsidRDefault="00684B11">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_Toc122099326 \h </w:instrText>
      </w:r>
      <w:r>
        <w:rPr>
          <w:noProof/>
        </w:rPr>
      </w:r>
      <w:r>
        <w:rPr>
          <w:noProof/>
        </w:rPr>
        <w:fldChar w:fldCharType="separate"/>
      </w:r>
      <w:r>
        <w:rPr>
          <w:noProof/>
        </w:rPr>
        <w:t>45</w:t>
      </w:r>
      <w:r>
        <w:rPr>
          <w:noProof/>
        </w:rPr>
        <w:fldChar w:fldCharType="end"/>
      </w:r>
    </w:p>
    <w:p w14:paraId="46EED053" w14:textId="0BF92060" w:rsidR="00684B11" w:rsidRDefault="00684B11">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_Toc122099327 \h </w:instrText>
      </w:r>
      <w:r>
        <w:rPr>
          <w:noProof/>
        </w:rPr>
      </w:r>
      <w:r>
        <w:rPr>
          <w:noProof/>
        </w:rPr>
        <w:fldChar w:fldCharType="separate"/>
      </w:r>
      <w:r>
        <w:rPr>
          <w:noProof/>
        </w:rPr>
        <w:t>45</w:t>
      </w:r>
      <w:r>
        <w:rPr>
          <w:noProof/>
        </w:rPr>
        <w:fldChar w:fldCharType="end"/>
      </w:r>
    </w:p>
    <w:p w14:paraId="52BADBA4" w14:textId="772E5DAF" w:rsidR="00684B11" w:rsidRDefault="00684B11">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_Toc122099328 \h </w:instrText>
      </w:r>
      <w:r>
        <w:rPr>
          <w:noProof/>
        </w:rPr>
      </w:r>
      <w:r>
        <w:rPr>
          <w:noProof/>
        </w:rPr>
        <w:fldChar w:fldCharType="separate"/>
      </w:r>
      <w:r>
        <w:rPr>
          <w:noProof/>
        </w:rPr>
        <w:t>45</w:t>
      </w:r>
      <w:r>
        <w:rPr>
          <w:noProof/>
        </w:rPr>
        <w:fldChar w:fldCharType="end"/>
      </w:r>
    </w:p>
    <w:p w14:paraId="6588F419" w14:textId="0AF38307" w:rsidR="00684B11" w:rsidRDefault="00684B11">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_Toc122099329 \h </w:instrText>
      </w:r>
      <w:r>
        <w:rPr>
          <w:noProof/>
        </w:rPr>
      </w:r>
      <w:r>
        <w:rPr>
          <w:noProof/>
        </w:rPr>
        <w:fldChar w:fldCharType="separate"/>
      </w:r>
      <w:r>
        <w:rPr>
          <w:noProof/>
        </w:rPr>
        <w:t>46</w:t>
      </w:r>
      <w:r>
        <w:rPr>
          <w:noProof/>
        </w:rPr>
        <w:fldChar w:fldCharType="end"/>
      </w:r>
    </w:p>
    <w:p w14:paraId="520954E6" w14:textId="0B69B16C" w:rsidR="00684B11" w:rsidRDefault="00684B11">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_Toc122099330 \h </w:instrText>
      </w:r>
      <w:r>
        <w:rPr>
          <w:noProof/>
        </w:rPr>
      </w:r>
      <w:r>
        <w:rPr>
          <w:noProof/>
        </w:rPr>
        <w:fldChar w:fldCharType="separate"/>
      </w:r>
      <w:r>
        <w:rPr>
          <w:noProof/>
        </w:rPr>
        <w:t>46</w:t>
      </w:r>
      <w:r>
        <w:rPr>
          <w:noProof/>
        </w:rPr>
        <w:fldChar w:fldCharType="end"/>
      </w:r>
    </w:p>
    <w:p w14:paraId="4B0AD206" w14:textId="490076EE" w:rsidR="00684B11" w:rsidRDefault="00684B11">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_Toc122099331 \h </w:instrText>
      </w:r>
      <w:r>
        <w:rPr>
          <w:noProof/>
        </w:rPr>
      </w:r>
      <w:r>
        <w:rPr>
          <w:noProof/>
        </w:rPr>
        <w:fldChar w:fldCharType="separate"/>
      </w:r>
      <w:r>
        <w:rPr>
          <w:noProof/>
        </w:rPr>
        <w:t>46</w:t>
      </w:r>
      <w:r>
        <w:rPr>
          <w:noProof/>
        </w:rPr>
        <w:fldChar w:fldCharType="end"/>
      </w:r>
    </w:p>
    <w:p w14:paraId="7927FB2E" w14:textId="44449580" w:rsidR="00684B11" w:rsidRDefault="00684B11">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_Toc122099332 \h </w:instrText>
      </w:r>
      <w:r>
        <w:rPr>
          <w:noProof/>
        </w:rPr>
      </w:r>
      <w:r>
        <w:rPr>
          <w:noProof/>
        </w:rPr>
        <w:fldChar w:fldCharType="separate"/>
      </w:r>
      <w:r>
        <w:rPr>
          <w:noProof/>
        </w:rPr>
        <w:t>46</w:t>
      </w:r>
      <w:r>
        <w:rPr>
          <w:noProof/>
        </w:rPr>
        <w:fldChar w:fldCharType="end"/>
      </w:r>
    </w:p>
    <w:p w14:paraId="0DDC0D19" w14:textId="3F1AEE01" w:rsidR="00684B11" w:rsidRDefault="00684B11">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_Toc122099333 \h </w:instrText>
      </w:r>
      <w:r>
        <w:rPr>
          <w:noProof/>
        </w:rPr>
      </w:r>
      <w:r>
        <w:rPr>
          <w:noProof/>
        </w:rPr>
        <w:fldChar w:fldCharType="separate"/>
      </w:r>
      <w:r>
        <w:rPr>
          <w:noProof/>
        </w:rPr>
        <w:t>46</w:t>
      </w:r>
      <w:r>
        <w:rPr>
          <w:noProof/>
        </w:rPr>
        <w:fldChar w:fldCharType="end"/>
      </w:r>
    </w:p>
    <w:p w14:paraId="4DEF3573" w14:textId="03B786B8" w:rsidR="00684B11" w:rsidRDefault="00684B11">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_Toc122099334 \h </w:instrText>
      </w:r>
      <w:r>
        <w:rPr>
          <w:noProof/>
        </w:rPr>
      </w:r>
      <w:r>
        <w:rPr>
          <w:noProof/>
        </w:rPr>
        <w:fldChar w:fldCharType="separate"/>
      </w:r>
      <w:r>
        <w:rPr>
          <w:noProof/>
        </w:rPr>
        <w:t>46</w:t>
      </w:r>
      <w:r>
        <w:rPr>
          <w:noProof/>
        </w:rPr>
        <w:fldChar w:fldCharType="end"/>
      </w:r>
    </w:p>
    <w:p w14:paraId="6CE24D8C" w14:textId="555B7947" w:rsidR="00684B11" w:rsidRDefault="00684B11" w:rsidP="00684B11">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_Toc122099335 \h </w:instrText>
      </w:r>
      <w:r>
        <w:rPr>
          <w:noProof/>
        </w:rPr>
      </w:r>
      <w:r>
        <w:rPr>
          <w:noProof/>
        </w:rPr>
        <w:fldChar w:fldCharType="separate"/>
      </w:r>
      <w:r>
        <w:rPr>
          <w:noProof/>
        </w:rPr>
        <w:t>48</w:t>
      </w:r>
      <w:r>
        <w:rPr>
          <w:noProof/>
        </w:rPr>
        <w:fldChar w:fldCharType="end"/>
      </w:r>
    </w:p>
    <w:p w14:paraId="40C5ECB8" w14:textId="7BBF292F" w:rsidR="00684B11" w:rsidRDefault="00684B1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_Toc122099336 \h </w:instrText>
      </w:r>
      <w:r>
        <w:rPr>
          <w:noProof/>
        </w:rPr>
      </w:r>
      <w:r>
        <w:rPr>
          <w:noProof/>
        </w:rPr>
        <w:fldChar w:fldCharType="separate"/>
      </w:r>
      <w:r>
        <w:rPr>
          <w:noProof/>
        </w:rPr>
        <w:t>48</w:t>
      </w:r>
      <w:r>
        <w:rPr>
          <w:noProof/>
        </w:rPr>
        <w:fldChar w:fldCharType="end"/>
      </w:r>
    </w:p>
    <w:p w14:paraId="0417283D" w14:textId="4207D80F" w:rsidR="00684B11" w:rsidRDefault="00684B1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_Toc122099337 \h </w:instrText>
      </w:r>
      <w:r>
        <w:rPr>
          <w:noProof/>
        </w:rPr>
      </w:r>
      <w:r>
        <w:rPr>
          <w:noProof/>
        </w:rPr>
        <w:fldChar w:fldCharType="separate"/>
      </w:r>
      <w:r>
        <w:rPr>
          <w:noProof/>
        </w:rPr>
        <w:t>48</w:t>
      </w:r>
      <w:r>
        <w:rPr>
          <w:noProof/>
        </w:rPr>
        <w:fldChar w:fldCharType="end"/>
      </w:r>
    </w:p>
    <w:p w14:paraId="076F5407" w14:textId="3CE22744" w:rsidR="00684B11" w:rsidRDefault="00684B11">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_Toc122099338 \h </w:instrText>
      </w:r>
      <w:r>
        <w:rPr>
          <w:noProof/>
        </w:rPr>
      </w:r>
      <w:r>
        <w:rPr>
          <w:noProof/>
        </w:rPr>
        <w:fldChar w:fldCharType="separate"/>
      </w:r>
      <w:r>
        <w:rPr>
          <w:noProof/>
        </w:rPr>
        <w:t>59</w:t>
      </w:r>
      <w:r>
        <w:rPr>
          <w:noProof/>
        </w:rPr>
        <w:fldChar w:fldCharType="end"/>
      </w:r>
    </w:p>
    <w:p w14:paraId="54F735EE" w14:textId="48632371" w:rsidR="00684B11" w:rsidRDefault="00684B11" w:rsidP="00684B1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_Toc122099339 \h </w:instrText>
      </w:r>
      <w:r>
        <w:rPr>
          <w:noProof/>
        </w:rPr>
      </w:r>
      <w:r>
        <w:rPr>
          <w:noProof/>
        </w:rPr>
        <w:fldChar w:fldCharType="separate"/>
      </w:r>
      <w:r>
        <w:rPr>
          <w:noProof/>
        </w:rPr>
        <w:t>62</w:t>
      </w:r>
      <w:r>
        <w:rPr>
          <w:noProof/>
        </w:rPr>
        <w:fldChar w:fldCharType="end"/>
      </w:r>
    </w:p>
    <w:p w14:paraId="5C20AE75" w14:textId="2ADCDDCE" w:rsidR="00080512" w:rsidRPr="004D3578" w:rsidRDefault="00D030C1">
      <w:r w:rsidRPr="004D3578">
        <w:rPr>
          <w:noProof/>
          <w:sz w:val="22"/>
        </w:rPr>
        <w:fldChar w:fldCharType="end"/>
      </w:r>
    </w:p>
    <w:p w14:paraId="6CD1B689" w14:textId="77777777" w:rsidR="00080512" w:rsidRPr="003133A5" w:rsidRDefault="00080512" w:rsidP="00F3074B">
      <w:pPr>
        <w:pStyle w:val="Heading1"/>
      </w:pPr>
      <w:r w:rsidRPr="004D3578">
        <w:br w:type="page"/>
      </w:r>
      <w:bookmarkStart w:id="11" w:name="foreword"/>
      <w:bookmarkStart w:id="12" w:name="_Toc122099204"/>
      <w:bookmarkEnd w:id="11"/>
      <w:r w:rsidRPr="004D3578">
        <w:lastRenderedPageBreak/>
        <w:t>Fore</w:t>
      </w:r>
      <w:r w:rsidRPr="003133A5">
        <w:t>word</w:t>
      </w:r>
      <w:bookmarkEnd w:id="12"/>
    </w:p>
    <w:p w14:paraId="4454A586" w14:textId="77777777" w:rsidR="00080512" w:rsidRPr="004D3578" w:rsidRDefault="00080512">
      <w:r w:rsidRPr="003133A5">
        <w:t xml:space="preserve">This Technical </w:t>
      </w:r>
      <w:bookmarkStart w:id="13" w:name="spectype3"/>
      <w:r w:rsidRPr="003133A5">
        <w:t>Specification</w:t>
      </w:r>
      <w:bookmarkEnd w:id="13"/>
      <w:r w:rsidRPr="003133A5">
        <w:t xml:space="preserve"> has b</w:t>
      </w:r>
      <w:r w:rsidRPr="004D3578">
        <w:t>een produced by the 3</w:t>
      </w:r>
      <w:r w:rsidR="00F04712">
        <w:t>rd</w:t>
      </w:r>
      <w:r w:rsidRPr="004D3578">
        <w:t xml:space="preserve"> Generation Partnership Project (3GPP).</w:t>
      </w:r>
    </w:p>
    <w:p w14:paraId="7E5ED3F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F716E8" w14:textId="77777777" w:rsidR="00080512" w:rsidRPr="004D3578" w:rsidRDefault="00080512">
      <w:pPr>
        <w:pStyle w:val="B1"/>
      </w:pPr>
      <w:r w:rsidRPr="004D3578">
        <w:t>Version x.y.z</w:t>
      </w:r>
    </w:p>
    <w:p w14:paraId="20368A24" w14:textId="77777777" w:rsidR="00080512" w:rsidRPr="004D3578" w:rsidRDefault="00080512">
      <w:pPr>
        <w:pStyle w:val="B1"/>
      </w:pPr>
      <w:r w:rsidRPr="004D3578">
        <w:t>where:</w:t>
      </w:r>
    </w:p>
    <w:p w14:paraId="675E41F8" w14:textId="77777777" w:rsidR="00080512" w:rsidRPr="004D3578" w:rsidRDefault="00080512">
      <w:pPr>
        <w:pStyle w:val="B2"/>
      </w:pPr>
      <w:r w:rsidRPr="004D3578">
        <w:t>x</w:t>
      </w:r>
      <w:r w:rsidRPr="004D3578">
        <w:tab/>
        <w:t>the first digit:</w:t>
      </w:r>
    </w:p>
    <w:p w14:paraId="2615BE75" w14:textId="77777777" w:rsidR="00080512" w:rsidRPr="004D3578" w:rsidRDefault="00080512">
      <w:pPr>
        <w:pStyle w:val="B3"/>
      </w:pPr>
      <w:r w:rsidRPr="004D3578">
        <w:t>1</w:t>
      </w:r>
      <w:r w:rsidRPr="004D3578">
        <w:tab/>
        <w:t>presented to TSG for information;</w:t>
      </w:r>
    </w:p>
    <w:p w14:paraId="2B384F8B" w14:textId="77777777" w:rsidR="00080512" w:rsidRPr="004D3578" w:rsidRDefault="00080512">
      <w:pPr>
        <w:pStyle w:val="B3"/>
      </w:pPr>
      <w:r w:rsidRPr="004D3578">
        <w:t>2</w:t>
      </w:r>
      <w:r w:rsidRPr="004D3578">
        <w:tab/>
        <w:t>presented to TSG for approval;</w:t>
      </w:r>
    </w:p>
    <w:p w14:paraId="2A505473" w14:textId="77777777" w:rsidR="00080512" w:rsidRPr="004D3578" w:rsidRDefault="00080512">
      <w:pPr>
        <w:pStyle w:val="B3"/>
      </w:pPr>
      <w:r w:rsidRPr="004D3578">
        <w:t>3</w:t>
      </w:r>
      <w:r w:rsidRPr="004D3578">
        <w:tab/>
        <w:t>or greater indicates TSG approved document under change control.</w:t>
      </w:r>
    </w:p>
    <w:p w14:paraId="66C488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CA85235" w14:textId="77777777" w:rsidR="00080512" w:rsidRDefault="00080512">
      <w:pPr>
        <w:pStyle w:val="B2"/>
      </w:pPr>
      <w:r w:rsidRPr="004D3578">
        <w:t>z</w:t>
      </w:r>
      <w:r w:rsidRPr="004D3578">
        <w:tab/>
        <w:t>the third digit is incremented when editorial only changes have been incorporated in the document.</w:t>
      </w:r>
    </w:p>
    <w:p w14:paraId="00666F69" w14:textId="77777777" w:rsidR="008C384C" w:rsidRDefault="008C384C" w:rsidP="008C384C">
      <w:r>
        <w:t xml:space="preserve">In </w:t>
      </w:r>
      <w:r w:rsidR="0074026F">
        <w:t>the present</w:t>
      </w:r>
      <w:r>
        <w:t xml:space="preserve"> document, modal verbs have the following meanings:</w:t>
      </w:r>
    </w:p>
    <w:p w14:paraId="74CCAC70" w14:textId="77777777" w:rsidR="008C384C" w:rsidRDefault="008C384C" w:rsidP="00774DA4">
      <w:pPr>
        <w:pStyle w:val="EX"/>
      </w:pPr>
      <w:r w:rsidRPr="008C384C">
        <w:rPr>
          <w:b/>
        </w:rPr>
        <w:t>shall</w:t>
      </w:r>
      <w:r w:rsidR="00F3074B">
        <w:tab/>
      </w:r>
      <w:r>
        <w:t>indicates a mandatory requirement to do something</w:t>
      </w:r>
    </w:p>
    <w:p w14:paraId="6B0045B7" w14:textId="77777777" w:rsidR="008C384C" w:rsidRDefault="008C384C" w:rsidP="00774DA4">
      <w:pPr>
        <w:pStyle w:val="EX"/>
      </w:pPr>
      <w:r w:rsidRPr="008C384C">
        <w:rPr>
          <w:b/>
        </w:rPr>
        <w:t>shall not</w:t>
      </w:r>
      <w:r>
        <w:tab/>
        <w:t>indicates an interdiction (</w:t>
      </w:r>
      <w:r w:rsidR="001F1132">
        <w:t>prohibition</w:t>
      </w:r>
      <w:r>
        <w:t>) to do something</w:t>
      </w:r>
    </w:p>
    <w:p w14:paraId="047F5D78" w14:textId="77777777" w:rsidR="00BA19ED" w:rsidRPr="004D3578" w:rsidRDefault="00BA19ED" w:rsidP="00A27486">
      <w:r>
        <w:t>The constructions "shall" and "shall not" are confined to the context of normative provisions, and do not appear in Technical Reports.</w:t>
      </w:r>
    </w:p>
    <w:p w14:paraId="25316BE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067129" w14:textId="77777777" w:rsidR="008C384C" w:rsidRDefault="008C384C" w:rsidP="00774DA4">
      <w:pPr>
        <w:pStyle w:val="EX"/>
      </w:pPr>
      <w:r w:rsidRPr="008C384C">
        <w:rPr>
          <w:b/>
        </w:rPr>
        <w:t>should</w:t>
      </w:r>
      <w:r w:rsidR="00F3074B">
        <w:tab/>
      </w:r>
      <w:r>
        <w:t>indicates a recommendation to do something</w:t>
      </w:r>
    </w:p>
    <w:p w14:paraId="36301AB8" w14:textId="77777777" w:rsidR="008C384C" w:rsidRDefault="008C384C" w:rsidP="00774DA4">
      <w:pPr>
        <w:pStyle w:val="EX"/>
      </w:pPr>
      <w:r w:rsidRPr="008C384C">
        <w:rPr>
          <w:b/>
        </w:rPr>
        <w:t>should not</w:t>
      </w:r>
      <w:r>
        <w:tab/>
        <w:t>indicates a recommendation not to do something</w:t>
      </w:r>
    </w:p>
    <w:p w14:paraId="6E7DE32D" w14:textId="77777777" w:rsidR="008C384C" w:rsidRDefault="008C384C" w:rsidP="00774DA4">
      <w:pPr>
        <w:pStyle w:val="EX"/>
      </w:pPr>
      <w:r w:rsidRPr="00774DA4">
        <w:rPr>
          <w:b/>
        </w:rPr>
        <w:t>may</w:t>
      </w:r>
      <w:r w:rsidR="00F3074B">
        <w:tab/>
      </w:r>
      <w:r>
        <w:t>indicates permission to do something</w:t>
      </w:r>
    </w:p>
    <w:p w14:paraId="6E81297C" w14:textId="77777777" w:rsidR="008C384C" w:rsidRDefault="008C384C" w:rsidP="00774DA4">
      <w:pPr>
        <w:pStyle w:val="EX"/>
      </w:pPr>
      <w:r w:rsidRPr="00774DA4">
        <w:rPr>
          <w:b/>
        </w:rPr>
        <w:t>need not</w:t>
      </w:r>
      <w:r>
        <w:tab/>
        <w:t>indicates permission not to do something</w:t>
      </w:r>
    </w:p>
    <w:p w14:paraId="6C2168D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0D900" w14:textId="77777777" w:rsidR="008C384C" w:rsidRDefault="008C384C" w:rsidP="00774DA4">
      <w:pPr>
        <w:pStyle w:val="EX"/>
      </w:pPr>
      <w:r w:rsidRPr="00774DA4">
        <w:rPr>
          <w:b/>
        </w:rPr>
        <w:t>can</w:t>
      </w:r>
      <w:r w:rsidR="00F3074B">
        <w:tab/>
      </w:r>
      <w:r>
        <w:t>indicates</w:t>
      </w:r>
      <w:r w:rsidR="00774DA4">
        <w:t xml:space="preserve"> that something is possible</w:t>
      </w:r>
    </w:p>
    <w:p w14:paraId="7951B26F" w14:textId="77777777" w:rsidR="00774DA4" w:rsidRDefault="00774DA4" w:rsidP="00774DA4">
      <w:pPr>
        <w:pStyle w:val="EX"/>
      </w:pPr>
      <w:r w:rsidRPr="00774DA4">
        <w:rPr>
          <w:b/>
        </w:rPr>
        <w:t>cannot</w:t>
      </w:r>
      <w:r w:rsidR="00F3074B">
        <w:tab/>
      </w:r>
      <w:r>
        <w:t>indicates that something is impossible</w:t>
      </w:r>
    </w:p>
    <w:p w14:paraId="4E373992"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37A86996" w14:textId="77777777"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2E76746" w14:textId="77777777"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271C2B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47E1F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48165" w14:textId="77777777" w:rsidR="001F1132" w:rsidRDefault="001F1132" w:rsidP="001F1132">
      <w:r>
        <w:t>In addition:</w:t>
      </w:r>
    </w:p>
    <w:p w14:paraId="00D4D02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42B8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A30C53" w14:textId="77777777" w:rsidR="00774DA4" w:rsidRPr="004D3578" w:rsidRDefault="00647114" w:rsidP="00A27486">
      <w:r>
        <w:t>The constructions "is" and "is not" do not indicate requirements.</w:t>
      </w:r>
    </w:p>
    <w:p w14:paraId="331C9D73" w14:textId="77777777" w:rsidR="003133A5" w:rsidRPr="001F16C3" w:rsidRDefault="003133A5" w:rsidP="00F3074B">
      <w:pPr>
        <w:pStyle w:val="Heading1"/>
      </w:pPr>
      <w:bookmarkStart w:id="14" w:name="introduction"/>
      <w:bookmarkStart w:id="15" w:name="_Toc20120516"/>
      <w:bookmarkStart w:id="16" w:name="_Toc21623394"/>
      <w:bookmarkStart w:id="17" w:name="_Toc27587089"/>
      <w:bookmarkStart w:id="18" w:name="_Toc36459151"/>
      <w:bookmarkStart w:id="19" w:name="_Toc45028398"/>
      <w:bookmarkStart w:id="20" w:name="_Toc51870077"/>
      <w:bookmarkStart w:id="21" w:name="_Toc51870199"/>
      <w:bookmarkStart w:id="22" w:name="_Toc90581953"/>
      <w:bookmarkStart w:id="23" w:name="_Toc122099205"/>
      <w:bookmarkEnd w:id="14"/>
      <w:r w:rsidRPr="001F16C3">
        <w:t>1</w:t>
      </w:r>
      <w:r w:rsidRPr="001F16C3">
        <w:tab/>
        <w:t>Scope</w:t>
      </w:r>
      <w:bookmarkEnd w:id="15"/>
      <w:bookmarkEnd w:id="16"/>
      <w:bookmarkEnd w:id="17"/>
      <w:bookmarkEnd w:id="18"/>
      <w:bookmarkEnd w:id="19"/>
      <w:bookmarkEnd w:id="20"/>
      <w:bookmarkEnd w:id="21"/>
      <w:bookmarkEnd w:id="22"/>
      <w:bookmarkEnd w:id="23"/>
    </w:p>
    <w:p w14:paraId="6BD121B0" w14:textId="77777777" w:rsidR="003133A5" w:rsidRPr="001F16C3" w:rsidRDefault="003133A5" w:rsidP="00F3074B">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51063FC4"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77C93284"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7CA3FCDE" w14:textId="77777777" w:rsidR="003133A5" w:rsidRPr="001F16C3" w:rsidRDefault="003133A5" w:rsidP="00F3074B">
      <w:pPr>
        <w:pStyle w:val="Heading1"/>
      </w:pPr>
      <w:bookmarkStart w:id="24" w:name="_Toc20120517"/>
      <w:bookmarkStart w:id="25" w:name="_Toc21623395"/>
      <w:bookmarkStart w:id="26" w:name="_Toc27587090"/>
      <w:bookmarkStart w:id="27" w:name="_Toc36459152"/>
      <w:bookmarkStart w:id="28" w:name="_Toc45028399"/>
      <w:bookmarkStart w:id="29" w:name="_Toc51870078"/>
      <w:bookmarkStart w:id="30" w:name="_Toc51870200"/>
      <w:bookmarkStart w:id="31" w:name="_Toc90581954"/>
      <w:bookmarkStart w:id="32" w:name="_Toc122099206"/>
      <w:r w:rsidRPr="001F16C3">
        <w:t>2</w:t>
      </w:r>
      <w:r w:rsidRPr="001F16C3">
        <w:tab/>
        <w:t>References</w:t>
      </w:r>
      <w:bookmarkEnd w:id="24"/>
      <w:bookmarkEnd w:id="25"/>
      <w:bookmarkEnd w:id="26"/>
      <w:bookmarkEnd w:id="27"/>
      <w:bookmarkEnd w:id="28"/>
      <w:bookmarkEnd w:id="29"/>
      <w:bookmarkEnd w:id="30"/>
      <w:bookmarkEnd w:id="31"/>
      <w:bookmarkEnd w:id="32"/>
    </w:p>
    <w:p w14:paraId="3A28C7DC" w14:textId="77777777" w:rsidR="003133A5" w:rsidRPr="001F16C3" w:rsidRDefault="003133A5" w:rsidP="003133A5">
      <w:r>
        <w:t>The following documents contain provisions which, through reference in this text, constitute provisions of the present document.</w:t>
      </w:r>
    </w:p>
    <w:p w14:paraId="49881C76" w14:textId="77777777" w:rsidR="003133A5" w:rsidRDefault="003133A5" w:rsidP="003133A5">
      <w:pPr>
        <w:pStyle w:val="B1"/>
      </w:pPr>
      <w:r>
        <w:t>-</w:t>
      </w:r>
      <w:r>
        <w:tab/>
        <w:t>References are either specific (identified by date of publication, edition number, version number, etc.) or non</w:t>
      </w:r>
      <w:r>
        <w:noBreakHyphen/>
        <w:t>specific.</w:t>
      </w:r>
    </w:p>
    <w:p w14:paraId="05B8B708" w14:textId="77777777" w:rsidR="003133A5" w:rsidRDefault="003133A5" w:rsidP="003133A5">
      <w:pPr>
        <w:pStyle w:val="B1"/>
      </w:pPr>
      <w:r>
        <w:t>-</w:t>
      </w:r>
      <w:r>
        <w:tab/>
        <w:t>For a specific reference, subsequent revisions do not apply.</w:t>
      </w:r>
    </w:p>
    <w:p w14:paraId="1A52716B"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D5E298" w14:textId="77777777" w:rsidR="003133A5" w:rsidRDefault="003133A5" w:rsidP="003133A5">
      <w:pPr>
        <w:pStyle w:val="EX"/>
      </w:pPr>
      <w:r>
        <w:lastRenderedPageBreak/>
        <w:t>[1]</w:t>
      </w:r>
      <w:r>
        <w:tab/>
        <w:t>3GPP TR 21.905: "Vocabulary for 3GPP Specifications".</w:t>
      </w:r>
    </w:p>
    <w:p w14:paraId="1362E16D"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536EBDE8"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A7846AB"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533C02B5"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4040CBDF"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0D9F5FE"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14BECBCC"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769CFF43"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7FF9A958"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27E2867D"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84E2414" w14:textId="77777777" w:rsidR="003133A5" w:rsidRDefault="003133A5" w:rsidP="003133A5">
      <w:pPr>
        <w:pStyle w:val="EX"/>
        <w:rPr>
          <w:lang w:eastAsia="zh-CN"/>
        </w:rPr>
      </w:pPr>
      <w:r>
        <w:rPr>
          <w:lang w:eastAsia="zh-CN"/>
        </w:rPr>
        <w:t>[12]</w:t>
      </w:r>
      <w:r>
        <w:rPr>
          <w:lang w:eastAsia="zh-CN"/>
        </w:rPr>
        <w:tab/>
        <w:t>3GPP TS 33.501: "Security architecture and procedures for 5G system".</w:t>
      </w:r>
    </w:p>
    <w:p w14:paraId="28CAF5B9"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0D41879D"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25FC3780"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57E9FC72"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46867E2D" w14:textId="77777777" w:rsidR="003133A5" w:rsidRDefault="003133A5" w:rsidP="003133A5">
      <w:pPr>
        <w:pStyle w:val="EX"/>
      </w:pPr>
      <w:r>
        <w:t>[</w:t>
      </w:r>
      <w:r>
        <w:rPr>
          <w:lang w:eastAsia="zh-CN"/>
        </w:rPr>
        <w:t>17</w:t>
      </w:r>
      <w:r>
        <w:t>]</w:t>
      </w:r>
      <w:r>
        <w:tab/>
        <w:t>IETF RFC 7807: "Problem Details for HTTP APIs".</w:t>
      </w:r>
    </w:p>
    <w:p w14:paraId="30A3593E" w14:textId="77777777" w:rsidR="003133A5" w:rsidRDefault="003133A5" w:rsidP="003133A5">
      <w:pPr>
        <w:pStyle w:val="EX"/>
      </w:pPr>
      <w:r>
        <w:t>[</w:t>
      </w:r>
      <w:r>
        <w:rPr>
          <w:lang w:eastAsia="zh-CN"/>
        </w:rPr>
        <w:t>18</w:t>
      </w:r>
      <w:r>
        <w:t>]</w:t>
      </w:r>
      <w:r>
        <w:tab/>
        <w:t>IETF RFC 7396: "JSON Merge Patch".</w:t>
      </w:r>
    </w:p>
    <w:p w14:paraId="05A371A6"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6A4BA3C6"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72D6E527"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2" w:history="1">
        <w:r w:rsidRPr="00F3074B">
          <w:rPr>
            <w:color w:val="0000FF"/>
            <w:u w:val="single"/>
          </w:rPr>
          <w:t>https://spec.openapis.org/oas/v3.0.0</w:t>
        </w:r>
      </w:hyperlink>
    </w:p>
    <w:p w14:paraId="3921FD88" w14:textId="77777777" w:rsidR="003133A5" w:rsidRPr="001F16C3" w:rsidRDefault="003133A5" w:rsidP="00F3074B">
      <w:pPr>
        <w:pStyle w:val="Heading1"/>
      </w:pPr>
      <w:bookmarkStart w:id="33" w:name="_Toc20120518"/>
      <w:bookmarkStart w:id="34" w:name="_Toc21623396"/>
      <w:bookmarkStart w:id="35" w:name="_Toc27587091"/>
      <w:bookmarkStart w:id="36" w:name="_Toc36459153"/>
      <w:bookmarkStart w:id="37" w:name="_Toc45028400"/>
      <w:bookmarkStart w:id="38" w:name="_Toc51870079"/>
      <w:bookmarkStart w:id="39" w:name="_Toc51870201"/>
      <w:bookmarkStart w:id="40" w:name="_Toc90581955"/>
      <w:bookmarkStart w:id="41" w:name="_Toc122099207"/>
      <w:r w:rsidRPr="001F16C3">
        <w:t>3</w:t>
      </w:r>
      <w:r w:rsidRPr="001F16C3">
        <w:tab/>
        <w:t>Definitions and abbreviations</w:t>
      </w:r>
      <w:bookmarkEnd w:id="33"/>
      <w:bookmarkEnd w:id="34"/>
      <w:bookmarkEnd w:id="35"/>
      <w:bookmarkEnd w:id="36"/>
      <w:bookmarkEnd w:id="37"/>
      <w:bookmarkEnd w:id="38"/>
      <w:bookmarkEnd w:id="39"/>
      <w:bookmarkEnd w:id="40"/>
      <w:bookmarkEnd w:id="41"/>
    </w:p>
    <w:p w14:paraId="680827B1" w14:textId="77777777" w:rsidR="003133A5" w:rsidRPr="001F16C3" w:rsidRDefault="003133A5" w:rsidP="00F3074B">
      <w:pPr>
        <w:pStyle w:val="Heading2"/>
      </w:pPr>
      <w:bookmarkStart w:id="42" w:name="_Toc20120519"/>
      <w:bookmarkStart w:id="43" w:name="_Toc21623397"/>
      <w:bookmarkStart w:id="44" w:name="_Toc27587092"/>
      <w:bookmarkStart w:id="45" w:name="_Toc36459154"/>
      <w:bookmarkStart w:id="46" w:name="_Toc45028401"/>
      <w:bookmarkStart w:id="47" w:name="_Toc51870080"/>
      <w:bookmarkStart w:id="48" w:name="_Toc51870202"/>
      <w:bookmarkStart w:id="49" w:name="_Toc90581956"/>
      <w:bookmarkStart w:id="50" w:name="_Toc122099208"/>
      <w:r w:rsidRPr="001F16C3">
        <w:t>3.1</w:t>
      </w:r>
      <w:r w:rsidRPr="001F16C3">
        <w:tab/>
        <w:t>Definitions</w:t>
      </w:r>
      <w:bookmarkEnd w:id="42"/>
      <w:bookmarkEnd w:id="43"/>
      <w:bookmarkEnd w:id="44"/>
      <w:bookmarkEnd w:id="45"/>
      <w:bookmarkEnd w:id="46"/>
      <w:bookmarkEnd w:id="47"/>
      <w:bookmarkEnd w:id="48"/>
      <w:bookmarkEnd w:id="49"/>
      <w:bookmarkEnd w:id="50"/>
    </w:p>
    <w:p w14:paraId="1BE7909D"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1DA38C50" w14:textId="77777777" w:rsidR="003133A5" w:rsidRPr="001F16C3" w:rsidRDefault="003133A5" w:rsidP="00F3074B">
      <w:pPr>
        <w:pStyle w:val="Heading2"/>
      </w:pPr>
      <w:bookmarkStart w:id="51" w:name="_Toc20120520"/>
      <w:bookmarkStart w:id="52" w:name="_Toc21623398"/>
      <w:bookmarkStart w:id="53" w:name="_Toc27587093"/>
      <w:bookmarkStart w:id="54" w:name="_Toc36459155"/>
      <w:bookmarkStart w:id="55" w:name="_Toc45028402"/>
      <w:bookmarkStart w:id="56" w:name="_Toc51870081"/>
      <w:bookmarkStart w:id="57" w:name="_Toc51870203"/>
      <w:bookmarkStart w:id="58" w:name="_Toc90581957"/>
      <w:bookmarkStart w:id="59" w:name="_Toc122099209"/>
      <w:r w:rsidRPr="001F16C3">
        <w:lastRenderedPageBreak/>
        <w:t>3.2</w:t>
      </w:r>
      <w:r w:rsidRPr="001F16C3">
        <w:tab/>
        <w:t>Abbreviations</w:t>
      </w:r>
      <w:bookmarkEnd w:id="51"/>
      <w:bookmarkEnd w:id="52"/>
      <w:bookmarkEnd w:id="53"/>
      <w:bookmarkEnd w:id="54"/>
      <w:bookmarkEnd w:id="55"/>
      <w:bookmarkEnd w:id="56"/>
      <w:bookmarkEnd w:id="57"/>
      <w:bookmarkEnd w:id="58"/>
      <w:bookmarkEnd w:id="59"/>
    </w:p>
    <w:p w14:paraId="264A9229"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D5F21C" w14:textId="77777777" w:rsidR="003133A5" w:rsidRDefault="003133A5" w:rsidP="003133A5">
      <w:pPr>
        <w:pStyle w:val="EW"/>
        <w:rPr>
          <w:lang w:eastAsia="zh-CN"/>
        </w:rPr>
      </w:pPr>
      <w:r>
        <w:rPr>
          <w:lang w:eastAsia="zh-CN"/>
        </w:rPr>
        <w:t>GPSI</w:t>
      </w:r>
      <w:r>
        <w:rPr>
          <w:lang w:eastAsia="zh-CN"/>
        </w:rPr>
        <w:tab/>
        <w:t>Generic Public Subscription Identifier</w:t>
      </w:r>
    </w:p>
    <w:p w14:paraId="4BB5CD06" w14:textId="77777777" w:rsidR="003133A5" w:rsidRDefault="003133A5" w:rsidP="003133A5">
      <w:pPr>
        <w:pStyle w:val="EW"/>
        <w:rPr>
          <w:lang w:eastAsia="zh-CN"/>
        </w:rPr>
      </w:pPr>
      <w:r>
        <w:rPr>
          <w:lang w:eastAsia="zh-CN"/>
        </w:rPr>
        <w:t>NEF</w:t>
      </w:r>
      <w:r>
        <w:rPr>
          <w:lang w:eastAsia="zh-CN"/>
        </w:rPr>
        <w:tab/>
      </w:r>
      <w:r>
        <w:t>Network Exposure Function</w:t>
      </w:r>
    </w:p>
    <w:p w14:paraId="18874981" w14:textId="77777777" w:rsidR="003133A5" w:rsidRDefault="003133A5" w:rsidP="003133A5">
      <w:pPr>
        <w:pStyle w:val="EW"/>
        <w:rPr>
          <w:lang w:eastAsia="zh-CN"/>
        </w:rPr>
      </w:pPr>
      <w:r>
        <w:rPr>
          <w:lang w:eastAsia="zh-CN"/>
        </w:rPr>
        <w:t>PCF</w:t>
      </w:r>
      <w:r>
        <w:rPr>
          <w:lang w:eastAsia="zh-CN"/>
        </w:rPr>
        <w:tab/>
      </w:r>
      <w:r>
        <w:t>Policy Control Function</w:t>
      </w:r>
    </w:p>
    <w:p w14:paraId="191BAA0A" w14:textId="77777777" w:rsidR="003133A5" w:rsidRDefault="003133A5" w:rsidP="003133A5">
      <w:pPr>
        <w:pStyle w:val="EW"/>
        <w:rPr>
          <w:lang w:eastAsia="zh-CN"/>
        </w:rPr>
      </w:pPr>
      <w:r>
        <w:rPr>
          <w:lang w:eastAsia="zh-CN"/>
        </w:rPr>
        <w:t>SUPI</w:t>
      </w:r>
      <w:r>
        <w:rPr>
          <w:lang w:eastAsia="zh-CN"/>
        </w:rPr>
        <w:tab/>
      </w:r>
      <w:r>
        <w:t>Subscription Permanent Identifier</w:t>
      </w:r>
    </w:p>
    <w:p w14:paraId="555702BF" w14:textId="77777777" w:rsidR="003133A5" w:rsidRDefault="003133A5" w:rsidP="003133A5">
      <w:pPr>
        <w:pStyle w:val="EW"/>
        <w:rPr>
          <w:lang w:eastAsia="zh-CN"/>
        </w:rPr>
      </w:pPr>
      <w:r>
        <w:rPr>
          <w:lang w:eastAsia="zh-CN"/>
        </w:rPr>
        <w:t>UDM</w:t>
      </w:r>
      <w:r>
        <w:rPr>
          <w:lang w:eastAsia="zh-CN"/>
        </w:rPr>
        <w:tab/>
        <w:t>Unified Data Management</w:t>
      </w:r>
    </w:p>
    <w:p w14:paraId="06112D4F" w14:textId="77777777" w:rsidR="003133A5" w:rsidRDefault="003133A5" w:rsidP="003133A5">
      <w:pPr>
        <w:pStyle w:val="EW"/>
      </w:pPr>
      <w:r>
        <w:rPr>
          <w:lang w:eastAsia="zh-CN"/>
        </w:rPr>
        <w:t>UDR</w:t>
      </w:r>
      <w:r>
        <w:rPr>
          <w:lang w:eastAsia="zh-CN"/>
        </w:rPr>
        <w:tab/>
        <w:t>Unified Data Repository</w:t>
      </w:r>
    </w:p>
    <w:p w14:paraId="5C03F3F5" w14:textId="77777777" w:rsidR="003133A5" w:rsidRPr="001F16C3" w:rsidRDefault="003133A5" w:rsidP="00F3074B">
      <w:pPr>
        <w:pStyle w:val="Heading1"/>
      </w:pPr>
      <w:bookmarkStart w:id="60" w:name="_Toc20120521"/>
      <w:bookmarkStart w:id="61" w:name="_Toc21623399"/>
      <w:bookmarkStart w:id="62" w:name="_Toc27587094"/>
      <w:bookmarkStart w:id="63" w:name="_Toc36459156"/>
      <w:bookmarkStart w:id="64" w:name="_Toc45028403"/>
      <w:bookmarkStart w:id="65" w:name="_Toc51870082"/>
      <w:bookmarkStart w:id="66" w:name="_Toc51870204"/>
      <w:bookmarkStart w:id="67" w:name="_Toc90581958"/>
      <w:bookmarkStart w:id="68" w:name="_Toc122099210"/>
      <w:r w:rsidRPr="001F16C3">
        <w:t>4</w:t>
      </w:r>
      <w:r w:rsidRPr="001F16C3">
        <w:tab/>
        <w:t>Overview</w:t>
      </w:r>
      <w:bookmarkEnd w:id="60"/>
      <w:bookmarkEnd w:id="61"/>
      <w:bookmarkEnd w:id="62"/>
      <w:bookmarkEnd w:id="63"/>
      <w:bookmarkEnd w:id="64"/>
      <w:bookmarkEnd w:id="65"/>
      <w:bookmarkEnd w:id="66"/>
      <w:bookmarkEnd w:id="67"/>
      <w:bookmarkEnd w:id="68"/>
    </w:p>
    <w:p w14:paraId="1EB2EA0E"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50C9CBB7"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689900E6"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50C45417"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16DADCB6"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51EA3D"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129401E0"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5318AE70"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74E8E423" w14:textId="77777777" w:rsidR="003133A5" w:rsidRDefault="00EF3286" w:rsidP="003133A5">
      <w:pPr>
        <w:pStyle w:val="TH"/>
        <w:rPr>
          <w:lang w:eastAsia="zh-CN"/>
        </w:rPr>
      </w:pPr>
      <w:r w:rsidRPr="001F16C3">
        <w:object w:dxaOrig="7396" w:dyaOrig="7396" w14:anchorId="7B521A07">
          <v:shape id="_x0000_i1025" type="#_x0000_t75" style="width:371.55pt;height:321.3pt" o:ole="">
            <v:imagedata r:id="rId13" o:title="" cropbottom="8510f"/>
          </v:shape>
          <o:OLEObject Type="Embed" ProgID="Visio.Drawing.15" ShapeID="_x0000_i1025" DrawAspect="Content" ObjectID="_1732712387" r:id="rId14"/>
        </w:object>
      </w:r>
    </w:p>
    <w:p w14:paraId="258510AC" w14:textId="77777777" w:rsidR="003133A5" w:rsidRDefault="003133A5" w:rsidP="003133A5">
      <w:pPr>
        <w:pStyle w:val="TF"/>
        <w:rPr>
          <w:lang w:val="en-US"/>
        </w:rPr>
      </w:pPr>
      <w:r>
        <w:t>Figure 4-1: Data storage architecture</w:t>
      </w:r>
    </w:p>
    <w:p w14:paraId="7CDD56FF" w14:textId="77777777" w:rsidR="003133A5" w:rsidRDefault="003133A5" w:rsidP="003133A5">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525F5D89" w14:textId="77777777" w:rsidR="003133A5" w:rsidRPr="0097291F" w:rsidRDefault="003133A5" w:rsidP="00B26759">
      <w:pPr>
        <w:pStyle w:val="NO"/>
        <w:rPr>
          <w:lang w:eastAsia="zh-CN"/>
        </w:rPr>
      </w:pPr>
      <w:r>
        <w:rPr>
          <w:lang w:eastAsia="zh-CN"/>
        </w:rPr>
        <w:t>N</w:t>
      </w:r>
      <w:r w:rsidR="00B26759">
        <w:rPr>
          <w:lang w:eastAsia="zh-CN"/>
        </w:rPr>
        <w:t>OTE</w:t>
      </w:r>
      <w:r>
        <w:rPr>
          <w:lang w:eastAsia="zh-CN"/>
        </w:rPr>
        <w:t>:</w:t>
      </w:r>
      <w:r>
        <w:rPr>
          <w:lang w:eastAsia="zh-CN"/>
        </w:rPr>
        <w:tab/>
        <w:t>Services offered by the UDR via the Nudr service based interface can also be consumed by the HSS as specified in 3GPP TS 23.632 clause 5.2.4.</w:t>
      </w:r>
    </w:p>
    <w:p w14:paraId="2F943600" w14:textId="77777777" w:rsidR="003133A5" w:rsidRPr="001F16C3" w:rsidRDefault="003133A5" w:rsidP="00F3074B">
      <w:pPr>
        <w:pStyle w:val="Heading1"/>
        <w:rPr>
          <w:lang w:eastAsia="zh-CN"/>
        </w:rPr>
      </w:pPr>
      <w:bookmarkStart w:id="69" w:name="_Toc20120522"/>
      <w:bookmarkStart w:id="70" w:name="_Toc21623400"/>
      <w:bookmarkStart w:id="71" w:name="_Toc27587095"/>
      <w:bookmarkStart w:id="72" w:name="_Toc36459157"/>
      <w:bookmarkStart w:id="73" w:name="_Toc45028404"/>
      <w:bookmarkStart w:id="74" w:name="_Toc51870083"/>
      <w:bookmarkStart w:id="75" w:name="_Toc51870205"/>
      <w:bookmarkStart w:id="76" w:name="_Toc90581959"/>
      <w:bookmarkStart w:id="77" w:name="_Toc122099211"/>
      <w:r w:rsidRPr="001F16C3">
        <w:t>5</w:t>
      </w:r>
      <w:r w:rsidRPr="001F16C3">
        <w:tab/>
        <w:t>Services offered by the UD</w:t>
      </w:r>
      <w:r w:rsidRPr="001F16C3">
        <w:rPr>
          <w:lang w:eastAsia="zh-CN"/>
        </w:rPr>
        <w:t>R</w:t>
      </w:r>
      <w:bookmarkEnd w:id="69"/>
      <w:bookmarkEnd w:id="70"/>
      <w:bookmarkEnd w:id="71"/>
      <w:bookmarkEnd w:id="72"/>
      <w:bookmarkEnd w:id="73"/>
      <w:bookmarkEnd w:id="74"/>
      <w:bookmarkEnd w:id="75"/>
      <w:bookmarkEnd w:id="76"/>
      <w:bookmarkEnd w:id="77"/>
    </w:p>
    <w:p w14:paraId="63E860AF" w14:textId="77777777" w:rsidR="003133A5" w:rsidRPr="001F16C3" w:rsidRDefault="003133A5" w:rsidP="00F3074B">
      <w:pPr>
        <w:pStyle w:val="Heading2"/>
        <w:rPr>
          <w:lang w:eastAsia="zh-CN"/>
        </w:rPr>
      </w:pPr>
      <w:bookmarkStart w:id="78" w:name="_Toc20120523"/>
      <w:bookmarkStart w:id="79" w:name="_Toc21623401"/>
      <w:bookmarkStart w:id="80" w:name="_Toc27587096"/>
      <w:bookmarkStart w:id="81" w:name="_Toc36459158"/>
      <w:bookmarkStart w:id="82" w:name="_Toc45028405"/>
      <w:bookmarkStart w:id="83" w:name="_Toc51870084"/>
      <w:bookmarkStart w:id="84" w:name="_Toc51870206"/>
      <w:bookmarkStart w:id="85" w:name="_Toc90581960"/>
      <w:bookmarkStart w:id="86" w:name="_Toc122099212"/>
      <w:r w:rsidRPr="001F16C3">
        <w:t>5.1</w:t>
      </w:r>
      <w:r w:rsidRPr="001F16C3">
        <w:tab/>
        <w:t>Introduction</w:t>
      </w:r>
      <w:bookmarkEnd w:id="78"/>
      <w:bookmarkEnd w:id="79"/>
      <w:bookmarkEnd w:id="80"/>
      <w:bookmarkEnd w:id="81"/>
      <w:bookmarkEnd w:id="82"/>
      <w:bookmarkEnd w:id="83"/>
      <w:bookmarkEnd w:id="84"/>
      <w:bookmarkEnd w:id="85"/>
      <w:bookmarkEnd w:id="86"/>
    </w:p>
    <w:p w14:paraId="64D20CBD" w14:textId="77777777" w:rsidR="003133A5" w:rsidRPr="001F16C3" w:rsidRDefault="003133A5" w:rsidP="003133A5">
      <w:pPr>
        <w:keepNext/>
      </w:pPr>
      <w:r>
        <w:t>The UD</w:t>
      </w:r>
      <w:r>
        <w:rPr>
          <w:lang w:eastAsia="zh-CN"/>
        </w:rPr>
        <w:t>R</w:t>
      </w:r>
      <w:r>
        <w:t xml:space="preserve"> offers the following services via the Nud</w:t>
      </w:r>
      <w:r>
        <w:rPr>
          <w:lang w:eastAsia="zh-CN"/>
        </w:rPr>
        <w:t>r</w:t>
      </w:r>
      <w:r>
        <w:t xml:space="preserve"> interface:</w:t>
      </w:r>
    </w:p>
    <w:p w14:paraId="693F8F77" w14:textId="77777777" w:rsidR="003133A5" w:rsidRDefault="003133A5" w:rsidP="003133A5">
      <w:pPr>
        <w:pStyle w:val="B1"/>
        <w:rPr>
          <w:i/>
          <w:lang w:eastAsia="zh-CN"/>
        </w:rPr>
      </w:pPr>
      <w:r>
        <w:t>-</w:t>
      </w:r>
      <w:r>
        <w:tab/>
        <w:t>Nudr_Data</w:t>
      </w:r>
      <w:r>
        <w:rPr>
          <w:lang w:eastAsia="zh-CN"/>
        </w:rPr>
        <w:t>Repository</w:t>
      </w:r>
      <w:r>
        <w:t xml:space="preserve"> Service</w:t>
      </w:r>
    </w:p>
    <w:p w14:paraId="466FBC25" w14:textId="77777777" w:rsidR="003133A5" w:rsidRDefault="003133A5" w:rsidP="003133A5">
      <w:pPr>
        <w:pStyle w:val="NO"/>
        <w:rPr>
          <w:lang w:eastAsia="zh-CN"/>
        </w:rPr>
      </w:pPr>
      <w:r>
        <w:rPr>
          <w:lang w:eastAsia="zh-CN"/>
        </w:rPr>
        <w:t>NOTE:</w:t>
      </w:r>
      <w:r>
        <w:rPr>
          <w:lang w:eastAsia="zh-CN"/>
        </w:rPr>
        <w:tab/>
        <w:t>This service corresponds to the Nudr_DataManagement service in 3GPP TS 23.501 [4], 3GPP TS 23.502 [5] and 3GPP TS 23.503 [6].</w:t>
      </w:r>
    </w:p>
    <w:p w14:paraId="4791B135" w14:textId="77777777" w:rsidR="003133A5" w:rsidRDefault="003133A5" w:rsidP="003133A5">
      <w:pPr>
        <w:pStyle w:val="B1"/>
        <w:rPr>
          <w:lang w:eastAsia="zh-CN"/>
        </w:rPr>
      </w:pPr>
      <w:r>
        <w:t>-</w:t>
      </w:r>
      <w:r>
        <w:tab/>
        <w:t>Nudr_GroupIDmap Service</w:t>
      </w:r>
    </w:p>
    <w:p w14:paraId="3B4808F5" w14:textId="77777777" w:rsidR="003133A5" w:rsidRPr="002D1C72" w:rsidRDefault="003133A5" w:rsidP="003133A5">
      <w:r w:rsidRPr="002D1C72">
        <w:t>Table 5.1-</w:t>
      </w:r>
      <w:r>
        <w:t>1</w:t>
      </w:r>
      <w:r w:rsidRPr="002D1C72">
        <w:t xml:space="preserve"> summarizes the corresponding APIs defined for this specification.</w:t>
      </w:r>
    </w:p>
    <w:p w14:paraId="558C7C83" w14:textId="77777777" w:rsidR="003133A5" w:rsidRPr="00054EB8" w:rsidRDefault="003133A5" w:rsidP="003133A5">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3133A5" w:rsidRPr="00CB6975" w14:paraId="19C0D85C" w14:textId="77777777" w:rsidTr="00D14072">
        <w:tc>
          <w:tcPr>
            <w:tcW w:w="2875" w:type="dxa"/>
          </w:tcPr>
          <w:p w14:paraId="0991A1CF" w14:textId="77777777" w:rsidR="003133A5" w:rsidRPr="00CB6975" w:rsidRDefault="003133A5" w:rsidP="00F3074B">
            <w:pPr>
              <w:pStyle w:val="TAH"/>
            </w:pPr>
            <w:r w:rsidRPr="00CB6975">
              <w:t>Service Name</w:t>
            </w:r>
          </w:p>
        </w:tc>
        <w:tc>
          <w:tcPr>
            <w:tcW w:w="810" w:type="dxa"/>
          </w:tcPr>
          <w:p w14:paraId="32F92B1C" w14:textId="77777777" w:rsidR="003133A5" w:rsidRPr="00CB6975" w:rsidRDefault="003133A5" w:rsidP="00F3074B">
            <w:pPr>
              <w:pStyle w:val="TAH"/>
            </w:pPr>
            <w:r w:rsidRPr="00CB6975">
              <w:t>Clause</w:t>
            </w:r>
          </w:p>
        </w:tc>
        <w:tc>
          <w:tcPr>
            <w:tcW w:w="2520" w:type="dxa"/>
          </w:tcPr>
          <w:p w14:paraId="1BF7B1C2" w14:textId="77777777" w:rsidR="003133A5" w:rsidRPr="00CB6975" w:rsidRDefault="003133A5" w:rsidP="00F3074B">
            <w:pPr>
              <w:pStyle w:val="TAH"/>
            </w:pPr>
            <w:r w:rsidRPr="00CB6975">
              <w:t>Description</w:t>
            </w:r>
          </w:p>
        </w:tc>
        <w:tc>
          <w:tcPr>
            <w:tcW w:w="2578" w:type="dxa"/>
          </w:tcPr>
          <w:p w14:paraId="086B1820" w14:textId="77777777" w:rsidR="003133A5" w:rsidRPr="00CB6975" w:rsidRDefault="003133A5" w:rsidP="00F3074B">
            <w:pPr>
              <w:pStyle w:val="TAH"/>
            </w:pPr>
            <w:r w:rsidRPr="00CB6975">
              <w:t>OpenAPI Specification File</w:t>
            </w:r>
          </w:p>
        </w:tc>
        <w:tc>
          <w:tcPr>
            <w:tcW w:w="1063" w:type="dxa"/>
          </w:tcPr>
          <w:p w14:paraId="0F894364" w14:textId="77777777" w:rsidR="003133A5" w:rsidRPr="00CB6975" w:rsidRDefault="003133A5" w:rsidP="00F3074B">
            <w:pPr>
              <w:pStyle w:val="TAH"/>
            </w:pPr>
            <w:r w:rsidRPr="00CB6975">
              <w:t>apiName</w:t>
            </w:r>
          </w:p>
        </w:tc>
        <w:tc>
          <w:tcPr>
            <w:tcW w:w="856" w:type="dxa"/>
          </w:tcPr>
          <w:p w14:paraId="1FEB1CE9" w14:textId="77777777" w:rsidR="003133A5" w:rsidRPr="00CB6975" w:rsidRDefault="003133A5" w:rsidP="00D14072">
            <w:pPr>
              <w:jc w:val="center"/>
              <w:rPr>
                <w:rFonts w:ascii="Arial" w:hAnsi="Arial" w:cs="Arial"/>
                <w:b/>
                <w:sz w:val="18"/>
                <w:szCs w:val="18"/>
              </w:rPr>
            </w:pPr>
            <w:r w:rsidRPr="00CB6975">
              <w:rPr>
                <w:rFonts w:ascii="Arial" w:hAnsi="Arial" w:cs="Arial"/>
                <w:b/>
                <w:sz w:val="18"/>
                <w:szCs w:val="18"/>
              </w:rPr>
              <w:t>Annex</w:t>
            </w:r>
          </w:p>
        </w:tc>
      </w:tr>
      <w:tr w:rsidR="003133A5" w:rsidRPr="00CB6975" w14:paraId="1F89143B" w14:textId="77777777" w:rsidTr="00D14072">
        <w:tc>
          <w:tcPr>
            <w:tcW w:w="2875" w:type="dxa"/>
          </w:tcPr>
          <w:p w14:paraId="1639005D" w14:textId="77777777" w:rsidR="003133A5" w:rsidRPr="00CB6975" w:rsidRDefault="003133A5" w:rsidP="00F3074B">
            <w:pPr>
              <w:pStyle w:val="TAL"/>
            </w:pPr>
            <w:r w:rsidRPr="00CB6975">
              <w:t>Nudr_DataRepository</w:t>
            </w:r>
          </w:p>
        </w:tc>
        <w:tc>
          <w:tcPr>
            <w:tcW w:w="810" w:type="dxa"/>
          </w:tcPr>
          <w:p w14:paraId="23CFB971" w14:textId="77777777" w:rsidR="003133A5" w:rsidRPr="00CB6975" w:rsidRDefault="003133A5" w:rsidP="00F3074B">
            <w:pPr>
              <w:pStyle w:val="TAL"/>
            </w:pPr>
            <w:r w:rsidRPr="00CB6975">
              <w:t>6.1</w:t>
            </w:r>
          </w:p>
        </w:tc>
        <w:tc>
          <w:tcPr>
            <w:tcW w:w="2520" w:type="dxa"/>
          </w:tcPr>
          <w:p w14:paraId="7309ECBA" w14:textId="77777777" w:rsidR="003133A5" w:rsidRPr="00CB6975" w:rsidRDefault="003133A5" w:rsidP="00F3074B">
            <w:pPr>
              <w:pStyle w:val="TAL"/>
            </w:pPr>
            <w:r w:rsidRPr="00CB6975">
              <w:t>Unified Data Repository Service</w:t>
            </w:r>
          </w:p>
        </w:tc>
        <w:tc>
          <w:tcPr>
            <w:tcW w:w="2578" w:type="dxa"/>
          </w:tcPr>
          <w:p w14:paraId="5ECBA31D" w14:textId="77777777" w:rsidR="003133A5" w:rsidRPr="00CB6975" w:rsidRDefault="003133A5" w:rsidP="00F3074B">
            <w:pPr>
              <w:pStyle w:val="TAL"/>
            </w:pPr>
            <w:r w:rsidRPr="00CB6975">
              <w:t>TS29504_Nudr_DR.yaml</w:t>
            </w:r>
          </w:p>
        </w:tc>
        <w:tc>
          <w:tcPr>
            <w:tcW w:w="1063" w:type="dxa"/>
          </w:tcPr>
          <w:p w14:paraId="453D8001" w14:textId="77777777" w:rsidR="003133A5" w:rsidRPr="00CB6975" w:rsidRDefault="003133A5" w:rsidP="00F3074B">
            <w:pPr>
              <w:pStyle w:val="TAL"/>
            </w:pPr>
            <w:r w:rsidRPr="00CB6975">
              <w:t>nudr-dr</w:t>
            </w:r>
          </w:p>
        </w:tc>
        <w:tc>
          <w:tcPr>
            <w:tcW w:w="856" w:type="dxa"/>
          </w:tcPr>
          <w:p w14:paraId="6364727D" w14:textId="77777777" w:rsidR="003133A5" w:rsidRPr="00CB6975" w:rsidRDefault="003133A5" w:rsidP="00D14072">
            <w:pPr>
              <w:rPr>
                <w:rFonts w:ascii="Arial" w:hAnsi="Arial" w:cs="Arial"/>
                <w:sz w:val="18"/>
                <w:szCs w:val="18"/>
              </w:rPr>
            </w:pPr>
            <w:r w:rsidRPr="00CB6975">
              <w:rPr>
                <w:rFonts w:ascii="Arial" w:hAnsi="Arial" w:cs="Arial"/>
                <w:sz w:val="18"/>
                <w:szCs w:val="18"/>
              </w:rPr>
              <w:t>A.2</w:t>
            </w:r>
          </w:p>
        </w:tc>
      </w:tr>
      <w:tr w:rsidR="003133A5" w:rsidRPr="00CB6975" w14:paraId="1E5D6A05" w14:textId="77777777" w:rsidTr="00D14072">
        <w:tc>
          <w:tcPr>
            <w:tcW w:w="2875" w:type="dxa"/>
          </w:tcPr>
          <w:p w14:paraId="68D9E7B5" w14:textId="77777777" w:rsidR="003133A5" w:rsidRPr="00CB6975" w:rsidRDefault="003133A5" w:rsidP="00F3074B">
            <w:pPr>
              <w:pStyle w:val="TAL"/>
            </w:pPr>
            <w:r w:rsidRPr="00CB6975">
              <w:t>Nudr_GroupIDmap</w:t>
            </w:r>
          </w:p>
        </w:tc>
        <w:tc>
          <w:tcPr>
            <w:tcW w:w="810" w:type="dxa"/>
          </w:tcPr>
          <w:p w14:paraId="0A9B0783" w14:textId="77777777" w:rsidR="003133A5" w:rsidRPr="00CB6975" w:rsidRDefault="003133A5" w:rsidP="00F3074B">
            <w:pPr>
              <w:pStyle w:val="TAL"/>
            </w:pPr>
            <w:r w:rsidRPr="00CB6975">
              <w:t>6.2</w:t>
            </w:r>
          </w:p>
        </w:tc>
        <w:tc>
          <w:tcPr>
            <w:tcW w:w="2520" w:type="dxa"/>
          </w:tcPr>
          <w:p w14:paraId="787BF09F" w14:textId="77777777" w:rsidR="003133A5" w:rsidRPr="00CB6975" w:rsidRDefault="003133A5" w:rsidP="00F3074B">
            <w:pPr>
              <w:pStyle w:val="TAL"/>
            </w:pPr>
            <w:r w:rsidRPr="00CB6975">
              <w:t>Unified Data Repository Service for NF-Group ID retrieval</w:t>
            </w:r>
          </w:p>
        </w:tc>
        <w:tc>
          <w:tcPr>
            <w:tcW w:w="2578" w:type="dxa"/>
          </w:tcPr>
          <w:p w14:paraId="45CB0144" w14:textId="77777777" w:rsidR="003133A5" w:rsidRPr="00CB6975" w:rsidRDefault="003133A5" w:rsidP="00F3074B">
            <w:pPr>
              <w:pStyle w:val="TAL"/>
            </w:pPr>
            <w:r w:rsidRPr="00CB6975">
              <w:t>TS29504_Nudr_GroupIDmap.yaml</w:t>
            </w:r>
          </w:p>
        </w:tc>
        <w:tc>
          <w:tcPr>
            <w:tcW w:w="1063" w:type="dxa"/>
          </w:tcPr>
          <w:p w14:paraId="17FC7123" w14:textId="77777777" w:rsidR="003133A5" w:rsidRPr="00CB6975" w:rsidRDefault="003133A5" w:rsidP="00F3074B">
            <w:pPr>
              <w:pStyle w:val="TAL"/>
            </w:pPr>
            <w:r w:rsidRPr="00CB6975">
              <w:t>nudr-group-id-map</w:t>
            </w:r>
          </w:p>
        </w:tc>
        <w:tc>
          <w:tcPr>
            <w:tcW w:w="856" w:type="dxa"/>
          </w:tcPr>
          <w:p w14:paraId="4A8D009D" w14:textId="77777777" w:rsidR="003133A5" w:rsidRPr="00CB6975" w:rsidRDefault="003133A5" w:rsidP="00D14072">
            <w:pPr>
              <w:rPr>
                <w:rFonts w:ascii="Arial" w:hAnsi="Arial" w:cs="Arial"/>
                <w:sz w:val="18"/>
                <w:szCs w:val="18"/>
              </w:rPr>
            </w:pPr>
            <w:r w:rsidRPr="00CB6975">
              <w:rPr>
                <w:rFonts w:ascii="Arial" w:hAnsi="Arial" w:cs="Arial"/>
                <w:sz w:val="18"/>
                <w:szCs w:val="18"/>
              </w:rPr>
              <w:t>A.3</w:t>
            </w:r>
          </w:p>
        </w:tc>
      </w:tr>
    </w:tbl>
    <w:p w14:paraId="00B8F346" w14:textId="77777777" w:rsidR="003133A5" w:rsidRDefault="003133A5" w:rsidP="003133A5">
      <w:pPr>
        <w:rPr>
          <w:lang w:eastAsia="zh-CN"/>
        </w:rPr>
      </w:pPr>
    </w:p>
    <w:p w14:paraId="52597369" w14:textId="77777777" w:rsidR="003133A5" w:rsidRPr="001F16C3" w:rsidRDefault="003133A5" w:rsidP="00F3074B">
      <w:pPr>
        <w:pStyle w:val="Heading2"/>
      </w:pPr>
      <w:bookmarkStart w:id="87" w:name="_Toc20120524"/>
      <w:bookmarkStart w:id="88" w:name="_Toc21623402"/>
      <w:bookmarkStart w:id="89" w:name="_Toc27587097"/>
      <w:bookmarkStart w:id="90" w:name="_Toc36459159"/>
      <w:bookmarkStart w:id="91" w:name="_Toc45028406"/>
      <w:bookmarkStart w:id="92" w:name="_Toc51870085"/>
      <w:bookmarkStart w:id="93" w:name="_Toc51870207"/>
      <w:bookmarkStart w:id="94" w:name="_Toc90581961"/>
      <w:bookmarkStart w:id="95" w:name="_Toc122099213"/>
      <w:r w:rsidRPr="001F16C3">
        <w:t>5.2</w:t>
      </w:r>
      <w:r w:rsidRPr="001F16C3">
        <w:tab/>
        <w:t>Nudr_DataRepository Service</w:t>
      </w:r>
      <w:bookmarkEnd w:id="87"/>
      <w:bookmarkEnd w:id="88"/>
      <w:bookmarkEnd w:id="89"/>
      <w:bookmarkEnd w:id="90"/>
      <w:bookmarkEnd w:id="91"/>
      <w:bookmarkEnd w:id="92"/>
      <w:bookmarkEnd w:id="93"/>
      <w:bookmarkEnd w:id="94"/>
      <w:bookmarkEnd w:id="95"/>
    </w:p>
    <w:p w14:paraId="4CAD58B7" w14:textId="77777777" w:rsidR="003133A5" w:rsidRPr="001F16C3" w:rsidRDefault="003133A5" w:rsidP="00F3074B">
      <w:pPr>
        <w:pStyle w:val="Heading3"/>
        <w:rPr>
          <w:lang w:eastAsia="zh-CN"/>
        </w:rPr>
      </w:pPr>
      <w:bookmarkStart w:id="96" w:name="_Toc20120525"/>
      <w:bookmarkStart w:id="97" w:name="_Toc21623403"/>
      <w:bookmarkStart w:id="98" w:name="_Toc27587098"/>
      <w:bookmarkStart w:id="99" w:name="_Toc36459160"/>
      <w:bookmarkStart w:id="100" w:name="_Toc45028407"/>
      <w:bookmarkStart w:id="101" w:name="_Toc51870086"/>
      <w:bookmarkStart w:id="102" w:name="_Toc51870208"/>
      <w:bookmarkStart w:id="103" w:name="_Toc90581962"/>
      <w:bookmarkStart w:id="104" w:name="_Toc122099214"/>
      <w:r w:rsidRPr="001F16C3">
        <w:t>5.2.1</w:t>
      </w:r>
      <w:r w:rsidRPr="001F16C3">
        <w:tab/>
        <w:t>Service Description</w:t>
      </w:r>
      <w:bookmarkEnd w:id="96"/>
      <w:bookmarkEnd w:id="97"/>
      <w:bookmarkEnd w:id="98"/>
      <w:bookmarkEnd w:id="99"/>
      <w:bookmarkEnd w:id="100"/>
      <w:bookmarkEnd w:id="101"/>
      <w:bookmarkEnd w:id="102"/>
      <w:bookmarkEnd w:id="103"/>
      <w:bookmarkEnd w:id="104"/>
    </w:p>
    <w:p w14:paraId="3131340E" w14:textId="77777777" w:rsidR="003133A5" w:rsidRPr="001F16C3" w:rsidRDefault="003133A5" w:rsidP="006E19FE">
      <w:pPr>
        <w:pStyle w:val="Heading4"/>
        <w:rPr>
          <w:lang w:eastAsia="zh-CN"/>
        </w:rPr>
      </w:pPr>
      <w:bookmarkStart w:id="105" w:name="_Toc20120526"/>
      <w:bookmarkStart w:id="106" w:name="_Toc21623404"/>
      <w:bookmarkStart w:id="107" w:name="_Toc27587099"/>
      <w:bookmarkStart w:id="108" w:name="_Toc36459161"/>
      <w:bookmarkStart w:id="109" w:name="_Toc45028408"/>
      <w:bookmarkStart w:id="110" w:name="_Toc51870087"/>
      <w:bookmarkStart w:id="111" w:name="_Toc51870209"/>
      <w:bookmarkStart w:id="112" w:name="_Toc90581963"/>
      <w:bookmarkStart w:id="113" w:name="_Toc122099215"/>
      <w:r w:rsidRPr="001F16C3">
        <w:t>5.2.1.</w:t>
      </w:r>
      <w:r w:rsidRPr="001F16C3">
        <w:rPr>
          <w:lang w:eastAsia="zh-CN"/>
        </w:rPr>
        <w:t>1</w:t>
      </w:r>
      <w:r>
        <w:tab/>
      </w:r>
      <w:r w:rsidRPr="001F16C3">
        <w:rPr>
          <w:lang w:eastAsia="zh-CN"/>
        </w:rPr>
        <w:t>Service and operation description</w:t>
      </w:r>
      <w:bookmarkEnd w:id="105"/>
      <w:bookmarkEnd w:id="106"/>
      <w:bookmarkEnd w:id="107"/>
      <w:bookmarkEnd w:id="108"/>
      <w:bookmarkEnd w:id="109"/>
      <w:bookmarkEnd w:id="110"/>
      <w:bookmarkEnd w:id="111"/>
      <w:bookmarkEnd w:id="112"/>
      <w:bookmarkEnd w:id="113"/>
    </w:p>
    <w:p w14:paraId="47A6D32E" w14:textId="77777777"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r w:rsidR="00725384">
        <w:t xml:space="preserve">known </w:t>
      </w:r>
      <w:r>
        <w:t>NF Service Consumer</w:t>
      </w:r>
      <w:r>
        <w:rPr>
          <w:lang w:eastAsia="zh-CN"/>
        </w:rPr>
        <w:t>s</w:t>
      </w:r>
      <w:r>
        <w:t xml:space="preserve"> are the UDM, PCF</w:t>
      </w:r>
      <w:r>
        <w:rPr>
          <w:lang w:eastAsia="zh-CN"/>
        </w:rPr>
        <w:t xml:space="preserve"> and</w:t>
      </w:r>
      <w:r>
        <w:t xml:space="preserve"> NEF.</w:t>
      </w:r>
    </w:p>
    <w:p w14:paraId="66005A3C" w14:textId="77777777" w:rsidR="003133A5" w:rsidRDefault="003133A5" w:rsidP="003133A5">
      <w:pPr>
        <w:rPr>
          <w:lang w:eastAsia="zh-CN"/>
        </w:rPr>
      </w:pPr>
      <w:r>
        <w:rPr>
          <w:lang w:eastAsia="zh-CN"/>
        </w:rPr>
        <w:t>For the Nudr_</w:t>
      </w:r>
      <w:r>
        <w:t>Data</w:t>
      </w:r>
      <w:r>
        <w:rPr>
          <w:lang w:eastAsia="zh-CN"/>
        </w:rPr>
        <w:t>Repository service, the following service operations are defined:</w:t>
      </w:r>
    </w:p>
    <w:p w14:paraId="3692976C" w14:textId="77777777" w:rsidR="003133A5" w:rsidRDefault="003133A5" w:rsidP="003133A5">
      <w:pPr>
        <w:pStyle w:val="B1"/>
        <w:rPr>
          <w:lang w:eastAsia="zh-CN"/>
        </w:rPr>
      </w:pPr>
      <w:r>
        <w:rPr>
          <w:lang w:eastAsia="zh-CN"/>
        </w:rPr>
        <w:t>-</w:t>
      </w:r>
      <w:r>
        <w:rPr>
          <w:lang w:eastAsia="zh-CN"/>
        </w:rPr>
        <w:tab/>
        <w:t>Query</w:t>
      </w:r>
    </w:p>
    <w:p w14:paraId="30C7EC18" w14:textId="77777777" w:rsidR="003133A5" w:rsidRDefault="003133A5" w:rsidP="003133A5">
      <w:pPr>
        <w:pStyle w:val="B1"/>
        <w:rPr>
          <w:lang w:eastAsia="zh-CN"/>
        </w:rPr>
      </w:pPr>
      <w:r>
        <w:rPr>
          <w:lang w:eastAsia="zh-CN"/>
        </w:rPr>
        <w:t>-</w:t>
      </w:r>
      <w:r>
        <w:rPr>
          <w:lang w:eastAsia="zh-CN"/>
        </w:rPr>
        <w:tab/>
        <w:t>Create</w:t>
      </w:r>
    </w:p>
    <w:p w14:paraId="00B910BE" w14:textId="77777777" w:rsidR="003133A5" w:rsidRDefault="003133A5" w:rsidP="003133A5">
      <w:pPr>
        <w:pStyle w:val="B1"/>
        <w:rPr>
          <w:lang w:eastAsia="zh-CN"/>
        </w:rPr>
      </w:pPr>
      <w:r>
        <w:rPr>
          <w:lang w:eastAsia="zh-CN"/>
        </w:rPr>
        <w:t>-</w:t>
      </w:r>
      <w:r>
        <w:rPr>
          <w:lang w:eastAsia="zh-CN"/>
        </w:rPr>
        <w:tab/>
        <w:t>Delete</w:t>
      </w:r>
    </w:p>
    <w:p w14:paraId="56C3E917" w14:textId="77777777" w:rsidR="003133A5" w:rsidRDefault="003133A5" w:rsidP="003133A5">
      <w:pPr>
        <w:pStyle w:val="B1"/>
        <w:rPr>
          <w:lang w:eastAsia="zh-CN"/>
        </w:rPr>
      </w:pPr>
      <w:r>
        <w:rPr>
          <w:lang w:eastAsia="zh-CN"/>
        </w:rPr>
        <w:t>-</w:t>
      </w:r>
      <w:r>
        <w:rPr>
          <w:lang w:eastAsia="zh-CN"/>
        </w:rPr>
        <w:tab/>
        <w:t>Update</w:t>
      </w:r>
    </w:p>
    <w:p w14:paraId="34D20DAB" w14:textId="77777777" w:rsidR="003133A5" w:rsidRDefault="003133A5" w:rsidP="003133A5">
      <w:pPr>
        <w:pStyle w:val="B1"/>
        <w:rPr>
          <w:lang w:eastAsia="zh-CN"/>
        </w:rPr>
      </w:pPr>
      <w:r>
        <w:rPr>
          <w:lang w:eastAsia="zh-CN"/>
        </w:rPr>
        <w:t>-</w:t>
      </w:r>
      <w:r>
        <w:rPr>
          <w:lang w:eastAsia="zh-CN"/>
        </w:rPr>
        <w:tab/>
        <w:t>Subscribe</w:t>
      </w:r>
    </w:p>
    <w:p w14:paraId="79633727" w14:textId="77777777" w:rsidR="003133A5" w:rsidRDefault="003133A5" w:rsidP="003133A5">
      <w:pPr>
        <w:pStyle w:val="B1"/>
        <w:rPr>
          <w:lang w:eastAsia="zh-CN"/>
        </w:rPr>
      </w:pPr>
      <w:r>
        <w:rPr>
          <w:lang w:eastAsia="zh-CN"/>
        </w:rPr>
        <w:t>-</w:t>
      </w:r>
      <w:r>
        <w:rPr>
          <w:lang w:eastAsia="zh-CN"/>
        </w:rPr>
        <w:tab/>
        <w:t>Unsubscribe</w:t>
      </w:r>
    </w:p>
    <w:p w14:paraId="6E47D1CB" w14:textId="77777777" w:rsidR="003133A5" w:rsidRDefault="003133A5" w:rsidP="003133A5">
      <w:pPr>
        <w:pStyle w:val="B1"/>
        <w:rPr>
          <w:lang w:eastAsia="zh-CN"/>
        </w:rPr>
      </w:pPr>
      <w:r>
        <w:rPr>
          <w:lang w:eastAsia="zh-CN"/>
        </w:rPr>
        <w:t>-</w:t>
      </w:r>
      <w:r>
        <w:rPr>
          <w:lang w:eastAsia="zh-CN"/>
        </w:rPr>
        <w:tab/>
        <w:t>Notify</w:t>
      </w:r>
    </w:p>
    <w:p w14:paraId="5448580C" w14:textId="77777777" w:rsidR="00725384" w:rsidRDefault="00725384" w:rsidP="003133A5">
      <w:pPr>
        <w:pStyle w:val="B1"/>
        <w:rPr>
          <w:lang w:eastAsia="zh-CN"/>
        </w:rPr>
      </w:pPr>
      <w:r>
        <w:rPr>
          <w:rFonts w:hint="eastAsia"/>
          <w:lang w:eastAsia="zh-CN"/>
        </w:rPr>
        <w:t>-</w:t>
      </w:r>
      <w:r>
        <w:rPr>
          <w:lang w:eastAsia="zh-CN"/>
        </w:rPr>
        <w:tab/>
        <w:t>DataRestoration</w:t>
      </w:r>
      <w:r>
        <w:rPr>
          <w:rFonts w:hint="eastAsia"/>
          <w:lang w:eastAsia="zh-CN"/>
        </w:rPr>
        <w:t>Notification</w:t>
      </w:r>
    </w:p>
    <w:p w14:paraId="7666B593"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5D50B3D9" w14:textId="77777777"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C1077F3" w14:textId="77777777" w:rsidR="00374221" w:rsidRDefault="00374221" w:rsidP="003133A5">
      <w:pPr>
        <w:rPr>
          <w:lang w:eastAsia="zh-CN"/>
        </w:rPr>
      </w:pPr>
      <w:r>
        <w:rPr>
          <w:rFonts w:hint="eastAsia"/>
          <w:lang w:eastAsia="zh-CN"/>
        </w:rPr>
        <w:t>T</w:t>
      </w:r>
      <w:r>
        <w:rPr>
          <w:lang w:eastAsia="zh-CN"/>
        </w:rPr>
        <w:t>his service allows the NF service consumers to be notified upon the UDR restoration.</w:t>
      </w:r>
    </w:p>
    <w:p w14:paraId="1ED6A99A" w14:textId="77777777" w:rsidR="003133A5" w:rsidRPr="001F16C3" w:rsidRDefault="003133A5" w:rsidP="006E19FE">
      <w:pPr>
        <w:pStyle w:val="Heading4"/>
        <w:rPr>
          <w:lang w:eastAsia="zh-CN"/>
        </w:rPr>
      </w:pPr>
      <w:bookmarkStart w:id="114" w:name="_Toc20120527"/>
      <w:bookmarkStart w:id="115" w:name="_Toc21623405"/>
      <w:bookmarkStart w:id="116" w:name="_Toc27587100"/>
      <w:bookmarkStart w:id="117" w:name="_Toc36459162"/>
      <w:bookmarkStart w:id="118" w:name="_Toc45028409"/>
      <w:bookmarkStart w:id="119" w:name="_Toc51870088"/>
      <w:bookmarkStart w:id="120" w:name="_Toc51870210"/>
      <w:bookmarkStart w:id="121" w:name="_Toc90581964"/>
      <w:bookmarkStart w:id="122" w:name="_Toc122099216"/>
      <w:r w:rsidRPr="001F16C3">
        <w:t>5.2.1.</w:t>
      </w:r>
      <w:r w:rsidRPr="001F16C3">
        <w:rPr>
          <w:lang w:eastAsia="zh-CN"/>
        </w:rPr>
        <w:t>2</w:t>
      </w:r>
      <w:r>
        <w:tab/>
      </w:r>
      <w:r w:rsidRPr="001F16C3">
        <w:rPr>
          <w:lang w:eastAsia="zh-CN"/>
        </w:rPr>
        <w:t>Service operation and data access authorization</w:t>
      </w:r>
      <w:bookmarkEnd w:id="114"/>
      <w:bookmarkEnd w:id="115"/>
      <w:bookmarkEnd w:id="116"/>
      <w:bookmarkEnd w:id="117"/>
      <w:bookmarkEnd w:id="118"/>
      <w:bookmarkEnd w:id="119"/>
      <w:bookmarkEnd w:id="120"/>
      <w:bookmarkEnd w:id="121"/>
      <w:bookmarkEnd w:id="122"/>
    </w:p>
    <w:p w14:paraId="2C354A65" w14:textId="77777777" w:rsidR="003133A5" w:rsidRPr="001F16C3" w:rsidRDefault="003133A5" w:rsidP="003133A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373C92E" w14:textId="77777777" w:rsidR="003133A5" w:rsidRDefault="003133A5" w:rsidP="003133A5">
      <w:pPr>
        <w:rPr>
          <w:lang w:val="en-US" w:eastAsia="zh-CN"/>
        </w:rPr>
      </w:pPr>
      <w:r>
        <w:rPr>
          <w:lang w:val="en-US" w:eastAsia="zh-CN"/>
        </w:rPr>
        <w:lastRenderedPageBreak/>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BF99DEF" w14:textId="77777777" w:rsidR="003133A5" w:rsidRDefault="003133A5" w:rsidP="00F3074B">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122CCAD2"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5B6D8A77" w14:textId="77777777" w:rsidR="003133A5" w:rsidRPr="001F16C3" w:rsidRDefault="003133A5" w:rsidP="00F3074B">
      <w:pPr>
        <w:pStyle w:val="Heading3"/>
      </w:pPr>
      <w:bookmarkStart w:id="123" w:name="_Toc20120528"/>
      <w:bookmarkStart w:id="124" w:name="_Toc21623406"/>
      <w:bookmarkStart w:id="125" w:name="_Toc27587101"/>
      <w:bookmarkStart w:id="126" w:name="_Toc36459163"/>
      <w:bookmarkStart w:id="127" w:name="_Toc45028410"/>
      <w:bookmarkStart w:id="128" w:name="_Toc51870089"/>
      <w:bookmarkStart w:id="129" w:name="_Toc51870211"/>
      <w:bookmarkStart w:id="130" w:name="_Toc90581965"/>
      <w:bookmarkStart w:id="131" w:name="_Toc122099217"/>
      <w:r w:rsidRPr="001F16C3">
        <w:t>5.2.2</w:t>
      </w:r>
      <w:r w:rsidRPr="001F16C3">
        <w:tab/>
        <w:t>Service Operations</w:t>
      </w:r>
      <w:bookmarkEnd w:id="123"/>
      <w:bookmarkEnd w:id="124"/>
      <w:bookmarkEnd w:id="125"/>
      <w:bookmarkEnd w:id="126"/>
      <w:bookmarkEnd w:id="127"/>
      <w:bookmarkEnd w:id="128"/>
      <w:bookmarkEnd w:id="129"/>
      <w:bookmarkEnd w:id="130"/>
      <w:bookmarkEnd w:id="131"/>
    </w:p>
    <w:p w14:paraId="1465EF91" w14:textId="77777777" w:rsidR="003133A5" w:rsidRPr="001F16C3" w:rsidRDefault="003133A5" w:rsidP="00F3074B">
      <w:pPr>
        <w:pStyle w:val="Heading4"/>
      </w:pPr>
      <w:bookmarkStart w:id="132" w:name="_Toc20120529"/>
      <w:bookmarkStart w:id="133" w:name="_Toc21623407"/>
      <w:bookmarkStart w:id="134" w:name="_Toc27587102"/>
      <w:bookmarkStart w:id="135" w:name="_Toc36459164"/>
      <w:bookmarkStart w:id="136" w:name="_Toc45028411"/>
      <w:bookmarkStart w:id="137" w:name="_Toc51870090"/>
      <w:bookmarkStart w:id="138" w:name="_Toc51870212"/>
      <w:bookmarkStart w:id="139" w:name="_Toc90581966"/>
      <w:bookmarkStart w:id="140" w:name="_Toc122099218"/>
      <w:r w:rsidRPr="001F16C3">
        <w:t>5.2.2.1</w:t>
      </w:r>
      <w:r w:rsidRPr="001F16C3">
        <w:tab/>
        <w:t>Introduction</w:t>
      </w:r>
      <w:bookmarkEnd w:id="132"/>
      <w:bookmarkEnd w:id="133"/>
      <w:bookmarkEnd w:id="134"/>
      <w:bookmarkEnd w:id="135"/>
      <w:bookmarkEnd w:id="136"/>
      <w:bookmarkEnd w:id="137"/>
      <w:bookmarkEnd w:id="138"/>
      <w:bookmarkEnd w:id="139"/>
      <w:bookmarkEnd w:id="140"/>
    </w:p>
    <w:p w14:paraId="25A45C94" w14:textId="77777777" w:rsidR="003133A5" w:rsidRPr="001F16C3" w:rsidRDefault="003133A5" w:rsidP="003133A5">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D805782" w14:textId="77777777"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sidR="00EF5D76">
        <w:rPr>
          <w:lang w:eastAsia="zh-CN"/>
        </w:rPr>
        <w:t>where</w:t>
      </w:r>
      <w:r>
        <w:rPr>
          <w:lang w:eastAsia="zh-CN"/>
        </w:rPr>
        <w:t xml:space="preserv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r w:rsidR="001F70AA">
        <w:rPr>
          <w:lang w:eastAsia="zh-CN"/>
        </w:rPr>
        <w:t>, followed by query parameters (optional or required)</w:t>
      </w:r>
      <w:r>
        <w:rPr>
          <w:lang w:eastAsia="zh-CN"/>
        </w:rPr>
        <w:t>.</w:t>
      </w:r>
    </w:p>
    <w:p w14:paraId="2FA9E37B" w14:textId="77777777" w:rsidR="001564D1" w:rsidRDefault="001564D1" w:rsidP="001564D1">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388A394" w14:textId="77777777" w:rsidR="001564D1" w:rsidRDefault="001564D1" w:rsidP="001564D1">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4BF81997"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07FA91DF"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32BACD96"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436DC876" w14:textId="77777777" w:rsidR="003133A5" w:rsidRPr="001F16C3" w:rsidRDefault="003133A5" w:rsidP="00F3074B">
      <w:pPr>
        <w:pStyle w:val="Heading4"/>
        <w:rPr>
          <w:lang w:eastAsia="zh-CN"/>
        </w:rPr>
      </w:pPr>
      <w:bookmarkStart w:id="141" w:name="_Toc20120530"/>
      <w:bookmarkStart w:id="142" w:name="_Toc21623408"/>
      <w:bookmarkStart w:id="143" w:name="_Toc27587103"/>
      <w:bookmarkStart w:id="144" w:name="_Toc36459165"/>
      <w:bookmarkStart w:id="145" w:name="_Toc45028412"/>
      <w:bookmarkStart w:id="146" w:name="_Toc51870091"/>
      <w:bookmarkStart w:id="147" w:name="_Toc51870213"/>
      <w:bookmarkStart w:id="148" w:name="_Toc90581967"/>
      <w:bookmarkStart w:id="149" w:name="_Toc122099219"/>
      <w:r w:rsidRPr="001F16C3">
        <w:lastRenderedPageBreak/>
        <w:t>5.2.2.2</w:t>
      </w:r>
      <w:r w:rsidRPr="001F16C3">
        <w:tab/>
      </w:r>
      <w:r w:rsidRPr="001F16C3">
        <w:rPr>
          <w:lang w:eastAsia="zh-CN"/>
        </w:rPr>
        <w:t>Query</w:t>
      </w:r>
      <w:bookmarkEnd w:id="141"/>
      <w:bookmarkEnd w:id="142"/>
      <w:bookmarkEnd w:id="143"/>
      <w:bookmarkEnd w:id="144"/>
      <w:bookmarkEnd w:id="145"/>
      <w:bookmarkEnd w:id="146"/>
      <w:bookmarkEnd w:id="147"/>
      <w:bookmarkEnd w:id="148"/>
      <w:bookmarkEnd w:id="149"/>
    </w:p>
    <w:p w14:paraId="65B02FF4" w14:textId="77777777" w:rsidR="003133A5" w:rsidRPr="001F16C3" w:rsidRDefault="003133A5" w:rsidP="00F3074B">
      <w:pPr>
        <w:pStyle w:val="Heading5"/>
        <w:rPr>
          <w:lang w:eastAsia="zh-CN"/>
        </w:rPr>
      </w:pPr>
      <w:bookmarkStart w:id="150" w:name="_Toc20120531"/>
      <w:bookmarkStart w:id="151" w:name="_Toc21623409"/>
      <w:bookmarkStart w:id="152" w:name="_Toc27587104"/>
      <w:bookmarkStart w:id="153" w:name="_Toc36459166"/>
      <w:bookmarkStart w:id="154" w:name="_Toc45028413"/>
      <w:bookmarkStart w:id="155" w:name="_Toc51870092"/>
      <w:bookmarkStart w:id="156" w:name="_Toc51870214"/>
      <w:bookmarkStart w:id="157" w:name="_Toc90581968"/>
      <w:bookmarkStart w:id="158" w:name="_Toc122099220"/>
      <w:r w:rsidRPr="001F16C3">
        <w:t>5.2.2.2.1</w:t>
      </w:r>
      <w:r w:rsidRPr="001F16C3">
        <w:tab/>
        <w:t>General</w:t>
      </w:r>
      <w:bookmarkEnd w:id="150"/>
      <w:bookmarkEnd w:id="151"/>
      <w:bookmarkEnd w:id="152"/>
      <w:bookmarkEnd w:id="153"/>
      <w:bookmarkEnd w:id="154"/>
      <w:bookmarkEnd w:id="155"/>
      <w:bookmarkEnd w:id="156"/>
      <w:bookmarkEnd w:id="157"/>
      <w:bookmarkEnd w:id="158"/>
    </w:p>
    <w:p w14:paraId="332CA2B8"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526B4914" w14:textId="77777777" w:rsidR="003133A5" w:rsidRPr="001F16C3" w:rsidRDefault="003133A5" w:rsidP="00F3074B">
      <w:pPr>
        <w:pStyle w:val="Heading5"/>
        <w:rPr>
          <w:lang w:eastAsia="zh-CN"/>
        </w:rPr>
      </w:pPr>
      <w:bookmarkStart w:id="159" w:name="_Toc20120532"/>
      <w:bookmarkStart w:id="160" w:name="_Toc21623410"/>
      <w:bookmarkStart w:id="161" w:name="_Toc27587105"/>
      <w:bookmarkStart w:id="162" w:name="_Toc36459167"/>
      <w:bookmarkStart w:id="163" w:name="_Toc45028414"/>
      <w:bookmarkStart w:id="164" w:name="_Toc51870093"/>
      <w:bookmarkStart w:id="165" w:name="_Toc51870215"/>
      <w:bookmarkStart w:id="166" w:name="_Toc90581969"/>
      <w:bookmarkStart w:id="167" w:name="_Toc122099221"/>
      <w:r w:rsidRPr="001F16C3">
        <w:t>5.2.2.2.2</w:t>
      </w:r>
      <w:r w:rsidRPr="001F16C3">
        <w:tab/>
      </w:r>
      <w:r w:rsidRPr="001F16C3">
        <w:rPr>
          <w:lang w:eastAsia="zh-CN"/>
        </w:rPr>
        <w:t>Data retrieval</w:t>
      </w:r>
      <w:bookmarkEnd w:id="159"/>
      <w:bookmarkEnd w:id="160"/>
      <w:bookmarkEnd w:id="161"/>
      <w:bookmarkEnd w:id="162"/>
      <w:bookmarkEnd w:id="163"/>
      <w:bookmarkEnd w:id="164"/>
      <w:bookmarkEnd w:id="165"/>
      <w:bookmarkEnd w:id="166"/>
      <w:bookmarkEnd w:id="167"/>
    </w:p>
    <w:p w14:paraId="78DF751B" w14:textId="77777777" w:rsidR="003133A5" w:rsidRPr="001F16C3" w:rsidRDefault="003133A5" w:rsidP="003133A5">
      <w:pPr>
        <w:rPr>
          <w:lang w:eastAsia="zh-CN"/>
        </w:rPr>
      </w:pPr>
      <w:r>
        <w:t>Figure 5.2.2.2.2-1 shows a scenario where the NF service consumer (e.g. UDM, PCF or NEF) sends a request to the UDR to retrieve data.</w:t>
      </w:r>
    </w:p>
    <w:p w14:paraId="2F9C7BC7" w14:textId="77777777" w:rsidR="003133A5" w:rsidRDefault="003133A5" w:rsidP="003133A5">
      <w:pPr>
        <w:rPr>
          <w:lang w:eastAsia="zh-CN"/>
        </w:rPr>
      </w:pPr>
      <w:r>
        <w:rPr>
          <w:lang w:eastAsia="zh-CN"/>
        </w:rPr>
        <w:t>Query parameters may be used for data retrieval:</w:t>
      </w:r>
    </w:p>
    <w:p w14:paraId="21455B95" w14:textId="77777777" w:rsidR="003133A5" w:rsidRDefault="003133A5" w:rsidP="003133A5">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7CD7383E"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795AFE9" w14:textId="77777777" w:rsidR="003133A5" w:rsidRDefault="003133A5" w:rsidP="003133A5">
      <w:pPr>
        <w:pStyle w:val="TH"/>
        <w:rPr>
          <w:lang w:eastAsia="zh-CN"/>
        </w:rPr>
      </w:pPr>
    </w:p>
    <w:p w14:paraId="748A748E" w14:textId="77777777" w:rsidR="003133A5" w:rsidRDefault="003133A5" w:rsidP="003133A5">
      <w:pPr>
        <w:pStyle w:val="TH"/>
        <w:rPr>
          <w:lang w:eastAsia="zh-CN"/>
        </w:rPr>
      </w:pPr>
      <w:r w:rsidRPr="001F16C3">
        <w:object w:dxaOrig="8700" w:dyaOrig="2400" w14:anchorId="17BD7C80">
          <v:shape id="_x0000_i1026" type="#_x0000_t75" style="width:433.35pt;height:120.25pt" o:ole="">
            <v:imagedata r:id="rId15" o:title=""/>
          </v:shape>
          <o:OLEObject Type="Embed" ProgID="Visio.Drawing.11" ShapeID="_x0000_i1026" DrawAspect="Content" ObjectID="_1732712388" r:id="rId16"/>
        </w:object>
      </w:r>
    </w:p>
    <w:p w14:paraId="7EA64F89" w14:textId="77777777" w:rsidR="003133A5" w:rsidRDefault="003133A5" w:rsidP="003133A5">
      <w:pPr>
        <w:pStyle w:val="TF"/>
      </w:pPr>
      <w:r>
        <w:t>Figure 5.2.2.2.2-1: Retrieving Data</w:t>
      </w:r>
    </w:p>
    <w:p w14:paraId="4D4646F6"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1C1D1F84"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44EBDC2"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7BD274CB"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53D78E39" w14:textId="77777777" w:rsidR="003133A5" w:rsidRPr="001F16C3" w:rsidRDefault="003133A5" w:rsidP="00F3074B">
      <w:pPr>
        <w:pStyle w:val="Heading5"/>
        <w:rPr>
          <w:lang w:eastAsia="zh-CN"/>
        </w:rPr>
      </w:pPr>
      <w:bookmarkStart w:id="168" w:name="_Toc20120533"/>
      <w:bookmarkStart w:id="169" w:name="_Toc21623411"/>
      <w:bookmarkStart w:id="170" w:name="_Toc27587106"/>
      <w:bookmarkStart w:id="171" w:name="_Toc36459168"/>
      <w:bookmarkStart w:id="172" w:name="_Toc45028415"/>
      <w:bookmarkStart w:id="173" w:name="_Toc51870094"/>
      <w:bookmarkStart w:id="174" w:name="_Toc51870216"/>
      <w:bookmarkStart w:id="175" w:name="_Toc90581970"/>
      <w:bookmarkStart w:id="176" w:name="_Toc122099222"/>
      <w:r w:rsidRPr="001F16C3">
        <w:lastRenderedPageBreak/>
        <w:t>5.2.2.2.</w:t>
      </w:r>
      <w:r w:rsidRPr="001F16C3">
        <w:rPr>
          <w:lang w:eastAsia="zh-CN"/>
        </w:rPr>
        <w:t>3</w:t>
      </w:r>
      <w:r w:rsidRPr="001F16C3">
        <w:tab/>
      </w:r>
      <w:r w:rsidRPr="001F16C3">
        <w:rPr>
          <w:lang w:eastAsia="zh-CN"/>
        </w:rPr>
        <w:t>Retrieval of subset of a resource</w:t>
      </w:r>
      <w:bookmarkEnd w:id="168"/>
      <w:bookmarkEnd w:id="169"/>
      <w:bookmarkEnd w:id="170"/>
      <w:bookmarkEnd w:id="171"/>
      <w:bookmarkEnd w:id="172"/>
      <w:bookmarkEnd w:id="173"/>
      <w:bookmarkEnd w:id="174"/>
      <w:bookmarkEnd w:id="175"/>
      <w:bookmarkEnd w:id="176"/>
    </w:p>
    <w:p w14:paraId="0F7811ED"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0C54762F" w14:textId="77777777" w:rsidR="003133A5" w:rsidRDefault="003133A5" w:rsidP="003133A5">
      <w:pPr>
        <w:pStyle w:val="B1"/>
        <w:rPr>
          <w:lang w:eastAsia="zh-CN"/>
        </w:rPr>
      </w:pPr>
      <w:r>
        <w:rPr>
          <w:lang w:eastAsia="zh-CN"/>
        </w:rPr>
        <w:t>1)</w:t>
      </w:r>
      <w:r>
        <w:rPr>
          <w:lang w:eastAsia="zh-CN"/>
        </w:rPr>
        <w:tab/>
        <w:t>"fields" query parameter is of type array; and</w:t>
      </w:r>
    </w:p>
    <w:p w14:paraId="1F46AEAF"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5A83F98"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529CAA1F"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5F37437F" w14:textId="77777777" w:rsidR="003133A5" w:rsidRDefault="003133A5" w:rsidP="003133A5">
      <w:pPr>
        <w:pStyle w:val="NO"/>
        <w:rPr>
          <w:lang w:eastAsia="zh-CN"/>
        </w:rPr>
      </w:pPr>
      <w:r>
        <w:rPr>
          <w:lang w:eastAsia="zh-CN"/>
        </w:rPr>
        <w:t>EXAMPLE 1:</w:t>
      </w:r>
    </w:p>
    <w:p w14:paraId="66254FFA" w14:textId="77777777" w:rsidR="003133A5" w:rsidRDefault="003133A5" w:rsidP="003133A5">
      <w:pPr>
        <w:rPr>
          <w:lang w:eastAsia="zh-CN"/>
        </w:rPr>
      </w:pPr>
      <w:r>
        <w:rPr>
          <w:lang w:eastAsia="zh-CN"/>
        </w:rPr>
        <w:t>Given the following representation of ExResource:</w:t>
      </w:r>
    </w:p>
    <w:p w14:paraId="407A18CA" w14:textId="77777777" w:rsidR="003133A5" w:rsidRDefault="003133A5" w:rsidP="003133A5">
      <w:pPr>
        <w:rPr>
          <w:lang w:eastAsia="zh-CN"/>
        </w:rPr>
      </w:pPr>
      <w:r>
        <w:rPr>
          <w:lang w:eastAsia="zh-CN"/>
        </w:rPr>
        <w:t>{</w:t>
      </w:r>
    </w:p>
    <w:p w14:paraId="2715D799" w14:textId="77777777" w:rsidR="003133A5" w:rsidRDefault="003133A5" w:rsidP="003133A5">
      <w:pPr>
        <w:rPr>
          <w:lang w:eastAsia="zh-CN"/>
        </w:rPr>
      </w:pPr>
      <w:r>
        <w:rPr>
          <w:lang w:eastAsia="zh-CN"/>
        </w:rPr>
        <w:t xml:space="preserve">  "lv1Attr1": "value1"</w:t>
      </w:r>
    </w:p>
    <w:p w14:paraId="0BFCD6BC" w14:textId="77777777" w:rsidR="003133A5" w:rsidRDefault="003133A5" w:rsidP="003133A5">
      <w:pPr>
        <w:rPr>
          <w:lang w:eastAsia="zh-CN"/>
        </w:rPr>
      </w:pPr>
      <w:r>
        <w:rPr>
          <w:lang w:eastAsia="zh-CN"/>
        </w:rPr>
        <w:t xml:space="preserve">  "lv1Attr2": "value2"</w:t>
      </w:r>
    </w:p>
    <w:p w14:paraId="7DC6AF14" w14:textId="77777777" w:rsidR="003133A5" w:rsidRDefault="003133A5" w:rsidP="003133A5">
      <w:pPr>
        <w:rPr>
          <w:lang w:eastAsia="zh-CN"/>
        </w:rPr>
      </w:pPr>
      <w:r>
        <w:rPr>
          <w:lang w:eastAsia="zh-CN"/>
        </w:rPr>
        <w:t xml:space="preserve">  "lv1Attr3": {</w:t>
      </w:r>
    </w:p>
    <w:p w14:paraId="4A3788BA" w14:textId="77777777" w:rsidR="003133A5" w:rsidRDefault="003133A5" w:rsidP="003133A5">
      <w:pPr>
        <w:rPr>
          <w:lang w:eastAsia="zh-CN"/>
        </w:rPr>
      </w:pPr>
      <w:r>
        <w:rPr>
          <w:lang w:eastAsia="zh-CN"/>
        </w:rPr>
        <w:t xml:space="preserve">    "lv2Attr1": "value3"</w:t>
      </w:r>
    </w:p>
    <w:p w14:paraId="4F852827" w14:textId="77777777" w:rsidR="003133A5" w:rsidRDefault="003133A5" w:rsidP="003133A5">
      <w:pPr>
        <w:rPr>
          <w:lang w:eastAsia="zh-CN"/>
        </w:rPr>
      </w:pPr>
      <w:r>
        <w:rPr>
          <w:lang w:eastAsia="zh-CN"/>
        </w:rPr>
        <w:t xml:space="preserve">    "lv2Attr2": "value4"</w:t>
      </w:r>
    </w:p>
    <w:p w14:paraId="42623F2D" w14:textId="77777777" w:rsidR="003133A5" w:rsidRDefault="003133A5" w:rsidP="003133A5">
      <w:pPr>
        <w:rPr>
          <w:lang w:eastAsia="zh-CN"/>
        </w:rPr>
      </w:pPr>
      <w:r>
        <w:rPr>
          <w:lang w:eastAsia="zh-CN"/>
        </w:rPr>
        <w:t xml:space="preserve">  }</w:t>
      </w:r>
    </w:p>
    <w:p w14:paraId="4E1E8779" w14:textId="77777777" w:rsidR="003133A5" w:rsidRDefault="003133A5" w:rsidP="003133A5">
      <w:pPr>
        <w:rPr>
          <w:lang w:eastAsia="zh-CN"/>
        </w:rPr>
      </w:pPr>
      <w:r>
        <w:rPr>
          <w:lang w:eastAsia="zh-CN"/>
        </w:rPr>
        <w:t>}</w:t>
      </w:r>
    </w:p>
    <w:p w14:paraId="04401CE7" w14:textId="77777777" w:rsidR="003133A5" w:rsidRDefault="003133A5" w:rsidP="003133A5">
      <w:pPr>
        <w:rPr>
          <w:lang w:eastAsia="zh-CN"/>
        </w:rPr>
      </w:pPr>
      <w:r>
        <w:rPr>
          <w:lang w:eastAsia="zh-CN"/>
        </w:rPr>
        <w:t>To retrieve "lv1Attr1" and "lv2Attr2", the NF sends the following request:</w:t>
      </w:r>
    </w:p>
    <w:p w14:paraId="2AA18BA2" w14:textId="77777777" w:rsidR="003133A5" w:rsidRDefault="003133A5" w:rsidP="003133A5">
      <w:pPr>
        <w:rPr>
          <w:lang w:eastAsia="zh-CN"/>
        </w:rPr>
      </w:pPr>
      <w:r>
        <w:rPr>
          <w:lang w:eastAsia="zh-CN"/>
        </w:rPr>
        <w:t>GET /ExResource?fields=/lv1Attr1, /lv1Attr3/lv2Attr2</w:t>
      </w:r>
    </w:p>
    <w:p w14:paraId="127684CB" w14:textId="77777777" w:rsidR="003133A5" w:rsidRDefault="003133A5" w:rsidP="003133A5">
      <w:pPr>
        <w:rPr>
          <w:lang w:eastAsia="zh-CN"/>
        </w:rPr>
      </w:pPr>
      <w:r>
        <w:rPr>
          <w:lang w:eastAsia="zh-CN"/>
        </w:rPr>
        <w:t>Upon success, the UDR then returns the following representation:</w:t>
      </w:r>
    </w:p>
    <w:p w14:paraId="67D12966" w14:textId="77777777" w:rsidR="003133A5" w:rsidRDefault="003133A5" w:rsidP="003133A5">
      <w:pPr>
        <w:rPr>
          <w:lang w:eastAsia="zh-CN"/>
        </w:rPr>
      </w:pPr>
      <w:r>
        <w:rPr>
          <w:lang w:eastAsia="zh-CN"/>
        </w:rPr>
        <w:t>{</w:t>
      </w:r>
    </w:p>
    <w:p w14:paraId="5E2E1D19" w14:textId="77777777" w:rsidR="003133A5" w:rsidRDefault="003133A5" w:rsidP="003133A5">
      <w:pPr>
        <w:rPr>
          <w:lang w:eastAsia="zh-CN"/>
        </w:rPr>
      </w:pPr>
      <w:r>
        <w:rPr>
          <w:lang w:eastAsia="zh-CN"/>
        </w:rPr>
        <w:t xml:space="preserve">  "lv1Attr1": "value1"</w:t>
      </w:r>
    </w:p>
    <w:p w14:paraId="2A1F2944" w14:textId="77777777" w:rsidR="003133A5" w:rsidRDefault="003133A5" w:rsidP="003133A5">
      <w:pPr>
        <w:rPr>
          <w:lang w:eastAsia="zh-CN"/>
        </w:rPr>
      </w:pPr>
      <w:r>
        <w:rPr>
          <w:lang w:eastAsia="zh-CN"/>
        </w:rPr>
        <w:t xml:space="preserve">  "lv1Attr3": {</w:t>
      </w:r>
    </w:p>
    <w:p w14:paraId="087EDFBC" w14:textId="77777777" w:rsidR="003133A5" w:rsidRDefault="003133A5" w:rsidP="003133A5">
      <w:pPr>
        <w:rPr>
          <w:lang w:eastAsia="zh-CN"/>
        </w:rPr>
      </w:pPr>
      <w:r>
        <w:rPr>
          <w:lang w:eastAsia="zh-CN"/>
        </w:rPr>
        <w:t xml:space="preserve">    "lv2Attr2": "value4"</w:t>
      </w:r>
    </w:p>
    <w:p w14:paraId="0659F476" w14:textId="77777777" w:rsidR="003133A5" w:rsidRDefault="003133A5" w:rsidP="003133A5">
      <w:pPr>
        <w:rPr>
          <w:lang w:eastAsia="zh-CN"/>
        </w:rPr>
      </w:pPr>
      <w:r>
        <w:rPr>
          <w:lang w:eastAsia="zh-CN"/>
        </w:rPr>
        <w:t xml:space="preserve">  }</w:t>
      </w:r>
    </w:p>
    <w:p w14:paraId="4403F915" w14:textId="77777777" w:rsidR="003133A5" w:rsidRDefault="003133A5" w:rsidP="003133A5">
      <w:pPr>
        <w:rPr>
          <w:lang w:eastAsia="zh-CN"/>
        </w:rPr>
      </w:pPr>
      <w:r>
        <w:rPr>
          <w:lang w:eastAsia="zh-CN"/>
        </w:rPr>
        <w:t>}</w:t>
      </w:r>
    </w:p>
    <w:p w14:paraId="67776687" w14:textId="77777777" w:rsidR="003133A5" w:rsidRDefault="003133A5" w:rsidP="003133A5">
      <w:pPr>
        <w:rPr>
          <w:lang w:eastAsia="zh-CN"/>
        </w:rPr>
      </w:pPr>
    </w:p>
    <w:p w14:paraId="6AA54951" w14:textId="77777777" w:rsidR="003133A5" w:rsidRDefault="003133A5" w:rsidP="003133A5">
      <w:pPr>
        <w:pStyle w:val="NO"/>
        <w:rPr>
          <w:lang w:eastAsia="zh-CN"/>
        </w:rPr>
      </w:pPr>
      <w:r>
        <w:rPr>
          <w:lang w:eastAsia="zh-CN"/>
        </w:rPr>
        <w:lastRenderedPageBreak/>
        <w:t>EXAMPLE 2:</w:t>
      </w:r>
    </w:p>
    <w:p w14:paraId="61FAA76D" w14:textId="77777777" w:rsidR="003133A5" w:rsidRDefault="003133A5" w:rsidP="003133A5">
      <w:pPr>
        <w:rPr>
          <w:lang w:eastAsia="zh-CN"/>
        </w:rPr>
      </w:pPr>
      <w:r>
        <w:rPr>
          <w:lang w:eastAsia="zh-CN"/>
        </w:rPr>
        <w:t>Given the following representation of ExResource:</w:t>
      </w:r>
    </w:p>
    <w:p w14:paraId="67F5FC3A" w14:textId="77777777" w:rsidR="003133A5" w:rsidRDefault="003133A5" w:rsidP="003133A5">
      <w:pPr>
        <w:rPr>
          <w:lang w:eastAsia="zh-CN"/>
        </w:rPr>
      </w:pPr>
      <w:r>
        <w:rPr>
          <w:lang w:eastAsia="zh-CN"/>
        </w:rPr>
        <w:t>{</w:t>
      </w:r>
    </w:p>
    <w:p w14:paraId="62DA3208" w14:textId="77777777" w:rsidR="003133A5" w:rsidRDefault="003133A5" w:rsidP="003133A5">
      <w:pPr>
        <w:rPr>
          <w:lang w:eastAsia="zh-CN"/>
        </w:rPr>
      </w:pPr>
      <w:r>
        <w:rPr>
          <w:lang w:eastAsia="zh-CN"/>
        </w:rPr>
        <w:t xml:space="preserve">  "Attr1": "value1"</w:t>
      </w:r>
    </w:p>
    <w:p w14:paraId="67BE4B80" w14:textId="77777777" w:rsidR="003133A5" w:rsidRDefault="003133A5" w:rsidP="003133A5">
      <w:pPr>
        <w:rPr>
          <w:lang w:eastAsia="zh-CN"/>
        </w:rPr>
      </w:pPr>
      <w:r>
        <w:rPr>
          <w:lang w:eastAsia="zh-CN"/>
        </w:rPr>
        <w:t xml:space="preserve">  "Attr2": "value2"</w:t>
      </w:r>
    </w:p>
    <w:p w14:paraId="0A634B3D" w14:textId="77777777" w:rsidR="003133A5" w:rsidRDefault="003133A5" w:rsidP="003133A5">
      <w:pPr>
        <w:rPr>
          <w:lang w:eastAsia="zh-CN"/>
        </w:rPr>
      </w:pPr>
      <w:r>
        <w:rPr>
          <w:lang w:eastAsia="zh-CN"/>
        </w:rPr>
        <w:t xml:space="preserve">  "AttrMap": {</w:t>
      </w:r>
    </w:p>
    <w:p w14:paraId="1E4A1F8E" w14:textId="77777777" w:rsidR="003133A5" w:rsidRDefault="003133A5" w:rsidP="003133A5">
      <w:pPr>
        <w:rPr>
          <w:lang w:eastAsia="zh-CN"/>
        </w:rPr>
      </w:pPr>
      <w:r>
        <w:rPr>
          <w:lang w:eastAsia="zh-CN"/>
        </w:rPr>
        <w:t xml:space="preserve">    "Key1": {ExObject1}</w:t>
      </w:r>
    </w:p>
    <w:p w14:paraId="1CA94D80" w14:textId="77777777" w:rsidR="003133A5" w:rsidRDefault="003133A5" w:rsidP="003133A5">
      <w:pPr>
        <w:rPr>
          <w:lang w:eastAsia="zh-CN"/>
        </w:rPr>
      </w:pPr>
      <w:r>
        <w:rPr>
          <w:lang w:eastAsia="zh-CN"/>
        </w:rPr>
        <w:t xml:space="preserve">    "Key2": {ExObject2}</w:t>
      </w:r>
    </w:p>
    <w:p w14:paraId="260EE2D8" w14:textId="77777777" w:rsidR="003133A5" w:rsidRDefault="003133A5" w:rsidP="003133A5">
      <w:pPr>
        <w:rPr>
          <w:lang w:eastAsia="zh-CN"/>
        </w:rPr>
      </w:pPr>
      <w:r>
        <w:rPr>
          <w:lang w:eastAsia="zh-CN"/>
        </w:rPr>
        <w:t xml:space="preserve">  }</w:t>
      </w:r>
    </w:p>
    <w:p w14:paraId="24214CEA" w14:textId="77777777" w:rsidR="003133A5" w:rsidRDefault="003133A5" w:rsidP="003133A5">
      <w:pPr>
        <w:rPr>
          <w:lang w:eastAsia="zh-CN"/>
        </w:rPr>
      </w:pPr>
      <w:r>
        <w:rPr>
          <w:lang w:eastAsia="zh-CN"/>
        </w:rPr>
        <w:t>}</w:t>
      </w:r>
    </w:p>
    <w:p w14:paraId="2C907BAF" w14:textId="77777777" w:rsidR="003133A5" w:rsidRDefault="003133A5" w:rsidP="003133A5">
      <w:pPr>
        <w:rPr>
          <w:lang w:eastAsia="zh-CN"/>
        </w:rPr>
      </w:pPr>
      <w:r>
        <w:rPr>
          <w:lang w:eastAsia="zh-CN"/>
        </w:rPr>
        <w:t>To retrieve "Attr1" and the second member of "AttrMap ", the NF sends the following request:</w:t>
      </w:r>
    </w:p>
    <w:p w14:paraId="3DE5B7C6" w14:textId="77777777" w:rsidR="003133A5" w:rsidRDefault="003133A5" w:rsidP="003133A5">
      <w:pPr>
        <w:rPr>
          <w:lang w:eastAsia="zh-CN"/>
        </w:rPr>
      </w:pPr>
      <w:r>
        <w:rPr>
          <w:lang w:eastAsia="zh-CN"/>
        </w:rPr>
        <w:t>GET /ExResource?fields=/Attr1, /AttrMap/Key2</w:t>
      </w:r>
    </w:p>
    <w:p w14:paraId="30C8008C" w14:textId="77777777" w:rsidR="003133A5" w:rsidRDefault="003133A5" w:rsidP="003133A5">
      <w:pPr>
        <w:rPr>
          <w:lang w:eastAsia="zh-CN"/>
        </w:rPr>
      </w:pPr>
      <w:r>
        <w:rPr>
          <w:lang w:eastAsia="zh-CN"/>
        </w:rPr>
        <w:t>Upon success, the UDR then returns the following representation:</w:t>
      </w:r>
    </w:p>
    <w:p w14:paraId="03C9B7A1" w14:textId="77777777" w:rsidR="003133A5" w:rsidRDefault="003133A5" w:rsidP="003133A5">
      <w:pPr>
        <w:rPr>
          <w:lang w:eastAsia="zh-CN"/>
        </w:rPr>
      </w:pPr>
      <w:r>
        <w:rPr>
          <w:lang w:eastAsia="zh-CN"/>
        </w:rPr>
        <w:t>{</w:t>
      </w:r>
    </w:p>
    <w:p w14:paraId="6C965AE0" w14:textId="77777777" w:rsidR="003133A5" w:rsidRDefault="003133A5" w:rsidP="003133A5">
      <w:pPr>
        <w:rPr>
          <w:lang w:eastAsia="zh-CN"/>
        </w:rPr>
      </w:pPr>
      <w:r>
        <w:rPr>
          <w:lang w:eastAsia="zh-CN"/>
        </w:rPr>
        <w:t xml:space="preserve">  "Attr1": "value1"</w:t>
      </w:r>
    </w:p>
    <w:p w14:paraId="5F2936D7" w14:textId="77777777" w:rsidR="003133A5" w:rsidRDefault="003133A5" w:rsidP="003133A5">
      <w:pPr>
        <w:rPr>
          <w:lang w:eastAsia="zh-CN"/>
        </w:rPr>
      </w:pPr>
      <w:r>
        <w:rPr>
          <w:lang w:eastAsia="zh-CN"/>
        </w:rPr>
        <w:t xml:space="preserve">  "AttrMap": {</w:t>
      </w:r>
    </w:p>
    <w:p w14:paraId="4B29AC7F" w14:textId="77777777" w:rsidR="003133A5" w:rsidRDefault="003133A5" w:rsidP="003133A5">
      <w:pPr>
        <w:rPr>
          <w:lang w:eastAsia="zh-CN"/>
        </w:rPr>
      </w:pPr>
      <w:r>
        <w:rPr>
          <w:lang w:eastAsia="zh-CN"/>
        </w:rPr>
        <w:t xml:space="preserve">    "Key2": {ExObject2}</w:t>
      </w:r>
    </w:p>
    <w:p w14:paraId="18CB6E8A" w14:textId="77777777" w:rsidR="003133A5" w:rsidRDefault="003133A5" w:rsidP="003133A5">
      <w:pPr>
        <w:rPr>
          <w:lang w:eastAsia="zh-CN"/>
        </w:rPr>
      </w:pPr>
      <w:r>
        <w:rPr>
          <w:lang w:eastAsia="zh-CN"/>
        </w:rPr>
        <w:t xml:space="preserve">  }</w:t>
      </w:r>
    </w:p>
    <w:p w14:paraId="4F5C54E9" w14:textId="77777777" w:rsidR="003133A5" w:rsidRDefault="003133A5" w:rsidP="003133A5">
      <w:pPr>
        <w:rPr>
          <w:lang w:eastAsia="zh-CN"/>
        </w:rPr>
      </w:pPr>
      <w:r>
        <w:rPr>
          <w:lang w:eastAsia="zh-CN"/>
        </w:rPr>
        <w:t>}</w:t>
      </w:r>
    </w:p>
    <w:p w14:paraId="24325200" w14:textId="77777777" w:rsidR="003133A5" w:rsidRDefault="003133A5" w:rsidP="003133A5">
      <w:pPr>
        <w:rPr>
          <w:lang w:eastAsia="zh-CN"/>
        </w:rPr>
      </w:pPr>
    </w:p>
    <w:p w14:paraId="39809E4C" w14:textId="77777777" w:rsidR="003133A5" w:rsidRPr="001F16C3" w:rsidRDefault="003133A5" w:rsidP="00F3074B">
      <w:pPr>
        <w:pStyle w:val="Heading4"/>
        <w:rPr>
          <w:lang w:eastAsia="zh-CN"/>
        </w:rPr>
      </w:pPr>
      <w:bookmarkStart w:id="177" w:name="_Toc20120534"/>
      <w:bookmarkStart w:id="178" w:name="_Toc21623412"/>
      <w:bookmarkStart w:id="179" w:name="_Toc27587107"/>
      <w:bookmarkStart w:id="180" w:name="_Toc36459169"/>
      <w:bookmarkStart w:id="181" w:name="_Toc45028416"/>
      <w:bookmarkStart w:id="182" w:name="_Toc51870095"/>
      <w:bookmarkStart w:id="183" w:name="_Toc51870217"/>
      <w:bookmarkStart w:id="184" w:name="_Toc90581971"/>
      <w:bookmarkStart w:id="185" w:name="_Toc122099223"/>
      <w:r w:rsidRPr="001F16C3">
        <w:t>5.2.2.3</w:t>
      </w:r>
      <w:r w:rsidRPr="001F16C3">
        <w:tab/>
      </w:r>
      <w:r w:rsidRPr="001F16C3">
        <w:rPr>
          <w:lang w:eastAsia="zh-CN"/>
        </w:rPr>
        <w:t>Create</w:t>
      </w:r>
      <w:bookmarkEnd w:id="177"/>
      <w:bookmarkEnd w:id="178"/>
      <w:bookmarkEnd w:id="179"/>
      <w:bookmarkEnd w:id="180"/>
      <w:bookmarkEnd w:id="181"/>
      <w:bookmarkEnd w:id="182"/>
      <w:bookmarkEnd w:id="183"/>
      <w:bookmarkEnd w:id="184"/>
      <w:bookmarkEnd w:id="185"/>
    </w:p>
    <w:p w14:paraId="16458A5A" w14:textId="77777777" w:rsidR="003133A5" w:rsidRPr="001F16C3" w:rsidRDefault="003133A5" w:rsidP="00F3074B">
      <w:pPr>
        <w:pStyle w:val="Heading5"/>
      </w:pPr>
      <w:bookmarkStart w:id="186" w:name="_Toc20120535"/>
      <w:bookmarkStart w:id="187" w:name="_Toc21623413"/>
      <w:bookmarkStart w:id="188" w:name="_Toc27587108"/>
      <w:bookmarkStart w:id="189" w:name="_Toc36459170"/>
      <w:bookmarkStart w:id="190" w:name="_Toc45028417"/>
      <w:bookmarkStart w:id="191" w:name="_Toc51870096"/>
      <w:bookmarkStart w:id="192" w:name="_Toc51870218"/>
      <w:bookmarkStart w:id="193" w:name="_Toc90581972"/>
      <w:bookmarkStart w:id="194" w:name="_Toc122099224"/>
      <w:r w:rsidRPr="001F16C3">
        <w:t>5.2.2.3.1</w:t>
      </w:r>
      <w:r w:rsidRPr="001F16C3">
        <w:tab/>
        <w:t>General</w:t>
      </w:r>
      <w:bookmarkEnd w:id="186"/>
      <w:bookmarkEnd w:id="187"/>
      <w:bookmarkEnd w:id="188"/>
      <w:bookmarkEnd w:id="189"/>
      <w:bookmarkEnd w:id="190"/>
      <w:bookmarkEnd w:id="191"/>
      <w:bookmarkEnd w:id="192"/>
      <w:bookmarkEnd w:id="193"/>
      <w:bookmarkEnd w:id="194"/>
    </w:p>
    <w:p w14:paraId="04D94FC7"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1FD637CC" w14:textId="77777777" w:rsidR="003133A5" w:rsidRDefault="003133A5" w:rsidP="003133A5">
      <w:r>
        <w:t>The following procedures using the Create service operation are supported:</w:t>
      </w:r>
    </w:p>
    <w:p w14:paraId="782750EB" w14:textId="77777777" w:rsidR="003133A5" w:rsidRDefault="003133A5" w:rsidP="003133A5">
      <w:pPr>
        <w:pStyle w:val="B1"/>
      </w:pPr>
      <w:r>
        <w:t>-</w:t>
      </w:r>
      <w:r>
        <w:tab/>
        <w:t>Data creation using PUT</w:t>
      </w:r>
    </w:p>
    <w:p w14:paraId="17582FF9" w14:textId="77777777" w:rsidR="003133A5" w:rsidRDefault="003133A5" w:rsidP="003133A5">
      <w:pPr>
        <w:pStyle w:val="B1"/>
      </w:pPr>
      <w:r>
        <w:t>-</w:t>
      </w:r>
      <w:r>
        <w:tab/>
        <w:t>Data creation using POST</w:t>
      </w:r>
    </w:p>
    <w:p w14:paraId="2D352CD0" w14:textId="77777777" w:rsidR="003133A5" w:rsidRPr="001F16C3" w:rsidRDefault="003133A5" w:rsidP="00F3074B">
      <w:pPr>
        <w:pStyle w:val="Heading5"/>
        <w:rPr>
          <w:lang w:eastAsia="zh-CN"/>
        </w:rPr>
      </w:pPr>
      <w:bookmarkStart w:id="195" w:name="_Toc20120536"/>
      <w:bookmarkStart w:id="196" w:name="_Toc21623414"/>
      <w:bookmarkStart w:id="197" w:name="_Toc27587109"/>
      <w:bookmarkStart w:id="198" w:name="_Toc36459171"/>
      <w:bookmarkStart w:id="199" w:name="_Toc45028418"/>
      <w:bookmarkStart w:id="200" w:name="_Toc51870097"/>
      <w:bookmarkStart w:id="201" w:name="_Toc51870219"/>
      <w:bookmarkStart w:id="202" w:name="_Toc90581973"/>
      <w:bookmarkStart w:id="203" w:name="_Toc122099225"/>
      <w:r w:rsidRPr="001F16C3">
        <w:lastRenderedPageBreak/>
        <w:t>5.2.2.3.2</w:t>
      </w:r>
      <w:r w:rsidRPr="001F16C3">
        <w:tab/>
        <w:t>Data Creation using PUT</w:t>
      </w:r>
      <w:bookmarkEnd w:id="195"/>
      <w:bookmarkEnd w:id="196"/>
      <w:bookmarkEnd w:id="197"/>
      <w:bookmarkEnd w:id="198"/>
      <w:bookmarkEnd w:id="199"/>
      <w:bookmarkEnd w:id="200"/>
      <w:bookmarkEnd w:id="201"/>
      <w:bookmarkEnd w:id="202"/>
      <w:bookmarkEnd w:id="203"/>
    </w:p>
    <w:p w14:paraId="6C04FABB"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1613C99A" w14:textId="77777777" w:rsidR="003133A5" w:rsidRDefault="003133A5" w:rsidP="003133A5">
      <w:pPr>
        <w:pStyle w:val="TH"/>
      </w:pPr>
      <w:r w:rsidRPr="001F16C3">
        <w:object w:dxaOrig="8700" w:dyaOrig="2400" w14:anchorId="5B5DFB03">
          <v:shape id="_x0000_i1027" type="#_x0000_t75" style="width:433.35pt;height:120.25pt" o:ole="">
            <v:imagedata r:id="rId17" o:title=""/>
          </v:shape>
          <o:OLEObject Type="Embed" ProgID="Visio.Drawing.11" ShapeID="_x0000_i1027" DrawAspect="Content" ObjectID="_1732712389" r:id="rId18"/>
        </w:object>
      </w:r>
    </w:p>
    <w:p w14:paraId="1029E18E" w14:textId="77777777" w:rsidR="003133A5" w:rsidRDefault="003133A5" w:rsidP="003133A5">
      <w:pPr>
        <w:pStyle w:val="TF"/>
      </w:pPr>
      <w:r>
        <w:t>Figure 5.2.2.3.2-1: Creating Data using PUT</w:t>
      </w:r>
    </w:p>
    <w:p w14:paraId="31BEB870"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CB66ED6"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DC6F2E3" w14:textId="77777777" w:rsidR="003133A5" w:rsidRDefault="003133A5" w:rsidP="003133A5">
      <w:pPr>
        <w:pStyle w:val="B1"/>
        <w:rPr>
          <w:lang w:eastAsia="zh-CN"/>
        </w:rPr>
      </w:pPr>
      <w:r>
        <w:rPr>
          <w:lang w:eastAsia="zh-CN"/>
        </w:rPr>
        <w:tab/>
        <w:t>On failure, the UDR shall return an appropriated error code with the error cause information.</w:t>
      </w:r>
    </w:p>
    <w:p w14:paraId="5460E513" w14:textId="77777777" w:rsidR="003133A5" w:rsidRPr="001F16C3" w:rsidRDefault="003133A5" w:rsidP="00F3074B">
      <w:pPr>
        <w:pStyle w:val="Heading5"/>
      </w:pPr>
      <w:bookmarkStart w:id="204" w:name="_Toc20120537"/>
      <w:bookmarkStart w:id="205" w:name="_Toc21623415"/>
      <w:bookmarkStart w:id="206" w:name="_Toc27587110"/>
      <w:bookmarkStart w:id="207" w:name="_Toc36459172"/>
      <w:bookmarkStart w:id="208" w:name="_Toc45028419"/>
      <w:bookmarkStart w:id="209" w:name="_Toc51870098"/>
      <w:bookmarkStart w:id="210" w:name="_Toc51870220"/>
      <w:bookmarkStart w:id="211" w:name="_Toc90581974"/>
      <w:bookmarkStart w:id="212" w:name="_Toc122099226"/>
      <w:r w:rsidRPr="001F16C3">
        <w:t>5.2.2.3.3</w:t>
      </w:r>
      <w:r w:rsidRPr="001F16C3">
        <w:tab/>
        <w:t>Data Creation using POST</w:t>
      </w:r>
      <w:bookmarkEnd w:id="204"/>
      <w:bookmarkEnd w:id="205"/>
      <w:bookmarkEnd w:id="206"/>
      <w:bookmarkEnd w:id="207"/>
      <w:bookmarkEnd w:id="208"/>
      <w:bookmarkEnd w:id="209"/>
      <w:bookmarkEnd w:id="210"/>
      <w:bookmarkEnd w:id="211"/>
      <w:bookmarkEnd w:id="212"/>
    </w:p>
    <w:p w14:paraId="2440F86C"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6B871E00" w14:textId="77777777" w:rsidR="003133A5" w:rsidRDefault="003133A5" w:rsidP="003133A5">
      <w:pPr>
        <w:rPr>
          <w:lang w:eastAsia="zh-CN"/>
        </w:rPr>
      </w:pPr>
    </w:p>
    <w:p w14:paraId="3996CCE1" w14:textId="77777777" w:rsidR="003133A5" w:rsidRDefault="003133A5" w:rsidP="003133A5">
      <w:pPr>
        <w:pStyle w:val="TH"/>
      </w:pPr>
      <w:r w:rsidRPr="001F16C3">
        <w:object w:dxaOrig="8700" w:dyaOrig="2400" w14:anchorId="3F738AFD">
          <v:shape id="_x0000_i1028" type="#_x0000_t75" style="width:433.35pt;height:120.25pt" o:ole="">
            <v:imagedata r:id="rId19" o:title=""/>
          </v:shape>
          <o:OLEObject Type="Embed" ProgID="Visio.Drawing.11" ShapeID="_x0000_i1028" DrawAspect="Content" ObjectID="_1732712390" r:id="rId20"/>
        </w:object>
      </w:r>
    </w:p>
    <w:p w14:paraId="693E9659" w14:textId="77777777" w:rsidR="003133A5" w:rsidRDefault="003133A5" w:rsidP="003133A5">
      <w:pPr>
        <w:pStyle w:val="TF"/>
      </w:pPr>
      <w:r>
        <w:t>Figure 5.2.2.3.3-1: Creating Data using POST</w:t>
      </w:r>
    </w:p>
    <w:p w14:paraId="211AC088"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1A58DFF9"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5E9520A2" w14:textId="77777777" w:rsidR="003133A5" w:rsidRDefault="003133A5" w:rsidP="003133A5">
      <w:pPr>
        <w:pStyle w:val="B1"/>
        <w:rPr>
          <w:lang w:eastAsia="zh-CN"/>
        </w:rPr>
      </w:pPr>
      <w:r>
        <w:rPr>
          <w:lang w:eastAsia="zh-CN"/>
        </w:rPr>
        <w:lastRenderedPageBreak/>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1A11C424" w14:textId="77777777" w:rsidR="003133A5" w:rsidRDefault="003133A5" w:rsidP="003133A5">
      <w:pPr>
        <w:pStyle w:val="B1"/>
        <w:rPr>
          <w:lang w:eastAsia="zh-CN"/>
        </w:rPr>
      </w:pPr>
      <w:r>
        <w:rPr>
          <w:lang w:eastAsia="zh-CN"/>
        </w:rPr>
        <w:tab/>
        <w:t>On failure, the UDR shall return an appropriated error code with the error cause information.</w:t>
      </w:r>
    </w:p>
    <w:p w14:paraId="369E5206" w14:textId="77777777" w:rsidR="003133A5" w:rsidRPr="001F16C3" w:rsidRDefault="003133A5" w:rsidP="00F3074B">
      <w:pPr>
        <w:pStyle w:val="Heading4"/>
        <w:rPr>
          <w:lang w:eastAsia="zh-CN"/>
        </w:rPr>
      </w:pPr>
      <w:bookmarkStart w:id="213" w:name="_Toc20120538"/>
      <w:bookmarkStart w:id="214" w:name="_Toc21623416"/>
      <w:bookmarkStart w:id="215" w:name="_Toc27587111"/>
      <w:bookmarkStart w:id="216" w:name="_Toc36459173"/>
      <w:bookmarkStart w:id="217" w:name="_Toc45028420"/>
      <w:bookmarkStart w:id="218" w:name="_Toc51870099"/>
      <w:bookmarkStart w:id="219" w:name="_Toc51870221"/>
      <w:bookmarkStart w:id="220" w:name="_Toc90581975"/>
      <w:bookmarkStart w:id="221" w:name="_Toc122099227"/>
      <w:r w:rsidRPr="001F16C3">
        <w:t>5.2.2.</w:t>
      </w:r>
      <w:r w:rsidRPr="001F16C3">
        <w:rPr>
          <w:lang w:eastAsia="zh-CN"/>
        </w:rPr>
        <w:t>4</w:t>
      </w:r>
      <w:r w:rsidRPr="001F16C3">
        <w:tab/>
      </w:r>
      <w:r w:rsidRPr="001F16C3">
        <w:rPr>
          <w:lang w:eastAsia="zh-CN"/>
        </w:rPr>
        <w:t>Delete</w:t>
      </w:r>
      <w:bookmarkEnd w:id="213"/>
      <w:bookmarkEnd w:id="214"/>
      <w:bookmarkEnd w:id="215"/>
      <w:bookmarkEnd w:id="216"/>
      <w:bookmarkEnd w:id="217"/>
      <w:bookmarkEnd w:id="218"/>
      <w:bookmarkEnd w:id="219"/>
      <w:bookmarkEnd w:id="220"/>
      <w:bookmarkEnd w:id="221"/>
    </w:p>
    <w:p w14:paraId="72BD8BD0" w14:textId="77777777" w:rsidR="003133A5" w:rsidRPr="001F16C3" w:rsidRDefault="003133A5" w:rsidP="00F3074B">
      <w:pPr>
        <w:pStyle w:val="Heading5"/>
      </w:pPr>
      <w:bookmarkStart w:id="222" w:name="_Toc20120539"/>
      <w:bookmarkStart w:id="223" w:name="_Toc21623417"/>
      <w:bookmarkStart w:id="224" w:name="_Toc27587112"/>
      <w:bookmarkStart w:id="225" w:name="_Toc36459174"/>
      <w:bookmarkStart w:id="226" w:name="_Toc45028421"/>
      <w:bookmarkStart w:id="227" w:name="_Toc51870100"/>
      <w:bookmarkStart w:id="228" w:name="_Toc51870222"/>
      <w:bookmarkStart w:id="229" w:name="_Toc90581976"/>
      <w:bookmarkStart w:id="230" w:name="_Toc122099228"/>
      <w:r w:rsidRPr="001F16C3">
        <w:t>5.2.2.</w:t>
      </w:r>
      <w:r w:rsidRPr="001F16C3">
        <w:rPr>
          <w:lang w:eastAsia="zh-CN"/>
        </w:rPr>
        <w:t>4</w:t>
      </w:r>
      <w:r w:rsidRPr="001F16C3">
        <w:t>.1</w:t>
      </w:r>
      <w:r w:rsidRPr="001F16C3">
        <w:tab/>
        <w:t>General</w:t>
      </w:r>
      <w:bookmarkEnd w:id="222"/>
      <w:bookmarkEnd w:id="223"/>
      <w:bookmarkEnd w:id="224"/>
      <w:bookmarkEnd w:id="225"/>
      <w:bookmarkEnd w:id="226"/>
      <w:bookmarkEnd w:id="227"/>
      <w:bookmarkEnd w:id="228"/>
      <w:bookmarkEnd w:id="229"/>
      <w:bookmarkEnd w:id="230"/>
    </w:p>
    <w:p w14:paraId="6CA9B062"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44E08953" w14:textId="77777777" w:rsidR="003133A5" w:rsidRDefault="003133A5" w:rsidP="003133A5">
      <w:r>
        <w:t>The following procedures using the Delete service operation are supported:</w:t>
      </w:r>
    </w:p>
    <w:p w14:paraId="75011A61" w14:textId="77777777" w:rsidR="003133A5" w:rsidRDefault="003133A5" w:rsidP="003133A5">
      <w:pPr>
        <w:pStyle w:val="B1"/>
      </w:pPr>
      <w:r>
        <w:t>-</w:t>
      </w:r>
      <w:r>
        <w:tab/>
        <w:t>Data Deletion</w:t>
      </w:r>
    </w:p>
    <w:p w14:paraId="465DE44A"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1B0BB7D6" w14:textId="77777777" w:rsidR="003133A5" w:rsidRPr="001F16C3" w:rsidRDefault="003133A5" w:rsidP="00F3074B">
      <w:pPr>
        <w:pStyle w:val="Heading5"/>
        <w:rPr>
          <w:lang w:eastAsia="zh-CN"/>
        </w:rPr>
      </w:pPr>
      <w:bookmarkStart w:id="231" w:name="_Toc20120540"/>
      <w:bookmarkStart w:id="232" w:name="_Toc21623418"/>
      <w:bookmarkStart w:id="233" w:name="_Toc27587113"/>
      <w:bookmarkStart w:id="234" w:name="_Toc36459175"/>
      <w:bookmarkStart w:id="235" w:name="_Toc45028422"/>
      <w:bookmarkStart w:id="236" w:name="_Toc51870101"/>
      <w:bookmarkStart w:id="237" w:name="_Toc51870223"/>
      <w:bookmarkStart w:id="238" w:name="_Toc90581977"/>
      <w:bookmarkStart w:id="239" w:name="_Toc122099229"/>
      <w:r w:rsidRPr="001F16C3">
        <w:t>5.2.2.</w:t>
      </w:r>
      <w:r w:rsidRPr="001F16C3">
        <w:rPr>
          <w:lang w:eastAsia="zh-CN"/>
        </w:rPr>
        <w:t>4</w:t>
      </w:r>
      <w:r w:rsidRPr="001F16C3">
        <w:t>.2</w:t>
      </w:r>
      <w:r w:rsidRPr="001F16C3">
        <w:tab/>
        <w:t>Deleting Data</w:t>
      </w:r>
      <w:bookmarkEnd w:id="231"/>
      <w:bookmarkEnd w:id="232"/>
      <w:bookmarkEnd w:id="233"/>
      <w:bookmarkEnd w:id="234"/>
      <w:bookmarkEnd w:id="235"/>
      <w:bookmarkEnd w:id="236"/>
      <w:bookmarkEnd w:id="237"/>
      <w:bookmarkEnd w:id="238"/>
      <w:bookmarkEnd w:id="239"/>
    </w:p>
    <w:p w14:paraId="2B985520"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0E0671F0" w14:textId="77777777" w:rsidR="003133A5" w:rsidRDefault="003133A5" w:rsidP="003133A5">
      <w:pPr>
        <w:pStyle w:val="TH"/>
      </w:pPr>
      <w:r w:rsidRPr="001F16C3">
        <w:object w:dxaOrig="8700" w:dyaOrig="2400" w14:anchorId="4EA7F123">
          <v:shape id="_x0000_i1029" type="#_x0000_t75" style="width:433.35pt;height:120.25pt" o:ole="">
            <v:imagedata r:id="rId21" o:title=""/>
          </v:shape>
          <o:OLEObject Type="Embed" ProgID="Visio.Drawing.11" ShapeID="_x0000_i1029" DrawAspect="Content" ObjectID="_1732712391" r:id="rId22"/>
        </w:object>
      </w:r>
    </w:p>
    <w:p w14:paraId="284DB857" w14:textId="77777777" w:rsidR="003133A5" w:rsidRDefault="003133A5" w:rsidP="003133A5">
      <w:pPr>
        <w:pStyle w:val="TF"/>
      </w:pPr>
      <w:r>
        <w:t>Figure 5.2.2.4.2-1: Deleting Data</w:t>
      </w:r>
    </w:p>
    <w:p w14:paraId="48A5A544"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15C1FC5F"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DFB73BF" w14:textId="77777777" w:rsidR="003133A5" w:rsidRDefault="003133A5" w:rsidP="003133A5">
      <w:pPr>
        <w:pStyle w:val="B1"/>
        <w:rPr>
          <w:lang w:eastAsia="zh-CN"/>
        </w:rPr>
      </w:pPr>
      <w:r>
        <w:rPr>
          <w:lang w:eastAsia="zh-CN"/>
        </w:rPr>
        <w:tab/>
        <w:t>On failure, the UDR shall return an appropriated error code with the error cause information.</w:t>
      </w:r>
    </w:p>
    <w:p w14:paraId="429438CF" w14:textId="77777777" w:rsidR="003133A5" w:rsidRPr="001F16C3" w:rsidRDefault="003133A5" w:rsidP="00F3074B">
      <w:pPr>
        <w:pStyle w:val="Heading4"/>
        <w:rPr>
          <w:lang w:eastAsia="zh-CN"/>
        </w:rPr>
      </w:pPr>
      <w:bookmarkStart w:id="240" w:name="_Toc20120541"/>
      <w:bookmarkStart w:id="241" w:name="_Toc21623419"/>
      <w:bookmarkStart w:id="242" w:name="_Toc27587114"/>
      <w:bookmarkStart w:id="243" w:name="_Toc36459176"/>
      <w:bookmarkStart w:id="244" w:name="_Toc45028423"/>
      <w:bookmarkStart w:id="245" w:name="_Toc51870102"/>
      <w:bookmarkStart w:id="246" w:name="_Toc51870224"/>
      <w:bookmarkStart w:id="247" w:name="_Toc90581978"/>
      <w:bookmarkStart w:id="248" w:name="_Toc122099230"/>
      <w:r w:rsidRPr="001F16C3">
        <w:t>5.2.2.</w:t>
      </w:r>
      <w:r w:rsidRPr="001F16C3">
        <w:rPr>
          <w:lang w:eastAsia="zh-CN"/>
        </w:rPr>
        <w:t>5</w:t>
      </w:r>
      <w:r w:rsidRPr="001F16C3">
        <w:tab/>
      </w:r>
      <w:r w:rsidRPr="001F16C3">
        <w:rPr>
          <w:lang w:eastAsia="zh-CN"/>
        </w:rPr>
        <w:t>Update</w:t>
      </w:r>
      <w:bookmarkEnd w:id="240"/>
      <w:bookmarkEnd w:id="241"/>
      <w:bookmarkEnd w:id="242"/>
      <w:bookmarkEnd w:id="243"/>
      <w:bookmarkEnd w:id="244"/>
      <w:bookmarkEnd w:id="245"/>
      <w:bookmarkEnd w:id="246"/>
      <w:bookmarkEnd w:id="247"/>
      <w:bookmarkEnd w:id="248"/>
    </w:p>
    <w:p w14:paraId="4B542F8C" w14:textId="77777777" w:rsidR="003133A5" w:rsidRPr="001F16C3" w:rsidRDefault="003133A5" w:rsidP="00F3074B">
      <w:pPr>
        <w:pStyle w:val="Heading5"/>
      </w:pPr>
      <w:bookmarkStart w:id="249" w:name="_Toc20120542"/>
      <w:bookmarkStart w:id="250" w:name="_Toc21623420"/>
      <w:bookmarkStart w:id="251" w:name="_Toc27587115"/>
      <w:bookmarkStart w:id="252" w:name="_Toc36459177"/>
      <w:bookmarkStart w:id="253" w:name="_Toc45028424"/>
      <w:bookmarkStart w:id="254" w:name="_Toc51870103"/>
      <w:bookmarkStart w:id="255" w:name="_Toc51870225"/>
      <w:bookmarkStart w:id="256" w:name="_Toc90581979"/>
      <w:bookmarkStart w:id="257" w:name="_Toc122099231"/>
      <w:r w:rsidRPr="001F16C3">
        <w:t>5.2.2.</w:t>
      </w:r>
      <w:r w:rsidRPr="001F16C3">
        <w:rPr>
          <w:lang w:eastAsia="zh-CN"/>
        </w:rPr>
        <w:t>5</w:t>
      </w:r>
      <w:r w:rsidRPr="001F16C3">
        <w:t>.1</w:t>
      </w:r>
      <w:r w:rsidRPr="001F16C3">
        <w:tab/>
        <w:t>General</w:t>
      </w:r>
      <w:bookmarkEnd w:id="249"/>
      <w:bookmarkEnd w:id="250"/>
      <w:bookmarkEnd w:id="251"/>
      <w:bookmarkEnd w:id="252"/>
      <w:bookmarkEnd w:id="253"/>
      <w:bookmarkEnd w:id="254"/>
      <w:bookmarkEnd w:id="255"/>
      <w:bookmarkEnd w:id="256"/>
      <w:bookmarkEnd w:id="257"/>
    </w:p>
    <w:p w14:paraId="77B0D93C"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568AC8A8" w14:textId="77777777" w:rsidR="003133A5" w:rsidRDefault="003133A5" w:rsidP="003133A5">
      <w:r>
        <w:t>The following procedures using the Update service operation are supported:</w:t>
      </w:r>
    </w:p>
    <w:p w14:paraId="2540CA98" w14:textId="77777777" w:rsidR="003133A5" w:rsidRDefault="003133A5" w:rsidP="003133A5">
      <w:pPr>
        <w:pStyle w:val="B1"/>
      </w:pPr>
      <w:r>
        <w:t>-</w:t>
      </w:r>
      <w:r>
        <w:tab/>
        <w:t>Data Update using PATCH</w:t>
      </w:r>
    </w:p>
    <w:p w14:paraId="41A902D5" w14:textId="77777777" w:rsidR="003133A5" w:rsidRDefault="003133A5" w:rsidP="003133A5">
      <w:pPr>
        <w:pStyle w:val="B1"/>
      </w:pPr>
      <w:r>
        <w:lastRenderedPageBreak/>
        <w:t>-</w:t>
      </w:r>
      <w:r>
        <w:tab/>
        <w:t>Data Update using PUT</w:t>
      </w:r>
    </w:p>
    <w:p w14:paraId="0BDE8883"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7327C8FA" w14:textId="77777777" w:rsidR="003133A5" w:rsidRPr="001F16C3" w:rsidRDefault="003133A5" w:rsidP="00F3074B">
      <w:pPr>
        <w:pStyle w:val="Heading5"/>
        <w:rPr>
          <w:lang w:eastAsia="zh-CN"/>
        </w:rPr>
      </w:pPr>
      <w:bookmarkStart w:id="258" w:name="_Toc20120543"/>
      <w:bookmarkStart w:id="259" w:name="_Toc21623421"/>
      <w:bookmarkStart w:id="260" w:name="_Toc27587116"/>
      <w:bookmarkStart w:id="261" w:name="_Toc36459178"/>
      <w:bookmarkStart w:id="262" w:name="_Toc45028425"/>
      <w:bookmarkStart w:id="263" w:name="_Toc51870104"/>
      <w:bookmarkStart w:id="264" w:name="_Toc51870226"/>
      <w:bookmarkStart w:id="265" w:name="_Toc90581980"/>
      <w:bookmarkStart w:id="266" w:name="_Toc122099232"/>
      <w:r w:rsidRPr="001F16C3">
        <w:t>5.2.2.</w:t>
      </w:r>
      <w:r w:rsidRPr="001F16C3">
        <w:rPr>
          <w:lang w:eastAsia="zh-CN"/>
        </w:rPr>
        <w:t>5</w:t>
      </w:r>
      <w:r w:rsidRPr="001F16C3">
        <w:t>.2</w:t>
      </w:r>
      <w:r w:rsidRPr="001F16C3">
        <w:tab/>
        <w:t>Data Update</w:t>
      </w:r>
      <w:r w:rsidRPr="001F16C3">
        <w:rPr>
          <w:lang w:eastAsia="zh-CN"/>
        </w:rPr>
        <w:t xml:space="preserve"> using PATCH</w:t>
      </w:r>
      <w:bookmarkEnd w:id="258"/>
      <w:bookmarkEnd w:id="259"/>
      <w:bookmarkEnd w:id="260"/>
      <w:bookmarkEnd w:id="261"/>
      <w:bookmarkEnd w:id="262"/>
      <w:bookmarkEnd w:id="263"/>
      <w:bookmarkEnd w:id="264"/>
      <w:bookmarkEnd w:id="265"/>
      <w:bookmarkEnd w:id="266"/>
    </w:p>
    <w:p w14:paraId="58561249"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790850E9" w14:textId="77777777" w:rsidR="003133A5" w:rsidRDefault="003133A5" w:rsidP="003133A5">
      <w:pPr>
        <w:pStyle w:val="TH"/>
      </w:pPr>
      <w:r w:rsidRPr="001F16C3">
        <w:object w:dxaOrig="8700" w:dyaOrig="2400" w14:anchorId="1BDAB4C4">
          <v:shape id="_x0000_i1030" type="#_x0000_t75" style="width:433.35pt;height:119.55pt" o:ole="">
            <v:imagedata r:id="rId23" o:title=""/>
          </v:shape>
          <o:OLEObject Type="Embed" ProgID="Visio.Drawing.11" ShapeID="_x0000_i1030" DrawAspect="Content" ObjectID="_1732712392" r:id="rId24"/>
        </w:object>
      </w:r>
    </w:p>
    <w:p w14:paraId="4F14E50B"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6FA3AE23"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55C5811"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72AB7EFB" w14:textId="77777777" w:rsidR="003133A5" w:rsidRDefault="003133A5" w:rsidP="003133A5">
      <w:pPr>
        <w:pStyle w:val="B1"/>
        <w:rPr>
          <w:lang w:eastAsia="zh-CN"/>
        </w:rPr>
      </w:pPr>
      <w:r>
        <w:rPr>
          <w:lang w:eastAsia="zh-CN"/>
        </w:rPr>
        <w:tab/>
        <w:t>On failure, the UDR shall return an appropriated error code with the error cause information.</w:t>
      </w:r>
    </w:p>
    <w:p w14:paraId="3833584C" w14:textId="77777777" w:rsidR="003133A5" w:rsidRPr="001F16C3" w:rsidRDefault="003133A5" w:rsidP="00F3074B">
      <w:pPr>
        <w:pStyle w:val="Heading5"/>
      </w:pPr>
      <w:bookmarkStart w:id="267" w:name="_Toc20120544"/>
      <w:bookmarkStart w:id="268" w:name="_Toc21623422"/>
      <w:bookmarkStart w:id="269" w:name="_Toc27587117"/>
      <w:bookmarkStart w:id="270" w:name="_Toc36459179"/>
      <w:bookmarkStart w:id="271" w:name="_Toc45028426"/>
      <w:bookmarkStart w:id="272" w:name="_Toc51870105"/>
      <w:bookmarkStart w:id="273" w:name="_Toc51870227"/>
      <w:bookmarkStart w:id="274" w:name="_Toc90581981"/>
      <w:bookmarkStart w:id="275" w:name="_Toc122099233"/>
      <w:r w:rsidRPr="001F16C3">
        <w:t>5.2.2.</w:t>
      </w:r>
      <w:r w:rsidRPr="001F16C3">
        <w:rPr>
          <w:lang w:eastAsia="zh-CN"/>
        </w:rPr>
        <w:t>5</w:t>
      </w:r>
      <w:r w:rsidRPr="001F16C3">
        <w:t>.3</w:t>
      </w:r>
      <w:r w:rsidRPr="001F16C3">
        <w:tab/>
        <w:t>Data Update</w:t>
      </w:r>
      <w:r w:rsidRPr="001F16C3">
        <w:rPr>
          <w:lang w:eastAsia="zh-CN"/>
        </w:rPr>
        <w:t xml:space="preserve"> using PUT</w:t>
      </w:r>
      <w:bookmarkEnd w:id="267"/>
      <w:bookmarkEnd w:id="268"/>
      <w:bookmarkEnd w:id="269"/>
      <w:bookmarkEnd w:id="270"/>
      <w:bookmarkEnd w:id="271"/>
      <w:bookmarkEnd w:id="272"/>
      <w:bookmarkEnd w:id="273"/>
      <w:bookmarkEnd w:id="274"/>
      <w:bookmarkEnd w:id="275"/>
    </w:p>
    <w:p w14:paraId="24CF31DB"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BB854A8" w14:textId="77777777" w:rsidR="003133A5" w:rsidRDefault="003133A5" w:rsidP="003133A5">
      <w:pPr>
        <w:pStyle w:val="TH"/>
        <w:rPr>
          <w:lang w:eastAsia="zh-CN"/>
        </w:rPr>
      </w:pPr>
      <w:r w:rsidRPr="001F16C3">
        <w:object w:dxaOrig="8700" w:dyaOrig="2400" w14:anchorId="30559002">
          <v:shape id="_x0000_i1031" type="#_x0000_t75" style="width:435.4pt;height:119.55pt" o:ole="">
            <v:imagedata r:id="rId25" o:title=""/>
          </v:shape>
          <o:OLEObject Type="Embed" ProgID="Visio.Drawing.11" ShapeID="_x0000_i1031" DrawAspect="Content" ObjectID="_1732712393" r:id="rId26"/>
        </w:object>
      </w:r>
    </w:p>
    <w:p w14:paraId="2994906B"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4375151D"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7DB7D4DF"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106E58F7" w14:textId="77777777" w:rsidR="003133A5" w:rsidRDefault="003133A5" w:rsidP="003133A5">
      <w:pPr>
        <w:pStyle w:val="B1"/>
        <w:rPr>
          <w:lang w:eastAsia="zh-CN"/>
        </w:rPr>
      </w:pPr>
      <w:r>
        <w:rPr>
          <w:lang w:eastAsia="zh-CN"/>
        </w:rPr>
        <w:tab/>
        <w:t>On failure, the UDR shall return an appropriated error code with the error cause information.</w:t>
      </w:r>
    </w:p>
    <w:p w14:paraId="7457A936" w14:textId="77777777" w:rsidR="003133A5" w:rsidRPr="001F16C3" w:rsidRDefault="003133A5" w:rsidP="00F3074B">
      <w:pPr>
        <w:pStyle w:val="Heading4"/>
        <w:rPr>
          <w:lang w:eastAsia="zh-CN"/>
        </w:rPr>
      </w:pPr>
      <w:bookmarkStart w:id="276" w:name="_Toc20120545"/>
      <w:bookmarkStart w:id="277" w:name="_Toc21623423"/>
      <w:bookmarkStart w:id="278" w:name="_Toc27587118"/>
      <w:bookmarkStart w:id="279" w:name="_Toc36459180"/>
      <w:bookmarkStart w:id="280" w:name="_Toc45028427"/>
      <w:bookmarkStart w:id="281" w:name="_Toc51870106"/>
      <w:bookmarkStart w:id="282" w:name="_Toc51870228"/>
      <w:bookmarkStart w:id="283" w:name="_Toc90581982"/>
      <w:bookmarkStart w:id="284" w:name="_Toc122099234"/>
      <w:r w:rsidRPr="001F16C3">
        <w:lastRenderedPageBreak/>
        <w:t>5.2.2.</w:t>
      </w:r>
      <w:r w:rsidRPr="001F16C3">
        <w:rPr>
          <w:lang w:eastAsia="zh-CN"/>
        </w:rPr>
        <w:t>6</w:t>
      </w:r>
      <w:r w:rsidRPr="001F16C3">
        <w:tab/>
      </w:r>
      <w:r w:rsidRPr="001F16C3">
        <w:rPr>
          <w:lang w:eastAsia="zh-CN"/>
        </w:rPr>
        <w:t>Subscribe</w:t>
      </w:r>
      <w:bookmarkEnd w:id="276"/>
      <w:bookmarkEnd w:id="277"/>
      <w:bookmarkEnd w:id="278"/>
      <w:bookmarkEnd w:id="279"/>
      <w:bookmarkEnd w:id="280"/>
      <w:bookmarkEnd w:id="281"/>
      <w:bookmarkEnd w:id="282"/>
      <w:bookmarkEnd w:id="283"/>
      <w:bookmarkEnd w:id="284"/>
    </w:p>
    <w:p w14:paraId="62036045" w14:textId="77777777" w:rsidR="003133A5" w:rsidRPr="001F16C3" w:rsidRDefault="003133A5" w:rsidP="00F3074B">
      <w:pPr>
        <w:pStyle w:val="Heading5"/>
      </w:pPr>
      <w:bookmarkStart w:id="285" w:name="_Toc20120546"/>
      <w:bookmarkStart w:id="286" w:name="_Toc21623424"/>
      <w:bookmarkStart w:id="287" w:name="_Toc27587119"/>
      <w:bookmarkStart w:id="288" w:name="_Toc36459181"/>
      <w:bookmarkStart w:id="289" w:name="_Toc45028428"/>
      <w:bookmarkStart w:id="290" w:name="_Toc51870107"/>
      <w:bookmarkStart w:id="291" w:name="_Toc51870229"/>
      <w:bookmarkStart w:id="292" w:name="_Toc90581983"/>
      <w:bookmarkStart w:id="293" w:name="_Toc122099235"/>
      <w:r w:rsidRPr="001F16C3">
        <w:t>5.2.2.</w:t>
      </w:r>
      <w:r w:rsidRPr="001F16C3">
        <w:rPr>
          <w:lang w:eastAsia="zh-CN"/>
        </w:rPr>
        <w:t>6</w:t>
      </w:r>
      <w:r w:rsidRPr="001F16C3">
        <w:t>.1</w:t>
      </w:r>
      <w:r w:rsidRPr="001F16C3">
        <w:tab/>
        <w:t>General</w:t>
      </w:r>
      <w:bookmarkEnd w:id="285"/>
      <w:bookmarkEnd w:id="286"/>
      <w:bookmarkEnd w:id="287"/>
      <w:bookmarkEnd w:id="288"/>
      <w:bookmarkEnd w:id="289"/>
      <w:bookmarkEnd w:id="290"/>
      <w:bookmarkEnd w:id="291"/>
      <w:bookmarkEnd w:id="292"/>
      <w:bookmarkEnd w:id="293"/>
    </w:p>
    <w:p w14:paraId="36912763"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9A0BF27" w14:textId="77777777" w:rsidR="003133A5" w:rsidRDefault="003133A5" w:rsidP="003133A5">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6D2323B" w14:textId="77777777" w:rsidR="003133A5" w:rsidRPr="001F16C3" w:rsidRDefault="003133A5" w:rsidP="00F3074B">
      <w:pPr>
        <w:pStyle w:val="Heading5"/>
        <w:rPr>
          <w:lang w:eastAsia="zh-CN"/>
        </w:rPr>
      </w:pPr>
      <w:bookmarkStart w:id="294" w:name="_Toc20120547"/>
      <w:bookmarkStart w:id="295" w:name="_Toc21623425"/>
      <w:bookmarkStart w:id="296" w:name="_Toc27587120"/>
      <w:bookmarkStart w:id="297" w:name="_Toc36459182"/>
      <w:bookmarkStart w:id="298" w:name="_Toc45028429"/>
      <w:bookmarkStart w:id="299" w:name="_Toc51870108"/>
      <w:bookmarkStart w:id="300" w:name="_Toc51870230"/>
      <w:bookmarkStart w:id="301" w:name="_Toc90581984"/>
      <w:bookmarkStart w:id="302" w:name="_Toc122099236"/>
      <w:r w:rsidRPr="001F16C3">
        <w:t>5.2.2.</w:t>
      </w:r>
      <w:r w:rsidRPr="001F16C3">
        <w:rPr>
          <w:lang w:eastAsia="zh-CN"/>
        </w:rPr>
        <w:t>6</w:t>
      </w:r>
      <w:r w:rsidRPr="001F16C3">
        <w:t>.2</w:t>
      </w:r>
      <w:r w:rsidRPr="001F16C3">
        <w:tab/>
      </w:r>
      <w:r w:rsidRPr="001F16C3">
        <w:rPr>
          <w:lang w:eastAsia="zh-CN"/>
        </w:rPr>
        <w:t>NF service consumer subscribes to notifications to UDR</w:t>
      </w:r>
      <w:bookmarkEnd w:id="294"/>
      <w:bookmarkEnd w:id="295"/>
      <w:bookmarkEnd w:id="296"/>
      <w:bookmarkEnd w:id="297"/>
      <w:bookmarkEnd w:id="298"/>
      <w:bookmarkEnd w:id="299"/>
      <w:bookmarkEnd w:id="300"/>
      <w:bookmarkEnd w:id="301"/>
      <w:bookmarkEnd w:id="302"/>
    </w:p>
    <w:p w14:paraId="68DDCD09"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00FB6AD" w14:textId="77777777" w:rsidR="003133A5" w:rsidRDefault="003133A5" w:rsidP="003133A5">
      <w:pPr>
        <w:pStyle w:val="TH"/>
        <w:rPr>
          <w:lang w:eastAsia="zh-CN"/>
        </w:rPr>
      </w:pPr>
      <w:r w:rsidRPr="001F16C3">
        <w:object w:dxaOrig="8685" w:dyaOrig="2415" w14:anchorId="5D82572B">
          <v:shape id="_x0000_i1032" type="#_x0000_t75" style="width:435.4pt;height:119.55pt" o:ole="">
            <v:imagedata r:id="rId27" o:title=""/>
          </v:shape>
          <o:OLEObject Type="Embed" ProgID="Visio.Drawing.11" ShapeID="_x0000_i1032" DrawAspect="Content" ObjectID="_1732712394" r:id="rId28"/>
        </w:object>
      </w:r>
    </w:p>
    <w:p w14:paraId="15DFCD9D"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45DFAD71" w14:textId="77777777" w:rsidR="003133A5" w:rsidRDefault="003133A5" w:rsidP="003133A5">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310DA4BD" w14:textId="77777777" w:rsidR="003133A5" w:rsidRDefault="003133A5" w:rsidP="003133A5">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7375B495" w14:textId="77777777" w:rsidR="003133A5" w:rsidRDefault="003133A5" w:rsidP="003133A5">
      <w:pPr>
        <w:pStyle w:val="B1"/>
        <w:ind w:firstLine="0"/>
        <w:rPr>
          <w:lang w:eastAsia="zh-CN"/>
        </w:rPr>
      </w:pPr>
      <w:bookmarkStart w:id="303"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3"/>
    <w:p w14:paraId="059DB4BD" w14:textId="77777777" w:rsidR="003133A5" w:rsidRDefault="003133A5" w:rsidP="003133A5">
      <w:pPr>
        <w:pStyle w:val="B1"/>
        <w:rPr>
          <w:lang w:eastAsia="zh-CN"/>
        </w:rPr>
      </w:pPr>
      <w:r>
        <w:lastRenderedPageBreak/>
        <w:tab/>
      </w:r>
      <w:r>
        <w:rPr>
          <w:lang w:eastAsia="zh-CN"/>
        </w:rPr>
        <w:t>On failure, the UDR returns an appropriated error code with the error cause information.</w:t>
      </w:r>
    </w:p>
    <w:p w14:paraId="0E2B6CD6"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4" w:name="_Toc20120548"/>
      <w:bookmarkStart w:id="305" w:name="_Toc21623426"/>
      <w:bookmarkStart w:id="306" w:name="_Toc27587121"/>
      <w:bookmarkStart w:id="307" w:name="_Toc36459183"/>
      <w:bookmarkStart w:id="308" w:name="_Toc45028430"/>
      <w:bookmarkStart w:id="309" w:name="_Toc51870109"/>
      <w:bookmarkStart w:id="310" w:name="_Toc51870231"/>
      <w:bookmarkStart w:id="311" w:name="_Toc90581985"/>
    </w:p>
    <w:p w14:paraId="32FB0DBB" w14:textId="77777777" w:rsidR="003133A5" w:rsidRPr="001F16C3" w:rsidRDefault="003133A5" w:rsidP="00F3074B">
      <w:pPr>
        <w:pStyle w:val="Heading5"/>
      </w:pPr>
      <w:bookmarkStart w:id="312" w:name="_Toc122099237"/>
      <w:r w:rsidRPr="001F16C3">
        <w:t>5.2.2.</w:t>
      </w:r>
      <w:r w:rsidRPr="001F16C3">
        <w:rPr>
          <w:lang w:eastAsia="zh-CN"/>
        </w:rPr>
        <w:t>6</w:t>
      </w:r>
      <w:r w:rsidRPr="001F16C3">
        <w:t>.3</w:t>
      </w:r>
      <w:r w:rsidRPr="001F16C3">
        <w:tab/>
      </w:r>
      <w:r w:rsidRPr="001F16C3">
        <w:rPr>
          <w:lang w:eastAsia="zh-CN"/>
        </w:rPr>
        <w:t>Stateless UDM subscribes to notifications to UDR</w:t>
      </w:r>
      <w:bookmarkEnd w:id="304"/>
      <w:bookmarkEnd w:id="305"/>
      <w:bookmarkEnd w:id="306"/>
      <w:bookmarkEnd w:id="307"/>
      <w:bookmarkEnd w:id="308"/>
      <w:bookmarkEnd w:id="309"/>
      <w:bookmarkEnd w:id="310"/>
      <w:bookmarkEnd w:id="311"/>
      <w:bookmarkEnd w:id="312"/>
    </w:p>
    <w:p w14:paraId="644A9D6B"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1D85ED96" w14:textId="77777777" w:rsidR="003133A5" w:rsidRDefault="003133A5" w:rsidP="003133A5">
      <w:pPr>
        <w:pStyle w:val="TH"/>
        <w:rPr>
          <w:lang w:eastAsia="zh-CN"/>
        </w:rPr>
      </w:pPr>
      <w:r w:rsidRPr="001F16C3">
        <w:object w:dxaOrig="5865" w:dyaOrig="3210" w14:anchorId="6C570088">
          <v:shape id="_x0000_i1033" type="#_x0000_t75" style="width:296.15pt;height:161.65pt" o:ole="">
            <v:imagedata r:id="rId29" o:title=""/>
          </v:shape>
          <o:OLEObject Type="Embed" ProgID="Visio.Drawing.11" ShapeID="_x0000_i1033" DrawAspect="Content" ObjectID="_1732712395" r:id="rId30"/>
        </w:object>
      </w:r>
    </w:p>
    <w:p w14:paraId="35F8538F"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12AA540B"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2B66DB3A" w14:textId="77777777" w:rsidR="003133A5" w:rsidRDefault="003133A5" w:rsidP="003133A5">
      <w:pPr>
        <w:pStyle w:val="B1"/>
        <w:rPr>
          <w:lang w:eastAsia="zh-CN"/>
        </w:rPr>
      </w:pPr>
      <w:r>
        <w:rPr>
          <w:lang w:eastAsia="zh-CN"/>
        </w:rPr>
        <w:tab/>
        <w:t>The SubData in the POST request body shall indicate the same data for which a change will trigger a notification.</w:t>
      </w:r>
    </w:p>
    <w:p w14:paraId="23F50083" w14:textId="77777777" w:rsidR="003133A5" w:rsidRDefault="003133A5" w:rsidP="003133A5">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09215D29" w14:textId="77777777" w:rsidR="003133A5" w:rsidRDefault="003133A5" w:rsidP="003133A5">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FFFB0E1" w14:textId="77777777" w:rsidR="003133A5" w:rsidRDefault="003133A5" w:rsidP="003133A5">
      <w:pPr>
        <w:pStyle w:val="B1"/>
        <w:ind w:firstLine="0"/>
        <w:rPr>
          <w:lang w:eastAsia="zh-CN"/>
        </w:rPr>
      </w:pPr>
      <w:bookmarkStart w:id="313" w:name="_PERM_MCCTEMPBM_CRPT71890007___3"/>
      <w:r>
        <w:rPr>
          <w:rStyle w:val="B1Char"/>
        </w:rPr>
        <w:t>The request may contain an expiry time, suggested by the NF Service Consumer as a hint, representing the time upto which the subscription is desired to be kept active.</w:t>
      </w:r>
    </w:p>
    <w:bookmarkEnd w:id="313"/>
    <w:p w14:paraId="6F319069"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5B7E02D4" w14:textId="77777777" w:rsidR="003133A5" w:rsidRDefault="003133A5" w:rsidP="003133A5">
      <w:pPr>
        <w:pStyle w:val="B1"/>
        <w:ind w:firstLine="0"/>
        <w:rPr>
          <w:lang w:eastAsia="zh-CN"/>
        </w:rPr>
      </w:pPr>
      <w:bookmarkStart w:id="314" w:name="_PERM_MCCTEMPBM_CRPT7189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314"/>
    <w:p w14:paraId="0C3F746F" w14:textId="77777777" w:rsidR="003133A5" w:rsidRDefault="003133A5" w:rsidP="003133A5">
      <w:pPr>
        <w:pStyle w:val="B1"/>
        <w:rPr>
          <w:lang w:eastAsia="zh-CN"/>
        </w:rPr>
      </w:pPr>
      <w:r>
        <w:rPr>
          <w:lang w:eastAsia="zh-CN"/>
        </w:rPr>
        <w:tab/>
        <w:t>On failure, the UDR returns an appropriated error code with the error cause information.</w:t>
      </w:r>
    </w:p>
    <w:p w14:paraId="79626BA3"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5" w:name="_Toc20120549"/>
      <w:bookmarkStart w:id="316" w:name="_Toc21623427"/>
      <w:bookmarkStart w:id="317" w:name="_Toc27587122"/>
      <w:bookmarkStart w:id="318" w:name="_Toc36459184"/>
      <w:bookmarkStart w:id="319" w:name="_Toc45028431"/>
      <w:bookmarkStart w:id="320" w:name="_Toc51870110"/>
      <w:bookmarkStart w:id="321" w:name="_Toc51870232"/>
      <w:bookmarkStart w:id="322" w:name="_Toc90581986"/>
    </w:p>
    <w:p w14:paraId="4FC83796" w14:textId="77777777" w:rsidR="003133A5" w:rsidRPr="001F16C3" w:rsidRDefault="003133A5" w:rsidP="00F3074B">
      <w:pPr>
        <w:pStyle w:val="Heading4"/>
        <w:rPr>
          <w:lang w:eastAsia="zh-CN"/>
        </w:rPr>
      </w:pPr>
      <w:bookmarkStart w:id="323" w:name="_Toc122099238"/>
      <w:r w:rsidRPr="001F16C3">
        <w:t>5.2.2.</w:t>
      </w:r>
      <w:r w:rsidRPr="001F16C3">
        <w:rPr>
          <w:lang w:eastAsia="zh-CN"/>
        </w:rPr>
        <w:t>7</w:t>
      </w:r>
      <w:r w:rsidRPr="001F16C3">
        <w:tab/>
      </w:r>
      <w:r w:rsidRPr="001F16C3">
        <w:rPr>
          <w:lang w:eastAsia="zh-CN"/>
        </w:rPr>
        <w:t>Unsubscribe</w:t>
      </w:r>
      <w:bookmarkEnd w:id="315"/>
      <w:bookmarkEnd w:id="316"/>
      <w:bookmarkEnd w:id="317"/>
      <w:bookmarkEnd w:id="318"/>
      <w:bookmarkEnd w:id="319"/>
      <w:bookmarkEnd w:id="320"/>
      <w:bookmarkEnd w:id="321"/>
      <w:bookmarkEnd w:id="322"/>
      <w:bookmarkEnd w:id="323"/>
    </w:p>
    <w:p w14:paraId="4F095A92" w14:textId="77777777" w:rsidR="003133A5" w:rsidRPr="001F16C3" w:rsidRDefault="003133A5" w:rsidP="00F3074B">
      <w:pPr>
        <w:pStyle w:val="Heading5"/>
      </w:pPr>
      <w:bookmarkStart w:id="324" w:name="_Toc20120550"/>
      <w:bookmarkStart w:id="325" w:name="_Toc21623428"/>
      <w:bookmarkStart w:id="326" w:name="_Toc27587123"/>
      <w:bookmarkStart w:id="327" w:name="_Toc36459185"/>
      <w:bookmarkStart w:id="328" w:name="_Toc45028432"/>
      <w:bookmarkStart w:id="329" w:name="_Toc51870111"/>
      <w:bookmarkStart w:id="330" w:name="_Toc51870233"/>
      <w:bookmarkStart w:id="331" w:name="_Toc90581987"/>
      <w:bookmarkStart w:id="332" w:name="_Toc122099239"/>
      <w:r w:rsidRPr="001F16C3">
        <w:t>5.2.2.</w:t>
      </w:r>
      <w:r w:rsidRPr="001F16C3">
        <w:rPr>
          <w:lang w:eastAsia="zh-CN"/>
        </w:rPr>
        <w:t>7</w:t>
      </w:r>
      <w:r w:rsidRPr="001F16C3">
        <w:t>.1</w:t>
      </w:r>
      <w:r w:rsidRPr="001F16C3">
        <w:tab/>
        <w:t>General</w:t>
      </w:r>
      <w:bookmarkEnd w:id="324"/>
      <w:bookmarkEnd w:id="325"/>
      <w:bookmarkEnd w:id="326"/>
      <w:bookmarkEnd w:id="327"/>
      <w:bookmarkEnd w:id="328"/>
      <w:bookmarkEnd w:id="329"/>
      <w:bookmarkEnd w:id="330"/>
      <w:bookmarkEnd w:id="331"/>
      <w:bookmarkEnd w:id="332"/>
    </w:p>
    <w:p w14:paraId="34E46E27"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3A62A336" w14:textId="77777777" w:rsidR="003133A5" w:rsidRPr="001F16C3" w:rsidRDefault="003133A5" w:rsidP="00F3074B">
      <w:pPr>
        <w:pStyle w:val="Heading5"/>
        <w:rPr>
          <w:lang w:eastAsia="zh-CN"/>
        </w:rPr>
      </w:pPr>
      <w:bookmarkStart w:id="333" w:name="_Toc20120551"/>
      <w:bookmarkStart w:id="334" w:name="_Toc21623429"/>
      <w:bookmarkStart w:id="335" w:name="_Toc27587124"/>
      <w:bookmarkStart w:id="336" w:name="_Toc36459186"/>
      <w:bookmarkStart w:id="337" w:name="_Toc45028433"/>
      <w:bookmarkStart w:id="338" w:name="_Toc51870112"/>
      <w:bookmarkStart w:id="339" w:name="_Toc51870234"/>
      <w:bookmarkStart w:id="340" w:name="_Toc90581988"/>
      <w:bookmarkStart w:id="341" w:name="_Toc122099240"/>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3"/>
      <w:bookmarkEnd w:id="334"/>
      <w:bookmarkEnd w:id="335"/>
      <w:bookmarkEnd w:id="336"/>
      <w:bookmarkEnd w:id="337"/>
      <w:bookmarkEnd w:id="338"/>
      <w:bookmarkEnd w:id="339"/>
      <w:bookmarkEnd w:id="340"/>
      <w:bookmarkEnd w:id="341"/>
    </w:p>
    <w:p w14:paraId="751C2EAC"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55377771" w14:textId="77777777" w:rsidR="003133A5" w:rsidRDefault="003133A5" w:rsidP="003133A5">
      <w:pPr>
        <w:rPr>
          <w:lang w:eastAsia="zh-CN"/>
        </w:rPr>
      </w:pPr>
    </w:p>
    <w:p w14:paraId="4BEE06BD" w14:textId="77777777" w:rsidR="003133A5" w:rsidRDefault="003133A5" w:rsidP="003133A5">
      <w:pPr>
        <w:pStyle w:val="TH"/>
      </w:pPr>
      <w:r w:rsidRPr="001F16C3">
        <w:object w:dxaOrig="8700" w:dyaOrig="2400" w14:anchorId="60BC6188">
          <v:shape id="_x0000_i1034" type="#_x0000_t75" style="width:435.4pt;height:119.55pt" o:ole="">
            <v:imagedata r:id="rId31" o:title=""/>
          </v:shape>
          <o:OLEObject Type="Embed" ProgID="Visio.Drawing.11" ShapeID="_x0000_i1034" DrawAspect="Content" ObjectID="_1732712396" r:id="rId32"/>
        </w:object>
      </w:r>
    </w:p>
    <w:p w14:paraId="05854E97"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6624A6BC"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271D56C3"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2B962FDD" w14:textId="77777777" w:rsidR="003133A5" w:rsidRDefault="003133A5" w:rsidP="003133A5">
      <w:pPr>
        <w:pStyle w:val="B1"/>
        <w:rPr>
          <w:lang w:eastAsia="zh-CN"/>
        </w:rPr>
      </w:pPr>
      <w:r>
        <w:rPr>
          <w:lang w:eastAsia="zh-CN"/>
        </w:rPr>
        <w:tab/>
        <w:t>On failure, the UDR returns an appropriated error code with the error cause information.</w:t>
      </w:r>
    </w:p>
    <w:p w14:paraId="3BB6ED87" w14:textId="77777777" w:rsidR="003133A5" w:rsidRPr="001F16C3" w:rsidRDefault="003133A5" w:rsidP="00F3074B">
      <w:pPr>
        <w:pStyle w:val="Heading4"/>
        <w:rPr>
          <w:lang w:eastAsia="zh-CN"/>
        </w:rPr>
      </w:pPr>
      <w:bookmarkStart w:id="342" w:name="_Toc20120552"/>
      <w:bookmarkStart w:id="343" w:name="_Toc21623430"/>
      <w:bookmarkStart w:id="344" w:name="_Toc27587125"/>
      <w:bookmarkStart w:id="345" w:name="_Toc36459187"/>
      <w:bookmarkStart w:id="346" w:name="_Toc45028434"/>
      <w:bookmarkStart w:id="347" w:name="_Toc51870113"/>
      <w:bookmarkStart w:id="348" w:name="_Toc51870235"/>
      <w:bookmarkStart w:id="349" w:name="_Toc90581989"/>
      <w:bookmarkStart w:id="350" w:name="_Toc122099241"/>
      <w:r w:rsidRPr="001F16C3">
        <w:t>5.2.2.</w:t>
      </w:r>
      <w:r w:rsidRPr="001F16C3">
        <w:rPr>
          <w:lang w:eastAsia="zh-CN"/>
        </w:rPr>
        <w:t>8</w:t>
      </w:r>
      <w:r w:rsidRPr="001F16C3">
        <w:tab/>
      </w:r>
      <w:r w:rsidRPr="001F16C3">
        <w:rPr>
          <w:lang w:eastAsia="zh-CN"/>
        </w:rPr>
        <w:t>Notify</w:t>
      </w:r>
      <w:bookmarkEnd w:id="342"/>
      <w:bookmarkEnd w:id="343"/>
      <w:bookmarkEnd w:id="344"/>
      <w:bookmarkEnd w:id="345"/>
      <w:bookmarkEnd w:id="346"/>
      <w:bookmarkEnd w:id="347"/>
      <w:bookmarkEnd w:id="348"/>
      <w:bookmarkEnd w:id="349"/>
      <w:bookmarkEnd w:id="350"/>
    </w:p>
    <w:p w14:paraId="73C32F61" w14:textId="77777777" w:rsidR="003133A5" w:rsidRPr="001F16C3" w:rsidRDefault="003133A5" w:rsidP="00F3074B">
      <w:pPr>
        <w:pStyle w:val="Heading5"/>
      </w:pPr>
      <w:bookmarkStart w:id="351" w:name="_Toc20120553"/>
      <w:bookmarkStart w:id="352" w:name="_Toc21623431"/>
      <w:bookmarkStart w:id="353" w:name="_Toc27587126"/>
      <w:bookmarkStart w:id="354" w:name="_Toc36459188"/>
      <w:bookmarkStart w:id="355" w:name="_Toc45028435"/>
      <w:bookmarkStart w:id="356" w:name="_Toc51870114"/>
      <w:bookmarkStart w:id="357" w:name="_Toc51870236"/>
      <w:bookmarkStart w:id="358" w:name="_Toc90581990"/>
      <w:bookmarkStart w:id="359" w:name="_Toc122099242"/>
      <w:r w:rsidRPr="001F16C3">
        <w:t>5.2.2.</w:t>
      </w:r>
      <w:r w:rsidRPr="001F16C3">
        <w:rPr>
          <w:lang w:eastAsia="zh-CN"/>
        </w:rPr>
        <w:t>8</w:t>
      </w:r>
      <w:r w:rsidRPr="001F16C3">
        <w:t>.1</w:t>
      </w:r>
      <w:r w:rsidRPr="001F16C3">
        <w:tab/>
        <w:t>General</w:t>
      </w:r>
      <w:bookmarkEnd w:id="351"/>
      <w:bookmarkEnd w:id="352"/>
      <w:bookmarkEnd w:id="353"/>
      <w:bookmarkEnd w:id="354"/>
      <w:bookmarkEnd w:id="355"/>
      <w:bookmarkEnd w:id="356"/>
      <w:bookmarkEnd w:id="357"/>
      <w:bookmarkEnd w:id="358"/>
      <w:bookmarkEnd w:id="359"/>
    </w:p>
    <w:p w14:paraId="21FD8630"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1611B349" w14:textId="77777777" w:rsidR="003133A5" w:rsidRPr="001F16C3" w:rsidRDefault="003133A5" w:rsidP="00F3074B">
      <w:pPr>
        <w:pStyle w:val="Heading5"/>
        <w:rPr>
          <w:lang w:eastAsia="zh-CN"/>
        </w:rPr>
      </w:pPr>
      <w:bookmarkStart w:id="360" w:name="_Toc20120554"/>
      <w:bookmarkStart w:id="361" w:name="_Toc21623432"/>
      <w:bookmarkStart w:id="362" w:name="_Toc27587127"/>
      <w:bookmarkStart w:id="363" w:name="_Toc36459189"/>
      <w:bookmarkStart w:id="364" w:name="_Toc45028436"/>
      <w:bookmarkStart w:id="365" w:name="_Toc51870115"/>
      <w:bookmarkStart w:id="366" w:name="_Toc51870237"/>
      <w:bookmarkStart w:id="367" w:name="_Toc90581991"/>
      <w:bookmarkStart w:id="368" w:name="_Toc122099243"/>
      <w:r w:rsidRPr="001F16C3">
        <w:lastRenderedPageBreak/>
        <w:t>5.2.2.</w:t>
      </w:r>
      <w:r w:rsidRPr="001F16C3">
        <w:rPr>
          <w:lang w:eastAsia="zh-CN"/>
        </w:rPr>
        <w:t>8</w:t>
      </w:r>
      <w:r w:rsidRPr="001F16C3">
        <w:t>.2</w:t>
      </w:r>
      <w:r w:rsidRPr="001F16C3">
        <w:tab/>
      </w:r>
      <w:r w:rsidRPr="001F16C3">
        <w:rPr>
          <w:lang w:eastAsia="zh-CN"/>
        </w:rPr>
        <w:t>Notification to NF service consumer on data change</w:t>
      </w:r>
      <w:bookmarkEnd w:id="360"/>
      <w:bookmarkEnd w:id="361"/>
      <w:bookmarkEnd w:id="362"/>
      <w:bookmarkEnd w:id="363"/>
      <w:bookmarkEnd w:id="364"/>
      <w:bookmarkEnd w:id="365"/>
      <w:bookmarkEnd w:id="366"/>
      <w:bookmarkEnd w:id="367"/>
      <w:bookmarkEnd w:id="368"/>
    </w:p>
    <w:p w14:paraId="4017B4D0"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6880595D" w14:textId="77777777" w:rsidR="003133A5" w:rsidRDefault="003133A5" w:rsidP="003133A5">
      <w:pPr>
        <w:pStyle w:val="TH"/>
      </w:pPr>
      <w:r w:rsidRPr="001F16C3">
        <w:object w:dxaOrig="8700" w:dyaOrig="2355" w14:anchorId="35F68FA0">
          <v:shape id="_x0000_i1035" type="#_x0000_t75" style="width:435.4pt;height:117.5pt" o:ole="">
            <v:imagedata r:id="rId33" o:title=""/>
          </v:shape>
          <o:OLEObject Type="Embed" ProgID="Visio.Drawing.11" ShapeID="_x0000_i1035" DrawAspect="Content" ObjectID="_1732712397" r:id="rId34"/>
        </w:object>
      </w:r>
    </w:p>
    <w:p w14:paraId="1EF141C5" w14:textId="77777777" w:rsidR="003133A5" w:rsidRDefault="003133A5" w:rsidP="003133A5">
      <w:pPr>
        <w:pStyle w:val="TF"/>
      </w:pPr>
      <w:r>
        <w:t>Figure 5.2.2.8.2-1: Data Change Notification</w:t>
      </w:r>
    </w:p>
    <w:p w14:paraId="2874D525" w14:textId="77777777" w:rsidR="003133A5" w:rsidRDefault="003133A5" w:rsidP="003133A5">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2521B739"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197EC3D3" w14:textId="77777777" w:rsidR="003133A5" w:rsidRPr="001F16C3" w:rsidRDefault="003133A5" w:rsidP="00F3074B">
      <w:pPr>
        <w:pStyle w:val="Heading5"/>
      </w:pPr>
      <w:bookmarkStart w:id="369" w:name="_Toc20120555"/>
      <w:bookmarkStart w:id="370" w:name="_Toc21623433"/>
      <w:bookmarkStart w:id="371" w:name="_Toc27587128"/>
      <w:bookmarkStart w:id="372" w:name="_Toc36459190"/>
      <w:bookmarkStart w:id="373" w:name="_Toc45028437"/>
      <w:bookmarkStart w:id="374" w:name="_Toc51870116"/>
      <w:bookmarkStart w:id="375" w:name="_Toc51870238"/>
      <w:bookmarkStart w:id="376" w:name="_Toc90581992"/>
      <w:bookmarkStart w:id="377" w:name="_Toc122099244"/>
      <w:r w:rsidRPr="001F16C3">
        <w:t>5.2.2.</w:t>
      </w:r>
      <w:r w:rsidRPr="001F16C3">
        <w:rPr>
          <w:lang w:eastAsia="zh-CN"/>
        </w:rPr>
        <w:t>8</w:t>
      </w:r>
      <w:r w:rsidRPr="001F16C3">
        <w:t>.3</w:t>
      </w:r>
      <w:r w:rsidRPr="001F16C3">
        <w:tab/>
      </w:r>
      <w:r w:rsidRPr="001F16C3">
        <w:rPr>
          <w:lang w:eastAsia="zh-CN"/>
        </w:rPr>
        <w:t>Notification to stateless UDM on data change</w:t>
      </w:r>
      <w:bookmarkEnd w:id="369"/>
      <w:bookmarkEnd w:id="370"/>
      <w:bookmarkEnd w:id="371"/>
      <w:bookmarkEnd w:id="372"/>
      <w:bookmarkEnd w:id="373"/>
      <w:bookmarkEnd w:id="374"/>
      <w:bookmarkEnd w:id="375"/>
      <w:bookmarkEnd w:id="376"/>
      <w:bookmarkEnd w:id="377"/>
    </w:p>
    <w:p w14:paraId="2F2B3F62"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292B6241" w14:textId="77777777" w:rsidR="003133A5" w:rsidRDefault="003133A5" w:rsidP="003133A5">
      <w:pPr>
        <w:pStyle w:val="TH"/>
        <w:rPr>
          <w:lang w:eastAsia="zh-CN"/>
        </w:rPr>
      </w:pPr>
      <w:r w:rsidRPr="001F16C3">
        <w:object w:dxaOrig="5865" w:dyaOrig="3210" w14:anchorId="4EF0B235">
          <v:shape id="_x0000_i1036" type="#_x0000_t75" style="width:296.15pt;height:161.65pt" o:ole="">
            <v:imagedata r:id="rId35" o:title=""/>
          </v:shape>
          <o:OLEObject Type="Embed" ProgID="Visio.Drawing.11" ShapeID="_x0000_i1036" DrawAspect="Content" ObjectID="_1732712398" r:id="rId36"/>
        </w:object>
      </w:r>
    </w:p>
    <w:p w14:paraId="00650E51"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3FE2DD77"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D57063B" w14:textId="77777777" w:rsidR="003133A5" w:rsidRDefault="003133A5" w:rsidP="003133A5">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0E96F228"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4FD4B196" w14:textId="77777777" w:rsidR="003133A5" w:rsidRDefault="003133A5" w:rsidP="00F3074B">
      <w:pPr>
        <w:pStyle w:val="B1"/>
        <w:rPr>
          <w:lang w:eastAsia="zh-CN"/>
        </w:rPr>
      </w:pPr>
      <w:r w:rsidRPr="00F3074B">
        <w:lastRenderedPageBreak/>
        <w:tab/>
        <w:t>When the notification in the POST request body includes one or more arrays where all the array elements have been removed, the UDR shall include the original array representation, i.e. in the origValue attribute of the ChangeItem.</w:t>
      </w:r>
    </w:p>
    <w:p w14:paraId="2DADA527"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79A5A4F4" w14:textId="77777777" w:rsidR="003133A5" w:rsidRDefault="003133A5" w:rsidP="003133A5">
      <w:pPr>
        <w:rPr>
          <w:lang w:eastAsia="zh-CN"/>
        </w:rPr>
      </w:pPr>
      <w:r>
        <w:rPr>
          <w:lang w:eastAsia="zh-CN"/>
        </w:rPr>
        <w:tab/>
        <w:t>On failure, the stateless UDM responds an appropriated error code with the error cause information.</w:t>
      </w:r>
    </w:p>
    <w:p w14:paraId="62B61209" w14:textId="77777777" w:rsidR="00153E7A" w:rsidRDefault="00C11921" w:rsidP="00496973">
      <w:pPr>
        <w:pStyle w:val="Heading4"/>
        <w:rPr>
          <w:lang w:eastAsia="zh-CN"/>
        </w:rPr>
      </w:pPr>
      <w:bookmarkStart w:id="378" w:name="_Toc82684219"/>
      <w:bookmarkStart w:id="379" w:name="_Toc122099245"/>
      <w:r>
        <w:t>5.2.2.9</w:t>
      </w:r>
      <w:r w:rsidR="00153E7A" w:rsidRPr="001F16C3">
        <w:tab/>
      </w:r>
      <w:bookmarkEnd w:id="378"/>
      <w:r w:rsidR="00153E7A">
        <w:rPr>
          <w:lang w:eastAsia="zh-CN"/>
        </w:rPr>
        <w:t>DataRestoration</w:t>
      </w:r>
      <w:r w:rsidR="00153E7A">
        <w:rPr>
          <w:rFonts w:hint="eastAsia"/>
          <w:lang w:eastAsia="zh-CN"/>
        </w:rPr>
        <w:t>Notification</w:t>
      </w:r>
      <w:bookmarkEnd w:id="379"/>
    </w:p>
    <w:p w14:paraId="7DDEC499" w14:textId="77777777" w:rsidR="00153E7A" w:rsidRPr="001F16C3" w:rsidRDefault="00C11921" w:rsidP="00153E7A">
      <w:pPr>
        <w:pStyle w:val="Heading5"/>
      </w:pPr>
      <w:bookmarkStart w:id="380" w:name="_Toc82684217"/>
      <w:bookmarkStart w:id="381" w:name="_Toc122099246"/>
      <w:r>
        <w:t>5.2.2.9</w:t>
      </w:r>
      <w:r w:rsidR="00153E7A" w:rsidRPr="001F16C3">
        <w:t>.1</w:t>
      </w:r>
      <w:r w:rsidR="00153E7A" w:rsidRPr="001F16C3">
        <w:tab/>
        <w:t>General</w:t>
      </w:r>
      <w:bookmarkEnd w:id="380"/>
      <w:bookmarkEnd w:id="381"/>
    </w:p>
    <w:p w14:paraId="66291FE9" w14:textId="77777777" w:rsidR="00153E7A" w:rsidRPr="001F16C3" w:rsidRDefault="00153E7A" w:rsidP="00153E7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52BA1113" w14:textId="77777777" w:rsidR="00153E7A" w:rsidRPr="001F16C3" w:rsidRDefault="00C11921" w:rsidP="00153E7A">
      <w:pPr>
        <w:pStyle w:val="Heading5"/>
        <w:rPr>
          <w:lang w:eastAsia="zh-CN"/>
        </w:rPr>
      </w:pPr>
      <w:bookmarkStart w:id="382" w:name="_Toc82684218"/>
      <w:bookmarkStart w:id="383" w:name="_Toc122099247"/>
      <w:r>
        <w:t>5.2.2.9</w:t>
      </w:r>
      <w:r w:rsidR="00153E7A" w:rsidRPr="001F16C3">
        <w:t>.2</w:t>
      </w:r>
      <w:r w:rsidR="00153E7A" w:rsidRPr="001F16C3">
        <w:tab/>
      </w:r>
      <w:r w:rsidR="00153E7A" w:rsidRPr="001F16C3">
        <w:rPr>
          <w:lang w:eastAsia="zh-CN"/>
        </w:rPr>
        <w:t xml:space="preserve">Notification on </w:t>
      </w:r>
      <w:bookmarkEnd w:id="382"/>
      <w:r w:rsidR="00153E7A">
        <w:rPr>
          <w:lang w:eastAsia="zh-CN"/>
        </w:rPr>
        <w:t>Data Restoration</w:t>
      </w:r>
      <w:bookmarkEnd w:id="383"/>
    </w:p>
    <w:p w14:paraId="472DE12A" w14:textId="77777777" w:rsidR="00153E7A" w:rsidRDefault="00153E7A" w:rsidP="00153E7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4623EB3D" w14:textId="77777777" w:rsidR="00153E7A" w:rsidRPr="001F16C3" w:rsidRDefault="00153E7A" w:rsidP="00153E7A">
      <w:r>
        <w:t xml:space="preserve">Figure </w:t>
      </w:r>
      <w:r w:rsidR="00C11921">
        <w:t>5.2.2.9</w:t>
      </w:r>
      <w:r>
        <w:t xml:space="preserve">.2-1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6B045AF9" w14:textId="77777777" w:rsidR="00153E7A" w:rsidRDefault="00153E7A" w:rsidP="00153E7A">
      <w:pPr>
        <w:pStyle w:val="TH"/>
      </w:pPr>
      <w:r w:rsidRPr="001F16C3">
        <w:object w:dxaOrig="8712" w:dyaOrig="2335" w14:anchorId="02F1873B">
          <v:shape id="_x0000_i1037" type="#_x0000_t75" style="width:435.4pt;height:116.85pt" o:ole="">
            <v:imagedata r:id="rId37" o:title=""/>
          </v:shape>
          <o:OLEObject Type="Embed" ProgID="Visio.Drawing.11" ShapeID="_x0000_i1037" DrawAspect="Content" ObjectID="_1732712399" r:id="rId38"/>
        </w:object>
      </w:r>
    </w:p>
    <w:p w14:paraId="2122FE2A" w14:textId="77777777" w:rsidR="00153E7A" w:rsidRDefault="00153E7A" w:rsidP="00153E7A">
      <w:pPr>
        <w:pStyle w:val="TF"/>
      </w:pPr>
      <w:r>
        <w:t xml:space="preserve">Figure </w:t>
      </w:r>
      <w:r w:rsidR="00C11921">
        <w:t>5.2.2.9</w:t>
      </w:r>
      <w:r>
        <w:t>.2-1: Data Restoration Notification</w:t>
      </w:r>
    </w:p>
    <w:p w14:paraId="567D66E6" w14:textId="77777777" w:rsidR="00153E7A" w:rsidRDefault="00153E7A" w:rsidP="00153E7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23E17700" w14:textId="77777777" w:rsidR="00153E7A" w:rsidRPr="00153E7A" w:rsidRDefault="00153E7A" w:rsidP="004969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1B9EEEA1" w14:textId="77777777" w:rsidR="003133A5" w:rsidRPr="001F16C3" w:rsidRDefault="003133A5" w:rsidP="00F3074B">
      <w:pPr>
        <w:pStyle w:val="Heading2"/>
      </w:pPr>
      <w:bookmarkStart w:id="384" w:name="_Toc27587129"/>
      <w:bookmarkStart w:id="385" w:name="_Toc36459191"/>
      <w:bookmarkStart w:id="386" w:name="_Toc45028438"/>
      <w:bookmarkStart w:id="387" w:name="_Toc51870117"/>
      <w:bookmarkStart w:id="388" w:name="_Toc51870239"/>
      <w:bookmarkStart w:id="389" w:name="_Toc90581993"/>
      <w:bookmarkStart w:id="390" w:name="_Toc122099248"/>
      <w:r w:rsidRPr="001F16C3">
        <w:lastRenderedPageBreak/>
        <w:t>5.</w:t>
      </w:r>
      <w:r>
        <w:t>3</w:t>
      </w:r>
      <w:r w:rsidRPr="001F16C3">
        <w:tab/>
        <w:t>Nudr_</w:t>
      </w:r>
      <w:r>
        <w:t>GroupIDmap</w:t>
      </w:r>
      <w:r w:rsidRPr="001F16C3">
        <w:t xml:space="preserve"> Service</w:t>
      </w:r>
      <w:bookmarkEnd w:id="384"/>
      <w:bookmarkEnd w:id="385"/>
      <w:bookmarkEnd w:id="386"/>
      <w:bookmarkEnd w:id="387"/>
      <w:bookmarkEnd w:id="388"/>
      <w:bookmarkEnd w:id="389"/>
      <w:bookmarkEnd w:id="390"/>
    </w:p>
    <w:p w14:paraId="3B354FBC" w14:textId="77777777" w:rsidR="003133A5" w:rsidRPr="001F16C3" w:rsidRDefault="003133A5" w:rsidP="00F3074B">
      <w:pPr>
        <w:pStyle w:val="Heading3"/>
        <w:rPr>
          <w:lang w:eastAsia="zh-CN"/>
        </w:rPr>
      </w:pPr>
      <w:bookmarkStart w:id="391" w:name="_Toc27587130"/>
      <w:bookmarkStart w:id="392" w:name="_Toc36459192"/>
      <w:bookmarkStart w:id="393" w:name="_Toc45028439"/>
      <w:bookmarkStart w:id="394" w:name="_Toc51870118"/>
      <w:bookmarkStart w:id="395" w:name="_Toc51870240"/>
      <w:bookmarkStart w:id="396" w:name="_Toc90581994"/>
      <w:bookmarkStart w:id="397" w:name="_Toc122099249"/>
      <w:r w:rsidRPr="001F16C3">
        <w:t>5.</w:t>
      </w:r>
      <w:r>
        <w:t>3</w:t>
      </w:r>
      <w:r w:rsidRPr="001F16C3">
        <w:t>.1</w:t>
      </w:r>
      <w:r w:rsidRPr="001F16C3">
        <w:tab/>
        <w:t>Service Description</w:t>
      </w:r>
      <w:bookmarkEnd w:id="391"/>
      <w:bookmarkEnd w:id="392"/>
      <w:bookmarkEnd w:id="393"/>
      <w:bookmarkEnd w:id="394"/>
      <w:bookmarkEnd w:id="395"/>
      <w:bookmarkEnd w:id="396"/>
      <w:bookmarkEnd w:id="397"/>
    </w:p>
    <w:p w14:paraId="0740B073" w14:textId="77777777" w:rsidR="003133A5" w:rsidRPr="001F16C3" w:rsidRDefault="003133A5" w:rsidP="006E19FE">
      <w:pPr>
        <w:pStyle w:val="Heading4"/>
        <w:rPr>
          <w:lang w:eastAsia="zh-CN"/>
        </w:rPr>
      </w:pPr>
      <w:bookmarkStart w:id="398" w:name="_Toc27587131"/>
      <w:bookmarkStart w:id="399" w:name="_Toc36459193"/>
      <w:bookmarkStart w:id="400" w:name="_Toc45028440"/>
      <w:bookmarkStart w:id="401" w:name="_Toc51870119"/>
      <w:bookmarkStart w:id="402" w:name="_Toc51870241"/>
      <w:bookmarkStart w:id="403" w:name="_Toc90581995"/>
      <w:bookmarkStart w:id="404" w:name="_Toc122099250"/>
      <w:r w:rsidRPr="001F16C3">
        <w:t>5.</w:t>
      </w:r>
      <w:r>
        <w:t>3</w:t>
      </w:r>
      <w:r w:rsidRPr="001F16C3">
        <w:t>.1.</w:t>
      </w:r>
      <w:r w:rsidRPr="001F16C3">
        <w:rPr>
          <w:lang w:eastAsia="zh-CN"/>
        </w:rPr>
        <w:t>1</w:t>
      </w:r>
      <w:r>
        <w:tab/>
      </w:r>
      <w:r w:rsidRPr="001F16C3">
        <w:rPr>
          <w:lang w:eastAsia="zh-CN"/>
        </w:rPr>
        <w:t>Service and operation description</w:t>
      </w:r>
      <w:bookmarkEnd w:id="398"/>
      <w:bookmarkEnd w:id="399"/>
      <w:bookmarkEnd w:id="400"/>
      <w:bookmarkEnd w:id="401"/>
      <w:bookmarkEnd w:id="402"/>
      <w:bookmarkEnd w:id="403"/>
      <w:bookmarkEnd w:id="404"/>
    </w:p>
    <w:p w14:paraId="57BDD463" w14:textId="77777777" w:rsidR="003133A5" w:rsidRPr="001F16C3" w:rsidRDefault="003133A5" w:rsidP="003133A5">
      <w:pPr>
        <w:rPr>
          <w:lang w:eastAsia="zh-CN"/>
        </w:rPr>
      </w:pPr>
      <w:r>
        <w:t>The Nudr_GroupIDmap service may be used by NF service consumers (e.g. NRF or SCP) to retrieve the NF-GroupId for a given NF type and subscriber identifier; see G3GPP TS 23.501 [4] and 3GPP TS 23.502 [5].</w:t>
      </w:r>
    </w:p>
    <w:p w14:paraId="2889C50A" w14:textId="77777777" w:rsidR="003133A5" w:rsidRDefault="003133A5" w:rsidP="003133A5">
      <w:pPr>
        <w:rPr>
          <w:lang w:eastAsia="zh-CN"/>
        </w:rPr>
      </w:pPr>
      <w:r>
        <w:rPr>
          <w:lang w:eastAsia="zh-CN"/>
        </w:rPr>
        <w:t>For the Nudr_GroupIDmap service, the following service operations are defined:</w:t>
      </w:r>
    </w:p>
    <w:p w14:paraId="4858D9C3" w14:textId="77777777" w:rsidR="003133A5" w:rsidRDefault="003133A5" w:rsidP="003133A5">
      <w:pPr>
        <w:pStyle w:val="B1"/>
        <w:rPr>
          <w:lang w:eastAsia="zh-CN"/>
        </w:rPr>
      </w:pPr>
      <w:r>
        <w:rPr>
          <w:lang w:eastAsia="zh-CN"/>
        </w:rPr>
        <w:t>-</w:t>
      </w:r>
      <w:r>
        <w:rPr>
          <w:lang w:eastAsia="zh-CN"/>
        </w:rPr>
        <w:tab/>
        <w:t>Query</w:t>
      </w:r>
    </w:p>
    <w:p w14:paraId="13A6F279" w14:textId="77777777" w:rsidR="003133A5" w:rsidRDefault="003133A5" w:rsidP="003133A5">
      <w:r>
        <w:t>This service allows NF service consumers to retrieve, NfGroupId data stored in the UDR.</w:t>
      </w:r>
    </w:p>
    <w:p w14:paraId="06B0BD44" w14:textId="77777777" w:rsidR="003133A5" w:rsidRPr="001F16C3" w:rsidRDefault="003133A5" w:rsidP="00F3074B">
      <w:pPr>
        <w:pStyle w:val="Heading3"/>
      </w:pPr>
      <w:bookmarkStart w:id="405" w:name="_Toc27587132"/>
      <w:bookmarkStart w:id="406" w:name="_Toc36459194"/>
      <w:bookmarkStart w:id="407" w:name="_Toc45028441"/>
      <w:bookmarkStart w:id="408" w:name="_Toc51870120"/>
      <w:bookmarkStart w:id="409" w:name="_Toc51870242"/>
      <w:bookmarkStart w:id="410" w:name="_Toc90581996"/>
      <w:bookmarkStart w:id="411" w:name="_Toc122099251"/>
      <w:r w:rsidRPr="001F16C3">
        <w:t>5.</w:t>
      </w:r>
      <w:r>
        <w:t>3</w:t>
      </w:r>
      <w:r w:rsidRPr="001F16C3">
        <w:t>.2</w:t>
      </w:r>
      <w:r w:rsidRPr="001F16C3">
        <w:tab/>
        <w:t>Service Operations</w:t>
      </w:r>
      <w:bookmarkEnd w:id="405"/>
      <w:bookmarkEnd w:id="406"/>
      <w:bookmarkEnd w:id="407"/>
      <w:bookmarkEnd w:id="408"/>
      <w:bookmarkEnd w:id="409"/>
      <w:bookmarkEnd w:id="410"/>
      <w:bookmarkEnd w:id="411"/>
    </w:p>
    <w:p w14:paraId="45597ABF" w14:textId="77777777" w:rsidR="003133A5" w:rsidRPr="001F16C3" w:rsidRDefault="003133A5" w:rsidP="00F3074B">
      <w:pPr>
        <w:pStyle w:val="Heading4"/>
      </w:pPr>
      <w:bookmarkStart w:id="412" w:name="_Toc27587133"/>
      <w:bookmarkStart w:id="413" w:name="_Toc36459195"/>
      <w:bookmarkStart w:id="414" w:name="_Toc45028442"/>
      <w:bookmarkStart w:id="415" w:name="_Toc51870121"/>
      <w:bookmarkStart w:id="416" w:name="_Toc51870243"/>
      <w:bookmarkStart w:id="417" w:name="_Toc90581997"/>
      <w:bookmarkStart w:id="418" w:name="_Toc122099252"/>
      <w:r w:rsidRPr="001F16C3">
        <w:t>5.2.2.1</w:t>
      </w:r>
      <w:r w:rsidRPr="001F16C3">
        <w:tab/>
        <w:t>Introduction</w:t>
      </w:r>
      <w:bookmarkEnd w:id="412"/>
      <w:bookmarkEnd w:id="413"/>
      <w:bookmarkEnd w:id="414"/>
      <w:bookmarkEnd w:id="415"/>
      <w:bookmarkEnd w:id="416"/>
      <w:bookmarkEnd w:id="417"/>
      <w:bookmarkEnd w:id="418"/>
    </w:p>
    <w:p w14:paraId="14C6CF33" w14:textId="77777777" w:rsidR="003133A5" w:rsidRDefault="003133A5" w:rsidP="003133A5">
      <w:pPr>
        <w:rPr>
          <w:lang w:eastAsia="zh-CN"/>
        </w:rPr>
      </w:pPr>
      <w:r>
        <w:rPr>
          <w:lang w:eastAsia="zh-CN"/>
        </w:rPr>
        <w:t>The service operations defined for the Nudr_GroupIDmap service are as follows:</w:t>
      </w:r>
    </w:p>
    <w:p w14:paraId="2A079AE4"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00CDDB9F" w14:textId="77777777" w:rsidR="003133A5" w:rsidRPr="001F16C3" w:rsidRDefault="003133A5" w:rsidP="00F3074B">
      <w:pPr>
        <w:pStyle w:val="Heading4"/>
        <w:rPr>
          <w:lang w:eastAsia="zh-CN"/>
        </w:rPr>
      </w:pPr>
      <w:bookmarkStart w:id="419" w:name="_Toc27587134"/>
      <w:bookmarkStart w:id="420" w:name="_Toc36459196"/>
      <w:bookmarkStart w:id="421" w:name="_Toc45028443"/>
      <w:bookmarkStart w:id="422" w:name="_Toc51870122"/>
      <w:bookmarkStart w:id="423" w:name="_Toc51870244"/>
      <w:bookmarkStart w:id="424" w:name="_Toc90581998"/>
      <w:bookmarkStart w:id="425" w:name="_Toc122099253"/>
      <w:r w:rsidRPr="001F16C3">
        <w:t>5.</w:t>
      </w:r>
      <w:r>
        <w:t>3</w:t>
      </w:r>
      <w:r w:rsidRPr="001F16C3">
        <w:t>.2.2</w:t>
      </w:r>
      <w:r w:rsidRPr="001F16C3">
        <w:tab/>
      </w:r>
      <w:r w:rsidRPr="001F16C3">
        <w:rPr>
          <w:lang w:eastAsia="zh-CN"/>
        </w:rPr>
        <w:t>Query</w:t>
      </w:r>
      <w:bookmarkEnd w:id="419"/>
      <w:bookmarkEnd w:id="420"/>
      <w:bookmarkEnd w:id="421"/>
      <w:bookmarkEnd w:id="422"/>
      <w:bookmarkEnd w:id="423"/>
      <w:bookmarkEnd w:id="424"/>
      <w:bookmarkEnd w:id="425"/>
    </w:p>
    <w:p w14:paraId="746F1E7A" w14:textId="77777777" w:rsidR="003133A5" w:rsidRPr="001F16C3" w:rsidRDefault="003133A5" w:rsidP="00F3074B">
      <w:pPr>
        <w:pStyle w:val="Heading5"/>
        <w:rPr>
          <w:lang w:eastAsia="zh-CN"/>
        </w:rPr>
      </w:pPr>
      <w:bookmarkStart w:id="426" w:name="_Toc27587135"/>
      <w:bookmarkStart w:id="427" w:name="_Toc36459197"/>
      <w:bookmarkStart w:id="428" w:name="_Toc45028444"/>
      <w:bookmarkStart w:id="429" w:name="_Toc51870123"/>
      <w:bookmarkStart w:id="430" w:name="_Toc51870245"/>
      <w:bookmarkStart w:id="431" w:name="_Toc90581999"/>
      <w:bookmarkStart w:id="432" w:name="_Toc122099254"/>
      <w:r w:rsidRPr="001F16C3">
        <w:t>5.</w:t>
      </w:r>
      <w:r>
        <w:t>3</w:t>
      </w:r>
      <w:r w:rsidRPr="001F16C3">
        <w:t>.2.2.1</w:t>
      </w:r>
      <w:r w:rsidRPr="001F16C3">
        <w:tab/>
        <w:t>General</w:t>
      </w:r>
      <w:bookmarkEnd w:id="426"/>
      <w:bookmarkEnd w:id="427"/>
      <w:bookmarkEnd w:id="428"/>
      <w:bookmarkEnd w:id="429"/>
      <w:bookmarkEnd w:id="430"/>
      <w:bookmarkEnd w:id="431"/>
      <w:bookmarkEnd w:id="432"/>
    </w:p>
    <w:p w14:paraId="65F1259B"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6F3C9747" w14:textId="77777777" w:rsidR="003133A5" w:rsidRPr="00D67AB2" w:rsidRDefault="003133A5" w:rsidP="003133A5">
      <w:pPr>
        <w:pStyle w:val="B1"/>
      </w:pPr>
      <w:r w:rsidRPr="00D67AB2">
        <w:t>-</w:t>
      </w:r>
      <w:r w:rsidRPr="00D67AB2">
        <w:tab/>
      </w:r>
      <w:r>
        <w:t>NF-Group ID</w:t>
      </w:r>
      <w:r w:rsidRPr="00D67AB2">
        <w:t xml:space="preserve"> Retrieval</w:t>
      </w:r>
    </w:p>
    <w:p w14:paraId="0284752F" w14:textId="77777777" w:rsidR="003133A5" w:rsidRPr="001F16C3" w:rsidRDefault="003133A5" w:rsidP="00F3074B">
      <w:pPr>
        <w:pStyle w:val="Heading5"/>
        <w:rPr>
          <w:lang w:eastAsia="zh-CN"/>
        </w:rPr>
      </w:pPr>
      <w:bookmarkStart w:id="433" w:name="_Toc27587136"/>
      <w:bookmarkStart w:id="434" w:name="_Toc36459198"/>
      <w:bookmarkStart w:id="435" w:name="_Toc45028445"/>
      <w:bookmarkStart w:id="436" w:name="_Toc51870124"/>
      <w:bookmarkStart w:id="437" w:name="_Toc51870246"/>
      <w:bookmarkStart w:id="438" w:name="_Toc90582000"/>
      <w:bookmarkStart w:id="439" w:name="_Toc122099255"/>
      <w:r w:rsidRPr="001F16C3">
        <w:t>5.</w:t>
      </w:r>
      <w:r>
        <w:t>3</w:t>
      </w:r>
      <w:r w:rsidRPr="001F16C3">
        <w:t>.2.2.2</w:t>
      </w:r>
      <w:r w:rsidRPr="001F16C3">
        <w:tab/>
      </w:r>
      <w:r>
        <w:t>NF-Group ID</w:t>
      </w:r>
      <w:r w:rsidRPr="001F16C3">
        <w:rPr>
          <w:lang w:eastAsia="zh-CN"/>
        </w:rPr>
        <w:t xml:space="preserve"> retrieval</w:t>
      </w:r>
      <w:bookmarkEnd w:id="433"/>
      <w:bookmarkEnd w:id="434"/>
      <w:bookmarkEnd w:id="435"/>
      <w:bookmarkEnd w:id="436"/>
      <w:bookmarkEnd w:id="437"/>
      <w:bookmarkEnd w:id="438"/>
      <w:bookmarkEnd w:id="439"/>
    </w:p>
    <w:p w14:paraId="2E903F40" w14:textId="77777777" w:rsidR="003133A5" w:rsidRPr="001F16C3" w:rsidRDefault="003133A5" w:rsidP="003133A5">
      <w:pPr>
        <w:rPr>
          <w:lang w:eastAsia="zh-CN"/>
        </w:rPr>
      </w:pPr>
      <w:r>
        <w:t>Figure 5.3.2.2.2-1 shows a scenario where the NF service consumer (e.g. NRF) sends a request to the UDR to retrieve the UDM-group ID.</w:t>
      </w:r>
    </w:p>
    <w:p w14:paraId="6ED75669" w14:textId="77777777" w:rsidR="003133A5" w:rsidRDefault="003133A5" w:rsidP="003133A5">
      <w:pPr>
        <w:pStyle w:val="TH"/>
        <w:rPr>
          <w:lang w:eastAsia="zh-CN"/>
        </w:rPr>
      </w:pPr>
    </w:p>
    <w:p w14:paraId="561AFB05" w14:textId="77777777" w:rsidR="003133A5" w:rsidRDefault="003133A5" w:rsidP="003133A5">
      <w:pPr>
        <w:pStyle w:val="TH"/>
        <w:rPr>
          <w:lang w:eastAsia="zh-CN"/>
        </w:rPr>
      </w:pPr>
      <w:r w:rsidRPr="001F16C3">
        <w:object w:dxaOrig="8701" w:dyaOrig="2381" w14:anchorId="06DD8C19">
          <v:shape id="_x0000_i1038" type="#_x0000_t75" style="width:434.7pt;height:120.25pt" o:ole="">
            <v:imagedata r:id="rId39" o:title=""/>
          </v:shape>
          <o:OLEObject Type="Embed" ProgID="Visio.Drawing.11" ShapeID="_x0000_i1038" DrawAspect="Content" ObjectID="_1732712400" r:id="rId40"/>
        </w:object>
      </w:r>
    </w:p>
    <w:p w14:paraId="641CD8D7" w14:textId="77777777" w:rsidR="003133A5" w:rsidRDefault="003133A5" w:rsidP="003133A5">
      <w:pPr>
        <w:pStyle w:val="TF"/>
      </w:pPr>
      <w:r>
        <w:t>Figure 5.3.2.2.2-1: Retrieving NF-Group Id</w:t>
      </w:r>
    </w:p>
    <w:p w14:paraId="41B78AC5"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3953792A"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525C12AE"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31456F8F" w14:textId="77777777" w:rsidR="003133A5" w:rsidRPr="001F16C3" w:rsidRDefault="003133A5" w:rsidP="00F3074B">
      <w:pPr>
        <w:pStyle w:val="Heading1"/>
      </w:pPr>
      <w:bookmarkStart w:id="440" w:name="_Toc20120556"/>
      <w:bookmarkStart w:id="441" w:name="_Toc21623434"/>
      <w:bookmarkStart w:id="442" w:name="_Toc27587137"/>
      <w:bookmarkStart w:id="443" w:name="_Toc36459199"/>
      <w:bookmarkStart w:id="444" w:name="_Toc45028446"/>
      <w:bookmarkStart w:id="445" w:name="_Toc51870125"/>
      <w:bookmarkStart w:id="446" w:name="_Toc51870247"/>
      <w:bookmarkStart w:id="447" w:name="_Toc90582001"/>
      <w:bookmarkStart w:id="448" w:name="_Toc122099256"/>
      <w:r w:rsidRPr="001F16C3">
        <w:t>6</w:t>
      </w:r>
      <w:r w:rsidRPr="001F16C3">
        <w:tab/>
        <w:t>API Definitions</w:t>
      </w:r>
      <w:bookmarkEnd w:id="440"/>
      <w:bookmarkEnd w:id="441"/>
      <w:bookmarkEnd w:id="442"/>
      <w:bookmarkEnd w:id="443"/>
      <w:bookmarkEnd w:id="444"/>
      <w:bookmarkEnd w:id="445"/>
      <w:bookmarkEnd w:id="446"/>
      <w:bookmarkEnd w:id="447"/>
      <w:bookmarkEnd w:id="448"/>
    </w:p>
    <w:p w14:paraId="4FD58C54" w14:textId="77777777" w:rsidR="003133A5" w:rsidRPr="001F16C3" w:rsidRDefault="003133A5" w:rsidP="00F3074B">
      <w:pPr>
        <w:pStyle w:val="Heading2"/>
      </w:pPr>
      <w:bookmarkStart w:id="449" w:name="_Toc20120557"/>
      <w:bookmarkStart w:id="450" w:name="_Toc21623435"/>
      <w:bookmarkStart w:id="451" w:name="_Toc27587138"/>
      <w:bookmarkStart w:id="452" w:name="_Toc36459200"/>
      <w:bookmarkStart w:id="453" w:name="_Toc45028447"/>
      <w:bookmarkStart w:id="454" w:name="_Toc51870126"/>
      <w:bookmarkStart w:id="455" w:name="_Toc51870248"/>
      <w:bookmarkStart w:id="456" w:name="_Toc90582002"/>
      <w:bookmarkStart w:id="457" w:name="_Toc122099257"/>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49"/>
      <w:bookmarkEnd w:id="450"/>
      <w:bookmarkEnd w:id="451"/>
      <w:bookmarkEnd w:id="452"/>
      <w:bookmarkEnd w:id="453"/>
      <w:bookmarkEnd w:id="454"/>
      <w:bookmarkEnd w:id="455"/>
      <w:bookmarkEnd w:id="456"/>
      <w:bookmarkEnd w:id="457"/>
    </w:p>
    <w:p w14:paraId="4E754204" w14:textId="77777777" w:rsidR="003133A5" w:rsidRPr="001F16C3" w:rsidRDefault="003133A5" w:rsidP="00F3074B">
      <w:pPr>
        <w:pStyle w:val="Heading3"/>
        <w:rPr>
          <w:lang w:eastAsia="zh-CN"/>
        </w:rPr>
      </w:pPr>
      <w:bookmarkStart w:id="458" w:name="_Toc20120558"/>
      <w:bookmarkStart w:id="459" w:name="_Toc21623436"/>
      <w:bookmarkStart w:id="460" w:name="_Toc27587139"/>
      <w:bookmarkStart w:id="461" w:name="_Toc36459201"/>
      <w:bookmarkStart w:id="462" w:name="_Toc45028448"/>
      <w:bookmarkStart w:id="463" w:name="_Toc51870127"/>
      <w:bookmarkStart w:id="464" w:name="_Toc51870249"/>
      <w:bookmarkStart w:id="465" w:name="_Toc90582003"/>
      <w:bookmarkStart w:id="466" w:name="_Toc122099258"/>
      <w:r w:rsidRPr="001F16C3">
        <w:t>6.1.1</w:t>
      </w:r>
      <w:r w:rsidRPr="001F16C3">
        <w:tab/>
        <w:t>API URI</w:t>
      </w:r>
      <w:bookmarkEnd w:id="458"/>
      <w:bookmarkEnd w:id="459"/>
      <w:bookmarkEnd w:id="460"/>
      <w:bookmarkEnd w:id="461"/>
      <w:bookmarkEnd w:id="462"/>
      <w:bookmarkEnd w:id="463"/>
      <w:bookmarkEnd w:id="464"/>
      <w:bookmarkEnd w:id="465"/>
      <w:bookmarkEnd w:id="466"/>
    </w:p>
    <w:p w14:paraId="03726295"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563C9A69"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6DFC9565"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0DFC2913" w14:textId="77777777" w:rsidR="003133A5" w:rsidRPr="00E23840" w:rsidRDefault="003133A5" w:rsidP="003133A5">
      <w:pPr>
        <w:rPr>
          <w:noProof/>
          <w:lang w:eastAsia="zh-CN"/>
        </w:rPr>
      </w:pPr>
      <w:r w:rsidRPr="00E23840">
        <w:rPr>
          <w:noProof/>
          <w:lang w:eastAsia="zh-CN"/>
        </w:rPr>
        <w:t>with the following components:</w:t>
      </w:r>
    </w:p>
    <w:p w14:paraId="1DC0683D"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796BB7AF"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3472B860"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301801D5"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240B22BF" w14:textId="77777777" w:rsidR="003133A5" w:rsidRPr="001F16C3" w:rsidRDefault="003133A5" w:rsidP="00F3074B">
      <w:pPr>
        <w:pStyle w:val="Heading3"/>
      </w:pPr>
      <w:bookmarkStart w:id="467" w:name="_Toc20120559"/>
      <w:bookmarkStart w:id="468" w:name="_Toc21623437"/>
      <w:bookmarkStart w:id="469" w:name="_Toc27587140"/>
      <w:bookmarkStart w:id="470" w:name="_Toc36459202"/>
      <w:bookmarkStart w:id="471" w:name="_Toc45028449"/>
      <w:bookmarkStart w:id="472" w:name="_Toc51870128"/>
      <w:bookmarkStart w:id="473" w:name="_Toc51870250"/>
      <w:bookmarkStart w:id="474" w:name="_Toc90582004"/>
      <w:bookmarkStart w:id="475" w:name="_Toc122099259"/>
      <w:r w:rsidRPr="001F16C3">
        <w:lastRenderedPageBreak/>
        <w:t>6.1.2</w:t>
      </w:r>
      <w:r w:rsidRPr="001F16C3">
        <w:tab/>
        <w:t>Usage of HTTP</w:t>
      </w:r>
      <w:bookmarkEnd w:id="467"/>
      <w:bookmarkEnd w:id="468"/>
      <w:bookmarkEnd w:id="469"/>
      <w:bookmarkEnd w:id="470"/>
      <w:bookmarkEnd w:id="471"/>
      <w:bookmarkEnd w:id="472"/>
      <w:bookmarkEnd w:id="473"/>
      <w:bookmarkEnd w:id="474"/>
      <w:bookmarkEnd w:id="475"/>
    </w:p>
    <w:p w14:paraId="5A40AF1C" w14:textId="77777777" w:rsidR="003133A5" w:rsidRPr="001F16C3" w:rsidRDefault="003133A5" w:rsidP="00F3074B">
      <w:pPr>
        <w:pStyle w:val="Heading4"/>
      </w:pPr>
      <w:bookmarkStart w:id="476" w:name="_Toc20120560"/>
      <w:bookmarkStart w:id="477" w:name="_Toc21623438"/>
      <w:bookmarkStart w:id="478" w:name="_Toc27587141"/>
      <w:bookmarkStart w:id="479" w:name="_Toc36459203"/>
      <w:bookmarkStart w:id="480" w:name="_Toc45028450"/>
      <w:bookmarkStart w:id="481" w:name="_Toc51870129"/>
      <w:bookmarkStart w:id="482" w:name="_Toc51870251"/>
      <w:bookmarkStart w:id="483" w:name="_Toc90582005"/>
      <w:bookmarkStart w:id="484" w:name="_Toc122099260"/>
      <w:r w:rsidRPr="001F16C3">
        <w:t>6.1.2.1</w:t>
      </w:r>
      <w:r w:rsidRPr="001F16C3">
        <w:tab/>
        <w:t>General</w:t>
      </w:r>
      <w:bookmarkEnd w:id="476"/>
      <w:bookmarkEnd w:id="477"/>
      <w:bookmarkEnd w:id="478"/>
      <w:bookmarkEnd w:id="479"/>
      <w:bookmarkEnd w:id="480"/>
      <w:bookmarkEnd w:id="481"/>
      <w:bookmarkEnd w:id="482"/>
      <w:bookmarkEnd w:id="483"/>
      <w:bookmarkEnd w:id="484"/>
    </w:p>
    <w:p w14:paraId="7E8AA813" w14:textId="77777777" w:rsidR="003133A5" w:rsidRPr="001F16C3" w:rsidRDefault="003133A5" w:rsidP="003133A5">
      <w:pPr>
        <w:rPr>
          <w:lang w:eastAsia="zh-CN"/>
        </w:rPr>
      </w:pPr>
      <w:r>
        <w:rPr>
          <w:lang w:eastAsia="zh-CN"/>
        </w:rPr>
        <w:t>Nudr service shall comply with the usage of HTTP/2.0 protocol over Service Based Interfaces. (See Clause 5, 3GPP</w:t>
      </w:r>
      <w:r>
        <w:rPr>
          <w:lang w:val="en-US" w:eastAsia="zh-CN"/>
        </w:rPr>
        <w:t> TS 29.500[7]).</w:t>
      </w:r>
    </w:p>
    <w:p w14:paraId="285ED81D" w14:textId="77777777" w:rsidR="003133A5" w:rsidRPr="001F16C3" w:rsidRDefault="003133A5" w:rsidP="00F3074B">
      <w:pPr>
        <w:pStyle w:val="Heading4"/>
      </w:pPr>
      <w:bookmarkStart w:id="485" w:name="_Toc20120561"/>
      <w:bookmarkStart w:id="486" w:name="_Toc21623439"/>
      <w:bookmarkStart w:id="487" w:name="_Toc27587142"/>
      <w:bookmarkStart w:id="488" w:name="_Toc36459204"/>
      <w:bookmarkStart w:id="489" w:name="_Toc45028451"/>
      <w:bookmarkStart w:id="490" w:name="_Toc51870130"/>
      <w:bookmarkStart w:id="491" w:name="_Toc51870252"/>
      <w:bookmarkStart w:id="492" w:name="_Toc90582006"/>
      <w:bookmarkStart w:id="493" w:name="_Toc122099261"/>
      <w:r w:rsidRPr="001F16C3">
        <w:t>6.1.2.2</w:t>
      </w:r>
      <w:r w:rsidRPr="001F16C3">
        <w:tab/>
        <w:t>HTTP standard headers</w:t>
      </w:r>
      <w:bookmarkEnd w:id="485"/>
      <w:bookmarkEnd w:id="486"/>
      <w:bookmarkEnd w:id="487"/>
      <w:bookmarkEnd w:id="488"/>
      <w:bookmarkEnd w:id="489"/>
      <w:bookmarkEnd w:id="490"/>
      <w:bookmarkEnd w:id="491"/>
      <w:bookmarkEnd w:id="492"/>
      <w:bookmarkEnd w:id="493"/>
    </w:p>
    <w:p w14:paraId="5995AA13" w14:textId="77777777" w:rsidR="003133A5" w:rsidRPr="001F16C3" w:rsidRDefault="003133A5" w:rsidP="00F3074B">
      <w:pPr>
        <w:pStyle w:val="Heading5"/>
        <w:rPr>
          <w:lang w:eastAsia="zh-CN"/>
        </w:rPr>
      </w:pPr>
      <w:bookmarkStart w:id="494" w:name="_Toc20120562"/>
      <w:bookmarkStart w:id="495" w:name="_Toc21623440"/>
      <w:bookmarkStart w:id="496" w:name="_Toc27587143"/>
      <w:bookmarkStart w:id="497" w:name="_Toc36459205"/>
      <w:bookmarkStart w:id="498" w:name="_Toc45028452"/>
      <w:bookmarkStart w:id="499" w:name="_Toc51870131"/>
      <w:bookmarkStart w:id="500" w:name="_Toc51870253"/>
      <w:bookmarkStart w:id="501" w:name="_Toc90582007"/>
      <w:bookmarkStart w:id="502" w:name="_Toc122099262"/>
      <w:r w:rsidRPr="001F16C3">
        <w:t>6.1.2.2.1</w:t>
      </w:r>
      <w:r w:rsidRPr="001F16C3">
        <w:rPr>
          <w:lang w:eastAsia="zh-CN"/>
        </w:rPr>
        <w:tab/>
        <w:t>General</w:t>
      </w:r>
      <w:bookmarkEnd w:id="494"/>
      <w:bookmarkEnd w:id="495"/>
      <w:bookmarkEnd w:id="496"/>
      <w:bookmarkEnd w:id="497"/>
      <w:bookmarkEnd w:id="498"/>
      <w:bookmarkEnd w:id="499"/>
      <w:bookmarkEnd w:id="500"/>
      <w:bookmarkEnd w:id="501"/>
      <w:bookmarkEnd w:id="502"/>
    </w:p>
    <w:p w14:paraId="5DAA7710"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FA68AAF" w14:textId="77777777" w:rsidR="003133A5" w:rsidRPr="001F16C3" w:rsidRDefault="003133A5" w:rsidP="00F3074B">
      <w:pPr>
        <w:pStyle w:val="Heading5"/>
      </w:pPr>
      <w:bookmarkStart w:id="503" w:name="_Toc20120563"/>
      <w:bookmarkStart w:id="504" w:name="_Toc21623441"/>
      <w:bookmarkStart w:id="505" w:name="_Toc27587144"/>
      <w:bookmarkStart w:id="506" w:name="_Toc36459206"/>
      <w:bookmarkStart w:id="507" w:name="_Toc45028453"/>
      <w:bookmarkStart w:id="508" w:name="_Toc51870132"/>
      <w:bookmarkStart w:id="509" w:name="_Toc51870254"/>
      <w:bookmarkStart w:id="510" w:name="_Toc90582008"/>
      <w:bookmarkStart w:id="511" w:name="_Toc122099263"/>
      <w:r w:rsidRPr="001F16C3">
        <w:t>6.1.2.2.2</w:t>
      </w:r>
      <w:r w:rsidRPr="001F16C3">
        <w:tab/>
        <w:t>Content type</w:t>
      </w:r>
      <w:bookmarkEnd w:id="503"/>
      <w:bookmarkEnd w:id="504"/>
      <w:bookmarkEnd w:id="505"/>
      <w:bookmarkEnd w:id="506"/>
      <w:bookmarkEnd w:id="507"/>
      <w:bookmarkEnd w:id="508"/>
      <w:bookmarkEnd w:id="509"/>
      <w:bookmarkEnd w:id="510"/>
      <w:bookmarkEnd w:id="511"/>
    </w:p>
    <w:p w14:paraId="63234EAA" w14:textId="77777777" w:rsidR="003133A5" w:rsidRPr="001F16C3" w:rsidRDefault="003133A5" w:rsidP="003133A5">
      <w:r>
        <w:t>The following content types shall be supported:</w:t>
      </w:r>
    </w:p>
    <w:p w14:paraId="5C8DA998"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41B02441"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6BAB01"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468C1397"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"application/json-patch+json".</w:t>
      </w:r>
    </w:p>
    <w:p w14:paraId="06D8539D" w14:textId="77777777" w:rsidR="003133A5" w:rsidRPr="001F16C3" w:rsidRDefault="003133A5" w:rsidP="00F3074B">
      <w:pPr>
        <w:pStyle w:val="Heading5"/>
        <w:rPr>
          <w:lang w:val="es-ES"/>
        </w:rPr>
      </w:pPr>
      <w:bookmarkStart w:id="512" w:name="_Toc20120564"/>
      <w:bookmarkStart w:id="513" w:name="_Toc21623442"/>
      <w:bookmarkStart w:id="514" w:name="_Toc27587145"/>
      <w:bookmarkStart w:id="515" w:name="_Toc36459207"/>
      <w:bookmarkStart w:id="516" w:name="_Toc45028454"/>
      <w:bookmarkStart w:id="517" w:name="_Toc51870133"/>
      <w:bookmarkStart w:id="518" w:name="_Toc51870255"/>
      <w:bookmarkStart w:id="519" w:name="_Toc90582009"/>
      <w:bookmarkStart w:id="520" w:name="_Toc122099264"/>
      <w:r w:rsidRPr="001F16C3">
        <w:rPr>
          <w:lang w:val="es-ES"/>
        </w:rPr>
        <w:t>6.1.2.2.3</w:t>
      </w:r>
      <w:r w:rsidRPr="001F16C3">
        <w:rPr>
          <w:lang w:val="es-ES"/>
        </w:rPr>
        <w:tab/>
        <w:t>Cache-Control</w:t>
      </w:r>
      <w:bookmarkEnd w:id="512"/>
      <w:bookmarkEnd w:id="513"/>
      <w:bookmarkEnd w:id="514"/>
      <w:bookmarkEnd w:id="515"/>
      <w:bookmarkEnd w:id="516"/>
      <w:bookmarkEnd w:id="517"/>
      <w:bookmarkEnd w:id="518"/>
      <w:bookmarkEnd w:id="519"/>
      <w:bookmarkEnd w:id="520"/>
    </w:p>
    <w:p w14:paraId="340C53A6"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7F1E830" w14:textId="77777777" w:rsidR="003133A5" w:rsidRDefault="003133A5" w:rsidP="003133A5">
      <w:pPr>
        <w:rPr>
          <w:lang w:val="en-US"/>
        </w:rPr>
      </w:pPr>
      <w:r>
        <w:rPr>
          <w:lang w:val="en-US"/>
        </w:rPr>
        <w:t>The "max-age" value shall be configurable by operator policy.</w:t>
      </w:r>
    </w:p>
    <w:p w14:paraId="76654DF4" w14:textId="77777777" w:rsidR="003133A5" w:rsidRPr="001F16C3" w:rsidRDefault="003133A5" w:rsidP="00F3074B">
      <w:pPr>
        <w:pStyle w:val="Heading5"/>
      </w:pPr>
      <w:bookmarkStart w:id="521" w:name="_Toc20120565"/>
      <w:bookmarkStart w:id="522" w:name="_Toc21623443"/>
      <w:bookmarkStart w:id="523" w:name="_Toc27587146"/>
      <w:bookmarkStart w:id="524" w:name="_Toc36459208"/>
      <w:bookmarkStart w:id="525" w:name="_Toc45028455"/>
      <w:bookmarkStart w:id="526" w:name="_Toc51870134"/>
      <w:bookmarkStart w:id="527" w:name="_Toc51870256"/>
      <w:bookmarkStart w:id="528" w:name="_Toc90582010"/>
      <w:bookmarkStart w:id="529" w:name="_Toc122099265"/>
      <w:r w:rsidRPr="001F16C3">
        <w:t>6.1.2.2.4</w:t>
      </w:r>
      <w:r w:rsidRPr="001F16C3">
        <w:tab/>
        <w:t>ETag</w:t>
      </w:r>
      <w:bookmarkEnd w:id="521"/>
      <w:bookmarkEnd w:id="522"/>
      <w:bookmarkEnd w:id="523"/>
      <w:bookmarkEnd w:id="524"/>
      <w:bookmarkEnd w:id="525"/>
      <w:bookmarkEnd w:id="526"/>
      <w:bookmarkEnd w:id="527"/>
      <w:bookmarkEnd w:id="528"/>
      <w:bookmarkEnd w:id="529"/>
    </w:p>
    <w:p w14:paraId="276C85A6"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094FFC76" w14:textId="77777777" w:rsidR="003133A5" w:rsidRPr="001F16C3" w:rsidRDefault="003133A5" w:rsidP="00F3074B">
      <w:pPr>
        <w:pStyle w:val="Heading5"/>
      </w:pPr>
      <w:bookmarkStart w:id="530" w:name="_Toc20120566"/>
      <w:bookmarkStart w:id="531" w:name="_Toc21623444"/>
      <w:bookmarkStart w:id="532" w:name="_Toc27587147"/>
      <w:bookmarkStart w:id="533" w:name="_Toc36459209"/>
      <w:bookmarkStart w:id="534" w:name="_Toc45028456"/>
      <w:bookmarkStart w:id="535" w:name="_Toc51870135"/>
      <w:bookmarkStart w:id="536" w:name="_Toc51870257"/>
      <w:bookmarkStart w:id="537" w:name="_Toc90582011"/>
      <w:bookmarkStart w:id="538" w:name="_Toc122099266"/>
      <w:r w:rsidRPr="001F16C3">
        <w:lastRenderedPageBreak/>
        <w:t>6.1.2.2.5</w:t>
      </w:r>
      <w:r w:rsidRPr="001F16C3">
        <w:tab/>
        <w:t>If-None-Match</w:t>
      </w:r>
      <w:bookmarkEnd w:id="530"/>
      <w:bookmarkEnd w:id="531"/>
      <w:bookmarkEnd w:id="532"/>
      <w:bookmarkEnd w:id="533"/>
      <w:bookmarkEnd w:id="534"/>
      <w:bookmarkEnd w:id="535"/>
      <w:bookmarkEnd w:id="536"/>
      <w:bookmarkEnd w:id="537"/>
      <w:bookmarkEnd w:id="538"/>
    </w:p>
    <w:p w14:paraId="5C94F576"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9998B5A" w14:textId="77777777" w:rsidR="003133A5" w:rsidRPr="001F16C3" w:rsidRDefault="003133A5" w:rsidP="00F3074B">
      <w:pPr>
        <w:pStyle w:val="Heading5"/>
      </w:pPr>
      <w:bookmarkStart w:id="539" w:name="_Toc20120567"/>
      <w:bookmarkStart w:id="540" w:name="_Toc21623445"/>
      <w:bookmarkStart w:id="541" w:name="_Toc27587148"/>
      <w:bookmarkStart w:id="542" w:name="_Toc36459210"/>
      <w:bookmarkStart w:id="543" w:name="_Toc45028457"/>
      <w:bookmarkStart w:id="544" w:name="_Toc51870136"/>
      <w:bookmarkStart w:id="545" w:name="_Toc51870258"/>
      <w:bookmarkStart w:id="546" w:name="_Toc90582012"/>
      <w:bookmarkStart w:id="547" w:name="_Toc122099267"/>
      <w:r w:rsidRPr="001F16C3">
        <w:t>6.1.2.2.5a</w:t>
      </w:r>
      <w:r w:rsidRPr="001F16C3">
        <w:tab/>
        <w:t>If-Match</w:t>
      </w:r>
      <w:bookmarkEnd w:id="539"/>
      <w:bookmarkEnd w:id="540"/>
      <w:bookmarkEnd w:id="541"/>
      <w:bookmarkEnd w:id="542"/>
      <w:bookmarkEnd w:id="543"/>
      <w:bookmarkEnd w:id="544"/>
      <w:bookmarkEnd w:id="545"/>
      <w:bookmarkEnd w:id="546"/>
      <w:bookmarkEnd w:id="547"/>
    </w:p>
    <w:p w14:paraId="7283F394"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4B246695" w14:textId="77777777" w:rsidR="003133A5" w:rsidRPr="001F16C3" w:rsidRDefault="003133A5" w:rsidP="00F3074B">
      <w:pPr>
        <w:pStyle w:val="Heading5"/>
      </w:pPr>
      <w:bookmarkStart w:id="548" w:name="_Toc20120568"/>
      <w:bookmarkStart w:id="549" w:name="_Toc21623446"/>
      <w:bookmarkStart w:id="550" w:name="_Toc27587149"/>
      <w:bookmarkStart w:id="551" w:name="_Toc36459211"/>
      <w:bookmarkStart w:id="552" w:name="_Toc45028458"/>
      <w:bookmarkStart w:id="553" w:name="_Toc51870137"/>
      <w:bookmarkStart w:id="554" w:name="_Toc51870259"/>
      <w:bookmarkStart w:id="555" w:name="_Toc90582013"/>
      <w:bookmarkStart w:id="556" w:name="_Toc122099268"/>
      <w:r w:rsidRPr="001F16C3">
        <w:t>6.1.2.2.6</w:t>
      </w:r>
      <w:r w:rsidRPr="001F16C3">
        <w:tab/>
        <w:t>Last-Modified</w:t>
      </w:r>
      <w:bookmarkEnd w:id="548"/>
      <w:bookmarkEnd w:id="549"/>
      <w:bookmarkEnd w:id="550"/>
      <w:bookmarkEnd w:id="551"/>
      <w:bookmarkEnd w:id="552"/>
      <w:bookmarkEnd w:id="553"/>
      <w:bookmarkEnd w:id="554"/>
      <w:bookmarkEnd w:id="555"/>
      <w:bookmarkEnd w:id="556"/>
    </w:p>
    <w:p w14:paraId="4E8038AC"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280AF075" w14:textId="77777777" w:rsidR="003133A5" w:rsidRPr="001F16C3" w:rsidRDefault="003133A5" w:rsidP="00F3074B">
      <w:pPr>
        <w:pStyle w:val="Heading5"/>
      </w:pPr>
      <w:bookmarkStart w:id="557" w:name="_Toc20120569"/>
      <w:bookmarkStart w:id="558" w:name="_Toc21623447"/>
      <w:bookmarkStart w:id="559" w:name="_Toc27587150"/>
      <w:bookmarkStart w:id="560" w:name="_Toc36459212"/>
      <w:bookmarkStart w:id="561" w:name="_Toc45028459"/>
      <w:bookmarkStart w:id="562" w:name="_Toc51870138"/>
      <w:bookmarkStart w:id="563" w:name="_Toc51870260"/>
      <w:bookmarkStart w:id="564" w:name="_Toc90582014"/>
      <w:bookmarkStart w:id="565" w:name="_Toc122099269"/>
      <w:r w:rsidRPr="001F16C3">
        <w:t>6.1.2.2.7</w:t>
      </w:r>
      <w:r w:rsidRPr="001F16C3">
        <w:tab/>
        <w:t>If-Modified-Since</w:t>
      </w:r>
      <w:bookmarkEnd w:id="557"/>
      <w:bookmarkEnd w:id="558"/>
      <w:bookmarkEnd w:id="559"/>
      <w:bookmarkEnd w:id="560"/>
      <w:bookmarkEnd w:id="561"/>
      <w:bookmarkEnd w:id="562"/>
      <w:bookmarkEnd w:id="563"/>
      <w:bookmarkEnd w:id="564"/>
      <w:bookmarkEnd w:id="565"/>
    </w:p>
    <w:p w14:paraId="46B78767"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09D25E87" w14:textId="77777777" w:rsidR="003133A5" w:rsidRPr="001F16C3" w:rsidRDefault="003133A5" w:rsidP="00F3074B">
      <w:pPr>
        <w:pStyle w:val="Heading5"/>
      </w:pPr>
      <w:bookmarkStart w:id="566" w:name="_Toc20120570"/>
      <w:bookmarkStart w:id="567" w:name="_Toc21623448"/>
      <w:bookmarkStart w:id="568" w:name="_Toc27587151"/>
      <w:bookmarkStart w:id="569" w:name="_Toc36459213"/>
      <w:bookmarkStart w:id="570" w:name="_Toc45028460"/>
      <w:bookmarkStart w:id="571" w:name="_Toc51870139"/>
      <w:bookmarkStart w:id="572" w:name="_Toc51870261"/>
      <w:bookmarkStart w:id="573" w:name="_Toc90582015"/>
      <w:bookmarkStart w:id="574" w:name="_Toc122099270"/>
      <w:r w:rsidRPr="001F16C3">
        <w:t>6.1.2.2.8</w:t>
      </w:r>
      <w:r w:rsidRPr="001F16C3">
        <w:tab/>
        <w:t>When to Use Entity-Tags and Last-Modified Dates</w:t>
      </w:r>
      <w:bookmarkEnd w:id="566"/>
      <w:bookmarkEnd w:id="567"/>
      <w:bookmarkEnd w:id="568"/>
      <w:bookmarkEnd w:id="569"/>
      <w:bookmarkEnd w:id="570"/>
      <w:bookmarkEnd w:id="571"/>
      <w:bookmarkEnd w:id="572"/>
      <w:bookmarkEnd w:id="573"/>
      <w:bookmarkEnd w:id="574"/>
    </w:p>
    <w:p w14:paraId="668107EE"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7F1A19B6" w14:textId="77777777" w:rsidR="003133A5" w:rsidRDefault="003133A5" w:rsidP="003133A5">
      <w:pPr>
        <w:pStyle w:val="NO"/>
        <w:rPr>
          <w:noProof/>
        </w:rPr>
      </w:pPr>
      <w:r>
        <w:rPr>
          <w:noProof/>
        </w:rPr>
        <w:t>NOTE: "ETag" is a stronger validator than "Last-Modified" and is preferred.</w:t>
      </w:r>
    </w:p>
    <w:p w14:paraId="27595CAC"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2A44E836" w14:textId="77777777" w:rsidR="003133A5" w:rsidRPr="001F16C3" w:rsidRDefault="003133A5" w:rsidP="00F3074B">
      <w:pPr>
        <w:pStyle w:val="Heading4"/>
      </w:pPr>
      <w:bookmarkStart w:id="575" w:name="_Toc20120571"/>
      <w:bookmarkStart w:id="576" w:name="_Toc21623449"/>
      <w:bookmarkStart w:id="577" w:name="_Toc27587152"/>
      <w:bookmarkStart w:id="578" w:name="_Toc36459214"/>
      <w:bookmarkStart w:id="579" w:name="_Toc45028461"/>
      <w:bookmarkStart w:id="580" w:name="_Toc51870140"/>
      <w:bookmarkStart w:id="581" w:name="_Toc51870262"/>
      <w:bookmarkStart w:id="582" w:name="_Toc90582016"/>
      <w:bookmarkStart w:id="583" w:name="_Toc122099271"/>
      <w:r w:rsidRPr="001F16C3">
        <w:t>6.1.2.3</w:t>
      </w:r>
      <w:r w:rsidRPr="001F16C3">
        <w:tab/>
        <w:t>HTTP custom headers</w:t>
      </w:r>
      <w:bookmarkEnd w:id="575"/>
      <w:bookmarkEnd w:id="576"/>
      <w:bookmarkEnd w:id="577"/>
      <w:bookmarkEnd w:id="578"/>
      <w:bookmarkEnd w:id="579"/>
      <w:bookmarkEnd w:id="580"/>
      <w:bookmarkEnd w:id="581"/>
      <w:bookmarkEnd w:id="582"/>
      <w:bookmarkEnd w:id="583"/>
    </w:p>
    <w:p w14:paraId="308D1C29" w14:textId="77777777" w:rsidR="003133A5" w:rsidRPr="001F16C3" w:rsidRDefault="003133A5" w:rsidP="00F3074B">
      <w:pPr>
        <w:pStyle w:val="Heading5"/>
        <w:rPr>
          <w:lang w:eastAsia="zh-CN"/>
        </w:rPr>
      </w:pPr>
      <w:bookmarkStart w:id="584" w:name="_Toc20120572"/>
      <w:bookmarkStart w:id="585" w:name="_Toc21623450"/>
      <w:bookmarkStart w:id="586" w:name="_Toc27587153"/>
      <w:bookmarkStart w:id="587" w:name="_Toc36459215"/>
      <w:bookmarkStart w:id="588" w:name="_Toc45028462"/>
      <w:bookmarkStart w:id="589" w:name="_Toc51870141"/>
      <w:bookmarkStart w:id="590" w:name="_Toc51870263"/>
      <w:bookmarkStart w:id="591" w:name="_Toc90582017"/>
      <w:bookmarkStart w:id="592" w:name="_Toc122099272"/>
      <w:r w:rsidRPr="001F16C3">
        <w:t>6.1.2.3.1</w:t>
      </w:r>
      <w:r w:rsidRPr="001F16C3">
        <w:rPr>
          <w:lang w:eastAsia="zh-CN"/>
        </w:rPr>
        <w:tab/>
        <w:t>General</w:t>
      </w:r>
      <w:bookmarkEnd w:id="584"/>
      <w:bookmarkEnd w:id="585"/>
      <w:bookmarkEnd w:id="586"/>
      <w:bookmarkEnd w:id="587"/>
      <w:bookmarkEnd w:id="588"/>
      <w:bookmarkEnd w:id="589"/>
      <w:bookmarkEnd w:id="590"/>
      <w:bookmarkEnd w:id="591"/>
      <w:bookmarkEnd w:id="592"/>
    </w:p>
    <w:p w14:paraId="307E21BE" w14:textId="77777777" w:rsidR="003133A5" w:rsidRPr="001F16C3" w:rsidRDefault="003133A5" w:rsidP="003133A5">
      <w:pPr>
        <w:rPr>
          <w:lang w:eastAsia="zh-CN"/>
        </w:rPr>
      </w:pPr>
      <w:r>
        <w:rPr>
          <w:lang w:eastAsia="zh-CN"/>
        </w:rPr>
        <w:t>The custom HTTP headers applicable to Nudr service are specified in the following clauses.</w:t>
      </w:r>
    </w:p>
    <w:p w14:paraId="71E14F7C" w14:textId="77777777" w:rsidR="003133A5" w:rsidRPr="001F16C3" w:rsidRDefault="003133A5" w:rsidP="00F3074B">
      <w:pPr>
        <w:pStyle w:val="Heading5"/>
        <w:rPr>
          <w:lang w:eastAsia="zh-CN"/>
        </w:rPr>
      </w:pPr>
      <w:bookmarkStart w:id="593" w:name="_Toc20120573"/>
      <w:bookmarkStart w:id="594" w:name="_Toc21623451"/>
      <w:bookmarkStart w:id="595" w:name="_Toc27587154"/>
      <w:bookmarkStart w:id="596" w:name="_Toc36459216"/>
      <w:bookmarkStart w:id="597" w:name="_Toc45028463"/>
      <w:bookmarkStart w:id="598" w:name="_Toc51870142"/>
      <w:bookmarkStart w:id="599" w:name="_Toc51870264"/>
      <w:bookmarkStart w:id="600" w:name="_Toc90582018"/>
      <w:bookmarkStart w:id="601" w:name="_Toc122099273"/>
      <w:r w:rsidRPr="001F16C3">
        <w:t>6.1.2.3.</w:t>
      </w:r>
      <w:r w:rsidRPr="001F16C3">
        <w:rPr>
          <w:lang w:eastAsia="zh-CN"/>
        </w:rPr>
        <w:t>2</w:t>
      </w:r>
      <w:r w:rsidRPr="001F16C3">
        <w:rPr>
          <w:lang w:eastAsia="zh-CN"/>
        </w:rPr>
        <w:tab/>
        <w:t>3gpp-Sbi-Message-Priority</w:t>
      </w:r>
      <w:bookmarkEnd w:id="593"/>
      <w:bookmarkEnd w:id="594"/>
      <w:bookmarkEnd w:id="595"/>
      <w:bookmarkEnd w:id="596"/>
      <w:bookmarkEnd w:id="597"/>
      <w:bookmarkEnd w:id="598"/>
      <w:bookmarkEnd w:id="599"/>
      <w:bookmarkEnd w:id="600"/>
      <w:bookmarkEnd w:id="601"/>
    </w:p>
    <w:p w14:paraId="6BB3439A" w14:textId="77777777" w:rsidR="003133A5" w:rsidRDefault="003133A5" w:rsidP="003133A5">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7355904" w14:textId="77777777" w:rsidR="003133A5" w:rsidRDefault="003133A5" w:rsidP="00F3074B">
      <w:pPr>
        <w:pStyle w:val="Heading5"/>
        <w:rPr>
          <w:lang w:eastAsia="zh-CN"/>
        </w:rPr>
      </w:pPr>
      <w:bookmarkStart w:id="602" w:name="_Toc20130875"/>
      <w:bookmarkStart w:id="603" w:name="_Toc36459217"/>
      <w:bookmarkStart w:id="604" w:name="_Toc45028464"/>
      <w:bookmarkStart w:id="605" w:name="_Toc51870143"/>
      <w:bookmarkStart w:id="606" w:name="_Toc51870265"/>
      <w:bookmarkStart w:id="607" w:name="_Toc90582019"/>
      <w:bookmarkStart w:id="608" w:name="_Toc122099274"/>
      <w:r>
        <w:t>6.1.2.3.</w:t>
      </w:r>
      <w:r>
        <w:rPr>
          <w:rFonts w:hint="eastAsia"/>
          <w:lang w:eastAsia="zh-CN"/>
        </w:rPr>
        <w:t>3</w:t>
      </w:r>
      <w:r>
        <w:rPr>
          <w:rFonts w:hint="eastAsia"/>
          <w:lang w:eastAsia="zh-CN"/>
        </w:rPr>
        <w:tab/>
      </w:r>
      <w:r>
        <w:rPr>
          <w:lang w:eastAsia="zh-CN"/>
        </w:rPr>
        <w:t>3gpp-Sbi-Notification-</w:t>
      </w:r>
      <w:bookmarkEnd w:id="602"/>
      <w:r>
        <w:rPr>
          <w:lang w:eastAsia="zh-CN"/>
        </w:rPr>
        <w:t>Correlation</w:t>
      </w:r>
      <w:bookmarkEnd w:id="603"/>
      <w:bookmarkEnd w:id="604"/>
      <w:bookmarkEnd w:id="605"/>
      <w:bookmarkEnd w:id="606"/>
      <w:bookmarkEnd w:id="607"/>
      <w:bookmarkEnd w:id="608"/>
    </w:p>
    <w:p w14:paraId="34A4C1D9"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w:t>
      </w:r>
      <w:r>
        <w:rPr>
          <w:lang w:eastAsia="zh-CN"/>
        </w:rPr>
        <w:lastRenderedPageBreak/>
        <w:t>including this header. Subsequent create/update/delete requests that do not include the 3gpp-Sbi-Notification-Correlation header trigger the corresponding notifications as per currently defined procedures.</w:t>
      </w:r>
    </w:p>
    <w:p w14:paraId="2FAD820B"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2E629C2A"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80DCBA1"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6449A731" w14:textId="77777777" w:rsidR="003133A5" w:rsidRDefault="003133A5" w:rsidP="003133A5">
      <w:pPr>
        <w:rPr>
          <w:lang w:eastAsia="zh-CN"/>
        </w:rPr>
      </w:pPr>
      <w:r>
        <w:t>subscriptionId = token</w:t>
      </w:r>
    </w:p>
    <w:p w14:paraId="789FFC7B" w14:textId="77777777" w:rsidR="003133A5" w:rsidRDefault="003133A5" w:rsidP="00F3074B">
      <w:pPr>
        <w:rPr>
          <w:lang w:eastAsia="zh-CN"/>
        </w:rPr>
      </w:pPr>
      <w:r w:rsidRPr="00F3074B">
        <w:t>See clause 3.2.6 of IETF RFC 7230 [12] for the "token" definition.</w:t>
      </w:r>
    </w:p>
    <w:p w14:paraId="2CA5FA4A"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767FA93E" w14:textId="77777777" w:rsidR="003133A5" w:rsidRPr="008F678B" w:rsidRDefault="003133A5" w:rsidP="003133A5">
      <w:pPr>
        <w:rPr>
          <w:lang w:eastAsia="zh-CN"/>
        </w:rPr>
      </w:pPr>
    </w:p>
    <w:p w14:paraId="1A8CB0DA" w14:textId="77777777" w:rsidR="003133A5" w:rsidRPr="001F16C3" w:rsidRDefault="003133A5" w:rsidP="00F3074B">
      <w:pPr>
        <w:pStyle w:val="Heading3"/>
      </w:pPr>
      <w:bookmarkStart w:id="609" w:name="_Toc20120574"/>
      <w:bookmarkStart w:id="610" w:name="_Toc21623452"/>
      <w:bookmarkStart w:id="611" w:name="_Toc27587155"/>
      <w:bookmarkStart w:id="612" w:name="_Toc36459218"/>
      <w:bookmarkStart w:id="613" w:name="_Toc45028465"/>
      <w:bookmarkStart w:id="614" w:name="_Toc51870144"/>
      <w:bookmarkStart w:id="615" w:name="_Toc51870266"/>
      <w:bookmarkStart w:id="616" w:name="_Toc90582020"/>
      <w:bookmarkStart w:id="617" w:name="_Toc122099275"/>
      <w:r w:rsidRPr="001F16C3">
        <w:lastRenderedPageBreak/>
        <w:t>6.1.3</w:t>
      </w:r>
      <w:r w:rsidRPr="001F16C3">
        <w:tab/>
        <w:t>Resources</w:t>
      </w:r>
      <w:bookmarkEnd w:id="609"/>
      <w:bookmarkEnd w:id="610"/>
      <w:bookmarkEnd w:id="611"/>
      <w:bookmarkEnd w:id="612"/>
      <w:bookmarkEnd w:id="613"/>
      <w:bookmarkEnd w:id="614"/>
      <w:bookmarkEnd w:id="615"/>
      <w:bookmarkEnd w:id="616"/>
      <w:bookmarkEnd w:id="617"/>
    </w:p>
    <w:p w14:paraId="22696274" w14:textId="77777777" w:rsidR="003133A5" w:rsidRPr="001F16C3" w:rsidRDefault="003133A5" w:rsidP="00F3074B">
      <w:pPr>
        <w:pStyle w:val="Heading4"/>
        <w:rPr>
          <w:lang w:eastAsia="zh-CN"/>
        </w:rPr>
      </w:pPr>
      <w:bookmarkStart w:id="618" w:name="_Toc20120575"/>
      <w:bookmarkStart w:id="619" w:name="_Toc21623453"/>
      <w:bookmarkStart w:id="620" w:name="_Toc27587156"/>
      <w:bookmarkStart w:id="621" w:name="_Toc36459219"/>
      <w:bookmarkStart w:id="622" w:name="_Toc45028466"/>
      <w:bookmarkStart w:id="623" w:name="_Toc51870145"/>
      <w:bookmarkStart w:id="624" w:name="_Toc51870267"/>
      <w:bookmarkStart w:id="625" w:name="_Toc90582021"/>
      <w:bookmarkStart w:id="626" w:name="_Toc122099276"/>
      <w:r w:rsidRPr="001F16C3">
        <w:t>6.1.3.1</w:t>
      </w:r>
      <w:r w:rsidRPr="001F16C3">
        <w:tab/>
        <w:t>Overview</w:t>
      </w:r>
      <w:bookmarkEnd w:id="618"/>
      <w:bookmarkEnd w:id="619"/>
      <w:bookmarkEnd w:id="620"/>
      <w:bookmarkEnd w:id="621"/>
      <w:bookmarkEnd w:id="622"/>
      <w:bookmarkEnd w:id="623"/>
      <w:bookmarkEnd w:id="624"/>
      <w:bookmarkEnd w:id="625"/>
      <w:bookmarkEnd w:id="626"/>
    </w:p>
    <w:p w14:paraId="3FF2CC04" w14:textId="77777777" w:rsidR="003133A5" w:rsidRPr="001F16C3" w:rsidRDefault="000C4CAC" w:rsidP="003133A5">
      <w:pPr>
        <w:pStyle w:val="TH"/>
        <w:rPr>
          <w:lang w:val="en-US" w:eastAsia="zh-CN"/>
        </w:rPr>
      </w:pPr>
      <w:r>
        <w:object w:dxaOrig="6208" w:dyaOrig="8532" w14:anchorId="7C544E42">
          <v:shape id="_x0000_i1039" type="#_x0000_t75" style="width:310.4pt;height:426.55pt" o:ole="">
            <v:imagedata r:id="rId41" o:title=""/>
          </v:shape>
          <o:OLEObject Type="Embed" ProgID="Visio.Drawing.15" ShapeID="_x0000_i1039" DrawAspect="Content" ObjectID="_1732712401" r:id="rId42"/>
        </w:object>
      </w:r>
    </w:p>
    <w:p w14:paraId="6089810E" w14:textId="77777777" w:rsidR="003133A5" w:rsidRDefault="003133A5" w:rsidP="003133A5">
      <w:pPr>
        <w:pStyle w:val="TF"/>
        <w:outlineLvl w:val="0"/>
        <w:rPr>
          <w:lang w:eastAsia="zh-CN"/>
        </w:rPr>
      </w:pPr>
      <w:r>
        <w:t xml:space="preserve">Figure 6.1.3.1-1: Resource URI structure of the </w:t>
      </w:r>
      <w:r w:rsidR="00DD381F" w:rsidRPr="001F16C3">
        <w:t>Nud</w:t>
      </w:r>
      <w:r w:rsidR="00DD381F" w:rsidRPr="001F16C3">
        <w:rPr>
          <w:lang w:eastAsia="zh-CN"/>
        </w:rPr>
        <w:t>r</w:t>
      </w:r>
      <w:r w:rsidR="00DD381F" w:rsidRPr="001F16C3">
        <w:t>_DataRepository</w:t>
      </w:r>
      <w:r>
        <w:t xml:space="preserve"> API</w:t>
      </w:r>
    </w:p>
    <w:p w14:paraId="1628DA7E" w14:textId="77777777" w:rsidR="003133A5" w:rsidRDefault="003133A5" w:rsidP="003133A5">
      <w:pPr>
        <w:rPr>
          <w:lang w:eastAsia="zh-CN"/>
        </w:rPr>
      </w:pPr>
      <w:r>
        <w:t>Table 6.1.3.1-1 provides an overview of the resources and applicable HTTP methods.</w:t>
      </w:r>
    </w:p>
    <w:p w14:paraId="3852D689" w14:textId="77777777" w:rsidR="003133A5" w:rsidRDefault="003133A5" w:rsidP="003133A5">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2B4EBC3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D198A"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99FD1"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50936" w14:textId="77777777" w:rsidR="003133A5" w:rsidRPr="00CB6975" w:rsidRDefault="003133A5" w:rsidP="00D14072">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F5939" w14:textId="77777777" w:rsidR="003133A5" w:rsidRPr="00CB6975" w:rsidRDefault="003133A5" w:rsidP="00D14072">
            <w:pPr>
              <w:pStyle w:val="TAH"/>
              <w:rPr>
                <w:kern w:val="2"/>
              </w:rPr>
            </w:pPr>
            <w:r w:rsidRPr="00CB6975">
              <w:rPr>
                <w:kern w:val="2"/>
              </w:rPr>
              <w:t>Description</w:t>
            </w:r>
          </w:p>
        </w:tc>
      </w:tr>
      <w:tr w:rsidR="003133A5" w:rsidRPr="00CB6975" w14:paraId="1D09F44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6987CE1" w14:textId="77777777" w:rsidR="003133A5" w:rsidRPr="00CB6975" w:rsidRDefault="003133A5" w:rsidP="00D14072">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22FB7BDD" w14:textId="77777777" w:rsidR="003133A5" w:rsidRPr="00CB6975" w:rsidRDefault="003133A5" w:rsidP="00D14072">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4CB82A3"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E5F6748"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133A5" w:rsidRPr="00CB6975" w14:paraId="1C68AD6D"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21EBEC7B" w14:textId="77777777" w:rsidR="003133A5" w:rsidRPr="00CB6975" w:rsidRDefault="003133A5" w:rsidP="00D14072">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72DBEB1F" w14:textId="77777777" w:rsidR="003133A5" w:rsidRPr="00CB6975" w:rsidRDefault="003133A5" w:rsidP="00D14072">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9D7E631"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AA6CF39"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0990AC0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6D201C4" w14:textId="77777777" w:rsidR="003133A5" w:rsidRPr="00CB6975" w:rsidRDefault="003133A5" w:rsidP="00D14072">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19AADDE" w14:textId="77777777" w:rsidR="003133A5" w:rsidRPr="00CB6975" w:rsidRDefault="003133A5" w:rsidP="00D14072">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560D0C9E"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DA9E3B0"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4BDDB1F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E257C1E" w14:textId="77777777" w:rsidR="003133A5" w:rsidRPr="00CB6975" w:rsidRDefault="003133A5" w:rsidP="00D14072">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4F173502" w14:textId="77777777" w:rsidR="003133A5" w:rsidRPr="00CB6975" w:rsidRDefault="003133A5" w:rsidP="00D14072">
            <w:pPr>
              <w:pStyle w:val="TAL"/>
              <w:rPr>
                <w:kern w:val="2"/>
                <w:lang w:eastAsia="zh-CN"/>
              </w:rPr>
            </w:pPr>
            <w:r w:rsidRPr="00CB6975">
              <w:rPr>
                <w:kern w:val="2"/>
              </w:rPr>
              <w:t>/application-dat</w:t>
            </w:r>
            <w:r w:rsidRPr="00CB6975">
              <w:rPr>
                <w:kern w:val="2"/>
                <w:lang w:eastAsia="zh-CN"/>
              </w:rPr>
              <w:t>a</w:t>
            </w:r>
          </w:p>
          <w:p w14:paraId="48596AB6" w14:textId="77777777" w:rsidR="003133A5" w:rsidRPr="00CB6975"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95FB1EB"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7394A21"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8A705C" w:rsidRPr="00CB6975" w14:paraId="6D4DF246"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tcPr>
          <w:p w14:paraId="13008894" w14:textId="77777777" w:rsidR="008A705C" w:rsidRPr="00CB6975" w:rsidRDefault="008A705C" w:rsidP="008A705C">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16844C51" w14:textId="77777777" w:rsidR="008A705C" w:rsidRPr="00CB6975" w:rsidRDefault="008A705C" w:rsidP="008A705C">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6C707BE4" w14:textId="77777777" w:rsidR="008A705C" w:rsidRPr="00CB6975" w:rsidRDefault="008A705C" w:rsidP="008A705C">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324DCA12" w14:textId="77777777" w:rsidR="008A705C" w:rsidRPr="00CB6975" w:rsidRDefault="008A705C" w:rsidP="008A705C">
            <w:pPr>
              <w:pStyle w:val="TAL"/>
              <w:rPr>
                <w:kern w:val="2"/>
                <w:lang w:eastAsia="zh-CN"/>
              </w:rPr>
            </w:pPr>
            <w:r w:rsidRPr="00CB6975">
              <w:t>This is a pseudo operation.</w:t>
            </w:r>
          </w:p>
        </w:tc>
      </w:tr>
    </w:tbl>
    <w:p w14:paraId="62544A2F" w14:textId="77777777" w:rsidR="003133A5" w:rsidRDefault="003133A5" w:rsidP="003133A5">
      <w:pPr>
        <w:rPr>
          <w:lang w:eastAsia="zh-CN"/>
        </w:rPr>
      </w:pPr>
    </w:p>
    <w:p w14:paraId="56AED67F" w14:textId="77777777" w:rsidR="003133A5" w:rsidRPr="001F16C3" w:rsidRDefault="003133A5" w:rsidP="00F3074B">
      <w:pPr>
        <w:pStyle w:val="Heading4"/>
      </w:pPr>
      <w:bookmarkStart w:id="627" w:name="_Toc20120576"/>
      <w:bookmarkStart w:id="628" w:name="_Toc21623454"/>
      <w:bookmarkStart w:id="629" w:name="_Toc27587157"/>
      <w:bookmarkStart w:id="630" w:name="_Toc36459220"/>
      <w:bookmarkStart w:id="631" w:name="_Toc45028467"/>
      <w:bookmarkStart w:id="632" w:name="_Toc51870146"/>
      <w:bookmarkStart w:id="633" w:name="_Toc51870268"/>
      <w:bookmarkStart w:id="634" w:name="_Toc90582022"/>
      <w:bookmarkStart w:id="635" w:name="_Toc122099277"/>
      <w:r w:rsidRPr="001F16C3">
        <w:t>6.1.3.2</w:t>
      </w:r>
      <w:r w:rsidRPr="001F16C3">
        <w:tab/>
        <w:t>SubscriptionData</w:t>
      </w:r>
      <w:bookmarkEnd w:id="627"/>
      <w:bookmarkEnd w:id="628"/>
      <w:bookmarkEnd w:id="629"/>
      <w:bookmarkEnd w:id="630"/>
      <w:bookmarkEnd w:id="631"/>
      <w:bookmarkEnd w:id="632"/>
      <w:bookmarkEnd w:id="633"/>
      <w:bookmarkEnd w:id="634"/>
      <w:bookmarkEnd w:id="635"/>
    </w:p>
    <w:p w14:paraId="0C67B5C9" w14:textId="77777777" w:rsidR="003133A5" w:rsidRPr="001F16C3" w:rsidRDefault="003133A5" w:rsidP="003133A5">
      <w:r>
        <w:t>See 3GPP TS 29.505 [2].</w:t>
      </w:r>
    </w:p>
    <w:p w14:paraId="01B585DD" w14:textId="77777777" w:rsidR="003133A5" w:rsidRPr="001F16C3" w:rsidRDefault="003133A5" w:rsidP="00F3074B">
      <w:pPr>
        <w:pStyle w:val="Heading4"/>
      </w:pPr>
      <w:bookmarkStart w:id="636" w:name="_Toc20120577"/>
      <w:bookmarkStart w:id="637" w:name="_Toc21623455"/>
      <w:bookmarkStart w:id="638" w:name="_Toc27587158"/>
      <w:bookmarkStart w:id="639" w:name="_Toc36459221"/>
      <w:bookmarkStart w:id="640" w:name="_Toc45028468"/>
      <w:bookmarkStart w:id="641" w:name="_Toc51870147"/>
      <w:bookmarkStart w:id="642" w:name="_Toc51870269"/>
      <w:bookmarkStart w:id="643" w:name="_Toc90582023"/>
      <w:bookmarkStart w:id="644" w:name="_Toc122099278"/>
      <w:r w:rsidRPr="001F16C3">
        <w:t>6.1.3.3</w:t>
      </w:r>
      <w:r w:rsidRPr="001F16C3">
        <w:tab/>
        <w:t>PolicyData</w:t>
      </w:r>
      <w:bookmarkEnd w:id="636"/>
      <w:bookmarkEnd w:id="637"/>
      <w:bookmarkEnd w:id="638"/>
      <w:bookmarkEnd w:id="639"/>
      <w:bookmarkEnd w:id="640"/>
      <w:bookmarkEnd w:id="641"/>
      <w:bookmarkEnd w:id="642"/>
      <w:bookmarkEnd w:id="643"/>
      <w:bookmarkEnd w:id="644"/>
    </w:p>
    <w:p w14:paraId="2BDD1859" w14:textId="77777777" w:rsidR="003133A5" w:rsidRPr="001F16C3" w:rsidRDefault="003133A5" w:rsidP="003133A5">
      <w:r>
        <w:t>See 3GPP TS 29.519 [3].</w:t>
      </w:r>
    </w:p>
    <w:p w14:paraId="5BFBD67D" w14:textId="77777777" w:rsidR="003133A5" w:rsidRPr="001F16C3" w:rsidRDefault="003133A5" w:rsidP="00F3074B">
      <w:pPr>
        <w:pStyle w:val="Heading4"/>
      </w:pPr>
      <w:bookmarkStart w:id="645" w:name="_Toc20120578"/>
      <w:bookmarkStart w:id="646" w:name="_Toc21623456"/>
      <w:bookmarkStart w:id="647" w:name="_Toc27587159"/>
      <w:bookmarkStart w:id="648" w:name="_Toc36459222"/>
      <w:bookmarkStart w:id="649" w:name="_Toc45028469"/>
      <w:bookmarkStart w:id="650" w:name="_Toc51870148"/>
      <w:bookmarkStart w:id="651" w:name="_Toc51870270"/>
      <w:bookmarkStart w:id="652" w:name="_Toc90582024"/>
      <w:bookmarkStart w:id="653" w:name="_Toc122099279"/>
      <w:r w:rsidRPr="001F16C3">
        <w:t>6.1.3.4</w:t>
      </w:r>
      <w:r w:rsidRPr="001F16C3">
        <w:tab/>
        <w:t>StructuredDataForExposure</w:t>
      </w:r>
      <w:bookmarkEnd w:id="645"/>
      <w:bookmarkEnd w:id="646"/>
      <w:bookmarkEnd w:id="647"/>
      <w:bookmarkEnd w:id="648"/>
      <w:bookmarkEnd w:id="649"/>
      <w:bookmarkEnd w:id="650"/>
      <w:bookmarkEnd w:id="651"/>
      <w:bookmarkEnd w:id="652"/>
      <w:bookmarkEnd w:id="653"/>
    </w:p>
    <w:p w14:paraId="6760672E" w14:textId="77777777" w:rsidR="003133A5" w:rsidRPr="001F16C3" w:rsidRDefault="003133A5" w:rsidP="003133A5">
      <w:r>
        <w:t>See 3GPP TS 29.519 [3].</w:t>
      </w:r>
    </w:p>
    <w:p w14:paraId="78632D85" w14:textId="77777777" w:rsidR="003133A5" w:rsidRPr="001F16C3" w:rsidRDefault="003133A5" w:rsidP="00F3074B">
      <w:pPr>
        <w:pStyle w:val="Heading4"/>
      </w:pPr>
      <w:bookmarkStart w:id="654" w:name="_Toc20120579"/>
      <w:bookmarkStart w:id="655" w:name="_Toc21623457"/>
      <w:bookmarkStart w:id="656" w:name="_Toc27587160"/>
      <w:bookmarkStart w:id="657" w:name="_Toc36459223"/>
      <w:bookmarkStart w:id="658" w:name="_Toc45028470"/>
      <w:bookmarkStart w:id="659" w:name="_Toc51870149"/>
      <w:bookmarkStart w:id="660" w:name="_Toc51870271"/>
      <w:bookmarkStart w:id="661" w:name="_Toc90582025"/>
      <w:bookmarkStart w:id="662" w:name="_Toc122099280"/>
      <w:r w:rsidRPr="001F16C3">
        <w:t>6.1.3.5</w:t>
      </w:r>
      <w:r w:rsidRPr="001F16C3">
        <w:tab/>
        <w:t>ApplicationData</w:t>
      </w:r>
      <w:bookmarkEnd w:id="654"/>
      <w:bookmarkEnd w:id="655"/>
      <w:bookmarkEnd w:id="656"/>
      <w:bookmarkEnd w:id="657"/>
      <w:bookmarkEnd w:id="658"/>
      <w:bookmarkEnd w:id="659"/>
      <w:bookmarkEnd w:id="660"/>
      <w:bookmarkEnd w:id="661"/>
      <w:bookmarkEnd w:id="662"/>
    </w:p>
    <w:p w14:paraId="0FD6310B" w14:textId="77777777" w:rsidR="003133A5" w:rsidRDefault="003133A5" w:rsidP="003133A5">
      <w:r>
        <w:t>See 3GPP TS 29.519 [3].</w:t>
      </w:r>
    </w:p>
    <w:p w14:paraId="272431DD" w14:textId="77777777" w:rsidR="008A705C" w:rsidRPr="001F16C3" w:rsidRDefault="00DB15E7" w:rsidP="008A705C">
      <w:pPr>
        <w:pStyle w:val="Heading4"/>
      </w:pPr>
      <w:bookmarkStart w:id="663" w:name="_Toc82684252"/>
      <w:bookmarkStart w:id="664" w:name="_Toc122099281"/>
      <w:r>
        <w:t>6.1.3.6</w:t>
      </w:r>
      <w:r w:rsidR="008A705C" w:rsidRPr="001F16C3">
        <w:tab/>
      </w:r>
      <w:bookmarkEnd w:id="663"/>
      <w:r w:rsidR="008A705C">
        <w:t>Resource: DataRestorationEvents</w:t>
      </w:r>
      <w:bookmarkEnd w:id="664"/>
    </w:p>
    <w:p w14:paraId="3299ADF9" w14:textId="77777777" w:rsidR="008A705C" w:rsidRDefault="00DB15E7" w:rsidP="008A705C">
      <w:pPr>
        <w:pStyle w:val="Heading5"/>
      </w:pPr>
      <w:bookmarkStart w:id="665" w:name="_Toc510696610"/>
      <w:bookmarkStart w:id="666" w:name="_Toc35971401"/>
      <w:bookmarkStart w:id="667" w:name="_Toc82676366"/>
      <w:bookmarkStart w:id="668" w:name="_Toc82676725"/>
      <w:bookmarkStart w:id="669" w:name="_Toc122099282"/>
      <w:r>
        <w:t>6.1.3.6</w:t>
      </w:r>
      <w:r w:rsidR="008A705C">
        <w:t>.1</w:t>
      </w:r>
      <w:r w:rsidR="008A705C">
        <w:tab/>
        <w:t>Description</w:t>
      </w:r>
      <w:bookmarkEnd w:id="665"/>
      <w:bookmarkEnd w:id="666"/>
      <w:bookmarkEnd w:id="667"/>
      <w:bookmarkEnd w:id="668"/>
      <w:bookmarkEnd w:id="669"/>
    </w:p>
    <w:p w14:paraId="4CB3F642" w14:textId="77777777" w:rsidR="008A705C" w:rsidRDefault="00DB15E7" w:rsidP="008A705C">
      <w:pPr>
        <w:pStyle w:val="Heading5"/>
      </w:pPr>
      <w:bookmarkStart w:id="670" w:name="_Toc35971402"/>
      <w:bookmarkStart w:id="671" w:name="_Toc82676367"/>
      <w:bookmarkStart w:id="672" w:name="_Toc82676726"/>
      <w:bookmarkStart w:id="673" w:name="_Toc510696612"/>
      <w:bookmarkStart w:id="674" w:name="_Toc122099283"/>
      <w:r>
        <w:t>6.1.3.6</w:t>
      </w:r>
      <w:r w:rsidR="008A705C">
        <w:t>.2</w:t>
      </w:r>
      <w:r w:rsidR="008A705C">
        <w:tab/>
        <w:t>Resource Definition</w:t>
      </w:r>
      <w:bookmarkEnd w:id="670"/>
      <w:bookmarkEnd w:id="671"/>
      <w:bookmarkEnd w:id="672"/>
      <w:bookmarkEnd w:id="674"/>
    </w:p>
    <w:p w14:paraId="2EFB22C9" w14:textId="77777777" w:rsidR="008A705C" w:rsidRDefault="008A705C" w:rsidP="008A705C">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3724691" w14:textId="77777777" w:rsidR="008A705C" w:rsidRDefault="008A705C" w:rsidP="008A705C">
      <w:pPr>
        <w:rPr>
          <w:rFonts w:ascii="Arial" w:hAnsi="Arial" w:cs="Arial"/>
        </w:rPr>
      </w:pPr>
      <w:r>
        <w:t>This resource shall support the resource URI variables defined in table </w:t>
      </w:r>
      <w:r w:rsidR="00DB15E7">
        <w:t>6.1.3.6</w:t>
      </w:r>
      <w:r>
        <w:t>.2-1</w:t>
      </w:r>
      <w:r>
        <w:rPr>
          <w:rFonts w:ascii="Arial" w:hAnsi="Arial" w:cs="Arial"/>
        </w:rPr>
        <w:t>.</w:t>
      </w:r>
    </w:p>
    <w:p w14:paraId="020A28CF" w14:textId="77777777" w:rsidR="008A705C" w:rsidRDefault="008A705C" w:rsidP="008A705C">
      <w:pPr>
        <w:pStyle w:val="TH"/>
        <w:rPr>
          <w:rFonts w:cs="Arial"/>
        </w:rPr>
      </w:pPr>
      <w:r>
        <w:t>Table </w:t>
      </w:r>
      <w:r w:rsidR="00DB15E7">
        <w:t>6.1.3.6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705C" w:rsidRPr="00CB6975" w14:paraId="091C76BA"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CC31B0" w14:textId="77777777" w:rsidR="008A705C" w:rsidRPr="00CB6975" w:rsidRDefault="008A705C" w:rsidP="00BF6668">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69B1863" w14:textId="77777777" w:rsidR="008A705C" w:rsidRPr="00CB6975" w:rsidRDefault="008A705C" w:rsidP="00BF6668">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036A93" w14:textId="77777777" w:rsidR="008A705C" w:rsidRPr="00CB6975" w:rsidRDefault="008A705C" w:rsidP="00BF6668">
            <w:pPr>
              <w:pStyle w:val="TAH"/>
            </w:pPr>
            <w:r w:rsidRPr="00CB6975">
              <w:t>Definition</w:t>
            </w:r>
          </w:p>
        </w:tc>
      </w:tr>
      <w:tr w:rsidR="008A705C" w:rsidRPr="00CB6975" w14:paraId="0E8A0242"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4037193" w14:textId="77777777" w:rsidR="008A705C" w:rsidRPr="00CB6975" w:rsidRDefault="008A705C" w:rsidP="00BF6668">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3328CA21"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DF1088" w14:textId="77777777" w:rsidR="008A705C" w:rsidRPr="00CB6975" w:rsidRDefault="008A705C" w:rsidP="00BF6668">
            <w:pPr>
              <w:pStyle w:val="TAL"/>
            </w:pPr>
            <w:r w:rsidRPr="00CB6975">
              <w:t>See clause</w:t>
            </w:r>
            <w:r w:rsidRPr="00CB6975">
              <w:rPr>
                <w:lang w:val="en-US" w:eastAsia="zh-CN"/>
              </w:rPr>
              <w:t> </w:t>
            </w:r>
            <w:r w:rsidRPr="00CB6975">
              <w:t>6.1.1</w:t>
            </w:r>
          </w:p>
        </w:tc>
      </w:tr>
      <w:tr w:rsidR="008A705C" w:rsidRPr="00CB6975" w14:paraId="5D88E1DA"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855113" w14:textId="77777777" w:rsidR="008A705C" w:rsidRPr="00CB6975" w:rsidRDefault="008A705C" w:rsidP="00BF6668">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18844176"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4D01380" w14:textId="77777777" w:rsidR="008A705C" w:rsidRPr="00CB6975" w:rsidRDefault="008A705C" w:rsidP="00BF6668">
            <w:pPr>
              <w:pStyle w:val="TAL"/>
            </w:pPr>
            <w:r w:rsidRPr="00CB6975">
              <w:t>See clause 6.1.1</w:t>
            </w:r>
          </w:p>
        </w:tc>
      </w:tr>
    </w:tbl>
    <w:p w14:paraId="674D458E" w14:textId="77777777" w:rsidR="008A705C" w:rsidRPr="00384E92" w:rsidRDefault="008A705C" w:rsidP="008A705C"/>
    <w:p w14:paraId="1A723EDE" w14:textId="77777777" w:rsidR="008A705C" w:rsidRDefault="00DB15E7" w:rsidP="008A705C">
      <w:pPr>
        <w:pStyle w:val="Heading5"/>
      </w:pPr>
      <w:bookmarkStart w:id="675" w:name="_Toc35971403"/>
      <w:bookmarkStart w:id="676" w:name="_Toc82676368"/>
      <w:bookmarkStart w:id="677" w:name="_Toc82676727"/>
      <w:bookmarkStart w:id="678" w:name="_Toc122099284"/>
      <w:r>
        <w:lastRenderedPageBreak/>
        <w:t>6.1.3.6</w:t>
      </w:r>
      <w:r w:rsidR="008A705C">
        <w:t>.3</w:t>
      </w:r>
      <w:r w:rsidR="008A705C">
        <w:tab/>
        <w:t>Resource Standard Methods</w:t>
      </w:r>
      <w:bookmarkEnd w:id="673"/>
      <w:bookmarkEnd w:id="675"/>
      <w:bookmarkEnd w:id="676"/>
      <w:bookmarkEnd w:id="677"/>
      <w:bookmarkEnd w:id="678"/>
    </w:p>
    <w:p w14:paraId="2BE27BCE" w14:textId="77777777" w:rsidR="008A705C" w:rsidRPr="00384E92" w:rsidRDefault="00DB15E7" w:rsidP="008A705C">
      <w:pPr>
        <w:pStyle w:val="H6"/>
      </w:pPr>
      <w:bookmarkStart w:id="679" w:name="_Toc510696613"/>
      <w:bookmarkStart w:id="680" w:name="_Toc35971404"/>
      <w:r>
        <w:t>6.1.3.6</w:t>
      </w:r>
      <w:r w:rsidR="008A705C">
        <w:t>.3</w:t>
      </w:r>
      <w:r w:rsidR="008A705C" w:rsidRPr="00384E92">
        <w:t>.1</w:t>
      </w:r>
      <w:r w:rsidR="008A705C" w:rsidRPr="00384E92">
        <w:tab/>
      </w:r>
      <w:r w:rsidR="008A705C">
        <w:t>POST</w:t>
      </w:r>
      <w:bookmarkEnd w:id="679"/>
      <w:bookmarkEnd w:id="680"/>
    </w:p>
    <w:p w14:paraId="2AB4474F" w14:textId="77777777" w:rsidR="008A705C" w:rsidRDefault="008A705C" w:rsidP="008A705C">
      <w:r>
        <w:t>This method will not be actually invoked.</w:t>
      </w:r>
    </w:p>
    <w:p w14:paraId="61206163" w14:textId="77777777" w:rsidR="008A705C" w:rsidRDefault="008A705C" w:rsidP="008A705C">
      <w:r>
        <w:t xml:space="preserve">This method shall support the URI query parameters specified in table </w:t>
      </w:r>
      <w:r w:rsidR="00DB15E7">
        <w:t>6.1.3.6</w:t>
      </w:r>
      <w:r>
        <w:t>.3.1-1.</w:t>
      </w:r>
    </w:p>
    <w:p w14:paraId="3244FBF1" w14:textId="77777777" w:rsidR="008A705C" w:rsidRPr="00384E92" w:rsidRDefault="008A705C" w:rsidP="008A705C">
      <w:pPr>
        <w:pStyle w:val="TH"/>
        <w:rPr>
          <w:rFonts w:cs="Arial"/>
        </w:rPr>
      </w:pPr>
      <w:r w:rsidRPr="00384E92">
        <w:t xml:space="preserve">Table </w:t>
      </w:r>
      <w:r w:rsidR="00DB15E7">
        <w:t>6.1.3.6</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705C" w:rsidRPr="00CB6975" w14:paraId="5E099EC5"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821263" w14:textId="77777777" w:rsidR="008A705C" w:rsidRPr="00CB6975" w:rsidRDefault="008A705C" w:rsidP="00BF6668">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8081E87" w14:textId="77777777" w:rsidR="008A705C" w:rsidRPr="00CB6975" w:rsidRDefault="008A705C" w:rsidP="00BF6668">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881496" w14:textId="77777777" w:rsidR="008A705C" w:rsidRPr="00CB6975" w:rsidRDefault="008A705C" w:rsidP="00BF6668">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8A7569" w14:textId="77777777" w:rsidR="008A705C" w:rsidRPr="00CB6975" w:rsidRDefault="008A705C" w:rsidP="00BF6668">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7C742D1" w14:textId="77777777" w:rsidR="008A705C" w:rsidRPr="00CB6975" w:rsidRDefault="008A705C" w:rsidP="00BF6668">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5B2790" w14:textId="77777777" w:rsidR="008A705C" w:rsidRPr="00CB6975" w:rsidRDefault="008A705C" w:rsidP="00BF6668">
            <w:pPr>
              <w:pStyle w:val="TAH"/>
            </w:pPr>
            <w:r w:rsidRPr="00CB6975">
              <w:t>Applicability</w:t>
            </w:r>
          </w:p>
        </w:tc>
      </w:tr>
      <w:tr w:rsidR="008A705C" w:rsidRPr="00CB6975" w14:paraId="57146FD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CD524" w14:textId="77777777" w:rsidR="008A705C" w:rsidRPr="00CB6975" w:rsidRDefault="008A705C" w:rsidP="00BF6668">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17299D4C" w14:textId="77777777" w:rsidR="008A705C" w:rsidRPr="00CB6975" w:rsidRDefault="008A705C" w:rsidP="00BF6668">
            <w:pPr>
              <w:pStyle w:val="TAL"/>
            </w:pPr>
          </w:p>
        </w:tc>
        <w:tc>
          <w:tcPr>
            <w:tcW w:w="215" w:type="pct"/>
            <w:tcBorders>
              <w:top w:val="single" w:sz="4" w:space="0" w:color="auto"/>
              <w:left w:val="single" w:sz="6" w:space="0" w:color="000000"/>
              <w:bottom w:val="single" w:sz="6" w:space="0" w:color="000000"/>
              <w:right w:val="single" w:sz="6" w:space="0" w:color="000000"/>
            </w:tcBorders>
          </w:tcPr>
          <w:p w14:paraId="32843092" w14:textId="77777777" w:rsidR="008A705C" w:rsidRPr="00CB6975" w:rsidRDefault="008A705C" w:rsidP="00BF6668">
            <w:pPr>
              <w:pStyle w:val="TAC"/>
            </w:pPr>
          </w:p>
        </w:tc>
        <w:tc>
          <w:tcPr>
            <w:tcW w:w="580" w:type="pct"/>
            <w:tcBorders>
              <w:top w:val="single" w:sz="4" w:space="0" w:color="auto"/>
              <w:left w:val="single" w:sz="6" w:space="0" w:color="000000"/>
              <w:bottom w:val="single" w:sz="6" w:space="0" w:color="000000"/>
              <w:right w:val="single" w:sz="6" w:space="0" w:color="000000"/>
            </w:tcBorders>
          </w:tcPr>
          <w:p w14:paraId="14482137" w14:textId="77777777" w:rsidR="008A705C" w:rsidRPr="00CB6975" w:rsidRDefault="008A705C" w:rsidP="00BF666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2EFC18" w14:textId="77777777" w:rsidR="008A705C" w:rsidRPr="00CB6975" w:rsidRDefault="008A705C" w:rsidP="00BF6668">
            <w:pPr>
              <w:pStyle w:val="TAL"/>
            </w:pPr>
          </w:p>
        </w:tc>
        <w:tc>
          <w:tcPr>
            <w:tcW w:w="796" w:type="pct"/>
            <w:tcBorders>
              <w:top w:val="single" w:sz="4" w:space="0" w:color="auto"/>
              <w:left w:val="single" w:sz="6" w:space="0" w:color="000000"/>
              <w:bottom w:val="single" w:sz="6" w:space="0" w:color="000000"/>
              <w:right w:val="single" w:sz="6" w:space="0" w:color="000000"/>
            </w:tcBorders>
          </w:tcPr>
          <w:p w14:paraId="5B89F8A3" w14:textId="77777777" w:rsidR="008A705C" w:rsidRPr="00CB6975" w:rsidRDefault="008A705C" w:rsidP="00BF6668">
            <w:pPr>
              <w:pStyle w:val="TAL"/>
            </w:pPr>
          </w:p>
        </w:tc>
      </w:tr>
    </w:tbl>
    <w:p w14:paraId="461350CA" w14:textId="77777777" w:rsidR="008A705C" w:rsidRDefault="008A705C" w:rsidP="008A705C"/>
    <w:p w14:paraId="6E0F2C5F" w14:textId="77777777" w:rsidR="008A705C" w:rsidRPr="00384E92" w:rsidRDefault="008A705C" w:rsidP="008A705C">
      <w:r>
        <w:t xml:space="preserve">This method shall support the request data structures specified in table </w:t>
      </w:r>
      <w:r w:rsidR="00DB15E7">
        <w:t>6.1.3.6</w:t>
      </w:r>
      <w:r>
        <w:t xml:space="preserve">.3.1-2 and the response data structures and response codes specified in table </w:t>
      </w:r>
      <w:r w:rsidR="00DB15E7">
        <w:t>6.1.3.6</w:t>
      </w:r>
      <w:r>
        <w:t>.3.1-3.</w:t>
      </w:r>
    </w:p>
    <w:p w14:paraId="5726344B" w14:textId="77777777" w:rsidR="008A705C" w:rsidRPr="001769FF" w:rsidRDefault="008A705C" w:rsidP="008A705C">
      <w:pPr>
        <w:pStyle w:val="TH"/>
      </w:pPr>
      <w:r w:rsidRPr="001769FF">
        <w:t xml:space="preserve">Table </w:t>
      </w:r>
      <w:r w:rsidR="00DB15E7">
        <w:t>6.1.3.6</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705C" w:rsidRPr="00CB6975" w14:paraId="4DC522AB"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B0FDC8" w14:textId="77777777" w:rsidR="008A705C" w:rsidRPr="00CB6975" w:rsidRDefault="008A705C"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4C801" w14:textId="77777777" w:rsidR="008A705C" w:rsidRPr="00CB6975" w:rsidRDefault="008A705C"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79D35C" w14:textId="77777777" w:rsidR="008A705C" w:rsidRPr="00CB6975" w:rsidRDefault="008A705C"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AE5A25" w14:textId="77777777" w:rsidR="008A705C" w:rsidRPr="00CB6975" w:rsidRDefault="008A705C" w:rsidP="00BF6668">
            <w:pPr>
              <w:pStyle w:val="TAH"/>
            </w:pPr>
            <w:r w:rsidRPr="00CB6975">
              <w:t>Description</w:t>
            </w:r>
          </w:p>
        </w:tc>
      </w:tr>
      <w:tr w:rsidR="008A705C" w:rsidRPr="00CB6975" w14:paraId="31931C71"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FE32C" w14:textId="77777777" w:rsidR="008A705C" w:rsidRPr="00CB6975" w:rsidRDefault="008A705C" w:rsidP="00BF6668">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284ADBCA" w14:textId="77777777" w:rsidR="008A705C" w:rsidRPr="00CB6975" w:rsidRDefault="008A705C" w:rsidP="00BF6668">
            <w:pPr>
              <w:pStyle w:val="TAC"/>
            </w:pPr>
          </w:p>
        </w:tc>
        <w:tc>
          <w:tcPr>
            <w:tcW w:w="1276" w:type="dxa"/>
            <w:tcBorders>
              <w:top w:val="single" w:sz="4" w:space="0" w:color="auto"/>
              <w:left w:val="single" w:sz="6" w:space="0" w:color="000000"/>
              <w:bottom w:val="single" w:sz="6" w:space="0" w:color="000000"/>
              <w:right w:val="single" w:sz="6" w:space="0" w:color="000000"/>
            </w:tcBorders>
          </w:tcPr>
          <w:p w14:paraId="5ADE8ED3" w14:textId="77777777" w:rsidR="008A705C" w:rsidRPr="00CB6975" w:rsidRDefault="008A705C" w:rsidP="00BF66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1A2891" w14:textId="77777777" w:rsidR="008A705C" w:rsidRPr="00CB6975" w:rsidRDefault="008A705C" w:rsidP="00BF6668">
            <w:pPr>
              <w:pStyle w:val="TAL"/>
            </w:pPr>
          </w:p>
        </w:tc>
      </w:tr>
    </w:tbl>
    <w:p w14:paraId="73B6E5C0" w14:textId="77777777" w:rsidR="008A705C" w:rsidRDefault="008A705C" w:rsidP="008A705C"/>
    <w:p w14:paraId="4A98FAA0" w14:textId="77777777" w:rsidR="008A705C" w:rsidRPr="001769FF" w:rsidRDefault="008A705C" w:rsidP="008A705C">
      <w:pPr>
        <w:pStyle w:val="TH"/>
      </w:pPr>
      <w:r w:rsidRPr="001769FF">
        <w:t xml:space="preserve">Table </w:t>
      </w:r>
      <w:r w:rsidR="00DB15E7">
        <w:t>6.1.3.6</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705C" w:rsidRPr="00CB6975" w14:paraId="1BFE24E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D399F9" w14:textId="77777777" w:rsidR="008A705C" w:rsidRPr="00CB6975" w:rsidRDefault="008A705C" w:rsidP="00BF6668">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C6DB17" w14:textId="77777777" w:rsidR="008A705C" w:rsidRPr="00CB6975" w:rsidRDefault="008A705C" w:rsidP="00BF6668">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D0084D" w14:textId="77777777" w:rsidR="008A705C" w:rsidRPr="00CB6975" w:rsidRDefault="008A705C" w:rsidP="00BF6668">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DB510F" w14:textId="77777777" w:rsidR="008A705C" w:rsidRPr="00CB6975" w:rsidRDefault="008A705C" w:rsidP="00BF6668">
            <w:pPr>
              <w:pStyle w:val="TAH"/>
            </w:pPr>
            <w:r w:rsidRPr="00CB6975">
              <w:t>Response</w:t>
            </w:r>
          </w:p>
          <w:p w14:paraId="6BC1732E" w14:textId="77777777" w:rsidR="008A705C" w:rsidRPr="00CB6975" w:rsidRDefault="008A705C" w:rsidP="00BF6668">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6C9788" w14:textId="77777777" w:rsidR="008A705C" w:rsidRPr="00CB6975" w:rsidRDefault="008A705C" w:rsidP="00BF6668">
            <w:pPr>
              <w:pStyle w:val="TAH"/>
            </w:pPr>
            <w:r w:rsidRPr="00CB6975">
              <w:t>Description</w:t>
            </w:r>
          </w:p>
        </w:tc>
      </w:tr>
      <w:tr w:rsidR="008A705C" w:rsidRPr="00CB6975" w14:paraId="275365FC"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BA748" w14:textId="77777777" w:rsidR="008A705C" w:rsidRPr="00CB6975" w:rsidRDefault="008A705C" w:rsidP="00BF6668">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8AD79C8" w14:textId="77777777" w:rsidR="008A705C" w:rsidRPr="00CB6975" w:rsidRDefault="008A705C" w:rsidP="00BF6668">
            <w:pPr>
              <w:pStyle w:val="TAC"/>
            </w:pPr>
          </w:p>
        </w:tc>
        <w:tc>
          <w:tcPr>
            <w:tcW w:w="649" w:type="pct"/>
            <w:tcBorders>
              <w:top w:val="single" w:sz="4" w:space="0" w:color="auto"/>
              <w:left w:val="single" w:sz="6" w:space="0" w:color="000000"/>
              <w:bottom w:val="single" w:sz="6" w:space="0" w:color="000000"/>
              <w:right w:val="single" w:sz="6" w:space="0" w:color="000000"/>
            </w:tcBorders>
          </w:tcPr>
          <w:p w14:paraId="2225B49E" w14:textId="77777777" w:rsidR="008A705C" w:rsidRPr="00CB6975" w:rsidRDefault="008A705C" w:rsidP="00BF6668">
            <w:pPr>
              <w:pStyle w:val="TAL"/>
            </w:pPr>
          </w:p>
        </w:tc>
        <w:tc>
          <w:tcPr>
            <w:tcW w:w="583" w:type="pct"/>
            <w:tcBorders>
              <w:top w:val="single" w:sz="4" w:space="0" w:color="auto"/>
              <w:left w:val="single" w:sz="6" w:space="0" w:color="000000"/>
              <w:bottom w:val="single" w:sz="6" w:space="0" w:color="000000"/>
              <w:right w:val="single" w:sz="6" w:space="0" w:color="000000"/>
            </w:tcBorders>
          </w:tcPr>
          <w:p w14:paraId="1B8EC567" w14:textId="77777777" w:rsidR="008A705C" w:rsidRPr="00CB6975" w:rsidRDefault="008A705C" w:rsidP="00BF666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37B624" w14:textId="77777777" w:rsidR="008A705C" w:rsidRPr="00CB6975" w:rsidRDefault="008A705C" w:rsidP="00BF6668">
            <w:pPr>
              <w:pStyle w:val="TAL"/>
            </w:pPr>
          </w:p>
        </w:tc>
      </w:tr>
    </w:tbl>
    <w:p w14:paraId="457C4565" w14:textId="77777777" w:rsidR="008A705C" w:rsidRDefault="008A705C" w:rsidP="003133A5"/>
    <w:p w14:paraId="4B7F0D28" w14:textId="77777777" w:rsidR="003133A5" w:rsidRPr="00B06F7A" w:rsidRDefault="003133A5" w:rsidP="00F3074B">
      <w:pPr>
        <w:pStyle w:val="Heading3"/>
      </w:pPr>
      <w:bookmarkStart w:id="681" w:name="_Toc82680264"/>
      <w:bookmarkStart w:id="682" w:name="_Toc90582026"/>
      <w:bookmarkStart w:id="683" w:name="_Toc122099285"/>
      <w:r w:rsidRPr="00B06F7A">
        <w:t>6.1.4</w:t>
      </w:r>
      <w:r w:rsidRPr="00B06F7A">
        <w:tab/>
        <w:t>Custom Operations without associated resources</w:t>
      </w:r>
      <w:bookmarkEnd w:id="681"/>
      <w:bookmarkEnd w:id="682"/>
      <w:bookmarkEnd w:id="683"/>
    </w:p>
    <w:p w14:paraId="64288CB9"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02AB8335" w14:textId="77777777" w:rsidR="003133A5" w:rsidRPr="001F16C3" w:rsidRDefault="003133A5" w:rsidP="00F3074B">
      <w:pPr>
        <w:pStyle w:val="Heading3"/>
      </w:pPr>
      <w:bookmarkStart w:id="684" w:name="_Toc20120580"/>
      <w:bookmarkStart w:id="685" w:name="_Toc21623458"/>
      <w:bookmarkStart w:id="686" w:name="_Toc27587161"/>
      <w:bookmarkStart w:id="687" w:name="_Toc36459224"/>
      <w:bookmarkStart w:id="688" w:name="_Toc45028471"/>
      <w:bookmarkStart w:id="689" w:name="_Toc51870150"/>
      <w:bookmarkStart w:id="690" w:name="_Toc51870272"/>
      <w:bookmarkStart w:id="691" w:name="_Toc90582027"/>
      <w:bookmarkStart w:id="692" w:name="_Toc122099286"/>
      <w:r w:rsidRPr="001F16C3">
        <w:t>6.1.5</w:t>
      </w:r>
      <w:r w:rsidRPr="001F16C3">
        <w:tab/>
        <w:t>Notifications</w:t>
      </w:r>
      <w:bookmarkEnd w:id="684"/>
      <w:bookmarkEnd w:id="685"/>
      <w:bookmarkEnd w:id="686"/>
      <w:bookmarkEnd w:id="687"/>
      <w:bookmarkEnd w:id="688"/>
      <w:bookmarkEnd w:id="689"/>
      <w:bookmarkEnd w:id="690"/>
      <w:bookmarkEnd w:id="691"/>
      <w:bookmarkEnd w:id="692"/>
    </w:p>
    <w:p w14:paraId="08D52E3F" w14:textId="77777777" w:rsidR="003133A5" w:rsidRPr="001F16C3" w:rsidRDefault="003133A5" w:rsidP="00F3074B">
      <w:pPr>
        <w:pStyle w:val="Heading4"/>
      </w:pPr>
      <w:bookmarkStart w:id="693" w:name="_Toc20120581"/>
      <w:bookmarkStart w:id="694" w:name="_Toc21623459"/>
      <w:bookmarkStart w:id="695" w:name="_Toc27587162"/>
      <w:bookmarkStart w:id="696" w:name="_Toc36459225"/>
      <w:bookmarkStart w:id="697" w:name="_Toc45028472"/>
      <w:bookmarkStart w:id="698" w:name="_Toc51870151"/>
      <w:bookmarkStart w:id="699" w:name="_Toc51870273"/>
      <w:bookmarkStart w:id="700" w:name="_Toc90582028"/>
      <w:bookmarkStart w:id="701" w:name="_Toc122099287"/>
      <w:r w:rsidRPr="001F16C3">
        <w:t>6.1.5.1</w:t>
      </w:r>
      <w:r w:rsidRPr="001F16C3">
        <w:tab/>
        <w:t>General</w:t>
      </w:r>
      <w:bookmarkEnd w:id="693"/>
      <w:bookmarkEnd w:id="694"/>
      <w:bookmarkEnd w:id="695"/>
      <w:bookmarkEnd w:id="696"/>
      <w:bookmarkEnd w:id="697"/>
      <w:bookmarkEnd w:id="698"/>
      <w:bookmarkEnd w:id="699"/>
      <w:bookmarkEnd w:id="700"/>
      <w:bookmarkEnd w:id="701"/>
    </w:p>
    <w:p w14:paraId="755BDDE2" w14:textId="77777777" w:rsidR="005936A3" w:rsidRDefault="003133A5" w:rsidP="003133A5">
      <w:pPr>
        <w:rPr>
          <w:lang w:eastAsia="zh-CN"/>
        </w:rPr>
      </w:pPr>
      <w:r>
        <w:rPr>
          <w:lang w:eastAsia="zh-CN"/>
        </w:rPr>
        <w:t xml:space="preserve">This clause specifies the general mechanism of notifications </w:t>
      </w:r>
      <w:r w:rsidR="005936A3">
        <w:rPr>
          <w:lang w:eastAsia="zh-CN"/>
        </w:rPr>
        <w:t>in the following scenarios:</w:t>
      </w:r>
    </w:p>
    <w:p w14:paraId="605C245F" w14:textId="77777777" w:rsidR="005936A3" w:rsidRDefault="005936A3" w:rsidP="005936A3">
      <w:pPr>
        <w:pStyle w:val="B1"/>
        <w:rPr>
          <w:lang w:eastAsia="zh-CN"/>
        </w:rPr>
      </w:pPr>
      <w:r>
        <w:rPr>
          <w:lang w:eastAsia="zh-CN"/>
        </w:rPr>
        <w:t>-</w:t>
      </w:r>
      <w:r>
        <w:rPr>
          <w:lang w:eastAsia="zh-CN"/>
        </w:rPr>
        <w:tab/>
        <w:t xml:space="preserve">notification </w:t>
      </w:r>
      <w:r w:rsidR="003133A5">
        <w:rPr>
          <w:lang w:eastAsia="zh-CN"/>
        </w:rPr>
        <w:t>of changed data which are stored in the UDR</w:t>
      </w:r>
      <w:r>
        <w:rPr>
          <w:lang w:eastAsia="zh-CN"/>
        </w:rPr>
        <w:t>;</w:t>
      </w:r>
    </w:p>
    <w:p w14:paraId="49EC3630" w14:textId="77777777" w:rsidR="005936A3" w:rsidRDefault="005936A3" w:rsidP="005936A3">
      <w:pPr>
        <w:pStyle w:val="B1"/>
        <w:rPr>
          <w:lang w:eastAsia="zh-CN"/>
        </w:rPr>
      </w:pPr>
      <w:r>
        <w:rPr>
          <w:lang w:eastAsia="zh-CN"/>
        </w:rPr>
        <w:t>-</w:t>
      </w:r>
      <w:r>
        <w:rPr>
          <w:lang w:eastAsia="zh-CN"/>
        </w:rPr>
        <w:tab/>
        <w:t>notification of data restoration.</w:t>
      </w:r>
    </w:p>
    <w:p w14:paraId="05E7BBF0" w14:textId="77777777" w:rsidR="003133A5" w:rsidRPr="001F16C3" w:rsidRDefault="005936A3" w:rsidP="005936A3">
      <w:pPr>
        <w:rPr>
          <w:lang w:eastAsia="zh-CN"/>
        </w:rPr>
      </w:pPr>
      <w:r>
        <w:rPr>
          <w:lang w:eastAsia="zh-CN"/>
        </w:rPr>
        <w:t>T</w:t>
      </w:r>
      <w:r w:rsidR="003133A5">
        <w:rPr>
          <w:lang w:eastAsia="zh-CN"/>
        </w:rPr>
        <w:t>he mechanism sh</w:t>
      </w:r>
      <w:r>
        <w:rPr>
          <w:lang w:eastAsia="zh-CN"/>
        </w:rPr>
        <w:t>all</w:t>
      </w:r>
      <w:r w:rsidR="003133A5">
        <w:rPr>
          <w:lang w:eastAsia="zh-CN"/>
        </w:rPr>
        <w:t xml:space="preserve"> be applicable to the data specified in 3GPP TS 29.505[</w:t>
      </w:r>
      <w:r w:rsidR="003133A5">
        <w:rPr>
          <w:lang w:val="en-US" w:eastAsia="zh-CN"/>
        </w:rPr>
        <w:t>2</w:t>
      </w:r>
      <w:r w:rsidR="003133A5">
        <w:rPr>
          <w:lang w:eastAsia="zh-CN"/>
        </w:rPr>
        <w:t>] and 3GPP TS 29.519[</w:t>
      </w:r>
      <w:r w:rsidR="003133A5">
        <w:rPr>
          <w:lang w:val="en-US" w:eastAsia="zh-CN"/>
        </w:rPr>
        <w:t>3</w:t>
      </w:r>
      <w:r w:rsidR="003133A5">
        <w:rPr>
          <w:lang w:eastAsia="zh-CN"/>
        </w:rPr>
        <w:t>].</w:t>
      </w:r>
    </w:p>
    <w:p w14:paraId="26219A44" w14:textId="77777777" w:rsidR="003133A5" w:rsidRPr="001F16C3" w:rsidRDefault="003133A5" w:rsidP="00F3074B">
      <w:pPr>
        <w:pStyle w:val="Heading4"/>
        <w:rPr>
          <w:lang w:eastAsia="zh-CN"/>
        </w:rPr>
      </w:pPr>
      <w:bookmarkStart w:id="702" w:name="_Toc20120582"/>
      <w:bookmarkStart w:id="703" w:name="_Toc21623460"/>
      <w:bookmarkStart w:id="704" w:name="_Toc27587163"/>
      <w:bookmarkStart w:id="705" w:name="_Toc36459226"/>
      <w:bookmarkStart w:id="706" w:name="_Toc45028473"/>
      <w:bookmarkStart w:id="707" w:name="_Toc51870152"/>
      <w:bookmarkStart w:id="708" w:name="_Toc51870274"/>
      <w:bookmarkStart w:id="709" w:name="_Toc90582029"/>
      <w:bookmarkStart w:id="710" w:name="_Toc122099288"/>
      <w:r w:rsidRPr="001F16C3">
        <w:t>6.1.5.2</w:t>
      </w:r>
      <w:r w:rsidRPr="001F16C3">
        <w:tab/>
      </w:r>
      <w:r w:rsidRPr="001F16C3">
        <w:rPr>
          <w:lang w:eastAsia="zh-CN"/>
        </w:rPr>
        <w:t>Data Change Notification</w:t>
      </w:r>
      <w:bookmarkEnd w:id="702"/>
      <w:bookmarkEnd w:id="703"/>
      <w:bookmarkEnd w:id="704"/>
      <w:bookmarkEnd w:id="705"/>
      <w:bookmarkEnd w:id="706"/>
      <w:bookmarkEnd w:id="707"/>
      <w:bookmarkEnd w:id="708"/>
      <w:bookmarkEnd w:id="709"/>
      <w:bookmarkEnd w:id="710"/>
    </w:p>
    <w:p w14:paraId="7227DF64"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7EB20479" w14:textId="77777777" w:rsidR="003133A5" w:rsidRDefault="003133A5" w:rsidP="003133A5">
      <w:r>
        <w:lastRenderedPageBreak/>
        <w:t>Resource URI: {callbackReference}</w:t>
      </w:r>
    </w:p>
    <w:p w14:paraId="0E628D9F" w14:textId="77777777"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5DFC362" w14:textId="77777777" w:rsidR="00BB5ABB" w:rsidRPr="001F16C3" w:rsidRDefault="00BB5ABB" w:rsidP="00BB5ABB">
      <w:pPr>
        <w:pStyle w:val="Heading4"/>
      </w:pPr>
      <w:bookmarkStart w:id="711" w:name="_Toc82684255"/>
      <w:bookmarkStart w:id="712" w:name="_Toc122099289"/>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11"/>
      <w:bookmarkEnd w:id="712"/>
    </w:p>
    <w:p w14:paraId="24577067" w14:textId="77777777" w:rsidR="00BB5ABB" w:rsidRPr="00B06F7A" w:rsidRDefault="00BB5ABB" w:rsidP="00BB5ABB">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497FE52D" w14:textId="77777777" w:rsidR="00BB5ABB" w:rsidRPr="00B06F7A" w:rsidRDefault="00BB5ABB" w:rsidP="00BB5ABB">
      <w:r w:rsidRPr="00B06F7A">
        <w:t>Resource URI: {</w:t>
      </w:r>
      <w:r>
        <w:rPr>
          <w:lang w:val="en-US"/>
        </w:rPr>
        <w:t>data</w:t>
      </w:r>
      <w:r w:rsidRPr="00B06F7A">
        <w:rPr>
          <w:lang w:val="en-US"/>
        </w:rPr>
        <w:t>RestorationCallbackUri</w:t>
      </w:r>
      <w:r w:rsidRPr="00B06F7A">
        <w:t>}</w:t>
      </w:r>
    </w:p>
    <w:p w14:paraId="4A87CD4F" w14:textId="77777777" w:rsidR="00BB5ABB" w:rsidRPr="00B06F7A" w:rsidRDefault="00BB5ABB" w:rsidP="00BB5ABB">
      <w:r w:rsidRPr="00B06F7A">
        <w:t xml:space="preserve">Support of URI query parameters is specified in table </w:t>
      </w:r>
      <w:r>
        <w:t>6.1.5.3</w:t>
      </w:r>
      <w:r w:rsidRPr="00B06F7A">
        <w:t>-1.</w:t>
      </w:r>
    </w:p>
    <w:p w14:paraId="56DC20FF" w14:textId="77777777" w:rsidR="00BB5ABB" w:rsidRPr="00B06F7A" w:rsidRDefault="00BB5ABB" w:rsidP="00BB5ABB">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4687A51D"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AB38C"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6E4B1"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B0242E"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68D64D" w14:textId="77777777" w:rsidR="00BB5ABB" w:rsidRPr="00CB6975" w:rsidRDefault="00BB5ABB" w:rsidP="00BF6668">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DF1F66D" w14:textId="77777777" w:rsidR="00BB5ABB" w:rsidRPr="00CB6975" w:rsidRDefault="00BB5ABB" w:rsidP="00BF6668">
            <w:pPr>
              <w:pStyle w:val="TAH"/>
            </w:pPr>
            <w:r w:rsidRPr="00CB6975">
              <w:t>Description</w:t>
            </w:r>
          </w:p>
        </w:tc>
      </w:tr>
      <w:tr w:rsidR="00BB5ABB" w:rsidRPr="00CB6975" w14:paraId="232E4BE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62A91" w14:textId="77777777" w:rsidR="00BB5ABB" w:rsidRPr="00CB6975" w:rsidRDefault="00BB5ABB" w:rsidP="00BF6668">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1F2BDF22" w14:textId="77777777" w:rsidR="00BB5ABB" w:rsidRPr="00CB6975" w:rsidRDefault="00BB5ABB" w:rsidP="00BF6668">
            <w:pPr>
              <w:pStyle w:val="TAL"/>
            </w:pPr>
          </w:p>
        </w:tc>
        <w:tc>
          <w:tcPr>
            <w:tcW w:w="217" w:type="pct"/>
            <w:tcBorders>
              <w:top w:val="single" w:sz="4" w:space="0" w:color="auto"/>
              <w:left w:val="single" w:sz="6" w:space="0" w:color="000000"/>
              <w:bottom w:val="single" w:sz="6" w:space="0" w:color="000000"/>
              <w:right w:val="single" w:sz="6" w:space="0" w:color="000000"/>
            </w:tcBorders>
          </w:tcPr>
          <w:p w14:paraId="711BE8C0" w14:textId="77777777" w:rsidR="00BB5ABB" w:rsidRPr="00CB6975" w:rsidRDefault="00BB5ABB" w:rsidP="00BF6668">
            <w:pPr>
              <w:pStyle w:val="TAC"/>
            </w:pPr>
          </w:p>
        </w:tc>
        <w:tc>
          <w:tcPr>
            <w:tcW w:w="581" w:type="pct"/>
            <w:tcBorders>
              <w:top w:val="single" w:sz="4" w:space="0" w:color="auto"/>
              <w:left w:val="single" w:sz="6" w:space="0" w:color="000000"/>
              <w:bottom w:val="single" w:sz="6" w:space="0" w:color="000000"/>
              <w:right w:val="single" w:sz="6" w:space="0" w:color="000000"/>
            </w:tcBorders>
          </w:tcPr>
          <w:p w14:paraId="56BCFFF1" w14:textId="77777777" w:rsidR="00BB5ABB" w:rsidRPr="00CB6975" w:rsidRDefault="00BB5ABB" w:rsidP="00BF666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3937F" w14:textId="77777777" w:rsidR="00BB5ABB" w:rsidRPr="00CB6975" w:rsidRDefault="00BB5ABB" w:rsidP="00BF6668">
            <w:pPr>
              <w:pStyle w:val="TAL"/>
            </w:pPr>
          </w:p>
        </w:tc>
      </w:tr>
    </w:tbl>
    <w:p w14:paraId="42228B73" w14:textId="77777777" w:rsidR="00BB5ABB" w:rsidRPr="00B06F7A" w:rsidRDefault="00BB5ABB" w:rsidP="00BB5ABB"/>
    <w:p w14:paraId="424C8CE6" w14:textId="77777777" w:rsidR="00BB5ABB" w:rsidRPr="00B06F7A" w:rsidRDefault="00BB5ABB" w:rsidP="00BB5ABB">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0DC63065" w14:textId="77777777" w:rsidR="00BB5ABB" w:rsidRPr="00B06F7A" w:rsidRDefault="00BB5ABB" w:rsidP="00BB5ABB">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B5ABB" w:rsidRPr="00CB6975" w14:paraId="76CA9BC3"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B4832" w14:textId="77777777" w:rsidR="00BB5ABB" w:rsidRPr="00CB6975" w:rsidRDefault="00BB5ABB"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4D4DCE" w14:textId="77777777" w:rsidR="00BB5ABB" w:rsidRPr="00CB6975" w:rsidRDefault="00BB5ABB"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AE8EB0" w14:textId="77777777" w:rsidR="00BB5ABB" w:rsidRPr="00CB6975" w:rsidRDefault="00BB5ABB"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A4A7E9" w14:textId="77777777" w:rsidR="00BB5ABB" w:rsidRPr="00CB6975" w:rsidRDefault="00BB5ABB" w:rsidP="00BF6668">
            <w:pPr>
              <w:pStyle w:val="TAH"/>
            </w:pPr>
            <w:r w:rsidRPr="00CB6975">
              <w:t>Description</w:t>
            </w:r>
          </w:p>
        </w:tc>
      </w:tr>
      <w:tr w:rsidR="00BB5ABB" w:rsidRPr="00CB6975" w14:paraId="778EAF85"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C68D70" w14:textId="77777777" w:rsidR="00BB5ABB" w:rsidRPr="00CB6975" w:rsidRDefault="00BB5ABB" w:rsidP="00BF6668">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D2CD66F" w14:textId="77777777" w:rsidR="00BB5ABB" w:rsidRPr="00CB6975" w:rsidRDefault="00BB5ABB" w:rsidP="00BF6668">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7C2B2481" w14:textId="77777777" w:rsidR="00BB5ABB" w:rsidRPr="00CB6975" w:rsidRDefault="00BB5ABB" w:rsidP="00BF6668">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4744F" w14:textId="77777777" w:rsidR="00BB5ABB" w:rsidRPr="00CB6975" w:rsidRDefault="00BB5ABB" w:rsidP="00BF6668">
            <w:pPr>
              <w:pStyle w:val="TAL"/>
            </w:pPr>
            <w:r w:rsidRPr="00CB6975">
              <w:t>Contains identifiers representing those UEs potentially affected by a data-loss event at the UDR.</w:t>
            </w:r>
          </w:p>
        </w:tc>
      </w:tr>
    </w:tbl>
    <w:p w14:paraId="37F083B1" w14:textId="77777777" w:rsidR="00BB5ABB" w:rsidRPr="00B06F7A" w:rsidRDefault="00BB5ABB" w:rsidP="00BB5ABB"/>
    <w:p w14:paraId="20F8F93D" w14:textId="77777777" w:rsidR="00BB5ABB" w:rsidRPr="00B06F7A" w:rsidRDefault="00BB5ABB" w:rsidP="00BB5ABB">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456"/>
        <w:gridCol w:w="1108"/>
        <w:gridCol w:w="1507"/>
        <w:gridCol w:w="4946"/>
      </w:tblGrid>
      <w:tr w:rsidR="00BB5ABB" w:rsidRPr="00CB6975" w14:paraId="6E577934" w14:textId="77777777" w:rsidTr="00BF6668">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0A7E6E22" w14:textId="77777777" w:rsidR="00BB5ABB" w:rsidRPr="00CB6975" w:rsidRDefault="00BB5ABB" w:rsidP="00BF6668">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2F53C114" w14:textId="77777777" w:rsidR="00BB5ABB" w:rsidRPr="00CB6975" w:rsidRDefault="00BB5ABB" w:rsidP="00BF6668">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B22F4FB" w14:textId="77777777" w:rsidR="00BB5ABB" w:rsidRPr="00CB6975" w:rsidRDefault="00BB5ABB" w:rsidP="00BF6668">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71D1D6C" w14:textId="77777777" w:rsidR="00BB5ABB" w:rsidRPr="00CB6975" w:rsidRDefault="00BB5ABB" w:rsidP="00BF6668">
            <w:pPr>
              <w:pStyle w:val="TAH"/>
            </w:pPr>
            <w:r w:rsidRPr="00CB6975">
              <w:t>Response</w:t>
            </w:r>
          </w:p>
          <w:p w14:paraId="42FE82B7" w14:textId="77777777" w:rsidR="00BB5ABB" w:rsidRPr="00CB6975" w:rsidRDefault="00BB5ABB" w:rsidP="00BF6668">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8E96F16" w14:textId="77777777" w:rsidR="00BB5ABB" w:rsidRPr="00CB6975" w:rsidRDefault="00BB5ABB" w:rsidP="00BF6668">
            <w:pPr>
              <w:pStyle w:val="TAH"/>
            </w:pPr>
            <w:r w:rsidRPr="00CB6975">
              <w:t>Description</w:t>
            </w:r>
          </w:p>
        </w:tc>
      </w:tr>
      <w:tr w:rsidR="00BB5ABB" w:rsidRPr="00CB6975" w14:paraId="753F5D21"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CD1B468" w14:textId="77777777" w:rsidR="00BB5ABB" w:rsidRPr="00CB6975" w:rsidRDefault="00BB5ABB" w:rsidP="00BF6668">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402BEA5" w14:textId="77777777" w:rsidR="00BB5ABB" w:rsidRPr="00CB6975" w:rsidRDefault="00BB5ABB" w:rsidP="00BF6668">
            <w:pPr>
              <w:pStyle w:val="TAC"/>
            </w:pPr>
          </w:p>
        </w:tc>
        <w:tc>
          <w:tcPr>
            <w:tcW w:w="567" w:type="pct"/>
            <w:tcBorders>
              <w:top w:val="single" w:sz="4" w:space="0" w:color="auto"/>
              <w:left w:val="single" w:sz="6" w:space="0" w:color="000000"/>
              <w:bottom w:val="single" w:sz="6" w:space="0" w:color="000000"/>
              <w:right w:val="single" w:sz="6" w:space="0" w:color="000000"/>
            </w:tcBorders>
          </w:tcPr>
          <w:p w14:paraId="785870A4" w14:textId="77777777" w:rsidR="00BB5ABB" w:rsidRPr="00CB6975" w:rsidRDefault="00BB5ABB" w:rsidP="00BF6668">
            <w:pPr>
              <w:pStyle w:val="TAL"/>
            </w:pPr>
          </w:p>
        </w:tc>
        <w:tc>
          <w:tcPr>
            <w:tcW w:w="771" w:type="pct"/>
            <w:tcBorders>
              <w:top w:val="single" w:sz="4" w:space="0" w:color="auto"/>
              <w:left w:val="single" w:sz="6" w:space="0" w:color="000000"/>
              <w:bottom w:val="single" w:sz="6" w:space="0" w:color="000000"/>
              <w:right w:val="single" w:sz="6" w:space="0" w:color="000000"/>
            </w:tcBorders>
          </w:tcPr>
          <w:p w14:paraId="73E64653" w14:textId="77777777" w:rsidR="00BB5ABB" w:rsidRPr="00CB6975" w:rsidRDefault="00BB5ABB" w:rsidP="00BF6668">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424DD01" w14:textId="77777777" w:rsidR="00BB5ABB" w:rsidRPr="00CB6975" w:rsidRDefault="00BB5ABB" w:rsidP="00BF6668">
            <w:pPr>
              <w:pStyle w:val="TAL"/>
            </w:pPr>
            <w:r w:rsidRPr="00CB6975">
              <w:t>Upon success, an empty response body shall be returned.</w:t>
            </w:r>
          </w:p>
        </w:tc>
      </w:tr>
      <w:tr w:rsidR="00BB5ABB" w:rsidRPr="00CB6975" w14:paraId="6C01E837"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E4BF2A"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5486719E"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4C19F8D"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312C64E" w14:textId="77777777" w:rsidR="00BB5ABB" w:rsidRPr="00CB6975" w:rsidRDefault="00BB5ABB" w:rsidP="00BF6668">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4E6F43" w14:textId="77777777" w:rsidR="00BB5ABB" w:rsidRPr="00CB6975" w:rsidRDefault="00BB5ABB" w:rsidP="00BF6668">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660F1768"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3B2F10F"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036745A"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41A6999"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45208AB"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A236C27" w14:textId="77777777" w:rsidR="00BB5ABB" w:rsidRPr="00CB6975" w:rsidRDefault="00BB5ABB" w:rsidP="00BF6668">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BF8DA73" w14:textId="77777777" w:rsidR="00BB5ABB" w:rsidRPr="00CB6975" w:rsidRDefault="00BB5ABB" w:rsidP="00BF6668">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14E15628"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5BD05A62"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2D68C97" w14:textId="77777777" w:rsidR="00BB5ABB" w:rsidRPr="00CB6975" w:rsidRDefault="00BB5ABB" w:rsidP="00BF6668">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1BDC42EA"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BFFDE7A"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206D57F" w14:textId="77777777" w:rsidR="00BB5ABB" w:rsidRPr="00CB6975" w:rsidRDefault="00BB5ABB" w:rsidP="00BF6668">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B39479E" w14:textId="77777777" w:rsidR="00BB5ABB" w:rsidRPr="00CB6975" w:rsidRDefault="00BB5ABB" w:rsidP="00BF6668">
            <w:pPr>
              <w:pStyle w:val="TAL"/>
            </w:pPr>
            <w:r w:rsidRPr="00CB6975">
              <w:t>The "cause" attribute may be used to indicate one of the following application errors:</w:t>
            </w:r>
          </w:p>
          <w:p w14:paraId="0F7D7A7A" w14:textId="77777777" w:rsidR="00BB5ABB" w:rsidRPr="00CB6975" w:rsidRDefault="00BB5ABB" w:rsidP="00BF6668">
            <w:pPr>
              <w:pStyle w:val="TAL"/>
            </w:pPr>
            <w:r w:rsidRPr="00CB6975">
              <w:t>- CONTEXT_NOT_FOUND</w:t>
            </w:r>
          </w:p>
        </w:tc>
      </w:tr>
      <w:tr w:rsidR="00BB5ABB" w:rsidRPr="00CB6975" w14:paraId="1B3ABBAE" w14:textId="77777777" w:rsidTr="00BF66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28470D" w14:textId="77777777" w:rsidR="00BB5ABB" w:rsidRPr="00CB6975" w:rsidRDefault="00BB5ABB" w:rsidP="00BF6668">
            <w:pPr>
              <w:pStyle w:val="TAN"/>
            </w:pPr>
            <w:r w:rsidRPr="00CB6975">
              <w:t>NOTE:</w:t>
            </w:r>
            <w:r w:rsidRPr="00CB6975">
              <w:tab/>
              <w:t>In addition, common data structures as listed in table 5.2.7.1-1 of 3GPP TS 29.500 [7] are supported.</w:t>
            </w:r>
          </w:p>
        </w:tc>
      </w:tr>
    </w:tbl>
    <w:p w14:paraId="373EC2A6" w14:textId="77777777" w:rsidR="00BB5ABB" w:rsidRPr="00B06F7A" w:rsidRDefault="00BB5ABB" w:rsidP="00BB5ABB"/>
    <w:p w14:paraId="7DBE3C3C" w14:textId="77777777" w:rsidR="00BB5ABB" w:rsidRPr="00B06F7A" w:rsidRDefault="00BB5ABB" w:rsidP="00BB5ABB">
      <w:pPr>
        <w:pStyle w:val="TH"/>
      </w:pPr>
      <w:r w:rsidRPr="00B06F7A">
        <w:lastRenderedPageBreak/>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0B02CF27"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9B326"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A7B45"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7BDF6"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1F738B"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041A2" w14:textId="77777777" w:rsidR="00BB5ABB" w:rsidRPr="00CB6975" w:rsidRDefault="00BB5ABB" w:rsidP="00BF6668">
            <w:pPr>
              <w:pStyle w:val="TAH"/>
            </w:pPr>
            <w:r w:rsidRPr="00CB6975">
              <w:t>Description</w:t>
            </w:r>
          </w:p>
        </w:tc>
      </w:tr>
      <w:tr w:rsidR="00BB5ABB" w:rsidRPr="00CB6975" w14:paraId="180F428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1C2D8"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B2C8A5F"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6C5374D"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6E7682D"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47311" w14:textId="77777777" w:rsidR="00BB5ABB" w:rsidRPr="00CB6975" w:rsidRDefault="00BB5ABB" w:rsidP="00BF6668">
            <w:pPr>
              <w:pStyle w:val="TAL"/>
            </w:pPr>
            <w:r w:rsidRPr="00CB6975">
              <w:t>Contains the Callback URI of the target NF Service Consumer (e.g. UDM) to which the request is redirected</w:t>
            </w:r>
          </w:p>
        </w:tc>
      </w:tr>
      <w:tr w:rsidR="00BB5ABB" w:rsidRPr="00CB6975" w14:paraId="693919F7"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77BF03"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38E78FA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67E26E0"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50A61DDD"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493DC" w14:textId="77777777" w:rsidR="00BB5ABB" w:rsidRPr="00CB6975" w:rsidRDefault="00BB5ABB" w:rsidP="00BF6668">
            <w:pPr>
              <w:pStyle w:val="TAL"/>
            </w:pPr>
            <w:r w:rsidRPr="00CB6975">
              <w:t>Identifier of the target NF (service) instance ID towards which the request is redirected</w:t>
            </w:r>
          </w:p>
        </w:tc>
      </w:tr>
    </w:tbl>
    <w:p w14:paraId="4EA5F7AA" w14:textId="77777777" w:rsidR="00BB5ABB" w:rsidRPr="00B06F7A" w:rsidRDefault="00BB5ABB" w:rsidP="00BB5ABB"/>
    <w:p w14:paraId="501B13EB" w14:textId="77777777" w:rsidR="00BB5ABB" w:rsidRPr="00B06F7A" w:rsidRDefault="00BB5ABB" w:rsidP="00BB5ABB">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1E921028"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7EC13"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8563E"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14AFD"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8683CF"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B6302" w14:textId="77777777" w:rsidR="00BB5ABB" w:rsidRPr="00CB6975" w:rsidRDefault="00BB5ABB" w:rsidP="00BF6668">
            <w:pPr>
              <w:pStyle w:val="TAH"/>
            </w:pPr>
            <w:r w:rsidRPr="00CB6975">
              <w:t>Description</w:t>
            </w:r>
          </w:p>
        </w:tc>
      </w:tr>
      <w:tr w:rsidR="00BB5ABB" w:rsidRPr="00CB6975" w14:paraId="2739A985"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828C7F"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7F54C64A"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72480322"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4FAD321A"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7E7F0" w14:textId="77777777" w:rsidR="00BB5ABB" w:rsidRPr="00CB6975" w:rsidRDefault="00BB5ABB" w:rsidP="00BF6668">
            <w:pPr>
              <w:pStyle w:val="TAL"/>
            </w:pPr>
            <w:r w:rsidRPr="00CB6975">
              <w:t>Contains the Callback URI of the target NF Service Consumer (e.g. AMF) to which the request is redirected</w:t>
            </w:r>
          </w:p>
        </w:tc>
      </w:tr>
      <w:tr w:rsidR="00BB5ABB" w:rsidRPr="00CB6975" w14:paraId="6BD9AEC7"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292A28"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48432E60"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456FDA7"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284DD546"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B9D98" w14:textId="77777777" w:rsidR="00BB5ABB" w:rsidRPr="00CB6975" w:rsidRDefault="00BB5ABB" w:rsidP="00BF6668">
            <w:pPr>
              <w:pStyle w:val="TAL"/>
            </w:pPr>
            <w:r w:rsidRPr="00CB6975">
              <w:t>Identifier of the target NF (service) instance ID towards which the request is redirected</w:t>
            </w:r>
          </w:p>
        </w:tc>
      </w:tr>
    </w:tbl>
    <w:p w14:paraId="1912EAFA" w14:textId="77777777" w:rsidR="00BB5ABB" w:rsidRDefault="00BB5ABB" w:rsidP="003133A5">
      <w:pPr>
        <w:rPr>
          <w:lang w:eastAsia="zh-CN"/>
        </w:rPr>
      </w:pPr>
    </w:p>
    <w:p w14:paraId="05CD34D7" w14:textId="77777777" w:rsidR="00E37C98" w:rsidRPr="00690A26" w:rsidRDefault="00E37C98" w:rsidP="00E37C98">
      <w:pPr>
        <w:pStyle w:val="Heading3"/>
      </w:pPr>
      <w:bookmarkStart w:id="713" w:name="_Toc24937649"/>
      <w:bookmarkStart w:id="714" w:name="_Toc33962464"/>
      <w:bookmarkStart w:id="715" w:name="_Toc42883226"/>
      <w:bookmarkStart w:id="716" w:name="_Toc49733094"/>
      <w:bookmarkStart w:id="717" w:name="_Toc56690719"/>
      <w:bookmarkStart w:id="718" w:name="_Toc90630029"/>
      <w:bookmarkStart w:id="719" w:name="_Toc122099290"/>
      <w:r w:rsidRPr="00690A26">
        <w:t>6.1.</w:t>
      </w:r>
      <w:r>
        <w:t>5a</w:t>
      </w:r>
      <w:r w:rsidRPr="00690A26">
        <w:tab/>
        <w:t>Data Model</w:t>
      </w:r>
      <w:bookmarkEnd w:id="713"/>
      <w:bookmarkEnd w:id="714"/>
      <w:bookmarkEnd w:id="715"/>
      <w:bookmarkEnd w:id="716"/>
      <w:bookmarkEnd w:id="717"/>
      <w:bookmarkEnd w:id="718"/>
      <w:bookmarkEnd w:id="719"/>
    </w:p>
    <w:p w14:paraId="2C70E28A" w14:textId="77777777" w:rsidR="00E37C98" w:rsidRPr="00690A26" w:rsidRDefault="00E37C98" w:rsidP="00E37C98">
      <w:pPr>
        <w:pStyle w:val="Heading4"/>
      </w:pPr>
      <w:bookmarkStart w:id="720" w:name="_Toc24937650"/>
      <w:bookmarkStart w:id="721" w:name="_Toc33962465"/>
      <w:bookmarkStart w:id="722" w:name="_Toc42883227"/>
      <w:bookmarkStart w:id="723" w:name="_Toc49733095"/>
      <w:bookmarkStart w:id="724" w:name="_Toc56690720"/>
      <w:bookmarkStart w:id="725" w:name="_Toc90630030"/>
      <w:bookmarkStart w:id="726" w:name="_Toc122099291"/>
      <w:r w:rsidRPr="00690A26">
        <w:t>6.1.</w:t>
      </w:r>
      <w:r>
        <w:t>5a</w:t>
      </w:r>
      <w:r w:rsidRPr="00690A26">
        <w:t>.1</w:t>
      </w:r>
      <w:r w:rsidRPr="00690A26">
        <w:tab/>
        <w:t>General</w:t>
      </w:r>
      <w:bookmarkEnd w:id="720"/>
      <w:bookmarkEnd w:id="721"/>
      <w:bookmarkEnd w:id="722"/>
      <w:bookmarkEnd w:id="723"/>
      <w:bookmarkEnd w:id="724"/>
      <w:bookmarkEnd w:id="725"/>
      <w:bookmarkEnd w:id="726"/>
    </w:p>
    <w:p w14:paraId="01AF9816" w14:textId="77777777" w:rsidR="00E37C98" w:rsidRPr="00690A26" w:rsidRDefault="00E37C98" w:rsidP="00E37C98">
      <w:r w:rsidRPr="00690A26">
        <w:t>This clause specifies the application data model supported by the API.</w:t>
      </w:r>
    </w:p>
    <w:p w14:paraId="486A3033" w14:textId="77777777" w:rsidR="00E37C98" w:rsidRPr="00690A26" w:rsidRDefault="00E37C98" w:rsidP="00E37C98">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CC7F4D0" w14:textId="77777777" w:rsidR="00E37C98" w:rsidRPr="00690A26" w:rsidRDefault="00E37C98" w:rsidP="00E37C98">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37C98" w:rsidRPr="00CB6975" w14:paraId="19C2436D"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E07A9B4" w14:textId="77777777" w:rsidR="00E37C98" w:rsidRPr="00CB6975" w:rsidRDefault="00E37C98" w:rsidP="00BF6668">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062592" w14:textId="77777777" w:rsidR="00E37C98" w:rsidRPr="00CB6975" w:rsidRDefault="00E37C98" w:rsidP="00BF6668">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1DC414F" w14:textId="77777777" w:rsidR="00E37C98" w:rsidRPr="00CB6975" w:rsidRDefault="00E37C98" w:rsidP="00BF6668">
            <w:pPr>
              <w:pStyle w:val="TAH"/>
            </w:pPr>
            <w:r w:rsidRPr="00CB6975">
              <w:t>Description</w:t>
            </w:r>
          </w:p>
        </w:tc>
      </w:tr>
      <w:tr w:rsidR="00E37C98" w:rsidRPr="00CB6975" w14:paraId="3C968F8C"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tcPr>
          <w:p w14:paraId="4CA16A43" w14:textId="77777777" w:rsidR="00E37C98" w:rsidRPr="00CB6975" w:rsidRDefault="00E37C98" w:rsidP="00BF6668">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677678FC" w14:textId="77777777" w:rsidR="00E37C98" w:rsidRPr="00CB6975" w:rsidRDefault="00E37C98" w:rsidP="00BF6668">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70C43EC" w14:textId="77777777" w:rsidR="00E37C98" w:rsidRPr="00CB6975" w:rsidRDefault="00E37C98" w:rsidP="00BF6668">
            <w:pPr>
              <w:pStyle w:val="TAL"/>
              <w:rPr>
                <w:rFonts w:cs="Arial"/>
                <w:szCs w:val="18"/>
              </w:rPr>
            </w:pPr>
            <w:r w:rsidRPr="00CB6975">
              <w:rPr>
                <w:rFonts w:cs="Arial"/>
                <w:szCs w:val="18"/>
              </w:rPr>
              <w:t>Contains identities representing those UEs potentially affected by a data-loss event at the UDR</w:t>
            </w:r>
          </w:p>
        </w:tc>
      </w:tr>
    </w:tbl>
    <w:p w14:paraId="770DCD64" w14:textId="77777777" w:rsidR="00E37C98" w:rsidRPr="00435821" w:rsidRDefault="00E37C98" w:rsidP="00E37C98"/>
    <w:p w14:paraId="678D65DE" w14:textId="77777777" w:rsidR="00E37C98" w:rsidRPr="00690A26" w:rsidRDefault="00E37C98" w:rsidP="00E37C98">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3689EF42" w14:textId="77777777" w:rsidR="00E37C98" w:rsidRPr="00690A26" w:rsidRDefault="00E37C98" w:rsidP="00E37C98">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37C98" w:rsidRPr="00CB6975" w14:paraId="79D6B333"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4AC893F" w14:textId="77777777" w:rsidR="00E37C98" w:rsidRPr="00CB6975" w:rsidRDefault="00E37C98" w:rsidP="00BF6668">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1A20A9" w14:textId="77777777" w:rsidR="00E37C98" w:rsidRPr="00CB6975" w:rsidRDefault="00E37C98" w:rsidP="00BF6668">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763C703" w14:textId="77777777" w:rsidR="00E37C98" w:rsidRPr="00CB6975" w:rsidRDefault="00E37C98" w:rsidP="00BF6668">
            <w:pPr>
              <w:pStyle w:val="TAH"/>
            </w:pPr>
            <w:r w:rsidRPr="00CB6975">
              <w:t>Comments</w:t>
            </w:r>
          </w:p>
        </w:tc>
      </w:tr>
      <w:tr w:rsidR="00E37C98" w:rsidRPr="00CB6975" w14:paraId="7DA62818"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3CA5A80F" w14:textId="77777777" w:rsidR="00E37C98" w:rsidRPr="00CB6975" w:rsidRDefault="00E37C98" w:rsidP="00BF6668">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3A2D1D18" w14:textId="77777777" w:rsidR="00E37C98" w:rsidRPr="00CB6975" w:rsidRDefault="00E37C98" w:rsidP="00BF6668">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6FC1ECCB" w14:textId="77777777" w:rsidR="00E37C98" w:rsidRPr="00CB6975" w:rsidRDefault="00E37C98" w:rsidP="00BF6668">
            <w:pPr>
              <w:pStyle w:val="TAL"/>
              <w:rPr>
                <w:rFonts w:cs="Arial"/>
                <w:szCs w:val="18"/>
              </w:rPr>
            </w:pPr>
            <w:r w:rsidRPr="00CB6975">
              <w:rPr>
                <w:rFonts w:cs="Arial"/>
                <w:szCs w:val="18"/>
              </w:rPr>
              <w:t xml:space="preserve">Data Network Name with </w:t>
            </w:r>
            <w:r w:rsidRPr="00CB6975">
              <w:t>Network Identifier only.</w:t>
            </w:r>
          </w:p>
        </w:tc>
      </w:tr>
      <w:tr w:rsidR="00E37C98" w:rsidRPr="00CB6975" w14:paraId="4DC219EA"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6A5D26C3" w14:textId="77777777" w:rsidR="00E37C98" w:rsidRPr="00CB6975" w:rsidRDefault="00E37C98" w:rsidP="00BF6668">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12A50566" w14:textId="77777777" w:rsidR="00E37C98" w:rsidRPr="00CB6975" w:rsidRDefault="00E37C98" w:rsidP="00BF6668">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5FCCC583" w14:textId="77777777" w:rsidR="00E37C98" w:rsidRPr="00CB6975" w:rsidRDefault="00E37C98" w:rsidP="00BF6668">
            <w:pPr>
              <w:pStyle w:val="TAL"/>
              <w:rPr>
                <w:rFonts w:cs="Arial"/>
                <w:szCs w:val="18"/>
              </w:rPr>
            </w:pPr>
            <w:r w:rsidRPr="00CB6975">
              <w:rPr>
                <w:rFonts w:cs="Arial"/>
                <w:szCs w:val="18"/>
              </w:rPr>
              <w:t>Single NSSAI</w:t>
            </w:r>
          </w:p>
        </w:tc>
      </w:tr>
      <w:tr w:rsidR="001B79E1" w:rsidRPr="00CB6975" w14:paraId="6C9824EB"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2A69125B" w14:textId="77777777" w:rsidR="001B79E1" w:rsidRPr="00CB6975" w:rsidRDefault="001B79E1" w:rsidP="001B79E1">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1BF1F990" w14:textId="77777777" w:rsidR="001B79E1" w:rsidRPr="00CB6975" w:rsidRDefault="001B79E1" w:rsidP="001B79E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2CFFCE3F" w14:textId="77777777" w:rsidR="001B79E1" w:rsidRPr="00CB6975" w:rsidRDefault="001B79E1" w:rsidP="001B79E1">
            <w:pPr>
              <w:pStyle w:val="TAL"/>
              <w:rPr>
                <w:rFonts w:cs="Arial"/>
                <w:szCs w:val="18"/>
              </w:rPr>
            </w:pPr>
            <w:r>
              <w:rPr>
                <w:rFonts w:cs="Arial"/>
                <w:szCs w:val="18"/>
              </w:rPr>
              <w:t>NF Group ID</w:t>
            </w:r>
          </w:p>
        </w:tc>
      </w:tr>
      <w:tr w:rsidR="001B79E1" w:rsidRPr="00CB6975" w14:paraId="31ADCCFF"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23CD4A01" w14:textId="77777777" w:rsidR="001B79E1" w:rsidRPr="00CB6975" w:rsidRDefault="001B79E1" w:rsidP="001B79E1">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59CBAF1" w14:textId="77777777" w:rsidR="001B79E1" w:rsidRPr="00CB6975" w:rsidRDefault="001B79E1" w:rsidP="001B79E1">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8BC7A54" w14:textId="77777777" w:rsidR="001B79E1" w:rsidRPr="00CB6975" w:rsidRDefault="001B79E1" w:rsidP="001B79E1">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1B79E1" w:rsidRPr="00CB6975" w14:paraId="467CEE42"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739E1C5D" w14:textId="77777777" w:rsidR="001B79E1" w:rsidRPr="00CB6975" w:rsidRDefault="001B79E1" w:rsidP="001B79E1">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3B311CD" w14:textId="77777777" w:rsidR="001B79E1" w:rsidRPr="00CB6975" w:rsidRDefault="001B79E1" w:rsidP="001B79E1">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57BE9C3E" w14:textId="77777777" w:rsidR="001B79E1" w:rsidRPr="00CB6975" w:rsidRDefault="001B79E1" w:rsidP="001B79E1">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41CD3DDB" w14:textId="77777777" w:rsidR="00E37C98" w:rsidRPr="00690A26" w:rsidRDefault="00E37C98" w:rsidP="00E37C98"/>
    <w:p w14:paraId="79CAD944" w14:textId="77777777" w:rsidR="00E37C98" w:rsidRPr="00690A26" w:rsidRDefault="00E37C98" w:rsidP="00E37C98">
      <w:pPr>
        <w:pStyle w:val="Heading4"/>
        <w:rPr>
          <w:lang w:val="en-US"/>
        </w:rPr>
      </w:pPr>
      <w:bookmarkStart w:id="727" w:name="_Toc24937651"/>
      <w:bookmarkStart w:id="728" w:name="_Toc33962466"/>
      <w:bookmarkStart w:id="729" w:name="_Toc42883228"/>
      <w:bookmarkStart w:id="730" w:name="_Toc49733096"/>
      <w:bookmarkStart w:id="731" w:name="_Toc56690721"/>
      <w:bookmarkStart w:id="732" w:name="_Toc90630031"/>
      <w:bookmarkStart w:id="733" w:name="_Toc122099292"/>
      <w:r w:rsidRPr="00690A26">
        <w:rPr>
          <w:lang w:val="en-US"/>
        </w:rPr>
        <w:t>6.1.</w:t>
      </w:r>
      <w:r>
        <w:rPr>
          <w:lang w:val="en-US"/>
        </w:rPr>
        <w:t>5a</w:t>
      </w:r>
      <w:r w:rsidRPr="00690A26">
        <w:rPr>
          <w:lang w:val="en-US"/>
        </w:rPr>
        <w:t>.2</w:t>
      </w:r>
      <w:r w:rsidRPr="00690A26">
        <w:rPr>
          <w:lang w:val="en-US"/>
        </w:rPr>
        <w:tab/>
        <w:t>Structured data types</w:t>
      </w:r>
      <w:bookmarkEnd w:id="727"/>
      <w:bookmarkEnd w:id="728"/>
      <w:bookmarkEnd w:id="729"/>
      <w:bookmarkEnd w:id="730"/>
      <w:bookmarkEnd w:id="731"/>
      <w:bookmarkEnd w:id="732"/>
      <w:bookmarkEnd w:id="733"/>
    </w:p>
    <w:p w14:paraId="75FDF651" w14:textId="77777777" w:rsidR="00E37C98" w:rsidRPr="00690A26" w:rsidRDefault="00E37C98" w:rsidP="00E37C98">
      <w:pPr>
        <w:pStyle w:val="Heading5"/>
      </w:pPr>
      <w:bookmarkStart w:id="734" w:name="_Toc24937652"/>
      <w:bookmarkStart w:id="735" w:name="_Toc33962467"/>
      <w:bookmarkStart w:id="736" w:name="_Toc42883229"/>
      <w:bookmarkStart w:id="737" w:name="_Toc49733097"/>
      <w:bookmarkStart w:id="738" w:name="_Toc56690722"/>
      <w:bookmarkStart w:id="739" w:name="_Toc90630032"/>
      <w:bookmarkStart w:id="740" w:name="_Toc122099293"/>
      <w:r w:rsidRPr="00690A26">
        <w:t>6.1.</w:t>
      </w:r>
      <w:r>
        <w:t>5a</w:t>
      </w:r>
      <w:r w:rsidRPr="00690A26">
        <w:t>.2.1</w:t>
      </w:r>
      <w:r w:rsidRPr="00690A26">
        <w:tab/>
        <w:t>Introduction</w:t>
      </w:r>
      <w:bookmarkEnd w:id="734"/>
      <w:bookmarkEnd w:id="735"/>
      <w:bookmarkEnd w:id="736"/>
      <w:bookmarkEnd w:id="737"/>
      <w:bookmarkEnd w:id="738"/>
      <w:bookmarkEnd w:id="739"/>
      <w:bookmarkEnd w:id="740"/>
    </w:p>
    <w:p w14:paraId="2ADF81EE" w14:textId="77777777" w:rsidR="00E37C98" w:rsidRPr="00690A26" w:rsidRDefault="00E37C98" w:rsidP="00E37C98">
      <w:r w:rsidRPr="00690A26">
        <w:t>This clause defines the structures to be used in resource representations.</w:t>
      </w:r>
    </w:p>
    <w:p w14:paraId="5B884EB7" w14:textId="77777777" w:rsidR="00E37C98" w:rsidRPr="00B06F7A" w:rsidRDefault="00E37C98" w:rsidP="00E37C98">
      <w:pPr>
        <w:pStyle w:val="Heading5"/>
        <w:rPr>
          <w:lang w:eastAsia="zh-CN"/>
        </w:rPr>
      </w:pPr>
      <w:bookmarkStart w:id="741" w:name="_Toc122099294"/>
      <w:r w:rsidRPr="00B06F7A">
        <w:lastRenderedPageBreak/>
        <w:t>6.</w:t>
      </w:r>
      <w:r w:rsidR="00E11679">
        <w:t>1</w:t>
      </w:r>
      <w:r w:rsidRPr="00B06F7A">
        <w:t>.</w:t>
      </w:r>
      <w:r>
        <w:t>5a</w:t>
      </w:r>
      <w:r w:rsidRPr="00B06F7A">
        <w:t>.2.</w:t>
      </w:r>
      <w:r>
        <w:t>2</w:t>
      </w:r>
      <w:r w:rsidRPr="00B06F7A">
        <w:tab/>
        <w:t xml:space="preserve">Type: </w:t>
      </w:r>
      <w:r>
        <w:rPr>
          <w:lang w:eastAsia="zh-CN"/>
        </w:rPr>
        <w:t>DataRestorationNotification</w:t>
      </w:r>
      <w:bookmarkEnd w:id="741"/>
    </w:p>
    <w:p w14:paraId="1740B8B8" w14:textId="77777777" w:rsidR="00E37C98" w:rsidRPr="00B06F7A" w:rsidRDefault="00E37C98" w:rsidP="00E37C98">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37C98" w:rsidRPr="00CB6975" w14:paraId="367766C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8FB3673" w14:textId="77777777" w:rsidR="00E37C98" w:rsidRPr="00CB6975" w:rsidRDefault="00E37C98" w:rsidP="00BF6668">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86497D1" w14:textId="77777777" w:rsidR="00E37C98" w:rsidRPr="00CB6975" w:rsidRDefault="00E37C98" w:rsidP="00BF6668">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621160D" w14:textId="77777777" w:rsidR="00E37C98" w:rsidRPr="00CB6975" w:rsidRDefault="00E37C98" w:rsidP="00BF6668">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E57C47E" w14:textId="77777777" w:rsidR="00E37C98" w:rsidRPr="00CB6975" w:rsidRDefault="00E37C98" w:rsidP="00BF6668">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819F276" w14:textId="77777777" w:rsidR="00E37C98" w:rsidRPr="00CB6975" w:rsidRDefault="00E37C98" w:rsidP="00BF6668">
            <w:pPr>
              <w:pStyle w:val="TAH"/>
              <w:rPr>
                <w:rFonts w:cs="Arial"/>
                <w:szCs w:val="18"/>
              </w:rPr>
            </w:pPr>
            <w:r w:rsidRPr="00CB6975">
              <w:rPr>
                <w:rFonts w:cs="Arial"/>
                <w:szCs w:val="18"/>
              </w:rPr>
              <w:t>Description</w:t>
            </w:r>
          </w:p>
        </w:tc>
      </w:tr>
      <w:tr w:rsidR="00E37C98" w:rsidRPr="00CB6975" w14:paraId="6CD5F35C"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1DAF4FFE" w14:textId="77777777" w:rsidR="00E37C98" w:rsidRPr="00CB6975" w:rsidRDefault="00E37C98" w:rsidP="00BF6668">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699C795F" w14:textId="77777777" w:rsidR="00E37C98" w:rsidRPr="00CB6975" w:rsidRDefault="00E37C98" w:rsidP="00BF6668">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32E910E6"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23A03CC"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76B08472"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E37C98" w:rsidRPr="00CB6975" w14:paraId="67FAC7F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66E60AA1" w14:textId="77777777" w:rsidR="00E37C98" w:rsidRPr="00CB6975" w:rsidRDefault="00E37C98" w:rsidP="00BF6668">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32A638" w14:textId="77777777" w:rsidR="00E37C98" w:rsidRPr="00CB6975" w:rsidRDefault="00E37C98" w:rsidP="00BF6668">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0C1F831F"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FF5E865"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07E14402" w14:textId="77777777" w:rsidR="00E37C98" w:rsidRPr="00CB6975" w:rsidRDefault="00E37C98" w:rsidP="00BF6668">
            <w:pPr>
              <w:pStyle w:val="TAL"/>
              <w:rPr>
                <w:rFonts w:cs="Arial"/>
                <w:szCs w:val="18"/>
              </w:rPr>
            </w:pPr>
            <w:r w:rsidRPr="00CB6975">
              <w:rPr>
                <w:rFonts w:cs="Arial"/>
                <w:szCs w:val="18"/>
                <w:lang w:eastAsia="zh-CN"/>
              </w:rPr>
              <w:t>If present, it contains the list of GPSIs potentially subject to a data-loss event at the UDR.</w:t>
            </w:r>
          </w:p>
        </w:tc>
      </w:tr>
      <w:tr w:rsidR="00E37C98" w:rsidRPr="00CB6975" w14:paraId="02230A1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1AD6DE6C" w14:textId="77777777" w:rsidR="00E37C98" w:rsidRPr="00CB6975" w:rsidRDefault="00E37C98" w:rsidP="00BF6668">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401FA0D6" w14:textId="77777777" w:rsidR="00E37C98" w:rsidRPr="00CB6975" w:rsidRDefault="00E37C98" w:rsidP="00BF6668">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86A1626"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8E07291"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597F873"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E37C98" w:rsidRPr="00CB6975" w14:paraId="0FC7AB9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15475560" w14:textId="77777777" w:rsidR="00E37C98" w:rsidRPr="00CB6975" w:rsidRDefault="00E37C98" w:rsidP="00BF6668">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6CA2F3C1" w14:textId="77777777" w:rsidR="00E37C98" w:rsidRPr="00CB6975" w:rsidRDefault="00E37C98" w:rsidP="00BF6668">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26E2694"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6CAD229"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DED32ED"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E37C98" w:rsidRPr="00CB6975" w14:paraId="5E067B84"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A0F165F" w14:textId="77777777" w:rsidR="00E37C98" w:rsidRPr="00CB6975" w:rsidRDefault="00E37C98" w:rsidP="00BF6668">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2FDA3C24" w14:textId="77777777" w:rsidR="00E37C98" w:rsidRPr="00CB6975" w:rsidRDefault="00E37C98" w:rsidP="00BF6668">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6241EDD8"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64E5D39"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75B20C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E37C98" w:rsidRPr="00CB6975" w14:paraId="011048F8"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39BD5A62" w14:textId="77777777" w:rsidR="00E37C98" w:rsidRPr="00CB6975" w:rsidRDefault="00E37C98" w:rsidP="00BF6668">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30413CDE"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51C8CD44"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F778185"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6B0A0A9"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E37C98" w:rsidRPr="00CB6975" w14:paraId="0654797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68CBEFD7" w14:textId="77777777" w:rsidR="00E37C98" w:rsidRPr="00CB6975" w:rsidRDefault="00E37C98" w:rsidP="00BF6668">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72BCE937"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544BCDAD"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B1E58DC"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643E928"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1B79E1" w:rsidRPr="00CB6975" w14:paraId="4960BEB2"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1C4FDE8" w14:textId="77777777" w:rsidR="001B79E1" w:rsidRPr="00CB6975" w:rsidRDefault="001B79E1" w:rsidP="001B79E1">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2D4D9D27" w14:textId="77777777" w:rsidR="001B79E1" w:rsidRPr="00CB6975" w:rsidRDefault="001B79E1" w:rsidP="001B79E1">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15929BFD" w14:textId="77777777" w:rsidR="001B79E1" w:rsidRPr="00CB6975" w:rsidRDefault="001B79E1" w:rsidP="001B79E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47702F1" w14:textId="77777777" w:rsidR="001B79E1" w:rsidRPr="00CB6975" w:rsidRDefault="001B79E1" w:rsidP="001B79E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4B89CB5" w14:textId="77777777" w:rsidR="001B79E1" w:rsidRPr="00CB6975" w:rsidRDefault="001B79E1" w:rsidP="001B79E1">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1F807E92" w14:textId="77777777" w:rsidR="00E37C98" w:rsidRPr="00BB5ABB" w:rsidRDefault="00E37C98" w:rsidP="003133A5">
      <w:pPr>
        <w:rPr>
          <w:lang w:eastAsia="zh-CN"/>
        </w:rPr>
      </w:pPr>
    </w:p>
    <w:p w14:paraId="1F845A98" w14:textId="77777777" w:rsidR="003133A5" w:rsidRPr="001F16C3" w:rsidRDefault="003133A5" w:rsidP="00F3074B">
      <w:pPr>
        <w:pStyle w:val="Heading3"/>
      </w:pPr>
      <w:bookmarkStart w:id="742" w:name="_Toc20120583"/>
      <w:bookmarkStart w:id="743" w:name="_Toc21623461"/>
      <w:bookmarkStart w:id="744" w:name="_Toc27587164"/>
      <w:bookmarkStart w:id="745" w:name="_Toc36459227"/>
      <w:bookmarkStart w:id="746" w:name="_Toc45028474"/>
      <w:bookmarkStart w:id="747" w:name="_Toc51870153"/>
      <w:bookmarkStart w:id="748" w:name="_Toc51870275"/>
      <w:bookmarkStart w:id="749" w:name="_Toc90582030"/>
      <w:bookmarkStart w:id="750" w:name="_Toc122099295"/>
      <w:r w:rsidRPr="001F16C3">
        <w:t>6.1.</w:t>
      </w:r>
      <w:r w:rsidRPr="001F16C3">
        <w:rPr>
          <w:lang w:eastAsia="zh-CN"/>
        </w:rPr>
        <w:t>6</w:t>
      </w:r>
      <w:r w:rsidRPr="001F16C3">
        <w:tab/>
        <w:t>Error Handling</w:t>
      </w:r>
      <w:bookmarkEnd w:id="742"/>
      <w:bookmarkEnd w:id="743"/>
      <w:bookmarkEnd w:id="744"/>
      <w:bookmarkEnd w:id="745"/>
      <w:bookmarkEnd w:id="746"/>
      <w:bookmarkEnd w:id="747"/>
      <w:bookmarkEnd w:id="748"/>
      <w:bookmarkEnd w:id="749"/>
      <w:bookmarkEnd w:id="750"/>
    </w:p>
    <w:p w14:paraId="33942B7F" w14:textId="77777777" w:rsidR="003133A5" w:rsidRPr="001F16C3" w:rsidRDefault="003133A5" w:rsidP="003133A5">
      <w:r>
        <w:t>Table 6.1.</w:t>
      </w:r>
      <w:r>
        <w:rPr>
          <w:lang w:eastAsia="zh-CN"/>
        </w:rPr>
        <w:t>6</w:t>
      </w:r>
      <w:r>
        <w:t>-1 lists common response body data structures used within the nud</w:t>
      </w:r>
      <w:r>
        <w:rPr>
          <w:lang w:eastAsia="zh-CN"/>
        </w:rPr>
        <w:t>r</w:t>
      </w:r>
      <w:r w:rsidR="0042568D">
        <w:t>-</w:t>
      </w:r>
      <w:r>
        <w:rPr>
          <w:lang w:eastAsia="zh-CN"/>
        </w:rPr>
        <w:t>dr</w:t>
      </w:r>
      <w:r w:rsidR="0042568D">
        <w:rPr>
          <w:lang w:eastAsia="zh-CN"/>
        </w:rPr>
        <w:t xml:space="preserve"> (</w:t>
      </w:r>
      <w:r w:rsidR="0042568D">
        <w:rPr>
          <w:lang w:val="en-US"/>
        </w:rPr>
        <w:t>N</w:t>
      </w:r>
      <w:r w:rsidR="0042568D">
        <w:rPr>
          <w:lang w:val="en-US" w:eastAsia="zh-CN"/>
        </w:rPr>
        <w:t>udr_</w:t>
      </w:r>
      <w:r w:rsidR="0042568D">
        <w:rPr>
          <w:lang w:eastAsia="zh-CN"/>
        </w:rPr>
        <w:t>DataRepository)</w:t>
      </w:r>
      <w:r>
        <w:t xml:space="preserve"> API</w:t>
      </w:r>
    </w:p>
    <w:p w14:paraId="56557C67"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3133A5" w:rsidRPr="00CB6975" w14:paraId="7607938C"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927062" w14:textId="77777777" w:rsidR="003133A5" w:rsidRPr="00CB6975" w:rsidRDefault="003133A5" w:rsidP="00D14072">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4EE27D6" w14:textId="77777777" w:rsidR="003133A5" w:rsidRPr="00CB6975" w:rsidRDefault="003133A5" w:rsidP="00D14072">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F7AF41E" w14:textId="77777777" w:rsidR="003133A5" w:rsidRPr="00CB6975" w:rsidRDefault="003133A5" w:rsidP="00D14072">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AF3DF4A" w14:textId="77777777" w:rsidR="003133A5" w:rsidRPr="00CB6975" w:rsidRDefault="003133A5" w:rsidP="00D14072">
            <w:pPr>
              <w:pStyle w:val="TAL"/>
              <w:rPr>
                <w:b/>
              </w:rPr>
            </w:pPr>
            <w:r w:rsidRPr="00CB6975">
              <w:rPr>
                <w:b/>
              </w:rPr>
              <w:t>Response</w:t>
            </w:r>
          </w:p>
          <w:p w14:paraId="78CA0327" w14:textId="77777777" w:rsidR="003133A5" w:rsidRPr="00CB6975" w:rsidRDefault="003133A5" w:rsidP="00D14072">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78E7F74F" w14:textId="77777777" w:rsidR="003133A5" w:rsidRPr="00CB6975" w:rsidRDefault="003133A5" w:rsidP="00D14072">
            <w:pPr>
              <w:pStyle w:val="TAL"/>
              <w:rPr>
                <w:b/>
              </w:rPr>
            </w:pPr>
            <w:r w:rsidRPr="00CB6975">
              <w:rPr>
                <w:b/>
              </w:rPr>
              <w:t>Description</w:t>
            </w:r>
          </w:p>
        </w:tc>
      </w:tr>
      <w:tr w:rsidR="003133A5" w:rsidRPr="00CB6975" w14:paraId="1CEE957B"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459D2" w14:textId="77777777" w:rsidR="003133A5" w:rsidRPr="00CB6975" w:rsidRDefault="003133A5" w:rsidP="00D14072">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E69FC8" w14:textId="77777777" w:rsidR="003133A5" w:rsidRPr="00CB6975" w:rsidRDefault="003133A5" w:rsidP="00D14072">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A8CBB55" w14:textId="77777777" w:rsidR="003133A5" w:rsidRPr="00CB6975" w:rsidRDefault="003133A5" w:rsidP="00D14072">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63FB997F" w14:textId="77777777" w:rsidR="003133A5" w:rsidRPr="00CB6975" w:rsidRDefault="003133A5" w:rsidP="00D14072">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463C9360" w14:textId="77777777" w:rsidR="003133A5" w:rsidRPr="00CB6975" w:rsidRDefault="003133A5" w:rsidP="00D14072">
            <w:pPr>
              <w:pStyle w:val="TAL"/>
              <w:rPr>
                <w:b/>
              </w:rPr>
            </w:pPr>
            <w:r w:rsidRPr="00CB6975">
              <w:rPr>
                <w:lang w:eastAsia="zh-CN"/>
              </w:rPr>
              <w:t>For error status codes, the UDR may provide detailed information.</w:t>
            </w:r>
          </w:p>
        </w:tc>
      </w:tr>
      <w:tr w:rsidR="003133A5" w:rsidRPr="00CB6975" w14:paraId="1C579B55"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E94DBA" w14:textId="77777777" w:rsidR="003133A5" w:rsidRPr="00CB6975" w:rsidRDefault="003133A5" w:rsidP="00D14072">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67EEDFA6" w14:textId="77777777" w:rsidR="003133A5" w:rsidRDefault="003133A5" w:rsidP="003133A5">
      <w:pPr>
        <w:rPr>
          <w:lang w:eastAsia="zh-CN"/>
        </w:rPr>
      </w:pPr>
    </w:p>
    <w:p w14:paraId="5206BFFD" w14:textId="77777777" w:rsidR="003133A5" w:rsidRDefault="003133A5" w:rsidP="003133A5">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68004132" w14:textId="77777777" w:rsidR="003133A5" w:rsidRDefault="003133A5" w:rsidP="003133A5">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8"/>
        <w:gridCol w:w="1417"/>
        <w:gridCol w:w="4086"/>
      </w:tblGrid>
      <w:tr w:rsidR="003133A5" w:rsidRPr="00CB6975" w14:paraId="73D9EA71" w14:textId="77777777" w:rsidTr="00EF31F5">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CD217C4" w14:textId="77777777" w:rsidR="003133A5" w:rsidRPr="00CB6975" w:rsidRDefault="003133A5" w:rsidP="00F3074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2E6BD07" w14:textId="77777777" w:rsidR="003133A5" w:rsidRPr="00CB6975" w:rsidRDefault="003133A5" w:rsidP="00D14072">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8EE9513" w14:textId="77777777" w:rsidR="003133A5" w:rsidRPr="00CB6975" w:rsidRDefault="003133A5" w:rsidP="00D14072">
            <w:pPr>
              <w:pStyle w:val="TAH"/>
            </w:pPr>
            <w:r w:rsidRPr="00CB6975">
              <w:t>Description</w:t>
            </w:r>
          </w:p>
        </w:tc>
      </w:tr>
      <w:tr w:rsidR="003133A5" w:rsidRPr="00CB6975" w14:paraId="4D5991E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03EAAA" w14:textId="77777777" w:rsidR="003133A5" w:rsidRDefault="003133A5" w:rsidP="00F3074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4E27BD"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8576F66" w14:textId="77777777" w:rsidR="003133A5" w:rsidRPr="00CB6975" w:rsidRDefault="003133A5" w:rsidP="00D14072">
            <w:pPr>
              <w:pStyle w:val="TAL"/>
              <w:rPr>
                <w:lang w:eastAsia="zh-CN"/>
              </w:rPr>
            </w:pPr>
            <w:r w:rsidRPr="00CB6975">
              <w:rPr>
                <w:lang w:eastAsia="zh-CN"/>
              </w:rPr>
              <w:t>The target data set is not permitted to access for the NF type of the NF consumer.</w:t>
            </w:r>
          </w:p>
        </w:tc>
      </w:tr>
      <w:tr w:rsidR="003133A5" w:rsidRPr="00CB6975" w14:paraId="1E33B440"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03FB393"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D8C1A8" w14:textId="77777777" w:rsidR="003133A5" w:rsidRPr="00CB6975" w:rsidRDefault="003133A5" w:rsidP="00F3074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48A06CC" w14:textId="77777777" w:rsidR="003133A5" w:rsidRPr="00CB6975" w:rsidRDefault="003133A5" w:rsidP="00D14072">
            <w:pPr>
              <w:pStyle w:val="TAL"/>
              <w:rPr>
                <w:lang w:eastAsia="zh-CN"/>
              </w:rPr>
            </w:pPr>
            <w:r w:rsidRPr="00CB6975">
              <w:rPr>
                <w:lang w:eastAsia="zh-CN"/>
              </w:rPr>
              <w:t>The subscribe service operation is not able to be implemented due to invalid resource URI to be monitored).</w:t>
            </w:r>
          </w:p>
        </w:tc>
      </w:tr>
      <w:tr w:rsidR="003133A5" w:rsidRPr="00CB6975" w14:paraId="21CD0DAE"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096C38E" w14:textId="77777777" w:rsidR="003133A5" w:rsidRDefault="003133A5" w:rsidP="00F3074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2D90349"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A600C85" w14:textId="77777777" w:rsidR="003133A5" w:rsidRPr="00CB6975" w:rsidRDefault="003133A5" w:rsidP="00D14072">
            <w:pPr>
              <w:pStyle w:val="TAL"/>
              <w:rPr>
                <w:lang w:eastAsia="zh-CN"/>
              </w:rPr>
            </w:pPr>
            <w:r w:rsidRPr="00CB6975">
              <w:rPr>
                <w:lang w:eastAsia="zh-CN"/>
              </w:rPr>
              <w:t>The user indicated in the HTTP/2 request does not exist in the UDR.</w:t>
            </w:r>
          </w:p>
        </w:tc>
      </w:tr>
      <w:tr w:rsidR="003133A5" w:rsidRPr="00CB6975" w14:paraId="56DE88A8"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2928B00" w14:textId="77777777" w:rsidR="003133A5" w:rsidRDefault="003133A5" w:rsidP="00F3074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EB6114"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2F8338E" w14:textId="77777777" w:rsidR="003133A5" w:rsidRPr="00CB6975" w:rsidRDefault="003133A5" w:rsidP="00D14072">
            <w:pPr>
              <w:pStyle w:val="TAL"/>
              <w:rPr>
                <w:lang w:eastAsia="zh-CN"/>
              </w:rPr>
            </w:pPr>
            <w:r w:rsidRPr="00CB6975">
              <w:rPr>
                <w:lang w:eastAsia="zh-CN"/>
              </w:rPr>
              <w:t>The data indicated in the HTTP/2 request is unavailable in the UDR.</w:t>
            </w:r>
          </w:p>
        </w:tc>
      </w:tr>
      <w:tr w:rsidR="003133A5" w:rsidRPr="00CB6975" w14:paraId="239AF63C"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22D661B" w14:textId="77777777" w:rsidR="003133A5" w:rsidRDefault="003133A5" w:rsidP="00F3074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2B2E1D1" w14:textId="77777777" w:rsidR="003133A5" w:rsidRPr="00CB6975" w:rsidRDefault="003133A5" w:rsidP="00F3074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38DD7C1" w14:textId="77777777" w:rsidR="003133A5" w:rsidRPr="00CB6975" w:rsidRDefault="003133A5" w:rsidP="00D14072">
            <w:pPr>
              <w:pStyle w:val="TAL"/>
              <w:rPr>
                <w:lang w:eastAsia="zh-CN"/>
              </w:rPr>
            </w:pPr>
            <w:r w:rsidRPr="00CB6975">
              <w:rPr>
                <w:lang w:eastAsia="zh-CN"/>
              </w:rPr>
              <w:t>One or more conditions given in the request header fields evaluated to false when tested in the UDR.</w:t>
            </w:r>
          </w:p>
        </w:tc>
      </w:tr>
      <w:tr w:rsidR="003133A5" w:rsidRPr="00CB6975" w14:paraId="58835EE6"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E51DAA" w14:textId="77777777" w:rsidR="003133A5" w:rsidRDefault="003133A5" w:rsidP="00F3074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2AFA946" w14:textId="77777777" w:rsidR="003133A5" w:rsidRPr="00CB6975" w:rsidRDefault="003133A5" w:rsidP="00F3074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7FDA3D7" w14:textId="77777777" w:rsidR="003133A5" w:rsidRPr="00CB6975" w:rsidRDefault="003133A5" w:rsidP="00D14072">
            <w:pPr>
              <w:pStyle w:val="TAL"/>
              <w:rPr>
                <w:lang w:eastAsia="zh-CN"/>
              </w:rPr>
            </w:pPr>
            <w:r w:rsidRPr="00CB6975">
              <w:rPr>
                <w:lang w:eastAsia="zh-CN"/>
              </w:rPr>
              <w:t xml:space="preserve">The request cannot be procesed due to semantic errors when trying to process a patch method. </w:t>
            </w:r>
          </w:p>
        </w:tc>
      </w:tr>
      <w:tr w:rsidR="003133A5" w:rsidRPr="00CB6975" w14:paraId="1332B963"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2DC77B2" w14:textId="77777777" w:rsidR="003133A5" w:rsidRDefault="003133A5" w:rsidP="00F3074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EE8AED9" w14:textId="77777777" w:rsidR="003133A5" w:rsidRPr="00CB6975" w:rsidRDefault="003133A5" w:rsidP="00F3074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F8883BC" w14:textId="77777777" w:rsidR="003133A5" w:rsidRPr="00CB6975" w:rsidRDefault="003133A5" w:rsidP="00D14072">
            <w:pPr>
              <w:pStyle w:val="TAL"/>
              <w:rPr>
                <w:lang w:eastAsia="zh-CN"/>
              </w:rPr>
            </w:pPr>
            <w:r w:rsidRPr="00CB6975">
              <w:rPr>
                <w:lang w:eastAsia="zh-CN"/>
              </w:rPr>
              <w:t>Requested data cannot be returned due to database inconsistency</w:t>
            </w:r>
          </w:p>
        </w:tc>
      </w:tr>
      <w:tr w:rsidR="003133A5" w:rsidRPr="00CB6975" w14:paraId="6A9CD76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BFEC8A2" w14:textId="77777777" w:rsidR="003133A5" w:rsidRDefault="003133A5" w:rsidP="00F3074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863B523" w14:textId="77777777" w:rsidR="003133A5" w:rsidRPr="00CB6975" w:rsidRDefault="003133A5" w:rsidP="00F3074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428C1BA" w14:textId="77777777" w:rsidR="003133A5" w:rsidRPr="00CB6975" w:rsidRDefault="003133A5" w:rsidP="00D14072">
            <w:pPr>
              <w:pStyle w:val="TAL"/>
              <w:rPr>
                <w:lang w:eastAsia="zh-CN"/>
              </w:rPr>
            </w:pPr>
            <w:r w:rsidRPr="00CB6975">
              <w:rPr>
                <w:lang w:eastAsia="zh-CN"/>
              </w:rPr>
              <w:t>The resource is unavailable in the current target URI but can be temporarily found in an alternative URI.</w:t>
            </w:r>
          </w:p>
        </w:tc>
      </w:tr>
      <w:tr w:rsidR="003133A5" w:rsidRPr="00CB6975" w14:paraId="746E894A"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DFFAA23" w14:textId="77777777" w:rsidR="003133A5" w:rsidRDefault="003133A5" w:rsidP="00F3074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2ECAE4" w14:textId="77777777" w:rsidR="003133A5" w:rsidRPr="00CB6975" w:rsidRDefault="003133A5" w:rsidP="00F3074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22A8649" w14:textId="77777777" w:rsidR="003133A5" w:rsidRPr="00CB6975" w:rsidRDefault="003133A5" w:rsidP="00D14072">
            <w:pPr>
              <w:pStyle w:val="TAL"/>
              <w:rPr>
                <w:lang w:eastAsia="zh-CN"/>
              </w:rPr>
            </w:pPr>
            <w:r w:rsidRPr="00CB6975">
              <w:rPr>
                <w:lang w:eastAsia="zh-CN"/>
              </w:rPr>
              <w:t>The resource is unavailable in the current target URI but can be permanently found in an alternative URI.</w:t>
            </w:r>
          </w:p>
        </w:tc>
      </w:tr>
      <w:tr w:rsidR="003133A5" w:rsidRPr="00CB6975" w14:paraId="546FB733"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F95D5DE" w14:textId="77777777" w:rsidR="003133A5" w:rsidRDefault="003133A5" w:rsidP="00F3074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23A7466"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904339" w14:textId="77777777" w:rsidR="003133A5" w:rsidRPr="00CB6975" w:rsidRDefault="003133A5" w:rsidP="00D14072">
            <w:pPr>
              <w:pStyle w:val="TAL"/>
              <w:rPr>
                <w:lang w:eastAsia="zh-CN"/>
              </w:rPr>
            </w:pPr>
            <w:r w:rsidRPr="00CB6975">
              <w:rPr>
                <w:lang w:eastAsia="zh-CN"/>
              </w:rPr>
              <w:t>The group identifier does not exist.</w:t>
            </w:r>
          </w:p>
        </w:tc>
      </w:tr>
      <w:tr w:rsidR="003133A5" w:rsidRPr="00CB6975" w14:paraId="5B10F497"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CD40308" w14:textId="77777777" w:rsidR="003133A5" w:rsidRDefault="003133A5" w:rsidP="00F3074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C852C23"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BFB1993" w14:textId="77777777" w:rsidR="003133A5" w:rsidRPr="00CB6975" w:rsidRDefault="003133A5" w:rsidP="00D14072">
            <w:pPr>
              <w:pStyle w:val="TAL"/>
              <w:rPr>
                <w:lang w:eastAsia="zh-CN"/>
              </w:rPr>
            </w:pPr>
            <w:r w:rsidRPr="00CB6975">
              <w:rPr>
                <w:lang w:eastAsia="zh-CN"/>
              </w:rPr>
              <w:t>Modification of the target resource representation is not permitted.</w:t>
            </w:r>
          </w:p>
        </w:tc>
      </w:tr>
      <w:tr w:rsidR="00EF31F5" w:rsidRPr="00CB6975" w14:paraId="712DC73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4843D0B" w14:textId="77777777" w:rsidR="00EF31F5" w:rsidRPr="00F3074B" w:rsidRDefault="00EF31F5" w:rsidP="00EF31F5">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0268FF5" w14:textId="77777777" w:rsidR="00EF31F5" w:rsidRPr="00CB6975" w:rsidRDefault="00EF31F5" w:rsidP="00EF31F5">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726D9659" w14:textId="77777777" w:rsidR="00EF31F5" w:rsidRPr="00CB6975" w:rsidRDefault="00EF31F5" w:rsidP="00EF31F5">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EF31F5" w:rsidRPr="00CB6975" w14:paraId="1AFDD0DA"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043FB48A" w14:textId="77777777" w:rsidR="00EF31F5" w:rsidRPr="00CB6975" w:rsidRDefault="00EF31F5" w:rsidP="00EF31F5">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1641EFF3" w14:textId="77777777" w:rsidR="003133A5" w:rsidRDefault="003133A5" w:rsidP="003133A5">
      <w:pPr>
        <w:rPr>
          <w:lang w:eastAsia="zh-CN"/>
        </w:rPr>
      </w:pPr>
    </w:p>
    <w:p w14:paraId="7A9EEBF4" w14:textId="77777777" w:rsidR="003133A5" w:rsidRPr="001F16C3" w:rsidRDefault="003133A5" w:rsidP="00F3074B">
      <w:pPr>
        <w:pStyle w:val="Heading3"/>
      </w:pPr>
      <w:bookmarkStart w:id="751" w:name="_Toc20120584"/>
      <w:bookmarkStart w:id="752" w:name="_Toc21623462"/>
      <w:bookmarkStart w:id="753" w:name="_Toc27587165"/>
      <w:bookmarkStart w:id="754" w:name="_Toc36459228"/>
      <w:bookmarkStart w:id="755" w:name="_Toc45028475"/>
      <w:bookmarkStart w:id="756" w:name="_Toc51870154"/>
      <w:bookmarkStart w:id="757" w:name="_Toc51870276"/>
      <w:bookmarkStart w:id="758" w:name="_Toc90582031"/>
      <w:bookmarkStart w:id="759" w:name="_Toc122099296"/>
      <w:r w:rsidRPr="001F16C3">
        <w:t>6.1.</w:t>
      </w:r>
      <w:r w:rsidRPr="001F16C3">
        <w:rPr>
          <w:lang w:eastAsia="zh-CN"/>
        </w:rPr>
        <w:t>7</w:t>
      </w:r>
      <w:r w:rsidRPr="001F16C3">
        <w:tab/>
        <w:t>Security</w:t>
      </w:r>
      <w:bookmarkEnd w:id="751"/>
      <w:bookmarkEnd w:id="752"/>
      <w:bookmarkEnd w:id="753"/>
      <w:bookmarkEnd w:id="754"/>
      <w:bookmarkEnd w:id="755"/>
      <w:bookmarkEnd w:id="756"/>
      <w:bookmarkEnd w:id="757"/>
      <w:bookmarkEnd w:id="758"/>
      <w:bookmarkEnd w:id="759"/>
    </w:p>
    <w:p w14:paraId="3DCEF610" w14:textId="77777777" w:rsidR="003133A5" w:rsidRPr="001F16C3" w:rsidRDefault="003133A5" w:rsidP="003133A5">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C2988E"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0F636A23"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73EB7F6D" w14:textId="77777777" w:rsidR="003133A5" w:rsidRDefault="003133A5" w:rsidP="003133A5">
      <w:pPr>
        <w:rPr>
          <w:lang w:val="en-US"/>
        </w:rPr>
      </w:pPr>
      <w:r>
        <w:rPr>
          <w:lang w:val="en-US"/>
        </w:rPr>
        <w:t>The Nudr_DataRepository API defines the following scopes for OAuth2 authorization:</w:t>
      </w:r>
    </w:p>
    <w:p w14:paraId="2C847A13" w14:textId="77777777" w:rsidR="003133A5" w:rsidRPr="003B2883" w:rsidRDefault="003133A5" w:rsidP="003133A5">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3133A5" w:rsidRPr="00CB6975" w14:paraId="182C1334"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BFFF1" w14:textId="77777777" w:rsidR="003133A5" w:rsidRPr="00CB6975" w:rsidRDefault="003133A5" w:rsidP="00D14072">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A6C6FA" w14:textId="77777777" w:rsidR="003133A5" w:rsidRPr="00CB6975" w:rsidRDefault="003133A5" w:rsidP="00D14072">
            <w:pPr>
              <w:pStyle w:val="TAH"/>
            </w:pPr>
            <w:r w:rsidRPr="00CB6975">
              <w:t>Description</w:t>
            </w:r>
          </w:p>
        </w:tc>
      </w:tr>
      <w:tr w:rsidR="003133A5" w:rsidRPr="00CB6975" w14:paraId="7863C75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97613" w14:textId="77777777" w:rsidR="003133A5" w:rsidRPr="00CB6975" w:rsidRDefault="003133A5" w:rsidP="00D14072">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39BFB" w14:textId="77777777" w:rsidR="003133A5" w:rsidRPr="00CB6975" w:rsidRDefault="003133A5" w:rsidP="00D14072">
            <w:pPr>
              <w:pStyle w:val="TAL"/>
            </w:pPr>
            <w:r w:rsidRPr="00CB6975">
              <w:t>Access to the Nudr DataRepository API</w:t>
            </w:r>
          </w:p>
        </w:tc>
      </w:tr>
      <w:tr w:rsidR="003133A5" w:rsidRPr="00CB6975" w14:paraId="5D246D5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46387" w14:textId="77777777" w:rsidR="003133A5" w:rsidRPr="00CB6975" w:rsidRDefault="003133A5" w:rsidP="00D14072">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AE79E" w14:textId="77777777" w:rsidR="003133A5" w:rsidRPr="00CB6975" w:rsidRDefault="003133A5" w:rsidP="00D14072">
            <w:pPr>
              <w:pStyle w:val="TAL"/>
            </w:pPr>
            <w:r w:rsidRPr="00CB6975">
              <w:t>Access to the SubscriptionData data set.</w:t>
            </w:r>
          </w:p>
        </w:tc>
      </w:tr>
      <w:tr w:rsidR="003133A5" w:rsidRPr="00CB6975" w14:paraId="4F09C19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4883D" w14:textId="77777777" w:rsidR="003133A5" w:rsidRPr="00CB6975" w:rsidRDefault="003133A5" w:rsidP="00D14072">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B64E0" w14:textId="77777777" w:rsidR="003133A5" w:rsidRPr="00CB6975" w:rsidRDefault="003133A5" w:rsidP="00D14072">
            <w:pPr>
              <w:pStyle w:val="TAL"/>
            </w:pPr>
            <w:r w:rsidRPr="00CB6975">
              <w:t>Access to read the AuthenticationSubscription resource of the SubscriptionData data set.</w:t>
            </w:r>
          </w:p>
        </w:tc>
      </w:tr>
      <w:tr w:rsidR="003133A5" w:rsidRPr="00CB6975" w14:paraId="169FF62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56E84" w14:textId="77777777" w:rsidR="003133A5" w:rsidRPr="00CB6975" w:rsidRDefault="003133A5" w:rsidP="00D14072">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D8690" w14:textId="77777777" w:rsidR="003133A5" w:rsidRPr="00CB6975" w:rsidRDefault="003133A5" w:rsidP="00D14072">
            <w:pPr>
              <w:pStyle w:val="TAL"/>
            </w:pPr>
            <w:r w:rsidRPr="00CB6975">
              <w:t>Access to update the AuthenticationSubscription resource of the SubscriptionData data set.</w:t>
            </w:r>
          </w:p>
        </w:tc>
      </w:tr>
      <w:tr w:rsidR="003133A5" w:rsidRPr="00CB6975" w14:paraId="5D4E698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37769" w14:textId="77777777" w:rsidR="003133A5" w:rsidRPr="00CB6975" w:rsidRDefault="003133A5" w:rsidP="00D14072">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8BBEE" w14:textId="77777777" w:rsidR="003133A5" w:rsidRPr="00CB6975" w:rsidRDefault="003133A5" w:rsidP="00D14072">
            <w:pPr>
              <w:pStyle w:val="TAL"/>
            </w:pPr>
            <w:r w:rsidRPr="00CB6975">
              <w:t>Write access to NF registration resources of the SubscriptionData data set.</w:t>
            </w:r>
          </w:p>
        </w:tc>
      </w:tr>
      <w:tr w:rsidR="003133A5" w:rsidRPr="00CB6975" w14:paraId="6A7FE9B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47375" w14:textId="77777777" w:rsidR="003133A5" w:rsidRPr="00CB6975" w:rsidRDefault="003133A5" w:rsidP="00D14072">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E278C" w14:textId="77777777" w:rsidR="003133A5" w:rsidRPr="00CB6975" w:rsidRDefault="003133A5" w:rsidP="00D14072">
            <w:pPr>
              <w:pStyle w:val="TAL"/>
            </w:pPr>
            <w:r w:rsidRPr="00CB6975">
              <w:t>Access to the PolicyData data set.</w:t>
            </w:r>
          </w:p>
        </w:tc>
      </w:tr>
      <w:tr w:rsidR="0010282E" w:rsidRPr="00CB6975" w14:paraId="48A246A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70D97" w14:textId="77777777" w:rsidR="0010282E" w:rsidRPr="00CB6975" w:rsidRDefault="0010282E" w:rsidP="0010282E">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14575" w14:textId="77777777" w:rsidR="0010282E" w:rsidRPr="00CB6975" w:rsidRDefault="0010282E" w:rsidP="0010282E">
            <w:pPr>
              <w:pStyle w:val="TAL"/>
            </w:pPr>
            <w:r w:rsidRPr="00CB6975">
              <w:t xml:space="preserve">Access to </w:t>
            </w:r>
            <w:r>
              <w:t>read the UEs resource</w:t>
            </w:r>
            <w:r w:rsidRPr="00CB6975">
              <w:t>.</w:t>
            </w:r>
          </w:p>
        </w:tc>
      </w:tr>
      <w:tr w:rsidR="0010282E" w:rsidRPr="00CB6975" w14:paraId="32C5FBC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95B9" w14:textId="77777777" w:rsidR="0010282E" w:rsidRPr="00CB6975" w:rsidRDefault="0010282E" w:rsidP="0010282E">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2A522" w14:textId="77777777" w:rsidR="0010282E" w:rsidRPr="00CB6975" w:rsidRDefault="0010282E" w:rsidP="0010282E">
            <w:pPr>
              <w:pStyle w:val="TAL"/>
            </w:pPr>
            <w:r w:rsidRPr="00CB6975">
              <w:t xml:space="preserve">Access to </w:t>
            </w:r>
            <w:r>
              <w:t>read the UEs Access and Mobility Policy data</w:t>
            </w:r>
            <w:r w:rsidRPr="00CB6975">
              <w:t>.</w:t>
            </w:r>
          </w:p>
        </w:tc>
      </w:tr>
      <w:tr w:rsidR="0010282E" w:rsidRPr="00CB6975" w14:paraId="34B2B62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8760D" w14:textId="77777777" w:rsidR="0010282E" w:rsidRPr="00CB6975" w:rsidRDefault="0010282E" w:rsidP="0010282E">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5C77D" w14:textId="77777777" w:rsidR="0010282E" w:rsidRPr="00CB6975" w:rsidRDefault="0010282E" w:rsidP="0010282E">
            <w:pPr>
              <w:pStyle w:val="TAL"/>
            </w:pPr>
            <w:r w:rsidRPr="00CB6975">
              <w:t xml:space="preserve">Access to </w:t>
            </w:r>
            <w:r>
              <w:t>read the UEs Policy Set data</w:t>
            </w:r>
            <w:r w:rsidRPr="00CB6975">
              <w:t>.</w:t>
            </w:r>
          </w:p>
        </w:tc>
      </w:tr>
      <w:tr w:rsidR="0010282E" w:rsidRPr="00CB6975" w14:paraId="34158AE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02519A" w14:textId="77777777" w:rsidR="0010282E" w:rsidRPr="00CB6975" w:rsidRDefault="0010282E" w:rsidP="0010282E">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16892" w14:textId="77777777" w:rsidR="0010282E" w:rsidRPr="00CB6975" w:rsidRDefault="0010282E" w:rsidP="0010282E">
            <w:pPr>
              <w:pStyle w:val="TAL"/>
            </w:pPr>
            <w:r w:rsidRPr="00CB6975">
              <w:t xml:space="preserve">Access to </w:t>
            </w:r>
            <w:r>
              <w:t>create the UEs Policy Set data</w:t>
            </w:r>
            <w:r w:rsidRPr="00CB6975">
              <w:t>.</w:t>
            </w:r>
          </w:p>
        </w:tc>
      </w:tr>
      <w:tr w:rsidR="0010282E" w:rsidRPr="00CB6975" w14:paraId="753117B0"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E5593" w14:textId="77777777" w:rsidR="0010282E" w:rsidRPr="00CB6975" w:rsidRDefault="0010282E" w:rsidP="0010282E">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5AED6" w14:textId="77777777" w:rsidR="0010282E" w:rsidRPr="00CB6975" w:rsidRDefault="0010282E" w:rsidP="0010282E">
            <w:pPr>
              <w:pStyle w:val="TAL"/>
            </w:pPr>
            <w:r w:rsidRPr="00CB6975">
              <w:t xml:space="preserve">Access to </w:t>
            </w:r>
            <w:r>
              <w:t>update the UEs Policy Set data</w:t>
            </w:r>
            <w:r w:rsidRPr="00CB6975">
              <w:t>.</w:t>
            </w:r>
          </w:p>
        </w:tc>
      </w:tr>
      <w:tr w:rsidR="0010282E" w:rsidRPr="00CB6975" w14:paraId="78DAB08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6B3DE" w14:textId="77777777" w:rsidR="0010282E" w:rsidRPr="00CB6975" w:rsidRDefault="0010282E" w:rsidP="0010282E">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F5272" w14:textId="77777777" w:rsidR="0010282E" w:rsidRPr="00CB6975" w:rsidRDefault="0010282E" w:rsidP="0010282E">
            <w:pPr>
              <w:pStyle w:val="TAL"/>
            </w:pPr>
            <w:r w:rsidRPr="00CB6975">
              <w:t xml:space="preserve">Access to </w:t>
            </w:r>
            <w:r>
              <w:t>read the UEs Session Management policy data</w:t>
            </w:r>
            <w:r w:rsidRPr="00CB6975">
              <w:t>.</w:t>
            </w:r>
          </w:p>
        </w:tc>
      </w:tr>
      <w:tr w:rsidR="0010282E" w:rsidRPr="00CB6975" w14:paraId="51320A2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45349" w14:textId="77777777" w:rsidR="0010282E" w:rsidRPr="00CB6975" w:rsidRDefault="0010282E" w:rsidP="0010282E">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C02BE" w14:textId="77777777" w:rsidR="0010282E" w:rsidRPr="00CB6975" w:rsidRDefault="0010282E" w:rsidP="0010282E">
            <w:pPr>
              <w:pStyle w:val="TAL"/>
            </w:pPr>
            <w:r w:rsidRPr="00CB6975">
              <w:t xml:space="preserve">Access to </w:t>
            </w:r>
            <w:r>
              <w:t>update the UEs Session Management policy data</w:t>
            </w:r>
            <w:r w:rsidRPr="00CB6975">
              <w:t>.</w:t>
            </w:r>
          </w:p>
        </w:tc>
      </w:tr>
      <w:tr w:rsidR="0010282E" w:rsidRPr="00CB6975" w14:paraId="059FDC9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CD09E" w14:textId="77777777" w:rsidR="0010282E" w:rsidRPr="00CB6975" w:rsidRDefault="0010282E" w:rsidP="0010282E">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9BEB54" w14:textId="77777777" w:rsidR="0010282E" w:rsidRPr="00CB6975" w:rsidRDefault="0010282E" w:rsidP="0010282E">
            <w:pPr>
              <w:pStyle w:val="TAL"/>
            </w:pPr>
            <w:r w:rsidRPr="00CB6975">
              <w:t xml:space="preserve">Access to </w:t>
            </w:r>
            <w:r>
              <w:t>create the UEs Session Management policy data</w:t>
            </w:r>
            <w:r w:rsidRPr="00CB6975">
              <w:t>.</w:t>
            </w:r>
          </w:p>
        </w:tc>
      </w:tr>
      <w:tr w:rsidR="0010282E" w:rsidRPr="00CB6975" w14:paraId="400FD44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F70D7" w14:textId="77777777" w:rsidR="0010282E" w:rsidRPr="00CB6975" w:rsidRDefault="0010282E" w:rsidP="0010282E">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8C0F8" w14:textId="77777777" w:rsidR="0010282E" w:rsidRPr="00CB6975" w:rsidRDefault="0010282E" w:rsidP="0010282E">
            <w:pPr>
              <w:pStyle w:val="TAL"/>
            </w:pPr>
            <w:r w:rsidRPr="00CB6975">
              <w:t xml:space="preserve">Access to </w:t>
            </w:r>
            <w:r>
              <w:t>read the sponsored connectivity data</w:t>
            </w:r>
            <w:r w:rsidRPr="00CB6975">
              <w:t>.</w:t>
            </w:r>
          </w:p>
        </w:tc>
      </w:tr>
      <w:tr w:rsidR="0010282E" w:rsidRPr="00CB6975" w14:paraId="56CE7D5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F1D61" w14:textId="77777777" w:rsidR="0010282E" w:rsidRPr="00CB6975" w:rsidRDefault="0010282E" w:rsidP="0010282E">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6E291" w14:textId="77777777" w:rsidR="0010282E" w:rsidRPr="00CB6975" w:rsidRDefault="0010282E" w:rsidP="0010282E">
            <w:pPr>
              <w:pStyle w:val="TAL"/>
            </w:pPr>
            <w:r w:rsidRPr="00CB6975">
              <w:t xml:space="preserve">Access to </w:t>
            </w:r>
            <w:r>
              <w:t>read the BDT data resource</w:t>
            </w:r>
            <w:r w:rsidRPr="00CB6975">
              <w:t>.</w:t>
            </w:r>
          </w:p>
        </w:tc>
      </w:tr>
      <w:tr w:rsidR="0010282E" w:rsidRPr="00CB6975" w14:paraId="13CC3F2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C2476" w14:textId="77777777" w:rsidR="0010282E" w:rsidRPr="00CB6975" w:rsidRDefault="0010282E" w:rsidP="0010282E">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AE3D" w14:textId="77777777" w:rsidR="0010282E" w:rsidRPr="00CB6975" w:rsidRDefault="0010282E" w:rsidP="0010282E">
            <w:pPr>
              <w:pStyle w:val="TAL"/>
            </w:pPr>
            <w:r w:rsidRPr="00CB6975">
              <w:t xml:space="preserve">Access to </w:t>
            </w:r>
            <w:r>
              <w:t>create the BDT data resource</w:t>
            </w:r>
            <w:r w:rsidRPr="00CB6975">
              <w:t>.</w:t>
            </w:r>
          </w:p>
        </w:tc>
      </w:tr>
      <w:tr w:rsidR="0010282E" w:rsidRPr="00CB6975" w14:paraId="0934EDD1"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00268" w14:textId="77777777" w:rsidR="0010282E" w:rsidRPr="00CB6975" w:rsidRDefault="0010282E" w:rsidP="0010282E">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90296" w14:textId="77777777" w:rsidR="0010282E" w:rsidRPr="00CB6975" w:rsidRDefault="0010282E" w:rsidP="0010282E">
            <w:pPr>
              <w:pStyle w:val="TAL"/>
            </w:pPr>
            <w:r w:rsidRPr="00CB6975">
              <w:t xml:space="preserve">Access to </w:t>
            </w:r>
            <w:r>
              <w:t>update the BDT data resource</w:t>
            </w:r>
            <w:r w:rsidRPr="00CB6975">
              <w:t>.</w:t>
            </w:r>
          </w:p>
        </w:tc>
      </w:tr>
      <w:tr w:rsidR="0010282E" w:rsidRPr="00CB6975" w14:paraId="2C17F34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41CAD" w14:textId="77777777" w:rsidR="0010282E" w:rsidRPr="00CB6975" w:rsidRDefault="0010282E" w:rsidP="0010282E">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D0A11" w14:textId="77777777" w:rsidR="0010282E" w:rsidRPr="00CB6975" w:rsidRDefault="0010282E" w:rsidP="0010282E">
            <w:pPr>
              <w:pStyle w:val="TAL"/>
            </w:pPr>
            <w:r w:rsidRPr="00CB6975">
              <w:t xml:space="preserve">Access to </w:t>
            </w:r>
            <w:r>
              <w:t>create Subscriptions resources</w:t>
            </w:r>
            <w:r w:rsidRPr="00CB6975">
              <w:t>.</w:t>
            </w:r>
          </w:p>
        </w:tc>
      </w:tr>
      <w:tr w:rsidR="0010282E" w:rsidRPr="00CB6975" w14:paraId="32A1BB8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C16F3" w14:textId="77777777" w:rsidR="0010282E" w:rsidRPr="00CB6975" w:rsidRDefault="0010282E" w:rsidP="0010282E">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9384C" w14:textId="77777777" w:rsidR="0010282E" w:rsidRPr="00CB6975" w:rsidRDefault="0010282E" w:rsidP="0010282E">
            <w:pPr>
              <w:pStyle w:val="TAL"/>
            </w:pPr>
            <w:r w:rsidRPr="00CB6975">
              <w:t xml:space="preserve">Access to </w:t>
            </w:r>
            <w:r>
              <w:t>update Subscriptions resources</w:t>
            </w:r>
            <w:r w:rsidRPr="00CB6975">
              <w:t>.</w:t>
            </w:r>
          </w:p>
        </w:tc>
      </w:tr>
      <w:tr w:rsidR="0010282E" w:rsidRPr="00CB6975" w14:paraId="1B958FB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36CD5" w14:textId="77777777" w:rsidR="0010282E" w:rsidRPr="00CB6975" w:rsidRDefault="0010282E" w:rsidP="0010282E">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2CB7E" w14:textId="77777777" w:rsidR="0010282E" w:rsidRPr="00CB6975" w:rsidRDefault="0010282E" w:rsidP="0010282E">
            <w:pPr>
              <w:pStyle w:val="TAL"/>
            </w:pPr>
            <w:r w:rsidRPr="00CB6975">
              <w:t xml:space="preserve">Access to </w:t>
            </w:r>
            <w:r>
              <w:t>read the UEs operator specific policy data</w:t>
            </w:r>
            <w:r w:rsidRPr="00CB6975">
              <w:t>.</w:t>
            </w:r>
          </w:p>
        </w:tc>
      </w:tr>
      <w:tr w:rsidR="0010282E" w:rsidRPr="00CB6975" w14:paraId="79FCBEE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851DA" w14:textId="77777777" w:rsidR="0010282E" w:rsidRPr="00CB6975" w:rsidRDefault="0010282E" w:rsidP="0010282E">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8EC43" w14:textId="77777777" w:rsidR="0010282E" w:rsidRPr="00CB6975" w:rsidRDefault="0010282E" w:rsidP="0010282E">
            <w:pPr>
              <w:pStyle w:val="TAL"/>
            </w:pPr>
            <w:r w:rsidRPr="00CB6975">
              <w:t xml:space="preserve">Access to </w:t>
            </w:r>
            <w:r>
              <w:t>update the UEs operator specific policy data</w:t>
            </w:r>
            <w:r w:rsidRPr="00CB6975">
              <w:t>.</w:t>
            </w:r>
          </w:p>
        </w:tc>
      </w:tr>
      <w:tr w:rsidR="0010282E" w:rsidRPr="00CB6975" w14:paraId="0B62BFB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4615B" w14:textId="77777777" w:rsidR="0010282E" w:rsidRPr="00CB6975" w:rsidRDefault="0010282E" w:rsidP="0010282E">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7DE2A" w14:textId="77777777" w:rsidR="0010282E" w:rsidRPr="00CB6975" w:rsidRDefault="0010282E" w:rsidP="0010282E">
            <w:pPr>
              <w:pStyle w:val="TAL"/>
            </w:pPr>
            <w:r w:rsidRPr="00CB6975">
              <w:t xml:space="preserve">Access to </w:t>
            </w:r>
            <w:r>
              <w:t>create the UEs operator specific policy data</w:t>
            </w:r>
            <w:r w:rsidRPr="00CB6975">
              <w:t>.</w:t>
            </w:r>
          </w:p>
        </w:tc>
      </w:tr>
      <w:tr w:rsidR="0010282E" w:rsidRPr="00CB6975" w14:paraId="5A121C4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16369" w14:textId="77777777" w:rsidR="0010282E" w:rsidRPr="00CB6975" w:rsidRDefault="0010282E" w:rsidP="0010282E">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F991F" w14:textId="77777777" w:rsidR="0010282E" w:rsidRPr="00CB6975" w:rsidRDefault="0010282E" w:rsidP="0010282E">
            <w:pPr>
              <w:pStyle w:val="TAL"/>
            </w:pPr>
            <w:r w:rsidRPr="00CB6975">
              <w:t xml:space="preserve">Access to </w:t>
            </w:r>
            <w:r>
              <w:t>read Slice specific Policy Control Data</w:t>
            </w:r>
            <w:r w:rsidRPr="00CB6975">
              <w:t>.</w:t>
            </w:r>
          </w:p>
        </w:tc>
      </w:tr>
      <w:tr w:rsidR="0010282E" w:rsidRPr="00CB6975" w14:paraId="6928163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34D06" w14:textId="77777777" w:rsidR="0010282E" w:rsidRPr="00CB6975" w:rsidRDefault="0010282E" w:rsidP="0010282E">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E9D5E" w14:textId="77777777" w:rsidR="0010282E" w:rsidRPr="00CB6975" w:rsidRDefault="0010282E" w:rsidP="0010282E">
            <w:pPr>
              <w:pStyle w:val="TAL"/>
            </w:pPr>
            <w:r w:rsidRPr="00CB6975">
              <w:t xml:space="preserve">Access to </w:t>
            </w:r>
            <w:r>
              <w:t>update Slice specific Policy Control Data</w:t>
            </w:r>
            <w:r w:rsidRPr="00CB6975">
              <w:t>.</w:t>
            </w:r>
          </w:p>
        </w:tc>
      </w:tr>
      <w:tr w:rsidR="00DD3F04" w:rsidRPr="00CB6975" w14:paraId="3943EF9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8E125" w14:textId="77777777" w:rsidR="00DD3F04" w:rsidRPr="00CB6975" w:rsidRDefault="00DD3F04" w:rsidP="00C561CC">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225E1" w14:textId="77777777" w:rsidR="00DD3F04" w:rsidRPr="00CB6975" w:rsidRDefault="00DD3F04" w:rsidP="00C561CC">
            <w:pPr>
              <w:pStyle w:val="TAL"/>
            </w:pPr>
            <w:r w:rsidRPr="00CB6975">
              <w:t>Access to the ExposureData data set.</w:t>
            </w:r>
          </w:p>
        </w:tc>
      </w:tr>
      <w:tr w:rsidR="00DD3F04" w:rsidRPr="00CB6975" w14:paraId="6415A53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C7A27" w14:textId="77777777" w:rsidR="00DD3F04" w:rsidRPr="00CB6975" w:rsidRDefault="00DD3F04" w:rsidP="00DD3F04">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730BD" w14:textId="77777777" w:rsidR="00DD3F04" w:rsidRPr="00CB6975" w:rsidRDefault="00DD3F04" w:rsidP="00DD3F04">
            <w:pPr>
              <w:pStyle w:val="TAL"/>
            </w:pPr>
            <w:r w:rsidRPr="00CB6975">
              <w:t xml:space="preserve">Access to </w:t>
            </w:r>
            <w:r>
              <w:t>create Access and Mobility data</w:t>
            </w:r>
            <w:r w:rsidRPr="00CB6975">
              <w:t>.</w:t>
            </w:r>
          </w:p>
        </w:tc>
      </w:tr>
      <w:tr w:rsidR="00DD3F04" w:rsidRPr="00CB6975" w14:paraId="28F1A19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F1D2C" w14:textId="77777777" w:rsidR="00DD3F04" w:rsidRPr="00CB6975" w:rsidRDefault="00DD3F04" w:rsidP="00DD3F04">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EE8B1" w14:textId="77777777" w:rsidR="00DD3F04" w:rsidRPr="00CB6975" w:rsidRDefault="00DD3F04" w:rsidP="00DD3F04">
            <w:pPr>
              <w:pStyle w:val="TAL"/>
            </w:pPr>
            <w:r w:rsidRPr="00CB6975">
              <w:t xml:space="preserve">Access to </w:t>
            </w:r>
            <w:r>
              <w:t>read Access and Mobility data</w:t>
            </w:r>
            <w:r w:rsidRPr="00CB6975">
              <w:t>.</w:t>
            </w:r>
          </w:p>
        </w:tc>
      </w:tr>
      <w:tr w:rsidR="00DD3F04" w:rsidRPr="00CB6975" w14:paraId="14FE62AA"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22A00" w14:textId="77777777" w:rsidR="00DD3F04" w:rsidRPr="00CB6975" w:rsidRDefault="00DD3F04" w:rsidP="00DD3F04">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228A8" w14:textId="77777777" w:rsidR="00DD3F04" w:rsidRPr="00CB6975" w:rsidRDefault="00DD3F04" w:rsidP="00DD3F04">
            <w:pPr>
              <w:pStyle w:val="TAL"/>
            </w:pPr>
            <w:r w:rsidRPr="00CB6975">
              <w:t xml:space="preserve">Access to </w:t>
            </w:r>
            <w:r>
              <w:t>update Access and Mobility data</w:t>
            </w:r>
            <w:r w:rsidRPr="00CB6975">
              <w:t>.</w:t>
            </w:r>
          </w:p>
        </w:tc>
      </w:tr>
      <w:tr w:rsidR="00DD3F04" w:rsidRPr="00CB6975" w14:paraId="3AB0666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BDEFB" w14:textId="77777777" w:rsidR="00DD3F04" w:rsidRPr="00CB6975" w:rsidRDefault="00DD3F04" w:rsidP="00DD3F04">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46517A" w14:textId="77777777" w:rsidR="00DD3F04" w:rsidRPr="00CB6975" w:rsidRDefault="00DD3F04" w:rsidP="00DD3F04">
            <w:pPr>
              <w:pStyle w:val="TAL"/>
            </w:pPr>
            <w:r w:rsidRPr="00CB6975">
              <w:t xml:space="preserve">Access to </w:t>
            </w:r>
            <w:r>
              <w:t>create Session Management data</w:t>
            </w:r>
            <w:r w:rsidRPr="00CB6975">
              <w:t>.</w:t>
            </w:r>
          </w:p>
        </w:tc>
      </w:tr>
      <w:tr w:rsidR="00DD3F04" w:rsidRPr="00CB6975" w14:paraId="5418A118"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52FEC" w14:textId="77777777" w:rsidR="00DD3F04" w:rsidRPr="00CB6975" w:rsidRDefault="00DD3F04" w:rsidP="00DD3F04">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C348C" w14:textId="77777777" w:rsidR="00DD3F04" w:rsidRPr="00CB6975" w:rsidRDefault="00DD3F04" w:rsidP="00DD3F04">
            <w:pPr>
              <w:pStyle w:val="TAL"/>
            </w:pPr>
            <w:r w:rsidRPr="00CB6975">
              <w:t xml:space="preserve">Access to </w:t>
            </w:r>
            <w:r>
              <w:t>read Session Management data</w:t>
            </w:r>
            <w:r w:rsidRPr="00CB6975">
              <w:t>.</w:t>
            </w:r>
          </w:p>
        </w:tc>
      </w:tr>
      <w:tr w:rsidR="00DD3F04" w:rsidRPr="00CB6975" w14:paraId="5B96FF3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90570" w14:textId="77777777" w:rsidR="00DD3F04" w:rsidRPr="00CB6975" w:rsidRDefault="00DD3F04" w:rsidP="00DD3F04">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26CDC" w14:textId="77777777" w:rsidR="00DD3F04" w:rsidRPr="00CB6975" w:rsidRDefault="00DD3F04" w:rsidP="00DD3F04">
            <w:pPr>
              <w:pStyle w:val="TAL"/>
            </w:pPr>
            <w:r w:rsidRPr="00CB6975">
              <w:t xml:space="preserve">Access to </w:t>
            </w:r>
            <w:r>
              <w:t>update Session Management data</w:t>
            </w:r>
            <w:r w:rsidRPr="00CB6975">
              <w:t>.</w:t>
            </w:r>
          </w:p>
        </w:tc>
      </w:tr>
      <w:tr w:rsidR="00DD3F04" w:rsidRPr="00CB6975" w14:paraId="1EC5111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A1C9A" w14:textId="77777777" w:rsidR="00DD3F04" w:rsidRPr="00CB6975" w:rsidRDefault="00DD3F04" w:rsidP="00DD3F04">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81331" w14:textId="77777777" w:rsidR="00DD3F04" w:rsidRPr="00CB6975" w:rsidRDefault="00DD3F04" w:rsidP="00DD3F04">
            <w:pPr>
              <w:pStyle w:val="TAL"/>
            </w:pPr>
            <w:r w:rsidRPr="00CB6975">
              <w:t xml:space="preserve">Access to </w:t>
            </w:r>
            <w:r>
              <w:t>create Subscriptions resources</w:t>
            </w:r>
            <w:r w:rsidRPr="00CB6975">
              <w:t>.</w:t>
            </w:r>
          </w:p>
        </w:tc>
      </w:tr>
      <w:tr w:rsidR="00DD3F04" w:rsidRPr="00CB6975" w14:paraId="1D57325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CCA51" w14:textId="77777777" w:rsidR="00DD3F04" w:rsidRPr="00CB6975" w:rsidRDefault="00DD3F04" w:rsidP="00DD3F04">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A32AF" w14:textId="77777777" w:rsidR="00DD3F04" w:rsidRPr="00CB6975" w:rsidRDefault="00DD3F04" w:rsidP="00DD3F04">
            <w:pPr>
              <w:pStyle w:val="TAL"/>
            </w:pPr>
            <w:r w:rsidRPr="00CB6975">
              <w:t xml:space="preserve">Access to </w:t>
            </w:r>
            <w:r>
              <w:t>update Subscriptions resources</w:t>
            </w:r>
            <w:r w:rsidRPr="00CB6975">
              <w:t>.</w:t>
            </w:r>
          </w:p>
        </w:tc>
      </w:tr>
      <w:tr w:rsidR="00DD3F04" w:rsidRPr="00CB6975" w14:paraId="3F1BE0A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27052" w14:textId="77777777" w:rsidR="00DD3F04" w:rsidRPr="00CB6975" w:rsidRDefault="00DD3F04" w:rsidP="00C561CC">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BCF48" w14:textId="77777777" w:rsidR="00DD3F04" w:rsidRPr="00CB6975" w:rsidRDefault="00DD3F04" w:rsidP="00C561CC">
            <w:pPr>
              <w:pStyle w:val="TAL"/>
            </w:pPr>
            <w:r w:rsidRPr="00CB6975">
              <w:t>Access to the ApplicationData data set.</w:t>
            </w:r>
          </w:p>
        </w:tc>
      </w:tr>
      <w:tr w:rsidR="00530F49" w:rsidRPr="00CB6975" w14:paraId="235110B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695A1" w14:textId="77777777" w:rsidR="00530F49" w:rsidRPr="00CB6975" w:rsidRDefault="00530F49" w:rsidP="00530F49">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6F9FB" w14:textId="77777777" w:rsidR="00530F49" w:rsidRPr="00CB6975" w:rsidRDefault="00530F49" w:rsidP="00530F49">
            <w:pPr>
              <w:pStyle w:val="TAL"/>
            </w:pPr>
            <w:r w:rsidRPr="00CB6975">
              <w:t xml:space="preserve">Access to </w:t>
            </w:r>
            <w:r>
              <w:t>read PFDData</w:t>
            </w:r>
            <w:r w:rsidRPr="00CB6975">
              <w:t>.</w:t>
            </w:r>
          </w:p>
        </w:tc>
      </w:tr>
      <w:tr w:rsidR="00530F49" w:rsidRPr="00CB6975" w14:paraId="602A0B2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BF47B" w14:textId="77777777" w:rsidR="00530F49" w:rsidRPr="00CB6975" w:rsidRDefault="00530F49" w:rsidP="00530F49">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EFA03" w14:textId="77777777" w:rsidR="00530F49" w:rsidRPr="00CB6975" w:rsidRDefault="00530F49" w:rsidP="00530F49">
            <w:pPr>
              <w:pStyle w:val="TAL"/>
            </w:pPr>
            <w:r w:rsidRPr="00CB6975">
              <w:t xml:space="preserve">Access to </w:t>
            </w:r>
            <w:r>
              <w:t>update PFDData</w:t>
            </w:r>
            <w:r w:rsidRPr="00CB6975">
              <w:t>.</w:t>
            </w:r>
          </w:p>
        </w:tc>
      </w:tr>
      <w:tr w:rsidR="00530F49" w:rsidRPr="00CB6975" w14:paraId="5EA110B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A8446" w14:textId="77777777" w:rsidR="00530F49" w:rsidRPr="00CB6975" w:rsidRDefault="00530F49" w:rsidP="00530F49">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1589A" w14:textId="77777777" w:rsidR="00530F49" w:rsidRPr="00CB6975" w:rsidRDefault="00530F49" w:rsidP="00530F49">
            <w:pPr>
              <w:pStyle w:val="TAL"/>
            </w:pPr>
            <w:r w:rsidRPr="00CB6975">
              <w:t xml:space="preserve">Access to </w:t>
            </w:r>
            <w:r>
              <w:t>create PFDData</w:t>
            </w:r>
            <w:r w:rsidRPr="00CB6975">
              <w:t>.</w:t>
            </w:r>
          </w:p>
        </w:tc>
      </w:tr>
      <w:tr w:rsidR="00530F49" w:rsidRPr="00CB6975" w14:paraId="155144B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B3796" w14:textId="77777777" w:rsidR="00530F49" w:rsidRPr="00CB6975" w:rsidRDefault="00530F49" w:rsidP="00530F49">
            <w:pPr>
              <w:pStyle w:val="TAL"/>
            </w:pPr>
            <w:r w:rsidRPr="00CB6975">
              <w:t>"nudr-dr:application-data</w:t>
            </w:r>
            <w:r>
              <w:t>:influence-</w:t>
            </w:r>
            <w:r>
              <w:lastRenderedPageBreak/>
              <w: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0600B" w14:textId="77777777" w:rsidR="00530F49" w:rsidRPr="00CB6975" w:rsidRDefault="00530F49" w:rsidP="00530F49">
            <w:pPr>
              <w:pStyle w:val="TAL"/>
            </w:pPr>
            <w:r w:rsidRPr="00CB6975">
              <w:lastRenderedPageBreak/>
              <w:t xml:space="preserve">Access to </w:t>
            </w:r>
            <w:r>
              <w:t>read Traffic Influence Data</w:t>
            </w:r>
            <w:r w:rsidRPr="00CB6975">
              <w:t>.</w:t>
            </w:r>
          </w:p>
        </w:tc>
      </w:tr>
      <w:tr w:rsidR="00530F49" w:rsidRPr="00CB6975" w14:paraId="2F1BE16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5D53A" w14:textId="77777777" w:rsidR="00530F49" w:rsidRPr="00CB6975" w:rsidRDefault="00530F49" w:rsidP="00530F49">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20D7A" w14:textId="77777777" w:rsidR="00530F49" w:rsidRPr="00CB6975" w:rsidRDefault="00530F49" w:rsidP="00530F49">
            <w:pPr>
              <w:pStyle w:val="TAL"/>
            </w:pPr>
            <w:r w:rsidRPr="00CB6975">
              <w:t xml:space="preserve">Access to </w:t>
            </w:r>
            <w:r>
              <w:t>create Traffic Influence Data</w:t>
            </w:r>
            <w:r w:rsidRPr="00CB6975">
              <w:t>.</w:t>
            </w:r>
          </w:p>
        </w:tc>
      </w:tr>
      <w:tr w:rsidR="00530F49" w:rsidRPr="00CB6975" w14:paraId="25798C3C"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21AD5" w14:textId="77777777" w:rsidR="00530F49" w:rsidRPr="00CB6975" w:rsidRDefault="00530F49" w:rsidP="00530F49">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EC39FD" w14:textId="77777777" w:rsidR="00530F49" w:rsidRPr="00CB6975" w:rsidRDefault="00530F49" w:rsidP="00530F49">
            <w:pPr>
              <w:pStyle w:val="TAL"/>
            </w:pPr>
            <w:r w:rsidRPr="00CB6975">
              <w:t xml:space="preserve">Access to </w:t>
            </w:r>
            <w:r>
              <w:t>update Traffic Influence Data</w:t>
            </w:r>
            <w:r w:rsidRPr="00CB6975">
              <w:t>.</w:t>
            </w:r>
          </w:p>
        </w:tc>
      </w:tr>
      <w:tr w:rsidR="00530F49" w:rsidRPr="00CB6975" w14:paraId="45EA75F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58DDF" w14:textId="77777777" w:rsidR="00530F49" w:rsidRPr="00CB6975" w:rsidRDefault="00530F49" w:rsidP="00530F49">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08711" w14:textId="77777777" w:rsidR="00530F49" w:rsidRPr="00CB6975" w:rsidRDefault="00530F49" w:rsidP="00530F49">
            <w:pPr>
              <w:pStyle w:val="TAL"/>
            </w:pPr>
            <w:r w:rsidRPr="00CB6975">
              <w:t xml:space="preserve">Access to </w:t>
            </w:r>
            <w:r>
              <w:t>create Traffic Influence Data Subscriptions</w:t>
            </w:r>
            <w:r w:rsidRPr="00CB6975">
              <w:t>.</w:t>
            </w:r>
          </w:p>
        </w:tc>
      </w:tr>
      <w:tr w:rsidR="00530F49" w:rsidRPr="00CB6975" w14:paraId="0C053E1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BC2F97" w14:textId="77777777" w:rsidR="00530F49" w:rsidRPr="00CB6975" w:rsidRDefault="00530F49" w:rsidP="00530F49">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A89CD" w14:textId="77777777" w:rsidR="00530F49" w:rsidRPr="00CB6975" w:rsidRDefault="00530F49" w:rsidP="00530F49">
            <w:pPr>
              <w:pStyle w:val="TAL"/>
            </w:pPr>
            <w:r w:rsidRPr="00CB6975">
              <w:t xml:space="preserve">Access to </w:t>
            </w:r>
            <w:r>
              <w:t>read Traffic Influence Data Subscriptions</w:t>
            </w:r>
            <w:r w:rsidRPr="00CB6975">
              <w:t>.</w:t>
            </w:r>
          </w:p>
        </w:tc>
      </w:tr>
      <w:tr w:rsidR="00530F49" w:rsidRPr="00CB6975" w14:paraId="1DF8DBD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B551" w14:textId="77777777" w:rsidR="00530F49" w:rsidRPr="00CB6975" w:rsidRDefault="00530F49" w:rsidP="00530F49">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AC588" w14:textId="77777777" w:rsidR="00530F49" w:rsidRPr="00CB6975" w:rsidRDefault="00530F49" w:rsidP="00530F49">
            <w:pPr>
              <w:pStyle w:val="TAL"/>
            </w:pPr>
            <w:r w:rsidRPr="00CB6975">
              <w:t xml:space="preserve">Access to </w:t>
            </w:r>
            <w:r>
              <w:t>update Traffic Influence Data Subscriptions</w:t>
            </w:r>
            <w:r w:rsidRPr="00CB6975">
              <w:t>.</w:t>
            </w:r>
          </w:p>
        </w:tc>
      </w:tr>
      <w:tr w:rsidR="00530F49" w:rsidRPr="00CB6975" w14:paraId="45889B1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643A8" w14:textId="77777777" w:rsidR="00530F49" w:rsidRPr="00CB6975" w:rsidRDefault="00530F49" w:rsidP="00530F49">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2E7699" w14:textId="77777777" w:rsidR="00530F49" w:rsidRPr="00CB6975" w:rsidRDefault="00530F49" w:rsidP="00530F49">
            <w:pPr>
              <w:pStyle w:val="TAL"/>
            </w:pPr>
            <w:r w:rsidRPr="00CB6975">
              <w:t xml:space="preserve">Access to </w:t>
            </w:r>
            <w:r>
              <w:t>read BDT Policy Data</w:t>
            </w:r>
            <w:r w:rsidRPr="00CB6975">
              <w:t>.</w:t>
            </w:r>
          </w:p>
        </w:tc>
      </w:tr>
      <w:tr w:rsidR="00530F49" w:rsidRPr="00CB6975" w14:paraId="13F59AB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243C1" w14:textId="77777777" w:rsidR="00530F49" w:rsidRPr="00CB6975" w:rsidRDefault="00530F49" w:rsidP="00530F49">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E15C2" w14:textId="77777777" w:rsidR="00530F49" w:rsidRPr="00CB6975" w:rsidRDefault="00530F49" w:rsidP="00530F49">
            <w:pPr>
              <w:pStyle w:val="TAL"/>
            </w:pPr>
            <w:r w:rsidRPr="00CB6975">
              <w:t xml:space="preserve">Access to </w:t>
            </w:r>
            <w:r>
              <w:t>create BDT Policy Data</w:t>
            </w:r>
            <w:r w:rsidRPr="00CB6975">
              <w:t>.</w:t>
            </w:r>
          </w:p>
        </w:tc>
      </w:tr>
      <w:tr w:rsidR="00530F49" w:rsidRPr="00CB6975" w14:paraId="247F5A7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DB6F3" w14:textId="77777777" w:rsidR="00530F49" w:rsidRPr="00CB6975" w:rsidRDefault="00530F49" w:rsidP="00530F49">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058E6" w14:textId="77777777" w:rsidR="00530F49" w:rsidRPr="00CB6975" w:rsidRDefault="00530F49" w:rsidP="00530F49">
            <w:pPr>
              <w:pStyle w:val="TAL"/>
            </w:pPr>
            <w:r w:rsidRPr="00CB6975">
              <w:t xml:space="preserve">Access to </w:t>
            </w:r>
            <w:r>
              <w:t>update BDT Policy Data</w:t>
            </w:r>
            <w:r w:rsidRPr="00CB6975">
              <w:t>.</w:t>
            </w:r>
          </w:p>
        </w:tc>
      </w:tr>
      <w:tr w:rsidR="00530F49" w:rsidRPr="00CB6975" w14:paraId="283700C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EDBE1" w14:textId="77777777" w:rsidR="00530F49" w:rsidRPr="00CB6975" w:rsidRDefault="00530F49" w:rsidP="00530F49">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60D3E" w14:textId="77777777" w:rsidR="00530F49" w:rsidRPr="00CB6975" w:rsidRDefault="00530F49" w:rsidP="00530F49">
            <w:pPr>
              <w:pStyle w:val="TAL"/>
            </w:pPr>
            <w:r w:rsidRPr="00CB6975">
              <w:t xml:space="preserve">Access to </w:t>
            </w:r>
            <w:r>
              <w:t>read IPTV Configuration Data</w:t>
            </w:r>
            <w:r w:rsidRPr="00CB6975">
              <w:t>.</w:t>
            </w:r>
          </w:p>
        </w:tc>
      </w:tr>
      <w:tr w:rsidR="00530F49" w:rsidRPr="00CB6975" w14:paraId="63D7665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AD49" w14:textId="77777777" w:rsidR="00530F49" w:rsidRPr="00CB6975" w:rsidRDefault="00530F49" w:rsidP="00530F49">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2AA2E" w14:textId="77777777" w:rsidR="00530F49" w:rsidRPr="00CB6975" w:rsidRDefault="00530F49" w:rsidP="00530F49">
            <w:pPr>
              <w:pStyle w:val="TAL"/>
            </w:pPr>
            <w:r w:rsidRPr="00CB6975">
              <w:t xml:space="preserve">Access to </w:t>
            </w:r>
            <w:r>
              <w:t>create IPTV Configuration Data</w:t>
            </w:r>
            <w:r w:rsidRPr="00CB6975">
              <w:t>.</w:t>
            </w:r>
          </w:p>
        </w:tc>
      </w:tr>
      <w:tr w:rsidR="00530F49" w:rsidRPr="00CB6975" w14:paraId="33B23F6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D6028" w14:textId="77777777" w:rsidR="00530F49" w:rsidRPr="00CB6975" w:rsidRDefault="00530F49" w:rsidP="00530F49">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ECED9" w14:textId="77777777" w:rsidR="00530F49" w:rsidRPr="00CB6975" w:rsidRDefault="00530F49" w:rsidP="00530F49">
            <w:pPr>
              <w:pStyle w:val="TAL"/>
            </w:pPr>
            <w:r w:rsidRPr="00CB6975">
              <w:t xml:space="preserve">Access to </w:t>
            </w:r>
            <w:r>
              <w:t>update IPTV Configuration Data</w:t>
            </w:r>
            <w:r w:rsidRPr="00CB6975">
              <w:t>.</w:t>
            </w:r>
          </w:p>
        </w:tc>
      </w:tr>
      <w:tr w:rsidR="00530F49" w:rsidRPr="00CB6975" w14:paraId="63336FF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689A9" w14:textId="77777777" w:rsidR="00530F49" w:rsidRPr="00CB6975" w:rsidRDefault="00530F49" w:rsidP="00530F49">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C0A49" w14:textId="77777777" w:rsidR="00530F49" w:rsidRPr="00CB6975" w:rsidRDefault="00530F49" w:rsidP="00530F49">
            <w:pPr>
              <w:pStyle w:val="TAL"/>
            </w:pPr>
            <w:r w:rsidRPr="00CB6975">
              <w:t xml:space="preserve">Access to </w:t>
            </w:r>
            <w:r>
              <w:t>read Service Parameter Data</w:t>
            </w:r>
            <w:r w:rsidRPr="00CB6975">
              <w:t>.</w:t>
            </w:r>
          </w:p>
        </w:tc>
      </w:tr>
      <w:tr w:rsidR="00530F49" w:rsidRPr="00CB6975" w14:paraId="30F9432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AD0E3" w14:textId="77777777" w:rsidR="00530F49" w:rsidRPr="00CB6975" w:rsidRDefault="00530F49" w:rsidP="00530F49">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C67DD" w14:textId="77777777" w:rsidR="00530F49" w:rsidRPr="00CB6975" w:rsidRDefault="00530F49" w:rsidP="00530F49">
            <w:pPr>
              <w:pStyle w:val="TAL"/>
            </w:pPr>
            <w:r w:rsidRPr="00CB6975">
              <w:t xml:space="preserve">Access to </w:t>
            </w:r>
            <w:r>
              <w:t>create Service Parameter Data</w:t>
            </w:r>
            <w:r w:rsidRPr="00CB6975">
              <w:t>.</w:t>
            </w:r>
          </w:p>
        </w:tc>
      </w:tr>
      <w:tr w:rsidR="00530F49" w:rsidRPr="00CB6975" w14:paraId="5705DCF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12B85" w14:textId="77777777" w:rsidR="00530F49" w:rsidRPr="00CB6975" w:rsidRDefault="00530F49" w:rsidP="00530F49">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F78B1" w14:textId="77777777" w:rsidR="00530F49" w:rsidRPr="00CB6975" w:rsidRDefault="00530F49" w:rsidP="00530F49">
            <w:pPr>
              <w:pStyle w:val="TAL"/>
            </w:pPr>
            <w:r w:rsidRPr="00CB6975">
              <w:t xml:space="preserve">Access to </w:t>
            </w:r>
            <w:r>
              <w:t>update Service Parameter Data</w:t>
            </w:r>
            <w:r w:rsidRPr="00CB6975">
              <w:t>.</w:t>
            </w:r>
          </w:p>
        </w:tc>
      </w:tr>
      <w:tr w:rsidR="00530F49" w:rsidRPr="00CB6975" w14:paraId="3B9D7AB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9DDB3" w14:textId="77777777" w:rsidR="00530F49" w:rsidRPr="00CB6975" w:rsidRDefault="00530F49" w:rsidP="00530F49">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ACED5" w14:textId="77777777" w:rsidR="00530F49" w:rsidRPr="00CB6975" w:rsidRDefault="00530F49" w:rsidP="00530F49">
            <w:pPr>
              <w:pStyle w:val="TAL"/>
            </w:pPr>
            <w:r w:rsidRPr="00CB6975">
              <w:t xml:space="preserve">Access to </w:t>
            </w:r>
            <w:r>
              <w:t>read AM Influence Data</w:t>
            </w:r>
            <w:r w:rsidRPr="00CB6975">
              <w:t>.</w:t>
            </w:r>
          </w:p>
        </w:tc>
      </w:tr>
      <w:tr w:rsidR="00530F49" w:rsidRPr="00CB6975" w14:paraId="194D0BB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8FD25" w14:textId="77777777" w:rsidR="00530F49" w:rsidRPr="00CB6975" w:rsidRDefault="00530F49" w:rsidP="00530F49">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43F4B" w14:textId="77777777" w:rsidR="00530F49" w:rsidRPr="00CB6975" w:rsidRDefault="00530F49" w:rsidP="00530F49">
            <w:pPr>
              <w:pStyle w:val="TAL"/>
            </w:pPr>
            <w:r w:rsidRPr="00CB6975">
              <w:t xml:space="preserve">Access to </w:t>
            </w:r>
            <w:r>
              <w:t>create AM Influence Data</w:t>
            </w:r>
            <w:r w:rsidRPr="00CB6975">
              <w:t>.</w:t>
            </w:r>
          </w:p>
        </w:tc>
      </w:tr>
      <w:tr w:rsidR="00530F49" w:rsidRPr="00CB6975" w14:paraId="03CBC17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6716C" w14:textId="77777777" w:rsidR="00530F49" w:rsidRPr="00CB6975" w:rsidRDefault="00530F49" w:rsidP="00530F49">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A1A32" w14:textId="77777777" w:rsidR="00530F49" w:rsidRPr="00CB6975" w:rsidRDefault="00530F49" w:rsidP="00530F49">
            <w:pPr>
              <w:pStyle w:val="TAL"/>
            </w:pPr>
            <w:r w:rsidRPr="00CB6975">
              <w:t xml:space="preserve">Access to </w:t>
            </w:r>
            <w:r>
              <w:t>update AM Influence Data</w:t>
            </w:r>
            <w:r w:rsidRPr="00CB6975">
              <w:t>.</w:t>
            </w:r>
          </w:p>
        </w:tc>
      </w:tr>
      <w:tr w:rsidR="00530F49" w:rsidRPr="00CB6975" w14:paraId="31D03E8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9A8C7" w14:textId="77777777" w:rsidR="00530F49" w:rsidRPr="00CB6975" w:rsidRDefault="00530F49" w:rsidP="00530F49">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CBD1F" w14:textId="77777777" w:rsidR="00530F49" w:rsidRPr="00CB6975" w:rsidRDefault="00530F49" w:rsidP="00530F49">
            <w:pPr>
              <w:pStyle w:val="TAL"/>
            </w:pPr>
            <w:r w:rsidRPr="00CB6975">
              <w:t xml:space="preserve">Access to </w:t>
            </w:r>
            <w:r>
              <w:t>create Subscriptions resources</w:t>
            </w:r>
            <w:r w:rsidRPr="00CB6975">
              <w:t>.</w:t>
            </w:r>
          </w:p>
        </w:tc>
      </w:tr>
      <w:tr w:rsidR="00530F49" w:rsidRPr="00CB6975" w14:paraId="0E2200B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AB874" w14:textId="77777777" w:rsidR="00530F49" w:rsidRPr="00CB6975" w:rsidRDefault="00530F49" w:rsidP="00530F49">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2E898" w14:textId="77777777" w:rsidR="00530F49" w:rsidRPr="00CB6975" w:rsidRDefault="00530F49" w:rsidP="00530F49">
            <w:pPr>
              <w:pStyle w:val="TAL"/>
            </w:pPr>
            <w:r w:rsidRPr="00CB6975">
              <w:t xml:space="preserve">Access to </w:t>
            </w:r>
            <w:r>
              <w:t>read Subscriptions resources</w:t>
            </w:r>
            <w:r w:rsidRPr="00CB6975">
              <w:t>.</w:t>
            </w:r>
          </w:p>
        </w:tc>
      </w:tr>
      <w:tr w:rsidR="00530F49" w:rsidRPr="00CB6975" w14:paraId="787A80F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30D41" w14:textId="77777777" w:rsidR="00530F49" w:rsidRPr="00CB6975" w:rsidRDefault="00530F49" w:rsidP="00530F49">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0521A" w14:textId="77777777" w:rsidR="00530F49" w:rsidRPr="00CB6975" w:rsidRDefault="00530F49" w:rsidP="00530F49">
            <w:pPr>
              <w:pStyle w:val="TAL"/>
            </w:pPr>
            <w:r w:rsidRPr="00CB6975">
              <w:t xml:space="preserve">Access to </w:t>
            </w:r>
            <w:r>
              <w:t>update Subscriptions resources</w:t>
            </w:r>
            <w:r w:rsidRPr="00CB6975">
              <w:t>.</w:t>
            </w:r>
          </w:p>
        </w:tc>
      </w:tr>
      <w:tr w:rsidR="00530F49" w:rsidRPr="00CB6975" w14:paraId="10EA0B6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2758D" w14:textId="77777777" w:rsidR="00530F49" w:rsidRPr="00CB6975" w:rsidRDefault="00530F49" w:rsidP="00530F49">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45266" w14:textId="77777777" w:rsidR="00530F49" w:rsidRPr="00CB6975" w:rsidRDefault="00530F49" w:rsidP="00530F49">
            <w:pPr>
              <w:pStyle w:val="TAL"/>
            </w:pPr>
            <w:r w:rsidRPr="00CB6975">
              <w:t xml:space="preserve">Access to </w:t>
            </w:r>
            <w:r>
              <w:t>read EAS Deployment Information Data</w:t>
            </w:r>
            <w:r w:rsidRPr="00CB6975">
              <w:t>.</w:t>
            </w:r>
          </w:p>
        </w:tc>
      </w:tr>
      <w:tr w:rsidR="00530F49" w:rsidRPr="00CB6975" w14:paraId="03711A8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3CA60" w14:textId="77777777" w:rsidR="00530F49" w:rsidRPr="00CB6975" w:rsidRDefault="00530F49" w:rsidP="00530F49">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B6EA" w14:textId="77777777" w:rsidR="00530F49" w:rsidRPr="00CB6975" w:rsidRDefault="00530F49" w:rsidP="00530F49">
            <w:pPr>
              <w:pStyle w:val="TAL"/>
            </w:pPr>
            <w:r w:rsidRPr="00CB6975">
              <w:t xml:space="preserve">Access to </w:t>
            </w:r>
            <w:r>
              <w:t>create EAS Deployment Information Data</w:t>
            </w:r>
            <w:r w:rsidRPr="00CB6975">
              <w:t>.</w:t>
            </w:r>
          </w:p>
        </w:tc>
      </w:tr>
      <w:tr w:rsidR="00530F49" w:rsidRPr="00CB6975" w14:paraId="3780DFB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39FFC" w14:textId="77777777" w:rsidR="00530F49" w:rsidRPr="00CB6975" w:rsidRDefault="00530F49" w:rsidP="00530F49">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D5272" w14:textId="77777777" w:rsidR="00530F49" w:rsidRPr="00CB6975" w:rsidRDefault="00530F49" w:rsidP="00530F49">
            <w:pPr>
              <w:pStyle w:val="TAL"/>
            </w:pPr>
            <w:r w:rsidRPr="00CB6975">
              <w:t xml:space="preserve">Access to </w:t>
            </w:r>
            <w:r>
              <w:t>update EAS Deployment Information Data</w:t>
            </w:r>
            <w:r w:rsidRPr="00CB6975">
              <w:t>.</w:t>
            </w:r>
          </w:p>
        </w:tc>
      </w:tr>
    </w:tbl>
    <w:p w14:paraId="661261F0" w14:textId="77777777" w:rsidR="003133A5" w:rsidRPr="002F706E" w:rsidRDefault="003133A5" w:rsidP="003133A5">
      <w:pPr>
        <w:rPr>
          <w:lang w:eastAsia="zh-CN"/>
        </w:rPr>
      </w:pPr>
    </w:p>
    <w:p w14:paraId="6A442FD1" w14:textId="77777777" w:rsidR="003133A5" w:rsidRPr="001F16C3" w:rsidRDefault="003133A5" w:rsidP="00F3074B">
      <w:pPr>
        <w:pStyle w:val="Heading3"/>
      </w:pPr>
      <w:bookmarkStart w:id="760" w:name="_Toc20120585"/>
      <w:bookmarkStart w:id="761" w:name="_Toc21623463"/>
      <w:bookmarkStart w:id="762" w:name="_Toc27587166"/>
      <w:bookmarkStart w:id="763" w:name="_Toc36459229"/>
      <w:bookmarkStart w:id="764" w:name="_Toc45028476"/>
      <w:bookmarkStart w:id="765" w:name="_Toc51870155"/>
      <w:bookmarkStart w:id="766" w:name="_Toc51870277"/>
      <w:bookmarkStart w:id="767" w:name="_Toc90582032"/>
      <w:bookmarkStart w:id="768" w:name="_Toc122099297"/>
      <w:r w:rsidRPr="001F16C3">
        <w:t>6.1.</w:t>
      </w:r>
      <w:r w:rsidRPr="001F16C3">
        <w:rPr>
          <w:lang w:eastAsia="zh-CN"/>
        </w:rPr>
        <w:t>8</w:t>
      </w:r>
      <w:r w:rsidRPr="001F16C3">
        <w:tab/>
        <w:t>Feature negotiation</w:t>
      </w:r>
      <w:bookmarkEnd w:id="760"/>
      <w:bookmarkEnd w:id="761"/>
      <w:bookmarkEnd w:id="762"/>
      <w:bookmarkEnd w:id="763"/>
      <w:bookmarkEnd w:id="764"/>
      <w:bookmarkEnd w:id="765"/>
      <w:bookmarkEnd w:id="766"/>
      <w:bookmarkEnd w:id="767"/>
      <w:bookmarkEnd w:id="76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3F4BA40A"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lastRenderedPageBreak/>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bl>
    <w:p w14:paraId="589902D3" w14:textId="77777777" w:rsidR="003133A5" w:rsidRPr="00AB208A" w:rsidRDefault="003133A5" w:rsidP="003133A5">
      <w:pPr>
        <w:rPr>
          <w:lang w:eastAsia="zh-CN"/>
        </w:rPr>
      </w:pPr>
    </w:p>
    <w:p w14:paraId="010E3CC3" w14:textId="77777777" w:rsidR="003133A5" w:rsidRPr="001F16C3" w:rsidRDefault="003133A5" w:rsidP="00F3074B">
      <w:pPr>
        <w:pStyle w:val="Heading2"/>
      </w:pPr>
      <w:bookmarkStart w:id="769" w:name="_Toc27587167"/>
      <w:bookmarkStart w:id="770" w:name="_Toc36459230"/>
      <w:bookmarkStart w:id="771" w:name="_Toc45028477"/>
      <w:bookmarkStart w:id="772" w:name="_Toc51870156"/>
      <w:bookmarkStart w:id="773" w:name="_Toc51870278"/>
      <w:bookmarkStart w:id="774" w:name="_Toc90582033"/>
      <w:bookmarkStart w:id="775" w:name="_Toc12209929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769"/>
      <w:bookmarkEnd w:id="770"/>
      <w:bookmarkEnd w:id="771"/>
      <w:bookmarkEnd w:id="772"/>
      <w:bookmarkEnd w:id="773"/>
      <w:bookmarkEnd w:id="774"/>
      <w:bookmarkEnd w:id="775"/>
    </w:p>
    <w:p w14:paraId="1A3DABBB" w14:textId="77777777" w:rsidR="003133A5" w:rsidRPr="001F16C3" w:rsidRDefault="003133A5" w:rsidP="00F3074B">
      <w:pPr>
        <w:pStyle w:val="Heading3"/>
        <w:rPr>
          <w:lang w:eastAsia="zh-CN"/>
        </w:rPr>
      </w:pPr>
      <w:bookmarkStart w:id="776" w:name="_Toc27587168"/>
      <w:bookmarkStart w:id="777" w:name="_Toc36459231"/>
      <w:bookmarkStart w:id="778" w:name="_Toc45028478"/>
      <w:bookmarkStart w:id="779" w:name="_Toc51870157"/>
      <w:bookmarkStart w:id="780" w:name="_Toc51870279"/>
      <w:bookmarkStart w:id="781" w:name="_Toc90582034"/>
      <w:bookmarkStart w:id="782" w:name="_Toc122099299"/>
      <w:r w:rsidRPr="001F16C3">
        <w:t>6.</w:t>
      </w:r>
      <w:r>
        <w:t>2</w:t>
      </w:r>
      <w:r w:rsidRPr="001F16C3">
        <w:t>.1</w:t>
      </w:r>
      <w:r w:rsidRPr="001F16C3">
        <w:tab/>
        <w:t>API URI</w:t>
      </w:r>
      <w:bookmarkEnd w:id="776"/>
      <w:bookmarkEnd w:id="777"/>
      <w:bookmarkEnd w:id="778"/>
      <w:bookmarkEnd w:id="779"/>
      <w:bookmarkEnd w:id="780"/>
      <w:bookmarkEnd w:id="781"/>
      <w:bookmarkEnd w:id="782"/>
    </w:p>
    <w:p w14:paraId="4AF1E2D3" w14:textId="77777777" w:rsidR="003133A5" w:rsidRPr="001F16C3" w:rsidRDefault="003133A5" w:rsidP="003133A5">
      <w:r>
        <w:t>URIs of this API shall have the following root:</w:t>
      </w:r>
    </w:p>
    <w:p w14:paraId="3C979F58" w14:textId="77777777" w:rsidR="003133A5" w:rsidRDefault="003133A5" w:rsidP="003133A5">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1FC8B74E" w14:textId="77777777" w:rsidR="003133A5" w:rsidRDefault="003133A5" w:rsidP="003133A5">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722CF7FC" w14:textId="77777777" w:rsidR="003133A5" w:rsidRPr="001F16C3" w:rsidRDefault="003133A5" w:rsidP="00F3074B">
      <w:pPr>
        <w:pStyle w:val="Heading3"/>
      </w:pPr>
      <w:bookmarkStart w:id="783" w:name="_Toc27587169"/>
      <w:bookmarkStart w:id="784" w:name="_Toc36459232"/>
      <w:bookmarkStart w:id="785" w:name="_Toc45028479"/>
      <w:bookmarkStart w:id="786" w:name="_Toc51870158"/>
      <w:bookmarkStart w:id="787" w:name="_Toc51870280"/>
      <w:bookmarkStart w:id="788" w:name="_Toc90582035"/>
      <w:bookmarkStart w:id="789" w:name="_Toc122099300"/>
      <w:r w:rsidRPr="001F16C3">
        <w:t>6.</w:t>
      </w:r>
      <w:r>
        <w:t>2</w:t>
      </w:r>
      <w:r w:rsidRPr="001F16C3">
        <w:t>.2</w:t>
      </w:r>
      <w:r w:rsidRPr="001F16C3">
        <w:tab/>
        <w:t>Usage of HTTP</w:t>
      </w:r>
      <w:bookmarkEnd w:id="783"/>
      <w:bookmarkEnd w:id="784"/>
      <w:bookmarkEnd w:id="785"/>
      <w:bookmarkEnd w:id="786"/>
      <w:bookmarkEnd w:id="787"/>
      <w:bookmarkEnd w:id="788"/>
      <w:bookmarkEnd w:id="789"/>
    </w:p>
    <w:p w14:paraId="423277C8" w14:textId="77777777" w:rsidR="003133A5" w:rsidRPr="001F16C3" w:rsidRDefault="003133A5" w:rsidP="00F3074B">
      <w:pPr>
        <w:pStyle w:val="Heading4"/>
      </w:pPr>
      <w:bookmarkStart w:id="790" w:name="_Toc27587170"/>
      <w:bookmarkStart w:id="791" w:name="_Toc36459233"/>
      <w:bookmarkStart w:id="792" w:name="_Toc45028480"/>
      <w:bookmarkStart w:id="793" w:name="_Toc51870159"/>
      <w:bookmarkStart w:id="794" w:name="_Toc51870281"/>
      <w:bookmarkStart w:id="795" w:name="_Toc90582036"/>
      <w:bookmarkStart w:id="796" w:name="_Toc122099301"/>
      <w:r w:rsidRPr="001F16C3">
        <w:t>6.</w:t>
      </w:r>
      <w:r>
        <w:t>2</w:t>
      </w:r>
      <w:r w:rsidRPr="001F16C3">
        <w:t>.2.1</w:t>
      </w:r>
      <w:r w:rsidRPr="001F16C3">
        <w:tab/>
        <w:t>General</w:t>
      </w:r>
      <w:bookmarkEnd w:id="790"/>
      <w:bookmarkEnd w:id="791"/>
      <w:bookmarkEnd w:id="792"/>
      <w:bookmarkEnd w:id="793"/>
      <w:bookmarkEnd w:id="794"/>
      <w:bookmarkEnd w:id="795"/>
      <w:bookmarkEnd w:id="796"/>
    </w:p>
    <w:p w14:paraId="252A099A" w14:textId="77777777" w:rsidR="003133A5" w:rsidRPr="00D67AB2" w:rsidRDefault="003133A5" w:rsidP="003133A5">
      <w:r w:rsidRPr="00D67AB2">
        <w:t>HTTP/2, as defined in IETF RFC 7540 [13], shall be used as specified in clause 5 of 3GPP TS 29.500 [</w:t>
      </w:r>
      <w:r>
        <w:t>7</w:t>
      </w:r>
      <w:r w:rsidRPr="00D67AB2">
        <w:t>].</w:t>
      </w:r>
    </w:p>
    <w:p w14:paraId="58BF1988"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36436646" w14:textId="77777777" w:rsidR="003133A5" w:rsidRPr="00D67AB2" w:rsidRDefault="003133A5" w:rsidP="003133A5">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52B76C89" w14:textId="77777777" w:rsidR="003133A5" w:rsidRPr="001F16C3" w:rsidRDefault="003133A5" w:rsidP="00F3074B">
      <w:pPr>
        <w:pStyle w:val="Heading4"/>
      </w:pPr>
      <w:bookmarkStart w:id="797" w:name="_Toc27587171"/>
      <w:bookmarkStart w:id="798" w:name="_Toc36459234"/>
      <w:bookmarkStart w:id="799" w:name="_Toc45028481"/>
      <w:bookmarkStart w:id="800" w:name="_Toc51870160"/>
      <w:bookmarkStart w:id="801" w:name="_Toc51870282"/>
      <w:bookmarkStart w:id="802" w:name="_Toc90582037"/>
      <w:bookmarkStart w:id="803" w:name="_Toc122099302"/>
      <w:r w:rsidRPr="001F16C3">
        <w:t>6.</w:t>
      </w:r>
      <w:r>
        <w:t>2</w:t>
      </w:r>
      <w:r w:rsidRPr="001F16C3">
        <w:t>.2.2</w:t>
      </w:r>
      <w:r w:rsidRPr="001F16C3">
        <w:tab/>
        <w:t>HTTP standard headers</w:t>
      </w:r>
      <w:bookmarkEnd w:id="797"/>
      <w:bookmarkEnd w:id="798"/>
      <w:bookmarkEnd w:id="799"/>
      <w:bookmarkEnd w:id="800"/>
      <w:bookmarkEnd w:id="801"/>
      <w:bookmarkEnd w:id="802"/>
      <w:bookmarkEnd w:id="803"/>
    </w:p>
    <w:p w14:paraId="61CBAD31" w14:textId="77777777" w:rsidR="003133A5" w:rsidRPr="001F16C3" w:rsidRDefault="003133A5" w:rsidP="00F3074B">
      <w:pPr>
        <w:pStyle w:val="Heading5"/>
        <w:rPr>
          <w:lang w:eastAsia="zh-CN"/>
        </w:rPr>
      </w:pPr>
      <w:bookmarkStart w:id="804" w:name="_Toc27587172"/>
      <w:bookmarkStart w:id="805" w:name="_Toc36459235"/>
      <w:bookmarkStart w:id="806" w:name="_Toc45028482"/>
      <w:bookmarkStart w:id="807" w:name="_Toc51870161"/>
      <w:bookmarkStart w:id="808" w:name="_Toc51870283"/>
      <w:bookmarkStart w:id="809" w:name="_Toc90582038"/>
      <w:bookmarkStart w:id="810" w:name="_Toc122099303"/>
      <w:r w:rsidRPr="001F16C3">
        <w:t>6.</w:t>
      </w:r>
      <w:r>
        <w:t>2</w:t>
      </w:r>
      <w:r w:rsidRPr="001F16C3">
        <w:t>.2.2.1</w:t>
      </w:r>
      <w:r w:rsidRPr="001F16C3">
        <w:rPr>
          <w:lang w:eastAsia="zh-CN"/>
        </w:rPr>
        <w:tab/>
        <w:t>General</w:t>
      </w:r>
      <w:bookmarkEnd w:id="804"/>
      <w:bookmarkEnd w:id="805"/>
      <w:bookmarkEnd w:id="806"/>
      <w:bookmarkEnd w:id="807"/>
      <w:bookmarkEnd w:id="808"/>
      <w:bookmarkEnd w:id="809"/>
      <w:bookmarkEnd w:id="810"/>
    </w:p>
    <w:p w14:paraId="5DC02071"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EA9819E" w14:textId="77777777" w:rsidR="003133A5" w:rsidRPr="001F16C3" w:rsidRDefault="003133A5" w:rsidP="00F3074B">
      <w:pPr>
        <w:pStyle w:val="Heading5"/>
      </w:pPr>
      <w:bookmarkStart w:id="811" w:name="_Toc27587173"/>
      <w:bookmarkStart w:id="812" w:name="_Toc36459236"/>
      <w:bookmarkStart w:id="813" w:name="_Toc45028483"/>
      <w:bookmarkStart w:id="814" w:name="_Toc51870162"/>
      <w:bookmarkStart w:id="815" w:name="_Toc51870284"/>
      <w:bookmarkStart w:id="816" w:name="_Toc90582039"/>
      <w:bookmarkStart w:id="817" w:name="_Toc122099304"/>
      <w:r w:rsidRPr="001F16C3">
        <w:t>6.</w:t>
      </w:r>
      <w:r>
        <w:t>2</w:t>
      </w:r>
      <w:r w:rsidRPr="001F16C3">
        <w:t>.2.2.2</w:t>
      </w:r>
      <w:r w:rsidRPr="001F16C3">
        <w:tab/>
        <w:t>Content type</w:t>
      </w:r>
      <w:bookmarkEnd w:id="811"/>
      <w:bookmarkEnd w:id="812"/>
      <w:bookmarkEnd w:id="813"/>
      <w:bookmarkEnd w:id="814"/>
      <w:bookmarkEnd w:id="815"/>
      <w:bookmarkEnd w:id="816"/>
      <w:bookmarkEnd w:id="817"/>
    </w:p>
    <w:p w14:paraId="37DE59D3" w14:textId="77777777" w:rsidR="003133A5" w:rsidRPr="001F16C3" w:rsidRDefault="003133A5" w:rsidP="003133A5">
      <w:r>
        <w:t>The following content types shall be supported:</w:t>
      </w:r>
    </w:p>
    <w:p w14:paraId="6828BBCE"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7DB9CAF6"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5BAC4C9B" w14:textId="77777777" w:rsidR="003133A5" w:rsidRPr="001F16C3" w:rsidRDefault="003133A5" w:rsidP="00F3074B">
      <w:pPr>
        <w:pStyle w:val="Heading5"/>
        <w:rPr>
          <w:lang w:val="es-ES"/>
        </w:rPr>
      </w:pPr>
      <w:bookmarkStart w:id="818" w:name="_Toc27587174"/>
      <w:bookmarkStart w:id="819" w:name="_Toc36459237"/>
      <w:bookmarkStart w:id="820" w:name="_Toc45028484"/>
      <w:bookmarkStart w:id="821" w:name="_Toc51870163"/>
      <w:bookmarkStart w:id="822" w:name="_Toc51870285"/>
      <w:bookmarkStart w:id="823" w:name="_Toc90582040"/>
      <w:bookmarkStart w:id="824" w:name="_Toc122099305"/>
      <w:r w:rsidRPr="001F16C3">
        <w:rPr>
          <w:lang w:val="es-ES"/>
        </w:rPr>
        <w:t>6.</w:t>
      </w:r>
      <w:r>
        <w:rPr>
          <w:lang w:val="es-ES"/>
        </w:rPr>
        <w:t>2</w:t>
      </w:r>
      <w:r w:rsidRPr="001F16C3">
        <w:rPr>
          <w:lang w:val="es-ES"/>
        </w:rPr>
        <w:t>.2.2.3</w:t>
      </w:r>
      <w:r w:rsidRPr="001F16C3">
        <w:rPr>
          <w:lang w:val="es-ES"/>
        </w:rPr>
        <w:tab/>
        <w:t>Cache-Control</w:t>
      </w:r>
      <w:bookmarkEnd w:id="818"/>
      <w:bookmarkEnd w:id="819"/>
      <w:bookmarkEnd w:id="820"/>
      <w:bookmarkEnd w:id="821"/>
      <w:bookmarkEnd w:id="822"/>
      <w:bookmarkEnd w:id="823"/>
      <w:bookmarkEnd w:id="824"/>
    </w:p>
    <w:p w14:paraId="7C03BF48"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6CE195B" w14:textId="77777777" w:rsidR="003133A5" w:rsidRDefault="003133A5" w:rsidP="003133A5">
      <w:pPr>
        <w:rPr>
          <w:lang w:val="en-US"/>
        </w:rPr>
      </w:pPr>
      <w:r>
        <w:rPr>
          <w:lang w:val="en-US"/>
        </w:rPr>
        <w:t>The "max-age" value shall be configurable by operator policy.</w:t>
      </w:r>
    </w:p>
    <w:p w14:paraId="1BAF76A0" w14:textId="77777777" w:rsidR="003133A5" w:rsidRPr="001F16C3" w:rsidRDefault="003133A5" w:rsidP="00F3074B">
      <w:pPr>
        <w:pStyle w:val="Heading5"/>
      </w:pPr>
      <w:bookmarkStart w:id="825" w:name="_Toc27587175"/>
      <w:bookmarkStart w:id="826" w:name="_Toc36459238"/>
      <w:bookmarkStart w:id="827" w:name="_Toc45028485"/>
      <w:bookmarkStart w:id="828" w:name="_Toc51870164"/>
      <w:bookmarkStart w:id="829" w:name="_Toc51870286"/>
      <w:bookmarkStart w:id="830" w:name="_Toc90582041"/>
      <w:bookmarkStart w:id="831" w:name="_Toc122099306"/>
      <w:r w:rsidRPr="001F16C3">
        <w:lastRenderedPageBreak/>
        <w:t>6.</w:t>
      </w:r>
      <w:r>
        <w:t>2</w:t>
      </w:r>
      <w:r w:rsidRPr="001F16C3">
        <w:t>.2.2.4</w:t>
      </w:r>
      <w:r w:rsidRPr="001F16C3">
        <w:tab/>
        <w:t>ETag</w:t>
      </w:r>
      <w:bookmarkEnd w:id="825"/>
      <w:bookmarkEnd w:id="826"/>
      <w:bookmarkEnd w:id="827"/>
      <w:bookmarkEnd w:id="828"/>
      <w:bookmarkEnd w:id="829"/>
      <w:bookmarkEnd w:id="830"/>
      <w:bookmarkEnd w:id="831"/>
    </w:p>
    <w:p w14:paraId="3566A54D"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DE05842" w14:textId="77777777" w:rsidR="003133A5" w:rsidRPr="001F16C3" w:rsidRDefault="003133A5" w:rsidP="00F3074B">
      <w:pPr>
        <w:pStyle w:val="Heading5"/>
      </w:pPr>
      <w:bookmarkStart w:id="832" w:name="_Toc27587176"/>
      <w:bookmarkStart w:id="833" w:name="_Toc36459239"/>
      <w:bookmarkStart w:id="834" w:name="_Toc45028486"/>
      <w:bookmarkStart w:id="835" w:name="_Toc51870165"/>
      <w:bookmarkStart w:id="836" w:name="_Toc51870287"/>
      <w:bookmarkStart w:id="837" w:name="_Toc90582042"/>
      <w:bookmarkStart w:id="838" w:name="_Toc122099307"/>
      <w:r w:rsidRPr="001F16C3">
        <w:t>6.</w:t>
      </w:r>
      <w:r>
        <w:t>2</w:t>
      </w:r>
      <w:r w:rsidRPr="001F16C3">
        <w:t>.2.2.5</w:t>
      </w:r>
      <w:r w:rsidRPr="001F16C3">
        <w:tab/>
        <w:t>If-None-Match</w:t>
      </w:r>
      <w:bookmarkEnd w:id="832"/>
      <w:bookmarkEnd w:id="833"/>
      <w:bookmarkEnd w:id="834"/>
      <w:bookmarkEnd w:id="835"/>
      <w:bookmarkEnd w:id="836"/>
      <w:bookmarkEnd w:id="837"/>
      <w:bookmarkEnd w:id="838"/>
    </w:p>
    <w:p w14:paraId="62A6BB49"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316BBB28" w14:textId="77777777" w:rsidR="003133A5" w:rsidRPr="001F16C3" w:rsidRDefault="003133A5" w:rsidP="00F3074B">
      <w:pPr>
        <w:pStyle w:val="Heading5"/>
      </w:pPr>
      <w:bookmarkStart w:id="839" w:name="_Toc27587177"/>
      <w:bookmarkStart w:id="840" w:name="_Toc36459240"/>
      <w:bookmarkStart w:id="841" w:name="_Toc45028487"/>
      <w:bookmarkStart w:id="842" w:name="_Toc51870166"/>
      <w:bookmarkStart w:id="843" w:name="_Toc51870288"/>
      <w:bookmarkStart w:id="844" w:name="_Toc90582043"/>
      <w:bookmarkStart w:id="845" w:name="_Toc122099308"/>
      <w:r w:rsidRPr="001F16C3">
        <w:t>6.</w:t>
      </w:r>
      <w:r>
        <w:t>2</w:t>
      </w:r>
      <w:r w:rsidRPr="001F16C3">
        <w:t>.2.2.6</w:t>
      </w:r>
      <w:r w:rsidRPr="001F16C3">
        <w:tab/>
        <w:t>Last-Modified</w:t>
      </w:r>
      <w:bookmarkEnd w:id="839"/>
      <w:bookmarkEnd w:id="840"/>
      <w:bookmarkEnd w:id="841"/>
      <w:bookmarkEnd w:id="842"/>
      <w:bookmarkEnd w:id="843"/>
      <w:bookmarkEnd w:id="844"/>
      <w:bookmarkEnd w:id="845"/>
    </w:p>
    <w:p w14:paraId="0CF7CCFE"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197FEF7D" w14:textId="77777777" w:rsidR="003133A5" w:rsidRPr="001F16C3" w:rsidRDefault="003133A5" w:rsidP="00F3074B">
      <w:pPr>
        <w:pStyle w:val="Heading5"/>
      </w:pPr>
      <w:bookmarkStart w:id="846" w:name="_Toc27587178"/>
      <w:bookmarkStart w:id="847" w:name="_Toc36459241"/>
      <w:bookmarkStart w:id="848" w:name="_Toc45028488"/>
      <w:bookmarkStart w:id="849" w:name="_Toc51870167"/>
      <w:bookmarkStart w:id="850" w:name="_Toc51870289"/>
      <w:bookmarkStart w:id="851" w:name="_Toc90582044"/>
      <w:bookmarkStart w:id="852" w:name="_Toc122099309"/>
      <w:r w:rsidRPr="001F16C3">
        <w:t>6.</w:t>
      </w:r>
      <w:r>
        <w:t>2</w:t>
      </w:r>
      <w:r w:rsidRPr="001F16C3">
        <w:t>.2.2.7</w:t>
      </w:r>
      <w:r w:rsidRPr="001F16C3">
        <w:tab/>
        <w:t>If-Modified-Since</w:t>
      </w:r>
      <w:bookmarkEnd w:id="846"/>
      <w:bookmarkEnd w:id="847"/>
      <w:bookmarkEnd w:id="848"/>
      <w:bookmarkEnd w:id="849"/>
      <w:bookmarkEnd w:id="850"/>
      <w:bookmarkEnd w:id="851"/>
      <w:bookmarkEnd w:id="852"/>
    </w:p>
    <w:p w14:paraId="5C133F43"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96ED7A9" w14:textId="77777777" w:rsidR="003133A5" w:rsidRPr="001F16C3" w:rsidRDefault="003133A5" w:rsidP="00F3074B">
      <w:pPr>
        <w:pStyle w:val="Heading5"/>
      </w:pPr>
      <w:bookmarkStart w:id="853" w:name="_Toc27587179"/>
      <w:bookmarkStart w:id="854" w:name="_Toc36459242"/>
      <w:bookmarkStart w:id="855" w:name="_Toc45028489"/>
      <w:bookmarkStart w:id="856" w:name="_Toc51870168"/>
      <w:bookmarkStart w:id="857" w:name="_Toc51870290"/>
      <w:bookmarkStart w:id="858" w:name="_Toc90582045"/>
      <w:bookmarkStart w:id="859" w:name="_Toc122099310"/>
      <w:r w:rsidRPr="001F16C3">
        <w:t>6.</w:t>
      </w:r>
      <w:r>
        <w:t>2</w:t>
      </w:r>
      <w:r w:rsidRPr="001F16C3">
        <w:t>.2.2.8</w:t>
      </w:r>
      <w:r w:rsidRPr="001F16C3">
        <w:tab/>
        <w:t>When to Use Entity-Tags and Last-Modified Dates</w:t>
      </w:r>
      <w:bookmarkEnd w:id="853"/>
      <w:bookmarkEnd w:id="854"/>
      <w:bookmarkEnd w:id="855"/>
      <w:bookmarkEnd w:id="856"/>
      <w:bookmarkEnd w:id="857"/>
      <w:bookmarkEnd w:id="858"/>
      <w:bookmarkEnd w:id="859"/>
    </w:p>
    <w:p w14:paraId="5C5464EE"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2CB0E5F0" w14:textId="77777777" w:rsidR="003133A5" w:rsidRDefault="003133A5" w:rsidP="003133A5">
      <w:pPr>
        <w:pStyle w:val="NO"/>
        <w:rPr>
          <w:noProof/>
        </w:rPr>
      </w:pPr>
      <w:r>
        <w:rPr>
          <w:noProof/>
        </w:rPr>
        <w:t>NOTE: "ETag" is a stronger validator than "Last-Modified" and is preferred.</w:t>
      </w:r>
    </w:p>
    <w:p w14:paraId="1971FC1C"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44E1826E" w14:textId="77777777" w:rsidR="003133A5" w:rsidRPr="001F16C3" w:rsidRDefault="003133A5" w:rsidP="00F3074B">
      <w:pPr>
        <w:pStyle w:val="Heading4"/>
      </w:pPr>
      <w:bookmarkStart w:id="860" w:name="_Toc27587180"/>
      <w:bookmarkStart w:id="861" w:name="_Toc36459243"/>
      <w:bookmarkStart w:id="862" w:name="_Toc45028490"/>
      <w:bookmarkStart w:id="863" w:name="_Toc51870169"/>
      <w:bookmarkStart w:id="864" w:name="_Toc51870291"/>
      <w:bookmarkStart w:id="865" w:name="_Toc90582046"/>
      <w:bookmarkStart w:id="866" w:name="_Toc122099311"/>
      <w:r w:rsidRPr="001F16C3">
        <w:t>6.</w:t>
      </w:r>
      <w:r>
        <w:t>2</w:t>
      </w:r>
      <w:r w:rsidRPr="001F16C3">
        <w:t>.2.3</w:t>
      </w:r>
      <w:r w:rsidRPr="001F16C3">
        <w:tab/>
        <w:t>HTTP custom headers</w:t>
      </w:r>
      <w:bookmarkEnd w:id="860"/>
      <w:bookmarkEnd w:id="861"/>
      <w:bookmarkEnd w:id="862"/>
      <w:bookmarkEnd w:id="863"/>
      <w:bookmarkEnd w:id="864"/>
      <w:bookmarkEnd w:id="865"/>
      <w:bookmarkEnd w:id="866"/>
    </w:p>
    <w:p w14:paraId="1A55A203" w14:textId="77777777" w:rsidR="003133A5" w:rsidRPr="001F16C3" w:rsidRDefault="003133A5" w:rsidP="00F3074B">
      <w:pPr>
        <w:pStyle w:val="Heading5"/>
        <w:rPr>
          <w:lang w:eastAsia="zh-CN"/>
        </w:rPr>
      </w:pPr>
      <w:bookmarkStart w:id="867" w:name="_Toc27587181"/>
      <w:bookmarkStart w:id="868" w:name="_Toc36459244"/>
      <w:bookmarkStart w:id="869" w:name="_Toc45028491"/>
      <w:bookmarkStart w:id="870" w:name="_Toc51870170"/>
      <w:bookmarkStart w:id="871" w:name="_Toc51870292"/>
      <w:bookmarkStart w:id="872" w:name="_Toc90582047"/>
      <w:bookmarkStart w:id="873" w:name="_Toc122099312"/>
      <w:r w:rsidRPr="001F16C3">
        <w:t>6.</w:t>
      </w:r>
      <w:r>
        <w:t>2</w:t>
      </w:r>
      <w:r w:rsidRPr="001F16C3">
        <w:t>.2.3.1</w:t>
      </w:r>
      <w:r w:rsidRPr="001F16C3">
        <w:rPr>
          <w:lang w:eastAsia="zh-CN"/>
        </w:rPr>
        <w:tab/>
        <w:t>General</w:t>
      </w:r>
      <w:bookmarkEnd w:id="867"/>
      <w:bookmarkEnd w:id="868"/>
      <w:bookmarkEnd w:id="869"/>
      <w:bookmarkEnd w:id="870"/>
      <w:bookmarkEnd w:id="871"/>
      <w:bookmarkEnd w:id="872"/>
      <w:bookmarkEnd w:id="873"/>
    </w:p>
    <w:p w14:paraId="6234FDB7" w14:textId="77777777" w:rsidR="003133A5" w:rsidRPr="002857AD" w:rsidRDefault="003133A5" w:rsidP="003133A5">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25F65144" w14:textId="77777777" w:rsidR="003133A5" w:rsidRPr="001F16C3" w:rsidRDefault="003133A5" w:rsidP="00F3074B">
      <w:pPr>
        <w:pStyle w:val="Heading3"/>
      </w:pPr>
      <w:bookmarkStart w:id="874" w:name="_Toc27587182"/>
      <w:bookmarkStart w:id="875" w:name="_Toc36459245"/>
      <w:bookmarkStart w:id="876" w:name="_Toc45028492"/>
      <w:bookmarkStart w:id="877" w:name="_Toc51870171"/>
      <w:bookmarkStart w:id="878" w:name="_Toc51870293"/>
      <w:bookmarkStart w:id="879" w:name="_Toc90582048"/>
      <w:bookmarkStart w:id="880" w:name="_Toc122099313"/>
      <w:r w:rsidRPr="001F16C3">
        <w:lastRenderedPageBreak/>
        <w:t>6.</w:t>
      </w:r>
      <w:r>
        <w:t>2</w:t>
      </w:r>
      <w:r w:rsidRPr="001F16C3">
        <w:t>.3</w:t>
      </w:r>
      <w:r w:rsidRPr="001F16C3">
        <w:tab/>
        <w:t>Resources</w:t>
      </w:r>
      <w:bookmarkEnd w:id="874"/>
      <w:bookmarkEnd w:id="875"/>
      <w:bookmarkEnd w:id="876"/>
      <w:bookmarkEnd w:id="877"/>
      <w:bookmarkEnd w:id="878"/>
      <w:bookmarkEnd w:id="879"/>
      <w:bookmarkEnd w:id="880"/>
    </w:p>
    <w:p w14:paraId="759853E0" w14:textId="77777777" w:rsidR="003133A5" w:rsidRPr="001F16C3" w:rsidRDefault="003133A5" w:rsidP="00F3074B">
      <w:pPr>
        <w:pStyle w:val="Heading4"/>
        <w:rPr>
          <w:lang w:eastAsia="zh-CN"/>
        </w:rPr>
      </w:pPr>
      <w:bookmarkStart w:id="881" w:name="_Toc27587183"/>
      <w:bookmarkStart w:id="882" w:name="_Toc36459246"/>
      <w:bookmarkStart w:id="883" w:name="_Toc45028493"/>
      <w:bookmarkStart w:id="884" w:name="_Toc51870172"/>
      <w:bookmarkStart w:id="885" w:name="_Toc51870294"/>
      <w:bookmarkStart w:id="886" w:name="_Toc90582049"/>
      <w:bookmarkStart w:id="887" w:name="_Toc122099314"/>
      <w:r w:rsidRPr="001F16C3">
        <w:t>6.</w:t>
      </w:r>
      <w:r>
        <w:t>2</w:t>
      </w:r>
      <w:r w:rsidRPr="001F16C3">
        <w:t>.3.1</w:t>
      </w:r>
      <w:r w:rsidRPr="001F16C3">
        <w:tab/>
        <w:t>Overview</w:t>
      </w:r>
      <w:bookmarkEnd w:id="881"/>
      <w:bookmarkEnd w:id="882"/>
      <w:bookmarkEnd w:id="883"/>
      <w:bookmarkEnd w:id="884"/>
      <w:bookmarkEnd w:id="885"/>
      <w:bookmarkEnd w:id="886"/>
      <w:bookmarkEnd w:id="887"/>
    </w:p>
    <w:p w14:paraId="6FD69EB9" w14:textId="77777777" w:rsidR="003133A5" w:rsidRPr="001F16C3" w:rsidRDefault="003133A5" w:rsidP="003133A5">
      <w:pPr>
        <w:pStyle w:val="TH"/>
        <w:rPr>
          <w:lang w:val="en-US" w:eastAsia="zh-CN"/>
        </w:rPr>
      </w:pPr>
      <w:r w:rsidRPr="001F16C3">
        <w:object w:dxaOrig="6921" w:dyaOrig="2930" w14:anchorId="494B2D22">
          <v:shape id="_x0000_i1040" type="#_x0000_t75" style="width:345.05pt;height:146.05pt" o:ole="">
            <v:imagedata r:id="rId43" o:title=""/>
          </v:shape>
          <o:OLEObject Type="Embed" ProgID="Visio.Drawing.11" ShapeID="_x0000_i1040" DrawAspect="Content" ObjectID="_1732712402" r:id="rId44"/>
        </w:object>
      </w:r>
    </w:p>
    <w:p w14:paraId="17942435" w14:textId="77777777" w:rsidR="003133A5" w:rsidRDefault="003133A5" w:rsidP="003133A5">
      <w:pPr>
        <w:pStyle w:val="TF"/>
        <w:outlineLvl w:val="0"/>
        <w:rPr>
          <w:lang w:eastAsia="zh-CN"/>
        </w:rPr>
      </w:pPr>
      <w:r>
        <w:t>Figure 6.2.3.1-1: Resource URI structure of the nud</w:t>
      </w:r>
      <w:r>
        <w:rPr>
          <w:lang w:eastAsia="zh-CN"/>
        </w:rPr>
        <w:t>r</w:t>
      </w:r>
      <w:r>
        <w:t>-group-id-map API</w:t>
      </w:r>
    </w:p>
    <w:p w14:paraId="293DC89E" w14:textId="77777777" w:rsidR="003133A5" w:rsidRDefault="003133A5" w:rsidP="003133A5">
      <w:pPr>
        <w:rPr>
          <w:lang w:eastAsia="zh-CN"/>
        </w:rPr>
      </w:pPr>
      <w:r>
        <w:t>Table 6.2.3.1-1 provides an overview of the resources and applicable HTTP methods.</w:t>
      </w:r>
    </w:p>
    <w:p w14:paraId="42461430" w14:textId="77777777" w:rsidR="003133A5" w:rsidRDefault="003133A5" w:rsidP="003133A5">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43482341"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15786"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075A3E"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DB698" w14:textId="77777777" w:rsidR="003133A5" w:rsidRPr="00CB6975" w:rsidRDefault="003133A5" w:rsidP="00D14072">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2B64A" w14:textId="77777777" w:rsidR="003133A5" w:rsidRPr="00CB6975" w:rsidRDefault="003133A5" w:rsidP="00D14072">
            <w:pPr>
              <w:pStyle w:val="TAH"/>
              <w:rPr>
                <w:kern w:val="2"/>
              </w:rPr>
            </w:pPr>
            <w:r w:rsidRPr="00CB6975">
              <w:rPr>
                <w:kern w:val="2"/>
              </w:rPr>
              <w:t>Description</w:t>
            </w:r>
          </w:p>
        </w:tc>
      </w:tr>
      <w:tr w:rsidR="003133A5" w:rsidRPr="00CB6975" w14:paraId="0A18CE62"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17D3D72" w14:textId="77777777" w:rsidR="003133A5" w:rsidRPr="00CB6975" w:rsidRDefault="003133A5" w:rsidP="00D14072">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7CAB072B" w14:textId="77777777" w:rsidR="003133A5" w:rsidRPr="00CB6975" w:rsidRDefault="003133A5" w:rsidP="00D14072">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483EE4C5" w14:textId="77777777" w:rsidR="003133A5" w:rsidRPr="00CB6975" w:rsidRDefault="003133A5" w:rsidP="00D14072">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FDB45FD" w14:textId="77777777" w:rsidR="003133A5" w:rsidRPr="00CB6975" w:rsidRDefault="003133A5" w:rsidP="00D14072">
            <w:pPr>
              <w:pStyle w:val="TAL"/>
              <w:rPr>
                <w:kern w:val="2"/>
                <w:lang w:eastAsia="zh-CN"/>
              </w:rPr>
            </w:pPr>
          </w:p>
        </w:tc>
      </w:tr>
    </w:tbl>
    <w:p w14:paraId="74B24669" w14:textId="77777777" w:rsidR="003133A5" w:rsidRDefault="003133A5" w:rsidP="003133A5">
      <w:pPr>
        <w:rPr>
          <w:lang w:eastAsia="zh-CN"/>
        </w:rPr>
      </w:pPr>
    </w:p>
    <w:p w14:paraId="76442EEA" w14:textId="77777777" w:rsidR="003133A5" w:rsidRPr="001F16C3" w:rsidRDefault="003133A5" w:rsidP="00F3074B">
      <w:pPr>
        <w:pStyle w:val="Heading4"/>
      </w:pPr>
      <w:bookmarkStart w:id="888" w:name="_Toc27587184"/>
      <w:bookmarkStart w:id="889" w:name="_Toc36459247"/>
      <w:bookmarkStart w:id="890" w:name="_Toc45028494"/>
      <w:bookmarkStart w:id="891" w:name="_Toc51870173"/>
      <w:bookmarkStart w:id="892" w:name="_Toc51870295"/>
      <w:bookmarkStart w:id="893" w:name="_Toc90582050"/>
      <w:bookmarkStart w:id="894" w:name="_Toc122099315"/>
      <w:r w:rsidRPr="001F16C3">
        <w:t>6.</w:t>
      </w:r>
      <w:r>
        <w:t>2</w:t>
      </w:r>
      <w:r w:rsidRPr="001F16C3">
        <w:t>.3.2</w:t>
      </w:r>
      <w:r w:rsidRPr="001F16C3">
        <w:tab/>
      </w:r>
      <w:r>
        <w:t>Resource NfGroupIds</w:t>
      </w:r>
      <w:bookmarkEnd w:id="888"/>
      <w:bookmarkEnd w:id="889"/>
      <w:bookmarkEnd w:id="890"/>
      <w:bookmarkEnd w:id="891"/>
      <w:bookmarkEnd w:id="892"/>
      <w:bookmarkEnd w:id="893"/>
      <w:bookmarkEnd w:id="894"/>
    </w:p>
    <w:p w14:paraId="30C8C21E" w14:textId="77777777" w:rsidR="003133A5" w:rsidRPr="00D67AB2" w:rsidRDefault="003133A5" w:rsidP="00F3074B">
      <w:pPr>
        <w:pStyle w:val="Heading5"/>
      </w:pPr>
      <w:bookmarkStart w:id="895" w:name="_Toc11338640"/>
      <w:bookmarkStart w:id="896" w:name="_Toc27587185"/>
      <w:bookmarkStart w:id="897" w:name="_Toc36459248"/>
      <w:bookmarkStart w:id="898" w:name="_Toc45028495"/>
      <w:bookmarkStart w:id="899" w:name="_Toc51870174"/>
      <w:bookmarkStart w:id="900" w:name="_Toc51870296"/>
      <w:bookmarkStart w:id="901" w:name="_Toc90582051"/>
      <w:bookmarkStart w:id="902" w:name="_Toc122099316"/>
      <w:r w:rsidRPr="00D67AB2">
        <w:t>6.2.3.2.1</w:t>
      </w:r>
      <w:r w:rsidRPr="00D67AB2">
        <w:tab/>
        <w:t>Description</w:t>
      </w:r>
      <w:bookmarkEnd w:id="895"/>
      <w:bookmarkEnd w:id="896"/>
      <w:bookmarkEnd w:id="897"/>
      <w:bookmarkEnd w:id="898"/>
      <w:bookmarkEnd w:id="899"/>
      <w:bookmarkEnd w:id="900"/>
      <w:bookmarkEnd w:id="901"/>
      <w:bookmarkEnd w:id="902"/>
    </w:p>
    <w:p w14:paraId="20CBBD29" w14:textId="77777777" w:rsidR="003133A5" w:rsidRPr="00D67AB2" w:rsidRDefault="003133A5" w:rsidP="003133A5">
      <w:r w:rsidRPr="00D67AB2">
        <w:t xml:space="preserve">This resource represents the </w:t>
      </w:r>
      <w:r>
        <w:t>NF-Group IDs for a subscriber</w:t>
      </w:r>
      <w:r w:rsidRPr="00D67AB2">
        <w:t>.</w:t>
      </w:r>
    </w:p>
    <w:p w14:paraId="43249394" w14:textId="77777777" w:rsidR="003133A5" w:rsidRPr="00D67AB2" w:rsidRDefault="003133A5" w:rsidP="00F3074B">
      <w:pPr>
        <w:pStyle w:val="Heading5"/>
      </w:pPr>
      <w:bookmarkStart w:id="903" w:name="_Toc11338641"/>
      <w:bookmarkStart w:id="904" w:name="_Toc27587186"/>
      <w:bookmarkStart w:id="905" w:name="_Toc36459249"/>
      <w:bookmarkStart w:id="906" w:name="_Toc45028496"/>
      <w:bookmarkStart w:id="907" w:name="_Toc51870175"/>
      <w:bookmarkStart w:id="908" w:name="_Toc51870297"/>
      <w:bookmarkStart w:id="909" w:name="_Toc90582052"/>
      <w:bookmarkStart w:id="910" w:name="_Toc122099317"/>
      <w:r w:rsidRPr="00D67AB2">
        <w:t>6.2.3.2.2</w:t>
      </w:r>
      <w:r w:rsidRPr="00D67AB2">
        <w:tab/>
        <w:t>Resource Definition</w:t>
      </w:r>
      <w:bookmarkEnd w:id="903"/>
      <w:bookmarkEnd w:id="904"/>
      <w:bookmarkEnd w:id="905"/>
      <w:bookmarkEnd w:id="906"/>
      <w:bookmarkEnd w:id="907"/>
      <w:bookmarkEnd w:id="908"/>
      <w:bookmarkEnd w:id="909"/>
      <w:bookmarkEnd w:id="910"/>
    </w:p>
    <w:p w14:paraId="6D3E6BC1" w14:textId="77777777" w:rsidR="003133A5" w:rsidRPr="00D67AB2" w:rsidRDefault="003133A5" w:rsidP="003133A5">
      <w:r w:rsidRPr="00D67AB2">
        <w:t>Resource URI: {apiRoot}/nud</w:t>
      </w:r>
      <w:r>
        <w:t>r</w:t>
      </w:r>
      <w:r w:rsidRPr="00D67AB2">
        <w:t>-</w:t>
      </w:r>
      <w:r>
        <w:t>group-id-map</w:t>
      </w:r>
      <w:r w:rsidRPr="00D67AB2">
        <w:t>/</w:t>
      </w:r>
      <w:r>
        <w:t>&lt;apiVersion&gt;</w:t>
      </w:r>
      <w:r w:rsidRPr="00D67AB2">
        <w:t>/</w:t>
      </w:r>
      <w:r>
        <w:t>nf-group-ids</w:t>
      </w:r>
    </w:p>
    <w:p w14:paraId="0EB8C6E6" w14:textId="77777777" w:rsidR="003133A5" w:rsidRPr="00D67AB2" w:rsidRDefault="003133A5" w:rsidP="00F3074B">
      <w:pPr>
        <w:rPr>
          <w:rFonts w:ascii="Arial" w:hAnsi="Arial" w:cs="Arial"/>
        </w:rPr>
      </w:pPr>
      <w:r w:rsidRPr="00F3074B">
        <w:t>This resource shall support the resource URI variables defined in table 6.2.3.2.2-1.</w:t>
      </w:r>
    </w:p>
    <w:p w14:paraId="61B31BBA"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33A5" w:rsidRPr="00CB6975" w14:paraId="228E400F"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3B94EC" w14:textId="77777777" w:rsidR="003133A5" w:rsidRPr="00CB6975" w:rsidRDefault="003133A5" w:rsidP="00D14072">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CD0039" w14:textId="77777777" w:rsidR="003133A5" w:rsidRPr="00CB6975" w:rsidRDefault="003133A5" w:rsidP="00D14072">
            <w:pPr>
              <w:pStyle w:val="TAH"/>
            </w:pPr>
            <w:r w:rsidRPr="00CB6975">
              <w:t>Definition</w:t>
            </w:r>
          </w:p>
        </w:tc>
      </w:tr>
      <w:tr w:rsidR="003133A5" w:rsidRPr="00CB6975" w14:paraId="6AB9FF96"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C3F83" w14:textId="77777777" w:rsidR="003133A5" w:rsidRPr="00CB6975" w:rsidRDefault="003133A5" w:rsidP="00D14072">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5D6A0C" w14:textId="77777777" w:rsidR="003133A5" w:rsidRPr="00CB6975" w:rsidRDefault="003133A5" w:rsidP="00D14072">
            <w:pPr>
              <w:pStyle w:val="TAL"/>
            </w:pPr>
            <w:r w:rsidRPr="00CB6975">
              <w:t>See clause</w:t>
            </w:r>
            <w:r w:rsidRPr="00CB6975">
              <w:rPr>
                <w:lang w:val="en-US" w:eastAsia="zh-CN"/>
              </w:rPr>
              <w:t> </w:t>
            </w:r>
            <w:r w:rsidRPr="00CB6975">
              <w:t>6.2.1</w:t>
            </w:r>
          </w:p>
        </w:tc>
      </w:tr>
    </w:tbl>
    <w:p w14:paraId="7C8F044A" w14:textId="77777777" w:rsidR="003133A5" w:rsidRPr="00D67AB2" w:rsidRDefault="003133A5" w:rsidP="003133A5"/>
    <w:p w14:paraId="15A4932E" w14:textId="77777777" w:rsidR="003133A5" w:rsidRPr="00D67AB2" w:rsidRDefault="003133A5" w:rsidP="00F3074B">
      <w:pPr>
        <w:pStyle w:val="Heading5"/>
      </w:pPr>
      <w:bookmarkStart w:id="911" w:name="_Toc11338642"/>
      <w:bookmarkStart w:id="912" w:name="_Toc27587187"/>
      <w:bookmarkStart w:id="913" w:name="_Toc36459250"/>
      <w:bookmarkStart w:id="914" w:name="_Toc45028497"/>
      <w:bookmarkStart w:id="915" w:name="_Toc51870176"/>
      <w:bookmarkStart w:id="916" w:name="_Toc51870298"/>
      <w:bookmarkStart w:id="917" w:name="_Toc90582053"/>
      <w:bookmarkStart w:id="918" w:name="_Toc122099318"/>
      <w:r w:rsidRPr="00D67AB2">
        <w:t>6.2.3.2.3</w:t>
      </w:r>
      <w:r w:rsidRPr="00D67AB2">
        <w:tab/>
        <w:t>Resource Standard Methods</w:t>
      </w:r>
      <w:bookmarkEnd w:id="911"/>
      <w:bookmarkEnd w:id="912"/>
      <w:bookmarkEnd w:id="913"/>
      <w:bookmarkEnd w:id="914"/>
      <w:bookmarkEnd w:id="915"/>
      <w:bookmarkEnd w:id="916"/>
      <w:bookmarkEnd w:id="917"/>
      <w:bookmarkEnd w:id="918"/>
    </w:p>
    <w:p w14:paraId="65AF0EC5" w14:textId="77777777" w:rsidR="003133A5" w:rsidRPr="00D67AB2" w:rsidRDefault="003133A5" w:rsidP="009D3646">
      <w:pPr>
        <w:pStyle w:val="H6"/>
      </w:pPr>
      <w:bookmarkStart w:id="919" w:name="_Toc11338645"/>
      <w:bookmarkStart w:id="920" w:name="_Toc27587188"/>
      <w:bookmarkStart w:id="921" w:name="_Toc36459251"/>
      <w:bookmarkStart w:id="922" w:name="_Toc45028498"/>
      <w:bookmarkStart w:id="923" w:name="_Toc51870177"/>
      <w:bookmarkStart w:id="924" w:name="_Toc51870299"/>
      <w:bookmarkStart w:id="925" w:name="_Toc90582054"/>
      <w:r w:rsidRPr="00D67AB2">
        <w:t>6.2.3.2.3.</w:t>
      </w:r>
      <w:r>
        <w:t>1</w:t>
      </w:r>
      <w:r w:rsidRPr="00D67AB2">
        <w:tab/>
        <w:t>GET</w:t>
      </w:r>
      <w:bookmarkEnd w:id="919"/>
      <w:bookmarkEnd w:id="920"/>
      <w:bookmarkEnd w:id="921"/>
      <w:bookmarkEnd w:id="922"/>
      <w:bookmarkEnd w:id="923"/>
      <w:bookmarkEnd w:id="924"/>
      <w:bookmarkEnd w:id="925"/>
    </w:p>
    <w:p w14:paraId="07D68B37" w14:textId="77777777" w:rsidR="003133A5" w:rsidRPr="00D67AB2" w:rsidRDefault="003133A5" w:rsidP="003133A5">
      <w:r w:rsidRPr="00D67AB2">
        <w:t>This method shall support the URI query parameters specified in table 6.2.3.2.3.</w:t>
      </w:r>
      <w:r>
        <w:t>1</w:t>
      </w:r>
      <w:r w:rsidRPr="00D67AB2">
        <w:t>-1.</w:t>
      </w:r>
    </w:p>
    <w:p w14:paraId="4CA762D2" w14:textId="77777777" w:rsidR="003133A5" w:rsidRPr="00D67AB2" w:rsidRDefault="003133A5" w:rsidP="003133A5">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3133A5" w:rsidRPr="00CB6975" w14:paraId="38242B37"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86E1B6" w14:textId="77777777" w:rsidR="003133A5" w:rsidRPr="00CB6975" w:rsidRDefault="003133A5" w:rsidP="00D14072">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8DF1A2" w14:textId="77777777" w:rsidR="003133A5" w:rsidRPr="00CB6975" w:rsidRDefault="003133A5" w:rsidP="00D14072">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BD0FB" w14:textId="77777777" w:rsidR="003133A5" w:rsidRPr="00CB6975" w:rsidRDefault="003133A5" w:rsidP="00D14072">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0D1436" w14:textId="77777777" w:rsidR="003133A5" w:rsidRPr="00CB6975" w:rsidRDefault="003133A5" w:rsidP="00D14072">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6CD2C29" w14:textId="77777777" w:rsidR="003133A5" w:rsidRPr="00CB6975" w:rsidRDefault="003133A5" w:rsidP="00D14072">
            <w:pPr>
              <w:pStyle w:val="TAH"/>
            </w:pPr>
            <w:r w:rsidRPr="00CB6975">
              <w:t>Description</w:t>
            </w:r>
          </w:p>
        </w:tc>
      </w:tr>
      <w:tr w:rsidR="003133A5" w:rsidRPr="00CB6975" w14:paraId="073FD83F"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E9A9C71" w14:textId="77777777" w:rsidR="003133A5" w:rsidRPr="00CB6975" w:rsidRDefault="003133A5" w:rsidP="00D14072">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6C70957B" w14:textId="77777777" w:rsidR="003133A5" w:rsidRPr="00CB6975" w:rsidRDefault="003133A5" w:rsidP="00D14072">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3623883F"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0C2E9668" w14:textId="77777777" w:rsidR="003133A5" w:rsidRPr="00CB6975" w:rsidRDefault="003133A5" w:rsidP="00D14072">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CCC20" w14:textId="77777777" w:rsidR="003133A5" w:rsidRPr="00CB6975" w:rsidRDefault="003133A5" w:rsidP="00D14072">
            <w:pPr>
              <w:pStyle w:val="TAL"/>
            </w:pPr>
            <w:r w:rsidRPr="00CB6975">
              <w:t xml:space="preserve">see 3GPP TS 29.510 [14] </w:t>
            </w:r>
          </w:p>
        </w:tc>
      </w:tr>
      <w:tr w:rsidR="003133A5" w:rsidRPr="00CB6975" w14:paraId="761B0EBA"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7579CAA" w14:textId="77777777" w:rsidR="003133A5" w:rsidRPr="00CB6975" w:rsidRDefault="003133A5" w:rsidP="00D14072">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3721ECF1" w14:textId="77777777" w:rsidR="003133A5" w:rsidRPr="00CB6975" w:rsidRDefault="003133A5" w:rsidP="00D14072">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2B8BA275"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6E4323B" w14:textId="77777777" w:rsidR="003133A5" w:rsidRPr="00CB6975" w:rsidRDefault="003133A5" w:rsidP="00D14072">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7BF1A" w14:textId="77777777" w:rsidR="003133A5" w:rsidRPr="00CB6975" w:rsidRDefault="003133A5" w:rsidP="00D14072">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 xml:space="preserve">clause 5.9.8) </w:t>
            </w:r>
            <w:r w:rsidRPr="00CB6975">
              <w:br/>
            </w:r>
            <w:r w:rsidRPr="00CB6975">
              <w:tab/>
              <w:t>pattern: ^(imsi-[0-9]{5,15}|nai-.+|msisdn-[0-9]{5,15}|extid-[^@]+@[^@]+|impi-.+|impu-.+|.+)$</w:t>
            </w:r>
          </w:p>
        </w:tc>
      </w:tr>
    </w:tbl>
    <w:p w14:paraId="0710DDF3" w14:textId="77777777" w:rsidR="003133A5" w:rsidRPr="00C548DF" w:rsidRDefault="003133A5" w:rsidP="003133A5">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D1F67CE"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28DE09FA"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33A5" w:rsidRPr="00CB6975" w14:paraId="00C86343"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3181E0" w14:textId="77777777" w:rsidR="003133A5" w:rsidRPr="00CB6975" w:rsidRDefault="003133A5" w:rsidP="00D14072">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506836"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BAA06E" w14:textId="77777777" w:rsidR="003133A5" w:rsidRPr="00CB6975" w:rsidRDefault="003133A5" w:rsidP="00D14072">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A97A60" w14:textId="77777777" w:rsidR="003133A5" w:rsidRPr="00CB6975" w:rsidRDefault="003133A5" w:rsidP="00D14072">
            <w:pPr>
              <w:pStyle w:val="TAH"/>
            </w:pPr>
            <w:r w:rsidRPr="00CB6975">
              <w:t>Description</w:t>
            </w:r>
          </w:p>
        </w:tc>
      </w:tr>
      <w:tr w:rsidR="003133A5" w:rsidRPr="00CB6975" w14:paraId="4B5B6D50"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949F2A" w14:textId="77777777" w:rsidR="003133A5" w:rsidRPr="00CB6975" w:rsidRDefault="003133A5" w:rsidP="00D14072">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3AAAD879" w14:textId="77777777" w:rsidR="003133A5" w:rsidRPr="00CB6975"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473F6CB7" w14:textId="77777777" w:rsidR="003133A5" w:rsidRPr="00CB6975"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A870A" w14:textId="77777777" w:rsidR="003133A5" w:rsidRPr="00CB6975" w:rsidRDefault="003133A5" w:rsidP="00D14072">
            <w:pPr>
              <w:pStyle w:val="TAL"/>
            </w:pPr>
          </w:p>
        </w:tc>
      </w:tr>
    </w:tbl>
    <w:p w14:paraId="0D7D785F" w14:textId="77777777" w:rsidR="003133A5" w:rsidRPr="00D67AB2" w:rsidRDefault="003133A5" w:rsidP="003133A5"/>
    <w:p w14:paraId="217F93FA" w14:textId="77777777" w:rsidR="003133A5" w:rsidRPr="00D67AB2" w:rsidRDefault="003133A5" w:rsidP="003133A5">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33A5" w:rsidRPr="00CB6975" w14:paraId="61A97BEE"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CB1E4" w14:textId="77777777" w:rsidR="003133A5" w:rsidRPr="00CB6975" w:rsidRDefault="003133A5" w:rsidP="00D14072">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214A07" w14:textId="77777777" w:rsidR="003133A5" w:rsidRPr="00CB6975" w:rsidRDefault="003133A5" w:rsidP="00D14072">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21ABFD" w14:textId="77777777" w:rsidR="003133A5" w:rsidRPr="00CB6975" w:rsidRDefault="003133A5" w:rsidP="00D14072">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CFBA4A" w14:textId="77777777" w:rsidR="003133A5" w:rsidRPr="00CB6975" w:rsidRDefault="003133A5" w:rsidP="00D14072">
            <w:pPr>
              <w:pStyle w:val="TAH"/>
            </w:pPr>
            <w:r w:rsidRPr="00CB6975">
              <w:t>Response</w:t>
            </w:r>
          </w:p>
          <w:p w14:paraId="732A7741" w14:textId="77777777" w:rsidR="003133A5" w:rsidRPr="00CB6975" w:rsidRDefault="003133A5" w:rsidP="00D14072">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2DF8AB" w14:textId="77777777" w:rsidR="003133A5" w:rsidRPr="00CB6975" w:rsidRDefault="003133A5" w:rsidP="00D14072">
            <w:pPr>
              <w:pStyle w:val="TAH"/>
            </w:pPr>
            <w:r w:rsidRPr="00CB6975">
              <w:t>Description</w:t>
            </w:r>
          </w:p>
        </w:tc>
      </w:tr>
      <w:tr w:rsidR="003133A5" w:rsidRPr="00CB6975" w14:paraId="7EF37BDB"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044210" w14:textId="77777777" w:rsidR="003133A5" w:rsidRPr="00CB6975" w:rsidRDefault="003133A5" w:rsidP="00D14072">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4467292B" w14:textId="77777777" w:rsidR="003133A5" w:rsidRPr="00CB6975" w:rsidRDefault="003133A5" w:rsidP="00D14072">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44A329CB" w14:textId="77777777" w:rsidR="003133A5" w:rsidRPr="00CB6975" w:rsidRDefault="003133A5" w:rsidP="00D14072">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42871C0D" w14:textId="77777777" w:rsidR="003133A5" w:rsidRPr="00CB6975" w:rsidRDefault="003133A5" w:rsidP="00D14072">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BE741" w14:textId="77777777" w:rsidR="003133A5" w:rsidRPr="00CB6975" w:rsidRDefault="003133A5" w:rsidP="00D14072">
            <w:pPr>
              <w:pStyle w:val="TAL"/>
            </w:pPr>
            <w:r w:rsidRPr="00CB6975">
              <w:t>Upon success, a response body containing the NF-Group IDs for the requested NF types shall be returned.</w:t>
            </w:r>
          </w:p>
        </w:tc>
      </w:tr>
      <w:tr w:rsidR="003133A5" w:rsidRPr="00CB6975" w14:paraId="012D61FC"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37931" w14:textId="77777777" w:rsidR="003133A5" w:rsidRPr="00CB6975" w:rsidRDefault="003133A5" w:rsidP="00D14072">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AAD37B8" w14:textId="77777777" w:rsidR="003133A5" w:rsidRPr="00CB6975" w:rsidRDefault="003133A5" w:rsidP="00D14072">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23F95C3" w14:textId="77777777" w:rsidR="003133A5" w:rsidRPr="00CB6975" w:rsidRDefault="003133A5" w:rsidP="00D14072">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3C6146DC" w14:textId="77777777" w:rsidR="003133A5" w:rsidRPr="00CB6975" w:rsidRDefault="003133A5" w:rsidP="00D14072">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E84AC6" w14:textId="77777777" w:rsidR="003133A5" w:rsidRPr="00CB6975" w:rsidRDefault="003133A5" w:rsidP="00D14072">
            <w:pPr>
              <w:pStyle w:val="TAL"/>
            </w:pPr>
            <w:r w:rsidRPr="00CB6975">
              <w:t>The "cause" attribute may be set to one of the following application errors:</w:t>
            </w:r>
          </w:p>
          <w:p w14:paraId="3C897A80" w14:textId="77777777" w:rsidR="003133A5" w:rsidRPr="00CB6975" w:rsidRDefault="003133A5" w:rsidP="00D14072">
            <w:pPr>
              <w:pStyle w:val="TAL"/>
            </w:pPr>
            <w:r w:rsidRPr="00CB6975">
              <w:t>- USER_NOT_FOUND</w:t>
            </w:r>
          </w:p>
        </w:tc>
      </w:tr>
      <w:tr w:rsidR="003133A5" w:rsidRPr="00CB6975" w14:paraId="4819E708"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14C016" w14:textId="77777777" w:rsidR="003133A5" w:rsidRPr="00CB6975" w:rsidRDefault="003133A5" w:rsidP="00D14072">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24C0F773" w14:textId="77777777" w:rsidR="003133A5" w:rsidRPr="00D67AB2" w:rsidRDefault="003133A5" w:rsidP="003133A5"/>
    <w:p w14:paraId="19E1AC94" w14:textId="77777777" w:rsidR="003133A5" w:rsidRPr="00B06F7A" w:rsidRDefault="003133A5" w:rsidP="00F3074B">
      <w:pPr>
        <w:pStyle w:val="Heading3"/>
      </w:pPr>
      <w:bookmarkStart w:id="926" w:name="_Toc90582055"/>
      <w:bookmarkStart w:id="927" w:name="_Toc27587189"/>
      <w:bookmarkStart w:id="928" w:name="_Toc36459252"/>
      <w:bookmarkStart w:id="929" w:name="_Toc45028499"/>
      <w:bookmarkStart w:id="930" w:name="_Toc51870178"/>
      <w:bookmarkStart w:id="931" w:name="_Toc51870300"/>
      <w:bookmarkStart w:id="932" w:name="_Toc122099319"/>
      <w:r w:rsidRPr="00B06F7A">
        <w:t>6.</w:t>
      </w:r>
      <w:r>
        <w:t>2</w:t>
      </w:r>
      <w:r w:rsidRPr="00B06F7A">
        <w:t>.4</w:t>
      </w:r>
      <w:r w:rsidRPr="00B06F7A">
        <w:tab/>
        <w:t>Custom Operations without associated resources</w:t>
      </w:r>
      <w:bookmarkEnd w:id="926"/>
      <w:bookmarkEnd w:id="932"/>
    </w:p>
    <w:p w14:paraId="01A66D48"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68BB0984" w14:textId="77777777" w:rsidR="003133A5" w:rsidRPr="001F16C3" w:rsidRDefault="003133A5" w:rsidP="00F3074B">
      <w:pPr>
        <w:pStyle w:val="Heading3"/>
      </w:pPr>
      <w:bookmarkStart w:id="933" w:name="_Toc90582056"/>
      <w:bookmarkStart w:id="934" w:name="_Toc122099320"/>
      <w:r w:rsidRPr="001F16C3">
        <w:t>6.</w:t>
      </w:r>
      <w:r>
        <w:t>2</w:t>
      </w:r>
      <w:r w:rsidRPr="001F16C3">
        <w:t>.5</w:t>
      </w:r>
      <w:r w:rsidRPr="001F16C3">
        <w:tab/>
        <w:t>Notifications</w:t>
      </w:r>
      <w:bookmarkEnd w:id="927"/>
      <w:bookmarkEnd w:id="928"/>
      <w:bookmarkEnd w:id="929"/>
      <w:bookmarkEnd w:id="930"/>
      <w:bookmarkEnd w:id="931"/>
      <w:bookmarkEnd w:id="933"/>
      <w:bookmarkEnd w:id="934"/>
    </w:p>
    <w:p w14:paraId="6A690D28"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5B2A94AA" w14:textId="77777777" w:rsidR="003133A5" w:rsidRPr="00D67AB2" w:rsidRDefault="003133A5" w:rsidP="00F3074B">
      <w:pPr>
        <w:pStyle w:val="Heading3"/>
      </w:pPr>
      <w:bookmarkStart w:id="935" w:name="_Toc11338733"/>
      <w:bookmarkStart w:id="936" w:name="_Toc27587190"/>
      <w:bookmarkStart w:id="937" w:name="_Toc36459253"/>
      <w:bookmarkStart w:id="938" w:name="_Toc45028500"/>
      <w:bookmarkStart w:id="939" w:name="_Toc51870179"/>
      <w:bookmarkStart w:id="940" w:name="_Toc51870301"/>
      <w:bookmarkStart w:id="941" w:name="_Toc90582057"/>
      <w:bookmarkStart w:id="942" w:name="_Toc122099321"/>
      <w:r w:rsidRPr="00D67AB2">
        <w:t>6.</w:t>
      </w:r>
      <w:r>
        <w:t>2</w:t>
      </w:r>
      <w:r w:rsidRPr="00D67AB2">
        <w:t>.6</w:t>
      </w:r>
      <w:r w:rsidRPr="00D67AB2">
        <w:tab/>
        <w:t>Data Model</w:t>
      </w:r>
      <w:bookmarkEnd w:id="935"/>
      <w:bookmarkEnd w:id="936"/>
      <w:bookmarkEnd w:id="937"/>
      <w:bookmarkEnd w:id="938"/>
      <w:bookmarkEnd w:id="939"/>
      <w:bookmarkEnd w:id="940"/>
      <w:bookmarkEnd w:id="941"/>
      <w:bookmarkEnd w:id="942"/>
    </w:p>
    <w:p w14:paraId="0B96357F" w14:textId="77777777" w:rsidR="003133A5" w:rsidRPr="00D67AB2" w:rsidRDefault="003133A5" w:rsidP="00F3074B">
      <w:pPr>
        <w:pStyle w:val="Heading4"/>
      </w:pPr>
      <w:bookmarkStart w:id="943" w:name="_Toc11338734"/>
      <w:bookmarkStart w:id="944" w:name="_Toc27587191"/>
      <w:bookmarkStart w:id="945" w:name="_Toc36459254"/>
      <w:bookmarkStart w:id="946" w:name="_Toc45028501"/>
      <w:bookmarkStart w:id="947" w:name="_Toc51870180"/>
      <w:bookmarkStart w:id="948" w:name="_Toc51870302"/>
      <w:bookmarkStart w:id="949" w:name="_Toc90582058"/>
      <w:bookmarkStart w:id="950" w:name="_Toc122099322"/>
      <w:r w:rsidRPr="00D67AB2">
        <w:t>6.</w:t>
      </w:r>
      <w:r>
        <w:t>2</w:t>
      </w:r>
      <w:r w:rsidRPr="00D67AB2">
        <w:t>.6.1</w:t>
      </w:r>
      <w:r w:rsidRPr="00D67AB2">
        <w:tab/>
        <w:t>General</w:t>
      </w:r>
      <w:bookmarkEnd w:id="943"/>
      <w:bookmarkEnd w:id="944"/>
      <w:bookmarkEnd w:id="945"/>
      <w:bookmarkEnd w:id="946"/>
      <w:bookmarkEnd w:id="947"/>
      <w:bookmarkEnd w:id="948"/>
      <w:bookmarkEnd w:id="949"/>
      <w:bookmarkEnd w:id="950"/>
    </w:p>
    <w:p w14:paraId="1C8F06A8" w14:textId="77777777" w:rsidR="003133A5" w:rsidRPr="00D67AB2" w:rsidRDefault="003133A5" w:rsidP="003133A5">
      <w:r w:rsidRPr="00D67AB2">
        <w:t>This clause specifies the application data model supported by the API.</w:t>
      </w:r>
    </w:p>
    <w:p w14:paraId="35FF1361" w14:textId="77777777" w:rsidR="003133A5" w:rsidRPr="00D67AB2" w:rsidRDefault="003133A5" w:rsidP="003133A5">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15973A7F" w14:textId="77777777" w:rsidR="003133A5" w:rsidRPr="00D67AB2" w:rsidRDefault="003133A5" w:rsidP="003133A5">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CB6975" w14:paraId="6976D846"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5ABCDD6" w14:textId="77777777" w:rsidR="003133A5" w:rsidRPr="00CB6975" w:rsidRDefault="003133A5" w:rsidP="00D14072">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B047153" w14:textId="77777777" w:rsidR="003133A5" w:rsidRPr="00CB6975" w:rsidRDefault="003133A5" w:rsidP="00D14072">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47C23D1" w14:textId="77777777" w:rsidR="003133A5" w:rsidRPr="00CB6975" w:rsidRDefault="003133A5" w:rsidP="00D14072">
            <w:pPr>
              <w:pStyle w:val="TAH"/>
            </w:pPr>
            <w:r w:rsidRPr="00CB6975">
              <w:t>Description</w:t>
            </w:r>
          </w:p>
        </w:tc>
      </w:tr>
      <w:tr w:rsidR="003133A5" w:rsidRPr="00CB6975" w14:paraId="0A2A850F"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0F53DCFC" w14:textId="77777777" w:rsidR="003133A5" w:rsidRPr="00CB6975" w:rsidRDefault="003133A5" w:rsidP="00D14072">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1F516413" w14:textId="77777777" w:rsidR="003133A5" w:rsidRPr="00CB6975" w:rsidRDefault="003133A5" w:rsidP="00D14072">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1078ED0B" w14:textId="77777777" w:rsidR="003133A5" w:rsidRPr="00CB6975" w:rsidRDefault="003133A5" w:rsidP="00D14072">
            <w:pPr>
              <w:pStyle w:val="TAL"/>
              <w:rPr>
                <w:rFonts w:cs="Arial"/>
                <w:szCs w:val="18"/>
              </w:rPr>
            </w:pPr>
            <w:r w:rsidRPr="00CB6975">
              <w:t>NF-Group IDs for the requested NF types</w:t>
            </w:r>
          </w:p>
        </w:tc>
      </w:tr>
      <w:tr w:rsidR="003133A5" w:rsidRPr="00CB6975" w14:paraId="507B15FE"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1C3F3D8F" w14:textId="77777777" w:rsidR="003133A5" w:rsidRPr="00CB6975" w:rsidRDefault="003133A5" w:rsidP="00D14072">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412957C3" w14:textId="77777777" w:rsidR="003133A5" w:rsidRPr="00CB6975" w:rsidRDefault="003133A5" w:rsidP="00D14072">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A18B23F" w14:textId="77777777" w:rsidR="003133A5" w:rsidRPr="00CB6975" w:rsidRDefault="003133A5" w:rsidP="00D14072">
            <w:pPr>
              <w:pStyle w:val="TAL"/>
              <w:rPr>
                <w:rFonts w:cs="Arial"/>
                <w:szCs w:val="18"/>
              </w:rPr>
            </w:pPr>
            <w:r w:rsidRPr="00CB6975">
              <w:t>Represents the Subscription Identifier SUPI or GPSI or IMPI or IMPU</w:t>
            </w:r>
          </w:p>
        </w:tc>
      </w:tr>
    </w:tbl>
    <w:p w14:paraId="1D079BD3" w14:textId="77777777" w:rsidR="003133A5" w:rsidRPr="00D67AB2" w:rsidRDefault="003133A5" w:rsidP="003133A5"/>
    <w:p w14:paraId="47F1AC5E" w14:textId="77777777" w:rsidR="003133A5" w:rsidRPr="00D67AB2" w:rsidRDefault="003133A5" w:rsidP="003133A5">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1D6E6D44" w14:textId="77777777" w:rsidR="003133A5" w:rsidRPr="00D67AB2" w:rsidRDefault="003133A5" w:rsidP="003133A5">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CB6975" w14:paraId="3BBB9086"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0627862" w14:textId="77777777" w:rsidR="003133A5" w:rsidRPr="00CB6975" w:rsidRDefault="003133A5" w:rsidP="00D14072">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B127A9" w14:textId="77777777" w:rsidR="003133A5" w:rsidRPr="00CB6975" w:rsidRDefault="003133A5" w:rsidP="00D14072">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34B52FD" w14:textId="77777777" w:rsidR="003133A5" w:rsidRPr="00CB6975" w:rsidRDefault="003133A5" w:rsidP="00D14072">
            <w:pPr>
              <w:pStyle w:val="TAH"/>
            </w:pPr>
            <w:r w:rsidRPr="00CB6975">
              <w:t>Comments</w:t>
            </w:r>
          </w:p>
        </w:tc>
      </w:tr>
      <w:tr w:rsidR="003133A5" w:rsidRPr="00CB6975" w14:paraId="67BA691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25A42BA4" w14:textId="77777777" w:rsidR="003133A5" w:rsidRPr="00CB6975" w:rsidRDefault="003133A5" w:rsidP="00D14072">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62AE695"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56DC97DA" w14:textId="77777777" w:rsidR="003133A5" w:rsidRPr="00CB6975" w:rsidRDefault="003133A5" w:rsidP="00D14072">
            <w:pPr>
              <w:pStyle w:val="TAL"/>
              <w:rPr>
                <w:rFonts w:cs="Arial"/>
                <w:szCs w:val="18"/>
              </w:rPr>
            </w:pPr>
            <w:r w:rsidRPr="00CB6975">
              <w:rPr>
                <w:rFonts w:cs="Arial"/>
                <w:szCs w:val="18"/>
              </w:rPr>
              <w:t>Common data type used in response bodies</w:t>
            </w:r>
          </w:p>
        </w:tc>
      </w:tr>
      <w:tr w:rsidR="003133A5" w:rsidRPr="00CB6975" w14:paraId="4BCBE06F"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755EDB4A" w14:textId="77777777" w:rsidR="003133A5" w:rsidRPr="00CB6975" w:rsidRDefault="003133A5" w:rsidP="00D14072">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530FA5B6" w14:textId="77777777" w:rsidR="003133A5" w:rsidRPr="00CB6975" w:rsidRDefault="003133A5" w:rsidP="00D14072">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A550C77" w14:textId="77777777" w:rsidR="003133A5" w:rsidRPr="00CB6975" w:rsidRDefault="003133A5" w:rsidP="00D14072">
            <w:pPr>
              <w:pStyle w:val="TAL"/>
              <w:rPr>
                <w:rFonts w:cs="Arial"/>
                <w:szCs w:val="18"/>
              </w:rPr>
            </w:pPr>
          </w:p>
        </w:tc>
      </w:tr>
      <w:tr w:rsidR="003133A5" w:rsidRPr="00CB6975" w14:paraId="7A1EE582"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676DECCC" w14:textId="77777777" w:rsidR="003133A5" w:rsidRPr="00CB6975" w:rsidRDefault="003133A5" w:rsidP="00D14072">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7F222C37"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5D073F93" w14:textId="77777777" w:rsidR="003133A5" w:rsidRPr="00CB6975" w:rsidRDefault="003133A5" w:rsidP="00D14072">
            <w:pPr>
              <w:pStyle w:val="TAL"/>
              <w:rPr>
                <w:rFonts w:cs="Arial"/>
                <w:szCs w:val="18"/>
              </w:rPr>
            </w:pPr>
          </w:p>
        </w:tc>
      </w:tr>
    </w:tbl>
    <w:p w14:paraId="0E5796C7" w14:textId="77777777" w:rsidR="003133A5" w:rsidRPr="00D67AB2" w:rsidRDefault="003133A5" w:rsidP="003133A5"/>
    <w:p w14:paraId="51400F28" w14:textId="77777777" w:rsidR="003133A5" w:rsidRPr="00D67AB2" w:rsidRDefault="003133A5" w:rsidP="00F3074B">
      <w:pPr>
        <w:pStyle w:val="Heading4"/>
      </w:pPr>
      <w:bookmarkStart w:id="951" w:name="_Toc11338735"/>
      <w:bookmarkStart w:id="952" w:name="_Toc27587192"/>
      <w:bookmarkStart w:id="953" w:name="_Toc36459255"/>
      <w:bookmarkStart w:id="954" w:name="_Toc45028502"/>
      <w:bookmarkStart w:id="955" w:name="_Toc51870181"/>
      <w:bookmarkStart w:id="956" w:name="_Toc51870303"/>
      <w:bookmarkStart w:id="957" w:name="_Toc90582059"/>
      <w:bookmarkStart w:id="958" w:name="_Toc122099323"/>
      <w:r w:rsidRPr="00D67AB2">
        <w:t>6.</w:t>
      </w:r>
      <w:r>
        <w:t>2</w:t>
      </w:r>
      <w:r w:rsidRPr="00D67AB2">
        <w:t>.6.2</w:t>
      </w:r>
      <w:r w:rsidRPr="00D67AB2">
        <w:tab/>
        <w:t>Structured data types</w:t>
      </w:r>
      <w:bookmarkEnd w:id="951"/>
      <w:bookmarkEnd w:id="952"/>
      <w:bookmarkEnd w:id="953"/>
      <w:bookmarkEnd w:id="954"/>
      <w:bookmarkEnd w:id="955"/>
      <w:bookmarkEnd w:id="956"/>
      <w:bookmarkEnd w:id="957"/>
      <w:bookmarkEnd w:id="958"/>
    </w:p>
    <w:p w14:paraId="21925A95" w14:textId="77777777" w:rsidR="003133A5" w:rsidRPr="00D67AB2" w:rsidRDefault="003133A5" w:rsidP="00F3074B">
      <w:pPr>
        <w:pStyle w:val="Heading5"/>
      </w:pPr>
      <w:bookmarkStart w:id="959" w:name="_Toc11338736"/>
      <w:bookmarkStart w:id="960" w:name="_Toc27587193"/>
      <w:bookmarkStart w:id="961" w:name="_Toc36459256"/>
      <w:bookmarkStart w:id="962" w:name="_Toc45028503"/>
      <w:bookmarkStart w:id="963" w:name="_Toc51870182"/>
      <w:bookmarkStart w:id="964" w:name="_Toc51870304"/>
      <w:bookmarkStart w:id="965" w:name="_Toc90582060"/>
      <w:bookmarkStart w:id="966" w:name="_Toc122099324"/>
      <w:r w:rsidRPr="00D67AB2">
        <w:t>6.</w:t>
      </w:r>
      <w:r>
        <w:t>2</w:t>
      </w:r>
      <w:r w:rsidRPr="00D67AB2">
        <w:t>.6.2.1</w:t>
      </w:r>
      <w:r w:rsidRPr="00D67AB2">
        <w:tab/>
        <w:t>Introduction</w:t>
      </w:r>
      <w:bookmarkEnd w:id="959"/>
      <w:bookmarkEnd w:id="960"/>
      <w:bookmarkEnd w:id="961"/>
      <w:bookmarkEnd w:id="962"/>
      <w:bookmarkEnd w:id="963"/>
      <w:bookmarkEnd w:id="964"/>
      <w:bookmarkEnd w:id="965"/>
      <w:bookmarkEnd w:id="966"/>
    </w:p>
    <w:p w14:paraId="06A9D2EF" w14:textId="77777777" w:rsidR="003133A5" w:rsidRPr="002857AD" w:rsidRDefault="003133A5" w:rsidP="003133A5">
      <w:r w:rsidRPr="002857AD">
        <w:t xml:space="preserve">This </w:t>
      </w:r>
      <w:r>
        <w:t>clause</w:t>
      </w:r>
      <w:r w:rsidRPr="002857AD">
        <w:t xml:space="preserve"> defines the structures to be used in resource representations.</w:t>
      </w:r>
    </w:p>
    <w:p w14:paraId="3C0DD545" w14:textId="77777777" w:rsidR="003133A5" w:rsidRPr="00D67AB2" w:rsidRDefault="003133A5" w:rsidP="00F3074B">
      <w:pPr>
        <w:pStyle w:val="Heading5"/>
      </w:pPr>
      <w:bookmarkStart w:id="967" w:name="_Toc11338737"/>
      <w:bookmarkStart w:id="968" w:name="_Toc27587194"/>
      <w:bookmarkStart w:id="969" w:name="_Toc36459257"/>
      <w:bookmarkStart w:id="970" w:name="_Toc45028504"/>
      <w:bookmarkStart w:id="971" w:name="_Toc51870183"/>
      <w:bookmarkStart w:id="972" w:name="_Toc51870305"/>
      <w:bookmarkStart w:id="973" w:name="_Toc90582061"/>
      <w:bookmarkStart w:id="974" w:name="_Toc122099325"/>
      <w:r w:rsidRPr="00D67AB2">
        <w:t>6.</w:t>
      </w:r>
      <w:r>
        <w:t>2</w:t>
      </w:r>
      <w:r w:rsidRPr="00D67AB2">
        <w:t>.6.2.2</w:t>
      </w:r>
      <w:r w:rsidRPr="00D67AB2">
        <w:tab/>
        <w:t xml:space="preserve">Type: </w:t>
      </w:r>
      <w:r>
        <w:t>NfGroupIdMap</w:t>
      </w:r>
      <w:bookmarkEnd w:id="967"/>
      <w:r>
        <w:t>Result</w:t>
      </w:r>
      <w:bookmarkEnd w:id="968"/>
      <w:bookmarkEnd w:id="969"/>
      <w:bookmarkEnd w:id="970"/>
      <w:bookmarkEnd w:id="971"/>
      <w:bookmarkEnd w:id="972"/>
      <w:bookmarkEnd w:id="973"/>
      <w:bookmarkEnd w:id="974"/>
    </w:p>
    <w:p w14:paraId="79BB859D"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CB6975" w14:paraId="572F5D4F"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A01D82A" w14:textId="77777777" w:rsidR="003133A5" w:rsidRPr="00CB6975" w:rsidRDefault="003133A5" w:rsidP="00D14072">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CE8E1D" w14:textId="77777777" w:rsidR="003133A5" w:rsidRPr="00CB6975" w:rsidRDefault="003133A5" w:rsidP="00D14072">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62EB39E"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ADA060" w14:textId="77777777" w:rsidR="003133A5" w:rsidRPr="00CB6975" w:rsidRDefault="003133A5" w:rsidP="00F3074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7EE2C8A" w14:textId="77777777" w:rsidR="003133A5" w:rsidRPr="00CB6975" w:rsidRDefault="003133A5" w:rsidP="00D14072">
            <w:pPr>
              <w:pStyle w:val="TAH"/>
              <w:rPr>
                <w:rFonts w:cs="Arial"/>
                <w:szCs w:val="18"/>
              </w:rPr>
            </w:pPr>
            <w:r w:rsidRPr="00CB6975">
              <w:rPr>
                <w:rFonts w:cs="Arial"/>
                <w:szCs w:val="18"/>
              </w:rPr>
              <w:t>Description</w:t>
            </w:r>
          </w:p>
        </w:tc>
      </w:tr>
      <w:tr w:rsidR="003133A5" w:rsidRPr="00CB6975" w14:paraId="313DCBBC"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4F1B7BDC" w14:textId="77777777" w:rsidR="003133A5" w:rsidRPr="00CB6975" w:rsidRDefault="003133A5" w:rsidP="00D14072">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6C6B90CB" w14:textId="77777777" w:rsidR="003133A5" w:rsidRPr="00CB6975" w:rsidRDefault="003133A5" w:rsidP="00D14072">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759EAED5" w14:textId="77777777" w:rsidR="003133A5" w:rsidRPr="00CB6975" w:rsidRDefault="003133A5" w:rsidP="00D14072">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3A62194" w14:textId="77777777" w:rsidR="003133A5" w:rsidRPr="00CB6975" w:rsidRDefault="003133A5" w:rsidP="00D14072">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76322DF" w14:textId="77777777" w:rsidR="003133A5" w:rsidRPr="00CB6975" w:rsidRDefault="003133A5" w:rsidP="00D14072">
            <w:pPr>
              <w:pStyle w:val="TAL"/>
              <w:rPr>
                <w:rFonts w:cs="Arial"/>
                <w:szCs w:val="18"/>
              </w:rPr>
            </w:pPr>
            <w:r w:rsidRPr="00CB6975">
              <w:rPr>
                <w:rFonts w:cs="Arial"/>
                <w:szCs w:val="18"/>
              </w:rPr>
              <w:t>A map (list of key-value pairs where NFType serves as key) of NFGroupIds</w:t>
            </w:r>
          </w:p>
        </w:tc>
      </w:tr>
    </w:tbl>
    <w:p w14:paraId="2ABDB58D" w14:textId="77777777" w:rsidR="003133A5" w:rsidRPr="00D67AB2" w:rsidRDefault="003133A5" w:rsidP="003133A5"/>
    <w:p w14:paraId="4AEABC49" w14:textId="77777777" w:rsidR="003133A5" w:rsidRPr="00D67AB2" w:rsidRDefault="003133A5" w:rsidP="00F3074B">
      <w:pPr>
        <w:pStyle w:val="Heading4"/>
      </w:pPr>
      <w:bookmarkStart w:id="975" w:name="_Toc11338744"/>
      <w:bookmarkStart w:id="976" w:name="_Toc27587195"/>
      <w:bookmarkStart w:id="977" w:name="_Toc36459258"/>
      <w:bookmarkStart w:id="978" w:name="_Toc45028505"/>
      <w:bookmarkStart w:id="979" w:name="_Toc51870184"/>
      <w:bookmarkStart w:id="980" w:name="_Toc51870306"/>
      <w:bookmarkStart w:id="981" w:name="_Toc90582062"/>
      <w:bookmarkStart w:id="982" w:name="_Toc122099326"/>
      <w:r w:rsidRPr="00D67AB2">
        <w:t>6.</w:t>
      </w:r>
      <w:r>
        <w:t>2</w:t>
      </w:r>
      <w:r w:rsidRPr="00D67AB2">
        <w:t>.6.3</w:t>
      </w:r>
      <w:r w:rsidRPr="00D67AB2">
        <w:tab/>
        <w:t>Simple data types and enumerations</w:t>
      </w:r>
      <w:bookmarkEnd w:id="975"/>
      <w:bookmarkEnd w:id="976"/>
      <w:bookmarkEnd w:id="977"/>
      <w:bookmarkEnd w:id="978"/>
      <w:bookmarkEnd w:id="979"/>
      <w:bookmarkEnd w:id="980"/>
      <w:bookmarkEnd w:id="981"/>
      <w:bookmarkEnd w:id="982"/>
    </w:p>
    <w:p w14:paraId="2A462319" w14:textId="77777777" w:rsidR="003133A5" w:rsidRPr="00D67AB2" w:rsidRDefault="003133A5" w:rsidP="00F3074B">
      <w:pPr>
        <w:pStyle w:val="Heading5"/>
      </w:pPr>
      <w:bookmarkStart w:id="983" w:name="_Toc11338868"/>
      <w:bookmarkStart w:id="984" w:name="_Toc27587196"/>
      <w:bookmarkStart w:id="985" w:name="_Toc36459259"/>
      <w:bookmarkStart w:id="986" w:name="_Toc45028506"/>
      <w:bookmarkStart w:id="987" w:name="_Toc51870185"/>
      <w:bookmarkStart w:id="988" w:name="_Toc51870307"/>
      <w:bookmarkStart w:id="989" w:name="_Toc90582063"/>
      <w:bookmarkStart w:id="990" w:name="_Toc122099327"/>
      <w:r w:rsidRPr="00D67AB2">
        <w:t>6.</w:t>
      </w:r>
      <w:r>
        <w:t>2</w:t>
      </w:r>
      <w:r w:rsidRPr="00D67AB2">
        <w:t>.6.3.1</w:t>
      </w:r>
      <w:r w:rsidRPr="00D67AB2">
        <w:tab/>
        <w:t>Introduction</w:t>
      </w:r>
      <w:bookmarkEnd w:id="983"/>
      <w:bookmarkEnd w:id="984"/>
      <w:bookmarkEnd w:id="985"/>
      <w:bookmarkEnd w:id="986"/>
      <w:bookmarkEnd w:id="987"/>
      <w:bookmarkEnd w:id="988"/>
      <w:bookmarkEnd w:id="989"/>
      <w:bookmarkEnd w:id="990"/>
    </w:p>
    <w:p w14:paraId="5FBD431B" w14:textId="77777777" w:rsidR="003133A5" w:rsidRPr="00D67AB2" w:rsidRDefault="003133A5" w:rsidP="003133A5">
      <w:r w:rsidRPr="00D67AB2">
        <w:t>This clause defines simple data types and enumerations that can be referenced from data structures defined in the previous clauses.</w:t>
      </w:r>
    </w:p>
    <w:p w14:paraId="7AC45885" w14:textId="77777777" w:rsidR="003133A5" w:rsidRPr="00D67AB2" w:rsidRDefault="003133A5" w:rsidP="00F3074B">
      <w:pPr>
        <w:pStyle w:val="Heading5"/>
      </w:pPr>
      <w:bookmarkStart w:id="991" w:name="_Toc11338869"/>
      <w:bookmarkStart w:id="992" w:name="_Toc27587197"/>
      <w:bookmarkStart w:id="993" w:name="_Toc36459260"/>
      <w:bookmarkStart w:id="994" w:name="_Toc45028507"/>
      <w:bookmarkStart w:id="995" w:name="_Toc51870186"/>
      <w:bookmarkStart w:id="996" w:name="_Toc51870308"/>
      <w:bookmarkStart w:id="997" w:name="_Toc90582064"/>
      <w:bookmarkStart w:id="998" w:name="_Toc122099328"/>
      <w:r w:rsidRPr="00D67AB2">
        <w:t>6.</w:t>
      </w:r>
      <w:r>
        <w:t>2</w:t>
      </w:r>
      <w:r w:rsidRPr="00D67AB2">
        <w:t>.6.3.2</w:t>
      </w:r>
      <w:r w:rsidRPr="00D67AB2">
        <w:tab/>
        <w:t>Simple data types</w:t>
      </w:r>
      <w:bookmarkEnd w:id="991"/>
      <w:bookmarkEnd w:id="992"/>
      <w:bookmarkEnd w:id="993"/>
      <w:bookmarkEnd w:id="994"/>
      <w:bookmarkEnd w:id="995"/>
      <w:bookmarkEnd w:id="996"/>
      <w:bookmarkEnd w:id="997"/>
      <w:bookmarkEnd w:id="998"/>
    </w:p>
    <w:p w14:paraId="5984CDDE" w14:textId="77777777" w:rsidR="003133A5" w:rsidRPr="00D67AB2" w:rsidRDefault="003133A5" w:rsidP="003133A5">
      <w:r w:rsidRPr="00D67AB2">
        <w:t>The simple data types defined in table 6.</w:t>
      </w:r>
      <w:r>
        <w:t>2</w:t>
      </w:r>
      <w:r w:rsidRPr="00D67AB2">
        <w:t>.6.3.2-1 shall be supported.</w:t>
      </w:r>
    </w:p>
    <w:p w14:paraId="56DA98AF"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3133A5" w:rsidRPr="00CB6975" w14:paraId="4BEABCA7"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206604" w14:textId="77777777" w:rsidR="003133A5" w:rsidRPr="00CB6975" w:rsidRDefault="003133A5" w:rsidP="00D14072">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F66545" w14:textId="77777777" w:rsidR="003133A5" w:rsidRPr="00CB6975" w:rsidRDefault="003133A5" w:rsidP="00D14072">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B97DC49" w14:textId="77777777" w:rsidR="003133A5" w:rsidRPr="00CB6975" w:rsidRDefault="003133A5" w:rsidP="00D14072">
            <w:pPr>
              <w:pStyle w:val="TAH"/>
            </w:pPr>
            <w:r w:rsidRPr="00CB6975">
              <w:t>Description</w:t>
            </w:r>
          </w:p>
        </w:tc>
      </w:tr>
      <w:tr w:rsidR="003133A5" w:rsidRPr="00CB6975" w14:paraId="5098DECD"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542E3C" w14:textId="77777777" w:rsidR="003133A5" w:rsidRPr="00CB6975" w:rsidRDefault="003133A5" w:rsidP="00D14072">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37E65ED" w14:textId="77777777" w:rsidR="003133A5" w:rsidRPr="00CB6975" w:rsidRDefault="003133A5" w:rsidP="00D14072">
            <w:pPr>
              <w:pStyle w:val="TAL"/>
            </w:pPr>
            <w:r w:rsidRPr="00CB6975">
              <w:t>string</w:t>
            </w:r>
          </w:p>
        </w:tc>
        <w:tc>
          <w:tcPr>
            <w:tcW w:w="2952" w:type="pct"/>
            <w:tcBorders>
              <w:top w:val="single" w:sz="4" w:space="0" w:color="auto"/>
              <w:left w:val="nil"/>
              <w:bottom w:val="single" w:sz="8" w:space="0" w:color="auto"/>
              <w:right w:val="single" w:sz="8" w:space="0" w:color="auto"/>
            </w:tcBorders>
          </w:tcPr>
          <w:p w14:paraId="6318FC6D" w14:textId="77777777" w:rsidR="003133A5" w:rsidRPr="00CB6975" w:rsidRDefault="003133A5" w:rsidP="00D14072">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13A84C52" w14:textId="77777777" w:rsidR="003133A5" w:rsidRDefault="003133A5" w:rsidP="003133A5"/>
    <w:p w14:paraId="3A84A434" w14:textId="77777777" w:rsidR="003133A5" w:rsidRPr="00D67AB2" w:rsidRDefault="003133A5" w:rsidP="00F3074B">
      <w:pPr>
        <w:pStyle w:val="Heading3"/>
      </w:pPr>
      <w:bookmarkStart w:id="999" w:name="_Toc11338700"/>
      <w:bookmarkStart w:id="1000" w:name="_Toc27587198"/>
      <w:bookmarkStart w:id="1001" w:name="_Toc36459261"/>
      <w:bookmarkStart w:id="1002" w:name="_Toc45028508"/>
      <w:bookmarkStart w:id="1003" w:name="_Toc51870187"/>
      <w:bookmarkStart w:id="1004" w:name="_Toc51870309"/>
      <w:bookmarkStart w:id="1005" w:name="_Toc90582065"/>
      <w:bookmarkStart w:id="1006" w:name="_Toc122099329"/>
      <w:r w:rsidRPr="00D67AB2">
        <w:lastRenderedPageBreak/>
        <w:t>6.2.7</w:t>
      </w:r>
      <w:r w:rsidRPr="00D67AB2">
        <w:tab/>
        <w:t>Error Handling</w:t>
      </w:r>
      <w:bookmarkEnd w:id="999"/>
      <w:bookmarkEnd w:id="1000"/>
      <w:bookmarkEnd w:id="1001"/>
      <w:bookmarkEnd w:id="1002"/>
      <w:bookmarkEnd w:id="1003"/>
      <w:bookmarkEnd w:id="1004"/>
      <w:bookmarkEnd w:id="1005"/>
      <w:bookmarkEnd w:id="1006"/>
    </w:p>
    <w:p w14:paraId="0D9C447F" w14:textId="77777777" w:rsidR="003133A5" w:rsidRPr="00D67AB2" w:rsidRDefault="003133A5" w:rsidP="00F3074B">
      <w:pPr>
        <w:pStyle w:val="Heading4"/>
      </w:pPr>
      <w:bookmarkStart w:id="1007" w:name="_Toc11338701"/>
      <w:bookmarkStart w:id="1008" w:name="_Toc27587199"/>
      <w:bookmarkStart w:id="1009" w:name="_Toc36459262"/>
      <w:bookmarkStart w:id="1010" w:name="_Toc45028509"/>
      <w:bookmarkStart w:id="1011" w:name="_Toc51870188"/>
      <w:bookmarkStart w:id="1012" w:name="_Toc51870310"/>
      <w:bookmarkStart w:id="1013" w:name="_Toc90582066"/>
      <w:bookmarkStart w:id="1014" w:name="_Toc122099330"/>
      <w:r w:rsidRPr="00D67AB2">
        <w:t>6.2.7.1</w:t>
      </w:r>
      <w:r w:rsidRPr="00D67AB2">
        <w:tab/>
        <w:t>General</w:t>
      </w:r>
      <w:bookmarkEnd w:id="1007"/>
      <w:bookmarkEnd w:id="1008"/>
      <w:bookmarkEnd w:id="1009"/>
      <w:bookmarkEnd w:id="1010"/>
      <w:bookmarkEnd w:id="1011"/>
      <w:bookmarkEnd w:id="1012"/>
      <w:bookmarkEnd w:id="1013"/>
      <w:bookmarkEnd w:id="1014"/>
    </w:p>
    <w:p w14:paraId="3EFC7B4D"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77131787" w14:textId="77777777" w:rsidR="003133A5" w:rsidRPr="00D67AB2" w:rsidRDefault="003133A5" w:rsidP="00F3074B">
      <w:pPr>
        <w:pStyle w:val="Heading4"/>
      </w:pPr>
      <w:bookmarkStart w:id="1015" w:name="_Toc11338702"/>
      <w:bookmarkStart w:id="1016" w:name="_Toc27587200"/>
      <w:bookmarkStart w:id="1017" w:name="_Toc36459263"/>
      <w:bookmarkStart w:id="1018" w:name="_Toc45028510"/>
      <w:bookmarkStart w:id="1019" w:name="_Toc51870189"/>
      <w:bookmarkStart w:id="1020" w:name="_Toc51870311"/>
      <w:bookmarkStart w:id="1021" w:name="_Toc90582067"/>
      <w:bookmarkStart w:id="1022" w:name="_Toc122099331"/>
      <w:r w:rsidRPr="00D67AB2">
        <w:t>6.2.7.2</w:t>
      </w:r>
      <w:r w:rsidRPr="00D67AB2">
        <w:tab/>
        <w:t>Protocol Errors</w:t>
      </w:r>
      <w:bookmarkEnd w:id="1015"/>
      <w:bookmarkEnd w:id="1016"/>
      <w:bookmarkEnd w:id="1017"/>
      <w:bookmarkEnd w:id="1018"/>
      <w:bookmarkEnd w:id="1019"/>
      <w:bookmarkEnd w:id="1020"/>
      <w:bookmarkEnd w:id="1021"/>
      <w:bookmarkEnd w:id="1022"/>
    </w:p>
    <w:p w14:paraId="327A9F17" w14:textId="77777777" w:rsidR="003133A5" w:rsidRPr="00D67AB2" w:rsidRDefault="003133A5" w:rsidP="003133A5">
      <w:r w:rsidRPr="00D67AB2">
        <w:t>Protocol errors handling shall be supported as specified in clause 5.2.7 of 3GPP TS 29.500 [</w:t>
      </w:r>
      <w:r>
        <w:t>7</w:t>
      </w:r>
      <w:r w:rsidRPr="00D67AB2">
        <w:t>].</w:t>
      </w:r>
    </w:p>
    <w:p w14:paraId="2535F160" w14:textId="77777777" w:rsidR="003133A5" w:rsidRPr="00D67AB2" w:rsidRDefault="003133A5" w:rsidP="00F3074B">
      <w:pPr>
        <w:pStyle w:val="Heading4"/>
      </w:pPr>
      <w:bookmarkStart w:id="1023" w:name="_Toc11338703"/>
      <w:bookmarkStart w:id="1024" w:name="_Toc27587201"/>
      <w:bookmarkStart w:id="1025" w:name="_Toc36459264"/>
      <w:bookmarkStart w:id="1026" w:name="_Toc45028511"/>
      <w:bookmarkStart w:id="1027" w:name="_Toc51870190"/>
      <w:bookmarkStart w:id="1028" w:name="_Toc51870312"/>
      <w:bookmarkStart w:id="1029" w:name="_Toc90582068"/>
      <w:bookmarkStart w:id="1030" w:name="_Toc122099332"/>
      <w:r w:rsidRPr="00D67AB2">
        <w:t>6.2.7.3</w:t>
      </w:r>
      <w:r w:rsidRPr="00D67AB2">
        <w:tab/>
        <w:t>Application Errors</w:t>
      </w:r>
      <w:bookmarkEnd w:id="1023"/>
      <w:bookmarkEnd w:id="1024"/>
      <w:bookmarkEnd w:id="1025"/>
      <w:bookmarkEnd w:id="1026"/>
      <w:bookmarkEnd w:id="1027"/>
      <w:bookmarkEnd w:id="1028"/>
      <w:bookmarkEnd w:id="1029"/>
      <w:bookmarkEnd w:id="1030"/>
    </w:p>
    <w:p w14:paraId="2179B64F" w14:textId="77777777" w:rsidR="003133A5" w:rsidRPr="00D67AB2" w:rsidRDefault="003133A5" w:rsidP="003133A5">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553C4A6" w14:textId="77777777" w:rsidR="003133A5" w:rsidRPr="00D67AB2" w:rsidRDefault="003133A5" w:rsidP="003133A5">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3133A5" w:rsidRPr="00CB6975" w14:paraId="1D2A66A8"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09ABE6E1" w14:textId="77777777" w:rsidR="003133A5" w:rsidRPr="00CB6975" w:rsidRDefault="003133A5" w:rsidP="00D14072">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22C4FFA9" w14:textId="77777777" w:rsidR="003133A5" w:rsidRPr="00CB6975" w:rsidRDefault="003133A5" w:rsidP="00D14072">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7A90B987" w14:textId="77777777" w:rsidR="003133A5" w:rsidRPr="00CB6975" w:rsidRDefault="003133A5" w:rsidP="00D14072">
            <w:pPr>
              <w:pStyle w:val="TAH"/>
            </w:pPr>
            <w:r w:rsidRPr="00CB6975">
              <w:t>Description</w:t>
            </w:r>
          </w:p>
        </w:tc>
      </w:tr>
      <w:tr w:rsidR="003133A5" w:rsidRPr="00CB6975" w14:paraId="4569ABD8"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7EB1032F" w14:textId="77777777" w:rsidR="003133A5" w:rsidRPr="00CB6975" w:rsidRDefault="003133A5" w:rsidP="00D14072">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67D41F34" w14:textId="77777777" w:rsidR="003133A5" w:rsidRPr="00CB6975" w:rsidRDefault="003133A5" w:rsidP="00D14072">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FBDF4EB" w14:textId="77777777" w:rsidR="003133A5" w:rsidRPr="00CB6975" w:rsidRDefault="003133A5" w:rsidP="00D14072">
            <w:pPr>
              <w:pStyle w:val="TAL"/>
            </w:pPr>
            <w:r w:rsidRPr="00CB6975">
              <w:t>The user does not exist in the HPLMN</w:t>
            </w:r>
          </w:p>
        </w:tc>
      </w:tr>
    </w:tbl>
    <w:p w14:paraId="01F25A75" w14:textId="77777777" w:rsidR="003133A5" w:rsidRPr="00D67AB2" w:rsidRDefault="003133A5" w:rsidP="003133A5"/>
    <w:p w14:paraId="4984FDF0" w14:textId="77777777" w:rsidR="003133A5" w:rsidRPr="001F16C3" w:rsidRDefault="003133A5" w:rsidP="00F3074B">
      <w:pPr>
        <w:pStyle w:val="Heading3"/>
      </w:pPr>
      <w:bookmarkStart w:id="1031" w:name="_Toc27587202"/>
      <w:bookmarkStart w:id="1032" w:name="_Toc36459265"/>
      <w:bookmarkStart w:id="1033" w:name="_Toc45028512"/>
      <w:bookmarkStart w:id="1034" w:name="_Toc51870191"/>
      <w:bookmarkStart w:id="1035" w:name="_Toc51870313"/>
      <w:bookmarkStart w:id="1036" w:name="_Toc90582069"/>
      <w:bookmarkStart w:id="1037" w:name="_Toc122099333"/>
      <w:r w:rsidRPr="001F16C3">
        <w:t>6.</w:t>
      </w:r>
      <w:r>
        <w:t>2</w:t>
      </w:r>
      <w:r w:rsidRPr="001F16C3">
        <w:t>.</w:t>
      </w:r>
      <w:r>
        <w:t>8</w:t>
      </w:r>
      <w:r w:rsidRPr="001F16C3">
        <w:tab/>
        <w:t>Security</w:t>
      </w:r>
      <w:bookmarkEnd w:id="1031"/>
      <w:bookmarkEnd w:id="1032"/>
      <w:bookmarkEnd w:id="1033"/>
      <w:bookmarkEnd w:id="1034"/>
      <w:bookmarkEnd w:id="1035"/>
      <w:bookmarkEnd w:id="1036"/>
      <w:bookmarkEnd w:id="1037"/>
    </w:p>
    <w:p w14:paraId="0E0ECC51" w14:textId="77777777" w:rsidR="003133A5" w:rsidRPr="001F16C3" w:rsidRDefault="003133A5" w:rsidP="003133A5">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8C0E7A9"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B842CFD"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28BEC3A6" w14:textId="77777777" w:rsidR="003133A5" w:rsidRDefault="003133A5" w:rsidP="003133A5">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396473B3" w14:textId="77777777" w:rsidR="003133A5" w:rsidRPr="00D67AB2" w:rsidRDefault="003133A5" w:rsidP="00F3074B">
      <w:pPr>
        <w:pStyle w:val="Heading3"/>
      </w:pPr>
      <w:bookmarkStart w:id="1038" w:name="_Toc11338753"/>
      <w:bookmarkStart w:id="1039" w:name="_Toc27587203"/>
      <w:bookmarkStart w:id="1040" w:name="_Toc36459266"/>
      <w:bookmarkStart w:id="1041" w:name="_Toc45028513"/>
      <w:bookmarkStart w:id="1042" w:name="_Toc51870192"/>
      <w:bookmarkStart w:id="1043" w:name="_Toc51870314"/>
      <w:bookmarkStart w:id="1044" w:name="_Toc90582070"/>
      <w:bookmarkStart w:id="1045" w:name="_Toc122099334"/>
      <w:r w:rsidRPr="00D67AB2">
        <w:t>6.</w:t>
      </w:r>
      <w:r>
        <w:t>2</w:t>
      </w:r>
      <w:r w:rsidRPr="00D67AB2">
        <w:t>.</w:t>
      </w:r>
      <w:r>
        <w:t>9</w:t>
      </w:r>
      <w:r w:rsidRPr="00D67AB2">
        <w:tab/>
        <w:t>Feature Negotiation</w:t>
      </w:r>
      <w:bookmarkEnd w:id="1038"/>
      <w:bookmarkEnd w:id="1039"/>
      <w:bookmarkEnd w:id="1040"/>
      <w:bookmarkEnd w:id="1041"/>
      <w:bookmarkEnd w:id="1042"/>
      <w:bookmarkEnd w:id="1043"/>
      <w:bookmarkEnd w:id="1044"/>
      <w:bookmarkEnd w:id="1045"/>
    </w:p>
    <w:p w14:paraId="5DB75CF0" w14:textId="77777777" w:rsidR="003133A5" w:rsidRPr="00D67AB2" w:rsidRDefault="003133A5" w:rsidP="003133A5">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5E7544E4" w14:textId="77777777" w:rsidR="003133A5" w:rsidRPr="00D67AB2" w:rsidRDefault="003133A5" w:rsidP="003133A5">
      <w:pPr>
        <w:pStyle w:val="TH"/>
      </w:pPr>
      <w:r w:rsidRPr="00D67AB2">
        <w:lastRenderedPageBreak/>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CB6975" w14:paraId="6DF1483B"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3E0D9A2" w14:textId="77777777" w:rsidR="003133A5" w:rsidRPr="00CB6975" w:rsidRDefault="003133A5" w:rsidP="00D14072">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0A10E3" w14:textId="77777777" w:rsidR="003133A5" w:rsidRPr="00CB6975" w:rsidRDefault="003133A5" w:rsidP="00D14072">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136CA07" w14:textId="77777777" w:rsidR="003133A5" w:rsidRPr="00CB6975" w:rsidRDefault="003133A5" w:rsidP="00D14072">
            <w:pPr>
              <w:pStyle w:val="TAH"/>
            </w:pPr>
            <w:r w:rsidRPr="00CB6975">
              <w:t>Description</w:t>
            </w:r>
          </w:p>
        </w:tc>
      </w:tr>
      <w:tr w:rsidR="003133A5" w:rsidRPr="00CB6975" w14:paraId="566E25F7"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5C6CE988" w14:textId="77777777" w:rsidR="003133A5" w:rsidRPr="00CB6975"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5947E809" w14:textId="77777777" w:rsidR="003133A5" w:rsidRPr="00CB6975"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369D951C" w14:textId="77777777" w:rsidR="003133A5" w:rsidRPr="00CB6975" w:rsidRDefault="003133A5" w:rsidP="00D14072">
            <w:pPr>
              <w:pStyle w:val="TAL"/>
              <w:rPr>
                <w:rFonts w:cs="Arial"/>
                <w:szCs w:val="18"/>
              </w:rPr>
            </w:pPr>
          </w:p>
        </w:tc>
      </w:tr>
    </w:tbl>
    <w:p w14:paraId="5AB369EB" w14:textId="77777777" w:rsidR="003133A5" w:rsidRPr="001F16C3" w:rsidRDefault="003133A5" w:rsidP="003133A5">
      <w:pPr>
        <w:rPr>
          <w:lang w:eastAsia="zh-CN"/>
        </w:rPr>
      </w:pPr>
    </w:p>
    <w:p w14:paraId="2FF33982" w14:textId="77777777" w:rsidR="003133A5" w:rsidRDefault="003133A5" w:rsidP="00F3074B">
      <w:pPr>
        <w:pStyle w:val="Heading8"/>
      </w:pPr>
      <w:r>
        <w:br w:type="page"/>
      </w:r>
      <w:bookmarkStart w:id="1046" w:name="_Toc20120586"/>
      <w:bookmarkStart w:id="1047" w:name="_Toc21623464"/>
      <w:bookmarkStart w:id="1048" w:name="_Toc27587204"/>
      <w:bookmarkStart w:id="1049" w:name="_Toc36459267"/>
      <w:bookmarkStart w:id="1050" w:name="_Toc45028514"/>
      <w:bookmarkStart w:id="1051" w:name="_Toc51870193"/>
      <w:bookmarkStart w:id="1052" w:name="_Toc51870315"/>
      <w:bookmarkStart w:id="1053" w:name="_Toc90582071"/>
      <w:bookmarkStart w:id="1054" w:name="_Toc122099335"/>
      <w:r>
        <w:lastRenderedPageBreak/>
        <w:t>Annex A (normative):</w:t>
      </w:r>
      <w:r>
        <w:br/>
        <w:t>OpenAPI specification</w:t>
      </w:r>
      <w:bookmarkEnd w:id="1046"/>
      <w:bookmarkEnd w:id="1047"/>
      <w:bookmarkEnd w:id="1048"/>
      <w:bookmarkEnd w:id="1049"/>
      <w:bookmarkEnd w:id="1050"/>
      <w:bookmarkEnd w:id="1051"/>
      <w:bookmarkEnd w:id="1052"/>
      <w:bookmarkEnd w:id="1053"/>
      <w:bookmarkEnd w:id="1054"/>
    </w:p>
    <w:p w14:paraId="20F2019A" w14:textId="77777777" w:rsidR="003133A5" w:rsidRPr="001F16C3" w:rsidRDefault="003133A5" w:rsidP="006E19FE">
      <w:pPr>
        <w:pStyle w:val="Heading1"/>
      </w:pPr>
      <w:bookmarkStart w:id="1055" w:name="_Toc20120587"/>
      <w:bookmarkStart w:id="1056" w:name="_Toc21623465"/>
      <w:bookmarkStart w:id="1057" w:name="_Toc27587205"/>
      <w:bookmarkStart w:id="1058" w:name="_Toc36459268"/>
      <w:bookmarkStart w:id="1059" w:name="_Toc45028515"/>
      <w:bookmarkStart w:id="1060" w:name="_Toc51870194"/>
      <w:bookmarkStart w:id="1061" w:name="_Toc51870316"/>
      <w:bookmarkStart w:id="1062" w:name="_Toc90582072"/>
      <w:bookmarkStart w:id="1063" w:name="_Toc122099336"/>
      <w:r w:rsidRPr="001F16C3">
        <w:t>A.1</w:t>
      </w:r>
      <w:r w:rsidRPr="001F16C3">
        <w:tab/>
        <w:t>General</w:t>
      </w:r>
      <w:bookmarkEnd w:id="1055"/>
      <w:bookmarkEnd w:id="1056"/>
      <w:bookmarkEnd w:id="1057"/>
      <w:bookmarkEnd w:id="1058"/>
      <w:bookmarkEnd w:id="1059"/>
      <w:bookmarkEnd w:id="1060"/>
      <w:bookmarkEnd w:id="1061"/>
      <w:bookmarkEnd w:id="1062"/>
      <w:bookmarkEnd w:id="1063"/>
    </w:p>
    <w:p w14:paraId="7F342E75" w14:textId="77777777" w:rsidR="003133A5" w:rsidRPr="001F16C3" w:rsidRDefault="003133A5" w:rsidP="003133A5">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0FE74394" w14:textId="77777777" w:rsidR="003133A5" w:rsidRDefault="003133A5" w:rsidP="003133A5">
      <w:r>
        <w:t>This Annex takes precedence when being discrepant to other parts of the specification with respect to the encoding of information elements and methods within the API(s).</w:t>
      </w:r>
    </w:p>
    <w:p w14:paraId="36184F05"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D9C4CE1"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503E3A50" w14:textId="77777777" w:rsidR="003133A5" w:rsidRPr="001F16C3" w:rsidRDefault="003133A5" w:rsidP="006E19FE">
      <w:pPr>
        <w:pStyle w:val="Heading1"/>
      </w:pPr>
      <w:bookmarkStart w:id="1064" w:name="_Toc20120588"/>
      <w:bookmarkStart w:id="1065" w:name="_Toc21623466"/>
      <w:bookmarkStart w:id="1066" w:name="_Toc27587206"/>
      <w:bookmarkStart w:id="1067" w:name="_Toc36459269"/>
      <w:bookmarkStart w:id="1068" w:name="_Toc45028516"/>
      <w:bookmarkStart w:id="1069" w:name="_Toc51870195"/>
      <w:bookmarkStart w:id="1070" w:name="_Toc51870317"/>
      <w:bookmarkStart w:id="1071" w:name="_Toc90582073"/>
      <w:bookmarkStart w:id="1072" w:name="_Toc122099337"/>
      <w:r w:rsidRPr="001F16C3">
        <w:t>A.2</w:t>
      </w:r>
      <w:r w:rsidRPr="001F16C3">
        <w:tab/>
        <w:t>Nud</w:t>
      </w:r>
      <w:r w:rsidRPr="001F16C3">
        <w:rPr>
          <w:lang w:eastAsia="zh-CN"/>
        </w:rPr>
        <w:t>r</w:t>
      </w:r>
      <w:r w:rsidRPr="001F16C3">
        <w:t>_DataRepository API</w:t>
      </w:r>
      <w:bookmarkEnd w:id="1064"/>
      <w:bookmarkEnd w:id="1065"/>
      <w:bookmarkEnd w:id="1066"/>
      <w:bookmarkEnd w:id="1067"/>
      <w:bookmarkEnd w:id="1068"/>
      <w:bookmarkEnd w:id="1069"/>
      <w:bookmarkEnd w:id="1070"/>
      <w:bookmarkEnd w:id="1071"/>
      <w:bookmarkEnd w:id="1072"/>
    </w:p>
    <w:p w14:paraId="7E500273" w14:textId="77777777" w:rsidR="003133A5" w:rsidRPr="001F16C3" w:rsidRDefault="003133A5" w:rsidP="003133A5">
      <w:pPr>
        <w:rPr>
          <w:lang w:val="en-US" w:eastAsia="zh-CN"/>
        </w:rPr>
      </w:pPr>
      <w:bookmarkStart w:id="1073"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5E7AEB7D"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CA9020A"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6ABFF520" w14:textId="77777777" w:rsidR="003133A5" w:rsidRDefault="003133A5" w:rsidP="003133A5">
      <w:pPr>
        <w:rPr>
          <w:lang w:eastAsia="zh-CN"/>
        </w:rPr>
      </w:pPr>
      <w:r>
        <w:rPr>
          <w:lang w:eastAsia="zh-CN"/>
        </w:rPr>
        <w:t>The OpenAPI file for the Nudr_DataRepository API is defined as follows:</w:t>
      </w:r>
    </w:p>
    <w:p w14:paraId="612BAF01" w14:textId="77777777" w:rsidR="003133A5" w:rsidRPr="00F3074B" w:rsidRDefault="003133A5" w:rsidP="00F3074B">
      <w:pPr>
        <w:pStyle w:val="PL"/>
      </w:pPr>
    </w:p>
    <w:p w14:paraId="63E5A628" w14:textId="77777777" w:rsidR="003133A5" w:rsidRDefault="003133A5" w:rsidP="003133A5">
      <w:pPr>
        <w:pStyle w:val="PL"/>
        <w:rPr>
          <w:lang w:eastAsia="zh-CN"/>
        </w:rPr>
      </w:pPr>
      <w:r>
        <w:t>openapi: 3.0.0</w:t>
      </w:r>
    </w:p>
    <w:p w14:paraId="7C2442D7" w14:textId="77777777" w:rsidR="003133A5" w:rsidRDefault="003133A5" w:rsidP="003133A5">
      <w:pPr>
        <w:pStyle w:val="PL"/>
        <w:rPr>
          <w:lang w:eastAsia="zh-CN"/>
        </w:rPr>
      </w:pPr>
    </w:p>
    <w:p w14:paraId="16252B0B" w14:textId="77777777" w:rsidR="003133A5" w:rsidRDefault="003133A5" w:rsidP="003133A5">
      <w:pPr>
        <w:pStyle w:val="PL"/>
      </w:pPr>
      <w:r>
        <w:t>info:</w:t>
      </w:r>
    </w:p>
    <w:p w14:paraId="2AF0FF11" w14:textId="165A8B52" w:rsidR="003133A5" w:rsidRDefault="003133A5" w:rsidP="003133A5">
      <w:pPr>
        <w:pStyle w:val="PL"/>
        <w:rPr>
          <w:lang w:eastAsia="zh-CN"/>
        </w:rPr>
      </w:pPr>
      <w:r>
        <w:t xml:space="preserve">  version: 2.</w:t>
      </w:r>
      <w:r w:rsidR="00E411D1">
        <w:rPr>
          <w:rFonts w:hint="eastAsia"/>
          <w:lang w:eastAsia="zh-CN"/>
        </w:rPr>
        <w:t>3</w:t>
      </w:r>
      <w:r>
        <w:t>.</w:t>
      </w:r>
      <w:r w:rsidR="00E411D1">
        <w:rPr>
          <w:rFonts w:hint="eastAsia"/>
          <w:lang w:eastAsia="zh-CN"/>
        </w:rPr>
        <w:t>0</w:t>
      </w:r>
      <w:r w:rsidR="00803116">
        <w:rPr>
          <w:rFonts w:hint="eastAsia"/>
          <w:lang w:eastAsia="zh-CN"/>
        </w:rPr>
        <w:t>-alpha.1</w:t>
      </w:r>
    </w:p>
    <w:p w14:paraId="7A76003F" w14:textId="77777777" w:rsidR="003133A5" w:rsidRDefault="003133A5" w:rsidP="003133A5">
      <w:pPr>
        <w:pStyle w:val="PL"/>
      </w:pPr>
      <w:r>
        <w:t xml:space="preserve">  title: 'Nudr_DataRepository API OpenAPI file'</w:t>
      </w:r>
    </w:p>
    <w:p w14:paraId="1BF45F42" w14:textId="77777777" w:rsidR="003133A5" w:rsidRDefault="003133A5" w:rsidP="003133A5">
      <w:pPr>
        <w:pStyle w:val="PL"/>
      </w:pPr>
      <w:r>
        <w:t xml:space="preserve">  description: |</w:t>
      </w:r>
    </w:p>
    <w:p w14:paraId="08F72FE3" w14:textId="77777777" w:rsidR="003133A5" w:rsidRDefault="003133A5" w:rsidP="003133A5">
      <w:pPr>
        <w:pStyle w:val="PL"/>
      </w:pPr>
      <w:r>
        <w:t xml:space="preserve">    Unified Data Repository Service.</w:t>
      </w:r>
      <w:r w:rsidR="00BF4B1A">
        <w:t xml:space="preserve">  </w:t>
      </w:r>
    </w:p>
    <w:p w14:paraId="0DF4C0D4" w14:textId="77777777" w:rsidR="003133A5" w:rsidRDefault="003133A5" w:rsidP="003133A5">
      <w:pPr>
        <w:pStyle w:val="PL"/>
      </w:pPr>
      <w:r>
        <w:t xml:space="preserve">    © 20</w:t>
      </w:r>
      <w:r>
        <w:rPr>
          <w:rFonts w:hint="eastAsia"/>
          <w:lang w:eastAsia="zh-CN"/>
        </w:rPr>
        <w:t>2</w:t>
      </w:r>
      <w:r w:rsidR="00EE15EB">
        <w:rPr>
          <w:lang w:eastAsia="zh-CN"/>
        </w:rPr>
        <w:t>2</w:t>
      </w:r>
      <w:r>
        <w:t>, 3GPP Organizational Partners (ARIB, ATIS, CCSA, ETSI, TSDSI, TTA, TTC).</w:t>
      </w:r>
      <w:r w:rsidR="00BF4B1A">
        <w:t xml:space="preserve">  </w:t>
      </w:r>
    </w:p>
    <w:p w14:paraId="019642B0" w14:textId="77777777" w:rsidR="003133A5" w:rsidRDefault="003133A5" w:rsidP="003133A5">
      <w:pPr>
        <w:pStyle w:val="PL"/>
      </w:pPr>
      <w:r>
        <w:t xml:space="preserve">    All rights reserved.</w:t>
      </w:r>
    </w:p>
    <w:p w14:paraId="7C88F9DB" w14:textId="77777777" w:rsidR="003133A5" w:rsidRDefault="003133A5" w:rsidP="003133A5">
      <w:pPr>
        <w:pStyle w:val="PL"/>
        <w:rPr>
          <w:lang w:eastAsia="zh-CN"/>
        </w:rPr>
      </w:pPr>
    </w:p>
    <w:p w14:paraId="2DE62EF0" w14:textId="77777777" w:rsidR="003133A5" w:rsidRDefault="003133A5" w:rsidP="003133A5">
      <w:pPr>
        <w:pStyle w:val="PL"/>
      </w:pPr>
      <w:r>
        <w:lastRenderedPageBreak/>
        <w:t>externalDocs:</w:t>
      </w:r>
    </w:p>
    <w:p w14:paraId="72A36D40" w14:textId="4249DB91" w:rsidR="003133A5" w:rsidRDefault="003133A5" w:rsidP="003133A5">
      <w:pPr>
        <w:pStyle w:val="PL"/>
      </w:pPr>
      <w:r>
        <w:t xml:space="preserve">  description: 3GPP TS 29.504 V1</w:t>
      </w:r>
      <w:r w:rsidR="00803116">
        <w:rPr>
          <w:rFonts w:hint="eastAsia"/>
          <w:lang w:eastAsia="zh-CN"/>
        </w:rPr>
        <w:t>8</w:t>
      </w:r>
      <w:r>
        <w:t>.</w:t>
      </w:r>
      <w:r w:rsidR="00803116">
        <w:rPr>
          <w:rFonts w:hint="eastAsia"/>
          <w:lang w:eastAsia="zh-CN"/>
        </w:rPr>
        <w:t>0</w:t>
      </w:r>
      <w:r>
        <w:t>.0; 5G System; Unified Data Repository Services; Stage 3</w:t>
      </w:r>
    </w:p>
    <w:p w14:paraId="02A315B5" w14:textId="77777777" w:rsidR="003133A5" w:rsidRDefault="003133A5" w:rsidP="003133A5">
      <w:pPr>
        <w:pStyle w:val="PL"/>
      </w:pPr>
      <w:r>
        <w:t xml:space="preserve">  url: 'http</w:t>
      </w:r>
      <w:r w:rsidR="00BF4B1A">
        <w:t>s</w:t>
      </w:r>
      <w:r>
        <w:t>://www.3gpp.org/ftp/Specs/archive/29_series/29.504/'</w:t>
      </w:r>
    </w:p>
    <w:p w14:paraId="45847222" w14:textId="77777777" w:rsidR="003133A5" w:rsidRDefault="003133A5" w:rsidP="003133A5">
      <w:pPr>
        <w:pStyle w:val="PL"/>
        <w:rPr>
          <w:lang w:eastAsia="zh-CN"/>
        </w:rPr>
      </w:pPr>
    </w:p>
    <w:p w14:paraId="051B50BC" w14:textId="77777777" w:rsidR="003133A5" w:rsidRDefault="003133A5" w:rsidP="003133A5">
      <w:pPr>
        <w:pStyle w:val="PL"/>
      </w:pPr>
      <w:r>
        <w:t>servers:</w:t>
      </w:r>
    </w:p>
    <w:p w14:paraId="03F4E044" w14:textId="77777777" w:rsidR="003133A5" w:rsidRDefault="003133A5" w:rsidP="003133A5">
      <w:pPr>
        <w:pStyle w:val="PL"/>
      </w:pPr>
      <w:r>
        <w:t xml:space="preserve">  - description: API root</w:t>
      </w:r>
    </w:p>
    <w:p w14:paraId="644C4B5F" w14:textId="77777777" w:rsidR="003133A5" w:rsidRDefault="003133A5" w:rsidP="003133A5">
      <w:pPr>
        <w:pStyle w:val="PL"/>
      </w:pPr>
      <w:r>
        <w:t xml:space="preserve">    url: '{apiRoot}/nudr-dr/v2'</w:t>
      </w:r>
    </w:p>
    <w:p w14:paraId="5DF45DF7" w14:textId="77777777" w:rsidR="003133A5" w:rsidRDefault="003133A5" w:rsidP="003133A5">
      <w:pPr>
        <w:pStyle w:val="PL"/>
      </w:pPr>
      <w:r>
        <w:t xml:space="preserve">    variables:</w:t>
      </w:r>
    </w:p>
    <w:p w14:paraId="02C5C080" w14:textId="77777777" w:rsidR="003133A5" w:rsidRDefault="003133A5" w:rsidP="003133A5">
      <w:pPr>
        <w:pStyle w:val="PL"/>
      </w:pPr>
      <w:r>
        <w:t xml:space="preserve">      apiRoot:</w:t>
      </w:r>
    </w:p>
    <w:p w14:paraId="777693F6" w14:textId="77777777" w:rsidR="003133A5" w:rsidRDefault="003133A5" w:rsidP="003133A5">
      <w:pPr>
        <w:pStyle w:val="PL"/>
      </w:pPr>
      <w:r>
        <w:t xml:space="preserve">        default: https://example.com</w:t>
      </w:r>
    </w:p>
    <w:p w14:paraId="1B173DAE" w14:textId="77777777" w:rsidR="003133A5" w:rsidRDefault="003133A5" w:rsidP="003133A5">
      <w:pPr>
        <w:pStyle w:val="PL"/>
        <w:rPr>
          <w:lang w:eastAsia="zh-CN"/>
        </w:rPr>
      </w:pPr>
    </w:p>
    <w:p w14:paraId="65A6099C" w14:textId="77777777" w:rsidR="003133A5" w:rsidRDefault="003133A5" w:rsidP="003133A5">
      <w:pPr>
        <w:pStyle w:val="PL"/>
      </w:pPr>
      <w:r>
        <w:t>security:</w:t>
      </w:r>
    </w:p>
    <w:p w14:paraId="2DCB97DD" w14:textId="77777777" w:rsidR="003133A5" w:rsidRDefault="003133A5" w:rsidP="003133A5">
      <w:pPr>
        <w:pStyle w:val="PL"/>
      </w:pPr>
      <w:r>
        <w:t xml:space="preserve">  - {}</w:t>
      </w:r>
    </w:p>
    <w:p w14:paraId="768DCC3A" w14:textId="77777777" w:rsidR="003133A5" w:rsidRDefault="003133A5" w:rsidP="003133A5">
      <w:pPr>
        <w:pStyle w:val="PL"/>
      </w:pPr>
      <w:r>
        <w:t xml:space="preserve">  - oAuth2ClientCredentials:</w:t>
      </w:r>
    </w:p>
    <w:p w14:paraId="38E0D032" w14:textId="77777777" w:rsidR="003133A5" w:rsidRDefault="003133A5" w:rsidP="003133A5">
      <w:pPr>
        <w:pStyle w:val="PL"/>
      </w:pPr>
      <w:r>
        <w:t xml:space="preserve">      - nudr-dr</w:t>
      </w:r>
    </w:p>
    <w:p w14:paraId="239FE336" w14:textId="77777777" w:rsidR="003133A5" w:rsidRPr="00F3074B" w:rsidRDefault="003133A5" w:rsidP="00F3074B">
      <w:pPr>
        <w:pStyle w:val="PL"/>
      </w:pPr>
    </w:p>
    <w:p w14:paraId="47DC4850" w14:textId="77777777" w:rsidR="003133A5" w:rsidRDefault="003133A5" w:rsidP="003133A5">
      <w:pPr>
        <w:pStyle w:val="PL"/>
      </w:pPr>
      <w:r>
        <w:t>paths:</w:t>
      </w:r>
    </w:p>
    <w:p w14:paraId="68CEF9A8" w14:textId="77777777" w:rsidR="003133A5" w:rsidRDefault="003133A5" w:rsidP="003133A5">
      <w:pPr>
        <w:pStyle w:val="PL"/>
      </w:pPr>
      <w:r>
        <w:t xml:space="preserve">  /subscription-data/{ueId}/authentication-data</w:t>
      </w:r>
      <w:r>
        <w:rPr>
          <w:lang w:eastAsia="zh-CN"/>
        </w:rPr>
        <w:t>/authentication-subscription</w:t>
      </w:r>
      <w:r>
        <w:t>:</w:t>
      </w:r>
    </w:p>
    <w:p w14:paraId="674C7EA4"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CA346E5" w14:textId="77777777" w:rsidR="003133A5" w:rsidRDefault="003133A5" w:rsidP="003133A5">
      <w:pPr>
        <w:pStyle w:val="PL"/>
      </w:pPr>
      <w:r>
        <w:t xml:space="preserve">  /subscription-data/{ueId}/authentication-data/authentication-status:</w:t>
      </w:r>
    </w:p>
    <w:p w14:paraId="1EE3BFEC" w14:textId="77777777" w:rsidR="003133A5" w:rsidRDefault="003133A5" w:rsidP="003133A5">
      <w:pPr>
        <w:pStyle w:val="PL"/>
      </w:pPr>
      <w:r>
        <w:t xml:space="preserve">    $ref: 'TS29505_Subscription_Data.yaml#/paths/~1subscription-data~1%7BueId%7D~1authentication-data~1authentication-status'</w:t>
      </w:r>
    </w:p>
    <w:p w14:paraId="2246769C" w14:textId="77777777" w:rsidR="003133A5" w:rsidRDefault="003133A5" w:rsidP="003133A5">
      <w:pPr>
        <w:pStyle w:val="PL"/>
      </w:pPr>
      <w:r>
        <w:t xml:space="preserve">  /subscription-data/{ueId}/authentication-data/authentication-status/</w:t>
      </w:r>
      <w:r w:rsidRPr="007E3332">
        <w:t>{servingNetworkName}</w:t>
      </w:r>
      <w:r>
        <w:t>:</w:t>
      </w:r>
    </w:p>
    <w:p w14:paraId="04410928"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4E08E5C6" w14:textId="77777777" w:rsidR="003133A5" w:rsidRDefault="003133A5" w:rsidP="003133A5">
      <w:pPr>
        <w:pStyle w:val="PL"/>
      </w:pPr>
      <w:r>
        <w:t xml:space="preserve">  /subscription-data/{ueId}/ue-update-confirmation-data/sor-data:</w:t>
      </w:r>
    </w:p>
    <w:p w14:paraId="4663B725" w14:textId="77777777" w:rsidR="003133A5" w:rsidRDefault="003133A5" w:rsidP="003133A5">
      <w:pPr>
        <w:pStyle w:val="PL"/>
        <w:rPr>
          <w:lang w:eastAsia="zh-CN"/>
        </w:rPr>
      </w:pPr>
      <w:r>
        <w:t xml:space="preserve">    $ref: 'TS29505_Subscription_Data.yaml#/paths/~1subscription-data~1%7BueId%7D~1ue-update-confirmation-data~1sor-data'</w:t>
      </w:r>
    </w:p>
    <w:p w14:paraId="7A75D497" w14:textId="77777777" w:rsidR="003133A5" w:rsidRDefault="003133A5" w:rsidP="003133A5">
      <w:pPr>
        <w:pStyle w:val="PL"/>
      </w:pPr>
      <w:r>
        <w:t xml:space="preserve">  /subscription-data/{ueId}/ue-update-confirmation-data/upu-data:</w:t>
      </w:r>
    </w:p>
    <w:p w14:paraId="15699002" w14:textId="77777777" w:rsidR="003133A5" w:rsidRDefault="003133A5" w:rsidP="003133A5">
      <w:pPr>
        <w:pStyle w:val="PL"/>
        <w:rPr>
          <w:lang w:eastAsia="zh-CN"/>
        </w:rPr>
      </w:pPr>
      <w:r>
        <w:t xml:space="preserve">    $ref: 'TS29505_Subscription_Data.yaml#/paths/~1subscription-data~1%7BueId%7D~1ue-update-confirmation-data~1upu-data'</w:t>
      </w:r>
    </w:p>
    <w:p w14:paraId="0DC6469D" w14:textId="77777777" w:rsidR="003133A5" w:rsidRDefault="003133A5" w:rsidP="003133A5">
      <w:pPr>
        <w:pStyle w:val="PL"/>
      </w:pPr>
      <w:r>
        <w:t xml:space="preserve">  /subscription-data/{ueId}/ue-update-confirmation-data/subscribed-cag:</w:t>
      </w:r>
    </w:p>
    <w:p w14:paraId="0A8FBD1F" w14:textId="77777777" w:rsidR="003133A5" w:rsidRDefault="003133A5" w:rsidP="003133A5">
      <w:pPr>
        <w:pStyle w:val="PL"/>
        <w:rPr>
          <w:lang w:eastAsia="zh-CN"/>
        </w:rPr>
      </w:pPr>
      <w:r>
        <w:t xml:space="preserve">    $ref: 'TS29505_Subscription_Data.yaml#/paths/~1subscription-data~1%7BueId%7D~1ue-update-confirmation-data~1subscribed-cag'</w:t>
      </w:r>
    </w:p>
    <w:p w14:paraId="4756F7B2" w14:textId="77777777" w:rsidR="003133A5" w:rsidRDefault="003133A5" w:rsidP="003133A5">
      <w:pPr>
        <w:pStyle w:val="PL"/>
      </w:pPr>
      <w:r>
        <w:t xml:space="preserve">  /subscription-data/{ueId}/ue-update-confirmation-data/subscribed-snssais:</w:t>
      </w:r>
    </w:p>
    <w:p w14:paraId="6E6952A9" w14:textId="77777777" w:rsidR="003133A5" w:rsidRDefault="003133A5" w:rsidP="003133A5">
      <w:pPr>
        <w:pStyle w:val="PL"/>
        <w:rPr>
          <w:lang w:eastAsia="zh-CN"/>
        </w:rPr>
      </w:pPr>
      <w:r>
        <w:t xml:space="preserve">    $ref: 'TS29505_Subscription_Data.yaml#/paths/~1subscription-data~1%7BueId%7D~1ue-update-confirmation-data~1subscribed-snssais'</w:t>
      </w:r>
    </w:p>
    <w:p w14:paraId="599505EB" w14:textId="77777777" w:rsidR="003133A5" w:rsidRDefault="003133A5" w:rsidP="003133A5">
      <w:pPr>
        <w:pStyle w:val="PL"/>
      </w:pPr>
      <w:r>
        <w:t xml:space="preserve">  /subscription-data/{ueId}/{servingPlmnId}/provisioned-data:</w:t>
      </w:r>
    </w:p>
    <w:p w14:paraId="4510F132" w14:textId="77777777" w:rsidR="003133A5" w:rsidRDefault="003133A5" w:rsidP="003133A5">
      <w:pPr>
        <w:pStyle w:val="PL"/>
        <w:rPr>
          <w:lang w:eastAsia="zh-CN"/>
        </w:rPr>
      </w:pPr>
      <w:r>
        <w:t xml:space="preserve">    $ref: 'TS29505_Subscription_Data.yaml#/paths/~1subscription-data~1%7BueId%7D~1%7BservingPlmnId%7D~1provisioned-data'</w:t>
      </w:r>
    </w:p>
    <w:p w14:paraId="3601E96D" w14:textId="77777777" w:rsidR="003133A5" w:rsidRDefault="003133A5" w:rsidP="003133A5">
      <w:pPr>
        <w:pStyle w:val="PL"/>
      </w:pPr>
      <w:r>
        <w:rPr>
          <w:lang w:val="fr-FR"/>
        </w:rPr>
        <w:t xml:space="preserve">  /subscription-data/{ueId}/{servingPlmnId}/provisioned</w:t>
      </w:r>
      <w:r>
        <w:t>-data/am-data:</w:t>
      </w:r>
    </w:p>
    <w:p w14:paraId="0264C169"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6E5C7F35" w14:textId="77777777" w:rsidR="003133A5" w:rsidRDefault="003133A5" w:rsidP="003133A5">
      <w:pPr>
        <w:pStyle w:val="PL"/>
      </w:pPr>
      <w:r>
        <w:t xml:space="preserve">  /subscription-data/{ueId}/{servingPlmnId}/provisioned-data/smf-selection-subscription-data:</w:t>
      </w:r>
    </w:p>
    <w:p w14:paraId="6D88F895"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'TS29505_Subscription_Data.yaml#/paths/~1subscription-data~1%7BueId%7D~1%7BservingPlmnId%7D~1provisioned-data~1smf-selection-subscription-data'</w:t>
      </w:r>
    </w:p>
    <w:p w14:paraId="3AB5654A" w14:textId="77777777" w:rsidR="003133A5" w:rsidRDefault="003133A5" w:rsidP="003133A5">
      <w:pPr>
        <w:pStyle w:val="PL"/>
      </w:pPr>
      <w:r>
        <w:t xml:space="preserve">  /subscription-data/{ueId}/{servingPlmnId}/provisioned-data/sm-data:</w:t>
      </w:r>
    </w:p>
    <w:p w14:paraId="5BFB96C8"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5DD45AC2" w14:textId="77777777" w:rsidR="003133A5" w:rsidRDefault="003133A5" w:rsidP="003133A5">
      <w:pPr>
        <w:pStyle w:val="PL"/>
      </w:pPr>
      <w:r>
        <w:t xml:space="preserve">  /subscription-data/{ueId}/{servingPlmnId}/provisioned-data/</w:t>
      </w:r>
      <w:r>
        <w:rPr>
          <w:lang w:val="fr-FR"/>
        </w:rPr>
        <w:t>lcs-bca-data</w:t>
      </w:r>
      <w:r>
        <w:t>:</w:t>
      </w:r>
    </w:p>
    <w:p w14:paraId="36AAB818"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4E652E9C" w14:textId="77777777" w:rsidR="003133A5" w:rsidRDefault="003133A5" w:rsidP="003133A5">
      <w:pPr>
        <w:pStyle w:val="PL"/>
      </w:pPr>
      <w:r>
        <w:t xml:space="preserve">  /subscription-data/{ueId}/context-data:</w:t>
      </w:r>
    </w:p>
    <w:p w14:paraId="1AB9F1DD" w14:textId="77777777" w:rsidR="003133A5" w:rsidRDefault="003133A5" w:rsidP="003133A5">
      <w:pPr>
        <w:pStyle w:val="PL"/>
        <w:rPr>
          <w:lang w:eastAsia="zh-CN"/>
        </w:rPr>
      </w:pPr>
      <w:r>
        <w:rPr>
          <w:lang w:val="fr-FR"/>
        </w:rPr>
        <w:t xml:space="preserve">    $ref: 'TS29505_Subscription_Data.yaml#/paths/~1subscription-data~1%7BueId%7D~1context-data'</w:t>
      </w:r>
    </w:p>
    <w:p w14:paraId="6A8060EE" w14:textId="77777777" w:rsidR="003133A5" w:rsidRDefault="003133A5" w:rsidP="003133A5">
      <w:pPr>
        <w:pStyle w:val="PL"/>
      </w:pPr>
      <w:r>
        <w:t xml:space="preserve">  /subscription-data/{ueId}/context-data/amf-3gpp-access:</w:t>
      </w:r>
    </w:p>
    <w:p w14:paraId="5A138CC3" w14:textId="77777777" w:rsidR="003133A5" w:rsidRDefault="003133A5" w:rsidP="00F3074B">
      <w:pPr>
        <w:pStyle w:val="PL"/>
        <w:rPr>
          <w:lang w:val="fr-FR"/>
        </w:rPr>
      </w:pPr>
      <w:r w:rsidRPr="00F3074B">
        <w:t xml:space="preserve">    $ref: 'TS29505_Subscription_Data.yaml#/paths/~1subscription-data~1%7BueId%7D~1context-data~1amf-3gpp-access'</w:t>
      </w:r>
    </w:p>
    <w:p w14:paraId="3B0BE9CF" w14:textId="77777777" w:rsidR="003133A5" w:rsidRDefault="003133A5" w:rsidP="003133A5">
      <w:pPr>
        <w:pStyle w:val="PL"/>
      </w:pPr>
      <w:r>
        <w:t xml:space="preserve">  /subscription-data/{ueId}/context-data/amf-non-3gpp-access:</w:t>
      </w:r>
    </w:p>
    <w:p w14:paraId="5315834A" w14:textId="77777777" w:rsidR="003133A5" w:rsidRDefault="003133A5" w:rsidP="00F3074B">
      <w:pPr>
        <w:pStyle w:val="PL"/>
        <w:rPr>
          <w:lang w:val="fr-FR"/>
        </w:rPr>
      </w:pPr>
      <w:r w:rsidRPr="00F3074B">
        <w:t xml:space="preserve">    $ref: 'TS29505_Subscription_Data.yaml#/paths/~1subscription-data~1%7BueId%7D~1context-data~1amf-non-3gpp-access'</w:t>
      </w:r>
    </w:p>
    <w:p w14:paraId="7B5A8698" w14:textId="77777777" w:rsidR="003133A5" w:rsidRDefault="003133A5" w:rsidP="003133A5">
      <w:pPr>
        <w:pStyle w:val="PL"/>
      </w:pPr>
      <w:r>
        <w:t xml:space="preserve">  /subscription-data/{ueId}/context-data/smf-registrations:</w:t>
      </w:r>
    </w:p>
    <w:p w14:paraId="5AEA77D1" w14:textId="77777777" w:rsidR="003133A5" w:rsidRDefault="003133A5" w:rsidP="00F3074B">
      <w:pPr>
        <w:pStyle w:val="PL"/>
        <w:rPr>
          <w:lang w:val="fr-FR"/>
        </w:rPr>
      </w:pPr>
      <w:r w:rsidRPr="00F3074B">
        <w:t xml:space="preserve">    $ref: 'TS29505_Subscription_Data.yaml#/paths/~1subscription-data~1%7BueId%7D~1context-data~1smf-registrations'</w:t>
      </w:r>
    </w:p>
    <w:p w14:paraId="70037DD7" w14:textId="77777777" w:rsidR="003133A5" w:rsidRDefault="003133A5" w:rsidP="003133A5">
      <w:pPr>
        <w:pStyle w:val="PL"/>
      </w:pPr>
      <w:r>
        <w:t xml:space="preserve">  /subscription-data/{ueId}/context-data/smf-registrations/{pduSessionId}:</w:t>
      </w:r>
    </w:p>
    <w:p w14:paraId="50FF970B"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7852573C" w14:textId="77777777" w:rsidR="003133A5" w:rsidRDefault="003133A5" w:rsidP="003133A5">
      <w:pPr>
        <w:pStyle w:val="PL"/>
      </w:pPr>
      <w:r>
        <w:t xml:space="preserve">  /subscription-data/{ueId}/operator-specific-data:</w:t>
      </w:r>
    </w:p>
    <w:p w14:paraId="09E99BA0" w14:textId="77777777" w:rsidR="003133A5" w:rsidRDefault="003133A5" w:rsidP="00F3074B">
      <w:pPr>
        <w:pStyle w:val="PL"/>
        <w:rPr>
          <w:lang w:val="fr-FR"/>
        </w:rPr>
      </w:pPr>
      <w:r w:rsidRPr="00F3074B">
        <w:t xml:space="preserve">    $ref: 'TS29505_Subscription_Data.yaml#/paths/~1subscription-data~1%7BueId%7D~1operator-specific-data'</w:t>
      </w:r>
    </w:p>
    <w:p w14:paraId="6204024B" w14:textId="77777777" w:rsidR="003133A5" w:rsidRDefault="003133A5" w:rsidP="003133A5">
      <w:pPr>
        <w:pStyle w:val="PL"/>
      </w:pPr>
      <w:r>
        <w:t xml:space="preserve">  /subscription-data/{ueId}/context-data/smsf-3gpp-access:</w:t>
      </w:r>
    </w:p>
    <w:p w14:paraId="4ED8E7CA" w14:textId="77777777" w:rsidR="003133A5" w:rsidRDefault="003133A5" w:rsidP="00F3074B">
      <w:pPr>
        <w:pStyle w:val="PL"/>
        <w:rPr>
          <w:lang w:val="fr-FR"/>
        </w:rPr>
      </w:pPr>
      <w:r w:rsidRPr="00F3074B">
        <w:t xml:space="preserve">    $ref: 'TS29505_Subscription_Data.yaml#/paths/~1subscription-data~1%7BueId%7D~1context-data~1smsf-3gpp-access'</w:t>
      </w:r>
    </w:p>
    <w:p w14:paraId="7241037A" w14:textId="77777777" w:rsidR="003133A5" w:rsidRDefault="003133A5" w:rsidP="003133A5">
      <w:pPr>
        <w:pStyle w:val="PL"/>
      </w:pPr>
      <w:r>
        <w:t xml:space="preserve">  /subscription-data/{ueId}/context-data/smsf-non-3gpp-access:</w:t>
      </w:r>
    </w:p>
    <w:p w14:paraId="432F4A05"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08376E79" w14:textId="77777777" w:rsidR="003133A5" w:rsidRDefault="003133A5" w:rsidP="00F3074B">
      <w:pPr>
        <w:pStyle w:val="PL"/>
      </w:pPr>
      <w:r>
        <w:t xml:space="preserve">  /subscription-data/{ueId}/context-data/location:</w:t>
      </w:r>
    </w:p>
    <w:p w14:paraId="5195C477"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799EDF05" w14:textId="77777777" w:rsidR="003133A5" w:rsidRDefault="003133A5" w:rsidP="00F3074B">
      <w:pPr>
        <w:pStyle w:val="PL"/>
      </w:pPr>
      <w:r>
        <w:t xml:space="preserve">  /subscription-data/{ueId}/context-data/ip-sm-gw:</w:t>
      </w:r>
    </w:p>
    <w:p w14:paraId="5EDEC231" w14:textId="77777777" w:rsidR="003133A5" w:rsidRDefault="003133A5" w:rsidP="00F3074B">
      <w:pPr>
        <w:pStyle w:val="PL"/>
        <w:rPr>
          <w:lang w:val="fr-FR"/>
        </w:rPr>
      </w:pPr>
      <w:r w:rsidRPr="00F3074B">
        <w:t xml:space="preserve">    $ref: 'TS29505_Subscription_Data.yaml#/paths/~1subscription-data~1%7BueId%7D~1context-data~1ip-sm-gw'</w:t>
      </w:r>
    </w:p>
    <w:p w14:paraId="22CCC9EA" w14:textId="77777777" w:rsidR="003133A5" w:rsidRDefault="003133A5" w:rsidP="00F3074B">
      <w:pPr>
        <w:pStyle w:val="PL"/>
      </w:pPr>
      <w:r>
        <w:t xml:space="preserve">  /subscription-data/{ueId}/context-data/mwd:</w:t>
      </w:r>
    </w:p>
    <w:p w14:paraId="256AD001"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0DBA8079" w14:textId="77777777" w:rsidR="003133A5" w:rsidRDefault="003133A5" w:rsidP="00F3074B">
      <w:pPr>
        <w:pStyle w:val="PL"/>
      </w:pPr>
      <w:r>
        <w:t xml:space="preserve">  /subscription-data/{ueId}/</w:t>
      </w:r>
      <w:r w:rsidRPr="00385DE7">
        <w:t>context-data/</w:t>
      </w:r>
      <w:r>
        <w:t>roaming-information:</w:t>
      </w:r>
    </w:p>
    <w:p w14:paraId="46DF47B9"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7ECF4CA9" w14:textId="77777777" w:rsidR="00A638DE" w:rsidRDefault="00A638DE" w:rsidP="00A638DE">
      <w:pPr>
        <w:pStyle w:val="PL"/>
      </w:pPr>
      <w:r>
        <w:t xml:space="preserve">  /subscription-data/{ueId}/</w:t>
      </w:r>
      <w:r w:rsidRPr="00385DE7">
        <w:t>context-data/</w:t>
      </w:r>
      <w:r>
        <w:t>pei-info:</w:t>
      </w:r>
    </w:p>
    <w:p w14:paraId="71BCE208" w14:textId="77777777" w:rsidR="00A638DE" w:rsidRPr="001A658D" w:rsidRDefault="00A638DE" w:rsidP="00A638DE">
      <w:pPr>
        <w:pStyle w:val="PL"/>
      </w:pPr>
      <w:r w:rsidRPr="00F3074B">
        <w:t xml:space="preserve">    $ref: 'TS29505_Subscription_Data.yaml#/paths/~1subscription-data~1%7BueId%7D~1context-data~1</w:t>
      </w:r>
      <w:r>
        <w:t>pei</w:t>
      </w:r>
      <w:r w:rsidRPr="00F3074B">
        <w:t>-info'</w:t>
      </w:r>
    </w:p>
    <w:p w14:paraId="763849CF" w14:textId="77777777" w:rsidR="003133A5" w:rsidRDefault="003133A5" w:rsidP="003133A5">
      <w:pPr>
        <w:pStyle w:val="PL"/>
      </w:pPr>
      <w:r>
        <w:t xml:space="preserve">  /subscription-data/{ueId}/{servingPlmnId}/provisioned-data/sms-mng-data:</w:t>
      </w:r>
    </w:p>
    <w:p w14:paraId="6874829B"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'TS29505_Subscription_Data.yaml#/paths/~1subscription-data~1%7BueId%7D~1%7BservingPlmnId%7D~1provisioned-data~1sms-mng-data'</w:t>
      </w:r>
    </w:p>
    <w:p w14:paraId="58C3709D" w14:textId="77777777" w:rsidR="003133A5" w:rsidRDefault="003133A5" w:rsidP="003133A5">
      <w:pPr>
        <w:pStyle w:val="PL"/>
      </w:pPr>
      <w:r>
        <w:t xml:space="preserve">  /subscription-data/{ueId}/{servingPlmnId}/provisioned-data/sms-data:</w:t>
      </w:r>
    </w:p>
    <w:p w14:paraId="5CC41DFC"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6ABF3C6A" w14:textId="77777777" w:rsidR="003133A5" w:rsidRDefault="003133A5" w:rsidP="003133A5">
      <w:pPr>
        <w:pStyle w:val="PL"/>
      </w:pPr>
      <w:r>
        <w:t xml:space="preserve">  /subscription-data/{ueId}/lcs-privacy-data:</w:t>
      </w:r>
    </w:p>
    <w:p w14:paraId="457D8F9D" w14:textId="77777777" w:rsidR="003133A5" w:rsidRDefault="003133A5" w:rsidP="00F3074B">
      <w:pPr>
        <w:pStyle w:val="PL"/>
        <w:rPr>
          <w:lang w:val="fr-FR"/>
        </w:rPr>
      </w:pPr>
      <w:r w:rsidRPr="00F3074B">
        <w:t xml:space="preserve">    $ref: 'TS29505_Subscription_Data.yaml#/paths/~1subscription-data~1%7BueId%7D~1lcs-privacy-data'</w:t>
      </w:r>
    </w:p>
    <w:p w14:paraId="7CFB6375" w14:textId="77777777" w:rsidR="003133A5" w:rsidRDefault="003133A5" w:rsidP="003133A5">
      <w:pPr>
        <w:pStyle w:val="PL"/>
      </w:pPr>
      <w:r>
        <w:t xml:space="preserve">  /subscription-data/{ueId}/lcs-mo-data:</w:t>
      </w:r>
    </w:p>
    <w:p w14:paraId="53236F25" w14:textId="77777777" w:rsidR="003133A5" w:rsidRPr="008F3CA6" w:rsidRDefault="003133A5" w:rsidP="00F3074B">
      <w:pPr>
        <w:pStyle w:val="PL"/>
        <w:rPr>
          <w:lang w:val="fr-FR"/>
        </w:rPr>
      </w:pPr>
      <w:r w:rsidRPr="00F3074B">
        <w:t xml:space="preserve">    $ref: 'TS29505_Subscription_Data.yaml#/paths/~1subscription-data~1%7BueId%7D~1lcs-mo-data'</w:t>
      </w:r>
    </w:p>
    <w:p w14:paraId="116BD129" w14:textId="77777777" w:rsidR="003133A5" w:rsidRDefault="003133A5" w:rsidP="003133A5">
      <w:pPr>
        <w:pStyle w:val="PL"/>
      </w:pPr>
      <w:r>
        <w:t xml:space="preserve">  /subscription-data/{ueId}/pp-data:</w:t>
      </w:r>
    </w:p>
    <w:p w14:paraId="7043C8E4" w14:textId="77777777" w:rsidR="003133A5" w:rsidRDefault="003133A5" w:rsidP="00F3074B">
      <w:pPr>
        <w:pStyle w:val="PL"/>
        <w:rPr>
          <w:lang w:val="fr-FR"/>
        </w:rPr>
      </w:pPr>
      <w:r w:rsidRPr="00F3074B">
        <w:t xml:space="preserve">    $ref: 'TS29505_Subscription_Data.yaml#/paths/~1subscription-data~1%7BueId%7D~1pp-data'</w:t>
      </w:r>
    </w:p>
    <w:p w14:paraId="737EB91A" w14:textId="77777777" w:rsidR="003133A5" w:rsidRDefault="003133A5" w:rsidP="003133A5">
      <w:pPr>
        <w:pStyle w:val="PL"/>
      </w:pPr>
      <w:r>
        <w:t xml:space="preserve">  /subscription-data/{ueId}/context-data/ee-subscriptions:</w:t>
      </w:r>
    </w:p>
    <w:p w14:paraId="5F901866" w14:textId="77777777" w:rsidR="003133A5" w:rsidRDefault="003133A5" w:rsidP="00F3074B">
      <w:pPr>
        <w:pStyle w:val="PL"/>
        <w:rPr>
          <w:lang w:val="fr-FR"/>
        </w:rPr>
      </w:pPr>
      <w:r w:rsidRPr="00F3074B">
        <w:t xml:space="preserve">    $ref: 'TS29505_Subscription_Data.yaml#/paths/~1subscription-data~1%7BueId%7D~1context-data~1ee-subscriptions'</w:t>
      </w:r>
    </w:p>
    <w:p w14:paraId="3604E7EF" w14:textId="77777777" w:rsidR="003133A5" w:rsidRDefault="003133A5" w:rsidP="003133A5">
      <w:pPr>
        <w:pStyle w:val="PL"/>
      </w:pPr>
      <w:r>
        <w:t xml:space="preserve">  /subscription-data/{ueId}/context-data/ee-subscriptions/{subsId}:</w:t>
      </w:r>
    </w:p>
    <w:p w14:paraId="75427E5C"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12F674A7" w14:textId="77777777" w:rsidR="003133A5" w:rsidRDefault="003133A5" w:rsidP="003133A5">
      <w:pPr>
        <w:pStyle w:val="PL"/>
        <w:rPr>
          <w:lang w:val="fr-FR"/>
        </w:rPr>
      </w:pPr>
      <w:r>
        <w:rPr>
          <w:lang w:val="fr-FR"/>
        </w:rPr>
        <w:t xml:space="preserve">  /subscription-data/{ueId}/context-data/ee-subscriptions/{subsId}/amf-subscriptions:</w:t>
      </w:r>
    </w:p>
    <w:p w14:paraId="13E5ED6F"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76D268BA" w14:textId="77777777" w:rsidR="003133A5" w:rsidRDefault="003133A5" w:rsidP="003133A5">
      <w:pPr>
        <w:pStyle w:val="PL"/>
        <w:rPr>
          <w:lang w:val="fr-FR"/>
        </w:rPr>
      </w:pPr>
      <w:r>
        <w:rPr>
          <w:lang w:val="fr-FR"/>
        </w:rPr>
        <w:t xml:space="preserve">  /subscription-data/{ueId}/context-data/ee-subscriptions/{subsId}/smf-subscriptions:</w:t>
      </w:r>
    </w:p>
    <w:p w14:paraId="0108AAA0"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448663C3" w14:textId="77777777" w:rsidR="003133A5" w:rsidRDefault="003133A5" w:rsidP="003133A5">
      <w:pPr>
        <w:pStyle w:val="PL"/>
        <w:rPr>
          <w:lang w:val="fr-FR"/>
        </w:rPr>
      </w:pPr>
      <w:r>
        <w:rPr>
          <w:lang w:val="fr-FR"/>
        </w:rPr>
        <w:t xml:space="preserve">  /subscription-data/{ueId}/context-data/ee-subscriptions/{subsId}/hss-subscriptions:</w:t>
      </w:r>
    </w:p>
    <w:p w14:paraId="72AE0D0D"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1A378F88" w14:textId="77777777" w:rsidR="003133A5" w:rsidRDefault="003133A5" w:rsidP="003133A5">
      <w:pPr>
        <w:pStyle w:val="PL"/>
        <w:rPr>
          <w:lang w:val="fr-FR"/>
        </w:rPr>
      </w:pPr>
      <w:r>
        <w:rPr>
          <w:lang w:val="fr-FR"/>
        </w:rPr>
        <w:t xml:space="preserve">  /subscription-data/group-data/{ueGroupId}/ee-subscriptions:</w:t>
      </w:r>
    </w:p>
    <w:p w14:paraId="608A05C8"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2A0CBE65" w14:textId="77777777" w:rsidR="003133A5" w:rsidRDefault="003133A5" w:rsidP="003133A5">
      <w:pPr>
        <w:pStyle w:val="PL"/>
        <w:rPr>
          <w:lang w:val="fr-FR"/>
        </w:rPr>
      </w:pPr>
      <w:r>
        <w:rPr>
          <w:lang w:val="fr-FR"/>
        </w:rPr>
        <w:t xml:space="preserve">  /subscription-data/group-data/{ueGroupId}/ee-subscriptions/{subsId}:</w:t>
      </w:r>
    </w:p>
    <w:p w14:paraId="45F10261"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49F52D56" w14:textId="77777777" w:rsidR="00B16B03" w:rsidRDefault="00B16B03" w:rsidP="00B16B0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5DD91DDF" w14:textId="77777777" w:rsidR="00B16B03" w:rsidRDefault="00B16B03" w:rsidP="00B16B03">
      <w:pPr>
        <w:pStyle w:val="PL"/>
        <w:rPr>
          <w:lang w:val="fr-FR"/>
        </w:rPr>
      </w:pPr>
      <w:r>
        <w:rPr>
          <w:lang w:val="fr-FR"/>
        </w:rPr>
        <w:t xml:space="preserve">    $ref: 'TS29505_Subscription_Data.yaml#/paths/~1subscription-data~1group-data~1%7BueGroupId%7D~1ee-subscriptions~1%7BsubsId%7D~1amf-subscriptions'</w:t>
      </w:r>
    </w:p>
    <w:p w14:paraId="6D5BE7D9"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79DA68FD" w14:textId="77777777" w:rsidR="00B16B03" w:rsidRDefault="00B16B03" w:rsidP="00B16B03">
      <w:pPr>
        <w:pStyle w:val="PL"/>
        <w:rPr>
          <w:lang w:val="fr-FR"/>
        </w:rPr>
      </w:pPr>
      <w:r>
        <w:rPr>
          <w:lang w:val="fr-FR"/>
        </w:rPr>
        <w:t xml:space="preserve">    $ref: 'TS29505_Subscription_Data.yaml#/paths/~1subscription-data~1group-data~1%7BueGroupId%7D~1ee-subscriptions~1%7BsubsId%7D~1smf-subscriptions'</w:t>
      </w:r>
    </w:p>
    <w:p w14:paraId="4AFAA72C"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0CEC272B" w14:textId="77777777" w:rsidR="00B16B03" w:rsidRDefault="00B16B03" w:rsidP="00B16B03">
      <w:pPr>
        <w:pStyle w:val="PL"/>
        <w:rPr>
          <w:lang w:val="fr-FR"/>
        </w:rPr>
      </w:pPr>
      <w:r>
        <w:rPr>
          <w:lang w:val="fr-FR"/>
        </w:rPr>
        <w:t xml:space="preserve">    $ref: 'TS29505_Subscription_Data.yaml#/paths/~1subscription-data~1group-data~1%7BueGroupId%7D~1ee-subscriptions~1%7BsubsId%7D~1hss-subscriptions'</w:t>
      </w:r>
    </w:p>
    <w:p w14:paraId="5AA74A7A" w14:textId="77777777" w:rsidR="003133A5" w:rsidRDefault="003133A5" w:rsidP="003133A5">
      <w:pPr>
        <w:pStyle w:val="PL"/>
        <w:rPr>
          <w:lang w:val="fr-FR"/>
        </w:rPr>
      </w:pPr>
      <w:r>
        <w:rPr>
          <w:lang w:val="fr-FR"/>
        </w:rPr>
        <w:t xml:space="preserve">  /subscription-data/group-data/{ueGroupId}/ee-profile-data:</w:t>
      </w:r>
    </w:p>
    <w:p w14:paraId="5EE10A74"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7A5ADFB3" w14:textId="77777777" w:rsidR="003133A5" w:rsidRDefault="003133A5" w:rsidP="003133A5">
      <w:pPr>
        <w:pStyle w:val="PL"/>
        <w:rPr>
          <w:lang w:val="fr-FR"/>
        </w:rPr>
      </w:pPr>
      <w:r>
        <w:rPr>
          <w:lang w:val="fr-FR"/>
        </w:rPr>
        <w:t xml:space="preserve">  /subscription-data/group-data/5g-vn-groups:</w:t>
      </w:r>
    </w:p>
    <w:p w14:paraId="0B44D4E2" w14:textId="77777777" w:rsidR="003133A5" w:rsidRDefault="003133A5" w:rsidP="003133A5">
      <w:pPr>
        <w:pStyle w:val="PL"/>
        <w:rPr>
          <w:lang w:val="fr-FR"/>
        </w:rPr>
      </w:pPr>
      <w:r>
        <w:rPr>
          <w:lang w:val="fr-FR"/>
        </w:rPr>
        <w:t xml:space="preserve">    $ref: 'TS29505_Subscription_Data.yaml#/paths/~1subscription-data~1group-data~15g-vn-groups'</w:t>
      </w:r>
    </w:p>
    <w:p w14:paraId="6AA7A982" w14:textId="77777777" w:rsidR="003133A5" w:rsidRDefault="003133A5" w:rsidP="003133A5">
      <w:pPr>
        <w:pStyle w:val="PL"/>
        <w:rPr>
          <w:lang w:val="fr-FR"/>
        </w:rPr>
      </w:pPr>
      <w:r>
        <w:rPr>
          <w:lang w:val="fr-FR"/>
        </w:rPr>
        <w:lastRenderedPageBreak/>
        <w:t xml:space="preserve">  /subscription-data/group-data/5g-vn-groups/{externalGroupId}:</w:t>
      </w:r>
    </w:p>
    <w:p w14:paraId="3D1EBE0A"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5F6D48FE" w14:textId="77777777" w:rsidR="003133A5" w:rsidRDefault="003133A5" w:rsidP="003133A5">
      <w:pPr>
        <w:pStyle w:val="PL"/>
        <w:rPr>
          <w:lang w:val="fr-FR"/>
        </w:rPr>
      </w:pPr>
      <w:r>
        <w:rPr>
          <w:lang w:val="fr-FR"/>
        </w:rPr>
        <w:t xml:space="preserve">  /subscription-data/group-data/5g-vn-groups/internal:</w:t>
      </w:r>
    </w:p>
    <w:p w14:paraId="7E961D6C"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5FF3C0AD" w14:textId="77777777" w:rsidR="003133A5" w:rsidRDefault="003133A5" w:rsidP="003133A5">
      <w:pPr>
        <w:pStyle w:val="PL"/>
        <w:rPr>
          <w:lang w:val="fr-FR"/>
        </w:rPr>
      </w:pPr>
      <w:r>
        <w:rPr>
          <w:lang w:val="fr-FR"/>
        </w:rPr>
        <w:t xml:space="preserve">  /subscription-data/group-data/5g-vn-groups/pp-profile-data:</w:t>
      </w:r>
    </w:p>
    <w:p w14:paraId="2533A436"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492F6CA8" w14:textId="77777777" w:rsidR="003133A5" w:rsidRDefault="003133A5" w:rsidP="003133A5">
      <w:pPr>
        <w:pStyle w:val="PL"/>
        <w:rPr>
          <w:lang w:val="fr-FR"/>
        </w:rPr>
      </w:pPr>
      <w:r>
        <w:rPr>
          <w:lang w:val="fr-FR"/>
        </w:rPr>
        <w:t xml:space="preserve">  /subscription-data/{ueId}/ee-profile-data:</w:t>
      </w:r>
    </w:p>
    <w:p w14:paraId="3B6835FC"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27EBCCEE" w14:textId="77777777" w:rsidR="003133A5" w:rsidRDefault="003133A5" w:rsidP="003133A5">
      <w:pPr>
        <w:pStyle w:val="PL"/>
      </w:pPr>
      <w:r>
        <w:t xml:space="preserve">  /subscription-data/{ueId}/context-data/sdm-subscriptions:</w:t>
      </w:r>
    </w:p>
    <w:p w14:paraId="1C218BC6" w14:textId="77777777" w:rsidR="003133A5" w:rsidRDefault="003133A5" w:rsidP="00F3074B">
      <w:pPr>
        <w:pStyle w:val="PL"/>
        <w:rPr>
          <w:lang w:val="fr-FR"/>
        </w:rPr>
      </w:pPr>
      <w:r w:rsidRPr="00F3074B">
        <w:t xml:space="preserve">    $ref: 'TS29505_Subscription_Data.yaml#/paths/~1subscription-data~1%7BueId%7D~1context-data~1sdm-subscriptions'</w:t>
      </w:r>
    </w:p>
    <w:p w14:paraId="4DFBDF14" w14:textId="77777777" w:rsidR="003133A5" w:rsidRDefault="003133A5" w:rsidP="003133A5">
      <w:pPr>
        <w:pStyle w:val="PL"/>
      </w:pPr>
      <w:r>
        <w:t xml:space="preserve">  /subscription-data/{ueId}/context-data/sdm-subscriptions/{subsId}:</w:t>
      </w:r>
    </w:p>
    <w:p w14:paraId="52A9EC4A"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5BDAAD8B" w14:textId="77777777" w:rsidR="003133A5" w:rsidRDefault="003133A5" w:rsidP="003133A5">
      <w:pPr>
        <w:pStyle w:val="PL"/>
      </w:pPr>
      <w:r>
        <w:t xml:space="preserve">  /subscription-data/{ueId}/context-data/nidd-authorizations:</w:t>
      </w:r>
    </w:p>
    <w:p w14:paraId="6F40A574" w14:textId="77777777" w:rsidR="003133A5" w:rsidRDefault="003133A5" w:rsidP="00F3074B">
      <w:pPr>
        <w:pStyle w:val="PL"/>
        <w:rPr>
          <w:lang w:val="fr-FR"/>
        </w:rPr>
      </w:pPr>
      <w:r w:rsidRPr="00F3074B">
        <w:t xml:space="preserve">    $ref: 'TS29505_Subscription_Data.yaml#/paths/~1subscription-data~1%7BueId%7D~1context-data~1nidd-authorizations'</w:t>
      </w:r>
    </w:p>
    <w:p w14:paraId="1E184BED" w14:textId="77777777" w:rsidR="003133A5" w:rsidRDefault="003133A5" w:rsidP="003133A5">
      <w:pPr>
        <w:pStyle w:val="PL"/>
      </w:pPr>
      <w:r>
        <w:t xml:space="preserve">  /subscription-data/{ueId}/context-data/sdm-subscriptions/{subsId}/hss-sdm-subscriptions:</w:t>
      </w:r>
    </w:p>
    <w:p w14:paraId="25259572"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2DE301CB" w14:textId="77777777" w:rsidR="003133A5" w:rsidRDefault="003133A5" w:rsidP="003133A5">
      <w:pPr>
        <w:pStyle w:val="PL"/>
        <w:rPr>
          <w:lang w:val="fr-FR"/>
        </w:rPr>
      </w:pPr>
      <w:r>
        <w:rPr>
          <w:lang w:val="fr-FR"/>
        </w:rPr>
        <w:t xml:space="preserve">  /subscription-data/shared-data:</w:t>
      </w:r>
    </w:p>
    <w:p w14:paraId="78C8983E" w14:textId="77777777" w:rsidR="003133A5" w:rsidRDefault="003133A5" w:rsidP="003133A5">
      <w:pPr>
        <w:pStyle w:val="PL"/>
        <w:rPr>
          <w:lang w:val="fr-FR"/>
        </w:rPr>
      </w:pPr>
      <w:r>
        <w:rPr>
          <w:lang w:val="fr-FR"/>
        </w:rPr>
        <w:t xml:space="preserve">    $ref: 'TS29505_Subscription_Data.yaml#/paths/~1subscription-data~1shared-data'</w:t>
      </w:r>
    </w:p>
    <w:p w14:paraId="42857803" w14:textId="77777777" w:rsidR="003133A5" w:rsidRDefault="003133A5" w:rsidP="003133A5">
      <w:pPr>
        <w:pStyle w:val="PL"/>
        <w:rPr>
          <w:lang w:val="fr-FR"/>
        </w:rPr>
      </w:pPr>
      <w:r>
        <w:rPr>
          <w:lang w:val="fr-FR"/>
        </w:rPr>
        <w:t xml:space="preserve">  /subscription-data/shared-data/{sharedDataId}:</w:t>
      </w:r>
    </w:p>
    <w:p w14:paraId="1559DDBD"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339C5C8D" w14:textId="77777777" w:rsidR="003133A5" w:rsidRDefault="003133A5" w:rsidP="003133A5">
      <w:pPr>
        <w:pStyle w:val="PL"/>
      </w:pPr>
      <w:r>
        <w:t xml:space="preserve">  /subscription-data/subs-to-notify:</w:t>
      </w:r>
    </w:p>
    <w:p w14:paraId="10974C3E" w14:textId="77777777" w:rsidR="003133A5" w:rsidRDefault="003133A5" w:rsidP="00F3074B">
      <w:pPr>
        <w:pStyle w:val="PL"/>
        <w:rPr>
          <w:lang w:val="fr-FR"/>
        </w:rPr>
      </w:pPr>
      <w:r w:rsidRPr="00F3074B">
        <w:t xml:space="preserve">    $ref: 'TS29505_Subscription_Data.yaml#/paths/~1subscription-data~1subs-to-notify'</w:t>
      </w:r>
    </w:p>
    <w:p w14:paraId="175490C9" w14:textId="77777777" w:rsidR="003133A5" w:rsidRDefault="003133A5" w:rsidP="003133A5">
      <w:pPr>
        <w:pStyle w:val="PL"/>
      </w:pPr>
      <w:r>
        <w:t xml:space="preserve">  /subscription-data/subs-to-</w:t>
      </w:r>
      <w:r>
        <w:rPr>
          <w:lang w:eastAsia="zh-CN"/>
        </w:rPr>
        <w:t>n</w:t>
      </w:r>
      <w:r>
        <w:t>otify/{subsId}:</w:t>
      </w:r>
    </w:p>
    <w:p w14:paraId="22433395" w14:textId="77777777" w:rsidR="003133A5" w:rsidRDefault="003133A5" w:rsidP="00F3074B">
      <w:pPr>
        <w:pStyle w:val="PL"/>
        <w:rPr>
          <w:lang w:val="fr-FR"/>
        </w:rPr>
      </w:pPr>
      <w:r w:rsidRPr="00F3074B">
        <w:t xml:space="preserve">    $ref: 'TS29505_Subscription_Data.yaml#/paths/~1subscription-data~1subs-to-notify~1%7BsubsId%7D'</w:t>
      </w:r>
    </w:p>
    <w:p w14:paraId="071E9653" w14:textId="77777777" w:rsidR="003133A5" w:rsidRDefault="003133A5" w:rsidP="003133A5">
      <w:pPr>
        <w:pStyle w:val="PL"/>
      </w:pPr>
      <w:r>
        <w:t xml:space="preserve">  /subscription-data/{ueId}/{servingPlmnId}/provisioned-data/trace-data:</w:t>
      </w:r>
    </w:p>
    <w:p w14:paraId="3B79B4A9"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47148E50" w14:textId="77777777" w:rsidR="003133A5" w:rsidRDefault="003133A5" w:rsidP="00F3074B">
      <w:pPr>
        <w:pStyle w:val="PL"/>
        <w:rPr>
          <w:lang w:val="fr-FR"/>
        </w:rPr>
      </w:pPr>
      <w:r w:rsidRPr="00F3074B">
        <w:t xml:space="preserve">  /subscription-data/{ueId}/identity-data:</w:t>
      </w:r>
    </w:p>
    <w:p w14:paraId="7AA46182" w14:textId="77777777" w:rsidR="003133A5" w:rsidRDefault="003133A5" w:rsidP="00F3074B">
      <w:pPr>
        <w:pStyle w:val="PL"/>
        <w:rPr>
          <w:lang w:val="fr-FR"/>
        </w:rPr>
      </w:pPr>
      <w:r w:rsidRPr="00F3074B">
        <w:t xml:space="preserve">    $ref: 'TS29505_Subscription_Data.yaml#/paths/~1subscription-data~1%7BueId%7D~1identity-data'</w:t>
      </w:r>
    </w:p>
    <w:p w14:paraId="0F3DBF40" w14:textId="77777777" w:rsidR="003133A5" w:rsidRDefault="003133A5" w:rsidP="00F3074B">
      <w:pPr>
        <w:pStyle w:val="PL"/>
        <w:rPr>
          <w:lang w:val="fr-FR"/>
        </w:rPr>
      </w:pPr>
      <w:r w:rsidRPr="00F3074B">
        <w:t xml:space="preserve">  /subscription-data/{ueId}/operator-determined-barring-data:</w:t>
      </w:r>
    </w:p>
    <w:p w14:paraId="4EDEBA03"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5192F508" w14:textId="77777777" w:rsidR="003133A5" w:rsidRPr="005446A7" w:rsidRDefault="003133A5" w:rsidP="00F3074B">
      <w:pPr>
        <w:pStyle w:val="PL"/>
        <w:rPr>
          <w:lang w:val="fr-FR"/>
        </w:rPr>
      </w:pPr>
      <w:r w:rsidRPr="00F3074B">
        <w:t xml:space="preserve">  /subscription-data/{ueId}/nidd-authorization-data:</w:t>
      </w:r>
    </w:p>
    <w:p w14:paraId="0DCF1BFC"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5D71517C" w14:textId="77777777" w:rsidR="003133A5" w:rsidRPr="005446A7" w:rsidRDefault="003133A5" w:rsidP="00F3074B">
      <w:pPr>
        <w:pStyle w:val="PL"/>
        <w:rPr>
          <w:lang w:val="fr-FR"/>
        </w:rPr>
      </w:pPr>
      <w:r w:rsidRPr="00F3074B">
        <w:t xml:space="preserve">  /subscription-data/{ueId}/service-specific-authorization-data/{serviceType}:</w:t>
      </w:r>
    </w:p>
    <w:p w14:paraId="5F4FF210"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19063EDC" w14:textId="77777777" w:rsidR="003133A5" w:rsidRDefault="003133A5" w:rsidP="00F3074B">
      <w:pPr>
        <w:pStyle w:val="PL"/>
        <w:rPr>
          <w:lang w:val="fr-FR"/>
        </w:rPr>
      </w:pPr>
      <w:r w:rsidRPr="00F3074B">
        <w:lastRenderedPageBreak/>
        <w:t xml:space="preserve">  /subscription-data/{ueId}/v2x-data:</w:t>
      </w:r>
    </w:p>
    <w:p w14:paraId="1FA638BE"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46DB9B0D" w14:textId="77777777" w:rsidR="003133A5" w:rsidRDefault="003133A5" w:rsidP="00F3074B">
      <w:pPr>
        <w:pStyle w:val="PL"/>
        <w:rPr>
          <w:lang w:val="fr-FR"/>
        </w:rPr>
      </w:pPr>
      <w:r w:rsidRPr="00F3074B">
        <w:t xml:space="preserve">  /subscription-data/{ueId}/pp-profile-data:</w:t>
      </w:r>
    </w:p>
    <w:p w14:paraId="71D82D3E"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0D4C9678" w14:textId="77777777" w:rsidR="003133A5" w:rsidRPr="005446A7" w:rsidRDefault="003133A5" w:rsidP="00F3074B">
      <w:pPr>
        <w:pStyle w:val="PL"/>
        <w:rPr>
          <w:lang w:val="fr-FR"/>
        </w:rPr>
      </w:pPr>
      <w:r w:rsidRPr="00F3074B">
        <w:t xml:space="preserve">  /subscription-data/{ueId}/coverage-restriction-data:</w:t>
      </w:r>
    </w:p>
    <w:p w14:paraId="4E351F48" w14:textId="77777777" w:rsidR="003133A5" w:rsidRPr="00432273" w:rsidRDefault="003133A5" w:rsidP="00F3074B">
      <w:pPr>
        <w:pStyle w:val="PL"/>
        <w:rPr>
          <w:lang w:val="fr-FR" w:eastAsia="zh-CN"/>
        </w:rPr>
      </w:pPr>
      <w:r w:rsidRPr="00F3074B">
        <w:t xml:space="preserve">    $ref: 'TS29505_Subscription_Data.yaml#/paths/~1subscription-data~1%7BueId%7D~1coverage-restriction-data'</w:t>
      </w:r>
    </w:p>
    <w:p w14:paraId="66FDF501" w14:textId="77777777" w:rsidR="003133A5" w:rsidRDefault="003133A5" w:rsidP="00F3074B">
      <w:pPr>
        <w:pStyle w:val="PL"/>
        <w:rPr>
          <w:lang w:val="fr-FR"/>
        </w:rPr>
      </w:pPr>
      <w:r w:rsidRPr="00F3074B">
        <w:t xml:space="preserve">  /subscription-data/group-data/group-identifiers:</w:t>
      </w:r>
    </w:p>
    <w:p w14:paraId="37AD1E20" w14:textId="77777777" w:rsidR="003133A5" w:rsidRDefault="003133A5" w:rsidP="00F3074B">
      <w:pPr>
        <w:pStyle w:val="PL"/>
        <w:rPr>
          <w:lang w:val="fr-FR"/>
        </w:rPr>
      </w:pPr>
      <w:r w:rsidRPr="00F3074B">
        <w:t xml:space="preserve">    $ref: 'TS29505_Subscription_Data.yaml#/paths/~1subscription-data~1group-data~1group-identifiers'</w:t>
      </w:r>
    </w:p>
    <w:p w14:paraId="076987A5" w14:textId="77777777" w:rsidR="003133A5" w:rsidRDefault="003133A5" w:rsidP="00F3074B">
      <w:pPr>
        <w:pStyle w:val="PL"/>
        <w:rPr>
          <w:lang w:val="fr-FR"/>
        </w:rPr>
      </w:pPr>
      <w:r w:rsidRPr="00F3074B">
        <w:t xml:space="preserve">  /subscription-data/{ueId}/prose-data:</w:t>
      </w:r>
    </w:p>
    <w:p w14:paraId="76858C7F" w14:textId="77777777" w:rsidR="003133A5" w:rsidRDefault="003133A5" w:rsidP="00F3074B">
      <w:pPr>
        <w:pStyle w:val="PL"/>
        <w:rPr>
          <w:lang w:val="fr-FR"/>
        </w:rPr>
      </w:pPr>
      <w:r w:rsidRPr="00F3074B">
        <w:t xml:space="preserve">    $ref: 'TS29505_Subscription_Data.yaml#/paths/~1subscription-data~1%7BueId%7D~1prose-data'</w:t>
      </w:r>
    </w:p>
    <w:p w14:paraId="7C6BCFE1" w14:textId="77777777" w:rsidR="003133A5" w:rsidRDefault="003133A5" w:rsidP="00F3074B">
      <w:pPr>
        <w:pStyle w:val="PL"/>
        <w:rPr>
          <w:lang w:val="fr-FR"/>
        </w:rPr>
      </w:pPr>
      <w:r w:rsidRPr="00F3074B">
        <w:t xml:space="preserve">  /subscription-data/{ueId}/pp-data-store:</w:t>
      </w:r>
    </w:p>
    <w:p w14:paraId="4F12F2BC"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24F6E3DA" w14:textId="77777777" w:rsidR="003133A5" w:rsidRPr="005446A7" w:rsidRDefault="003133A5" w:rsidP="00F3074B">
      <w:pPr>
        <w:pStyle w:val="PL"/>
        <w:rPr>
          <w:lang w:val="fr-FR"/>
        </w:rPr>
      </w:pPr>
      <w:r w:rsidRPr="00F3074B">
        <w:t xml:space="preserve">  /subscription-data/{ueId}/context-data/service-specific-authorizations/{serviceType}:</w:t>
      </w:r>
    </w:p>
    <w:p w14:paraId="2E8FD599"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5F021949" w14:textId="77777777" w:rsidR="003133A5" w:rsidRDefault="003133A5" w:rsidP="00F3074B">
      <w:pPr>
        <w:pStyle w:val="PL"/>
        <w:rPr>
          <w:lang w:val="fr-FR"/>
        </w:rPr>
      </w:pPr>
      <w:r w:rsidRPr="00F3074B">
        <w:t xml:space="preserve">  /subscription-data/{ueId}/5mbs-data:</w:t>
      </w:r>
    </w:p>
    <w:p w14:paraId="6E90E307"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76277C2" w14:textId="77777777" w:rsidR="00CD0FE8" w:rsidRDefault="00CD0FE8" w:rsidP="00CD0FE8">
      <w:pPr>
        <w:pStyle w:val="PL"/>
        <w:rPr>
          <w:lang w:val="fr-FR"/>
        </w:rPr>
      </w:pPr>
      <w:r w:rsidRPr="00F3074B">
        <w:t xml:space="preserve">  /subscription-data/{ueId}/</w:t>
      </w:r>
      <w:r>
        <w:t>uc</w:t>
      </w:r>
      <w:r w:rsidRPr="00F3074B">
        <w:t>-data:</w:t>
      </w:r>
    </w:p>
    <w:p w14:paraId="27991CD4" w14:textId="77777777" w:rsidR="00CD0FE8" w:rsidRPr="005D0E9B" w:rsidRDefault="00CD0FE8" w:rsidP="00CD0FE8">
      <w:pPr>
        <w:pStyle w:val="PL"/>
        <w:rPr>
          <w:lang w:eastAsia="zh-CN"/>
        </w:rPr>
      </w:pPr>
      <w:r w:rsidRPr="00F3074B">
        <w:t xml:space="preserve">    $ref: 'TS29505_Subscription_Data.yaml#/paths/~1subscription-data~1%7BueId%7D~1</w:t>
      </w:r>
      <w:r>
        <w:t>uc</w:t>
      </w:r>
      <w:r w:rsidRPr="00F3074B">
        <w:t>-data'</w:t>
      </w:r>
    </w:p>
    <w:p w14:paraId="37F3B234" w14:textId="77777777" w:rsidR="003133A5" w:rsidRDefault="003133A5" w:rsidP="003133A5">
      <w:pPr>
        <w:pStyle w:val="PL"/>
      </w:pPr>
      <w:r>
        <w:t xml:space="preserve">  /policy-data/</w:t>
      </w:r>
      <w:r>
        <w:rPr>
          <w:lang w:eastAsia="zh-CN"/>
        </w:rPr>
        <w:t>ues/</w:t>
      </w:r>
      <w:r>
        <w:t>{ueId}:</w:t>
      </w:r>
    </w:p>
    <w:p w14:paraId="1B084FC8" w14:textId="77777777" w:rsidR="003133A5" w:rsidRPr="00E52F05" w:rsidRDefault="003133A5" w:rsidP="00F3074B">
      <w:pPr>
        <w:pStyle w:val="PL"/>
        <w:rPr>
          <w:lang w:val="fr-FR" w:eastAsia="zh-CN"/>
        </w:rPr>
      </w:pPr>
      <w:r w:rsidRPr="00F3074B">
        <w:t xml:space="preserve">    $ref: 'TS29519_Policy_Data.yaml#/paths/~1policy-data~1ues~1%7BueId%7D'</w:t>
      </w:r>
    </w:p>
    <w:p w14:paraId="28E96BCC" w14:textId="77777777" w:rsidR="003133A5" w:rsidRDefault="003133A5" w:rsidP="003133A5">
      <w:pPr>
        <w:pStyle w:val="PL"/>
      </w:pPr>
      <w:r>
        <w:t xml:space="preserve">  /policy-data/</w:t>
      </w:r>
      <w:r>
        <w:rPr>
          <w:lang w:eastAsia="zh-CN"/>
        </w:rPr>
        <w:t>ues/</w:t>
      </w:r>
      <w:r>
        <w:t>{ueId}/am-data:</w:t>
      </w:r>
    </w:p>
    <w:p w14:paraId="1DD9372B" w14:textId="77777777" w:rsidR="003133A5" w:rsidRDefault="003133A5" w:rsidP="00F3074B">
      <w:pPr>
        <w:pStyle w:val="PL"/>
        <w:rPr>
          <w:lang w:val="fr-FR"/>
        </w:rPr>
      </w:pPr>
      <w:r w:rsidRPr="00F3074B">
        <w:t xml:space="preserve">    $ref: 'TS29519_Policy_Data.yaml#/paths/~1policy-data~1ues~1%7BueId%7D~1am-data'</w:t>
      </w:r>
    </w:p>
    <w:p w14:paraId="31264018" w14:textId="77777777" w:rsidR="003133A5" w:rsidRDefault="003133A5" w:rsidP="003133A5">
      <w:pPr>
        <w:pStyle w:val="PL"/>
      </w:pPr>
      <w:r>
        <w:t xml:space="preserve">  /policy-data/</w:t>
      </w:r>
      <w:r>
        <w:rPr>
          <w:lang w:eastAsia="zh-CN"/>
        </w:rPr>
        <w:t>ues/</w:t>
      </w:r>
      <w:r>
        <w:t>{ueId</w:t>
      </w:r>
      <w:r>
        <w:rPr>
          <w:lang w:val="fr-FR"/>
        </w:rPr>
        <w:t>}/ue-policy-set:</w:t>
      </w:r>
    </w:p>
    <w:p w14:paraId="23759989" w14:textId="77777777" w:rsidR="003133A5" w:rsidRDefault="003133A5" w:rsidP="00F3074B">
      <w:pPr>
        <w:pStyle w:val="PL"/>
        <w:rPr>
          <w:lang w:val="fr-FR"/>
        </w:rPr>
      </w:pPr>
      <w:r w:rsidRPr="00F3074B">
        <w:t xml:space="preserve">    $ref: 'TS29519_Policy_Data.yaml#/paths/~1policy-data~1ues~1%7BueId%7D~1ue-policy-set'</w:t>
      </w:r>
    </w:p>
    <w:p w14:paraId="718FD4D0" w14:textId="77777777" w:rsidR="003133A5" w:rsidRDefault="003133A5" w:rsidP="003133A5">
      <w:pPr>
        <w:pStyle w:val="PL"/>
      </w:pPr>
      <w:r>
        <w:t xml:space="preserve">  /policy-data/</w:t>
      </w:r>
      <w:r>
        <w:rPr>
          <w:lang w:eastAsia="zh-CN"/>
        </w:rPr>
        <w:t>ues/</w:t>
      </w:r>
      <w:r>
        <w:t>{ueId</w:t>
      </w:r>
      <w:r>
        <w:rPr>
          <w:lang w:val="fr-FR"/>
        </w:rPr>
        <w:t>}/sm-data:</w:t>
      </w:r>
    </w:p>
    <w:p w14:paraId="35E42AAC" w14:textId="77777777" w:rsidR="003133A5" w:rsidRDefault="003133A5" w:rsidP="00F3074B">
      <w:pPr>
        <w:pStyle w:val="PL"/>
        <w:rPr>
          <w:lang w:val="fr-FR"/>
        </w:rPr>
      </w:pPr>
      <w:r w:rsidRPr="00F3074B">
        <w:t xml:space="preserve">    $ref: 'TS29519_Policy_Data.yaml#/paths/~1policy-data~1ues~1%7BueId%7D~1sm-data'</w:t>
      </w:r>
    </w:p>
    <w:p w14:paraId="0D45CCBF" w14:textId="77777777" w:rsidR="003133A5" w:rsidRDefault="003133A5" w:rsidP="003133A5">
      <w:pPr>
        <w:pStyle w:val="PL"/>
      </w:pPr>
      <w:r>
        <w:t xml:space="preserve">  /policy-data/</w:t>
      </w:r>
      <w:r>
        <w:rPr>
          <w:lang w:eastAsia="zh-CN"/>
        </w:rPr>
        <w:t>ues/</w:t>
      </w:r>
      <w:r>
        <w:t>{ueId</w:t>
      </w:r>
      <w:r>
        <w:rPr>
          <w:lang w:val="fr-FR"/>
        </w:rPr>
        <w:t>}/sm-data/{usageMonId}:</w:t>
      </w:r>
    </w:p>
    <w:p w14:paraId="49CC8112" w14:textId="77777777" w:rsidR="003133A5" w:rsidRDefault="003133A5" w:rsidP="00F3074B">
      <w:pPr>
        <w:pStyle w:val="PL"/>
        <w:rPr>
          <w:lang w:val="fr-FR"/>
        </w:rPr>
      </w:pPr>
      <w:r w:rsidRPr="00F3074B">
        <w:t xml:space="preserve">    $ref: 'TS29519_Policy_Data.yaml#/paths/~1policy-data~1ues~1%7BueId%7D~1sm-data~1%7BusageMonId%7D'</w:t>
      </w:r>
    </w:p>
    <w:p w14:paraId="45806688" w14:textId="77777777" w:rsidR="003133A5" w:rsidRDefault="003133A5" w:rsidP="003133A5">
      <w:pPr>
        <w:pStyle w:val="PL"/>
      </w:pPr>
      <w:r>
        <w:t xml:space="preserve">  /policy-data/sponsor-connectivity-data/{sponsorId}:</w:t>
      </w:r>
    </w:p>
    <w:p w14:paraId="69EA44D3" w14:textId="77777777" w:rsidR="003133A5" w:rsidRDefault="003133A5" w:rsidP="00F3074B">
      <w:pPr>
        <w:pStyle w:val="PL"/>
        <w:rPr>
          <w:lang w:val="fr-FR"/>
        </w:rPr>
      </w:pPr>
      <w:r w:rsidRPr="00F3074B">
        <w:t xml:space="preserve">    $ref: 'TS29519_Policy_Data.yaml#/paths/~1policy-data~1sponsor-connectivity-data~1%7BsponsorId%7D'</w:t>
      </w:r>
    </w:p>
    <w:p w14:paraId="5B5F2F30" w14:textId="77777777" w:rsidR="003133A5" w:rsidRDefault="003133A5" w:rsidP="003133A5">
      <w:pPr>
        <w:pStyle w:val="PL"/>
      </w:pPr>
      <w:r>
        <w:t xml:space="preserve">  /policy-data/bdt</w:t>
      </w:r>
      <w:r>
        <w:rPr>
          <w:lang w:val="fr-FR"/>
        </w:rPr>
        <w:t>-data:</w:t>
      </w:r>
    </w:p>
    <w:p w14:paraId="6DA22AC9" w14:textId="77777777" w:rsidR="003133A5" w:rsidRDefault="003133A5" w:rsidP="003133A5">
      <w:pPr>
        <w:pStyle w:val="PL"/>
      </w:pPr>
      <w:r>
        <w:rPr>
          <w:lang w:val="fr-FR"/>
        </w:rPr>
        <w:t xml:space="preserve">    $ref: 'TS29519_Policy_Data.</w:t>
      </w:r>
      <w:r>
        <w:t>yaml#/</w:t>
      </w:r>
      <w:r>
        <w:rPr>
          <w:lang w:val="fr-FR"/>
        </w:rPr>
        <w:t>paths/~1</w:t>
      </w:r>
      <w:r>
        <w:t>policy-data~1bdt-data'</w:t>
      </w:r>
    </w:p>
    <w:p w14:paraId="015065DF" w14:textId="77777777" w:rsidR="003133A5" w:rsidRDefault="003133A5" w:rsidP="003133A5">
      <w:pPr>
        <w:pStyle w:val="PL"/>
      </w:pPr>
      <w:r>
        <w:t xml:space="preserve">  /policy-data/bdt-data/{bdtReferenceId}:</w:t>
      </w:r>
    </w:p>
    <w:p w14:paraId="0460D171" w14:textId="77777777" w:rsidR="003133A5" w:rsidRDefault="003133A5" w:rsidP="003133A5">
      <w:pPr>
        <w:pStyle w:val="PL"/>
        <w:rPr>
          <w:lang w:val="fr-FR"/>
        </w:rPr>
      </w:pPr>
      <w:r>
        <w:rPr>
          <w:lang w:val="fr-FR"/>
        </w:rPr>
        <w:t xml:space="preserve">    $ref: 'TS29519_Policy_Data.yaml#/paths/~1policy-data~1bdt-data~1%7BbdtReferenceId%7D'</w:t>
      </w:r>
    </w:p>
    <w:p w14:paraId="114F7CB9" w14:textId="77777777" w:rsidR="003133A5" w:rsidRDefault="003133A5" w:rsidP="003133A5">
      <w:pPr>
        <w:pStyle w:val="PL"/>
      </w:pPr>
      <w:r>
        <w:t xml:space="preserve">  /policy-data/subs-to-notify:</w:t>
      </w:r>
    </w:p>
    <w:p w14:paraId="31708BAC" w14:textId="77777777" w:rsidR="003133A5" w:rsidRDefault="003133A5" w:rsidP="003133A5">
      <w:pPr>
        <w:pStyle w:val="PL"/>
        <w:rPr>
          <w:lang w:val="fr-FR"/>
        </w:rPr>
      </w:pPr>
      <w:r>
        <w:rPr>
          <w:lang w:val="fr-FR"/>
        </w:rPr>
        <w:t xml:space="preserve">    $ref: 'TS29519_Policy_Data.yaml#/paths/~1policy-data~1subs-to-notify'</w:t>
      </w:r>
    </w:p>
    <w:p w14:paraId="45AB247A" w14:textId="77777777" w:rsidR="003133A5" w:rsidRDefault="003133A5" w:rsidP="003133A5">
      <w:pPr>
        <w:pStyle w:val="PL"/>
      </w:pPr>
      <w:r>
        <w:t xml:space="preserve">  /policy-data/subs-to-notify/{subsId}:</w:t>
      </w:r>
    </w:p>
    <w:p w14:paraId="51A323F3" w14:textId="77777777" w:rsidR="003133A5" w:rsidRDefault="003133A5" w:rsidP="003133A5">
      <w:pPr>
        <w:pStyle w:val="PL"/>
        <w:rPr>
          <w:lang w:val="fr-FR"/>
        </w:rPr>
      </w:pPr>
      <w:r>
        <w:rPr>
          <w:lang w:val="fr-FR"/>
        </w:rPr>
        <w:t xml:space="preserve">    $ref: 'TS29519_Policy_Data.yaml#/paths/~1policy-data~1subs-to-notify~1%7BsubsId%7D'</w:t>
      </w:r>
    </w:p>
    <w:p w14:paraId="7AA713FD"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76B6D4A2"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5F083147" w14:textId="77777777" w:rsidR="003133A5" w:rsidRDefault="003133A5" w:rsidP="003133A5">
      <w:pPr>
        <w:pStyle w:val="PL"/>
      </w:pPr>
      <w:r>
        <w:t xml:space="preserve">  /application-data/pfds:</w:t>
      </w:r>
    </w:p>
    <w:p w14:paraId="58575652" w14:textId="77777777" w:rsidR="003133A5" w:rsidRDefault="003133A5" w:rsidP="003133A5">
      <w:pPr>
        <w:pStyle w:val="PL"/>
        <w:rPr>
          <w:lang w:val="fr-FR"/>
        </w:rPr>
      </w:pPr>
      <w:r>
        <w:rPr>
          <w:lang w:val="fr-FR"/>
        </w:rPr>
        <w:t xml:space="preserve">    $ref: 'TS29519_Application_Data.yaml#/paths/~1application-data~1pfds'</w:t>
      </w:r>
    </w:p>
    <w:p w14:paraId="2997665A" w14:textId="77777777" w:rsidR="003133A5" w:rsidRDefault="003133A5" w:rsidP="003133A5">
      <w:pPr>
        <w:pStyle w:val="PL"/>
      </w:pPr>
      <w:r>
        <w:t xml:space="preserve">  /application-data/pfds/{app</w:t>
      </w:r>
      <w:r>
        <w:rPr>
          <w:lang w:eastAsia="zh-CN"/>
        </w:rPr>
        <w:t>Id</w:t>
      </w:r>
      <w:r>
        <w:t>}:</w:t>
      </w:r>
    </w:p>
    <w:p w14:paraId="303E4704"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60372065" w14:textId="77777777" w:rsidR="003133A5" w:rsidRDefault="003133A5" w:rsidP="003133A5">
      <w:pPr>
        <w:pStyle w:val="PL"/>
      </w:pPr>
      <w:r>
        <w:lastRenderedPageBreak/>
        <w:t xml:space="preserve">  /application-data/influenceData:</w:t>
      </w:r>
    </w:p>
    <w:p w14:paraId="3DE2A885"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3B67CA63" w14:textId="77777777" w:rsidR="003133A5" w:rsidRDefault="003133A5" w:rsidP="003133A5">
      <w:pPr>
        <w:pStyle w:val="PL"/>
      </w:pPr>
      <w:r w:rsidRPr="009A6F57">
        <w:t># The path segment is left not following the naming convention as defined in 3GPP TS 29.501 due to backward compatibility consideration.</w:t>
      </w:r>
    </w:p>
    <w:p w14:paraId="17CC0A2A" w14:textId="77777777" w:rsidR="003133A5" w:rsidRDefault="003133A5" w:rsidP="003133A5">
      <w:pPr>
        <w:pStyle w:val="PL"/>
      </w:pPr>
      <w:r>
        <w:t xml:space="preserve">  /application-data/influenceData/{influenceId}:</w:t>
      </w:r>
    </w:p>
    <w:p w14:paraId="09AEAAB4"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0CD76CC6" w14:textId="77777777" w:rsidR="003133A5" w:rsidRDefault="003133A5" w:rsidP="003133A5">
      <w:pPr>
        <w:pStyle w:val="PL"/>
      </w:pPr>
      <w:r w:rsidRPr="00342528">
        <w:t># The path segment is left not following the naming convention as defined in 3GPP TS 29.501 due to backward compatibility consideration.</w:t>
      </w:r>
    </w:p>
    <w:p w14:paraId="3F748FF1" w14:textId="77777777" w:rsidR="003133A5" w:rsidRDefault="003133A5" w:rsidP="003133A5">
      <w:pPr>
        <w:pStyle w:val="PL"/>
      </w:pPr>
      <w:r>
        <w:t xml:space="preserve">  /policy-data/plmns/{plmnId</w:t>
      </w:r>
      <w:r>
        <w:rPr>
          <w:lang w:val="fr-FR"/>
        </w:rPr>
        <w:t>}/ue-policy-set:</w:t>
      </w:r>
    </w:p>
    <w:p w14:paraId="75C2EA3D"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51A11042" w14:textId="77777777" w:rsidR="003133A5" w:rsidRDefault="003133A5" w:rsidP="003133A5">
      <w:pPr>
        <w:pStyle w:val="PL"/>
      </w:pPr>
      <w:r>
        <w:t xml:space="preserve">  /application-data/bdtPolicyData:</w:t>
      </w:r>
    </w:p>
    <w:p w14:paraId="2AF9959C"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3ED4F26" w14:textId="77777777" w:rsidR="003133A5" w:rsidRDefault="003133A5" w:rsidP="003133A5">
      <w:pPr>
        <w:pStyle w:val="PL"/>
      </w:pPr>
      <w:r w:rsidRPr="00C07180">
        <w:t># The path segment is left not following the naming convention as defined in 3GPP TS 29.501 due to backward compatibility consideration.</w:t>
      </w:r>
    </w:p>
    <w:p w14:paraId="0202379B" w14:textId="77777777" w:rsidR="003133A5" w:rsidRDefault="003133A5" w:rsidP="003133A5">
      <w:pPr>
        <w:pStyle w:val="PL"/>
      </w:pPr>
      <w:r>
        <w:t xml:space="preserve">  /application-data/bdtPolicyData/{bdtPolicyId}:</w:t>
      </w:r>
    </w:p>
    <w:p w14:paraId="2A1BDDC6"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0A17ABB5" w14:textId="77777777" w:rsidR="003133A5" w:rsidRDefault="003133A5" w:rsidP="003133A5">
      <w:pPr>
        <w:pStyle w:val="PL"/>
      </w:pPr>
      <w:r w:rsidRPr="00C07180">
        <w:t># The path segment is left not following the naming convention as defined in 3GPP TS 29.501 due to backward compatibility consideration.</w:t>
      </w:r>
    </w:p>
    <w:p w14:paraId="492300C4" w14:textId="77777777" w:rsidR="003133A5" w:rsidRDefault="003133A5" w:rsidP="003133A5">
      <w:pPr>
        <w:pStyle w:val="PL"/>
      </w:pPr>
      <w:r>
        <w:t xml:space="preserve">  /application-data/iptvConfigData:</w:t>
      </w:r>
    </w:p>
    <w:p w14:paraId="5EE13A04"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017B8AFE" w14:textId="77777777" w:rsidR="003133A5" w:rsidRDefault="003133A5" w:rsidP="003133A5">
      <w:pPr>
        <w:pStyle w:val="PL"/>
      </w:pPr>
      <w:r w:rsidRPr="00C07180">
        <w:t># The path segment is left not following the naming convention as defined in 3GPP TS 29.501 due to backward compatibility consideration.</w:t>
      </w:r>
    </w:p>
    <w:p w14:paraId="7B8FD616" w14:textId="77777777" w:rsidR="003133A5" w:rsidRDefault="003133A5" w:rsidP="003133A5">
      <w:pPr>
        <w:pStyle w:val="PL"/>
      </w:pPr>
      <w:r>
        <w:t xml:space="preserve">  /application-data/iptvConfigData/{configurationId}:</w:t>
      </w:r>
    </w:p>
    <w:p w14:paraId="58150373"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39324917" w14:textId="77777777" w:rsidR="003133A5" w:rsidRDefault="003133A5" w:rsidP="003133A5">
      <w:pPr>
        <w:pStyle w:val="PL"/>
      </w:pPr>
      <w:r w:rsidRPr="00C07180">
        <w:t># The path segment is left not following the naming convention as defined in 3GPP TS 29.501 due to backward compatibility consideration.</w:t>
      </w:r>
    </w:p>
    <w:p w14:paraId="592AC9ED" w14:textId="77777777" w:rsidR="003133A5" w:rsidRDefault="003133A5" w:rsidP="003133A5">
      <w:pPr>
        <w:pStyle w:val="PL"/>
      </w:pPr>
      <w:r>
        <w:t xml:space="preserve">  /</w:t>
      </w:r>
      <w:r w:rsidRPr="007576BC">
        <w:t>application-data/serviceParamData:</w:t>
      </w:r>
    </w:p>
    <w:p w14:paraId="59916961"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3A8497BD" w14:textId="77777777" w:rsidR="003133A5" w:rsidRDefault="003133A5" w:rsidP="003133A5">
      <w:pPr>
        <w:pStyle w:val="PL"/>
      </w:pPr>
      <w:r w:rsidRPr="00C07180">
        <w:t># The path segment is left not following the naming convention as defined in 3GPP TS 29.501 due to backward compatibility consideration.</w:t>
      </w:r>
    </w:p>
    <w:p w14:paraId="0BBDFDE9"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12C29BBB"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4EDCFE5E" w14:textId="77777777" w:rsidR="003133A5" w:rsidRDefault="003133A5" w:rsidP="003133A5">
      <w:pPr>
        <w:pStyle w:val="PL"/>
      </w:pPr>
      <w:r w:rsidRPr="00C07180">
        <w:t># The path segment is left not following the naming convention as defined in 3GPP TS 29.501 due to backward compatibility consideration.</w:t>
      </w:r>
    </w:p>
    <w:p w14:paraId="0F174726" w14:textId="77777777" w:rsidR="003133A5" w:rsidRDefault="003133A5" w:rsidP="003133A5">
      <w:pPr>
        <w:pStyle w:val="PL"/>
      </w:pPr>
      <w:r>
        <w:t xml:space="preserve">  /application-data/influenceData/subs</w:t>
      </w:r>
      <w:r>
        <w:rPr>
          <w:lang w:eastAsia="zh-CN"/>
        </w:rPr>
        <w:t>-to-notify</w:t>
      </w:r>
      <w:r>
        <w:t>:</w:t>
      </w:r>
    </w:p>
    <w:p w14:paraId="0B113EF8"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2FA9727B" w14:textId="77777777" w:rsidR="003133A5" w:rsidRDefault="003133A5" w:rsidP="003133A5">
      <w:pPr>
        <w:pStyle w:val="PL"/>
      </w:pPr>
      <w:r w:rsidRPr="00C07180">
        <w:t># The path segment is left not following the naming convention as defined in 3GPP TS 29.501 due to backward compatibility consideration.</w:t>
      </w:r>
    </w:p>
    <w:p w14:paraId="1299AFFA" w14:textId="77777777" w:rsidR="003133A5" w:rsidRDefault="003133A5" w:rsidP="003133A5">
      <w:pPr>
        <w:pStyle w:val="PL"/>
      </w:pPr>
      <w:r>
        <w:t xml:space="preserve">  /application-data/influenceData/subs</w:t>
      </w:r>
      <w:r>
        <w:rPr>
          <w:lang w:eastAsia="zh-CN"/>
        </w:rPr>
        <w:t>-to-notify</w:t>
      </w:r>
      <w:r>
        <w:t>/{subscriptionId}:</w:t>
      </w:r>
    </w:p>
    <w:p w14:paraId="2D00D4C0"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13EE95CE" w14:textId="77777777" w:rsidR="003133A5" w:rsidRDefault="003133A5" w:rsidP="003133A5">
      <w:pPr>
        <w:pStyle w:val="PL"/>
      </w:pPr>
      <w:r w:rsidRPr="00C07180">
        <w:t># The path segment is left not following the naming convention as defined in 3GPP TS 29.501 due to backward compatibility consideration.</w:t>
      </w:r>
    </w:p>
    <w:p w14:paraId="42F5C153" w14:textId="77777777" w:rsidR="003133A5" w:rsidRDefault="003133A5" w:rsidP="003133A5">
      <w:pPr>
        <w:pStyle w:val="PL"/>
      </w:pPr>
      <w:r>
        <w:t xml:space="preserve">  /application-data/subs</w:t>
      </w:r>
      <w:r>
        <w:rPr>
          <w:lang w:eastAsia="zh-CN"/>
        </w:rPr>
        <w:t>-to-notify</w:t>
      </w:r>
      <w:r>
        <w:t>:</w:t>
      </w:r>
    </w:p>
    <w:p w14:paraId="69065D8C" w14:textId="77777777" w:rsidR="003133A5" w:rsidRDefault="003133A5" w:rsidP="003133A5">
      <w:pPr>
        <w:pStyle w:val="PL"/>
        <w:rPr>
          <w:lang w:val="fr-FR"/>
        </w:rPr>
      </w:pPr>
      <w:r>
        <w:rPr>
          <w:lang w:val="fr-FR"/>
        </w:rPr>
        <w:lastRenderedPageBreak/>
        <w:t xml:space="preserve">    $ref: 'TS29519_Application_Data.yaml#/paths/~1application-data</w:t>
      </w:r>
      <w:r>
        <w:t>~1subs</w:t>
      </w:r>
      <w:r>
        <w:rPr>
          <w:lang w:eastAsia="zh-CN"/>
        </w:rPr>
        <w:t>-to-notify</w:t>
      </w:r>
      <w:r>
        <w:rPr>
          <w:lang w:val="fr-FR"/>
        </w:rPr>
        <w:t>'</w:t>
      </w:r>
    </w:p>
    <w:p w14:paraId="343FC03E" w14:textId="77777777" w:rsidR="003133A5" w:rsidRDefault="003133A5" w:rsidP="003133A5">
      <w:pPr>
        <w:pStyle w:val="PL"/>
      </w:pPr>
      <w:r>
        <w:t xml:space="preserve">  /application-data/subs</w:t>
      </w:r>
      <w:r>
        <w:rPr>
          <w:lang w:eastAsia="zh-CN"/>
        </w:rPr>
        <w:t>-to-notify</w:t>
      </w:r>
      <w:r>
        <w:t>/{subsId}:</w:t>
      </w:r>
    </w:p>
    <w:p w14:paraId="0CBED215"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F8E3504" w14:textId="77777777" w:rsidR="003133A5" w:rsidRDefault="003133A5" w:rsidP="003133A5">
      <w:pPr>
        <w:pStyle w:val="PL"/>
      </w:pPr>
      <w:r>
        <w:t xml:space="preserve">  /exposure-data/{ueId}/access-and-mobility-data:</w:t>
      </w:r>
    </w:p>
    <w:p w14:paraId="5D949592"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283AE7F1" w14:textId="77777777" w:rsidR="003133A5" w:rsidRDefault="003133A5" w:rsidP="003133A5">
      <w:pPr>
        <w:pStyle w:val="PL"/>
      </w:pPr>
      <w:r>
        <w:t xml:space="preserve">  /exposure-data/{ueId}/session-management-data/{pduSessionId}:</w:t>
      </w:r>
    </w:p>
    <w:p w14:paraId="76E0E396"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2C87E5EF" w14:textId="77777777" w:rsidR="003133A5" w:rsidRDefault="003133A5" w:rsidP="003133A5">
      <w:pPr>
        <w:pStyle w:val="PL"/>
      </w:pPr>
      <w:r>
        <w:t xml:space="preserve">  /exposure-data/subs-to-notify:</w:t>
      </w:r>
    </w:p>
    <w:p w14:paraId="748CBFC9"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56A68A8A" w14:textId="77777777" w:rsidR="003133A5" w:rsidRDefault="003133A5" w:rsidP="003133A5">
      <w:pPr>
        <w:pStyle w:val="PL"/>
      </w:pPr>
      <w:r>
        <w:t xml:space="preserve">  /exposure-data/subs-to-notify/{subId}:</w:t>
      </w:r>
    </w:p>
    <w:p w14:paraId="4E1DA82C"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62C98A3B" w14:textId="77777777" w:rsidR="00F817B5" w:rsidRDefault="00F817B5" w:rsidP="00F817B5">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68C8E900" w14:textId="77777777" w:rsidR="00F817B5" w:rsidRDefault="00F817B5" w:rsidP="00F817B5">
      <w:pPr>
        <w:pStyle w:val="PL"/>
      </w:pPr>
      <w:r w:rsidRPr="00986E88">
        <w:t xml:space="preserve">    post:</w:t>
      </w:r>
    </w:p>
    <w:p w14:paraId="7E9F9098" w14:textId="77777777" w:rsidR="00F817B5" w:rsidRPr="00A37A81" w:rsidRDefault="00F817B5" w:rsidP="00F817B5">
      <w:pPr>
        <w:pStyle w:val="PL"/>
      </w:pPr>
      <w:r>
        <w:t xml:space="preserve">    # This is a pseudo operation, clients shall NOT invoke this method!</w:t>
      </w:r>
    </w:p>
    <w:p w14:paraId="4A7B1120" w14:textId="77777777" w:rsidR="00F817B5" w:rsidRPr="000B71E3" w:rsidRDefault="00F817B5" w:rsidP="00F817B5">
      <w:pPr>
        <w:pStyle w:val="PL"/>
      </w:pPr>
      <w:r w:rsidRPr="000B71E3">
        <w:t xml:space="preserve">      summary: subscribe to </w:t>
      </w:r>
      <w:r>
        <w:t xml:space="preserve">data restoration </w:t>
      </w:r>
      <w:r w:rsidRPr="000B71E3">
        <w:t>notifications</w:t>
      </w:r>
    </w:p>
    <w:p w14:paraId="6E4CE6D8" w14:textId="77777777" w:rsidR="00F817B5" w:rsidRDefault="00F817B5" w:rsidP="00F817B5">
      <w:pPr>
        <w:pStyle w:val="PL"/>
      </w:pPr>
      <w:r>
        <w:t xml:space="preserve">      operationId: CreateIndividualSubcription</w:t>
      </w:r>
    </w:p>
    <w:p w14:paraId="1740CDBA" w14:textId="77777777" w:rsidR="00F817B5" w:rsidRDefault="00F817B5" w:rsidP="00F817B5">
      <w:pPr>
        <w:pStyle w:val="PL"/>
      </w:pPr>
      <w:r>
        <w:t xml:space="preserve">      tags:</w:t>
      </w:r>
    </w:p>
    <w:p w14:paraId="2C2129B8" w14:textId="77777777" w:rsidR="00F817B5" w:rsidRDefault="00F817B5" w:rsidP="00F817B5">
      <w:pPr>
        <w:pStyle w:val="PL"/>
      </w:pPr>
      <w:r>
        <w:t xml:space="preserve">        - Subscriptions (Collection)</w:t>
      </w:r>
    </w:p>
    <w:p w14:paraId="0F4A46D2" w14:textId="77777777" w:rsidR="00F817B5" w:rsidRPr="00986E88" w:rsidRDefault="00F817B5" w:rsidP="00F817B5">
      <w:pPr>
        <w:pStyle w:val="PL"/>
      </w:pPr>
      <w:r w:rsidRPr="00986E88">
        <w:t xml:space="preserve">      requestBody:</w:t>
      </w:r>
    </w:p>
    <w:p w14:paraId="2F8BAB00" w14:textId="77777777" w:rsidR="00F817B5" w:rsidRPr="00986E88" w:rsidRDefault="00F817B5" w:rsidP="00F817B5">
      <w:pPr>
        <w:pStyle w:val="PL"/>
      </w:pPr>
      <w:r w:rsidRPr="00986E88">
        <w:t xml:space="preserve">        required: true</w:t>
      </w:r>
    </w:p>
    <w:p w14:paraId="1C2BE822" w14:textId="77777777" w:rsidR="00F817B5" w:rsidRPr="00986E88" w:rsidRDefault="00F817B5" w:rsidP="00F817B5">
      <w:pPr>
        <w:pStyle w:val="PL"/>
      </w:pPr>
      <w:r w:rsidRPr="00986E88">
        <w:t xml:space="preserve">        content:</w:t>
      </w:r>
    </w:p>
    <w:p w14:paraId="5B751E9E" w14:textId="77777777" w:rsidR="00F817B5" w:rsidRDefault="00F817B5" w:rsidP="00F817B5">
      <w:pPr>
        <w:pStyle w:val="PL"/>
      </w:pPr>
      <w:r w:rsidRPr="00986E88">
        <w:t xml:space="preserve">          application/json:</w:t>
      </w:r>
    </w:p>
    <w:p w14:paraId="37246B11" w14:textId="77777777" w:rsidR="00F817B5" w:rsidRPr="00986E88" w:rsidRDefault="00F817B5" w:rsidP="00F817B5">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B2C3296" w14:textId="77777777" w:rsidR="00F817B5" w:rsidRPr="00986E88" w:rsidRDefault="00F817B5" w:rsidP="00F817B5">
      <w:pPr>
        <w:pStyle w:val="PL"/>
      </w:pPr>
      <w:r w:rsidRPr="00986E88">
        <w:t xml:space="preserve">      responses:</w:t>
      </w:r>
    </w:p>
    <w:p w14:paraId="399D5BF1" w14:textId="77777777" w:rsidR="00F817B5" w:rsidRDefault="00F817B5" w:rsidP="00F817B5">
      <w:pPr>
        <w:pStyle w:val="PL"/>
      </w:pPr>
      <w:r>
        <w:t xml:space="preserve">        default:</w:t>
      </w:r>
    </w:p>
    <w:p w14:paraId="64DCEFE9"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ECA2CD" w14:textId="77777777" w:rsidR="00F817B5" w:rsidRPr="00986E88" w:rsidRDefault="00F817B5" w:rsidP="00F817B5">
      <w:pPr>
        <w:pStyle w:val="PL"/>
      </w:pPr>
      <w:r w:rsidRPr="00986E88">
        <w:t xml:space="preserve">      callbacks:</w:t>
      </w:r>
    </w:p>
    <w:p w14:paraId="332E4E31" w14:textId="77777777" w:rsidR="00F817B5" w:rsidRPr="00986E88" w:rsidRDefault="00F817B5" w:rsidP="00F817B5">
      <w:pPr>
        <w:pStyle w:val="PL"/>
      </w:pPr>
      <w:r w:rsidRPr="00986E88">
        <w:t xml:space="preserve">        </w:t>
      </w:r>
      <w:r w:rsidRPr="00DE0938">
        <w:t>restorationNotification</w:t>
      </w:r>
      <w:r w:rsidRPr="00986E88">
        <w:t>:</w:t>
      </w:r>
    </w:p>
    <w:p w14:paraId="127A7EBA" w14:textId="77777777" w:rsidR="00F817B5" w:rsidRDefault="00F817B5" w:rsidP="00F817B5">
      <w:pPr>
        <w:pStyle w:val="PL"/>
      </w:pPr>
      <w:r w:rsidRPr="00986E88">
        <w:t xml:space="preserve">          '{</w:t>
      </w:r>
      <w:r>
        <w:rPr>
          <w:lang w:val="en-US"/>
        </w:rPr>
        <w:t>data</w:t>
      </w:r>
      <w:r w:rsidRPr="00B06F7A">
        <w:rPr>
          <w:lang w:val="en-US"/>
        </w:rPr>
        <w:t>RestorationCallbackUri</w:t>
      </w:r>
      <w:r w:rsidRPr="00986E88">
        <w:t>}':</w:t>
      </w:r>
    </w:p>
    <w:p w14:paraId="005C5FA5" w14:textId="77777777" w:rsidR="00F817B5" w:rsidRPr="00986E88" w:rsidRDefault="00F817B5" w:rsidP="00F817B5">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72CDE7A6" w14:textId="77777777" w:rsidR="00F817B5" w:rsidRPr="00986E88" w:rsidRDefault="00F817B5" w:rsidP="00F817B5">
      <w:pPr>
        <w:pStyle w:val="PL"/>
      </w:pPr>
      <w:r w:rsidRPr="00986E88">
        <w:t xml:space="preserve">            post:</w:t>
      </w:r>
    </w:p>
    <w:p w14:paraId="603CB9AD" w14:textId="77777777" w:rsidR="00F817B5" w:rsidRPr="00986E88" w:rsidRDefault="00F817B5" w:rsidP="00F817B5">
      <w:pPr>
        <w:pStyle w:val="PL"/>
      </w:pPr>
      <w:r w:rsidRPr="00986E88">
        <w:t xml:space="preserve">              requestBody:</w:t>
      </w:r>
    </w:p>
    <w:p w14:paraId="14ABF924" w14:textId="77777777" w:rsidR="00F817B5" w:rsidRPr="00986E88" w:rsidRDefault="00F817B5" w:rsidP="00F817B5">
      <w:pPr>
        <w:pStyle w:val="PL"/>
      </w:pPr>
      <w:r w:rsidRPr="00986E88">
        <w:t xml:space="preserve">                required: true</w:t>
      </w:r>
    </w:p>
    <w:p w14:paraId="2481A502" w14:textId="77777777" w:rsidR="00F817B5" w:rsidRPr="00986E88" w:rsidRDefault="00F817B5" w:rsidP="00F817B5">
      <w:pPr>
        <w:pStyle w:val="PL"/>
      </w:pPr>
      <w:r w:rsidRPr="00986E88">
        <w:t xml:space="preserve">                content:</w:t>
      </w:r>
    </w:p>
    <w:p w14:paraId="1CA409C8" w14:textId="77777777" w:rsidR="00F817B5" w:rsidRPr="00986E88" w:rsidRDefault="00F817B5" w:rsidP="00F817B5">
      <w:pPr>
        <w:pStyle w:val="PL"/>
      </w:pPr>
      <w:r w:rsidRPr="00986E88">
        <w:t xml:space="preserve">                  application/json:</w:t>
      </w:r>
    </w:p>
    <w:p w14:paraId="5C17FF24" w14:textId="77777777" w:rsidR="00F817B5" w:rsidRPr="00986E88" w:rsidRDefault="00F817B5" w:rsidP="00F817B5">
      <w:pPr>
        <w:pStyle w:val="PL"/>
      </w:pPr>
      <w:r w:rsidRPr="00986E88">
        <w:t xml:space="preserve">                    schema:</w:t>
      </w:r>
    </w:p>
    <w:p w14:paraId="1FA3FED7" w14:textId="77777777" w:rsidR="00F817B5" w:rsidRPr="00986E88" w:rsidRDefault="00F817B5" w:rsidP="00F817B5">
      <w:pPr>
        <w:pStyle w:val="PL"/>
      </w:pPr>
      <w:r w:rsidRPr="00986E88">
        <w:t xml:space="preserve">                      $ref: '#/components/schemas/</w:t>
      </w:r>
      <w:r>
        <w:rPr>
          <w:lang w:eastAsia="zh-CN"/>
        </w:rPr>
        <w:t>DataRestorationNotification</w:t>
      </w:r>
      <w:r w:rsidRPr="00986E88">
        <w:t>'</w:t>
      </w:r>
    </w:p>
    <w:p w14:paraId="7174541F" w14:textId="77777777" w:rsidR="00F817B5" w:rsidRPr="00986E88" w:rsidRDefault="00F817B5" w:rsidP="00F817B5">
      <w:pPr>
        <w:pStyle w:val="PL"/>
      </w:pPr>
      <w:r w:rsidRPr="00986E88">
        <w:t xml:space="preserve">              responses:</w:t>
      </w:r>
    </w:p>
    <w:p w14:paraId="16CC172F" w14:textId="77777777" w:rsidR="00F817B5" w:rsidRPr="00986E88" w:rsidRDefault="00F817B5" w:rsidP="00F817B5">
      <w:pPr>
        <w:pStyle w:val="PL"/>
      </w:pPr>
      <w:r w:rsidRPr="00986E88">
        <w:t xml:space="preserve">                '204':</w:t>
      </w:r>
    </w:p>
    <w:p w14:paraId="2EA22B89" w14:textId="77777777" w:rsidR="00F817B5" w:rsidRPr="00986E88" w:rsidRDefault="00F817B5" w:rsidP="00F817B5">
      <w:pPr>
        <w:pStyle w:val="PL"/>
      </w:pPr>
      <w:r w:rsidRPr="00986E88">
        <w:t xml:space="preserve">                  description: No Content, Notification was succesfull</w:t>
      </w:r>
    </w:p>
    <w:p w14:paraId="1E6CE8DC" w14:textId="77777777" w:rsidR="00F817B5" w:rsidRPr="00690A26" w:rsidRDefault="00F817B5" w:rsidP="00F817B5">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32DFB57"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26101405" w14:textId="77777777" w:rsidR="00F817B5" w:rsidRPr="003B2883" w:rsidRDefault="00F817B5" w:rsidP="00F817B5">
      <w:pPr>
        <w:pStyle w:val="PL"/>
      </w:pPr>
      <w:r w:rsidRPr="003B2883">
        <w:t xml:space="preserve">         </w:t>
      </w:r>
      <w:r>
        <w:rPr>
          <w:lang w:val="en-US"/>
        </w:rPr>
        <w:t xml:space="preserve">        </w:t>
      </w:r>
      <w:r w:rsidRPr="003B2883">
        <w:t xml:space="preserve"> content:</w:t>
      </w:r>
    </w:p>
    <w:p w14:paraId="51DCCE5F"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1EE5E217" w14:textId="77777777" w:rsidR="00F817B5" w:rsidRPr="003B2883" w:rsidRDefault="00F817B5" w:rsidP="00F817B5">
      <w:pPr>
        <w:pStyle w:val="PL"/>
      </w:pPr>
      <w:r w:rsidRPr="003B2883">
        <w:t xml:space="preserve">   </w:t>
      </w:r>
      <w:r>
        <w:rPr>
          <w:lang w:val="en-US"/>
        </w:rPr>
        <w:t xml:space="preserve">        </w:t>
      </w:r>
      <w:r w:rsidRPr="003B2883">
        <w:t xml:space="preserve">           schema:</w:t>
      </w:r>
    </w:p>
    <w:p w14:paraId="741F3C15" w14:textId="77777777" w:rsidR="00F817B5" w:rsidRDefault="00F817B5" w:rsidP="00F817B5">
      <w:pPr>
        <w:pStyle w:val="PL"/>
        <w:rPr>
          <w:lang w:eastAsia="zh-CN"/>
        </w:rPr>
      </w:pPr>
      <w:r w:rsidRPr="003B2883">
        <w:lastRenderedPageBreak/>
        <w:t xml:space="preserve">     </w:t>
      </w:r>
      <w:r>
        <w:rPr>
          <w:lang w:val="en-US"/>
        </w:rPr>
        <w:t xml:space="preserve">        </w:t>
      </w:r>
      <w:r w:rsidRPr="003B2883">
        <w:t xml:space="preserve">           $ref: 'TS29571_CommonData.yaml#/components/schemas/</w:t>
      </w:r>
      <w:r>
        <w:t>RedirectResponse</w:t>
      </w:r>
      <w:r w:rsidRPr="003B2883">
        <w:t>'</w:t>
      </w:r>
    </w:p>
    <w:p w14:paraId="6D50E684"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3A83D94"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84F38B2"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123EEE04"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133DD1EB" w14:textId="77777777" w:rsidR="00F817B5" w:rsidRPr="00690A26"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schema:</w:t>
      </w:r>
    </w:p>
    <w:p w14:paraId="45AADC45" w14:textId="77777777" w:rsidR="00F817B5"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type: string</w:t>
      </w:r>
    </w:p>
    <w:p w14:paraId="46D109E0" w14:textId="77777777" w:rsidR="00F817B5" w:rsidRPr="00690A26" w:rsidRDefault="00F817B5" w:rsidP="00F817B5">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5C74A2CD"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19676CE" w14:textId="77777777" w:rsidR="00F817B5" w:rsidRPr="003B2883" w:rsidRDefault="00F817B5" w:rsidP="00F817B5">
      <w:pPr>
        <w:pStyle w:val="PL"/>
      </w:pPr>
      <w:r w:rsidRPr="003B2883">
        <w:t xml:space="preserve">          </w:t>
      </w:r>
      <w:r>
        <w:rPr>
          <w:lang w:val="en-US"/>
        </w:rPr>
        <w:t xml:space="preserve">        </w:t>
      </w:r>
      <w:r w:rsidRPr="003B2883">
        <w:t>content:</w:t>
      </w:r>
    </w:p>
    <w:p w14:paraId="045878A2"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51189061" w14:textId="77777777" w:rsidR="00F817B5" w:rsidRPr="003B2883" w:rsidRDefault="00F817B5" w:rsidP="00F817B5">
      <w:pPr>
        <w:pStyle w:val="PL"/>
      </w:pPr>
      <w:r w:rsidRPr="003B2883">
        <w:t xml:space="preserve">              </w:t>
      </w:r>
      <w:r>
        <w:rPr>
          <w:lang w:val="en-US"/>
        </w:rPr>
        <w:t xml:space="preserve">        </w:t>
      </w:r>
      <w:r w:rsidRPr="003B2883">
        <w:t>schema:</w:t>
      </w:r>
    </w:p>
    <w:p w14:paraId="3667C10C"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565C1DA"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BCA8F8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4F104E2"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D55400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A85EB91"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4EAAD4CB" w14:textId="77777777" w:rsidR="00F817B5" w:rsidRPr="00690A26" w:rsidRDefault="00F817B5" w:rsidP="00F817B5">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AB255A7" w14:textId="77777777" w:rsidR="00F817B5" w:rsidRPr="00986E88" w:rsidRDefault="00F817B5" w:rsidP="00F817B5">
      <w:pPr>
        <w:pStyle w:val="PL"/>
      </w:pPr>
      <w:r w:rsidRPr="00986E88">
        <w:t xml:space="preserve">                '</w:t>
      </w:r>
      <w:r>
        <w:t>404</w:t>
      </w:r>
      <w:r w:rsidRPr="00986E88">
        <w:t>':</w:t>
      </w:r>
    </w:p>
    <w:p w14:paraId="768C9C57" w14:textId="77777777" w:rsidR="00F817B5" w:rsidRPr="008F2F3C" w:rsidRDefault="00F817B5" w:rsidP="00F817B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0B56AA0C" w14:textId="77777777" w:rsidR="00F817B5" w:rsidRDefault="00F817B5" w:rsidP="00F817B5">
      <w:pPr>
        <w:pStyle w:val="PL"/>
      </w:pPr>
      <w:r>
        <w:t xml:space="preserve">                default:</w:t>
      </w:r>
    </w:p>
    <w:p w14:paraId="16C64C54"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06AEE4F" w14:textId="77777777" w:rsidR="00F817B5" w:rsidRDefault="00F817B5" w:rsidP="003133A5">
      <w:pPr>
        <w:pStyle w:val="PL"/>
      </w:pPr>
    </w:p>
    <w:p w14:paraId="31452497" w14:textId="77777777" w:rsidR="003133A5" w:rsidRDefault="003133A5" w:rsidP="003133A5">
      <w:pPr>
        <w:pStyle w:val="PL"/>
      </w:pPr>
      <w:r>
        <w:t>components:</w:t>
      </w:r>
    </w:p>
    <w:p w14:paraId="4499912B" w14:textId="77777777" w:rsidR="003133A5" w:rsidRDefault="003133A5" w:rsidP="003133A5">
      <w:pPr>
        <w:pStyle w:val="PL"/>
      </w:pPr>
      <w:r>
        <w:t xml:space="preserve">  securitySchemes:</w:t>
      </w:r>
    </w:p>
    <w:p w14:paraId="5262F011" w14:textId="77777777" w:rsidR="003133A5" w:rsidRDefault="003133A5" w:rsidP="003133A5">
      <w:pPr>
        <w:pStyle w:val="PL"/>
      </w:pPr>
      <w:r>
        <w:t xml:space="preserve">    oAuth2ClientCredentials:</w:t>
      </w:r>
    </w:p>
    <w:p w14:paraId="38A0A706" w14:textId="77777777" w:rsidR="003133A5" w:rsidRDefault="003133A5" w:rsidP="003133A5">
      <w:pPr>
        <w:pStyle w:val="PL"/>
      </w:pPr>
      <w:r>
        <w:t xml:space="preserve">      type: oauth2</w:t>
      </w:r>
    </w:p>
    <w:p w14:paraId="06346BC6" w14:textId="77777777" w:rsidR="003133A5" w:rsidRDefault="003133A5" w:rsidP="003133A5">
      <w:pPr>
        <w:pStyle w:val="PL"/>
      </w:pPr>
      <w:r>
        <w:t xml:space="preserve">      flows:</w:t>
      </w:r>
    </w:p>
    <w:p w14:paraId="24172F32" w14:textId="77777777" w:rsidR="003133A5" w:rsidRDefault="003133A5" w:rsidP="003133A5">
      <w:pPr>
        <w:pStyle w:val="PL"/>
      </w:pPr>
      <w:r>
        <w:t xml:space="preserve">        clientCredentials:</w:t>
      </w:r>
    </w:p>
    <w:p w14:paraId="287A67B5" w14:textId="77777777" w:rsidR="003133A5" w:rsidRDefault="003133A5" w:rsidP="003133A5">
      <w:pPr>
        <w:pStyle w:val="PL"/>
      </w:pPr>
      <w:r>
        <w:t xml:space="preserve">          tokenUrl: '{nrfApiRoot}/oauth2/token'</w:t>
      </w:r>
    </w:p>
    <w:p w14:paraId="7AE95CB9" w14:textId="77777777" w:rsidR="003133A5" w:rsidRDefault="003133A5" w:rsidP="003133A5">
      <w:pPr>
        <w:pStyle w:val="PL"/>
        <w:rPr>
          <w:lang w:eastAsia="zh-CN"/>
        </w:rPr>
      </w:pPr>
      <w:r>
        <w:t xml:space="preserve">          scopes:</w:t>
      </w:r>
    </w:p>
    <w:p w14:paraId="65971A78"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70DF51C5" w14:textId="77777777" w:rsidR="003133A5" w:rsidRPr="00734516" w:rsidRDefault="003133A5" w:rsidP="003133A5">
      <w:pPr>
        <w:pStyle w:val="PL"/>
        <w:rPr>
          <w:lang w:eastAsia="zh-CN"/>
        </w:rPr>
      </w:pPr>
      <w:r>
        <w:t xml:space="preserve">            nudr-dr:subscription-data: Access to the SubscriptionData data set</w:t>
      </w:r>
    </w:p>
    <w:p w14:paraId="4250ED26"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35A6AAF0"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55F894C0"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3C6F623E" w14:textId="77777777" w:rsidR="003133A5" w:rsidRDefault="003133A5" w:rsidP="003133A5">
      <w:pPr>
        <w:pStyle w:val="PL"/>
      </w:pPr>
      <w:r>
        <w:t xml:space="preserve">            nudr-dr:policy-data: Access to the PolicyData data set</w:t>
      </w:r>
    </w:p>
    <w:p w14:paraId="1818ABDC" w14:textId="77777777" w:rsidR="0010282E" w:rsidRDefault="0010282E" w:rsidP="0010282E">
      <w:pPr>
        <w:pStyle w:val="PL"/>
      </w:pPr>
      <w:r>
        <w:t xml:space="preserve">            </w:t>
      </w:r>
      <w:r w:rsidRPr="00CB6975">
        <w:t>nudr-dr:policy-data</w:t>
      </w:r>
      <w:r>
        <w:t xml:space="preserve">:ues:read: </w:t>
      </w:r>
      <w:r w:rsidRPr="00CB6975">
        <w:t xml:space="preserve">Access to </w:t>
      </w:r>
      <w:r>
        <w:t>read the UEs resource</w:t>
      </w:r>
    </w:p>
    <w:p w14:paraId="0585C768" w14:textId="77777777" w:rsidR="0010282E" w:rsidRDefault="0010282E" w:rsidP="0010282E">
      <w:pPr>
        <w:pStyle w:val="PL"/>
      </w:pPr>
      <w:r>
        <w:t xml:space="preserve">            </w:t>
      </w:r>
      <w:r w:rsidRPr="00CB6975">
        <w:t>nudr-dr:policy-data</w:t>
      </w:r>
      <w:r>
        <w:t xml:space="preserve">:ues:am-data:read: </w:t>
      </w:r>
      <w:r w:rsidRPr="00CB6975">
        <w:t xml:space="preserve">Access to </w:t>
      </w:r>
      <w:r>
        <w:t>read the UEs Access and Mobility policy data</w:t>
      </w:r>
    </w:p>
    <w:p w14:paraId="783F81E5" w14:textId="77777777" w:rsidR="0010282E" w:rsidRDefault="0010282E" w:rsidP="0010282E">
      <w:pPr>
        <w:pStyle w:val="PL"/>
      </w:pPr>
      <w:r>
        <w:lastRenderedPageBreak/>
        <w:t xml:space="preserve">            </w:t>
      </w:r>
      <w:r w:rsidRPr="00CB6975">
        <w:t>nudr-dr:policy-data</w:t>
      </w:r>
      <w:r>
        <w:t xml:space="preserve">:ues:ue-policy-set:read: </w:t>
      </w:r>
      <w:r w:rsidRPr="00CB6975">
        <w:t xml:space="preserve">Access to </w:t>
      </w:r>
      <w:r>
        <w:t>read the UEs Policy Set data</w:t>
      </w:r>
    </w:p>
    <w:p w14:paraId="37673956" w14:textId="77777777" w:rsidR="0010282E" w:rsidRDefault="0010282E" w:rsidP="0010282E">
      <w:pPr>
        <w:pStyle w:val="PL"/>
      </w:pPr>
      <w:r>
        <w:t xml:space="preserve">            </w:t>
      </w:r>
      <w:r w:rsidRPr="00CB6975">
        <w:t>nudr-dr:policy-data</w:t>
      </w:r>
      <w:r>
        <w:t xml:space="preserve">:ues:ue-policy-set:create: </w:t>
      </w:r>
      <w:r w:rsidRPr="00CB6975">
        <w:t xml:space="preserve">Access to </w:t>
      </w:r>
      <w:r>
        <w:t>create the UEs Policy Set data</w:t>
      </w:r>
    </w:p>
    <w:p w14:paraId="0E0F578F" w14:textId="77777777" w:rsidR="0010282E" w:rsidRDefault="0010282E" w:rsidP="0010282E">
      <w:pPr>
        <w:pStyle w:val="PL"/>
      </w:pPr>
      <w:r>
        <w:t xml:space="preserve">            </w:t>
      </w:r>
      <w:r w:rsidRPr="00CB6975">
        <w:t>nudr-dr:policy-data</w:t>
      </w:r>
      <w:r>
        <w:t xml:space="preserve">:ues:ue-policy-set:modify: </w:t>
      </w:r>
      <w:r w:rsidRPr="00CB6975">
        <w:t xml:space="preserve">Access to </w:t>
      </w:r>
      <w:r>
        <w:t>update the UEs Policy Set data</w:t>
      </w:r>
    </w:p>
    <w:p w14:paraId="7D9ECF14" w14:textId="77777777" w:rsidR="0010282E" w:rsidRDefault="0010282E" w:rsidP="0010282E">
      <w:pPr>
        <w:pStyle w:val="PL"/>
      </w:pPr>
      <w:r>
        <w:t xml:space="preserve">            </w:t>
      </w:r>
      <w:r w:rsidRPr="00CB6975">
        <w:t>nudr-dr:policy-data</w:t>
      </w:r>
      <w:r>
        <w:t xml:space="preserve">:ues:sm-data:read: </w:t>
      </w:r>
      <w:r w:rsidRPr="00CB6975">
        <w:t xml:space="preserve">Access to </w:t>
      </w:r>
      <w:r>
        <w:t>read the UEs Session Management Policy data</w:t>
      </w:r>
    </w:p>
    <w:p w14:paraId="507B3311" w14:textId="77777777" w:rsidR="0010282E" w:rsidRDefault="0010282E" w:rsidP="0010282E">
      <w:pPr>
        <w:pStyle w:val="PL"/>
      </w:pPr>
      <w:r>
        <w:t xml:space="preserve">            </w:t>
      </w:r>
      <w:r w:rsidRPr="00CB6975">
        <w:t>nudr-dr:policy-data</w:t>
      </w:r>
      <w:r>
        <w:t xml:space="preserve">:ues:sm-data:modify: </w:t>
      </w:r>
      <w:r w:rsidRPr="00CB6975">
        <w:t xml:space="preserve">Access to </w:t>
      </w:r>
      <w:r>
        <w:t>update the UEs Session Management Policy data</w:t>
      </w:r>
    </w:p>
    <w:p w14:paraId="2162F64F" w14:textId="77777777" w:rsidR="0010282E" w:rsidRDefault="0010282E" w:rsidP="0010282E">
      <w:pPr>
        <w:pStyle w:val="PL"/>
      </w:pPr>
      <w:r>
        <w:t xml:space="preserve">            </w:t>
      </w:r>
      <w:r w:rsidRPr="00CB6975">
        <w:t>nudr-dr:policy-data</w:t>
      </w:r>
      <w:r>
        <w:t xml:space="preserve">:ues:sm-data:create: </w:t>
      </w:r>
      <w:r w:rsidRPr="00CB6975">
        <w:t xml:space="preserve">Access to </w:t>
      </w:r>
      <w:r>
        <w:t>create the UEs Session Management Policy data</w:t>
      </w:r>
    </w:p>
    <w:p w14:paraId="6C8FF416" w14:textId="77777777" w:rsidR="0010282E" w:rsidRDefault="0010282E" w:rsidP="0010282E">
      <w:pPr>
        <w:pStyle w:val="PL"/>
      </w:pPr>
      <w:r>
        <w:t xml:space="preserve">            </w:t>
      </w:r>
      <w:r w:rsidRPr="00CB6975">
        <w:t>nudr-dr:policy-data</w:t>
      </w:r>
      <w:r>
        <w:t xml:space="preserve">:sponsor-connectivity-data:read: </w:t>
      </w:r>
      <w:r w:rsidRPr="00CB6975">
        <w:t xml:space="preserve">Access to </w:t>
      </w:r>
      <w:r>
        <w:t>read the sponsored Connectivity Data</w:t>
      </w:r>
    </w:p>
    <w:p w14:paraId="6993E374" w14:textId="77777777" w:rsidR="0010282E" w:rsidRDefault="0010282E" w:rsidP="0010282E">
      <w:pPr>
        <w:pStyle w:val="PL"/>
      </w:pPr>
      <w:r>
        <w:t xml:space="preserve">            </w:t>
      </w:r>
      <w:r w:rsidRPr="00CB6975">
        <w:t>nudr-dr:policy-data</w:t>
      </w:r>
      <w:r>
        <w:t>:bdt-data:read:</w:t>
      </w:r>
      <w:r w:rsidRPr="00B122F6">
        <w:t xml:space="preserve"> </w:t>
      </w:r>
      <w:r w:rsidRPr="00CB6975">
        <w:t xml:space="preserve">Access to </w:t>
      </w:r>
      <w:r>
        <w:t>read the BDT data resource</w:t>
      </w:r>
    </w:p>
    <w:p w14:paraId="6989D5E5" w14:textId="77777777" w:rsidR="0010282E" w:rsidRDefault="0010282E" w:rsidP="0010282E">
      <w:pPr>
        <w:pStyle w:val="PL"/>
      </w:pPr>
      <w:r>
        <w:t xml:space="preserve">            </w:t>
      </w:r>
      <w:r w:rsidRPr="00CB6975">
        <w:t>nudr-dr:policy-data</w:t>
      </w:r>
      <w:r>
        <w:t xml:space="preserve">:bdt-data:create: </w:t>
      </w:r>
      <w:r w:rsidRPr="00CB6975">
        <w:t xml:space="preserve">Access to </w:t>
      </w:r>
      <w:r>
        <w:t>create the BDT data resource</w:t>
      </w:r>
    </w:p>
    <w:p w14:paraId="67DF9C96" w14:textId="77777777" w:rsidR="0010282E" w:rsidRDefault="0010282E" w:rsidP="0010282E">
      <w:pPr>
        <w:pStyle w:val="PL"/>
      </w:pPr>
      <w:r>
        <w:t xml:space="preserve">            </w:t>
      </w:r>
      <w:r w:rsidRPr="00CB6975">
        <w:t>nudr-dr:policy-data</w:t>
      </w:r>
      <w:r>
        <w:t xml:space="preserve">:bdt-data:modify: </w:t>
      </w:r>
      <w:r w:rsidRPr="00CB6975">
        <w:t xml:space="preserve">Access to </w:t>
      </w:r>
      <w:r>
        <w:t>update the BDT data resource</w:t>
      </w:r>
    </w:p>
    <w:p w14:paraId="08872400" w14:textId="77777777" w:rsidR="0010282E" w:rsidRDefault="0010282E" w:rsidP="0010282E">
      <w:pPr>
        <w:pStyle w:val="PL"/>
      </w:pPr>
      <w:r>
        <w:t xml:space="preserve">            </w:t>
      </w:r>
      <w:r w:rsidRPr="00CB6975">
        <w:t>nudr-dr:policy-data</w:t>
      </w:r>
      <w:r>
        <w:t xml:space="preserve">:subs-to-notify:create: </w:t>
      </w:r>
      <w:r w:rsidRPr="00CB6975">
        <w:t xml:space="preserve">Access to </w:t>
      </w:r>
      <w:r>
        <w:t>create Subscriptions resources</w:t>
      </w:r>
    </w:p>
    <w:p w14:paraId="437CD0FE" w14:textId="77777777" w:rsidR="0010282E" w:rsidRDefault="0010282E" w:rsidP="0010282E">
      <w:pPr>
        <w:pStyle w:val="PL"/>
      </w:pPr>
      <w:r>
        <w:t xml:space="preserve">            </w:t>
      </w:r>
      <w:r w:rsidRPr="00CB6975">
        <w:t>nudr-dr:policy-data</w:t>
      </w:r>
      <w:r>
        <w:t xml:space="preserve">:subs-to-notify:modify: </w:t>
      </w:r>
      <w:r w:rsidRPr="00CB6975">
        <w:t xml:space="preserve">Access to </w:t>
      </w:r>
      <w:r>
        <w:t>update Subscriptions resources</w:t>
      </w:r>
    </w:p>
    <w:p w14:paraId="266A7492" w14:textId="77777777" w:rsidR="0010282E" w:rsidRDefault="0010282E" w:rsidP="0010282E">
      <w:pPr>
        <w:pStyle w:val="PL"/>
      </w:pPr>
      <w:r>
        <w:t xml:space="preserve">            </w:t>
      </w:r>
      <w:r w:rsidRPr="00CB6975">
        <w:t>nudr-dr:policy-data</w:t>
      </w:r>
      <w:r>
        <w:t xml:space="preserve">:ues:operator-specific-data:read: </w:t>
      </w:r>
      <w:r w:rsidRPr="00CB6975">
        <w:t xml:space="preserve">Access to </w:t>
      </w:r>
      <w:r>
        <w:t>read the UEs operator specific policy data</w:t>
      </w:r>
    </w:p>
    <w:p w14:paraId="5D06C5C7" w14:textId="77777777" w:rsidR="0010282E" w:rsidRDefault="0010282E" w:rsidP="0010282E">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67DE3ABB" w14:textId="77777777" w:rsidR="0010282E" w:rsidRDefault="0010282E" w:rsidP="0010282E">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53801729" w14:textId="77777777" w:rsidR="0010282E" w:rsidRDefault="0010282E" w:rsidP="0010282E">
      <w:pPr>
        <w:pStyle w:val="PL"/>
      </w:pPr>
      <w:r>
        <w:t xml:space="preserve">            </w:t>
      </w:r>
      <w:r w:rsidRPr="00CB6975">
        <w:t>nudr-dr:policy-data</w:t>
      </w:r>
      <w:r>
        <w:t xml:space="preserve">:slice-control-data:read: </w:t>
      </w:r>
      <w:r w:rsidRPr="00CB6975">
        <w:t xml:space="preserve">Access to </w:t>
      </w:r>
      <w:r>
        <w:t>read Slice specific Policy Control Data</w:t>
      </w:r>
    </w:p>
    <w:p w14:paraId="74056A11" w14:textId="77777777" w:rsidR="0010282E" w:rsidRDefault="0010282E" w:rsidP="0010282E">
      <w:pPr>
        <w:pStyle w:val="PL"/>
      </w:pPr>
      <w:r>
        <w:t xml:space="preserve">            </w:t>
      </w:r>
      <w:r w:rsidRPr="00CB6975">
        <w:t>nudr-dr:policy-data</w:t>
      </w:r>
      <w:r>
        <w:t xml:space="preserve">:slice-control-data:modify: </w:t>
      </w:r>
      <w:r w:rsidRPr="00CB6975">
        <w:t xml:space="preserve">Access to </w:t>
      </w:r>
      <w:r>
        <w:t>update Slice specific Policy Control Data</w:t>
      </w:r>
    </w:p>
    <w:p w14:paraId="0EC2F6C7" w14:textId="77777777" w:rsidR="000C1803" w:rsidRDefault="000C1803" w:rsidP="000C1803">
      <w:pPr>
        <w:pStyle w:val="PL"/>
      </w:pPr>
      <w:r>
        <w:t xml:space="preserve">            nudr-dr:exposure-data: Access to the ExposureData data set</w:t>
      </w:r>
    </w:p>
    <w:p w14:paraId="6881F9A5" w14:textId="77777777" w:rsidR="000C1803" w:rsidRDefault="000C1803" w:rsidP="000C180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5D532879" w14:textId="77777777" w:rsidR="000C1803" w:rsidRDefault="000C1803" w:rsidP="000C180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5A449B9F" w14:textId="77777777" w:rsidR="000C1803" w:rsidRDefault="000C1803" w:rsidP="000C180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151311A9" w14:textId="77777777" w:rsidR="000C1803" w:rsidRDefault="000C1803" w:rsidP="000C180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17992D48" w14:textId="77777777" w:rsidR="000C1803" w:rsidRDefault="000C1803" w:rsidP="000C180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6A6ACF10" w14:textId="77777777" w:rsidR="000C1803" w:rsidRDefault="000C1803" w:rsidP="000C180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1E968396" w14:textId="77777777" w:rsidR="000C1803" w:rsidRDefault="000C1803" w:rsidP="000C1803">
      <w:pPr>
        <w:pStyle w:val="PL"/>
      </w:pPr>
      <w:r>
        <w:t xml:space="preserve">            </w:t>
      </w:r>
      <w:r w:rsidRPr="00CB6975">
        <w:t>nudr-dr:</w:t>
      </w:r>
      <w:r>
        <w:t xml:space="preserve">exposure-data:subs-to-notify:create: </w:t>
      </w:r>
      <w:r w:rsidRPr="00CB6975">
        <w:t xml:space="preserve">Access to </w:t>
      </w:r>
      <w:r>
        <w:t>create Subscriptions resources</w:t>
      </w:r>
    </w:p>
    <w:p w14:paraId="0F42E51E" w14:textId="77777777" w:rsidR="000C1803" w:rsidRDefault="000C1803" w:rsidP="000C1803">
      <w:pPr>
        <w:pStyle w:val="PL"/>
      </w:pPr>
      <w:r>
        <w:t xml:space="preserve">            </w:t>
      </w:r>
      <w:r w:rsidRPr="00CB6975">
        <w:t>nudr-dr:</w:t>
      </w:r>
      <w:r>
        <w:t xml:space="preserve">exposure-data:subs-to-notify:modify: </w:t>
      </w:r>
      <w:r w:rsidRPr="00CB6975">
        <w:t xml:space="preserve">Access to </w:t>
      </w:r>
      <w:r>
        <w:t>update Subscriptions resources</w:t>
      </w:r>
    </w:p>
    <w:p w14:paraId="145C584A" w14:textId="77777777" w:rsidR="0010282E" w:rsidRDefault="000C1803" w:rsidP="0010282E">
      <w:pPr>
        <w:pStyle w:val="PL"/>
      </w:pPr>
      <w:r>
        <w:t xml:space="preserve">            nudr-dr:application-data: Access to the ApplicationData data set</w:t>
      </w:r>
    </w:p>
    <w:p w14:paraId="35B3BEB0" w14:textId="77777777" w:rsidR="00530F49" w:rsidRDefault="00530F49" w:rsidP="00530F49">
      <w:pPr>
        <w:pStyle w:val="PL"/>
      </w:pPr>
      <w:r>
        <w:t xml:space="preserve">            </w:t>
      </w:r>
      <w:r w:rsidRPr="00CB6975">
        <w:t>nudr-dr:application-data</w:t>
      </w:r>
      <w:r>
        <w:t xml:space="preserve">:pfds:read: </w:t>
      </w:r>
      <w:r w:rsidRPr="00CB6975">
        <w:t xml:space="preserve">Access to </w:t>
      </w:r>
      <w:r>
        <w:t>read PFDData</w:t>
      </w:r>
    </w:p>
    <w:p w14:paraId="4BA73B6E" w14:textId="77777777" w:rsidR="00530F49" w:rsidRDefault="00530F49" w:rsidP="00530F49">
      <w:pPr>
        <w:pStyle w:val="PL"/>
      </w:pPr>
      <w:r>
        <w:t xml:space="preserve">            </w:t>
      </w:r>
      <w:r w:rsidRPr="00CB6975">
        <w:t>nudr-dr:application-data</w:t>
      </w:r>
      <w:r>
        <w:t xml:space="preserve">:pfds:modify: </w:t>
      </w:r>
      <w:r w:rsidRPr="00CB6975">
        <w:t xml:space="preserve">Access to </w:t>
      </w:r>
      <w:r>
        <w:t>update PFDData</w:t>
      </w:r>
    </w:p>
    <w:p w14:paraId="699FCE77" w14:textId="77777777" w:rsidR="00530F49" w:rsidRDefault="00530F49" w:rsidP="00530F49">
      <w:pPr>
        <w:pStyle w:val="PL"/>
      </w:pPr>
      <w:r>
        <w:t xml:space="preserve">            </w:t>
      </w:r>
      <w:r w:rsidRPr="00CB6975">
        <w:t>nudr-dr:application-data</w:t>
      </w:r>
      <w:r>
        <w:t xml:space="preserve">:pfds:create: </w:t>
      </w:r>
      <w:r w:rsidRPr="00CB6975">
        <w:t xml:space="preserve">Access to </w:t>
      </w:r>
      <w:r>
        <w:t>create PFDData</w:t>
      </w:r>
    </w:p>
    <w:p w14:paraId="32C08D76" w14:textId="77777777" w:rsidR="00530F49" w:rsidRDefault="00530F49" w:rsidP="00530F49">
      <w:pPr>
        <w:pStyle w:val="PL"/>
      </w:pPr>
      <w:r>
        <w:t xml:space="preserve">            </w:t>
      </w:r>
      <w:r w:rsidRPr="00CB6975">
        <w:t>nudr-dr:application-data</w:t>
      </w:r>
      <w:r>
        <w:t xml:space="preserve">:influence-data:read: </w:t>
      </w:r>
      <w:r w:rsidRPr="00CB6975">
        <w:t xml:space="preserve">Access to </w:t>
      </w:r>
      <w:r>
        <w:t>read Traffic Influence Data</w:t>
      </w:r>
    </w:p>
    <w:p w14:paraId="1FFFC6BB" w14:textId="77777777" w:rsidR="00530F49" w:rsidRDefault="00530F49" w:rsidP="00530F49">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3277A5C3" w14:textId="77777777" w:rsidR="00530F49" w:rsidRDefault="00530F49" w:rsidP="00530F49">
      <w:pPr>
        <w:pStyle w:val="PL"/>
      </w:pPr>
      <w:r>
        <w:t xml:space="preserve">            </w:t>
      </w:r>
      <w:r w:rsidRPr="00CB6975">
        <w:t>nudr-dr:application-data</w:t>
      </w:r>
      <w:r>
        <w:t xml:space="preserve">:influence-data:modify: </w:t>
      </w:r>
      <w:r w:rsidRPr="00CB6975">
        <w:t xml:space="preserve">Access to </w:t>
      </w:r>
      <w:r>
        <w:t>update Traffic Influence Data</w:t>
      </w:r>
    </w:p>
    <w:p w14:paraId="331EFBAA" w14:textId="77777777" w:rsidR="00530F49" w:rsidRDefault="00530F49" w:rsidP="00530F49">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46A969B8" w14:textId="77777777" w:rsidR="00530F49" w:rsidRDefault="00530F49" w:rsidP="00530F49">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6C49A430" w14:textId="77777777" w:rsidR="00530F49" w:rsidRDefault="00530F49" w:rsidP="00530F49">
      <w:pPr>
        <w:pStyle w:val="PL"/>
      </w:pPr>
      <w:r>
        <w:lastRenderedPageBreak/>
        <w:t xml:space="preserve">            </w:t>
      </w:r>
      <w:r w:rsidRPr="00CB6975">
        <w:t>nudr-dr:application-data</w:t>
      </w:r>
      <w:r>
        <w:t xml:space="preserve">:influence-data:subscriptions:modify: </w:t>
      </w:r>
      <w:r w:rsidRPr="00CB6975">
        <w:t xml:space="preserve">Access to </w:t>
      </w:r>
      <w:r>
        <w:t>update Traffic Influence Data Subscriptions</w:t>
      </w:r>
    </w:p>
    <w:p w14:paraId="602CB84D" w14:textId="77777777" w:rsidR="00530F49" w:rsidRDefault="00530F49" w:rsidP="00530F49">
      <w:pPr>
        <w:pStyle w:val="PL"/>
      </w:pPr>
      <w:r>
        <w:t xml:space="preserve">            </w:t>
      </w:r>
      <w:r w:rsidRPr="00CB6975">
        <w:t>nudr-dr:application-data</w:t>
      </w:r>
      <w:r>
        <w:t xml:space="preserve">:bdt-policy-data:read: </w:t>
      </w:r>
      <w:r w:rsidRPr="00CB6975">
        <w:t xml:space="preserve">Access to </w:t>
      </w:r>
      <w:r>
        <w:t>read BDT Policy Data</w:t>
      </w:r>
    </w:p>
    <w:p w14:paraId="2EA74D59" w14:textId="77777777" w:rsidR="00530F49" w:rsidRDefault="00530F49" w:rsidP="00530F49">
      <w:pPr>
        <w:pStyle w:val="PL"/>
      </w:pPr>
      <w:r>
        <w:t xml:space="preserve">            </w:t>
      </w:r>
      <w:r w:rsidRPr="00CB6975">
        <w:t>nudr-dr:application-data</w:t>
      </w:r>
      <w:r>
        <w:t xml:space="preserve">:bdt-policy-data:create: </w:t>
      </w:r>
      <w:r w:rsidRPr="00CB6975">
        <w:t xml:space="preserve">Access to </w:t>
      </w:r>
      <w:r>
        <w:t>create BDT Policy Data</w:t>
      </w:r>
    </w:p>
    <w:p w14:paraId="634F0DF8" w14:textId="77777777" w:rsidR="00530F49" w:rsidRDefault="00530F49" w:rsidP="00530F49">
      <w:pPr>
        <w:pStyle w:val="PL"/>
      </w:pPr>
      <w:r>
        <w:t xml:space="preserve">            </w:t>
      </w:r>
      <w:r w:rsidRPr="00CB6975">
        <w:t>nudr-dr:application-data</w:t>
      </w:r>
      <w:r>
        <w:t xml:space="preserve">:bdt-policy-data:modify: </w:t>
      </w:r>
      <w:r w:rsidRPr="00CB6975">
        <w:t xml:space="preserve">Access to </w:t>
      </w:r>
      <w:r>
        <w:t>update BDT Policy Data</w:t>
      </w:r>
    </w:p>
    <w:p w14:paraId="6AD7DD99" w14:textId="77777777" w:rsidR="00530F49" w:rsidRDefault="00530F49" w:rsidP="00530F49">
      <w:pPr>
        <w:pStyle w:val="PL"/>
      </w:pPr>
      <w:r>
        <w:t xml:space="preserve">            </w:t>
      </w:r>
      <w:r w:rsidRPr="00CB6975">
        <w:t>nudr-dr:application-data</w:t>
      </w:r>
      <w:r>
        <w:t xml:space="preserve">:iptv-config-data:read: </w:t>
      </w:r>
      <w:r w:rsidRPr="00CB6975">
        <w:t xml:space="preserve">Access to </w:t>
      </w:r>
      <w:r>
        <w:t>read IPTV Configuration Data</w:t>
      </w:r>
    </w:p>
    <w:p w14:paraId="765D361B" w14:textId="77777777" w:rsidR="00530F49" w:rsidRDefault="00530F49" w:rsidP="00530F49">
      <w:pPr>
        <w:pStyle w:val="PL"/>
      </w:pPr>
      <w:r>
        <w:t xml:space="preserve">            </w:t>
      </w:r>
      <w:r w:rsidRPr="00CB6975">
        <w:t>nudr-dr:application-data</w:t>
      </w:r>
      <w:r>
        <w:t xml:space="preserve">:iptv-config-data:create: </w:t>
      </w:r>
      <w:r w:rsidRPr="00CB6975">
        <w:t xml:space="preserve">Access to </w:t>
      </w:r>
      <w:r>
        <w:t>create IPTV Configuration Data</w:t>
      </w:r>
    </w:p>
    <w:p w14:paraId="70F1B001" w14:textId="77777777" w:rsidR="00530F49" w:rsidRDefault="00530F49" w:rsidP="00530F49">
      <w:pPr>
        <w:pStyle w:val="PL"/>
      </w:pPr>
      <w:r>
        <w:t xml:space="preserve">            </w:t>
      </w:r>
      <w:r w:rsidRPr="00CB6975">
        <w:t>nudr-dr:application-data</w:t>
      </w:r>
      <w:r>
        <w:t xml:space="preserve">:iptv-config-data:modify: </w:t>
      </w:r>
      <w:r w:rsidRPr="00CB6975">
        <w:t xml:space="preserve">Access to </w:t>
      </w:r>
      <w:r>
        <w:t>update IPTV Configuration Data</w:t>
      </w:r>
    </w:p>
    <w:p w14:paraId="02F9FC7F" w14:textId="77777777" w:rsidR="00530F49" w:rsidRDefault="00530F49" w:rsidP="00530F49">
      <w:pPr>
        <w:pStyle w:val="PL"/>
      </w:pPr>
      <w:r>
        <w:t xml:space="preserve">            </w:t>
      </w:r>
      <w:r w:rsidRPr="00CB6975">
        <w:t>nudr-dr:application-data</w:t>
      </w:r>
      <w:r>
        <w:t xml:space="preserve">:service-param-data:read: </w:t>
      </w:r>
      <w:r w:rsidRPr="00CB6975">
        <w:t xml:space="preserve">Access to </w:t>
      </w:r>
      <w:r>
        <w:t>read Service Parameter Data</w:t>
      </w:r>
    </w:p>
    <w:p w14:paraId="4B58376D" w14:textId="77777777" w:rsidR="00530F49" w:rsidRDefault="00530F49" w:rsidP="00530F49">
      <w:pPr>
        <w:pStyle w:val="PL"/>
      </w:pPr>
      <w:r>
        <w:t xml:space="preserve">            </w:t>
      </w:r>
      <w:r w:rsidRPr="00CB6975">
        <w:t>nudr-dr:application-data</w:t>
      </w:r>
      <w:r>
        <w:t xml:space="preserve">:service-param-data:create: </w:t>
      </w:r>
      <w:r w:rsidRPr="00CB6975">
        <w:t xml:space="preserve">Access to </w:t>
      </w:r>
      <w:r>
        <w:t>create Service Parameter Data</w:t>
      </w:r>
    </w:p>
    <w:p w14:paraId="12533FA6" w14:textId="77777777" w:rsidR="00530F49" w:rsidRDefault="00530F49" w:rsidP="00530F49">
      <w:pPr>
        <w:pStyle w:val="PL"/>
      </w:pPr>
      <w:r>
        <w:t xml:space="preserve">            </w:t>
      </w:r>
      <w:r w:rsidRPr="00CB6975">
        <w:t>nudr-dr:application-data</w:t>
      </w:r>
      <w:r>
        <w:t xml:space="preserve">:service-param-data:modify: </w:t>
      </w:r>
      <w:r w:rsidRPr="00CB6975">
        <w:t xml:space="preserve">Access to </w:t>
      </w:r>
      <w:r>
        <w:t>update Service Parameter Data</w:t>
      </w:r>
    </w:p>
    <w:p w14:paraId="1EBD6EC4" w14:textId="77777777" w:rsidR="00530F49" w:rsidRDefault="00530F49" w:rsidP="00530F49">
      <w:pPr>
        <w:pStyle w:val="PL"/>
      </w:pPr>
      <w:r>
        <w:t xml:space="preserve">            </w:t>
      </w:r>
      <w:r w:rsidRPr="00CB6975">
        <w:t>nudr-dr:application-data</w:t>
      </w:r>
      <w:r>
        <w:t xml:space="preserve">:am-influence-data:read: </w:t>
      </w:r>
      <w:r w:rsidRPr="00CB6975">
        <w:t xml:space="preserve">Access to </w:t>
      </w:r>
      <w:r>
        <w:t>read AM Influence Data</w:t>
      </w:r>
    </w:p>
    <w:p w14:paraId="644F162A" w14:textId="77777777" w:rsidR="00530F49" w:rsidRDefault="00530F49" w:rsidP="00530F49">
      <w:pPr>
        <w:pStyle w:val="PL"/>
      </w:pPr>
      <w:r>
        <w:t xml:space="preserve">            </w:t>
      </w:r>
      <w:r w:rsidRPr="00CB6975">
        <w:t>nudr-dr:application-data</w:t>
      </w:r>
      <w:r>
        <w:t xml:space="preserve">:am-influence-data:create: </w:t>
      </w:r>
      <w:r w:rsidRPr="00CB6975">
        <w:t xml:space="preserve">Access to </w:t>
      </w:r>
      <w:r>
        <w:t>create AM Influence Data</w:t>
      </w:r>
    </w:p>
    <w:p w14:paraId="4912359B" w14:textId="77777777" w:rsidR="00530F49" w:rsidRDefault="00530F49" w:rsidP="00530F49">
      <w:pPr>
        <w:pStyle w:val="PL"/>
      </w:pPr>
      <w:r>
        <w:t xml:space="preserve">            </w:t>
      </w:r>
      <w:r w:rsidRPr="00CB6975">
        <w:t>nudr-dr:application-data</w:t>
      </w:r>
      <w:r>
        <w:t xml:space="preserve">:am-influence-data:modify: </w:t>
      </w:r>
      <w:r w:rsidRPr="00CB6975">
        <w:t xml:space="preserve">Access to </w:t>
      </w:r>
      <w:r>
        <w:t>update AM Influence Data</w:t>
      </w:r>
    </w:p>
    <w:p w14:paraId="5A9F47CF" w14:textId="77777777" w:rsidR="00530F49" w:rsidRDefault="00530F49" w:rsidP="00530F49">
      <w:pPr>
        <w:pStyle w:val="PL"/>
      </w:pPr>
      <w:r>
        <w:t xml:space="preserve">            </w:t>
      </w:r>
      <w:r w:rsidRPr="00CB6975">
        <w:t>nudr-dr:</w:t>
      </w:r>
      <w:r>
        <w:t xml:space="preserve">application-data:subs-to-notify:create: </w:t>
      </w:r>
      <w:r w:rsidRPr="00CB6975">
        <w:t xml:space="preserve">Access to </w:t>
      </w:r>
      <w:r>
        <w:t>create Subscriptions resources</w:t>
      </w:r>
    </w:p>
    <w:p w14:paraId="2B92BB80" w14:textId="77777777" w:rsidR="00530F49" w:rsidRDefault="00530F49" w:rsidP="00530F49">
      <w:pPr>
        <w:pStyle w:val="PL"/>
      </w:pPr>
      <w:r>
        <w:t xml:space="preserve">            </w:t>
      </w:r>
      <w:r w:rsidRPr="00CB6975">
        <w:t>nudr-dr:</w:t>
      </w:r>
      <w:r>
        <w:t xml:space="preserve">application-data:subs-to-notify:read: </w:t>
      </w:r>
      <w:r w:rsidRPr="00CB6975">
        <w:t xml:space="preserve">Access to </w:t>
      </w:r>
      <w:r>
        <w:t>read Subscriptions resources</w:t>
      </w:r>
    </w:p>
    <w:p w14:paraId="372FD52C" w14:textId="77777777" w:rsidR="00530F49" w:rsidRDefault="00530F49" w:rsidP="00530F49">
      <w:pPr>
        <w:pStyle w:val="PL"/>
      </w:pPr>
      <w:r>
        <w:t xml:space="preserve">            </w:t>
      </w:r>
      <w:r w:rsidRPr="00CB6975">
        <w:t>nudr-dr:</w:t>
      </w:r>
      <w:r>
        <w:t xml:space="preserve">application-data:subs-to-notify:modify: </w:t>
      </w:r>
      <w:r w:rsidRPr="00CB6975">
        <w:t xml:space="preserve">Access to </w:t>
      </w:r>
      <w:r>
        <w:t>update Subscriptions resources</w:t>
      </w:r>
    </w:p>
    <w:p w14:paraId="4111D140" w14:textId="77777777" w:rsidR="00530F49" w:rsidRDefault="00530F49" w:rsidP="00530F49">
      <w:pPr>
        <w:pStyle w:val="PL"/>
      </w:pPr>
      <w:r>
        <w:t xml:space="preserve">            </w:t>
      </w:r>
      <w:r w:rsidRPr="00CB6975">
        <w:t>nudr-dr:application-data</w:t>
      </w:r>
      <w:r>
        <w:t xml:space="preserve">:eas-deploy-data:read: </w:t>
      </w:r>
      <w:r w:rsidRPr="00CB6975">
        <w:t xml:space="preserve">Access to </w:t>
      </w:r>
      <w:r>
        <w:t>read EAS Deployment Information Data</w:t>
      </w:r>
    </w:p>
    <w:p w14:paraId="63955D0A" w14:textId="77777777" w:rsidR="00530F49" w:rsidRDefault="00530F49" w:rsidP="00530F49">
      <w:pPr>
        <w:pStyle w:val="PL"/>
      </w:pPr>
      <w:r>
        <w:t xml:space="preserve">            </w:t>
      </w:r>
      <w:r w:rsidRPr="00CB6975">
        <w:t>nudr-dr:application-data</w:t>
      </w:r>
      <w:r>
        <w:t xml:space="preserve">:eas-deploy-data:create: </w:t>
      </w:r>
      <w:r w:rsidRPr="00CB6975">
        <w:t xml:space="preserve">Access to </w:t>
      </w:r>
      <w:r>
        <w:t>create EAS Deployment Information Data</w:t>
      </w:r>
    </w:p>
    <w:p w14:paraId="741F2BD6" w14:textId="77777777" w:rsidR="00530F49" w:rsidRDefault="00530F49" w:rsidP="00530F49">
      <w:pPr>
        <w:pStyle w:val="PL"/>
      </w:pPr>
      <w:r>
        <w:t xml:space="preserve">            </w:t>
      </w:r>
      <w:r w:rsidRPr="00CB6975">
        <w:t>nudr-dr:application-data</w:t>
      </w:r>
      <w:r>
        <w:t xml:space="preserve">:eas-deploy-data:modify: </w:t>
      </w:r>
      <w:r w:rsidRPr="00CB6975">
        <w:t xml:space="preserve">Access to </w:t>
      </w:r>
      <w:r>
        <w:t>update EAS Deployment Information Data</w:t>
      </w:r>
    </w:p>
    <w:p w14:paraId="6AE19D76" w14:textId="77777777" w:rsidR="00D24D3A" w:rsidRDefault="00D24D3A" w:rsidP="003133A5">
      <w:pPr>
        <w:pStyle w:val="PL"/>
      </w:pPr>
    </w:p>
    <w:p w14:paraId="6C62A748" w14:textId="77777777" w:rsidR="00D24D3A" w:rsidRDefault="00D24D3A" w:rsidP="00D24D3A">
      <w:pPr>
        <w:pStyle w:val="PL"/>
        <w:rPr>
          <w:lang w:eastAsia="zh-CN"/>
        </w:rPr>
      </w:pPr>
      <w:r>
        <w:rPr>
          <w:rFonts w:hint="eastAsia"/>
          <w:lang w:eastAsia="zh-CN"/>
        </w:rPr>
        <w:t xml:space="preserve"> </w:t>
      </w:r>
      <w:r>
        <w:rPr>
          <w:lang w:eastAsia="zh-CN"/>
        </w:rPr>
        <w:t xml:space="preserve"> schemas:</w:t>
      </w:r>
    </w:p>
    <w:p w14:paraId="1FB87942" w14:textId="77777777" w:rsidR="00D24D3A" w:rsidRDefault="00D24D3A" w:rsidP="00D24D3A">
      <w:pPr>
        <w:pStyle w:val="PL"/>
        <w:rPr>
          <w:lang w:eastAsia="zh-CN"/>
        </w:rPr>
      </w:pPr>
      <w:r>
        <w:rPr>
          <w:lang w:eastAsia="zh-CN"/>
        </w:rPr>
        <w:t xml:space="preserve">    DataRestorationNotification:</w:t>
      </w:r>
    </w:p>
    <w:p w14:paraId="03109573" w14:textId="77777777" w:rsidR="00D24D3A" w:rsidRDefault="00D24D3A" w:rsidP="00D24D3A">
      <w:pPr>
        <w:pStyle w:val="PL"/>
        <w:rPr>
          <w:lang w:eastAsia="zh-CN"/>
        </w:rPr>
      </w:pPr>
      <w:r>
        <w:rPr>
          <w:lang w:eastAsia="zh-CN"/>
        </w:rPr>
        <w:t xml:space="preserve">      description: Contains identities representing those UEs potentially affected by a data-loss event at the UDR</w:t>
      </w:r>
    </w:p>
    <w:p w14:paraId="2E42004B" w14:textId="77777777" w:rsidR="00D24D3A" w:rsidRDefault="00D24D3A" w:rsidP="00D24D3A">
      <w:pPr>
        <w:pStyle w:val="PL"/>
        <w:rPr>
          <w:lang w:eastAsia="zh-CN"/>
        </w:rPr>
      </w:pPr>
      <w:r>
        <w:rPr>
          <w:lang w:eastAsia="zh-CN"/>
        </w:rPr>
        <w:t xml:space="preserve">      type: object</w:t>
      </w:r>
    </w:p>
    <w:p w14:paraId="35121AD6" w14:textId="77777777" w:rsidR="00086725" w:rsidRDefault="00D24D3A" w:rsidP="00D24D3A">
      <w:pPr>
        <w:pStyle w:val="PL"/>
        <w:rPr>
          <w:lang w:eastAsia="zh-CN"/>
        </w:rPr>
      </w:pPr>
      <w:r>
        <w:rPr>
          <w:lang w:eastAsia="zh-CN"/>
        </w:rPr>
        <w:t xml:space="preserve">      properties:</w:t>
      </w:r>
    </w:p>
    <w:p w14:paraId="129C4934" w14:textId="77777777" w:rsidR="00D24D3A" w:rsidRDefault="00D24D3A" w:rsidP="00D24D3A">
      <w:pPr>
        <w:pStyle w:val="PL"/>
        <w:rPr>
          <w:lang w:val="en-US"/>
        </w:rPr>
      </w:pPr>
      <w:r>
        <w:rPr>
          <w:lang w:val="en-US"/>
        </w:rPr>
        <w:t xml:space="preserve">        supiRanges:</w:t>
      </w:r>
    </w:p>
    <w:p w14:paraId="10B111FB" w14:textId="77777777" w:rsidR="00D24D3A" w:rsidRPr="00690A26" w:rsidRDefault="00D24D3A" w:rsidP="00D24D3A">
      <w:pPr>
        <w:pStyle w:val="PL"/>
      </w:pPr>
      <w:r w:rsidRPr="00690A26">
        <w:t xml:space="preserve">          type: array</w:t>
      </w:r>
    </w:p>
    <w:p w14:paraId="740B8599" w14:textId="77777777" w:rsidR="00D24D3A" w:rsidRPr="00690A26" w:rsidRDefault="00D24D3A" w:rsidP="00D24D3A">
      <w:pPr>
        <w:pStyle w:val="PL"/>
      </w:pPr>
      <w:r w:rsidRPr="00690A26">
        <w:t xml:space="preserve">          items:</w:t>
      </w:r>
    </w:p>
    <w:p w14:paraId="7911405B" w14:textId="77777777" w:rsidR="00D24D3A" w:rsidRPr="00690A26" w:rsidRDefault="00D24D3A" w:rsidP="00D24D3A">
      <w:pPr>
        <w:pStyle w:val="PL"/>
      </w:pPr>
      <w:r w:rsidRPr="00690A26">
        <w:t xml:space="preserve">            $ref: '</w:t>
      </w:r>
      <w:r>
        <w:t>TS29510_Nnrf_NFManagement.yaml</w:t>
      </w:r>
      <w:r w:rsidRPr="00690A26">
        <w:t>#/components/schemas/SupiRange'</w:t>
      </w:r>
    </w:p>
    <w:p w14:paraId="25DED3FA" w14:textId="77777777" w:rsidR="00D24D3A" w:rsidRPr="00690A26" w:rsidRDefault="00D24D3A" w:rsidP="00D24D3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76ED77" w14:textId="77777777" w:rsidR="00D24D3A" w:rsidRDefault="00D24D3A" w:rsidP="00D24D3A">
      <w:pPr>
        <w:pStyle w:val="PL"/>
        <w:rPr>
          <w:lang w:val="en-US"/>
        </w:rPr>
      </w:pPr>
      <w:r>
        <w:rPr>
          <w:lang w:val="en-US"/>
        </w:rPr>
        <w:t xml:space="preserve">        gpsiRanges:</w:t>
      </w:r>
    </w:p>
    <w:p w14:paraId="1D80F1A8" w14:textId="77777777" w:rsidR="00D24D3A" w:rsidRPr="00690A26" w:rsidRDefault="00D24D3A" w:rsidP="00D24D3A">
      <w:pPr>
        <w:pStyle w:val="PL"/>
      </w:pPr>
      <w:r w:rsidRPr="00690A26">
        <w:t xml:space="preserve">          type: array</w:t>
      </w:r>
    </w:p>
    <w:p w14:paraId="76C38495" w14:textId="77777777" w:rsidR="00D24D3A" w:rsidRPr="00690A26" w:rsidRDefault="00D24D3A" w:rsidP="00D24D3A">
      <w:pPr>
        <w:pStyle w:val="PL"/>
      </w:pPr>
      <w:r w:rsidRPr="00690A26">
        <w:t xml:space="preserve">          items:</w:t>
      </w:r>
    </w:p>
    <w:p w14:paraId="45C23E11" w14:textId="77777777" w:rsidR="00D24D3A" w:rsidRPr="00690A26" w:rsidRDefault="00D24D3A" w:rsidP="00D24D3A">
      <w:pPr>
        <w:pStyle w:val="PL"/>
      </w:pPr>
      <w:r w:rsidRPr="00690A26">
        <w:t xml:space="preserve">            $ref: '</w:t>
      </w:r>
      <w:r>
        <w:t>TS29510_Nnrf_NFManagement.yaml</w:t>
      </w:r>
      <w:r w:rsidRPr="00690A26">
        <w:t>#/components/schemas/IdentityRange'</w:t>
      </w:r>
    </w:p>
    <w:p w14:paraId="47D3E86B" w14:textId="77777777" w:rsidR="00D24D3A" w:rsidRPr="00690A26" w:rsidRDefault="00D24D3A" w:rsidP="00D24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882D56" w14:textId="77777777" w:rsidR="00D24D3A" w:rsidRDefault="00D24D3A" w:rsidP="00D24D3A">
      <w:pPr>
        <w:pStyle w:val="PL"/>
        <w:rPr>
          <w:lang w:val="en-US"/>
        </w:rPr>
      </w:pPr>
      <w:r>
        <w:rPr>
          <w:lang w:val="en-US"/>
        </w:rPr>
        <w:t xml:space="preserve">        resetIds:</w:t>
      </w:r>
    </w:p>
    <w:p w14:paraId="2E3FF544" w14:textId="77777777" w:rsidR="00D24D3A" w:rsidRDefault="00D24D3A" w:rsidP="00D24D3A">
      <w:pPr>
        <w:pStyle w:val="PL"/>
        <w:rPr>
          <w:lang w:val="en-US"/>
        </w:rPr>
      </w:pPr>
      <w:r>
        <w:rPr>
          <w:lang w:val="en-US"/>
        </w:rPr>
        <w:t xml:space="preserve">          type: array</w:t>
      </w:r>
    </w:p>
    <w:p w14:paraId="66B0EDF2"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items:</w:t>
      </w:r>
    </w:p>
    <w:p w14:paraId="2CA53841"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type: string</w:t>
      </w:r>
    </w:p>
    <w:p w14:paraId="596BD933" w14:textId="77777777" w:rsidR="00D24D3A" w:rsidRDefault="00D24D3A" w:rsidP="00D24D3A">
      <w:pPr>
        <w:pStyle w:val="PL"/>
        <w:rPr>
          <w:lang w:val="en-US" w:eastAsia="zh-CN"/>
        </w:rPr>
      </w:pPr>
      <w:r>
        <w:rPr>
          <w:rFonts w:hint="eastAsia"/>
          <w:lang w:val="en-US" w:eastAsia="zh-CN"/>
        </w:rPr>
        <w:lastRenderedPageBreak/>
        <w:t xml:space="preserve"> </w:t>
      </w:r>
      <w:r>
        <w:rPr>
          <w:lang w:val="en-US" w:eastAsia="zh-CN"/>
        </w:rPr>
        <w:t xml:space="preserve">         minItems: 1</w:t>
      </w:r>
    </w:p>
    <w:p w14:paraId="19784D3A" w14:textId="77777777" w:rsidR="00D24D3A" w:rsidRPr="00690A26" w:rsidRDefault="00D24D3A" w:rsidP="00D24D3A">
      <w:pPr>
        <w:pStyle w:val="PL"/>
        <w:rPr>
          <w:lang w:val="en-US"/>
        </w:rPr>
      </w:pPr>
      <w:r w:rsidRPr="00690A26">
        <w:rPr>
          <w:lang w:val="en-US"/>
        </w:rPr>
        <w:t xml:space="preserve">        sNssai</w:t>
      </w:r>
      <w:r>
        <w:rPr>
          <w:lang w:val="en-US"/>
        </w:rPr>
        <w:t>List</w:t>
      </w:r>
      <w:r w:rsidRPr="00690A26">
        <w:rPr>
          <w:lang w:val="en-US"/>
        </w:rPr>
        <w:t>:</w:t>
      </w:r>
    </w:p>
    <w:p w14:paraId="3737596D" w14:textId="77777777" w:rsidR="00D24D3A" w:rsidRPr="00690A26" w:rsidRDefault="00D24D3A" w:rsidP="00D24D3A">
      <w:pPr>
        <w:pStyle w:val="PL"/>
        <w:rPr>
          <w:lang w:val="en-US"/>
        </w:rPr>
      </w:pPr>
      <w:r w:rsidRPr="00690A26">
        <w:rPr>
          <w:lang w:val="en-US"/>
        </w:rPr>
        <w:t xml:space="preserve">          type: array</w:t>
      </w:r>
    </w:p>
    <w:p w14:paraId="616E7CA4" w14:textId="77777777" w:rsidR="00D24D3A" w:rsidRPr="00690A26" w:rsidRDefault="00D24D3A" w:rsidP="00D24D3A">
      <w:pPr>
        <w:pStyle w:val="PL"/>
        <w:rPr>
          <w:lang w:val="en-US"/>
        </w:rPr>
      </w:pPr>
      <w:r w:rsidRPr="00690A26">
        <w:rPr>
          <w:lang w:val="en-US"/>
        </w:rPr>
        <w:t xml:space="preserve">          items:</w:t>
      </w:r>
    </w:p>
    <w:p w14:paraId="66B09BCF" w14:textId="77777777" w:rsidR="00D24D3A" w:rsidRPr="00690A26" w:rsidRDefault="00D24D3A" w:rsidP="00D24D3A">
      <w:pPr>
        <w:pStyle w:val="PL"/>
        <w:rPr>
          <w:lang w:val="en-US"/>
        </w:rPr>
      </w:pPr>
      <w:r w:rsidRPr="00690A26">
        <w:rPr>
          <w:lang w:val="en-US"/>
        </w:rPr>
        <w:t xml:space="preserve">            $ref: 'TS29571_CommonData.yaml#/components/schemas/Snssai'</w:t>
      </w:r>
    </w:p>
    <w:p w14:paraId="2056342F" w14:textId="77777777" w:rsidR="00D24D3A" w:rsidRPr="00690A26" w:rsidRDefault="00D24D3A" w:rsidP="00D24D3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1CBCB4" w14:textId="77777777" w:rsidR="00D24D3A" w:rsidRPr="00690A26" w:rsidRDefault="00D24D3A" w:rsidP="00D24D3A">
      <w:pPr>
        <w:pStyle w:val="PL"/>
      </w:pPr>
      <w:r w:rsidRPr="00690A26">
        <w:t xml:space="preserve">        dnnList:</w:t>
      </w:r>
    </w:p>
    <w:p w14:paraId="377FFFC3" w14:textId="77777777" w:rsidR="00D24D3A" w:rsidRPr="00690A26" w:rsidRDefault="00D24D3A" w:rsidP="00D24D3A">
      <w:pPr>
        <w:pStyle w:val="PL"/>
      </w:pPr>
      <w:r w:rsidRPr="00690A26">
        <w:t xml:space="preserve">          type: array</w:t>
      </w:r>
    </w:p>
    <w:p w14:paraId="4483A26C" w14:textId="77777777" w:rsidR="00D24D3A" w:rsidRPr="00690A26" w:rsidRDefault="00D24D3A" w:rsidP="00D24D3A">
      <w:pPr>
        <w:pStyle w:val="PL"/>
      </w:pPr>
      <w:r w:rsidRPr="00690A26">
        <w:t xml:space="preserve">          items:</w:t>
      </w:r>
    </w:p>
    <w:p w14:paraId="08FAE720" w14:textId="77777777" w:rsidR="00D24D3A" w:rsidRPr="00690A26" w:rsidRDefault="00D24D3A" w:rsidP="00D24D3A">
      <w:pPr>
        <w:pStyle w:val="PL"/>
      </w:pPr>
      <w:r w:rsidRPr="00690A26">
        <w:t xml:space="preserve">            $ref: 'TS29571_CommonData.yaml#/components/schemas/Dnn'</w:t>
      </w:r>
    </w:p>
    <w:p w14:paraId="1C815A98" w14:textId="77777777" w:rsidR="00D24D3A" w:rsidRPr="00690A26" w:rsidRDefault="00D24D3A" w:rsidP="00D24D3A">
      <w:pPr>
        <w:pStyle w:val="PL"/>
      </w:pPr>
      <w:r w:rsidRPr="00690A26">
        <w:t xml:space="preserve">          minItems: 1</w:t>
      </w:r>
    </w:p>
    <w:p w14:paraId="297D33E4" w14:textId="77777777" w:rsidR="001B79E1" w:rsidRDefault="001B79E1" w:rsidP="001B79E1">
      <w:pPr>
        <w:pStyle w:val="PL"/>
      </w:pPr>
      <w:r>
        <w:t xml:space="preserve">        udrGroupId:</w:t>
      </w:r>
    </w:p>
    <w:p w14:paraId="433C6DEC" w14:textId="77777777" w:rsidR="001B79E1" w:rsidRPr="00690A26" w:rsidRDefault="001B79E1" w:rsidP="001B79E1">
      <w:pPr>
        <w:pStyle w:val="PL"/>
      </w:pPr>
      <w:r>
        <w:t xml:space="preserve">          </w:t>
      </w:r>
      <w:r w:rsidRPr="00690A26">
        <w:rPr>
          <w:lang w:val="en-US"/>
        </w:rPr>
        <w:t>$ref: 'TS29571_CommonData.yaml#/components/schemas/</w:t>
      </w:r>
      <w:r>
        <w:rPr>
          <w:lang w:val="en-US"/>
        </w:rPr>
        <w:t>NfGroupId</w:t>
      </w:r>
      <w:r w:rsidRPr="00690A26">
        <w:rPr>
          <w:lang w:val="en-US"/>
        </w:rPr>
        <w:t>'</w:t>
      </w:r>
    </w:p>
    <w:p w14:paraId="0051C424" w14:textId="77777777" w:rsidR="00D24D3A" w:rsidRPr="001B79E1" w:rsidRDefault="00D24D3A" w:rsidP="003133A5">
      <w:pPr>
        <w:pStyle w:val="PL"/>
        <w:rPr>
          <w:lang w:eastAsia="zh-CN"/>
        </w:rPr>
      </w:pPr>
    </w:p>
    <w:p w14:paraId="5BDE3E8A" w14:textId="77777777" w:rsidR="003133A5" w:rsidRPr="001F16C3" w:rsidRDefault="003133A5" w:rsidP="006E19FE">
      <w:pPr>
        <w:pStyle w:val="Heading1"/>
      </w:pPr>
      <w:bookmarkStart w:id="1074" w:name="_Toc27587207"/>
      <w:bookmarkStart w:id="1075" w:name="_Toc36459270"/>
      <w:bookmarkStart w:id="1076" w:name="_Toc45028517"/>
      <w:bookmarkStart w:id="1077" w:name="_Toc51870196"/>
      <w:bookmarkStart w:id="1078" w:name="_Toc51870318"/>
      <w:bookmarkStart w:id="1079" w:name="_Toc90582074"/>
      <w:bookmarkStart w:id="1080" w:name="_Toc122099338"/>
      <w:r w:rsidRPr="001F16C3">
        <w:t>A.</w:t>
      </w:r>
      <w:r>
        <w:t>3</w:t>
      </w:r>
      <w:r w:rsidRPr="001F16C3">
        <w:tab/>
        <w:t>Nud</w:t>
      </w:r>
      <w:r w:rsidRPr="001F16C3">
        <w:rPr>
          <w:lang w:eastAsia="zh-CN"/>
        </w:rPr>
        <w:t>r</w:t>
      </w:r>
      <w:r w:rsidRPr="001F16C3">
        <w:t>_</w:t>
      </w:r>
      <w:r>
        <w:t>GroupIDmap</w:t>
      </w:r>
      <w:r w:rsidRPr="001F16C3">
        <w:t xml:space="preserve"> API</w:t>
      </w:r>
      <w:bookmarkEnd w:id="1074"/>
      <w:bookmarkEnd w:id="1075"/>
      <w:bookmarkEnd w:id="1076"/>
      <w:bookmarkEnd w:id="1077"/>
      <w:bookmarkEnd w:id="1078"/>
      <w:bookmarkEnd w:id="1079"/>
      <w:bookmarkEnd w:id="1080"/>
    </w:p>
    <w:p w14:paraId="78122D71" w14:textId="77777777" w:rsidR="003133A5" w:rsidRPr="00F3074B" w:rsidRDefault="003133A5" w:rsidP="00F3074B">
      <w:pPr>
        <w:pStyle w:val="PL"/>
      </w:pPr>
    </w:p>
    <w:p w14:paraId="6C663332" w14:textId="77777777" w:rsidR="003133A5" w:rsidRDefault="003133A5" w:rsidP="003133A5">
      <w:pPr>
        <w:pStyle w:val="PL"/>
      </w:pPr>
      <w:r>
        <w:t>openapi: 3.0.0</w:t>
      </w:r>
    </w:p>
    <w:p w14:paraId="27C6FBC7" w14:textId="77777777" w:rsidR="003133A5" w:rsidRDefault="003133A5" w:rsidP="003133A5">
      <w:pPr>
        <w:pStyle w:val="PL"/>
        <w:rPr>
          <w:lang w:eastAsia="zh-CN"/>
        </w:rPr>
      </w:pPr>
    </w:p>
    <w:p w14:paraId="17B5C974" w14:textId="77777777" w:rsidR="003133A5" w:rsidRDefault="003133A5" w:rsidP="003133A5">
      <w:pPr>
        <w:pStyle w:val="PL"/>
      </w:pPr>
      <w:r>
        <w:t>info:</w:t>
      </w:r>
    </w:p>
    <w:p w14:paraId="33FE178C" w14:textId="2679216B" w:rsidR="003133A5" w:rsidRDefault="003133A5" w:rsidP="003133A5">
      <w:pPr>
        <w:pStyle w:val="PL"/>
        <w:rPr>
          <w:lang w:eastAsia="zh-CN"/>
        </w:rPr>
      </w:pPr>
      <w:r>
        <w:t xml:space="preserve">  version: 1.</w:t>
      </w:r>
      <w:r w:rsidR="0063005D">
        <w:rPr>
          <w:rFonts w:hint="eastAsia"/>
          <w:lang w:eastAsia="zh-CN"/>
        </w:rPr>
        <w:t>2</w:t>
      </w:r>
      <w:r>
        <w:t>.0</w:t>
      </w:r>
      <w:r w:rsidR="006F4001">
        <w:rPr>
          <w:rFonts w:hint="eastAsia"/>
          <w:lang w:eastAsia="zh-CN"/>
        </w:rPr>
        <w:t>-alpha.1</w:t>
      </w:r>
    </w:p>
    <w:p w14:paraId="35DA1660" w14:textId="77777777" w:rsidR="003133A5" w:rsidRDefault="003133A5" w:rsidP="003133A5">
      <w:pPr>
        <w:pStyle w:val="PL"/>
      </w:pPr>
      <w:r>
        <w:t xml:space="preserve">  title: 'Nudr_GroupIDmap'</w:t>
      </w:r>
    </w:p>
    <w:p w14:paraId="0A99236A" w14:textId="77777777" w:rsidR="003133A5" w:rsidRDefault="003133A5" w:rsidP="003133A5">
      <w:pPr>
        <w:pStyle w:val="PL"/>
        <w:rPr>
          <w:lang w:eastAsia="zh-CN"/>
        </w:rPr>
      </w:pPr>
      <w:r>
        <w:t xml:space="preserve">  description: </w:t>
      </w:r>
      <w:r>
        <w:rPr>
          <w:rFonts w:hint="eastAsia"/>
          <w:lang w:eastAsia="zh-CN"/>
        </w:rPr>
        <w:t>|</w:t>
      </w:r>
    </w:p>
    <w:p w14:paraId="2FF05860" w14:textId="77777777" w:rsidR="003133A5" w:rsidRDefault="003133A5" w:rsidP="003133A5">
      <w:pPr>
        <w:pStyle w:val="PL"/>
      </w:pPr>
      <w:r>
        <w:t xml:space="preserve">    Unified Data Repository Service for NF-Group ID retrieval.</w:t>
      </w:r>
      <w:r w:rsidR="00BF4B1A">
        <w:t xml:space="preserve">  </w:t>
      </w:r>
    </w:p>
    <w:p w14:paraId="327B1D90" w14:textId="77777777" w:rsidR="003133A5" w:rsidRDefault="003133A5" w:rsidP="003133A5">
      <w:pPr>
        <w:pStyle w:val="PL"/>
      </w:pPr>
      <w:r>
        <w:t xml:space="preserve">    © 20</w:t>
      </w:r>
      <w:r>
        <w:rPr>
          <w:rFonts w:hint="eastAsia"/>
          <w:lang w:eastAsia="zh-CN"/>
        </w:rPr>
        <w:t>2</w:t>
      </w:r>
      <w:r w:rsidR="00E31F57">
        <w:rPr>
          <w:lang w:eastAsia="zh-CN"/>
        </w:rPr>
        <w:t>2</w:t>
      </w:r>
      <w:r>
        <w:t>, 3GPP Organizational Partners (ARIB, ATIS, CCSA, ETSI, TSDSI, TTA, TTC).</w:t>
      </w:r>
      <w:r w:rsidR="00BF4B1A">
        <w:t xml:space="preserve">  </w:t>
      </w:r>
    </w:p>
    <w:p w14:paraId="3829EA1D" w14:textId="77777777" w:rsidR="003133A5" w:rsidRDefault="003133A5" w:rsidP="003133A5">
      <w:pPr>
        <w:pStyle w:val="PL"/>
      </w:pPr>
      <w:r>
        <w:t xml:space="preserve">    All rights reserved.</w:t>
      </w:r>
    </w:p>
    <w:p w14:paraId="3B073B58" w14:textId="77777777" w:rsidR="003133A5" w:rsidRDefault="003133A5" w:rsidP="003133A5">
      <w:pPr>
        <w:pStyle w:val="PL"/>
        <w:rPr>
          <w:lang w:eastAsia="zh-CN"/>
        </w:rPr>
      </w:pPr>
    </w:p>
    <w:p w14:paraId="1F7C6C86" w14:textId="77777777" w:rsidR="003133A5" w:rsidRDefault="003133A5" w:rsidP="003133A5">
      <w:pPr>
        <w:pStyle w:val="PL"/>
      </w:pPr>
      <w:r>
        <w:t>externalDocs:</w:t>
      </w:r>
    </w:p>
    <w:p w14:paraId="035C0416" w14:textId="7DF24E93" w:rsidR="003133A5" w:rsidRDefault="003133A5" w:rsidP="003133A5">
      <w:pPr>
        <w:pStyle w:val="PL"/>
      </w:pPr>
      <w:r>
        <w:t xml:space="preserve">  description: 3GPP TS 29.504 V1</w:t>
      </w:r>
      <w:r w:rsidR="006F4001">
        <w:rPr>
          <w:rFonts w:hint="eastAsia"/>
          <w:lang w:eastAsia="zh-CN"/>
        </w:rPr>
        <w:t>8</w:t>
      </w:r>
      <w:r>
        <w:t>.</w:t>
      </w:r>
      <w:r w:rsidR="006F4001">
        <w:rPr>
          <w:rFonts w:hint="eastAsia"/>
          <w:lang w:eastAsia="zh-CN"/>
        </w:rPr>
        <w:t>0</w:t>
      </w:r>
      <w:r>
        <w:t>.0; 5G System; Unified Data Repository Services; Stage 3</w:t>
      </w:r>
    </w:p>
    <w:p w14:paraId="7C156454" w14:textId="77777777" w:rsidR="003133A5" w:rsidRDefault="003133A5" w:rsidP="003133A5">
      <w:pPr>
        <w:pStyle w:val="PL"/>
      </w:pPr>
      <w:r>
        <w:t xml:space="preserve">  url: 'http</w:t>
      </w:r>
      <w:r w:rsidR="00BF4B1A">
        <w:t>s</w:t>
      </w:r>
      <w:r>
        <w:t>://www.3gpp.org/ftp/Specs/archive/29_series/29.504/'</w:t>
      </w:r>
    </w:p>
    <w:p w14:paraId="5BB6EE63" w14:textId="77777777" w:rsidR="003133A5" w:rsidRDefault="003133A5" w:rsidP="003133A5">
      <w:pPr>
        <w:pStyle w:val="PL"/>
        <w:rPr>
          <w:lang w:eastAsia="zh-CN"/>
        </w:rPr>
      </w:pPr>
    </w:p>
    <w:p w14:paraId="13E4402E" w14:textId="77777777" w:rsidR="003133A5" w:rsidRDefault="003133A5" w:rsidP="003133A5">
      <w:pPr>
        <w:pStyle w:val="PL"/>
      </w:pPr>
      <w:r>
        <w:t>servers:</w:t>
      </w:r>
    </w:p>
    <w:p w14:paraId="367EF3FC" w14:textId="77777777" w:rsidR="003133A5" w:rsidRDefault="003133A5" w:rsidP="003133A5">
      <w:pPr>
        <w:pStyle w:val="PL"/>
        <w:rPr>
          <w:lang w:eastAsia="zh-CN"/>
        </w:rPr>
      </w:pPr>
      <w:r>
        <w:t xml:space="preserve">  - description: API root</w:t>
      </w:r>
    </w:p>
    <w:p w14:paraId="3F62EB21" w14:textId="77777777" w:rsidR="003133A5" w:rsidRDefault="003133A5" w:rsidP="003133A5">
      <w:pPr>
        <w:pStyle w:val="PL"/>
      </w:pPr>
      <w:r>
        <w:t xml:space="preserve">    url: '{apiRoot}/nudr-group-id-map/v1'</w:t>
      </w:r>
    </w:p>
    <w:p w14:paraId="50E32FFF" w14:textId="77777777" w:rsidR="003133A5" w:rsidRDefault="003133A5" w:rsidP="003133A5">
      <w:pPr>
        <w:pStyle w:val="PL"/>
      </w:pPr>
      <w:r>
        <w:t xml:space="preserve">    variables:</w:t>
      </w:r>
    </w:p>
    <w:p w14:paraId="36B52FC4" w14:textId="77777777" w:rsidR="003133A5" w:rsidRDefault="003133A5" w:rsidP="003133A5">
      <w:pPr>
        <w:pStyle w:val="PL"/>
      </w:pPr>
      <w:r>
        <w:t xml:space="preserve">      apiRoot:</w:t>
      </w:r>
    </w:p>
    <w:p w14:paraId="5FF63BC8" w14:textId="77777777" w:rsidR="003133A5" w:rsidRDefault="003133A5" w:rsidP="003133A5">
      <w:pPr>
        <w:pStyle w:val="PL"/>
      </w:pPr>
      <w:r>
        <w:t xml:space="preserve">        default: https://example.com</w:t>
      </w:r>
    </w:p>
    <w:p w14:paraId="04604FBC" w14:textId="77777777" w:rsidR="003133A5" w:rsidRDefault="003133A5" w:rsidP="003133A5">
      <w:pPr>
        <w:pStyle w:val="PL"/>
        <w:rPr>
          <w:lang w:eastAsia="zh-CN"/>
        </w:rPr>
      </w:pPr>
    </w:p>
    <w:p w14:paraId="7DDF9E3C" w14:textId="77777777" w:rsidR="003133A5" w:rsidRDefault="003133A5" w:rsidP="003133A5">
      <w:pPr>
        <w:pStyle w:val="PL"/>
      </w:pPr>
      <w:r>
        <w:t>security:</w:t>
      </w:r>
    </w:p>
    <w:p w14:paraId="06C653D2" w14:textId="77777777" w:rsidR="003133A5" w:rsidRDefault="003133A5" w:rsidP="003133A5">
      <w:pPr>
        <w:pStyle w:val="PL"/>
      </w:pPr>
      <w:r>
        <w:t xml:space="preserve">  - {}</w:t>
      </w:r>
    </w:p>
    <w:p w14:paraId="018A41AF" w14:textId="77777777" w:rsidR="003133A5" w:rsidRDefault="003133A5" w:rsidP="003133A5">
      <w:pPr>
        <w:pStyle w:val="PL"/>
      </w:pPr>
      <w:r>
        <w:t xml:space="preserve">  - oAuth2ClientCredentials:</w:t>
      </w:r>
    </w:p>
    <w:p w14:paraId="3006985D" w14:textId="77777777" w:rsidR="003133A5" w:rsidRDefault="003133A5" w:rsidP="003133A5">
      <w:pPr>
        <w:pStyle w:val="PL"/>
      </w:pPr>
      <w:r>
        <w:t xml:space="preserve">      - nudr-group-id-map</w:t>
      </w:r>
    </w:p>
    <w:p w14:paraId="080FEDB3" w14:textId="77777777" w:rsidR="003133A5" w:rsidRPr="00F3074B" w:rsidRDefault="003133A5" w:rsidP="00F3074B">
      <w:pPr>
        <w:pStyle w:val="PL"/>
      </w:pPr>
    </w:p>
    <w:p w14:paraId="661E96B2" w14:textId="77777777" w:rsidR="003133A5" w:rsidRDefault="003133A5" w:rsidP="003133A5">
      <w:pPr>
        <w:pStyle w:val="PL"/>
      </w:pPr>
      <w:r>
        <w:t>paths:</w:t>
      </w:r>
    </w:p>
    <w:p w14:paraId="3E8828BB" w14:textId="77777777" w:rsidR="003133A5" w:rsidRDefault="003133A5" w:rsidP="003133A5">
      <w:pPr>
        <w:pStyle w:val="PL"/>
      </w:pPr>
      <w:r>
        <w:lastRenderedPageBreak/>
        <w:t xml:space="preserve">  /nf-group-ids:</w:t>
      </w:r>
    </w:p>
    <w:p w14:paraId="088F6C0C" w14:textId="77777777" w:rsidR="003133A5" w:rsidRDefault="003133A5" w:rsidP="003133A5">
      <w:pPr>
        <w:pStyle w:val="PL"/>
        <w:rPr>
          <w:lang w:eastAsia="zh-CN"/>
        </w:rPr>
      </w:pPr>
      <w:r>
        <w:t xml:space="preserve">    get:</w:t>
      </w:r>
    </w:p>
    <w:p w14:paraId="0130C13C" w14:textId="77777777" w:rsidR="003133A5" w:rsidRPr="002857AD" w:rsidRDefault="003133A5" w:rsidP="003133A5">
      <w:pPr>
        <w:pStyle w:val="PL"/>
      </w:pPr>
      <w:r w:rsidRPr="002857AD">
        <w:t xml:space="preserve">      summary: Retrieves </w:t>
      </w:r>
      <w:r>
        <w:t>NF-Group IDs for provided Subscriber and NF types</w:t>
      </w:r>
    </w:p>
    <w:p w14:paraId="4671C91A" w14:textId="77777777" w:rsidR="003133A5" w:rsidRPr="002857AD" w:rsidRDefault="003133A5" w:rsidP="003133A5">
      <w:pPr>
        <w:pStyle w:val="PL"/>
      </w:pPr>
      <w:r w:rsidRPr="002857AD">
        <w:t xml:space="preserve">      operationId: Get</w:t>
      </w:r>
      <w:r>
        <w:t>NfGroupIDs</w:t>
      </w:r>
    </w:p>
    <w:p w14:paraId="163CCE07" w14:textId="77777777" w:rsidR="003133A5" w:rsidRPr="002857AD" w:rsidRDefault="003133A5" w:rsidP="003133A5">
      <w:pPr>
        <w:pStyle w:val="PL"/>
      </w:pPr>
      <w:r w:rsidRPr="002857AD">
        <w:t xml:space="preserve">      tags:</w:t>
      </w:r>
    </w:p>
    <w:p w14:paraId="35B8B0D8"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09652131" w14:textId="77777777" w:rsidR="003133A5" w:rsidRPr="002857AD" w:rsidRDefault="003133A5" w:rsidP="003133A5">
      <w:pPr>
        <w:pStyle w:val="PL"/>
      </w:pPr>
      <w:r w:rsidRPr="002857AD">
        <w:t xml:space="preserve">      parameters:</w:t>
      </w:r>
    </w:p>
    <w:p w14:paraId="07B71CA9" w14:textId="77777777" w:rsidR="003133A5" w:rsidRPr="002857AD" w:rsidRDefault="003133A5" w:rsidP="003133A5">
      <w:pPr>
        <w:pStyle w:val="PL"/>
      </w:pPr>
      <w:r w:rsidRPr="002857AD">
        <w:t xml:space="preserve">        - name: nf-type</w:t>
      </w:r>
    </w:p>
    <w:p w14:paraId="16D33A4A" w14:textId="77777777" w:rsidR="003133A5" w:rsidRPr="002857AD" w:rsidRDefault="003133A5" w:rsidP="003133A5">
      <w:pPr>
        <w:pStyle w:val="PL"/>
      </w:pPr>
      <w:r w:rsidRPr="002857AD">
        <w:t xml:space="preserve">          in: query</w:t>
      </w:r>
    </w:p>
    <w:p w14:paraId="406FF9E1" w14:textId="77777777" w:rsidR="003133A5" w:rsidRPr="002857AD" w:rsidRDefault="003133A5" w:rsidP="003133A5">
      <w:pPr>
        <w:pStyle w:val="PL"/>
      </w:pPr>
      <w:r w:rsidRPr="002857AD">
        <w:t xml:space="preserve">          description: Type of NF</w:t>
      </w:r>
    </w:p>
    <w:p w14:paraId="22D21424" w14:textId="77777777" w:rsidR="003133A5" w:rsidRPr="002857AD" w:rsidRDefault="003133A5" w:rsidP="003133A5">
      <w:pPr>
        <w:pStyle w:val="PL"/>
      </w:pPr>
      <w:r w:rsidRPr="002857AD">
        <w:t xml:space="preserve">          required: </w:t>
      </w:r>
      <w:r>
        <w:t>true</w:t>
      </w:r>
    </w:p>
    <w:p w14:paraId="705B7607" w14:textId="77777777" w:rsidR="003133A5" w:rsidRDefault="003133A5" w:rsidP="003133A5">
      <w:pPr>
        <w:pStyle w:val="PL"/>
      </w:pPr>
      <w:r w:rsidRPr="002857AD">
        <w:t xml:space="preserve">          </w:t>
      </w:r>
      <w:r>
        <w:t>style: form</w:t>
      </w:r>
    </w:p>
    <w:p w14:paraId="7FCBD949" w14:textId="77777777" w:rsidR="003133A5" w:rsidRDefault="003133A5" w:rsidP="003133A5">
      <w:pPr>
        <w:pStyle w:val="PL"/>
      </w:pPr>
      <w:r>
        <w:t xml:space="preserve">          explode: false</w:t>
      </w:r>
    </w:p>
    <w:p w14:paraId="4A5BB157" w14:textId="77777777" w:rsidR="003133A5" w:rsidRPr="002857AD" w:rsidRDefault="003133A5" w:rsidP="003133A5">
      <w:pPr>
        <w:pStyle w:val="PL"/>
      </w:pPr>
      <w:r>
        <w:t xml:space="preserve">          </w:t>
      </w:r>
      <w:r w:rsidRPr="002857AD">
        <w:t>schema:</w:t>
      </w:r>
    </w:p>
    <w:p w14:paraId="3AAF3F22" w14:textId="77777777" w:rsidR="003133A5" w:rsidRDefault="003133A5" w:rsidP="003133A5">
      <w:pPr>
        <w:pStyle w:val="PL"/>
      </w:pPr>
      <w:r w:rsidRPr="002857AD">
        <w:t xml:space="preserve">            </w:t>
      </w:r>
      <w:r>
        <w:t>type: array</w:t>
      </w:r>
    </w:p>
    <w:p w14:paraId="7015BDBC" w14:textId="77777777" w:rsidR="003133A5" w:rsidRDefault="003133A5" w:rsidP="003133A5">
      <w:pPr>
        <w:pStyle w:val="PL"/>
      </w:pPr>
      <w:r>
        <w:t xml:space="preserve">            items:</w:t>
      </w:r>
    </w:p>
    <w:p w14:paraId="0D1CD2F4" w14:textId="77777777" w:rsidR="003133A5" w:rsidRDefault="003133A5" w:rsidP="003133A5">
      <w:pPr>
        <w:pStyle w:val="PL"/>
      </w:pPr>
      <w:r>
        <w:t xml:space="preserve">              </w:t>
      </w:r>
      <w:r w:rsidRPr="002857AD">
        <w:t>$ref: '</w:t>
      </w:r>
      <w:r>
        <w:t>TS29510_Nnrf_NFManagement.yaml</w:t>
      </w:r>
      <w:r w:rsidRPr="002857AD">
        <w:t>#/components/schemas/NFType'</w:t>
      </w:r>
    </w:p>
    <w:p w14:paraId="25D5A5A5" w14:textId="77777777" w:rsidR="003133A5" w:rsidRDefault="003133A5" w:rsidP="003133A5">
      <w:pPr>
        <w:pStyle w:val="PL"/>
      </w:pPr>
      <w:r>
        <w:t xml:space="preserve">            minItems: 1</w:t>
      </w:r>
    </w:p>
    <w:p w14:paraId="10407DF7" w14:textId="77777777" w:rsidR="003133A5" w:rsidRPr="00D67AB2" w:rsidRDefault="003133A5" w:rsidP="003133A5">
      <w:pPr>
        <w:pStyle w:val="PL"/>
      </w:pPr>
      <w:r w:rsidRPr="00D67AB2">
        <w:t xml:space="preserve">        - name: </w:t>
      </w:r>
      <w:r>
        <w:t>subscriberId</w:t>
      </w:r>
    </w:p>
    <w:p w14:paraId="152D2A1A"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00B4D1DC" w14:textId="77777777" w:rsidR="003133A5" w:rsidRPr="00D67AB2" w:rsidRDefault="003133A5" w:rsidP="003133A5">
      <w:pPr>
        <w:pStyle w:val="PL"/>
      </w:pPr>
      <w:r w:rsidRPr="00D67AB2">
        <w:t xml:space="preserve">          in: </w:t>
      </w:r>
      <w:r>
        <w:t>query</w:t>
      </w:r>
    </w:p>
    <w:p w14:paraId="33E3910E" w14:textId="77777777" w:rsidR="003133A5" w:rsidRPr="00D67AB2" w:rsidRDefault="003133A5" w:rsidP="003133A5">
      <w:pPr>
        <w:pStyle w:val="PL"/>
      </w:pPr>
      <w:r w:rsidRPr="00D67AB2">
        <w:t xml:space="preserve">          description: Identifier of the </w:t>
      </w:r>
      <w:r>
        <w:t>subscriber</w:t>
      </w:r>
    </w:p>
    <w:p w14:paraId="3C409F67" w14:textId="77777777" w:rsidR="003133A5" w:rsidRPr="00D67AB2" w:rsidRDefault="003133A5" w:rsidP="003133A5">
      <w:pPr>
        <w:pStyle w:val="PL"/>
      </w:pPr>
      <w:r w:rsidRPr="00D67AB2">
        <w:t xml:space="preserve">          required: true</w:t>
      </w:r>
    </w:p>
    <w:p w14:paraId="1630052E" w14:textId="77777777" w:rsidR="003133A5" w:rsidRPr="00D67AB2" w:rsidRDefault="003133A5" w:rsidP="003133A5">
      <w:pPr>
        <w:pStyle w:val="PL"/>
      </w:pPr>
      <w:r w:rsidRPr="00D67AB2">
        <w:t xml:space="preserve">          schema:</w:t>
      </w:r>
    </w:p>
    <w:p w14:paraId="4B436DE8"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74DC3FF5" w14:textId="77777777" w:rsidR="003133A5" w:rsidRPr="00D67AB2" w:rsidRDefault="003133A5" w:rsidP="003133A5">
      <w:pPr>
        <w:pStyle w:val="PL"/>
      </w:pPr>
      <w:r w:rsidRPr="00D67AB2">
        <w:t xml:space="preserve">      responses:</w:t>
      </w:r>
    </w:p>
    <w:p w14:paraId="408EA2AC" w14:textId="77777777" w:rsidR="003133A5" w:rsidRPr="00D67AB2" w:rsidRDefault="003133A5" w:rsidP="003133A5">
      <w:pPr>
        <w:pStyle w:val="PL"/>
      </w:pPr>
      <w:r w:rsidRPr="00D67AB2">
        <w:t xml:space="preserve">        '200':</w:t>
      </w:r>
    </w:p>
    <w:p w14:paraId="3B038650" w14:textId="77777777" w:rsidR="003133A5" w:rsidRPr="00D67AB2" w:rsidRDefault="003133A5" w:rsidP="003133A5">
      <w:pPr>
        <w:pStyle w:val="PL"/>
      </w:pPr>
      <w:r w:rsidRPr="00D67AB2">
        <w:t xml:space="preserve">          description: Expected response to a valid request</w:t>
      </w:r>
    </w:p>
    <w:p w14:paraId="11447F23" w14:textId="77777777" w:rsidR="003133A5" w:rsidRPr="00D67AB2" w:rsidRDefault="003133A5" w:rsidP="003133A5">
      <w:pPr>
        <w:pStyle w:val="PL"/>
      </w:pPr>
      <w:r w:rsidRPr="00D67AB2">
        <w:t xml:space="preserve">          content:</w:t>
      </w:r>
    </w:p>
    <w:p w14:paraId="0BCE0D8D" w14:textId="77777777" w:rsidR="003133A5" w:rsidRPr="00D67AB2" w:rsidRDefault="003133A5" w:rsidP="003133A5">
      <w:pPr>
        <w:pStyle w:val="PL"/>
      </w:pPr>
      <w:r w:rsidRPr="00D67AB2">
        <w:t xml:space="preserve">            application/json:</w:t>
      </w:r>
    </w:p>
    <w:p w14:paraId="7AEA97A9" w14:textId="77777777" w:rsidR="003133A5" w:rsidRPr="00D67AB2" w:rsidRDefault="003133A5" w:rsidP="003133A5">
      <w:pPr>
        <w:pStyle w:val="PL"/>
      </w:pPr>
      <w:r w:rsidRPr="00D67AB2">
        <w:t xml:space="preserve">              schema:</w:t>
      </w:r>
    </w:p>
    <w:p w14:paraId="14C92C80" w14:textId="77777777" w:rsidR="003133A5" w:rsidRPr="00BB3BBF" w:rsidRDefault="003133A5" w:rsidP="003133A5">
      <w:pPr>
        <w:pStyle w:val="PL"/>
      </w:pPr>
      <w:r w:rsidRPr="00D67AB2">
        <w:t xml:space="preserve">                </w:t>
      </w:r>
      <w:r w:rsidRPr="00211740">
        <w:t>$ref: '#/components/schemas/NfGroupIdMapResult'</w:t>
      </w:r>
    </w:p>
    <w:p w14:paraId="04BCF8F4" w14:textId="77777777" w:rsidR="006F4001" w:rsidRPr="0025384D" w:rsidRDefault="006F4001" w:rsidP="006F4001">
      <w:pPr>
        <w:pStyle w:val="PL"/>
      </w:pPr>
      <w:r w:rsidRPr="00EB4F0C">
        <w:t xml:space="preserve">        </w:t>
      </w:r>
      <w:r w:rsidRPr="0025384D">
        <w:t>'40</w:t>
      </w:r>
      <w:r>
        <w:t>0</w:t>
      </w:r>
      <w:r w:rsidRPr="0025384D">
        <w:t>':</w:t>
      </w:r>
    </w:p>
    <w:p w14:paraId="60A762EF" w14:textId="77777777" w:rsidR="006F4001" w:rsidRPr="00211740" w:rsidRDefault="006F4001" w:rsidP="006F4001">
      <w:pPr>
        <w:pStyle w:val="PL"/>
      </w:pPr>
      <w:r w:rsidRPr="00817D0B">
        <w:t xml:space="preserve">          $ref: 'TS29571_CommonData.yaml#/components/responses/40</w:t>
      </w:r>
      <w:r>
        <w:t>0</w:t>
      </w:r>
      <w:r w:rsidRPr="00817D0B">
        <w:t>'</w:t>
      </w:r>
    </w:p>
    <w:p w14:paraId="108B50CE" w14:textId="77777777" w:rsidR="006F4001" w:rsidRPr="0025384D" w:rsidRDefault="006F4001" w:rsidP="006F4001">
      <w:pPr>
        <w:pStyle w:val="PL"/>
      </w:pPr>
      <w:r w:rsidRPr="00EB4F0C">
        <w:t xml:space="preserve">        </w:t>
      </w:r>
      <w:r w:rsidRPr="0025384D">
        <w:t>'40</w:t>
      </w:r>
      <w:r>
        <w:t>1</w:t>
      </w:r>
      <w:r w:rsidRPr="0025384D">
        <w:t>':</w:t>
      </w:r>
    </w:p>
    <w:p w14:paraId="4BA7AA7A" w14:textId="77777777" w:rsidR="006F4001" w:rsidRPr="00211740" w:rsidRDefault="006F4001" w:rsidP="006F4001">
      <w:pPr>
        <w:pStyle w:val="PL"/>
      </w:pPr>
      <w:r w:rsidRPr="00817D0B">
        <w:t xml:space="preserve">          $ref: 'TS29571_CommonData.yaml#/components/responses/40</w:t>
      </w:r>
      <w:r>
        <w:t>1</w:t>
      </w:r>
      <w:r w:rsidRPr="00817D0B">
        <w:t>'</w:t>
      </w:r>
    </w:p>
    <w:p w14:paraId="7A43FAA2" w14:textId="77777777" w:rsidR="006F4001" w:rsidRPr="0025384D" w:rsidRDefault="006F4001" w:rsidP="006F4001">
      <w:pPr>
        <w:pStyle w:val="PL"/>
      </w:pPr>
      <w:r w:rsidRPr="00EB4F0C">
        <w:t xml:space="preserve">        </w:t>
      </w:r>
      <w:r w:rsidRPr="0025384D">
        <w:t>'40</w:t>
      </w:r>
      <w:r>
        <w:t>3</w:t>
      </w:r>
      <w:r w:rsidRPr="0025384D">
        <w:t>':</w:t>
      </w:r>
    </w:p>
    <w:p w14:paraId="1CF323C5" w14:textId="77777777" w:rsidR="006F4001" w:rsidRPr="00211740" w:rsidRDefault="006F4001" w:rsidP="006F4001">
      <w:pPr>
        <w:pStyle w:val="PL"/>
      </w:pPr>
      <w:r w:rsidRPr="00817D0B">
        <w:t xml:space="preserve">          $ref: 'TS29571_CommonData.yaml#/components/responses/40</w:t>
      </w:r>
      <w:r>
        <w:t>3</w:t>
      </w:r>
      <w:r w:rsidRPr="00817D0B">
        <w:t>'</w:t>
      </w:r>
    </w:p>
    <w:p w14:paraId="36B00D6A" w14:textId="77777777" w:rsidR="003133A5" w:rsidRPr="0025384D" w:rsidRDefault="003133A5" w:rsidP="003133A5">
      <w:pPr>
        <w:pStyle w:val="PL"/>
      </w:pPr>
      <w:r w:rsidRPr="00EB4F0C">
        <w:t xml:space="preserve">        </w:t>
      </w:r>
      <w:r w:rsidRPr="0025384D">
        <w:t>'404':</w:t>
      </w:r>
    </w:p>
    <w:p w14:paraId="1AFF74FA" w14:textId="77777777" w:rsidR="003133A5" w:rsidRPr="00211740" w:rsidRDefault="003133A5" w:rsidP="003133A5">
      <w:pPr>
        <w:pStyle w:val="PL"/>
      </w:pPr>
      <w:r w:rsidRPr="00817D0B">
        <w:t xml:space="preserve">          $ref: 'TS29571_CommonData.yaml#/components/responses/404'</w:t>
      </w:r>
    </w:p>
    <w:p w14:paraId="553749A6" w14:textId="77777777" w:rsidR="006F4001" w:rsidRPr="0025384D" w:rsidRDefault="006F4001" w:rsidP="006F4001">
      <w:pPr>
        <w:pStyle w:val="PL"/>
      </w:pPr>
      <w:r w:rsidRPr="00EB4F0C">
        <w:t xml:space="preserve">        </w:t>
      </w:r>
      <w:r w:rsidRPr="0025384D">
        <w:t>'40</w:t>
      </w:r>
      <w:r>
        <w:t>6</w:t>
      </w:r>
      <w:r w:rsidRPr="0025384D">
        <w:t>':</w:t>
      </w:r>
    </w:p>
    <w:p w14:paraId="4511534D" w14:textId="77777777" w:rsidR="006F4001" w:rsidRPr="00211740" w:rsidRDefault="006F4001" w:rsidP="006F4001">
      <w:pPr>
        <w:pStyle w:val="PL"/>
      </w:pPr>
      <w:r w:rsidRPr="00817D0B">
        <w:t xml:space="preserve">          $ref: 'TS29571_CommonData.yaml#/components/responses/40</w:t>
      </w:r>
      <w:r>
        <w:t>6</w:t>
      </w:r>
      <w:r w:rsidRPr="00817D0B">
        <w:t>'</w:t>
      </w:r>
    </w:p>
    <w:p w14:paraId="44B57D53" w14:textId="77777777" w:rsidR="006F4001" w:rsidRPr="0025384D" w:rsidRDefault="006F4001" w:rsidP="006F4001">
      <w:pPr>
        <w:pStyle w:val="PL"/>
      </w:pPr>
      <w:r w:rsidRPr="00EB4F0C">
        <w:t xml:space="preserve">        </w:t>
      </w:r>
      <w:r w:rsidRPr="0025384D">
        <w:t>'4</w:t>
      </w:r>
      <w:r>
        <w:t>29</w:t>
      </w:r>
      <w:r w:rsidRPr="0025384D">
        <w:t>':</w:t>
      </w:r>
    </w:p>
    <w:p w14:paraId="0195B684" w14:textId="77777777" w:rsidR="006F4001" w:rsidRPr="00211740" w:rsidRDefault="006F4001" w:rsidP="006F4001">
      <w:pPr>
        <w:pStyle w:val="PL"/>
      </w:pPr>
      <w:r w:rsidRPr="00817D0B">
        <w:t xml:space="preserve">          $ref: 'TS29571_CommonData.yaml#/components/responses/4</w:t>
      </w:r>
      <w:r>
        <w:t>29</w:t>
      </w:r>
      <w:r w:rsidRPr="00817D0B">
        <w:t>'</w:t>
      </w:r>
    </w:p>
    <w:p w14:paraId="6787A5DD" w14:textId="77777777" w:rsidR="006F4001" w:rsidRPr="0025384D" w:rsidRDefault="006F4001" w:rsidP="006F4001">
      <w:pPr>
        <w:pStyle w:val="PL"/>
      </w:pPr>
      <w:r w:rsidRPr="00EB4F0C">
        <w:t xml:space="preserve">        </w:t>
      </w:r>
      <w:r w:rsidRPr="0025384D">
        <w:t>'</w:t>
      </w:r>
      <w:r>
        <w:t>500</w:t>
      </w:r>
      <w:r w:rsidRPr="0025384D">
        <w:t>':</w:t>
      </w:r>
    </w:p>
    <w:p w14:paraId="59F30D2A" w14:textId="77777777" w:rsidR="006F4001" w:rsidRPr="00211740" w:rsidRDefault="006F4001" w:rsidP="006F4001">
      <w:pPr>
        <w:pStyle w:val="PL"/>
      </w:pPr>
      <w:r w:rsidRPr="00817D0B">
        <w:lastRenderedPageBreak/>
        <w:t xml:space="preserve">          $ref: 'TS29571_CommonData.yaml#/components/responses/</w:t>
      </w:r>
      <w:r>
        <w:t>500</w:t>
      </w:r>
      <w:r w:rsidRPr="00817D0B">
        <w:t>'</w:t>
      </w:r>
    </w:p>
    <w:p w14:paraId="5C4CEF8E" w14:textId="77777777" w:rsidR="006F4001" w:rsidRPr="0025384D" w:rsidRDefault="006F4001" w:rsidP="006F4001">
      <w:pPr>
        <w:pStyle w:val="PL"/>
      </w:pPr>
      <w:r w:rsidRPr="00EB4F0C">
        <w:t xml:space="preserve">        </w:t>
      </w:r>
      <w:r w:rsidRPr="0025384D">
        <w:t>'</w:t>
      </w:r>
      <w:r>
        <w:t>502</w:t>
      </w:r>
      <w:r w:rsidRPr="0025384D">
        <w:t>':</w:t>
      </w:r>
    </w:p>
    <w:p w14:paraId="0E8EF8A0" w14:textId="77777777" w:rsidR="006F4001" w:rsidRPr="00211740" w:rsidRDefault="006F4001" w:rsidP="006F4001">
      <w:pPr>
        <w:pStyle w:val="PL"/>
      </w:pPr>
      <w:r w:rsidRPr="00817D0B">
        <w:t xml:space="preserve">          $ref: 'TS29571_CommonData.yaml#/components/responses/</w:t>
      </w:r>
      <w:r>
        <w:t>502</w:t>
      </w:r>
      <w:r w:rsidRPr="00817D0B">
        <w:t>'</w:t>
      </w:r>
    </w:p>
    <w:p w14:paraId="1DE4C408" w14:textId="77777777" w:rsidR="006F4001" w:rsidRPr="0025384D" w:rsidRDefault="006F4001" w:rsidP="006F4001">
      <w:pPr>
        <w:pStyle w:val="PL"/>
      </w:pPr>
      <w:r w:rsidRPr="00EB4F0C">
        <w:t xml:space="preserve">        </w:t>
      </w:r>
      <w:r w:rsidRPr="0025384D">
        <w:t>'</w:t>
      </w:r>
      <w:r>
        <w:t>503</w:t>
      </w:r>
      <w:r w:rsidRPr="0025384D">
        <w:t>':</w:t>
      </w:r>
    </w:p>
    <w:p w14:paraId="6C411955" w14:textId="77777777" w:rsidR="006F4001" w:rsidRPr="00211740" w:rsidRDefault="006F4001" w:rsidP="006F4001">
      <w:pPr>
        <w:pStyle w:val="PL"/>
      </w:pPr>
      <w:r w:rsidRPr="00817D0B">
        <w:t xml:space="preserve">          $ref: 'TS29571_CommonData.yaml#/components/responses/</w:t>
      </w:r>
      <w:r>
        <w:t>503</w:t>
      </w:r>
      <w:r w:rsidRPr="00817D0B">
        <w:t>'</w:t>
      </w:r>
    </w:p>
    <w:p w14:paraId="1875B516" w14:textId="77777777" w:rsidR="003133A5" w:rsidRPr="00211740" w:rsidRDefault="003133A5" w:rsidP="003133A5">
      <w:pPr>
        <w:pStyle w:val="PL"/>
      </w:pPr>
      <w:r w:rsidRPr="00211740">
        <w:t xml:space="preserve">        default:</w:t>
      </w:r>
    </w:p>
    <w:p w14:paraId="76B0D359" w14:textId="77777777" w:rsidR="003133A5" w:rsidRPr="00D67AB2" w:rsidRDefault="003133A5" w:rsidP="003133A5">
      <w:pPr>
        <w:pStyle w:val="PL"/>
      </w:pPr>
      <w:r w:rsidRPr="00211740">
        <w:t xml:space="preserve">          description: Unexpected error</w:t>
      </w:r>
    </w:p>
    <w:p w14:paraId="78A8ECAC" w14:textId="77777777" w:rsidR="003133A5" w:rsidRPr="00D67AB2" w:rsidRDefault="003133A5" w:rsidP="003133A5">
      <w:pPr>
        <w:pStyle w:val="PL"/>
      </w:pPr>
    </w:p>
    <w:p w14:paraId="038C7FB2" w14:textId="77777777" w:rsidR="003133A5" w:rsidRDefault="003133A5" w:rsidP="003133A5">
      <w:pPr>
        <w:pStyle w:val="PL"/>
        <w:rPr>
          <w:lang w:val="fr-FR"/>
        </w:rPr>
      </w:pPr>
    </w:p>
    <w:p w14:paraId="400B70DC" w14:textId="77777777" w:rsidR="003133A5" w:rsidRDefault="003133A5" w:rsidP="003133A5">
      <w:pPr>
        <w:pStyle w:val="PL"/>
      </w:pPr>
      <w:r>
        <w:t>components:</w:t>
      </w:r>
    </w:p>
    <w:p w14:paraId="11F56D4F" w14:textId="77777777" w:rsidR="003133A5" w:rsidRDefault="003133A5" w:rsidP="003133A5">
      <w:pPr>
        <w:pStyle w:val="PL"/>
      </w:pPr>
      <w:r>
        <w:t xml:space="preserve">  securitySchemes:</w:t>
      </w:r>
    </w:p>
    <w:p w14:paraId="0F6F2AD2" w14:textId="77777777" w:rsidR="003133A5" w:rsidRDefault="003133A5" w:rsidP="003133A5">
      <w:pPr>
        <w:pStyle w:val="PL"/>
      </w:pPr>
      <w:r>
        <w:t xml:space="preserve">    oAuth2ClientCredentials:</w:t>
      </w:r>
    </w:p>
    <w:p w14:paraId="36CA79D4" w14:textId="77777777" w:rsidR="003133A5" w:rsidRDefault="003133A5" w:rsidP="003133A5">
      <w:pPr>
        <w:pStyle w:val="PL"/>
      </w:pPr>
      <w:r>
        <w:t xml:space="preserve">      type: oauth2</w:t>
      </w:r>
    </w:p>
    <w:p w14:paraId="10B0950F" w14:textId="77777777" w:rsidR="003133A5" w:rsidRDefault="003133A5" w:rsidP="003133A5">
      <w:pPr>
        <w:pStyle w:val="PL"/>
      </w:pPr>
      <w:r>
        <w:t xml:space="preserve">      flows:</w:t>
      </w:r>
    </w:p>
    <w:p w14:paraId="61530829" w14:textId="77777777" w:rsidR="003133A5" w:rsidRDefault="003133A5" w:rsidP="003133A5">
      <w:pPr>
        <w:pStyle w:val="PL"/>
      </w:pPr>
      <w:r>
        <w:t xml:space="preserve">        clientCredentials:</w:t>
      </w:r>
    </w:p>
    <w:p w14:paraId="496CF113" w14:textId="77777777" w:rsidR="003133A5" w:rsidRDefault="003133A5" w:rsidP="003133A5">
      <w:pPr>
        <w:pStyle w:val="PL"/>
      </w:pPr>
      <w:r>
        <w:t xml:space="preserve">          tokenUrl: '{nrfApiRoot}/oauth2/token'</w:t>
      </w:r>
    </w:p>
    <w:p w14:paraId="73693A1E" w14:textId="77777777" w:rsidR="003133A5" w:rsidRDefault="003133A5" w:rsidP="003133A5">
      <w:pPr>
        <w:pStyle w:val="PL"/>
        <w:rPr>
          <w:lang w:eastAsia="zh-CN"/>
        </w:rPr>
      </w:pPr>
      <w:r>
        <w:t xml:space="preserve">          scopes:</w:t>
      </w:r>
    </w:p>
    <w:p w14:paraId="26E79766"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A7D955" w14:textId="77777777" w:rsidR="003133A5" w:rsidRDefault="003133A5" w:rsidP="003133A5">
      <w:pPr>
        <w:pStyle w:val="PL"/>
      </w:pPr>
    </w:p>
    <w:p w14:paraId="4B494AF9" w14:textId="77777777" w:rsidR="003133A5" w:rsidRDefault="003133A5" w:rsidP="003133A5">
      <w:pPr>
        <w:pStyle w:val="PL"/>
      </w:pPr>
    </w:p>
    <w:p w14:paraId="55CE1C08" w14:textId="77777777" w:rsidR="003133A5" w:rsidRPr="00D67AB2" w:rsidRDefault="003133A5" w:rsidP="003133A5">
      <w:pPr>
        <w:pStyle w:val="PL"/>
      </w:pPr>
    </w:p>
    <w:p w14:paraId="5F16361F" w14:textId="77777777" w:rsidR="003133A5" w:rsidRPr="00D67AB2" w:rsidRDefault="003133A5" w:rsidP="003133A5">
      <w:pPr>
        <w:pStyle w:val="PL"/>
      </w:pPr>
      <w:r w:rsidRPr="00D67AB2">
        <w:t xml:space="preserve">  schemas:</w:t>
      </w:r>
    </w:p>
    <w:p w14:paraId="72272D95" w14:textId="77777777" w:rsidR="003133A5" w:rsidRPr="00D67AB2" w:rsidRDefault="003133A5" w:rsidP="003133A5">
      <w:pPr>
        <w:pStyle w:val="PL"/>
      </w:pPr>
    </w:p>
    <w:p w14:paraId="640CA3AA" w14:textId="77777777" w:rsidR="003133A5" w:rsidRPr="00D67AB2" w:rsidRDefault="003133A5" w:rsidP="003133A5">
      <w:pPr>
        <w:pStyle w:val="PL"/>
      </w:pPr>
      <w:r w:rsidRPr="00D67AB2">
        <w:t># COMPLEX TYPES:</w:t>
      </w:r>
    </w:p>
    <w:p w14:paraId="53EF9862" w14:textId="77777777" w:rsidR="003133A5" w:rsidRPr="00D67AB2" w:rsidRDefault="003133A5" w:rsidP="003133A5">
      <w:pPr>
        <w:pStyle w:val="PL"/>
      </w:pPr>
    </w:p>
    <w:p w14:paraId="29B5C976" w14:textId="77777777" w:rsidR="003133A5" w:rsidRPr="00D67AB2" w:rsidRDefault="003133A5" w:rsidP="003133A5">
      <w:pPr>
        <w:pStyle w:val="PL"/>
      </w:pPr>
      <w:r w:rsidRPr="00D67AB2">
        <w:t xml:space="preserve">    </w:t>
      </w:r>
      <w:r>
        <w:t>NfGroupIdMapResult</w:t>
      </w:r>
      <w:r w:rsidRPr="00D67AB2">
        <w:t>:</w:t>
      </w:r>
    </w:p>
    <w:p w14:paraId="3DFE6FE3" w14:textId="77777777" w:rsidR="003133A5" w:rsidRDefault="003133A5" w:rsidP="003133A5">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5171DE5" w14:textId="77777777" w:rsidR="003133A5" w:rsidRPr="00D67AB2" w:rsidRDefault="003133A5" w:rsidP="003133A5">
      <w:pPr>
        <w:pStyle w:val="PL"/>
      </w:pPr>
      <w:r w:rsidRPr="00D67AB2">
        <w:t xml:space="preserve">      type: object</w:t>
      </w:r>
    </w:p>
    <w:p w14:paraId="42E2D081" w14:textId="77777777" w:rsidR="003133A5" w:rsidRPr="00D67AB2" w:rsidRDefault="003133A5" w:rsidP="003133A5">
      <w:pPr>
        <w:pStyle w:val="PL"/>
      </w:pPr>
      <w:r w:rsidRPr="00D67AB2">
        <w:t xml:space="preserve">      </w:t>
      </w:r>
      <w:r>
        <w:t>additionalProperties</w:t>
      </w:r>
      <w:r w:rsidRPr="00D67AB2">
        <w:t>:</w:t>
      </w:r>
    </w:p>
    <w:p w14:paraId="1265B770" w14:textId="77777777" w:rsidR="003133A5" w:rsidRPr="00D67AB2" w:rsidRDefault="003133A5" w:rsidP="003133A5">
      <w:pPr>
        <w:pStyle w:val="PL"/>
      </w:pPr>
      <w:r w:rsidRPr="00D67AB2">
        <w:t xml:space="preserve">        $ref: 'TS29571_CommonData.yaml#/components/schemas/</w:t>
      </w:r>
      <w:r>
        <w:t>NfGroupId</w:t>
      </w:r>
      <w:r w:rsidRPr="00D67AB2">
        <w:t>'</w:t>
      </w:r>
    </w:p>
    <w:p w14:paraId="633AFD9B" w14:textId="77777777" w:rsidR="003133A5" w:rsidRPr="00D67AB2" w:rsidRDefault="003133A5" w:rsidP="003133A5">
      <w:pPr>
        <w:pStyle w:val="PL"/>
      </w:pPr>
      <w:r w:rsidRPr="00D67AB2">
        <w:t xml:space="preserve">      minProperties: 1</w:t>
      </w:r>
    </w:p>
    <w:p w14:paraId="69200CCE" w14:textId="77777777" w:rsidR="003133A5" w:rsidRPr="00D67AB2" w:rsidRDefault="003133A5" w:rsidP="003133A5">
      <w:pPr>
        <w:pStyle w:val="PL"/>
      </w:pPr>
    </w:p>
    <w:p w14:paraId="0D983173" w14:textId="77777777" w:rsidR="003133A5" w:rsidRPr="00D67AB2" w:rsidRDefault="003133A5" w:rsidP="003133A5">
      <w:pPr>
        <w:pStyle w:val="PL"/>
      </w:pPr>
      <w:r w:rsidRPr="00D67AB2">
        <w:t># SIMPLE TYPES:</w:t>
      </w:r>
    </w:p>
    <w:p w14:paraId="22ADD0DC" w14:textId="77777777" w:rsidR="003133A5" w:rsidRPr="00D67AB2" w:rsidRDefault="003133A5" w:rsidP="003133A5">
      <w:pPr>
        <w:pStyle w:val="PL"/>
      </w:pPr>
    </w:p>
    <w:p w14:paraId="013257BA" w14:textId="77777777" w:rsidR="003133A5" w:rsidRPr="00D67AB2" w:rsidRDefault="003133A5" w:rsidP="003133A5">
      <w:pPr>
        <w:pStyle w:val="PL"/>
      </w:pPr>
      <w:r w:rsidRPr="00D67AB2">
        <w:t xml:space="preserve">    </w:t>
      </w:r>
      <w:r>
        <w:t>SubscriberId</w:t>
      </w:r>
      <w:r w:rsidRPr="00D67AB2">
        <w:t>:</w:t>
      </w:r>
    </w:p>
    <w:p w14:paraId="035C18D8"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7F31D8A1" w14:textId="77777777" w:rsidR="003133A5" w:rsidRPr="00D67AB2" w:rsidRDefault="003133A5" w:rsidP="003133A5">
      <w:pPr>
        <w:pStyle w:val="PL"/>
      </w:pPr>
      <w:r w:rsidRPr="00D67AB2">
        <w:t xml:space="preserve">      type: string</w:t>
      </w:r>
    </w:p>
    <w:p w14:paraId="36508CBC"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4B33E6A2" w14:textId="77777777" w:rsidR="003133A5" w:rsidRPr="00D67AB2" w:rsidRDefault="003133A5" w:rsidP="003133A5">
      <w:pPr>
        <w:pStyle w:val="PL"/>
      </w:pPr>
    </w:p>
    <w:p w14:paraId="2123A2A1" w14:textId="77777777" w:rsidR="003133A5" w:rsidRPr="00D67AB2" w:rsidRDefault="003133A5" w:rsidP="003133A5">
      <w:pPr>
        <w:pStyle w:val="PL"/>
      </w:pPr>
      <w:r w:rsidRPr="00D67AB2">
        <w:t># ENUMS:</w:t>
      </w:r>
    </w:p>
    <w:p w14:paraId="6F22C2CB" w14:textId="77777777" w:rsidR="003133A5" w:rsidRPr="00CB37F9" w:rsidRDefault="003133A5" w:rsidP="003133A5">
      <w:pPr>
        <w:rPr>
          <w:lang w:eastAsia="zh-CN"/>
        </w:rPr>
      </w:pPr>
    </w:p>
    <w:p w14:paraId="2397CA74" w14:textId="77777777" w:rsidR="003133A5" w:rsidRDefault="003133A5" w:rsidP="00F3074B">
      <w:pPr>
        <w:pStyle w:val="Heading8"/>
      </w:pPr>
      <w:r>
        <w:br w:type="page"/>
      </w:r>
      <w:bookmarkStart w:id="1081" w:name="_Toc20120589"/>
      <w:bookmarkStart w:id="1082" w:name="_Toc21623467"/>
      <w:bookmarkStart w:id="1083" w:name="_Toc27587208"/>
      <w:bookmarkStart w:id="1084" w:name="_Toc36459271"/>
      <w:bookmarkStart w:id="1085" w:name="_Toc45028518"/>
      <w:bookmarkStart w:id="1086" w:name="_Toc51870197"/>
      <w:bookmarkStart w:id="1087" w:name="_Toc51870319"/>
      <w:bookmarkStart w:id="1088" w:name="_Toc90582075"/>
      <w:bookmarkStart w:id="1089" w:name="_Toc122099339"/>
      <w:r>
        <w:lastRenderedPageBreak/>
        <w:t>Annex B (informative):</w:t>
      </w:r>
      <w:r>
        <w:br/>
        <w:t>Change history</w:t>
      </w:r>
      <w:bookmarkEnd w:id="1081"/>
      <w:bookmarkEnd w:id="1082"/>
      <w:bookmarkEnd w:id="1083"/>
      <w:bookmarkEnd w:id="1084"/>
      <w:bookmarkEnd w:id="1085"/>
      <w:bookmarkEnd w:id="1086"/>
      <w:bookmarkEnd w:id="1087"/>
      <w:bookmarkEnd w:id="1088"/>
      <w:bookmarkEnd w:id="1089"/>
    </w:p>
    <w:bookmarkEnd w:id="1073"/>
    <w:p w14:paraId="113E7C6A" w14:textId="77777777" w:rsidR="003133A5" w:rsidRDefault="003133A5" w:rsidP="003133A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CB6975" w14:paraId="64AC96EE" w14:textId="77777777" w:rsidTr="002C56C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537B1CC" w14:textId="77777777" w:rsidR="003133A5" w:rsidRPr="00CB6975" w:rsidRDefault="003133A5" w:rsidP="00D14072">
            <w:pPr>
              <w:pStyle w:val="TAL"/>
              <w:jc w:val="center"/>
              <w:rPr>
                <w:b/>
                <w:sz w:val="16"/>
              </w:rPr>
            </w:pPr>
            <w:r w:rsidRPr="00CB6975">
              <w:rPr>
                <w:b/>
              </w:rPr>
              <w:t>Change history</w:t>
            </w:r>
          </w:p>
        </w:tc>
      </w:tr>
      <w:tr w:rsidR="003133A5" w:rsidRPr="00CB6975" w14:paraId="7E6FB561" w14:textId="77777777" w:rsidTr="002C56C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270EAA" w14:textId="77777777" w:rsidR="003133A5" w:rsidRPr="00CB6975" w:rsidRDefault="003133A5" w:rsidP="00D14072">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16A604F" w14:textId="77777777" w:rsidR="003133A5" w:rsidRPr="00CB6975" w:rsidRDefault="003133A5" w:rsidP="00D14072">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8FD744B" w14:textId="77777777" w:rsidR="003133A5" w:rsidRPr="00CB6975" w:rsidRDefault="003133A5" w:rsidP="00D14072">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E63208F" w14:textId="77777777" w:rsidR="003133A5" w:rsidRPr="00CB6975" w:rsidRDefault="003133A5" w:rsidP="00D14072">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E4FA71" w14:textId="77777777" w:rsidR="003133A5" w:rsidRPr="00CB6975" w:rsidRDefault="003133A5" w:rsidP="00D14072">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68C1DA" w14:textId="77777777" w:rsidR="003133A5" w:rsidRPr="00CB6975" w:rsidRDefault="003133A5" w:rsidP="00D14072">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FE1AB54" w14:textId="77777777" w:rsidR="003133A5" w:rsidRPr="00CB6975" w:rsidRDefault="003133A5" w:rsidP="00D14072">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F7674E7" w14:textId="77777777" w:rsidR="003133A5" w:rsidRPr="00CB6975" w:rsidRDefault="003133A5" w:rsidP="00D14072">
            <w:pPr>
              <w:pStyle w:val="TAL"/>
              <w:rPr>
                <w:b/>
                <w:sz w:val="16"/>
              </w:rPr>
            </w:pPr>
            <w:r w:rsidRPr="00CB6975">
              <w:rPr>
                <w:b/>
                <w:sz w:val="16"/>
              </w:rPr>
              <w:t>New version</w:t>
            </w:r>
          </w:p>
        </w:tc>
      </w:tr>
      <w:tr w:rsidR="003133A5" w:rsidRPr="00CB6975" w14:paraId="2EFE4FB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8E46FF" w14:textId="77777777" w:rsidR="003133A5" w:rsidRPr="00CB6975" w:rsidRDefault="003133A5" w:rsidP="00D14072">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34668BF"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2D457F" w14:textId="77777777" w:rsidR="003133A5" w:rsidRPr="00CB6975" w:rsidRDefault="003133A5" w:rsidP="00D14072">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FF860"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8292E"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0AD4A"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794D915" w14:textId="77777777" w:rsidR="003133A5" w:rsidRPr="00CB6975" w:rsidRDefault="003133A5" w:rsidP="00D14072">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58D55F" w14:textId="77777777" w:rsidR="003133A5" w:rsidRPr="00CB6975" w:rsidRDefault="003133A5" w:rsidP="00D14072">
            <w:pPr>
              <w:pStyle w:val="TAC"/>
              <w:rPr>
                <w:sz w:val="16"/>
                <w:szCs w:val="16"/>
                <w:lang w:eastAsia="zh-CN"/>
              </w:rPr>
            </w:pPr>
            <w:r w:rsidRPr="00CB6975">
              <w:rPr>
                <w:sz w:val="16"/>
                <w:szCs w:val="16"/>
                <w:lang w:eastAsia="zh-CN"/>
              </w:rPr>
              <w:t>0.0.0</w:t>
            </w:r>
          </w:p>
        </w:tc>
      </w:tr>
      <w:tr w:rsidR="003133A5" w:rsidRPr="00CB6975" w14:paraId="4C68842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44EDC7" w14:textId="77777777" w:rsidR="003133A5" w:rsidRPr="00CB6975" w:rsidRDefault="003133A5" w:rsidP="00D14072">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62E461"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E02518" w14:textId="77777777" w:rsidR="003133A5" w:rsidRPr="00CB6975" w:rsidRDefault="003133A5" w:rsidP="00D14072">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BEAF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249D2"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BE5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406978" w14:textId="77777777" w:rsidR="003133A5" w:rsidRPr="00CB6975" w:rsidRDefault="003133A5" w:rsidP="00D14072">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AE8FA" w14:textId="77777777" w:rsidR="003133A5" w:rsidRPr="00CB6975" w:rsidRDefault="003133A5" w:rsidP="00D14072">
            <w:pPr>
              <w:pStyle w:val="TAC"/>
              <w:rPr>
                <w:sz w:val="16"/>
                <w:szCs w:val="16"/>
                <w:lang w:eastAsia="zh-CN"/>
              </w:rPr>
            </w:pPr>
            <w:r w:rsidRPr="00CB6975">
              <w:rPr>
                <w:sz w:val="16"/>
                <w:szCs w:val="16"/>
                <w:lang w:eastAsia="zh-CN"/>
              </w:rPr>
              <w:t>0.1.0</w:t>
            </w:r>
          </w:p>
        </w:tc>
      </w:tr>
      <w:tr w:rsidR="003133A5" w:rsidRPr="00CB6975" w14:paraId="65975D0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A1C080" w14:textId="77777777" w:rsidR="003133A5" w:rsidRPr="00CB6975" w:rsidRDefault="003133A5" w:rsidP="00D14072">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62D886" w14:textId="77777777" w:rsidR="003133A5" w:rsidRPr="00CB6975" w:rsidRDefault="003133A5" w:rsidP="00D14072">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196758" w14:textId="77777777" w:rsidR="003133A5" w:rsidRPr="00CB6975" w:rsidRDefault="003133A5" w:rsidP="00D14072">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E6C91"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7C91A"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A966D"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459C556" w14:textId="77777777" w:rsidR="003133A5" w:rsidRPr="00CB6975" w:rsidRDefault="003133A5" w:rsidP="00D14072">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46A1B" w14:textId="77777777" w:rsidR="003133A5" w:rsidRPr="00CB6975" w:rsidRDefault="003133A5" w:rsidP="00D14072">
            <w:pPr>
              <w:pStyle w:val="TAC"/>
              <w:rPr>
                <w:sz w:val="16"/>
                <w:szCs w:val="16"/>
                <w:lang w:eastAsia="zh-CN"/>
              </w:rPr>
            </w:pPr>
            <w:r w:rsidRPr="00CB6975">
              <w:rPr>
                <w:sz w:val="16"/>
                <w:szCs w:val="16"/>
                <w:lang w:eastAsia="zh-CN"/>
              </w:rPr>
              <w:t>0.2.0</w:t>
            </w:r>
          </w:p>
        </w:tc>
      </w:tr>
      <w:tr w:rsidR="003133A5" w:rsidRPr="00CB6975" w14:paraId="563337C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D7EF56" w14:textId="77777777" w:rsidR="003133A5" w:rsidRPr="00CB6975" w:rsidRDefault="003133A5" w:rsidP="00D14072">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05BFBC" w14:textId="77777777" w:rsidR="003133A5" w:rsidRPr="00CB6975" w:rsidRDefault="003133A5" w:rsidP="00D14072">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C99751F" w14:textId="77777777" w:rsidR="003133A5" w:rsidRPr="00CB6975" w:rsidRDefault="003133A5" w:rsidP="00D14072">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F20B2"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61F02"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8177"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D3A83F" w14:textId="77777777" w:rsidR="003133A5" w:rsidRPr="00CB6975" w:rsidRDefault="003133A5" w:rsidP="00D14072">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EA2FA8" w14:textId="77777777" w:rsidR="003133A5" w:rsidRPr="00CB6975" w:rsidRDefault="003133A5" w:rsidP="00D14072">
            <w:pPr>
              <w:pStyle w:val="TAC"/>
              <w:rPr>
                <w:sz w:val="16"/>
                <w:szCs w:val="16"/>
                <w:lang w:eastAsia="zh-CN"/>
              </w:rPr>
            </w:pPr>
            <w:r w:rsidRPr="00CB6975">
              <w:rPr>
                <w:sz w:val="16"/>
                <w:szCs w:val="16"/>
                <w:lang w:eastAsia="zh-CN"/>
              </w:rPr>
              <w:t>0.3.0</w:t>
            </w:r>
          </w:p>
        </w:tc>
      </w:tr>
      <w:tr w:rsidR="003133A5" w:rsidRPr="00CB6975" w14:paraId="5EDD2C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EF3E3C" w14:textId="77777777" w:rsidR="003133A5" w:rsidRPr="00CB6975" w:rsidRDefault="003133A5" w:rsidP="00D14072">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334A14" w14:textId="77777777" w:rsidR="003133A5" w:rsidRPr="00CB6975" w:rsidRDefault="003133A5" w:rsidP="00D14072">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ADC9A4" w14:textId="77777777" w:rsidR="003133A5" w:rsidRPr="00CB6975" w:rsidRDefault="003133A5" w:rsidP="00D14072">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D7363"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0A2DD"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C28A"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380232" w14:textId="77777777" w:rsidR="003133A5" w:rsidRPr="00CB6975" w:rsidRDefault="003133A5" w:rsidP="00D14072">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91EBE" w14:textId="77777777" w:rsidR="003133A5" w:rsidRPr="00CB6975" w:rsidRDefault="003133A5" w:rsidP="00D14072">
            <w:pPr>
              <w:pStyle w:val="TAC"/>
              <w:rPr>
                <w:sz w:val="16"/>
                <w:szCs w:val="16"/>
                <w:lang w:eastAsia="zh-CN"/>
              </w:rPr>
            </w:pPr>
            <w:r w:rsidRPr="00CB6975">
              <w:rPr>
                <w:sz w:val="16"/>
                <w:szCs w:val="16"/>
                <w:lang w:eastAsia="zh-CN"/>
              </w:rPr>
              <w:t>0.4.0</w:t>
            </w:r>
          </w:p>
        </w:tc>
      </w:tr>
      <w:tr w:rsidR="003133A5" w:rsidRPr="00CB6975" w14:paraId="3253BB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FBE12"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5BA017"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196D3F" w14:textId="77777777" w:rsidR="003133A5" w:rsidRPr="00CB6975" w:rsidRDefault="003133A5" w:rsidP="00D14072">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0CA06"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349B"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5CB6B"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A988B0" w14:textId="77777777" w:rsidR="003133A5" w:rsidRPr="00CB6975" w:rsidRDefault="003133A5" w:rsidP="00D14072">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D7FFD" w14:textId="77777777" w:rsidR="003133A5" w:rsidRPr="00CB6975" w:rsidRDefault="003133A5" w:rsidP="00D14072">
            <w:pPr>
              <w:pStyle w:val="TAC"/>
              <w:rPr>
                <w:sz w:val="16"/>
                <w:szCs w:val="16"/>
                <w:lang w:eastAsia="zh-CN"/>
              </w:rPr>
            </w:pPr>
            <w:r w:rsidRPr="00CB6975">
              <w:rPr>
                <w:sz w:val="16"/>
                <w:szCs w:val="16"/>
                <w:lang w:eastAsia="zh-CN"/>
              </w:rPr>
              <w:t>1.0.0</w:t>
            </w:r>
          </w:p>
        </w:tc>
      </w:tr>
      <w:tr w:rsidR="003133A5" w:rsidRPr="00CB6975" w14:paraId="0DCD637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4F06E"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C89C8A"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A43EF" w14:textId="77777777" w:rsidR="003133A5" w:rsidRPr="00CB6975"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CED95"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34B1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82A8"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C251D94" w14:textId="77777777" w:rsidR="003133A5" w:rsidRPr="00CB6975" w:rsidRDefault="003133A5" w:rsidP="00D14072">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EC999A" w14:textId="77777777" w:rsidR="003133A5" w:rsidRPr="00CB6975" w:rsidRDefault="003133A5" w:rsidP="00D14072">
            <w:pPr>
              <w:pStyle w:val="TAC"/>
              <w:rPr>
                <w:sz w:val="16"/>
                <w:szCs w:val="16"/>
                <w:lang w:eastAsia="zh-CN"/>
              </w:rPr>
            </w:pPr>
            <w:r w:rsidRPr="00CB6975">
              <w:rPr>
                <w:sz w:val="16"/>
                <w:szCs w:val="16"/>
                <w:lang w:eastAsia="zh-CN"/>
              </w:rPr>
              <w:t>15.0.0</w:t>
            </w:r>
          </w:p>
        </w:tc>
      </w:tr>
      <w:tr w:rsidR="003133A5" w:rsidRPr="00CB6975" w14:paraId="613E817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6DA0C1"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BCBB64"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E6DDCC4"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B4B8E" w14:textId="77777777" w:rsidR="003133A5" w:rsidRPr="00CB6975" w:rsidRDefault="003133A5" w:rsidP="00D14072">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645" w14:textId="77777777" w:rsidR="003133A5" w:rsidRPr="00CB6975" w:rsidRDefault="003133A5" w:rsidP="00D14072">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B63D2F"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B55FEED" w14:textId="77777777" w:rsidR="003133A5" w:rsidRPr="00CB6975" w:rsidRDefault="003133A5" w:rsidP="00D14072">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21B58C"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74FE43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F9A89E"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C68EF0"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666959"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E46536" w14:textId="77777777" w:rsidR="003133A5" w:rsidRPr="00CB6975" w:rsidRDefault="003133A5" w:rsidP="00D14072">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0B6F0F"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B04CE5"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82BABD" w14:textId="77777777" w:rsidR="003133A5" w:rsidRPr="00CB6975" w:rsidRDefault="003133A5" w:rsidP="00D14072">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2E4C9"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2293968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F3BD51"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7B2BF5E"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644533"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F9D62" w14:textId="77777777" w:rsidR="003133A5" w:rsidRPr="00CB6975" w:rsidRDefault="003133A5" w:rsidP="00D14072">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0562A3"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A5DD3B"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250E5B" w14:textId="77777777" w:rsidR="003133A5" w:rsidRPr="00CB6975" w:rsidRDefault="003133A5" w:rsidP="00D14072">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A47E71"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A2E78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02C550"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5842BC"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051ABD" w14:textId="77777777" w:rsidR="003133A5" w:rsidRPr="00CB6975" w:rsidRDefault="003133A5" w:rsidP="00D14072">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DF82A1" w14:textId="77777777" w:rsidR="003133A5" w:rsidRPr="00CB6975" w:rsidRDefault="003133A5" w:rsidP="00D14072">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A31649" w14:textId="77777777" w:rsidR="003133A5" w:rsidRPr="00CB6975" w:rsidRDefault="003133A5" w:rsidP="00D14072">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A00C"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FAC8AC" w14:textId="77777777" w:rsidR="003133A5" w:rsidRPr="00CB6975" w:rsidRDefault="003133A5" w:rsidP="00D14072">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F13FEF"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51F4137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CA494B"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26A6684"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EB8622"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859853" w14:textId="77777777" w:rsidR="003133A5" w:rsidRPr="00CB6975" w:rsidRDefault="003133A5" w:rsidP="00D14072">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318E0F"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238A2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76BBB4" w14:textId="77777777" w:rsidR="003133A5" w:rsidRPr="00CB6975" w:rsidRDefault="003133A5" w:rsidP="00D14072">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BA635"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A64C18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9BE918"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749F2E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F8F9DC"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65A9E" w14:textId="77777777" w:rsidR="003133A5" w:rsidRPr="00CB6975" w:rsidRDefault="003133A5" w:rsidP="00D14072">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1F363D"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70B00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1CFB4B" w14:textId="77777777" w:rsidR="003133A5" w:rsidRPr="00CB6975" w:rsidRDefault="003133A5" w:rsidP="00D14072">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E1396B"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0170FA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60EAB3"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8B7A3"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499D30"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202463" w14:textId="77777777" w:rsidR="003133A5" w:rsidRPr="00CB6975" w:rsidRDefault="003133A5" w:rsidP="00D14072">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BDA8"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8D21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7417495" w14:textId="77777777" w:rsidR="003133A5" w:rsidRPr="00CB6975" w:rsidRDefault="003133A5" w:rsidP="00D14072">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224DFF"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D6488A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BF1464"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7DFAB3"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077943"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3FDF7" w14:textId="77777777" w:rsidR="003133A5" w:rsidRPr="00CB6975" w:rsidRDefault="003133A5" w:rsidP="00D14072">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F2EC08"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E01F"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83F0C8" w14:textId="77777777" w:rsidR="003133A5" w:rsidRPr="00CB6975" w:rsidRDefault="003133A5" w:rsidP="00D14072">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91B99"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70B3F1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DA96B3"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0D447C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D2E679"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E0A4D9" w14:textId="77777777" w:rsidR="003133A5" w:rsidRPr="00CB6975" w:rsidRDefault="003133A5" w:rsidP="00D14072">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0E5A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658A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5418F1" w14:textId="77777777" w:rsidR="003133A5" w:rsidRPr="00CB6975" w:rsidRDefault="003133A5" w:rsidP="00D14072">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DD5AE"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8D8D3D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7F3442"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04B3F4"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8414D"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E0083" w14:textId="77777777" w:rsidR="003133A5" w:rsidRPr="00CB6975" w:rsidRDefault="003133A5" w:rsidP="00D14072">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167DC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318A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2347EED" w14:textId="77777777" w:rsidR="003133A5" w:rsidRPr="00CB6975" w:rsidRDefault="003133A5" w:rsidP="00D14072">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F62AE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80B522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436C26"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989226"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2B72F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E5D3FE" w14:textId="77777777" w:rsidR="003133A5" w:rsidRPr="00CB6975" w:rsidRDefault="003133A5" w:rsidP="00D14072">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029533"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29720"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C790C" w14:textId="77777777" w:rsidR="003133A5" w:rsidRPr="00CB6975" w:rsidRDefault="003133A5" w:rsidP="00D14072">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C93B6"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D3FDA0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5AB1DA"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65C75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C6770"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38F4A6" w14:textId="77777777" w:rsidR="003133A5" w:rsidRPr="00CB6975" w:rsidRDefault="003133A5" w:rsidP="00D14072">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0E70A6"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4832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28F3EC" w14:textId="77777777" w:rsidR="003133A5" w:rsidRPr="00CB6975" w:rsidRDefault="003133A5" w:rsidP="00D14072">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5C6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DC0335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9CD726"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F6B002"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CB2973"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01E9C2" w14:textId="77777777" w:rsidR="003133A5" w:rsidRPr="00CB6975" w:rsidRDefault="003133A5" w:rsidP="00D14072">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718E2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67E78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2A1310" w14:textId="77777777" w:rsidR="003133A5" w:rsidRPr="00CB6975" w:rsidRDefault="003133A5" w:rsidP="00D14072">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2A31AB"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741C6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7DFEEC"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A982A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706B948"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FECCDB" w14:textId="77777777" w:rsidR="003133A5" w:rsidRPr="00CB6975" w:rsidRDefault="003133A5" w:rsidP="00D14072">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5D543"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32DCD"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0EFBB" w14:textId="77777777" w:rsidR="003133A5" w:rsidRPr="00CB6975" w:rsidRDefault="003133A5" w:rsidP="00D14072">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49C61A"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91E682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61B013"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AC878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4D8B3A4" w14:textId="77777777" w:rsidR="003133A5" w:rsidRPr="00CB6975" w:rsidRDefault="003133A5" w:rsidP="00D14072">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707F3E" w14:textId="77777777" w:rsidR="003133A5" w:rsidRPr="00CB6975" w:rsidRDefault="003133A5" w:rsidP="00D14072">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CE5BD2"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A5492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8F42A0B" w14:textId="77777777" w:rsidR="003133A5" w:rsidRPr="00CB6975" w:rsidRDefault="003133A5" w:rsidP="00D14072">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FDCFE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836218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8F5F37"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4484C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A721FC" w14:textId="77777777" w:rsidR="003133A5" w:rsidRPr="00CB6975" w:rsidRDefault="003133A5" w:rsidP="00D14072">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CF89E6" w14:textId="77777777" w:rsidR="003133A5" w:rsidRPr="00CB6975" w:rsidRDefault="003133A5" w:rsidP="00D14072">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EA3616"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9DBD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E26ABF" w14:textId="77777777" w:rsidR="003133A5" w:rsidRPr="00CB6975" w:rsidRDefault="003133A5" w:rsidP="00D14072">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5CCFF"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672A64A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B168E0"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41126A0"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03AC61"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F8E094" w14:textId="77777777" w:rsidR="003133A5" w:rsidRPr="00CB6975" w:rsidRDefault="003133A5" w:rsidP="00D14072">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C515A"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BD6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CC37B0C" w14:textId="77777777" w:rsidR="003133A5" w:rsidRPr="00CB6975" w:rsidRDefault="003133A5" w:rsidP="00D14072">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44D68"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EFF0F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641449"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6B2881"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BFDE3F5"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1F1B06" w14:textId="77777777" w:rsidR="003133A5" w:rsidRPr="00CB6975" w:rsidRDefault="003133A5" w:rsidP="00D14072">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5C9A1D"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0F159"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87C0A0" w14:textId="77777777" w:rsidR="003133A5" w:rsidRPr="00CB6975" w:rsidRDefault="003133A5" w:rsidP="00D14072">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563B6"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127CEC9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09B339"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D54EC"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1F9296"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476ED1" w14:textId="77777777" w:rsidR="003133A5" w:rsidRPr="00CB6975" w:rsidRDefault="003133A5" w:rsidP="00D14072">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32391" w14:textId="77777777" w:rsidR="003133A5" w:rsidRPr="00CB6975"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82AC5"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FDB123" w14:textId="77777777" w:rsidR="003133A5" w:rsidRPr="00CB6975" w:rsidRDefault="003133A5" w:rsidP="00D14072">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81894B"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089CC26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8C6D36"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469817"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45A4A4"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C9EBD6" w14:textId="77777777" w:rsidR="003133A5" w:rsidRPr="00CB6975" w:rsidRDefault="003133A5" w:rsidP="00D14072">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5CC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9F61"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C041896" w14:textId="77777777" w:rsidR="003133A5" w:rsidRPr="00CB6975" w:rsidRDefault="003133A5" w:rsidP="00D14072">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03637"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3E03BA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DAF53D"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FED663"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D737AC4" w14:textId="77777777" w:rsidR="003133A5" w:rsidRPr="00CB6975" w:rsidRDefault="003133A5" w:rsidP="00D14072">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399EAC" w14:textId="77777777" w:rsidR="003133A5" w:rsidRPr="00CB6975" w:rsidRDefault="003133A5" w:rsidP="00D14072">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8914C9"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36DD"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4189FF1"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BCAA5B"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3E90C69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5E34C9"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1BF43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758D51"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BB4F5E" w14:textId="77777777" w:rsidR="003133A5" w:rsidRPr="00CB6975" w:rsidRDefault="003133A5" w:rsidP="00D14072">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E0950D"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C2EDA4"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235EDC" w14:textId="77777777" w:rsidR="003133A5" w:rsidRPr="00CB6975" w:rsidRDefault="003133A5" w:rsidP="00D14072">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ACCD4"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3BDF00B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2024E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350179"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637FA"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1E546C" w14:textId="77777777" w:rsidR="003133A5" w:rsidRPr="00CB6975" w:rsidRDefault="003133A5" w:rsidP="00D14072">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99B4EF"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BF1ED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0F457F" w14:textId="77777777" w:rsidR="003133A5" w:rsidRPr="00CB6975" w:rsidRDefault="003133A5" w:rsidP="00D14072">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9EABC"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DC4830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2B6530"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D5D42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239B85C"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627E7D" w14:textId="77777777" w:rsidR="003133A5" w:rsidRPr="00CB6975" w:rsidRDefault="003133A5" w:rsidP="00D14072">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B257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894C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7074A1" w14:textId="77777777" w:rsidR="003133A5" w:rsidRPr="00CB6975" w:rsidRDefault="003133A5" w:rsidP="00D14072">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371243"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DFA631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E2C881"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32E27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C26D4C3"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BCF509" w14:textId="77777777" w:rsidR="003133A5" w:rsidRPr="00CB6975" w:rsidRDefault="003133A5" w:rsidP="00D14072">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113CF3"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5C189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27F1F5" w14:textId="77777777" w:rsidR="003133A5" w:rsidRPr="00CB6975" w:rsidRDefault="003133A5" w:rsidP="00D14072">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A1814"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9DBCB0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B899E4"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9F47134"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A7CCA2"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62162D" w14:textId="77777777" w:rsidR="003133A5" w:rsidRPr="00CB6975" w:rsidRDefault="003133A5" w:rsidP="00D14072">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F9A67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73450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CAAD5" w14:textId="77777777" w:rsidR="003133A5" w:rsidRPr="00CB6975" w:rsidRDefault="003133A5" w:rsidP="00D14072">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A2A68A"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F9A09D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8D603"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06FE5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5833DC"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CA5A1B" w14:textId="77777777" w:rsidR="003133A5" w:rsidRPr="00CB6975" w:rsidRDefault="003133A5" w:rsidP="00D14072">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EFC030"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CA703"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8FF30F" w14:textId="77777777" w:rsidR="003133A5" w:rsidRPr="00CB6975" w:rsidRDefault="003133A5" w:rsidP="00D14072">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6C5F8A"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87B3A0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78A611"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87CB17"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287274B"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FB3E58" w14:textId="77777777" w:rsidR="003133A5" w:rsidRPr="00CB6975" w:rsidRDefault="003133A5" w:rsidP="00D14072">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935E22"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8EFF9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F10BE5"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620C36"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9B7BFA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ED4AC"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19D0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53025F"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8EB9A6" w14:textId="77777777" w:rsidR="003133A5" w:rsidRPr="00CB6975" w:rsidRDefault="003133A5" w:rsidP="00D14072">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74E58E"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9740A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98AFEB" w14:textId="77777777" w:rsidR="003133A5" w:rsidRPr="00CB6975" w:rsidRDefault="003133A5" w:rsidP="00D14072">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A1B55D"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324D07D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411250"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683F0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70A0B" w14:textId="77777777" w:rsidR="003133A5" w:rsidRPr="00CB6975" w:rsidRDefault="003133A5" w:rsidP="00D14072">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936D1" w14:textId="77777777" w:rsidR="003133A5" w:rsidRPr="00CB6975" w:rsidRDefault="003133A5" w:rsidP="00D14072">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8BC33"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78ED4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3CDA1"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64779A"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0B3EFD0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1B198"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76F7CD"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0D364E" w14:textId="77777777" w:rsidR="003133A5" w:rsidRPr="00CB6975" w:rsidRDefault="003133A5" w:rsidP="00D14072">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E94F70" w14:textId="77777777" w:rsidR="003133A5" w:rsidRPr="00CB6975" w:rsidRDefault="003133A5" w:rsidP="00D14072">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99545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4EFC9"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AAFC09E" w14:textId="77777777" w:rsidR="003133A5" w:rsidRPr="00CB6975" w:rsidRDefault="003133A5" w:rsidP="00D14072">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7D5BFE"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576BB88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7D187C"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210FF4"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6E0BB7"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C4198F" w14:textId="77777777" w:rsidR="003133A5" w:rsidRPr="00CB6975" w:rsidRDefault="003133A5" w:rsidP="00D14072">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1577FC"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A8F41B"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A9AFCA" w14:textId="77777777" w:rsidR="003133A5" w:rsidRPr="00CB6975" w:rsidRDefault="003133A5" w:rsidP="00D14072">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99527"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DF4DBB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94130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DABB009"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8D5310"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B86826" w14:textId="77777777" w:rsidR="003133A5" w:rsidRPr="00CB6975" w:rsidRDefault="003133A5" w:rsidP="00D14072">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8063C2"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FB6CF"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94F8EB" w14:textId="77777777" w:rsidR="003133A5" w:rsidRPr="00CB6975" w:rsidRDefault="003133A5" w:rsidP="00D14072">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1E216A"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E1DC3F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9EC1CB"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7D6463"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80E310"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93A005" w14:textId="77777777" w:rsidR="003133A5" w:rsidRPr="00CB6975" w:rsidRDefault="003133A5" w:rsidP="00D14072">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EDD66"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5604"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60A7A0" w14:textId="77777777" w:rsidR="003133A5" w:rsidRPr="00CB6975" w:rsidRDefault="003133A5" w:rsidP="00D14072">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0B8C9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72A50A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F2BFC8"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B41D38"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D1C4B6" w14:textId="77777777" w:rsidR="003133A5" w:rsidRPr="00CB6975" w:rsidRDefault="003133A5" w:rsidP="00D14072">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744C04" w14:textId="77777777" w:rsidR="003133A5" w:rsidRPr="00CB6975" w:rsidRDefault="003133A5" w:rsidP="00D14072">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94FD62"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C980D4"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6011F7" w14:textId="77777777" w:rsidR="003133A5" w:rsidRPr="00CB6975" w:rsidRDefault="003133A5" w:rsidP="00D14072">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E1F7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6785F7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40B00"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2070005"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988247"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CABC0E" w14:textId="77777777" w:rsidR="003133A5" w:rsidRPr="00CB6975" w:rsidRDefault="003133A5" w:rsidP="00D14072">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D42E6"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1C34E9"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6DA2A" w14:textId="77777777" w:rsidR="003133A5" w:rsidRPr="00CB6975" w:rsidRDefault="003133A5" w:rsidP="00D14072">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C3921"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A7F8C8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F3F03C"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425FB"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41F583"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746893" w14:textId="77777777" w:rsidR="003133A5" w:rsidRPr="00CB6975" w:rsidRDefault="003133A5" w:rsidP="00D14072">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DC9BE7"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55D836"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549405" w14:textId="77777777" w:rsidR="003133A5" w:rsidRPr="00CB6975" w:rsidRDefault="003133A5" w:rsidP="00D14072">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BF35C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121E26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E0FF3"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F6A417"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1AC6B"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06934" w14:textId="77777777" w:rsidR="003133A5" w:rsidRPr="00CB6975" w:rsidRDefault="003133A5" w:rsidP="00D14072">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10ABAF"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97307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2B218C" w14:textId="77777777" w:rsidR="003133A5" w:rsidRPr="00CB6975" w:rsidRDefault="003133A5" w:rsidP="00D14072">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B2A2F2"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D7392A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73DA4"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04AD9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839094"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4E7619" w14:textId="77777777" w:rsidR="003133A5" w:rsidRPr="00CB6975" w:rsidRDefault="003133A5" w:rsidP="00D14072">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159259"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9C1E2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3D6C07" w14:textId="77777777" w:rsidR="003133A5" w:rsidRPr="00CB6975" w:rsidRDefault="003133A5" w:rsidP="00D14072">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660250"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51D8B6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CCDC9E"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3860BC"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E3BCC8" w14:textId="77777777" w:rsidR="003133A5" w:rsidRPr="00CB6975" w:rsidRDefault="003133A5" w:rsidP="00D14072">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CDE5C6" w14:textId="77777777" w:rsidR="003133A5" w:rsidRPr="00CB6975" w:rsidRDefault="003133A5" w:rsidP="00D14072">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F4C1B5"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B82DD3" w14:textId="77777777" w:rsidR="003133A5" w:rsidRPr="00CB6975" w:rsidRDefault="003133A5" w:rsidP="00D14072">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C2AECC" w14:textId="77777777" w:rsidR="003133A5" w:rsidRPr="00CB6975" w:rsidRDefault="003133A5" w:rsidP="00D14072">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B8BC53"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1F6972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7AB52F"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8584CC"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444CD7" w14:textId="77777777" w:rsidR="003133A5" w:rsidRPr="00CB6975" w:rsidRDefault="003133A5" w:rsidP="00D14072">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44BFED" w14:textId="77777777" w:rsidR="003133A5" w:rsidRPr="00CB6975" w:rsidRDefault="003133A5" w:rsidP="00D14072">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3CFA0"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C0EF9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B42BC1" w14:textId="77777777" w:rsidR="003133A5" w:rsidRPr="00CB6975" w:rsidRDefault="003133A5" w:rsidP="00D14072">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FF51E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6687F3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1E439" w14:textId="77777777" w:rsidR="003133A5" w:rsidRPr="00CB6975" w:rsidRDefault="003133A5" w:rsidP="00D14072">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D40DF" w14:textId="77777777" w:rsidR="003133A5" w:rsidRPr="00CB6975" w:rsidRDefault="003133A5" w:rsidP="00D14072">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5E4D41" w14:textId="77777777" w:rsidR="003133A5" w:rsidRPr="00CB6975" w:rsidRDefault="003133A5" w:rsidP="00D14072">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C690D3" w14:textId="77777777" w:rsidR="003133A5" w:rsidRPr="00CB6975" w:rsidRDefault="003133A5" w:rsidP="00D14072">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AEE32B" w14:textId="77777777" w:rsidR="003133A5" w:rsidRPr="00CB6975" w:rsidRDefault="003133A5" w:rsidP="00D14072">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4DAD7B" w14:textId="77777777" w:rsidR="003133A5" w:rsidRPr="00CB6975" w:rsidRDefault="003133A5" w:rsidP="00D14072">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051EBF" w14:textId="77777777" w:rsidR="003133A5" w:rsidRPr="00CB6975" w:rsidRDefault="003133A5" w:rsidP="00D14072">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98823" w14:textId="77777777" w:rsidR="003133A5" w:rsidRPr="00CB6975" w:rsidRDefault="003133A5" w:rsidP="00D14072">
            <w:pPr>
              <w:pStyle w:val="TAC"/>
              <w:rPr>
                <w:sz w:val="16"/>
                <w:szCs w:val="16"/>
                <w:lang w:eastAsia="zh-CN"/>
              </w:rPr>
            </w:pPr>
            <w:r w:rsidRPr="00CB6975">
              <w:rPr>
                <w:sz w:val="16"/>
                <w:szCs w:val="16"/>
                <w:lang w:eastAsia="zh-CN"/>
              </w:rPr>
              <w:t>16.1.1</w:t>
            </w:r>
          </w:p>
        </w:tc>
      </w:tr>
      <w:tr w:rsidR="003133A5" w:rsidRPr="00CB6975" w14:paraId="23CE198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1E4DB97"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8E05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530ABB"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CF56FD" w14:textId="77777777" w:rsidR="003133A5" w:rsidRPr="00CB6975" w:rsidRDefault="003133A5" w:rsidP="00D14072">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490472"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3C6FC5"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9890D6" w14:textId="77777777" w:rsidR="003133A5" w:rsidRPr="00CB6975" w:rsidRDefault="003133A5" w:rsidP="00D14072">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94B65"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235864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B59CCB" w14:textId="77777777" w:rsidR="003133A5" w:rsidRPr="00CB6975" w:rsidRDefault="003133A5" w:rsidP="00D14072">
            <w:pPr>
              <w:pStyle w:val="TAC"/>
              <w:rPr>
                <w:sz w:val="16"/>
                <w:szCs w:val="16"/>
                <w:lang w:eastAsia="zh-CN"/>
              </w:rPr>
            </w:pPr>
            <w:r w:rsidRPr="00CB6975">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4CE84C"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786933"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8AF35" w14:textId="77777777" w:rsidR="003133A5" w:rsidRPr="00CB6975" w:rsidRDefault="003133A5" w:rsidP="00D14072">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164A64"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09267"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6D5C79" w14:textId="77777777" w:rsidR="003133A5" w:rsidRPr="00CB6975" w:rsidRDefault="003133A5" w:rsidP="00D14072">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16CBD"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B7CE35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A6BF4D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C4FF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B4BD9A" w14:textId="77777777" w:rsidR="003133A5" w:rsidRPr="00CB6975" w:rsidRDefault="003133A5" w:rsidP="00D14072">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DA94FD" w14:textId="77777777" w:rsidR="003133A5" w:rsidRPr="00CB6975" w:rsidRDefault="003133A5" w:rsidP="00D14072">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9271CC"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246850"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C2B0A9" w14:textId="77777777" w:rsidR="003133A5" w:rsidRPr="00CB6975" w:rsidRDefault="003133A5" w:rsidP="00D14072">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16F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43607E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12A0E2B"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E5CBD"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E8A5B1" w14:textId="77777777" w:rsidR="003133A5" w:rsidRPr="00CB6975" w:rsidRDefault="003133A5" w:rsidP="00D14072">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92169" w14:textId="77777777" w:rsidR="003133A5" w:rsidRPr="00CB6975" w:rsidRDefault="003133A5" w:rsidP="00D14072">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F39621"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D359CA"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286024" w14:textId="77777777" w:rsidR="003133A5" w:rsidRPr="00CB6975" w:rsidRDefault="003133A5" w:rsidP="00D14072">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D230B"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2A72E9B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7DB125E"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CA95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D95EEC" w14:textId="77777777" w:rsidR="003133A5" w:rsidRPr="00CB6975" w:rsidRDefault="003133A5" w:rsidP="00D14072">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1B684B" w14:textId="77777777" w:rsidR="003133A5" w:rsidRPr="00CB6975" w:rsidRDefault="003133A5" w:rsidP="00D14072">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CAF94"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68B2A8"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9AB477" w14:textId="77777777" w:rsidR="003133A5" w:rsidRPr="00CB6975" w:rsidRDefault="003133A5" w:rsidP="00D14072">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267B"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D4EC5A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57CF1B1"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50CF7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3402F7"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628596" w14:textId="77777777" w:rsidR="003133A5" w:rsidRPr="00CB6975" w:rsidRDefault="003133A5" w:rsidP="00D14072">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ABACBF"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0F12C0"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4F10CA" w14:textId="77777777" w:rsidR="003133A5" w:rsidRPr="00CB6975" w:rsidRDefault="003133A5" w:rsidP="00D14072">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3E255"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5A582C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00509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4C95"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26AB8C"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FF546" w14:textId="77777777" w:rsidR="003133A5" w:rsidRPr="00CB6975" w:rsidRDefault="003133A5" w:rsidP="00D14072">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C148FC"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19BB1F"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2C6A5B" w14:textId="77777777" w:rsidR="003133A5" w:rsidRPr="00CB6975" w:rsidRDefault="003133A5" w:rsidP="00D14072">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8F395"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5BFEA95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99607F9"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C9779"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0BE9C2" w14:textId="77777777" w:rsidR="003133A5" w:rsidRPr="00CB6975" w:rsidRDefault="003133A5" w:rsidP="00D14072">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136110" w14:textId="77777777" w:rsidR="003133A5" w:rsidRPr="00CB6975" w:rsidRDefault="003133A5" w:rsidP="00D14072">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F7563"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710E3"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DF9799" w14:textId="77777777" w:rsidR="003133A5" w:rsidRPr="00CB6975" w:rsidRDefault="003133A5" w:rsidP="00D14072">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BF3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57F1E8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3B285A1"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D5F5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FF24A9"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2E26A4" w14:textId="77777777" w:rsidR="003133A5" w:rsidRPr="00CB6975" w:rsidRDefault="003133A5" w:rsidP="00D14072">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8D1162"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E0B218"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D263A" w14:textId="77777777" w:rsidR="003133A5" w:rsidRPr="00CB6975" w:rsidRDefault="003133A5" w:rsidP="00D14072">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03AF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619DB1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65FEC8C"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2AF0B"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7022052"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9ED624" w14:textId="77777777" w:rsidR="003133A5" w:rsidRPr="00CB6975" w:rsidRDefault="003133A5" w:rsidP="00D14072">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9C937"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F92E48"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7137D3" w14:textId="77777777" w:rsidR="003133A5" w:rsidRPr="00CB6975" w:rsidRDefault="003133A5" w:rsidP="00D14072">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79847"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7A5582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F718F0"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7445"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6D670A" w14:textId="77777777" w:rsidR="003133A5" w:rsidRPr="00CB6975" w:rsidRDefault="003133A5" w:rsidP="00D14072">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16BAA8" w14:textId="77777777" w:rsidR="003133A5" w:rsidRPr="00CB6975" w:rsidRDefault="003133A5" w:rsidP="00D14072">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039892"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00F533"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CB8F67" w14:textId="77777777" w:rsidR="003133A5" w:rsidRPr="00CB6975" w:rsidRDefault="003133A5" w:rsidP="00D14072">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92F3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C16FFE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D339DB8"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36759D"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4AAC60" w14:textId="77777777" w:rsidR="003133A5" w:rsidRPr="00CB6975" w:rsidRDefault="003133A5" w:rsidP="00D14072">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C3BC62" w14:textId="77777777" w:rsidR="003133A5" w:rsidRPr="00CB6975" w:rsidRDefault="003133A5" w:rsidP="00D14072">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EFE34"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0ADB72"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9173FC" w14:textId="77777777" w:rsidR="003133A5" w:rsidRPr="00CB6975" w:rsidRDefault="003133A5" w:rsidP="00D14072">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870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6EE213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9638F17"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54736"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9C500"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7576E" w14:textId="77777777" w:rsidR="003133A5" w:rsidRPr="00CB6975" w:rsidRDefault="003133A5" w:rsidP="00D14072">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F20D47"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4091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D0528" w14:textId="77777777" w:rsidR="003133A5" w:rsidRPr="00CB6975" w:rsidRDefault="003133A5" w:rsidP="00D14072">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B8EB2"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0176C8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87D6A62"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73A44"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334EE5" w14:textId="77777777" w:rsidR="003133A5" w:rsidRPr="00CB6975" w:rsidRDefault="003133A5" w:rsidP="00D14072">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67B57" w14:textId="77777777" w:rsidR="003133A5" w:rsidRPr="00CB6975" w:rsidRDefault="003133A5" w:rsidP="00D14072">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966B69"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3547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C3159" w14:textId="77777777" w:rsidR="003133A5" w:rsidRPr="00CB6975" w:rsidRDefault="003133A5" w:rsidP="00D14072">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DEE30"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13D35CA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B1649"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82E4E8"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39471D2"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DF6173" w14:textId="77777777" w:rsidR="003133A5" w:rsidRPr="00CB6975" w:rsidRDefault="003133A5" w:rsidP="00D14072">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A62A7"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76D6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4C9588" w14:textId="77777777" w:rsidR="003133A5" w:rsidRPr="00CB6975" w:rsidRDefault="003133A5" w:rsidP="00D14072">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115414"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5BDD080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E966742"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41ABA"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8243E9" w14:textId="77777777" w:rsidR="003133A5" w:rsidRPr="00CB6975" w:rsidRDefault="003133A5" w:rsidP="00D14072">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42286" w14:textId="77777777" w:rsidR="003133A5" w:rsidRPr="00CB6975" w:rsidRDefault="003133A5" w:rsidP="00D14072">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D698F"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8EF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41815" w14:textId="77777777" w:rsidR="003133A5" w:rsidRPr="00CB6975" w:rsidRDefault="003133A5" w:rsidP="00D14072">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CB79E"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4365045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98905E0"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3315A"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90E67" w14:textId="77777777" w:rsidR="003133A5" w:rsidRPr="00CB6975" w:rsidRDefault="003133A5" w:rsidP="00D14072">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A74EA" w14:textId="77777777" w:rsidR="003133A5" w:rsidRPr="00CB6975" w:rsidRDefault="003133A5" w:rsidP="00D14072">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D3F345"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9C1A"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932A4" w14:textId="77777777" w:rsidR="003133A5" w:rsidRPr="00CB6975" w:rsidRDefault="003133A5" w:rsidP="00D14072">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82F7"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3BFD509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564BEE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FBBF8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EF581" w14:textId="77777777" w:rsidR="003133A5" w:rsidRPr="00CB6975" w:rsidRDefault="003133A5" w:rsidP="00D14072">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D4BCC" w14:textId="77777777" w:rsidR="003133A5" w:rsidRPr="00CB6975" w:rsidRDefault="003133A5" w:rsidP="00D14072">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61CD9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0234"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94628" w14:textId="77777777" w:rsidR="003133A5" w:rsidRPr="00CB6975" w:rsidRDefault="003133A5" w:rsidP="00D14072">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52806"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F0BFDA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0086AC0"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3F15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7E42D0"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6137B" w14:textId="77777777" w:rsidR="003133A5" w:rsidRPr="00CB6975" w:rsidRDefault="003133A5" w:rsidP="00D14072">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6418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BDA63"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F5F0B6" w14:textId="77777777" w:rsidR="003133A5" w:rsidRPr="00CB6975" w:rsidRDefault="003133A5" w:rsidP="00D14072">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073ED"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533941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A0FA0A1"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2159C"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53C257"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2DB8" w14:textId="77777777" w:rsidR="003133A5" w:rsidRPr="00CB6975" w:rsidRDefault="003133A5" w:rsidP="00D14072">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0DA27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9907"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18DAA" w14:textId="77777777" w:rsidR="003133A5" w:rsidRPr="00CB6975" w:rsidRDefault="003133A5" w:rsidP="00D14072">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90C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360787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6C4EFBF"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E77D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8138D" w14:textId="77777777" w:rsidR="003133A5" w:rsidRPr="00CB6975" w:rsidRDefault="003133A5" w:rsidP="00D14072">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2D4BA" w14:textId="77777777" w:rsidR="003133A5" w:rsidRPr="00CB6975" w:rsidRDefault="003133A5" w:rsidP="00D14072">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7A88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83AE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861D3" w14:textId="77777777" w:rsidR="003133A5" w:rsidRPr="00CB6975" w:rsidRDefault="003133A5" w:rsidP="00D14072">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D8E14"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7F3D37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FA8DF4"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494DF"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FF093" w14:textId="77777777" w:rsidR="003133A5" w:rsidRPr="00CB6975" w:rsidRDefault="003133A5" w:rsidP="00D14072">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D0EC4" w14:textId="77777777" w:rsidR="003133A5" w:rsidRPr="00CB6975" w:rsidRDefault="003133A5" w:rsidP="00D14072">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DC6D7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3629"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AAB20" w14:textId="77777777" w:rsidR="003133A5" w:rsidRPr="00CB6975" w:rsidRDefault="003133A5" w:rsidP="00D14072">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39124"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B7858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0055234"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2F6F0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C34D16" w14:textId="77777777" w:rsidR="003133A5" w:rsidRPr="00CB6975" w:rsidRDefault="003133A5" w:rsidP="00D14072">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13468" w14:textId="77777777" w:rsidR="003133A5" w:rsidRPr="00CB6975" w:rsidRDefault="003133A5" w:rsidP="00D14072">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F47DE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E0392"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BC1EB" w14:textId="77777777" w:rsidR="003133A5" w:rsidRPr="00CB6975" w:rsidRDefault="003133A5" w:rsidP="00D14072">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31F5"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F5DE34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F461C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8FCCB"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6D33C"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27651" w14:textId="77777777" w:rsidR="003133A5" w:rsidRPr="00CB6975" w:rsidRDefault="003133A5" w:rsidP="00D14072">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C1F33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D67FE"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B4646" w14:textId="77777777" w:rsidR="003133A5" w:rsidRPr="00CB6975" w:rsidRDefault="003133A5" w:rsidP="00D14072">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3E4D0"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4CC145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FE58517"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C34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29736"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E376" w14:textId="77777777" w:rsidR="003133A5" w:rsidRPr="00CB6975" w:rsidRDefault="003133A5" w:rsidP="00D14072">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D5EEA0"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1EA"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7A3EA" w14:textId="77777777" w:rsidR="003133A5" w:rsidRPr="00CB6975" w:rsidRDefault="003133A5" w:rsidP="00D14072">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833E7"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6F7FC9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43504E8"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9EDB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F0FFCA" w14:textId="77777777" w:rsidR="003133A5" w:rsidRPr="00CB6975" w:rsidRDefault="003133A5" w:rsidP="00D14072">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1A359" w14:textId="77777777" w:rsidR="003133A5" w:rsidRPr="00CB6975" w:rsidRDefault="003133A5" w:rsidP="00D14072">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48BA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EB5D3"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F23AFE" w14:textId="77777777" w:rsidR="003133A5" w:rsidRPr="00CB6975" w:rsidRDefault="003133A5" w:rsidP="00D14072">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E5D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614F6E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A30F1F"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7C3F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F0C8"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608A4" w14:textId="77777777" w:rsidR="003133A5" w:rsidRPr="00CB6975" w:rsidRDefault="003133A5" w:rsidP="00D14072">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C6493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3309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9D30B6" w14:textId="77777777" w:rsidR="003133A5" w:rsidRPr="00CB6975" w:rsidRDefault="003133A5" w:rsidP="00D14072">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26DA3"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D53886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D510350"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F8F684"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1619B7"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573AC" w14:textId="77777777" w:rsidR="003133A5" w:rsidRPr="00CB6975" w:rsidRDefault="003133A5" w:rsidP="00D14072">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3606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738B8"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7E61A" w14:textId="77777777" w:rsidR="003133A5" w:rsidRPr="00CB6975" w:rsidRDefault="003133A5" w:rsidP="00D14072">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45A5"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4E68D4C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A3EF57"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21D15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8F6A8" w14:textId="77777777" w:rsidR="003133A5" w:rsidRPr="00CB6975" w:rsidRDefault="003133A5" w:rsidP="00D14072">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B7534" w14:textId="77777777" w:rsidR="003133A5" w:rsidRPr="00CB6975" w:rsidRDefault="003133A5" w:rsidP="00D14072">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5C347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8F20"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B829" w14:textId="77777777" w:rsidR="003133A5" w:rsidRPr="00CB6975" w:rsidRDefault="003133A5" w:rsidP="00D14072">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EC85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E2CBF8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6B8877A"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22658"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BB55"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0A303" w14:textId="77777777" w:rsidR="003133A5" w:rsidRPr="00CB6975" w:rsidRDefault="003133A5" w:rsidP="00D14072">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1AA319"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DD55"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0AEB41" w14:textId="77777777" w:rsidR="003133A5" w:rsidRPr="00CB6975" w:rsidRDefault="003133A5" w:rsidP="00D14072">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1399"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2542A19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5BB9980"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C6A9E"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2DBD4"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84934" w14:textId="77777777" w:rsidR="003133A5" w:rsidRPr="00CB6975" w:rsidRDefault="003133A5" w:rsidP="00D14072">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ED2D0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36EB"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892E3" w14:textId="77777777" w:rsidR="003133A5" w:rsidRPr="00CB6975" w:rsidRDefault="003133A5" w:rsidP="00D14072">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ED2C"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075D363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83E6B03"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C124D"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77075D"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24A22" w14:textId="77777777" w:rsidR="003133A5" w:rsidRPr="00CB6975" w:rsidRDefault="003133A5" w:rsidP="00D14072">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C2E1E8"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135CE"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A0656" w14:textId="77777777" w:rsidR="003133A5" w:rsidRPr="00CB6975" w:rsidRDefault="003133A5" w:rsidP="00D14072">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1FDAA"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58F7DEF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DF63640"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BED4D"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B515A"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D43F" w14:textId="77777777" w:rsidR="003133A5" w:rsidRPr="00CB6975" w:rsidRDefault="003133A5" w:rsidP="00D14072">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37339B"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760F"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94F27F"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7ABD5"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70F81A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831D31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B207E"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9A8281"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D4497" w14:textId="77777777" w:rsidR="003133A5" w:rsidRPr="00CB6975" w:rsidRDefault="003133A5" w:rsidP="00D14072">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8D116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46E7"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69E562"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B5CD"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559CEB0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926B760"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5C6D9"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BA5F1B"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5458" w14:textId="77777777" w:rsidR="003133A5" w:rsidRPr="00CB6975" w:rsidRDefault="003133A5" w:rsidP="00D14072">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B37D0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02CD8"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50FE5"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8B3A"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0AD04A0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FF1B69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6EEDC"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3661AF" w14:textId="77777777" w:rsidR="003133A5" w:rsidRPr="00CB6975" w:rsidRDefault="003133A5" w:rsidP="00D14072">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E68D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8DA1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3AA54"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5A29AA"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D2DBC"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651012D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3B3F7D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8713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B162E"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116"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8C72AF" w14:textId="77777777" w:rsidR="003133A5" w:rsidRPr="00CB6975" w:rsidRDefault="003133A5" w:rsidP="00D14072">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674F"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02356" w14:textId="77777777" w:rsidR="003133A5" w:rsidRPr="00CB6975" w:rsidRDefault="003133A5" w:rsidP="00D14072">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8415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2B0875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B02A6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6CEB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5FA08"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5E8C9"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045BB"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E130"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7EC880" w14:textId="77777777" w:rsidR="003133A5" w:rsidRPr="00CB6975" w:rsidRDefault="003133A5" w:rsidP="00D14072">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BD1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6F46CE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E888D9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ACE7C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444B9B"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54763"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05EC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0F2E0"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25B82" w14:textId="77777777" w:rsidR="003133A5" w:rsidRPr="00CB6975" w:rsidRDefault="003133A5" w:rsidP="00D14072">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D65C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217AB1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A7B2EC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E8C8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227AD3"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ED1A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4F090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4575"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E77345" w14:textId="77777777" w:rsidR="003133A5" w:rsidRPr="00CB6975" w:rsidRDefault="003133A5" w:rsidP="00D14072">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DE8C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2027C98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10AEC1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0A2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C01A92"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0BA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751EB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A8F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A1A52" w14:textId="77777777" w:rsidR="003133A5" w:rsidRPr="00CB6975" w:rsidRDefault="003133A5" w:rsidP="00D14072">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88A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6AB9DC9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16B563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D6BCA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10B34E"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BB8064" w14:textId="77777777" w:rsidR="003133A5" w:rsidRPr="00CB6975" w:rsidRDefault="003133A5" w:rsidP="00D14072">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3959F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E1AB3"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930C10" w14:textId="77777777" w:rsidR="003133A5" w:rsidRPr="00CB6975" w:rsidRDefault="003133A5" w:rsidP="00D14072">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27CC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5C3968C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751A3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E8AA5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DAF703" w14:textId="77777777" w:rsidR="003133A5" w:rsidRPr="00CB6975" w:rsidRDefault="003133A5" w:rsidP="00D14072">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430528" w14:textId="77777777" w:rsidR="003133A5" w:rsidRPr="00CB6975" w:rsidRDefault="003133A5" w:rsidP="00D14072">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29ABEC"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B52EC9"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D0BBBF" w14:textId="77777777" w:rsidR="003133A5" w:rsidRPr="00CB6975" w:rsidRDefault="003133A5" w:rsidP="00D14072">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F695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4B3F8BD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17668C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E47C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345A96"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83F64C" w14:textId="77777777" w:rsidR="003133A5" w:rsidRPr="00CB6975" w:rsidRDefault="003133A5" w:rsidP="00D14072">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983B"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B8C204"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F7B7DF" w14:textId="77777777" w:rsidR="003133A5" w:rsidRPr="00CB6975" w:rsidRDefault="003133A5" w:rsidP="00D14072">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5AFA1"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57F5F9E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FE593B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0770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C1F238" w14:textId="77777777" w:rsidR="003133A5" w:rsidRPr="00CB6975" w:rsidRDefault="003133A5" w:rsidP="00D14072">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64988" w14:textId="77777777" w:rsidR="003133A5" w:rsidRPr="00CB6975" w:rsidRDefault="003133A5" w:rsidP="00D14072">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F8B32"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BBDE20"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4526BF" w14:textId="77777777" w:rsidR="003133A5" w:rsidRPr="00CB6975" w:rsidRDefault="003133A5" w:rsidP="00D14072">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C654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3D06FB1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80299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7910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142604" w14:textId="77777777" w:rsidR="003133A5" w:rsidRPr="00CB6975" w:rsidRDefault="003133A5" w:rsidP="00D14072">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34B2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681AD9" w14:textId="77777777" w:rsidR="003133A5" w:rsidRPr="00CB697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DAC955"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A74D4" w14:textId="77777777" w:rsidR="003133A5" w:rsidRPr="00CB6975" w:rsidRDefault="003133A5" w:rsidP="00D14072">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0D6A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474E14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FDB6CF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FD76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2799E8" w14:textId="77777777" w:rsidR="003133A5" w:rsidRPr="00CB6975" w:rsidRDefault="003133A5" w:rsidP="00D14072">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482D0D" w14:textId="77777777" w:rsidR="003133A5" w:rsidRPr="00CB6975" w:rsidRDefault="003133A5" w:rsidP="00D14072">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5286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1C1212"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EE12C8"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35F1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F0DF32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F369C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D392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F75D4C"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3004D" w14:textId="77777777" w:rsidR="003133A5" w:rsidRPr="00CB6975" w:rsidRDefault="003133A5" w:rsidP="00D14072">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F860E"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F6992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5D8338" w14:textId="77777777" w:rsidR="003133A5" w:rsidRPr="00CB6975" w:rsidRDefault="003133A5" w:rsidP="00D14072">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DB5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46142A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358CD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7CE2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5C3F54"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F643D7" w14:textId="77777777" w:rsidR="003133A5" w:rsidRPr="00CB6975" w:rsidRDefault="003133A5" w:rsidP="00D14072">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95968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BB8F08"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6AFA46" w14:textId="77777777" w:rsidR="003133A5" w:rsidRPr="00CB6975" w:rsidRDefault="003133A5" w:rsidP="00D14072">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3D7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329096C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EBB938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1788B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E3E8A9" w14:textId="77777777" w:rsidR="003133A5" w:rsidRPr="00CB6975" w:rsidRDefault="003133A5" w:rsidP="00D14072">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6166A0" w14:textId="77777777" w:rsidR="003133A5" w:rsidRPr="00CB6975" w:rsidRDefault="003133A5" w:rsidP="00D14072">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AC9B1"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083C4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FE4E3B" w14:textId="77777777" w:rsidR="003133A5" w:rsidRPr="00CB6975" w:rsidRDefault="003133A5" w:rsidP="00D14072">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C1BB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3C93B81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FF5DD0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2E773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9F7E9E"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C98237" w14:textId="77777777" w:rsidR="003133A5" w:rsidRPr="00CB6975" w:rsidRDefault="003133A5" w:rsidP="00D14072">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95338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76B36"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08B8EE" w14:textId="77777777" w:rsidR="003133A5" w:rsidRPr="00CB6975" w:rsidRDefault="003133A5" w:rsidP="00D14072">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B52C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B24FB6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A09564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0473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F93696"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01360" w14:textId="77777777" w:rsidR="003133A5" w:rsidRPr="00CB6975" w:rsidRDefault="003133A5" w:rsidP="00D14072">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41F85"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9FC6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7488AE" w14:textId="77777777" w:rsidR="003133A5" w:rsidRPr="00CB6975" w:rsidRDefault="003133A5" w:rsidP="00D14072">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5AD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F5C634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4CEC6A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2C9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C48077"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81319F" w14:textId="77777777" w:rsidR="003133A5" w:rsidRPr="00CB6975" w:rsidRDefault="003133A5" w:rsidP="00D14072">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952D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ADC4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71DDD8" w14:textId="77777777" w:rsidR="003133A5" w:rsidRPr="00CB6975" w:rsidRDefault="003133A5" w:rsidP="00D14072">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8951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ECBAB3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5A79E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399B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D2CD28D"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965998" w14:textId="77777777" w:rsidR="003133A5" w:rsidRPr="00CB6975" w:rsidRDefault="003133A5" w:rsidP="00D14072">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F7E50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1AEC7A"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EEEC8B" w14:textId="77777777" w:rsidR="003133A5" w:rsidRPr="00CB6975" w:rsidRDefault="003133A5" w:rsidP="00D14072">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583B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802002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674811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887C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6CE8B67" w14:textId="77777777" w:rsidR="003133A5" w:rsidRPr="00CB6975" w:rsidRDefault="003133A5" w:rsidP="00D14072">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6D6A5" w14:textId="77777777" w:rsidR="003133A5" w:rsidRPr="00CB6975" w:rsidRDefault="003133A5" w:rsidP="00D14072">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2544D2"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CDEDB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24DBD2"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E16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335530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FCC547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269C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1930B" w14:textId="77777777" w:rsidR="003133A5" w:rsidRPr="00CB6975" w:rsidRDefault="003133A5" w:rsidP="00D14072">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E30854" w14:textId="77777777" w:rsidR="003133A5" w:rsidRPr="00CB6975" w:rsidRDefault="003133A5" w:rsidP="00D14072">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357C1"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A6DC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21CC32" w14:textId="77777777" w:rsidR="003133A5" w:rsidRPr="00CB6975" w:rsidRDefault="003133A5" w:rsidP="00D14072">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38B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48AFD56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BF7E0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197E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3D1A7C"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2DEF45" w14:textId="77777777" w:rsidR="003133A5" w:rsidRPr="00CB6975" w:rsidRDefault="003133A5" w:rsidP="00D14072">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11D4F"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E211D"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191EF7" w14:textId="77777777" w:rsidR="003133A5" w:rsidRPr="00CB6975" w:rsidRDefault="003133A5" w:rsidP="00D14072">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5CF5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932850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C9AD55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74D4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C5CCBD2"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04437C" w14:textId="77777777" w:rsidR="003133A5" w:rsidRPr="00CB6975" w:rsidRDefault="003133A5" w:rsidP="00D14072">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9D99D4"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23332F"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6F4B66" w14:textId="77777777" w:rsidR="003133A5" w:rsidRPr="00CB6975" w:rsidRDefault="003133A5" w:rsidP="00D14072">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C39C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AD571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2272F2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709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714740"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C70612" w14:textId="77777777" w:rsidR="003133A5" w:rsidRPr="00CB6975" w:rsidRDefault="003133A5" w:rsidP="00D14072">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08D46"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788643"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C3BA01" w14:textId="77777777" w:rsidR="003133A5" w:rsidRPr="00CB6975" w:rsidRDefault="003133A5" w:rsidP="00D14072">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38B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D7BD24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977291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70C54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4C1D4B" w14:textId="77777777" w:rsidR="003133A5" w:rsidRPr="00CB6975" w:rsidRDefault="003133A5" w:rsidP="00D14072">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0C6F16" w14:textId="77777777" w:rsidR="003133A5" w:rsidRPr="00CB6975" w:rsidRDefault="003133A5" w:rsidP="00D14072">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523F"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760607"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D21B9D" w14:textId="77777777" w:rsidR="003133A5" w:rsidRPr="00CB6975" w:rsidRDefault="003133A5" w:rsidP="00D14072">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A28C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63ED2F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23FDD0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EC4C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9F2C4E" w14:textId="77777777" w:rsidR="003133A5" w:rsidRPr="00CB6975" w:rsidRDefault="003133A5" w:rsidP="00D14072">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738067" w14:textId="77777777" w:rsidR="003133A5" w:rsidRPr="00CB6975" w:rsidRDefault="003133A5" w:rsidP="00D14072">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11E7F9"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D45B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67C2D1" w14:textId="77777777" w:rsidR="003133A5" w:rsidRPr="00CB6975" w:rsidRDefault="003133A5" w:rsidP="00D14072">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976C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C74BF4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E5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2294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17035A" w14:textId="77777777" w:rsidR="003133A5" w:rsidRPr="00CB6975" w:rsidRDefault="003133A5" w:rsidP="00D14072">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E87D1F" w14:textId="77777777" w:rsidR="003133A5" w:rsidRPr="00CB6975" w:rsidRDefault="003133A5" w:rsidP="00D14072">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14D78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9DBBB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369187"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9B72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47335EC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5DA7AF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BC80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E253884" w14:textId="77777777" w:rsidR="003133A5" w:rsidRPr="00CB6975" w:rsidRDefault="003133A5" w:rsidP="00D14072">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5EB7B" w14:textId="77777777" w:rsidR="003133A5" w:rsidRPr="00CB6975" w:rsidRDefault="003133A5" w:rsidP="00D14072">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57AB1E"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8B25"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82DDD6" w14:textId="77777777" w:rsidR="003133A5" w:rsidRPr="00CB6975" w:rsidRDefault="003133A5" w:rsidP="00D14072">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3AF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12FA425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C8FF9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014BB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C3B1B5"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8545FF" w14:textId="77777777" w:rsidR="003133A5" w:rsidRPr="00CB6975" w:rsidRDefault="003133A5" w:rsidP="00D14072">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B07EC"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CBE31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D3DB05" w14:textId="77777777" w:rsidR="003133A5" w:rsidRPr="00CB6975" w:rsidRDefault="003133A5" w:rsidP="00D14072">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63DB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215E227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D0BC0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B4FD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C37E8B"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A6940" w14:textId="77777777" w:rsidR="003133A5" w:rsidRPr="00CB6975" w:rsidRDefault="003133A5" w:rsidP="00D14072">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046C0E"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B22A9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185346" w14:textId="77777777" w:rsidR="003133A5" w:rsidRPr="00CB6975" w:rsidRDefault="003133A5" w:rsidP="00D14072">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604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24681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35D2DC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249D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C7A46F"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FBFC4F" w14:textId="77777777" w:rsidR="003133A5" w:rsidRPr="00CB6975" w:rsidRDefault="003133A5" w:rsidP="00D14072">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B2F34"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1EA2D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5956AF" w14:textId="77777777" w:rsidR="003133A5" w:rsidRPr="00CB6975" w:rsidRDefault="003133A5" w:rsidP="00D14072">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763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DBF3C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5EF932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D4A0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3D1ED2"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42DEF" w14:textId="77777777" w:rsidR="003133A5" w:rsidRPr="00CB6975" w:rsidRDefault="003133A5" w:rsidP="00D14072">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F32D40"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1BBAC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DA406A" w14:textId="77777777" w:rsidR="003133A5" w:rsidRPr="00CB6975" w:rsidRDefault="003133A5" w:rsidP="00D14072">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D23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ECB411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C87ED3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39F6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265521"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CCDB9" w14:textId="77777777" w:rsidR="003133A5" w:rsidRPr="00CB6975" w:rsidRDefault="003133A5" w:rsidP="00D14072">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8CF9EB"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5C595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DBC4C2" w14:textId="77777777" w:rsidR="003133A5" w:rsidRPr="00CB6975" w:rsidRDefault="003133A5" w:rsidP="00D14072">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806D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61B38F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68C16A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4DA03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093E5E"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A7FCE" w14:textId="77777777" w:rsidR="003133A5" w:rsidRPr="00CB6975" w:rsidRDefault="003133A5" w:rsidP="00D14072">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5CBA4"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922932"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433C1B" w14:textId="77777777" w:rsidR="003133A5" w:rsidRPr="00CB6975" w:rsidRDefault="003133A5" w:rsidP="00D14072">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A29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395BD7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D65724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D4AF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9171F2"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CD1BB2" w14:textId="77777777" w:rsidR="003133A5" w:rsidRPr="00CB6975" w:rsidRDefault="003133A5" w:rsidP="00D14072">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AC39C8"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31776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BDE09E" w14:textId="77777777" w:rsidR="003133A5" w:rsidRPr="00CB6975" w:rsidRDefault="003133A5" w:rsidP="00D14072">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C41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7A2572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293260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778B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4E1270" w14:textId="77777777" w:rsidR="003133A5" w:rsidRPr="00CB6975" w:rsidDel="00C84C7C" w:rsidRDefault="003133A5" w:rsidP="00D14072">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64182" w14:textId="77777777" w:rsidR="003133A5" w:rsidRPr="00CB6975" w:rsidRDefault="003133A5" w:rsidP="00D14072">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ABE494"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6CDF21"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B8B4E7" w14:textId="77777777" w:rsidR="003133A5" w:rsidRPr="00CB6975" w:rsidRDefault="003133A5" w:rsidP="00D14072">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0D96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38ECC3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9F67F96" w14:textId="77777777" w:rsidR="003133A5" w:rsidRPr="00CB6975" w:rsidRDefault="003133A5" w:rsidP="00D14072">
            <w:pPr>
              <w:pStyle w:val="TAC"/>
              <w:rPr>
                <w:sz w:val="16"/>
                <w:szCs w:val="16"/>
                <w:lang w:eastAsia="zh-CN"/>
              </w:rPr>
            </w:pPr>
            <w:r w:rsidRPr="00CB6975">
              <w:rPr>
                <w:rFonts w:hint="eastAsia"/>
                <w:sz w:val="16"/>
                <w:szCs w:val="16"/>
                <w:lang w:eastAsia="zh-CN"/>
              </w:rPr>
              <w:lastRenderedPageBreak/>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9601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38B1A4"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3C582" w14:textId="77777777" w:rsidR="003133A5" w:rsidRPr="00CB6975" w:rsidRDefault="003133A5" w:rsidP="00D14072">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CD968"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D21B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32D5B3" w14:textId="77777777" w:rsidR="003133A5" w:rsidRPr="00CB6975" w:rsidRDefault="003133A5" w:rsidP="00D14072">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0FA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E7AECE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3D438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5575C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69523CD"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B1949" w14:textId="77777777" w:rsidR="003133A5" w:rsidRPr="00CB6975" w:rsidRDefault="003133A5" w:rsidP="00D14072">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5C6A2"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208C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075831" w14:textId="77777777" w:rsidR="003133A5" w:rsidRPr="00CB6975" w:rsidRDefault="003133A5" w:rsidP="00D14072">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CF15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BD08A6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CDF77F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358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57B291" w14:textId="77777777" w:rsidR="003133A5" w:rsidRPr="00CB6975" w:rsidDel="00C84C7C" w:rsidRDefault="003133A5" w:rsidP="00D14072">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6A50CD" w14:textId="77777777" w:rsidR="003133A5" w:rsidRPr="00CB6975" w:rsidRDefault="003133A5" w:rsidP="00D14072">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AA8012"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003D6"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A005A7" w14:textId="77777777" w:rsidR="003133A5" w:rsidRPr="00CB6975" w:rsidRDefault="003133A5" w:rsidP="00D14072">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5BA8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240F4EB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A5988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E2DB8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D5BFB" w14:textId="77777777" w:rsidR="003133A5" w:rsidRPr="00CB6975" w:rsidDel="00C84C7C" w:rsidRDefault="003133A5" w:rsidP="00D14072">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8E8905" w14:textId="77777777" w:rsidR="003133A5" w:rsidRPr="00CB6975" w:rsidRDefault="003133A5" w:rsidP="00D14072">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2B60AD"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28C136"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8911E7"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AA3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14B4260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A4B553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E23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C24918" w14:textId="77777777" w:rsidR="003133A5" w:rsidRPr="00CB6975" w:rsidDel="00C84C7C" w:rsidRDefault="003133A5" w:rsidP="00D14072">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7AE8A6" w14:textId="77777777" w:rsidR="003133A5" w:rsidRPr="00CB6975" w:rsidRDefault="003133A5" w:rsidP="00D14072">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3BF45C"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1A2EE9"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86710B" w14:textId="77777777" w:rsidR="003133A5" w:rsidRPr="00CB6975" w:rsidRDefault="003133A5" w:rsidP="00D14072">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90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8C33EF" w:rsidRPr="00CB6975" w14:paraId="6DF17CF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E230679"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C3171"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C17B97" w14:textId="77777777" w:rsidR="008C33EF" w:rsidRPr="0036363E" w:rsidRDefault="008C33EF" w:rsidP="008C33EF">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F2AE4" w14:textId="77777777" w:rsidR="008C33EF" w:rsidRPr="0036363E" w:rsidRDefault="008C33EF" w:rsidP="008C33EF">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0D6CBB"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1E2B"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BF4877" w14:textId="77777777" w:rsidR="008C33EF" w:rsidRPr="0036363E" w:rsidRDefault="008C33EF" w:rsidP="008C33EF">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BC5D6"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3A2DDCD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4539127"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47063"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888365" w14:textId="77777777" w:rsidR="008C33EF" w:rsidRPr="0036363E" w:rsidRDefault="008C33EF" w:rsidP="008C33EF">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5963A" w14:textId="77777777" w:rsidR="008C33EF" w:rsidRPr="0036363E" w:rsidRDefault="008C33EF" w:rsidP="008C33EF">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01156C"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FAEDE"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04645F" w14:textId="77777777" w:rsidR="008C33EF" w:rsidRPr="0036363E" w:rsidRDefault="008C33EF" w:rsidP="008C33EF">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B75AB"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B7ED7A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C7DF508"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DEDF9"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0F60E5" w14:textId="77777777" w:rsidR="008C33EF" w:rsidRPr="0036363E" w:rsidRDefault="008C33EF" w:rsidP="008C33EF">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4F933" w14:textId="77777777" w:rsidR="008C33EF" w:rsidRPr="0036363E" w:rsidRDefault="008C33EF" w:rsidP="008C33EF">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8E25B"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AC2D"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8A227F" w14:textId="77777777" w:rsidR="008C33EF" w:rsidRPr="0036363E" w:rsidRDefault="008C33EF" w:rsidP="008C33EF">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4E6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1A80A1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C24F744"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2EC95E"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EFD093" w14:textId="77777777" w:rsidR="008C33EF" w:rsidRPr="0036363E" w:rsidRDefault="008C33EF" w:rsidP="008C33EF">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15E6E" w14:textId="77777777" w:rsidR="008C33EF" w:rsidRPr="0036363E" w:rsidRDefault="008C33EF" w:rsidP="008C33EF">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30A9A9"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96A12"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971EC9" w14:textId="77777777" w:rsidR="008C33EF" w:rsidRPr="0036363E" w:rsidRDefault="008C33EF" w:rsidP="008C33EF">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F497"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D1926E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697E7E7"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850B4"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2CC8D1" w14:textId="77777777" w:rsidR="008C33EF" w:rsidRPr="0036363E" w:rsidRDefault="008C33EF" w:rsidP="008C33EF">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0DDB1" w14:textId="77777777" w:rsidR="008C33EF" w:rsidRPr="0036363E" w:rsidRDefault="008C33EF" w:rsidP="008C33EF">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E5B6B4"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E458"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AACC59" w14:textId="77777777" w:rsidR="008C33EF" w:rsidRPr="0036363E" w:rsidRDefault="008C33EF" w:rsidP="008C33EF">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E5E02"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75D1C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F54967"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DA8B9"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0E6C71" w14:textId="77777777" w:rsidR="008C33EF" w:rsidRPr="0036363E" w:rsidRDefault="008C33EF" w:rsidP="008C33EF">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FD78" w14:textId="77777777" w:rsidR="008C33EF" w:rsidRPr="0036363E" w:rsidRDefault="008C33EF" w:rsidP="008C33EF">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A2DD4E"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C4C9"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5A4FDA" w14:textId="77777777" w:rsidR="008C33EF" w:rsidRPr="0036363E" w:rsidRDefault="008C33EF" w:rsidP="008C33EF">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6295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F98AC5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A131E5F"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0F40A"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1EC8BA" w14:textId="77777777" w:rsidR="008C33EF" w:rsidRPr="0036363E" w:rsidRDefault="008C33EF" w:rsidP="008C33EF">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737AE" w14:textId="77777777" w:rsidR="008C33EF" w:rsidRPr="0036363E" w:rsidRDefault="008C33EF" w:rsidP="008C33EF">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EFB2DB"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D2837"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ECA9B6" w14:textId="77777777" w:rsidR="008C33EF" w:rsidRPr="0036363E" w:rsidRDefault="008C33EF" w:rsidP="008C33EF">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7BE3"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893794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F17C58A"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233B8"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870BF6" w14:textId="77777777" w:rsidR="008C33EF" w:rsidRPr="0036363E" w:rsidRDefault="008C33EF" w:rsidP="008C33EF">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2A86C" w14:textId="77777777" w:rsidR="008C33EF" w:rsidRPr="0036363E" w:rsidRDefault="008C33EF" w:rsidP="008C33EF">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63F8B9"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A19A"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C98D54" w14:textId="77777777" w:rsidR="008C33EF" w:rsidRPr="0036363E" w:rsidRDefault="008C33EF" w:rsidP="008C33EF">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F9713"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F9730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CA0C700"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F30E6"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03E8F5" w14:textId="77777777" w:rsidR="008C33EF" w:rsidRPr="0036363E" w:rsidRDefault="008C33EF" w:rsidP="008C33EF">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CCD27" w14:textId="77777777" w:rsidR="008C33EF" w:rsidRPr="0036363E" w:rsidRDefault="008C33EF" w:rsidP="008C33EF">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273C51"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1BFAD"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6317ED" w14:textId="77777777" w:rsidR="008C33EF" w:rsidRPr="0036363E" w:rsidRDefault="008C33EF" w:rsidP="008C33EF">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9D543"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10260F" w:rsidRPr="00CB6975" w14:paraId="4C0CE54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1B2BD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E2ED4"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072C51"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C0D32" w14:textId="77777777" w:rsidR="0010260F" w:rsidRPr="00496973" w:rsidRDefault="0010260F" w:rsidP="0010260F">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D3150C"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DB5E0D"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B3F9C2" w14:textId="77777777" w:rsidR="0010260F" w:rsidRPr="0036363E" w:rsidRDefault="0010260F" w:rsidP="0010260F">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143A4"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778353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C5F5EC"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819A1"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7C067D"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11AA74" w14:textId="77777777" w:rsidR="0010260F" w:rsidRPr="00496973" w:rsidRDefault="0010260F" w:rsidP="0010260F">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4CABC"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23050"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2458BD" w14:textId="77777777" w:rsidR="0010260F" w:rsidRPr="0036363E" w:rsidRDefault="0010260F" w:rsidP="0010260F">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CFED0"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26F4B2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99EA65F"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15C1B"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177098"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474990" w14:textId="77777777" w:rsidR="0010260F" w:rsidRPr="00496973" w:rsidRDefault="0010260F" w:rsidP="0010260F">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E0B0D"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5AE796"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7334B2"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943EA"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4145E9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2A26377"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EBFB2"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9CE5FC"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2FB19E" w14:textId="77777777" w:rsidR="0010260F" w:rsidRPr="00496973" w:rsidRDefault="0010260F" w:rsidP="0010260F">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DAF4D"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FAD998"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7A4DAC"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94D4"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EBEC94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C7D649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9460E"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516651"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CF2C76" w14:textId="77777777" w:rsidR="0010260F" w:rsidRPr="00496973" w:rsidRDefault="0010260F" w:rsidP="0010260F">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E9683B"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09692"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AD3189"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2E15"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0C6D6DE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B6C20"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AFD33A"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6473C7A"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E7D714" w14:textId="77777777" w:rsidR="0010260F" w:rsidRPr="00496973" w:rsidRDefault="0010260F" w:rsidP="0010260F">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31466"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269E3"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C52BB1" w14:textId="77777777" w:rsidR="0010260F" w:rsidRPr="0036363E" w:rsidRDefault="0010260F" w:rsidP="0010260F">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29F373"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C6E2FE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EED32"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67E77AD"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CC1D987"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C2D3ED" w14:textId="77777777" w:rsidR="0010260F" w:rsidRPr="00496973" w:rsidRDefault="0010260F" w:rsidP="0010260F">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491AAB"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0D76E"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A57179" w14:textId="77777777" w:rsidR="0010260F" w:rsidRPr="0036363E" w:rsidRDefault="0010260F" w:rsidP="0010260F">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F18FB"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3D397F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1494D"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D5DD45"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A969926"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7E3505" w14:textId="77777777" w:rsidR="0010260F" w:rsidRPr="00496973" w:rsidRDefault="0010260F" w:rsidP="0010260F">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50883"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E461A2"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8247BC" w14:textId="77777777" w:rsidR="0010260F" w:rsidRPr="0036363E" w:rsidRDefault="0010260F" w:rsidP="0010260F">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06E6DF"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72E6DB7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96C86"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44FB9D"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7592F2"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9330BE" w14:textId="77777777" w:rsidR="0010260F" w:rsidRPr="00496973" w:rsidRDefault="0010260F" w:rsidP="0010260F">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C1D944"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B8E34A"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1F462B5" w14:textId="77777777" w:rsidR="0010260F" w:rsidRPr="0036363E" w:rsidRDefault="0010260F" w:rsidP="0010260F">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7B5E8C"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9C03E2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7DE3A2"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928650"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D3750F9"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2A5D36" w14:textId="77777777" w:rsidR="0010260F" w:rsidRPr="00496973" w:rsidRDefault="0010260F" w:rsidP="0010260F">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46D6A1"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A4BBA0"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BEBA80" w14:textId="77777777" w:rsidR="0010260F" w:rsidRPr="0036363E" w:rsidRDefault="0010260F" w:rsidP="0010260F">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057E05"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2C56CF" w:rsidRPr="00CB6975" w14:paraId="77AD041A"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D9B84"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E3CAA6"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6E24F3F"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06F0FD"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7F03A"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7C480"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2A3DC4" w14:textId="77777777" w:rsidR="002C56CF" w:rsidRDefault="002C56CF" w:rsidP="002C56CF">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9044D2"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2C56CF" w:rsidRPr="00CB6975" w14:paraId="114FC69F"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35527"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668ED0"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9818CA5"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FD4992"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C1F49"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4904AA"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44E318" w14:textId="77777777" w:rsidR="002C56CF" w:rsidRDefault="002C56CF" w:rsidP="002C56CF">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C8FAF1"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5E6E0A" w:rsidRPr="00CB6975" w14:paraId="492E7CEA"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8377C9"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A973270"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76B30D"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BFD4B0" w14:textId="77777777" w:rsidR="005E6E0A" w:rsidRDefault="005E6E0A" w:rsidP="002C56CF">
            <w:pPr>
              <w:pStyle w:val="TAL"/>
              <w:rPr>
                <w:rFonts w:cs="Arial"/>
                <w:sz w:val="16"/>
                <w:szCs w:val="16"/>
                <w:lang w:eastAsia="zh-CN"/>
              </w:rPr>
            </w:pPr>
            <w:r>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F2B0B" w14:textId="77777777" w:rsidR="005E6E0A" w:rsidRPr="0036363E" w:rsidRDefault="005E6E0A"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332D4C" w14:textId="77777777" w:rsidR="005E6E0A" w:rsidRDefault="005E6E0A" w:rsidP="002C56CF">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5D9074" w14:textId="77777777" w:rsidR="005E6E0A" w:rsidRDefault="005E6E0A" w:rsidP="002C56CF">
            <w:pPr>
              <w:pStyle w:val="TAC"/>
              <w:jc w:val="left"/>
              <w:rPr>
                <w:rFonts w:cs="Arial"/>
                <w:sz w:val="16"/>
                <w:szCs w:val="16"/>
              </w:rPr>
            </w:pPr>
            <w:r>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D7B95CC"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r w:rsidR="005E6E0A" w:rsidRPr="00CB6975" w14:paraId="7D6AA929"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AF3A1"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2E11A10"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0B1C8F4"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71D1E" w14:textId="77777777" w:rsidR="005E6E0A" w:rsidRDefault="005E6E0A" w:rsidP="002C56CF">
            <w:pPr>
              <w:pStyle w:val="TAL"/>
              <w:rPr>
                <w:rFonts w:cs="Arial"/>
                <w:sz w:val="16"/>
                <w:szCs w:val="16"/>
                <w:lang w:eastAsia="zh-CN"/>
              </w:rPr>
            </w:pPr>
            <w:r>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A4F811" w14:textId="77777777" w:rsidR="005E6E0A" w:rsidRPr="0036363E" w:rsidRDefault="005E6E0A" w:rsidP="002C56CF">
            <w:pPr>
              <w:pStyle w:val="TAL"/>
              <w:jc w:val="right"/>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D7ADF" w14:textId="77777777" w:rsidR="005E6E0A" w:rsidRDefault="005E6E0A"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EF768E" w14:textId="77777777" w:rsidR="005E6E0A" w:rsidRDefault="005E6E0A" w:rsidP="002C56CF">
            <w:pPr>
              <w:pStyle w:val="TAC"/>
              <w:jc w:val="left"/>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A4129B"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r w:rsidR="005E6E0A" w:rsidRPr="00CB6975" w14:paraId="511DC7F9"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7676"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1594B7"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F6F019"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65AABA" w14:textId="77777777" w:rsidR="005E6E0A" w:rsidRDefault="005E6E0A" w:rsidP="002C56CF">
            <w:pPr>
              <w:pStyle w:val="TAL"/>
              <w:rPr>
                <w:rFonts w:cs="Arial"/>
                <w:sz w:val="16"/>
                <w:szCs w:val="16"/>
                <w:lang w:eastAsia="zh-CN"/>
              </w:rPr>
            </w:pPr>
            <w:r>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536B86" w14:textId="77777777" w:rsidR="005E6E0A" w:rsidRPr="0036363E" w:rsidRDefault="005E6E0A" w:rsidP="002C56CF">
            <w:pPr>
              <w:pStyle w:val="TAL"/>
              <w:jc w:val="right"/>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50D83C" w14:textId="77777777" w:rsidR="005E6E0A" w:rsidRDefault="005E6E0A" w:rsidP="002C56CF">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8446A6" w14:textId="77777777" w:rsidR="005E6E0A" w:rsidRDefault="005E6E0A" w:rsidP="002C56CF">
            <w:pPr>
              <w:pStyle w:val="TAC"/>
              <w:jc w:val="left"/>
              <w:rPr>
                <w:rFonts w:cs="Arial"/>
                <w:sz w:val="16"/>
                <w:szCs w:val="16"/>
              </w:rPr>
            </w:pPr>
            <w:r>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970169"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r w:rsidR="005E6E0A" w:rsidRPr="00CB6975" w14:paraId="21FB526B"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8D8973"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DEF37F"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300637"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6B0C81" w14:textId="77777777" w:rsidR="005E6E0A" w:rsidRDefault="005E6E0A" w:rsidP="002C56CF">
            <w:pPr>
              <w:pStyle w:val="TAL"/>
              <w:rPr>
                <w:rFonts w:cs="Arial"/>
                <w:sz w:val="16"/>
                <w:szCs w:val="16"/>
                <w:lang w:eastAsia="zh-CN"/>
              </w:rPr>
            </w:pPr>
            <w:r>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B5DE6" w14:textId="77777777" w:rsidR="005E6E0A" w:rsidRPr="0036363E" w:rsidRDefault="005E6E0A"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E1166" w14:textId="77777777" w:rsidR="005E6E0A" w:rsidRDefault="005E6E0A"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4E19E8" w14:textId="77777777" w:rsidR="005E6E0A" w:rsidRDefault="005E6E0A" w:rsidP="002C56CF">
            <w:pPr>
              <w:pStyle w:val="TAC"/>
              <w:jc w:val="left"/>
              <w:rPr>
                <w:rFonts w:cs="Arial"/>
                <w:sz w:val="16"/>
                <w:szCs w:val="16"/>
              </w:rPr>
            </w:pPr>
            <w:r>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44C30C"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bl>
    <w:p w14:paraId="4195890B" w14:textId="77777777" w:rsidR="00080512" w:rsidRDefault="00080512" w:rsidP="003133A5"/>
    <w:sectPr w:rsidR="00080512" w:rsidSect="00450FB8">
      <w:headerReference w:type="default" r:id="rId45"/>
      <w:footerReference w:type="default" r:id="rId4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5580C266"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84B11">
      <w:rPr>
        <w:rFonts w:ascii="Arial" w:hAnsi="Arial" w:cs="Arial"/>
        <w:b/>
        <w:noProof/>
        <w:sz w:val="18"/>
        <w:szCs w:val="18"/>
      </w:rPr>
      <w:t>3GPP TS 29.504 V18.0.0 (2022-12)</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0FE598F4"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84B11">
      <w:rPr>
        <w:rFonts w:ascii="Arial" w:hAnsi="Arial" w:cs="Arial"/>
        <w:b/>
        <w:noProof/>
        <w:sz w:val="18"/>
        <w:szCs w:val="18"/>
      </w:rPr>
      <w:t>Release 18</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C6BC6"/>
    <w:rsid w:val="00AE65E2"/>
    <w:rsid w:val="00AF1460"/>
    <w:rsid w:val="00B05662"/>
    <w:rsid w:val="00B15449"/>
    <w:rsid w:val="00B16B03"/>
    <w:rsid w:val="00B26759"/>
    <w:rsid w:val="00B5160E"/>
    <w:rsid w:val="00B6651E"/>
    <w:rsid w:val="00B7145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5D76"/>
    <w:rsid w:val="00EF608C"/>
    <w:rsid w:val="00F025A2"/>
    <w:rsid w:val="00F04712"/>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64</Pages>
  <Words>19249</Words>
  <Characters>109723</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21</cp:revision>
  <cp:lastPrinted>2019-02-25T14:05:00Z</cp:lastPrinted>
  <dcterms:created xsi:type="dcterms:W3CDTF">2022-08-30T00:51:00Z</dcterms:created>
  <dcterms:modified xsi:type="dcterms:W3CDTF">2022-12-16T15:06:00Z</dcterms:modified>
</cp:coreProperties>
</file>