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0B3FD24B"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FA02FF">
              <w:t>1</w:t>
            </w:r>
            <w:r w:rsidRPr="00B3056F">
              <w:t xml:space="preserve">.0 </w:t>
            </w:r>
            <w:r w:rsidRPr="00B3056F">
              <w:rPr>
                <w:sz w:val="32"/>
              </w:rPr>
              <w:t>(202</w:t>
            </w:r>
            <w:r w:rsidR="00FA02FF">
              <w:rPr>
                <w:sz w:val="32"/>
              </w:rPr>
              <w:t>2</w:t>
            </w:r>
            <w:r w:rsidRPr="00B3056F">
              <w:rPr>
                <w:sz w:val="32"/>
              </w:rPr>
              <w:t>-</w:t>
            </w:r>
            <w:r w:rsidR="00FA02FF">
              <w:rPr>
                <w:sz w:val="32"/>
              </w:rPr>
              <w:t>03</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shd w:val="clear" w:color="auto" w:fill="auto"/>
          </w:tcPr>
          <w:p w14:paraId="7A8D5358" w14:textId="48E5E6BD" w:rsidR="00501985" w:rsidRPr="00B3056F" w:rsidRDefault="00292861"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6.5pt">
                  <v:imagedata r:id="rId9" o:title="5G-logo_175px"/>
                </v:shape>
              </w:pict>
            </w:r>
          </w:p>
        </w:tc>
        <w:tc>
          <w:tcPr>
            <w:tcW w:w="5540" w:type="dxa"/>
            <w:shd w:val="clear" w:color="auto" w:fill="auto"/>
          </w:tcPr>
          <w:p w14:paraId="721856C5" w14:textId="251AE720" w:rsidR="00501985" w:rsidRPr="00B3056F" w:rsidRDefault="00292861" w:rsidP="00501985">
            <w:pPr>
              <w:jc w:val="right"/>
            </w:pPr>
            <w:bookmarkStart w:id="2" w:name="logos"/>
            <w:r>
              <w:pict w14:anchorId="36D1AE5D">
                <v:shape id="_x0000_i1026" type="#_x0000_t75" style="width:127.5pt;height:76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9A1BC6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B038BC">
              <w:rPr>
                <w:noProof/>
                <w:sz w:val="18"/>
              </w:rPr>
              <w:t>2</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089BCCE8" w14:textId="32222A02" w:rsidR="00B038BC"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038BC">
        <w:t>Foreword</w:t>
      </w:r>
      <w:r w:rsidR="00B038BC">
        <w:tab/>
      </w:r>
      <w:r w:rsidR="00B038BC">
        <w:fldChar w:fldCharType="begin" w:fldLock="1"/>
      </w:r>
      <w:r w:rsidR="00B038BC">
        <w:instrText xml:space="preserve"> PAGEREF _Toc98485471 \h </w:instrText>
      </w:r>
      <w:r w:rsidR="00B038BC">
        <w:fldChar w:fldCharType="separate"/>
      </w:r>
      <w:r w:rsidR="00B038BC">
        <w:t>18</w:t>
      </w:r>
      <w:r w:rsidR="00B038BC">
        <w:fldChar w:fldCharType="end"/>
      </w:r>
    </w:p>
    <w:p w14:paraId="5C109D0C" w14:textId="78453892" w:rsidR="00B038BC" w:rsidRDefault="00B038B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_Toc98485472 \h </w:instrText>
      </w:r>
      <w:r>
        <w:fldChar w:fldCharType="separate"/>
      </w:r>
      <w:r>
        <w:t>19</w:t>
      </w:r>
      <w:r>
        <w:fldChar w:fldCharType="end"/>
      </w:r>
    </w:p>
    <w:p w14:paraId="0465BB1E" w14:textId="754BCC18" w:rsidR="00B038BC" w:rsidRDefault="00B038B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_Toc98485473 \h </w:instrText>
      </w:r>
      <w:r>
        <w:fldChar w:fldCharType="separate"/>
      </w:r>
      <w:r>
        <w:t>19</w:t>
      </w:r>
      <w:r>
        <w:fldChar w:fldCharType="end"/>
      </w:r>
    </w:p>
    <w:p w14:paraId="4DC814A3" w14:textId="282BBBF7" w:rsidR="00B038BC" w:rsidRDefault="00B038B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F8743D">
        <w:rPr>
          <w:rFonts w:eastAsia="SimSun"/>
        </w:rPr>
        <w:t>Definitions and abbreviations</w:t>
      </w:r>
      <w:r>
        <w:tab/>
      </w:r>
      <w:r>
        <w:fldChar w:fldCharType="begin" w:fldLock="1"/>
      </w:r>
      <w:r>
        <w:instrText xml:space="preserve"> PAGEREF _Toc98485474 \h </w:instrText>
      </w:r>
      <w:r>
        <w:fldChar w:fldCharType="separate"/>
      </w:r>
      <w:r>
        <w:t>21</w:t>
      </w:r>
      <w:r>
        <w:fldChar w:fldCharType="end"/>
      </w:r>
    </w:p>
    <w:p w14:paraId="0FCC8789" w14:textId="53816410" w:rsidR="00B038BC" w:rsidRDefault="00B038BC">
      <w:pPr>
        <w:pStyle w:val="TOC2"/>
        <w:rPr>
          <w:rFonts w:asciiTheme="minorHAnsi" w:eastAsiaTheme="minorEastAsia" w:hAnsiTheme="minorHAnsi" w:cstheme="minorBidi"/>
          <w:sz w:val="22"/>
          <w:szCs w:val="22"/>
          <w:lang w:eastAsia="en-GB"/>
        </w:rPr>
      </w:pPr>
      <w:r w:rsidRPr="00B038BC">
        <w:t>3.1</w:t>
      </w:r>
      <w:r w:rsidRPr="00B038BC">
        <w:rPr>
          <w:rFonts w:asciiTheme="minorHAnsi" w:hAnsiTheme="minorHAnsi" w:cstheme="minorBidi"/>
          <w:sz w:val="22"/>
          <w:szCs w:val="22"/>
          <w:lang w:eastAsia="en-GB"/>
        </w:rPr>
        <w:tab/>
      </w:r>
      <w:r w:rsidRPr="00F8743D">
        <w:rPr>
          <w:rFonts w:eastAsia="SimSun"/>
        </w:rPr>
        <w:t>Definitions</w:t>
      </w:r>
      <w:r>
        <w:tab/>
      </w:r>
      <w:r>
        <w:fldChar w:fldCharType="begin" w:fldLock="1"/>
      </w:r>
      <w:r>
        <w:instrText xml:space="preserve"> PAGEREF _Toc98485475 \h </w:instrText>
      </w:r>
      <w:r>
        <w:fldChar w:fldCharType="separate"/>
      </w:r>
      <w:r>
        <w:t>21</w:t>
      </w:r>
      <w:r>
        <w:fldChar w:fldCharType="end"/>
      </w:r>
    </w:p>
    <w:p w14:paraId="34784FD6" w14:textId="278A68EE" w:rsidR="00B038BC" w:rsidRDefault="00B038B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_Toc98485476 \h </w:instrText>
      </w:r>
      <w:r>
        <w:fldChar w:fldCharType="separate"/>
      </w:r>
      <w:r>
        <w:t>21</w:t>
      </w:r>
      <w:r>
        <w:fldChar w:fldCharType="end"/>
      </w:r>
    </w:p>
    <w:p w14:paraId="069BA002" w14:textId="37A17AAF" w:rsidR="00B038BC" w:rsidRDefault="00B038B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_Toc98485477 \h </w:instrText>
      </w:r>
      <w:r>
        <w:fldChar w:fldCharType="separate"/>
      </w:r>
      <w:r>
        <w:t>22</w:t>
      </w:r>
      <w:r>
        <w:fldChar w:fldCharType="end"/>
      </w:r>
    </w:p>
    <w:p w14:paraId="1B562959" w14:textId="0DD1ABD7" w:rsidR="00B038BC" w:rsidRDefault="00B038B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_Toc98485478 \h </w:instrText>
      </w:r>
      <w:r>
        <w:fldChar w:fldCharType="separate"/>
      </w:r>
      <w:r>
        <w:t>22</w:t>
      </w:r>
      <w:r>
        <w:fldChar w:fldCharType="end"/>
      </w:r>
    </w:p>
    <w:p w14:paraId="537CECC9" w14:textId="2D2CC583" w:rsidR="00B038BC" w:rsidRDefault="00B038B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_Toc98485479 \h </w:instrText>
      </w:r>
      <w:r>
        <w:fldChar w:fldCharType="separate"/>
      </w:r>
      <w:r>
        <w:t>23</w:t>
      </w:r>
      <w:r>
        <w:fldChar w:fldCharType="end"/>
      </w:r>
    </w:p>
    <w:p w14:paraId="7A94B05C" w14:textId="38E08954" w:rsidR="00B038BC" w:rsidRDefault="00B038B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_Toc98485480 \h </w:instrText>
      </w:r>
      <w:r>
        <w:fldChar w:fldCharType="separate"/>
      </w:r>
      <w:r>
        <w:t>23</w:t>
      </w:r>
      <w:r>
        <w:fldChar w:fldCharType="end"/>
      </w:r>
    </w:p>
    <w:p w14:paraId="353EB55B" w14:textId="627C287D" w:rsidR="00B038BC" w:rsidRDefault="00B038B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_Toc98485481 \h </w:instrText>
      </w:r>
      <w:r>
        <w:fldChar w:fldCharType="separate"/>
      </w:r>
      <w:r>
        <w:t>24</w:t>
      </w:r>
      <w:r>
        <w:fldChar w:fldCharType="end"/>
      </w:r>
    </w:p>
    <w:p w14:paraId="41C02852" w14:textId="785CDFF3" w:rsidR="00B038BC" w:rsidRDefault="00B038B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_Toc98485482 \h </w:instrText>
      </w:r>
      <w:r>
        <w:fldChar w:fldCharType="separate"/>
      </w:r>
      <w:r>
        <w:t>24</w:t>
      </w:r>
      <w:r>
        <w:fldChar w:fldCharType="end"/>
      </w:r>
    </w:p>
    <w:p w14:paraId="03D7977A" w14:textId="52FEE938" w:rsidR="00B038BC" w:rsidRDefault="00B038B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_Toc98485483 \h </w:instrText>
      </w:r>
      <w:r>
        <w:fldChar w:fldCharType="separate"/>
      </w:r>
      <w:r>
        <w:t>24</w:t>
      </w:r>
      <w:r>
        <w:fldChar w:fldCharType="end"/>
      </w:r>
    </w:p>
    <w:p w14:paraId="00DAD3F4" w14:textId="0E16EA47" w:rsidR="00B038BC" w:rsidRDefault="00B038B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_Toc98485484 \h </w:instrText>
      </w:r>
      <w:r>
        <w:fldChar w:fldCharType="separate"/>
      </w:r>
      <w:r>
        <w:t>24</w:t>
      </w:r>
      <w:r>
        <w:fldChar w:fldCharType="end"/>
      </w:r>
    </w:p>
    <w:p w14:paraId="6601E6B2" w14:textId="5B7EB47F" w:rsidR="00B038BC" w:rsidRDefault="00B038B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_Toc98485485 \h </w:instrText>
      </w:r>
      <w:r>
        <w:fldChar w:fldCharType="separate"/>
      </w:r>
      <w:r>
        <w:t>25</w:t>
      </w:r>
      <w:r>
        <w:fldChar w:fldCharType="end"/>
      </w:r>
    </w:p>
    <w:p w14:paraId="71FC1733" w14:textId="0FBBF42D" w:rsidR="00B038BC" w:rsidRDefault="00B038B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_Toc98485486 \h </w:instrText>
      </w:r>
      <w:r>
        <w:fldChar w:fldCharType="separate"/>
      </w:r>
      <w:r>
        <w:t>25</w:t>
      </w:r>
      <w:r>
        <w:fldChar w:fldCharType="end"/>
      </w:r>
    </w:p>
    <w:p w14:paraId="6F12F157" w14:textId="41A23D80" w:rsidR="00B038BC" w:rsidRDefault="00B038B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_Toc98485487 \h </w:instrText>
      </w:r>
      <w:r>
        <w:fldChar w:fldCharType="separate"/>
      </w:r>
      <w:r>
        <w:t>26</w:t>
      </w:r>
      <w:r>
        <w:fldChar w:fldCharType="end"/>
      </w:r>
    </w:p>
    <w:p w14:paraId="44C19383" w14:textId="16DD56AE" w:rsidR="00B038BC" w:rsidRDefault="00B038B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_Toc98485488 \h </w:instrText>
      </w:r>
      <w:r>
        <w:fldChar w:fldCharType="separate"/>
      </w:r>
      <w:r>
        <w:t>26</w:t>
      </w:r>
      <w:r>
        <w:fldChar w:fldCharType="end"/>
      </w:r>
    </w:p>
    <w:p w14:paraId="5144DAA3" w14:textId="6DC3B584" w:rsidR="00B038BC" w:rsidRDefault="00B038B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_Toc98485489 \h </w:instrText>
      </w:r>
      <w:r>
        <w:fldChar w:fldCharType="separate"/>
      </w:r>
      <w:r>
        <w:t>27</w:t>
      </w:r>
      <w:r>
        <w:fldChar w:fldCharType="end"/>
      </w:r>
    </w:p>
    <w:p w14:paraId="59847515" w14:textId="78DB745B" w:rsidR="00B038BC" w:rsidRDefault="00B038B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_Toc98485490 \h </w:instrText>
      </w:r>
      <w:r>
        <w:fldChar w:fldCharType="separate"/>
      </w:r>
      <w:r>
        <w:t>28</w:t>
      </w:r>
      <w:r>
        <w:fldChar w:fldCharType="end"/>
      </w:r>
    </w:p>
    <w:p w14:paraId="498C869D" w14:textId="7B12DE66" w:rsidR="00B038BC" w:rsidRDefault="00B038B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_Toc98485491 \h </w:instrText>
      </w:r>
      <w:r>
        <w:fldChar w:fldCharType="separate"/>
      </w:r>
      <w:r>
        <w:t>28</w:t>
      </w:r>
      <w:r>
        <w:fldChar w:fldCharType="end"/>
      </w:r>
    </w:p>
    <w:p w14:paraId="2F1502AA" w14:textId="14541FD8" w:rsidR="00B038BC" w:rsidRDefault="00B038BC">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_Toc98485492 \h </w:instrText>
      </w:r>
      <w:r>
        <w:fldChar w:fldCharType="separate"/>
      </w:r>
      <w:r>
        <w:t>29</w:t>
      </w:r>
      <w:r>
        <w:fldChar w:fldCharType="end"/>
      </w:r>
    </w:p>
    <w:p w14:paraId="5413EE20" w14:textId="6980336B" w:rsidR="00B038BC" w:rsidRDefault="00B038BC">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_Toc98485493 \h </w:instrText>
      </w:r>
      <w:r>
        <w:fldChar w:fldCharType="separate"/>
      </w:r>
      <w:r>
        <w:t>29</w:t>
      </w:r>
      <w:r>
        <w:fldChar w:fldCharType="end"/>
      </w:r>
    </w:p>
    <w:p w14:paraId="1BA32E93" w14:textId="0428D958" w:rsidR="00B038BC" w:rsidRDefault="00B038BC">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_Toc98485494 \h </w:instrText>
      </w:r>
      <w:r>
        <w:fldChar w:fldCharType="separate"/>
      </w:r>
      <w:r>
        <w:t>30</w:t>
      </w:r>
      <w:r>
        <w:fldChar w:fldCharType="end"/>
      </w:r>
    </w:p>
    <w:p w14:paraId="5E3E74EC" w14:textId="426EFB96" w:rsidR="00B038BC" w:rsidRDefault="00B038BC">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_Toc98485495 \h </w:instrText>
      </w:r>
      <w:r>
        <w:fldChar w:fldCharType="separate"/>
      </w:r>
      <w:r>
        <w:t>31</w:t>
      </w:r>
      <w:r>
        <w:fldChar w:fldCharType="end"/>
      </w:r>
    </w:p>
    <w:p w14:paraId="1D18726E" w14:textId="39BF8E93" w:rsidR="00B038BC" w:rsidRDefault="00B038BC">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_Toc98485496 \h </w:instrText>
      </w:r>
      <w:r>
        <w:fldChar w:fldCharType="separate"/>
      </w:r>
      <w:r>
        <w:t>31</w:t>
      </w:r>
      <w:r>
        <w:fldChar w:fldCharType="end"/>
      </w:r>
    </w:p>
    <w:p w14:paraId="4DEAA0A1" w14:textId="01A91459" w:rsidR="00B038BC" w:rsidRDefault="00B038BC">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_Toc98485497 \h </w:instrText>
      </w:r>
      <w:r>
        <w:fldChar w:fldCharType="separate"/>
      </w:r>
      <w:r>
        <w:t>32</w:t>
      </w:r>
      <w:r>
        <w:fldChar w:fldCharType="end"/>
      </w:r>
    </w:p>
    <w:p w14:paraId="3D2122F2" w14:textId="4CFB9ECD" w:rsidR="00B038BC" w:rsidRDefault="00B038BC">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_Toc98485498 \h </w:instrText>
      </w:r>
      <w:r>
        <w:fldChar w:fldCharType="separate"/>
      </w:r>
      <w:r>
        <w:t>32</w:t>
      </w:r>
      <w:r>
        <w:fldChar w:fldCharType="end"/>
      </w:r>
    </w:p>
    <w:p w14:paraId="3B466B51" w14:textId="055A8809" w:rsidR="00B038BC" w:rsidRDefault="00B038BC">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_Toc98485499 \h </w:instrText>
      </w:r>
      <w:r>
        <w:fldChar w:fldCharType="separate"/>
      </w:r>
      <w:r>
        <w:t>33</w:t>
      </w:r>
      <w:r>
        <w:fldChar w:fldCharType="end"/>
      </w:r>
    </w:p>
    <w:p w14:paraId="178FCE42" w14:textId="1D6DE298" w:rsidR="00B038BC" w:rsidRDefault="00B038BC">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_Toc98485500 \h </w:instrText>
      </w:r>
      <w:r>
        <w:fldChar w:fldCharType="separate"/>
      </w:r>
      <w:r>
        <w:t>33</w:t>
      </w:r>
      <w:r>
        <w:fldChar w:fldCharType="end"/>
      </w:r>
    </w:p>
    <w:p w14:paraId="02E86690" w14:textId="491494CA" w:rsidR="00B038BC" w:rsidRDefault="00B038BC">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_Toc98485501 \h </w:instrText>
      </w:r>
      <w:r>
        <w:fldChar w:fldCharType="separate"/>
      </w:r>
      <w:r>
        <w:t>34</w:t>
      </w:r>
      <w:r>
        <w:fldChar w:fldCharType="end"/>
      </w:r>
    </w:p>
    <w:p w14:paraId="28B358B6" w14:textId="1BD52347" w:rsidR="00B038BC" w:rsidRDefault="00B038BC">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_Toc98485502 \h </w:instrText>
      </w:r>
      <w:r>
        <w:fldChar w:fldCharType="separate"/>
      </w:r>
      <w:r>
        <w:t>35</w:t>
      </w:r>
      <w:r>
        <w:fldChar w:fldCharType="end"/>
      </w:r>
    </w:p>
    <w:p w14:paraId="035F1304" w14:textId="211E6D4D" w:rsidR="00B038BC" w:rsidRDefault="00B038BC">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_Toc98485503 \h </w:instrText>
      </w:r>
      <w:r>
        <w:fldChar w:fldCharType="separate"/>
      </w:r>
      <w:r>
        <w:t>35</w:t>
      </w:r>
      <w:r>
        <w:fldChar w:fldCharType="end"/>
      </w:r>
    </w:p>
    <w:p w14:paraId="71694336" w14:textId="1365074E" w:rsidR="00B038BC" w:rsidRDefault="00B038BC">
      <w:pPr>
        <w:pStyle w:val="TOC5"/>
        <w:rPr>
          <w:rFonts w:asciiTheme="minorHAnsi" w:eastAsiaTheme="minorEastAsia" w:hAnsiTheme="minorHAnsi" w:cstheme="minorBidi"/>
          <w:sz w:val="22"/>
          <w:szCs w:val="22"/>
          <w:lang w:eastAsia="en-GB"/>
        </w:rPr>
      </w:pPr>
      <w:r>
        <w:t>5.2.2.2.19</w:t>
      </w:r>
      <w:r>
        <w:rPr>
          <w:rFonts w:asciiTheme="minorHAnsi" w:eastAsiaTheme="minorEastAsia" w:hAnsiTheme="minorHAnsi" w:cstheme="minorBidi"/>
          <w:sz w:val="22"/>
          <w:szCs w:val="22"/>
          <w:lang w:eastAsia="en-GB"/>
        </w:rPr>
        <w:tab/>
      </w:r>
      <w:r>
        <w:t>LCS Broadcast Assistance Subscription Data Retrieval</w:t>
      </w:r>
      <w:r>
        <w:tab/>
      </w:r>
      <w:r>
        <w:fldChar w:fldCharType="begin" w:fldLock="1"/>
      </w:r>
      <w:r>
        <w:instrText xml:space="preserve"> PAGEREF _Toc98485504 \h </w:instrText>
      </w:r>
      <w:r>
        <w:fldChar w:fldCharType="separate"/>
      </w:r>
      <w:r>
        <w:t>36</w:t>
      </w:r>
      <w:r>
        <w:fldChar w:fldCharType="end"/>
      </w:r>
    </w:p>
    <w:p w14:paraId="6E4468BF" w14:textId="7614F0C4" w:rsidR="00B038BC" w:rsidRDefault="00B038BC">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_Toc98485505 \h </w:instrText>
      </w:r>
      <w:r>
        <w:fldChar w:fldCharType="separate"/>
      </w:r>
      <w:r>
        <w:t>36</w:t>
      </w:r>
      <w:r>
        <w:fldChar w:fldCharType="end"/>
      </w:r>
    </w:p>
    <w:p w14:paraId="51736A96" w14:textId="01808540" w:rsidR="00B038BC" w:rsidRDefault="00B038BC">
      <w:pPr>
        <w:pStyle w:val="TOC5"/>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Individual Shared Subscription Data Retrieval</w:t>
      </w:r>
      <w:r>
        <w:tab/>
      </w:r>
      <w:r>
        <w:fldChar w:fldCharType="begin" w:fldLock="1"/>
      </w:r>
      <w:r>
        <w:instrText xml:space="preserve"> PAGEREF _Toc98485506 \h </w:instrText>
      </w:r>
      <w:r>
        <w:fldChar w:fldCharType="separate"/>
      </w:r>
      <w:r>
        <w:t>37</w:t>
      </w:r>
      <w:r>
        <w:fldChar w:fldCharType="end"/>
      </w:r>
    </w:p>
    <w:p w14:paraId="53CCD86E" w14:textId="6330E990" w:rsidR="00B038BC" w:rsidRDefault="00B038B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_Toc98485507 \h </w:instrText>
      </w:r>
      <w:r>
        <w:fldChar w:fldCharType="separate"/>
      </w:r>
      <w:r>
        <w:t>37</w:t>
      </w:r>
      <w:r>
        <w:fldChar w:fldCharType="end"/>
      </w:r>
    </w:p>
    <w:p w14:paraId="7497C8ED" w14:textId="4F876D18" w:rsidR="00B038BC" w:rsidRDefault="00B038B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_Toc98485508 \h </w:instrText>
      </w:r>
      <w:r>
        <w:fldChar w:fldCharType="separate"/>
      </w:r>
      <w:r>
        <w:t>37</w:t>
      </w:r>
      <w:r>
        <w:fldChar w:fldCharType="end"/>
      </w:r>
    </w:p>
    <w:p w14:paraId="7E042B8C" w14:textId="70A48813" w:rsidR="00B038BC" w:rsidRDefault="00B038B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_Toc98485509 \h </w:instrText>
      </w:r>
      <w:r>
        <w:fldChar w:fldCharType="separate"/>
      </w:r>
      <w:r>
        <w:t>37</w:t>
      </w:r>
      <w:r>
        <w:fldChar w:fldCharType="end"/>
      </w:r>
    </w:p>
    <w:p w14:paraId="01079904" w14:textId="12DD3D93" w:rsidR="00B038BC" w:rsidRDefault="00B038B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_Toc98485510 \h </w:instrText>
      </w:r>
      <w:r>
        <w:fldChar w:fldCharType="separate"/>
      </w:r>
      <w:r>
        <w:t>38</w:t>
      </w:r>
      <w:r>
        <w:fldChar w:fldCharType="end"/>
      </w:r>
    </w:p>
    <w:p w14:paraId="1B85EB5F" w14:textId="15A65A27" w:rsidR="00B038BC" w:rsidRDefault="00B038B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_Toc98485511 \h </w:instrText>
      </w:r>
      <w:r>
        <w:fldChar w:fldCharType="separate"/>
      </w:r>
      <w:r>
        <w:t>38</w:t>
      </w:r>
      <w:r>
        <w:fldChar w:fldCharType="end"/>
      </w:r>
    </w:p>
    <w:p w14:paraId="7BA368D6" w14:textId="655CB66D" w:rsidR="00B038BC" w:rsidRDefault="00B038B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_Toc98485512 \h </w:instrText>
      </w:r>
      <w:r>
        <w:fldChar w:fldCharType="separate"/>
      </w:r>
      <w:r>
        <w:t>38</w:t>
      </w:r>
      <w:r>
        <w:fldChar w:fldCharType="end"/>
      </w:r>
    </w:p>
    <w:p w14:paraId="46F9D077" w14:textId="16BAA6C9" w:rsidR="00B038BC" w:rsidRDefault="00B038BC">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_Toc98485513 \h </w:instrText>
      </w:r>
      <w:r>
        <w:fldChar w:fldCharType="separate"/>
      </w:r>
      <w:r>
        <w:t>39</w:t>
      </w:r>
      <w:r>
        <w:fldChar w:fldCharType="end"/>
      </w:r>
    </w:p>
    <w:p w14:paraId="78BF4B0E" w14:textId="0601A752" w:rsidR="00B038BC" w:rsidRDefault="00B038BC">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_Toc98485514 \h </w:instrText>
      </w:r>
      <w:r>
        <w:fldChar w:fldCharType="separate"/>
      </w:r>
      <w:r>
        <w:t>39</w:t>
      </w:r>
      <w:r>
        <w:fldChar w:fldCharType="end"/>
      </w:r>
    </w:p>
    <w:p w14:paraId="5DAF5284" w14:textId="2DB053CF" w:rsidR="00B038BC" w:rsidRDefault="00B038B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_Toc98485515 \h </w:instrText>
      </w:r>
      <w:r>
        <w:fldChar w:fldCharType="separate"/>
      </w:r>
      <w:r>
        <w:t>40</w:t>
      </w:r>
      <w:r>
        <w:fldChar w:fldCharType="end"/>
      </w:r>
    </w:p>
    <w:p w14:paraId="29FD8AAA" w14:textId="62FDA369" w:rsidR="00B038BC" w:rsidRDefault="00B038B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_Toc98485516 \h </w:instrText>
      </w:r>
      <w:r>
        <w:fldChar w:fldCharType="separate"/>
      </w:r>
      <w:r>
        <w:t>40</w:t>
      </w:r>
      <w:r>
        <w:fldChar w:fldCharType="end"/>
      </w:r>
    </w:p>
    <w:p w14:paraId="7EBD6722" w14:textId="0B4A7109" w:rsidR="00B038BC" w:rsidRDefault="00B038BC">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_Toc98485517 \h </w:instrText>
      </w:r>
      <w:r>
        <w:fldChar w:fldCharType="separate"/>
      </w:r>
      <w:r>
        <w:t>40</w:t>
      </w:r>
      <w:r>
        <w:fldChar w:fldCharType="end"/>
      </w:r>
    </w:p>
    <w:p w14:paraId="432A7937" w14:textId="076E0933" w:rsidR="00B038BC" w:rsidRDefault="00B038B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_Toc98485518 \h </w:instrText>
      </w:r>
      <w:r>
        <w:fldChar w:fldCharType="separate"/>
      </w:r>
      <w:r>
        <w:t>40</w:t>
      </w:r>
      <w:r>
        <w:fldChar w:fldCharType="end"/>
      </w:r>
    </w:p>
    <w:p w14:paraId="4F79022E" w14:textId="397D8667" w:rsidR="00B038BC" w:rsidRDefault="00B038B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_Toc98485519 \h </w:instrText>
      </w:r>
      <w:r>
        <w:fldChar w:fldCharType="separate"/>
      </w:r>
      <w:r>
        <w:t>40</w:t>
      </w:r>
      <w:r>
        <w:fldChar w:fldCharType="end"/>
      </w:r>
    </w:p>
    <w:p w14:paraId="70557853" w14:textId="6C78AE63" w:rsidR="00B038BC" w:rsidRDefault="00B038BC">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_Toc98485520 \h </w:instrText>
      </w:r>
      <w:r>
        <w:fldChar w:fldCharType="separate"/>
      </w:r>
      <w:r>
        <w:t>41</w:t>
      </w:r>
      <w:r>
        <w:fldChar w:fldCharType="end"/>
      </w:r>
    </w:p>
    <w:p w14:paraId="19F5EB49" w14:textId="019757D6" w:rsidR="00B038BC" w:rsidRDefault="00B038BC">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_Toc98485521 \h </w:instrText>
      </w:r>
      <w:r>
        <w:fldChar w:fldCharType="separate"/>
      </w:r>
      <w:r>
        <w:t>41</w:t>
      </w:r>
      <w:r>
        <w:fldChar w:fldCharType="end"/>
      </w:r>
    </w:p>
    <w:p w14:paraId="0A500EFD" w14:textId="7F1D2E63" w:rsidR="00B038BC" w:rsidRDefault="00B038BC">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_Toc98485522 \h </w:instrText>
      </w:r>
      <w:r>
        <w:fldChar w:fldCharType="separate"/>
      </w:r>
      <w:r>
        <w:t>42</w:t>
      </w:r>
      <w:r>
        <w:fldChar w:fldCharType="end"/>
      </w:r>
    </w:p>
    <w:p w14:paraId="3C5BAD9E" w14:textId="43197CAB" w:rsidR="00B038BC" w:rsidRDefault="00B038BC">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_Toc98485523 \h </w:instrText>
      </w:r>
      <w:r>
        <w:fldChar w:fldCharType="separate"/>
      </w:r>
      <w:r>
        <w:t>42</w:t>
      </w:r>
      <w:r>
        <w:fldChar w:fldCharType="end"/>
      </w:r>
    </w:p>
    <w:p w14:paraId="24205899" w14:textId="01563ACE" w:rsidR="00B038BC" w:rsidRDefault="00B038BC">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_Toc98485524 \h </w:instrText>
      </w:r>
      <w:r>
        <w:fldChar w:fldCharType="separate"/>
      </w:r>
      <w:r>
        <w:t>43</w:t>
      </w:r>
      <w:r>
        <w:fldChar w:fldCharType="end"/>
      </w:r>
    </w:p>
    <w:p w14:paraId="07F3A307" w14:textId="28A7BF00" w:rsidR="00B038BC" w:rsidRDefault="00B038B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_Toc98485525 \h </w:instrText>
      </w:r>
      <w:r>
        <w:fldChar w:fldCharType="separate"/>
      </w:r>
      <w:r>
        <w:t>43</w:t>
      </w:r>
      <w:r>
        <w:fldChar w:fldCharType="end"/>
      </w:r>
    </w:p>
    <w:p w14:paraId="28C1F4EC" w14:textId="5C9F68A1" w:rsidR="00B038BC" w:rsidRDefault="00B038BC">
      <w:pPr>
        <w:pStyle w:val="TOC5"/>
        <w:rPr>
          <w:rFonts w:asciiTheme="minorHAnsi" w:eastAsiaTheme="minorEastAsia" w:hAnsiTheme="minorHAnsi" w:cstheme="minorBidi"/>
          <w:sz w:val="22"/>
          <w:szCs w:val="22"/>
          <w:lang w:eastAsia="en-GB"/>
        </w:rPr>
      </w:pPr>
      <w:r>
        <w:lastRenderedPageBreak/>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_Toc98485526 \h </w:instrText>
      </w:r>
      <w:r>
        <w:fldChar w:fldCharType="separate"/>
      </w:r>
      <w:r>
        <w:t>43</w:t>
      </w:r>
      <w:r>
        <w:fldChar w:fldCharType="end"/>
      </w:r>
    </w:p>
    <w:p w14:paraId="33DDD01C" w14:textId="41956390" w:rsidR="00B038BC" w:rsidRDefault="00B038B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_Toc98485527 \h </w:instrText>
      </w:r>
      <w:r>
        <w:fldChar w:fldCharType="separate"/>
      </w:r>
      <w:r>
        <w:t>44</w:t>
      </w:r>
      <w:r>
        <w:fldChar w:fldCharType="end"/>
      </w:r>
    </w:p>
    <w:p w14:paraId="5F859BDC" w14:textId="3B3D29EE" w:rsidR="00B038BC" w:rsidRDefault="00B038BC">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_Toc98485528 \h </w:instrText>
      </w:r>
      <w:r>
        <w:fldChar w:fldCharType="separate"/>
      </w:r>
      <w:r>
        <w:t>44</w:t>
      </w:r>
      <w:r>
        <w:fldChar w:fldCharType="end"/>
      </w:r>
    </w:p>
    <w:p w14:paraId="23B93106" w14:textId="6CEEBE75" w:rsidR="00B038BC" w:rsidRDefault="00B038B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_Toc98485529 \h </w:instrText>
      </w:r>
      <w:r>
        <w:fldChar w:fldCharType="separate"/>
      </w:r>
      <w:r>
        <w:t>45</w:t>
      </w:r>
      <w:r>
        <w:fldChar w:fldCharType="end"/>
      </w:r>
    </w:p>
    <w:p w14:paraId="129A6E73" w14:textId="1694804B" w:rsidR="00B038BC" w:rsidRDefault="00B038B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_Toc98485530 \h </w:instrText>
      </w:r>
      <w:r>
        <w:fldChar w:fldCharType="separate"/>
      </w:r>
      <w:r>
        <w:t>45</w:t>
      </w:r>
      <w:r>
        <w:fldChar w:fldCharType="end"/>
      </w:r>
    </w:p>
    <w:p w14:paraId="498BFF41" w14:textId="4AA2564A" w:rsidR="00B038BC" w:rsidRDefault="00B038B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_Toc98485531 \h </w:instrText>
      </w:r>
      <w:r>
        <w:fldChar w:fldCharType="separate"/>
      </w:r>
      <w:r>
        <w:t>45</w:t>
      </w:r>
      <w:r>
        <w:fldChar w:fldCharType="end"/>
      </w:r>
    </w:p>
    <w:p w14:paraId="1ACC3369" w14:textId="08106BDF" w:rsidR="00B038BC" w:rsidRDefault="00B038B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_Toc98485532 \h </w:instrText>
      </w:r>
      <w:r>
        <w:fldChar w:fldCharType="separate"/>
      </w:r>
      <w:r>
        <w:t>45</w:t>
      </w:r>
      <w:r>
        <w:fldChar w:fldCharType="end"/>
      </w:r>
    </w:p>
    <w:p w14:paraId="26DD11F9" w14:textId="1CEAFDCA" w:rsidR="00B038BC" w:rsidRDefault="00B038B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_Toc98485533 \h </w:instrText>
      </w:r>
      <w:r>
        <w:fldChar w:fldCharType="separate"/>
      </w:r>
      <w:r>
        <w:t>46</w:t>
      </w:r>
      <w:r>
        <w:fldChar w:fldCharType="end"/>
      </w:r>
    </w:p>
    <w:p w14:paraId="0A07343C" w14:textId="1CD3546E" w:rsidR="00B038BC" w:rsidRDefault="00B038B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_Toc98485534 \h </w:instrText>
      </w:r>
      <w:r>
        <w:fldChar w:fldCharType="separate"/>
      </w:r>
      <w:r>
        <w:t>46</w:t>
      </w:r>
      <w:r>
        <w:fldChar w:fldCharType="end"/>
      </w:r>
    </w:p>
    <w:p w14:paraId="516B8CCE" w14:textId="3714075B" w:rsidR="00B038BC" w:rsidRDefault="00B038B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_Toc98485535 \h </w:instrText>
      </w:r>
      <w:r>
        <w:fldChar w:fldCharType="separate"/>
      </w:r>
      <w:r>
        <w:t>46</w:t>
      </w:r>
      <w:r>
        <w:fldChar w:fldCharType="end"/>
      </w:r>
    </w:p>
    <w:p w14:paraId="26059EB8" w14:textId="43EA4E80" w:rsidR="00B038BC" w:rsidRDefault="00B038B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_Toc98485536 \h </w:instrText>
      </w:r>
      <w:r>
        <w:fldChar w:fldCharType="separate"/>
      </w:r>
      <w:r>
        <w:t>47</w:t>
      </w:r>
      <w:r>
        <w:fldChar w:fldCharType="end"/>
      </w:r>
    </w:p>
    <w:p w14:paraId="40A6B131" w14:textId="52AA0D5F" w:rsidR="00B038BC" w:rsidRDefault="00B038BC">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_Toc98485537 \h </w:instrText>
      </w:r>
      <w:r>
        <w:fldChar w:fldCharType="separate"/>
      </w:r>
      <w:r>
        <w:t>48</w:t>
      </w:r>
      <w:r>
        <w:fldChar w:fldCharType="end"/>
      </w:r>
    </w:p>
    <w:p w14:paraId="55E86F0E" w14:textId="3B1AAF6E" w:rsidR="00B038BC" w:rsidRDefault="00B038BC">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_Toc98485538 \h </w:instrText>
      </w:r>
      <w:r>
        <w:fldChar w:fldCharType="separate"/>
      </w:r>
      <w:r>
        <w:t>48</w:t>
      </w:r>
      <w:r>
        <w:fldChar w:fldCharType="end"/>
      </w:r>
    </w:p>
    <w:p w14:paraId="50F94626" w14:textId="4528003E" w:rsidR="00B038BC" w:rsidRDefault="00B038BC">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_Toc98485539 \h </w:instrText>
      </w:r>
      <w:r>
        <w:fldChar w:fldCharType="separate"/>
      </w:r>
      <w:r>
        <w:t>49</w:t>
      </w:r>
      <w:r>
        <w:fldChar w:fldCharType="end"/>
      </w:r>
    </w:p>
    <w:p w14:paraId="06050663" w14:textId="41D6DEC7" w:rsidR="00B038BC" w:rsidRDefault="00B038BC">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_Toc98485540 \h </w:instrText>
      </w:r>
      <w:r>
        <w:fldChar w:fldCharType="separate"/>
      </w:r>
      <w:r>
        <w:t>49</w:t>
      </w:r>
      <w:r>
        <w:fldChar w:fldCharType="end"/>
      </w:r>
    </w:p>
    <w:p w14:paraId="09D2AAA2" w14:textId="522E01F6" w:rsidR="00B038BC" w:rsidRDefault="00B038B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_Toc98485541 \h </w:instrText>
      </w:r>
      <w:r>
        <w:fldChar w:fldCharType="separate"/>
      </w:r>
      <w:r>
        <w:t>50</w:t>
      </w:r>
      <w:r>
        <w:fldChar w:fldCharType="end"/>
      </w:r>
    </w:p>
    <w:p w14:paraId="71E8B1D6" w14:textId="179495EB" w:rsidR="00B038BC" w:rsidRDefault="00B038BC">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_Toc98485542 \h </w:instrText>
      </w:r>
      <w:r>
        <w:fldChar w:fldCharType="separate"/>
      </w:r>
      <w:r>
        <w:t>50</w:t>
      </w:r>
      <w:r>
        <w:fldChar w:fldCharType="end"/>
      </w:r>
    </w:p>
    <w:p w14:paraId="06FB464C" w14:textId="13C25E54" w:rsidR="00B038BC" w:rsidRDefault="00B038BC">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_Toc98485543 \h </w:instrText>
      </w:r>
      <w:r>
        <w:fldChar w:fldCharType="separate"/>
      </w:r>
      <w:r>
        <w:t>50</w:t>
      </w:r>
      <w:r>
        <w:fldChar w:fldCharType="end"/>
      </w:r>
    </w:p>
    <w:p w14:paraId="70C48648" w14:textId="4A9A4975" w:rsidR="00B038BC" w:rsidRDefault="00B038B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_Toc98485544 \h </w:instrText>
      </w:r>
      <w:r>
        <w:fldChar w:fldCharType="separate"/>
      </w:r>
      <w:r>
        <w:t>51</w:t>
      </w:r>
      <w:r>
        <w:fldChar w:fldCharType="end"/>
      </w:r>
    </w:p>
    <w:p w14:paraId="3E606C98" w14:textId="3FED3CB5" w:rsidR="00B038BC" w:rsidRDefault="00B038BC">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_Toc98485545 \h </w:instrText>
      </w:r>
      <w:r>
        <w:fldChar w:fldCharType="separate"/>
      </w:r>
      <w:r>
        <w:t>51</w:t>
      </w:r>
      <w:r>
        <w:fldChar w:fldCharType="end"/>
      </w:r>
    </w:p>
    <w:p w14:paraId="1432E78D" w14:textId="449C66D9" w:rsidR="00B038BC" w:rsidRDefault="00B038BC">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_Toc98485546 \h </w:instrText>
      </w:r>
      <w:r>
        <w:fldChar w:fldCharType="separate"/>
      </w:r>
      <w:r>
        <w:t>51</w:t>
      </w:r>
      <w:r>
        <w:fldChar w:fldCharType="end"/>
      </w:r>
    </w:p>
    <w:p w14:paraId="7FE9C803" w14:textId="48006B01" w:rsidR="00B038BC" w:rsidRDefault="00B038BC">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_Toc98485547 \h </w:instrText>
      </w:r>
      <w:r>
        <w:fldChar w:fldCharType="separate"/>
      </w:r>
      <w:r>
        <w:t>52</w:t>
      </w:r>
      <w:r>
        <w:fldChar w:fldCharType="end"/>
      </w:r>
    </w:p>
    <w:p w14:paraId="46AB1958" w14:textId="0E0C170E" w:rsidR="00B038BC" w:rsidRDefault="00B038BC">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_Toc98485548 \h </w:instrText>
      </w:r>
      <w:r>
        <w:fldChar w:fldCharType="separate"/>
      </w:r>
      <w:r>
        <w:t>52</w:t>
      </w:r>
      <w:r>
        <w:fldChar w:fldCharType="end"/>
      </w:r>
    </w:p>
    <w:p w14:paraId="2CF8215B" w14:textId="40F5879F" w:rsidR="00B038BC" w:rsidRDefault="00B038BC">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_Toc98485549 \h </w:instrText>
      </w:r>
      <w:r>
        <w:fldChar w:fldCharType="separate"/>
      </w:r>
      <w:r>
        <w:t>53</w:t>
      </w:r>
      <w:r>
        <w:fldChar w:fldCharType="end"/>
      </w:r>
    </w:p>
    <w:p w14:paraId="46247879" w14:textId="4823095E" w:rsidR="00B038BC" w:rsidRDefault="00B038BC">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_Toc98485550 \h </w:instrText>
      </w:r>
      <w:r>
        <w:fldChar w:fldCharType="separate"/>
      </w:r>
      <w:r>
        <w:t>53</w:t>
      </w:r>
      <w:r>
        <w:fldChar w:fldCharType="end"/>
      </w:r>
    </w:p>
    <w:p w14:paraId="002EA0B0" w14:textId="45E61360" w:rsidR="00B038BC" w:rsidRDefault="00B038BC">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_Toc98485551 \h </w:instrText>
      </w:r>
      <w:r>
        <w:fldChar w:fldCharType="separate"/>
      </w:r>
      <w:r>
        <w:t>54</w:t>
      </w:r>
      <w:r>
        <w:fldChar w:fldCharType="end"/>
      </w:r>
    </w:p>
    <w:p w14:paraId="17D7348A" w14:textId="128CE825" w:rsidR="00B038BC" w:rsidRDefault="00B038BC">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_Toc98485552 \h </w:instrText>
      </w:r>
      <w:r>
        <w:fldChar w:fldCharType="separate"/>
      </w:r>
      <w:r>
        <w:t>54</w:t>
      </w:r>
      <w:r>
        <w:fldChar w:fldCharType="end"/>
      </w:r>
    </w:p>
    <w:p w14:paraId="3607593E" w14:textId="25FA4151" w:rsidR="00B038BC" w:rsidRDefault="00B038BC">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_Toc98485553 \h </w:instrText>
      </w:r>
      <w:r>
        <w:fldChar w:fldCharType="separate"/>
      </w:r>
      <w:r>
        <w:t>54</w:t>
      </w:r>
      <w:r>
        <w:fldChar w:fldCharType="end"/>
      </w:r>
    </w:p>
    <w:p w14:paraId="52F76FD4" w14:textId="42BA95D3" w:rsidR="00B038BC" w:rsidRDefault="00B038BC">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_Toc98485554 \h </w:instrText>
      </w:r>
      <w:r>
        <w:fldChar w:fldCharType="separate"/>
      </w:r>
      <w:r>
        <w:t>54</w:t>
      </w:r>
      <w:r>
        <w:fldChar w:fldCharType="end"/>
      </w:r>
    </w:p>
    <w:p w14:paraId="7989EEEE" w14:textId="736C4D8E" w:rsidR="00B038BC" w:rsidRDefault="00B038BC">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_Toc98485555 \h </w:instrText>
      </w:r>
      <w:r>
        <w:fldChar w:fldCharType="separate"/>
      </w:r>
      <w:r>
        <w:t>55</w:t>
      </w:r>
      <w:r>
        <w:fldChar w:fldCharType="end"/>
      </w:r>
    </w:p>
    <w:p w14:paraId="3BA01546" w14:textId="36E4BA21" w:rsidR="00B038BC" w:rsidRDefault="00B038BC">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_Toc98485556 \h </w:instrText>
      </w:r>
      <w:r>
        <w:fldChar w:fldCharType="separate"/>
      </w:r>
      <w:r>
        <w:t>55</w:t>
      </w:r>
      <w:r>
        <w:fldChar w:fldCharType="end"/>
      </w:r>
    </w:p>
    <w:p w14:paraId="075CFF2A" w14:textId="343E5F5C" w:rsidR="00B038BC" w:rsidRDefault="00B038BC">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_Toc98485557 \h </w:instrText>
      </w:r>
      <w:r>
        <w:fldChar w:fldCharType="separate"/>
      </w:r>
      <w:r>
        <w:t>55</w:t>
      </w:r>
      <w:r>
        <w:fldChar w:fldCharType="end"/>
      </w:r>
    </w:p>
    <w:p w14:paraId="15B5B4D8" w14:textId="289B7F73" w:rsidR="00B038BC" w:rsidRDefault="00B038BC">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_Toc98485558 \h </w:instrText>
      </w:r>
      <w:r>
        <w:fldChar w:fldCharType="separate"/>
      </w:r>
      <w:r>
        <w:t>56</w:t>
      </w:r>
      <w:r>
        <w:fldChar w:fldCharType="end"/>
      </w:r>
    </w:p>
    <w:p w14:paraId="76E779FD" w14:textId="7CBEDEF2" w:rsidR="00B038BC" w:rsidRDefault="00B038BC">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_Toc98485559 \h </w:instrText>
      </w:r>
      <w:r>
        <w:fldChar w:fldCharType="separate"/>
      </w:r>
      <w:r>
        <w:t>57</w:t>
      </w:r>
      <w:r>
        <w:fldChar w:fldCharType="end"/>
      </w:r>
    </w:p>
    <w:p w14:paraId="293FCF9B" w14:textId="52B4F629" w:rsidR="00B038BC" w:rsidRDefault="00B038BC">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_Toc98485560 \h </w:instrText>
      </w:r>
      <w:r>
        <w:fldChar w:fldCharType="separate"/>
      </w:r>
      <w:r>
        <w:t>57</w:t>
      </w:r>
      <w:r>
        <w:fldChar w:fldCharType="end"/>
      </w:r>
    </w:p>
    <w:p w14:paraId="100C27FB" w14:textId="09C13D67" w:rsidR="00B038BC" w:rsidRDefault="00B038BC">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_Toc98485561 \h </w:instrText>
      </w:r>
      <w:r>
        <w:fldChar w:fldCharType="separate"/>
      </w:r>
      <w:r>
        <w:t>58</w:t>
      </w:r>
      <w:r>
        <w:fldChar w:fldCharType="end"/>
      </w:r>
    </w:p>
    <w:p w14:paraId="3D668447" w14:textId="6FE8EC92" w:rsidR="00B038BC" w:rsidRDefault="00B038BC">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_Toc98485562 \h </w:instrText>
      </w:r>
      <w:r>
        <w:fldChar w:fldCharType="separate"/>
      </w:r>
      <w:r>
        <w:t>58</w:t>
      </w:r>
      <w:r>
        <w:fldChar w:fldCharType="end"/>
      </w:r>
    </w:p>
    <w:p w14:paraId="20ED6532" w14:textId="18B31CCD" w:rsidR="00B038BC" w:rsidRDefault="00B038BC">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_Toc98485563 \h </w:instrText>
      </w:r>
      <w:r>
        <w:fldChar w:fldCharType="separate"/>
      </w:r>
      <w:r>
        <w:t>59</w:t>
      </w:r>
      <w:r>
        <w:fldChar w:fldCharType="end"/>
      </w:r>
    </w:p>
    <w:p w14:paraId="4E4FFAFE" w14:textId="70597283" w:rsidR="00B038BC" w:rsidRDefault="00B038BC">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_Toc98485564 \h </w:instrText>
      </w:r>
      <w:r>
        <w:fldChar w:fldCharType="separate"/>
      </w:r>
      <w:r>
        <w:t>59</w:t>
      </w:r>
      <w:r>
        <w:fldChar w:fldCharType="end"/>
      </w:r>
    </w:p>
    <w:p w14:paraId="6D5CB537" w14:textId="3D450730" w:rsidR="00B038BC" w:rsidRDefault="00B038BC">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_Toc98485565 \h </w:instrText>
      </w:r>
      <w:r>
        <w:fldChar w:fldCharType="separate"/>
      </w:r>
      <w:r>
        <w:t>59</w:t>
      </w:r>
      <w:r>
        <w:fldChar w:fldCharType="end"/>
      </w:r>
    </w:p>
    <w:p w14:paraId="18A1021C" w14:textId="3C0905E7" w:rsidR="00B038BC" w:rsidRDefault="00B038BC">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_Toc98485566 \h </w:instrText>
      </w:r>
      <w:r>
        <w:fldChar w:fldCharType="separate"/>
      </w:r>
      <w:r>
        <w:t>59</w:t>
      </w:r>
      <w:r>
        <w:fldChar w:fldCharType="end"/>
      </w:r>
    </w:p>
    <w:p w14:paraId="73DA9AD9" w14:textId="2A771B8E" w:rsidR="00B038BC" w:rsidRDefault="00B038BC">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_Toc98485567 \h </w:instrText>
      </w:r>
      <w:r>
        <w:fldChar w:fldCharType="separate"/>
      </w:r>
      <w:r>
        <w:t>60</w:t>
      </w:r>
      <w:r>
        <w:fldChar w:fldCharType="end"/>
      </w:r>
    </w:p>
    <w:p w14:paraId="24737D41" w14:textId="140BB435" w:rsidR="00B038BC" w:rsidRDefault="00B038BC">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_Toc98485568 \h </w:instrText>
      </w:r>
      <w:r>
        <w:fldChar w:fldCharType="separate"/>
      </w:r>
      <w:r>
        <w:t>60</w:t>
      </w:r>
      <w:r>
        <w:fldChar w:fldCharType="end"/>
      </w:r>
    </w:p>
    <w:p w14:paraId="7D98FB5B" w14:textId="327A174B" w:rsidR="00B038BC" w:rsidRDefault="00B038BC">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_Toc98485569 \h </w:instrText>
      </w:r>
      <w:r>
        <w:fldChar w:fldCharType="separate"/>
      </w:r>
      <w:r>
        <w:t>60</w:t>
      </w:r>
      <w:r>
        <w:fldChar w:fldCharType="end"/>
      </w:r>
    </w:p>
    <w:p w14:paraId="70EFBC9B" w14:textId="2529640F" w:rsidR="00B038BC" w:rsidRDefault="00B038BC">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_Toc98485570 \h </w:instrText>
      </w:r>
      <w:r>
        <w:fldChar w:fldCharType="separate"/>
      </w:r>
      <w:r>
        <w:t>60</w:t>
      </w:r>
      <w:r>
        <w:fldChar w:fldCharType="end"/>
      </w:r>
    </w:p>
    <w:p w14:paraId="38236B8A" w14:textId="44605685" w:rsidR="00B038BC" w:rsidRDefault="00B038BC">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_Toc98485571 \h </w:instrText>
      </w:r>
      <w:r>
        <w:fldChar w:fldCharType="separate"/>
      </w:r>
      <w:r>
        <w:t>61</w:t>
      </w:r>
      <w:r>
        <w:fldChar w:fldCharType="end"/>
      </w:r>
    </w:p>
    <w:p w14:paraId="41E14FE5" w14:textId="21DB3C45" w:rsidR="00B038BC" w:rsidRDefault="00B038BC">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_Toc98485572 \h </w:instrText>
      </w:r>
      <w:r>
        <w:fldChar w:fldCharType="separate"/>
      </w:r>
      <w:r>
        <w:t>61</w:t>
      </w:r>
      <w:r>
        <w:fldChar w:fldCharType="end"/>
      </w:r>
    </w:p>
    <w:p w14:paraId="7BC2D7F5" w14:textId="2A321943" w:rsidR="00B038BC" w:rsidRDefault="00B038BC">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_Toc98485573 \h </w:instrText>
      </w:r>
      <w:r>
        <w:fldChar w:fldCharType="separate"/>
      </w:r>
      <w:r>
        <w:t>61</w:t>
      </w:r>
      <w:r>
        <w:fldChar w:fldCharType="end"/>
      </w:r>
    </w:p>
    <w:p w14:paraId="7CE3D50D" w14:textId="57591D9E" w:rsidR="00B038BC" w:rsidRDefault="00B038BC">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_Toc98485574 \h </w:instrText>
      </w:r>
      <w:r>
        <w:fldChar w:fldCharType="separate"/>
      </w:r>
      <w:r>
        <w:t>61</w:t>
      </w:r>
      <w:r>
        <w:fldChar w:fldCharType="end"/>
      </w:r>
    </w:p>
    <w:p w14:paraId="4B714816" w14:textId="7F3524EB" w:rsidR="00B038BC" w:rsidRDefault="00B038BC">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_Toc98485575 \h </w:instrText>
      </w:r>
      <w:r>
        <w:fldChar w:fldCharType="separate"/>
      </w:r>
      <w:r>
        <w:t>61</w:t>
      </w:r>
      <w:r>
        <w:fldChar w:fldCharType="end"/>
      </w:r>
    </w:p>
    <w:p w14:paraId="53E75147" w14:textId="617EE0C3" w:rsidR="00B038BC" w:rsidRDefault="00B038BC">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_Toc98485576 \h </w:instrText>
      </w:r>
      <w:r>
        <w:fldChar w:fldCharType="separate"/>
      </w:r>
      <w:r>
        <w:t>62</w:t>
      </w:r>
      <w:r>
        <w:fldChar w:fldCharType="end"/>
      </w:r>
    </w:p>
    <w:p w14:paraId="6C25F019" w14:textId="204D9226" w:rsidR="00B038BC" w:rsidRDefault="00B038BC">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_Toc98485577 \h </w:instrText>
      </w:r>
      <w:r>
        <w:fldChar w:fldCharType="separate"/>
      </w:r>
      <w:r>
        <w:t>62</w:t>
      </w:r>
      <w:r>
        <w:fldChar w:fldCharType="end"/>
      </w:r>
    </w:p>
    <w:p w14:paraId="0678F116" w14:textId="124956A8" w:rsidR="00B038BC" w:rsidRDefault="00B038BC">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_Toc98485578 \h </w:instrText>
      </w:r>
      <w:r>
        <w:fldChar w:fldCharType="separate"/>
      </w:r>
      <w:r>
        <w:t>62</w:t>
      </w:r>
      <w:r>
        <w:fldChar w:fldCharType="end"/>
      </w:r>
    </w:p>
    <w:p w14:paraId="68C59229" w14:textId="11875112" w:rsidR="00B038BC" w:rsidRDefault="00B038BC">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_Toc98485579 \h </w:instrText>
      </w:r>
      <w:r>
        <w:fldChar w:fldCharType="separate"/>
      </w:r>
      <w:r>
        <w:t>62</w:t>
      </w:r>
      <w:r>
        <w:fldChar w:fldCharType="end"/>
      </w:r>
    </w:p>
    <w:p w14:paraId="7E851F6F" w14:textId="21530899" w:rsidR="00B038BC" w:rsidRDefault="00B038B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_Toc98485580 \h </w:instrText>
      </w:r>
      <w:r>
        <w:fldChar w:fldCharType="separate"/>
      </w:r>
      <w:r>
        <w:t>63</w:t>
      </w:r>
      <w:r>
        <w:fldChar w:fldCharType="end"/>
      </w:r>
    </w:p>
    <w:p w14:paraId="5413DEC8" w14:textId="18095F82" w:rsidR="00B038BC" w:rsidRDefault="00B038B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_Toc98485581 \h </w:instrText>
      </w:r>
      <w:r>
        <w:fldChar w:fldCharType="separate"/>
      </w:r>
      <w:r>
        <w:t>63</w:t>
      </w:r>
      <w:r>
        <w:fldChar w:fldCharType="end"/>
      </w:r>
    </w:p>
    <w:p w14:paraId="1956896F" w14:textId="5A4CF85F" w:rsidR="00B038BC" w:rsidRDefault="00B038B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_Toc98485582 \h </w:instrText>
      </w:r>
      <w:r>
        <w:fldChar w:fldCharType="separate"/>
      </w:r>
      <w:r>
        <w:t>63</w:t>
      </w:r>
      <w:r>
        <w:fldChar w:fldCharType="end"/>
      </w:r>
    </w:p>
    <w:p w14:paraId="27E31495" w14:textId="2C50145C" w:rsidR="00B038BC" w:rsidRDefault="00B038BC">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_Toc98485583 \h </w:instrText>
      </w:r>
      <w:r>
        <w:fldChar w:fldCharType="separate"/>
      </w:r>
      <w:r>
        <w:t>63</w:t>
      </w:r>
      <w:r>
        <w:fldChar w:fldCharType="end"/>
      </w:r>
    </w:p>
    <w:p w14:paraId="4D9966E1" w14:textId="0CB95E7E" w:rsidR="00B038BC" w:rsidRDefault="00B038BC">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_Toc98485584 \h </w:instrText>
      </w:r>
      <w:r>
        <w:fldChar w:fldCharType="separate"/>
      </w:r>
      <w:r>
        <w:t>63</w:t>
      </w:r>
      <w:r>
        <w:fldChar w:fldCharType="end"/>
      </w:r>
    </w:p>
    <w:p w14:paraId="110C9BE9" w14:textId="1FFD282B" w:rsidR="00B038BC" w:rsidRDefault="00B038BC">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_Toc98485585 \h </w:instrText>
      </w:r>
      <w:r>
        <w:fldChar w:fldCharType="separate"/>
      </w:r>
      <w:r>
        <w:t>63</w:t>
      </w:r>
      <w:r>
        <w:fldChar w:fldCharType="end"/>
      </w:r>
    </w:p>
    <w:p w14:paraId="2BC5E8C7" w14:textId="0AA1EB9F" w:rsidR="00B038BC" w:rsidRDefault="00B038BC">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_Toc98485586 \h </w:instrText>
      </w:r>
      <w:r>
        <w:fldChar w:fldCharType="separate"/>
      </w:r>
      <w:r>
        <w:t>64</w:t>
      </w:r>
      <w:r>
        <w:fldChar w:fldCharType="end"/>
      </w:r>
    </w:p>
    <w:p w14:paraId="627FD76F" w14:textId="29D67C48" w:rsidR="00B038BC" w:rsidRDefault="00B038BC">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_Toc98485587 \h </w:instrText>
      </w:r>
      <w:r>
        <w:fldChar w:fldCharType="separate"/>
      </w:r>
      <w:r>
        <w:t>64</w:t>
      </w:r>
      <w:r>
        <w:fldChar w:fldCharType="end"/>
      </w:r>
    </w:p>
    <w:p w14:paraId="5D789F8E" w14:textId="7BF7AABF" w:rsidR="00B038BC" w:rsidRDefault="00B038BC">
      <w:pPr>
        <w:pStyle w:val="TOC4"/>
        <w:rPr>
          <w:rFonts w:asciiTheme="minorHAnsi" w:eastAsiaTheme="minorEastAsia" w:hAnsiTheme="minorHAnsi" w:cstheme="minorBidi"/>
          <w:sz w:val="22"/>
          <w:szCs w:val="22"/>
          <w:lang w:eastAsia="en-GB"/>
        </w:rPr>
      </w:pPr>
      <w:r>
        <w:lastRenderedPageBreak/>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_Toc98485588 \h </w:instrText>
      </w:r>
      <w:r>
        <w:fldChar w:fldCharType="separate"/>
      </w:r>
      <w:r>
        <w:t>65</w:t>
      </w:r>
      <w:r>
        <w:fldChar w:fldCharType="end"/>
      </w:r>
    </w:p>
    <w:p w14:paraId="778DE971" w14:textId="38C3FC82" w:rsidR="00B038BC" w:rsidRDefault="00B038BC">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_Toc98485589 \h </w:instrText>
      </w:r>
      <w:r>
        <w:fldChar w:fldCharType="separate"/>
      </w:r>
      <w:r>
        <w:t>65</w:t>
      </w:r>
      <w:r>
        <w:fldChar w:fldCharType="end"/>
      </w:r>
    </w:p>
    <w:p w14:paraId="1A41929B" w14:textId="2CD95990" w:rsidR="00B038BC" w:rsidRDefault="00B038BC">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_Toc98485590 \h </w:instrText>
      </w:r>
      <w:r>
        <w:fldChar w:fldCharType="separate"/>
      </w:r>
      <w:r>
        <w:t>65</w:t>
      </w:r>
      <w:r>
        <w:fldChar w:fldCharType="end"/>
      </w:r>
    </w:p>
    <w:p w14:paraId="60A21634" w14:textId="0E78EB29" w:rsidR="00B038BC" w:rsidRDefault="00B038BC">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_Toc98485591 \h </w:instrText>
      </w:r>
      <w:r>
        <w:fldChar w:fldCharType="separate"/>
      </w:r>
      <w:r>
        <w:t>65</w:t>
      </w:r>
      <w:r>
        <w:fldChar w:fldCharType="end"/>
      </w:r>
    </w:p>
    <w:p w14:paraId="453AB72F" w14:textId="341C24C8" w:rsidR="00B038BC" w:rsidRDefault="00B038BC">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_Toc98485592 \h </w:instrText>
      </w:r>
      <w:r>
        <w:fldChar w:fldCharType="separate"/>
      </w:r>
      <w:r>
        <w:t>66</w:t>
      </w:r>
      <w:r>
        <w:fldChar w:fldCharType="end"/>
      </w:r>
    </w:p>
    <w:p w14:paraId="78926E4C" w14:textId="025B4D1B" w:rsidR="00B038BC" w:rsidRDefault="00B038BC">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_Toc98485593 \h </w:instrText>
      </w:r>
      <w:r>
        <w:fldChar w:fldCharType="separate"/>
      </w:r>
      <w:r>
        <w:t>66</w:t>
      </w:r>
      <w:r>
        <w:fldChar w:fldCharType="end"/>
      </w:r>
    </w:p>
    <w:p w14:paraId="249E4CDA" w14:textId="5526F6B6" w:rsidR="00B038BC" w:rsidRDefault="00B038BC">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_Toc98485594 \h </w:instrText>
      </w:r>
      <w:r>
        <w:fldChar w:fldCharType="separate"/>
      </w:r>
      <w:r>
        <w:t>66</w:t>
      </w:r>
      <w:r>
        <w:fldChar w:fldCharType="end"/>
      </w:r>
    </w:p>
    <w:p w14:paraId="67F708C1" w14:textId="5228CB69" w:rsidR="00B038BC" w:rsidRDefault="00B038B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_Toc98485595 \h </w:instrText>
      </w:r>
      <w:r>
        <w:fldChar w:fldCharType="separate"/>
      </w:r>
      <w:r>
        <w:t>67</w:t>
      </w:r>
      <w:r>
        <w:fldChar w:fldCharType="end"/>
      </w:r>
    </w:p>
    <w:p w14:paraId="0B17D1D9" w14:textId="5B94722F" w:rsidR="00B038BC" w:rsidRDefault="00B038B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_Toc98485596 \h </w:instrText>
      </w:r>
      <w:r>
        <w:fldChar w:fldCharType="separate"/>
      </w:r>
      <w:r>
        <w:t>67</w:t>
      </w:r>
      <w:r>
        <w:fldChar w:fldCharType="end"/>
      </w:r>
    </w:p>
    <w:p w14:paraId="2BDA1D5E" w14:textId="797A893D" w:rsidR="00B038BC" w:rsidRDefault="00B038B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_Toc98485597 \h </w:instrText>
      </w:r>
      <w:r>
        <w:fldChar w:fldCharType="separate"/>
      </w:r>
      <w:r>
        <w:t>67</w:t>
      </w:r>
      <w:r>
        <w:fldChar w:fldCharType="end"/>
      </w:r>
    </w:p>
    <w:p w14:paraId="69A56714" w14:textId="0C305DC9" w:rsidR="00B038BC" w:rsidRDefault="00B038BC">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_Toc98485598 \h </w:instrText>
      </w:r>
      <w:r>
        <w:fldChar w:fldCharType="separate"/>
      </w:r>
      <w:r>
        <w:t>67</w:t>
      </w:r>
      <w:r>
        <w:fldChar w:fldCharType="end"/>
      </w:r>
    </w:p>
    <w:p w14:paraId="0970527F" w14:textId="2FBA7F11" w:rsidR="00B038BC" w:rsidRDefault="00B038BC">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_Toc98485599 \h </w:instrText>
      </w:r>
      <w:r>
        <w:fldChar w:fldCharType="separate"/>
      </w:r>
      <w:r>
        <w:t>67</w:t>
      </w:r>
      <w:r>
        <w:fldChar w:fldCharType="end"/>
      </w:r>
    </w:p>
    <w:p w14:paraId="351978A7" w14:textId="49AF0264" w:rsidR="00B038BC" w:rsidRDefault="00B038BC">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_Toc98485600 \h </w:instrText>
      </w:r>
      <w:r>
        <w:fldChar w:fldCharType="separate"/>
      </w:r>
      <w:r>
        <w:t>67</w:t>
      </w:r>
      <w:r>
        <w:fldChar w:fldCharType="end"/>
      </w:r>
    </w:p>
    <w:p w14:paraId="2D366015" w14:textId="093D0377" w:rsidR="00B038BC" w:rsidRDefault="00B038BC">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_Toc98485601 \h </w:instrText>
      </w:r>
      <w:r>
        <w:fldChar w:fldCharType="separate"/>
      </w:r>
      <w:r>
        <w:t>67</w:t>
      </w:r>
      <w:r>
        <w:fldChar w:fldCharType="end"/>
      </w:r>
    </w:p>
    <w:p w14:paraId="1A10CF10" w14:textId="6B5EDB16" w:rsidR="00B038BC" w:rsidRDefault="00B038BC">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_Toc98485602 \h </w:instrText>
      </w:r>
      <w:r>
        <w:fldChar w:fldCharType="separate"/>
      </w:r>
      <w:r>
        <w:t>69</w:t>
      </w:r>
      <w:r>
        <w:fldChar w:fldCharType="end"/>
      </w:r>
    </w:p>
    <w:p w14:paraId="11E44C97" w14:textId="462A0C49" w:rsidR="00B038BC" w:rsidRDefault="00B038BC">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_Toc98485603 \h </w:instrText>
      </w:r>
      <w:r>
        <w:fldChar w:fldCharType="separate"/>
      </w:r>
      <w:r>
        <w:t>69</w:t>
      </w:r>
      <w:r>
        <w:fldChar w:fldCharType="end"/>
      </w:r>
    </w:p>
    <w:p w14:paraId="7E5B0409" w14:textId="2E63FB33" w:rsidR="00B038BC" w:rsidRDefault="00B038BC">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_Toc98485604 \h </w:instrText>
      </w:r>
      <w:r>
        <w:fldChar w:fldCharType="separate"/>
      </w:r>
      <w:r>
        <w:t>69</w:t>
      </w:r>
      <w:r>
        <w:fldChar w:fldCharType="end"/>
      </w:r>
    </w:p>
    <w:p w14:paraId="04B6BC8B" w14:textId="23D1B11A" w:rsidR="00B038BC" w:rsidRDefault="00B038BC">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_Toc98485605 \h </w:instrText>
      </w:r>
      <w:r>
        <w:fldChar w:fldCharType="separate"/>
      </w:r>
      <w:r>
        <w:t>69</w:t>
      </w:r>
      <w:r>
        <w:fldChar w:fldCharType="end"/>
      </w:r>
    </w:p>
    <w:p w14:paraId="716BC9EE" w14:textId="3B88173F" w:rsidR="00B038BC" w:rsidRDefault="00B038BC">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_Toc98485606 \h </w:instrText>
      </w:r>
      <w:r>
        <w:fldChar w:fldCharType="separate"/>
      </w:r>
      <w:r>
        <w:t>70</w:t>
      </w:r>
      <w:r>
        <w:fldChar w:fldCharType="end"/>
      </w:r>
    </w:p>
    <w:p w14:paraId="4F2E9A75" w14:textId="615D713E" w:rsidR="00B038BC" w:rsidRDefault="00B038BC">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_Toc98485607 \h </w:instrText>
      </w:r>
      <w:r>
        <w:fldChar w:fldCharType="separate"/>
      </w:r>
      <w:r>
        <w:t>70</w:t>
      </w:r>
      <w:r>
        <w:fldChar w:fldCharType="end"/>
      </w:r>
    </w:p>
    <w:p w14:paraId="49E86307" w14:textId="594BEB04" w:rsidR="00B038BC" w:rsidRDefault="00B038BC">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_Toc98485608 \h </w:instrText>
      </w:r>
      <w:r>
        <w:fldChar w:fldCharType="separate"/>
      </w:r>
      <w:r>
        <w:t>70</w:t>
      </w:r>
      <w:r>
        <w:fldChar w:fldCharType="end"/>
      </w:r>
    </w:p>
    <w:p w14:paraId="732BEC4A" w14:textId="62235341" w:rsidR="00B038BC" w:rsidRDefault="00B038BC">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_Toc98485609 \h </w:instrText>
      </w:r>
      <w:r>
        <w:fldChar w:fldCharType="separate"/>
      </w:r>
      <w:r>
        <w:t>70</w:t>
      </w:r>
      <w:r>
        <w:fldChar w:fldCharType="end"/>
      </w:r>
    </w:p>
    <w:p w14:paraId="7714D089" w14:textId="77BC0B4F" w:rsidR="00B038BC" w:rsidRDefault="00B038BC">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_Toc98485610 \h </w:instrText>
      </w:r>
      <w:r>
        <w:fldChar w:fldCharType="separate"/>
      </w:r>
      <w:r>
        <w:t>70</w:t>
      </w:r>
      <w:r>
        <w:fldChar w:fldCharType="end"/>
      </w:r>
    </w:p>
    <w:p w14:paraId="74910922" w14:textId="55D98EA8" w:rsidR="00B038BC" w:rsidRDefault="00B038BC">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_Toc98485611 \h </w:instrText>
      </w:r>
      <w:r>
        <w:fldChar w:fldCharType="separate"/>
      </w:r>
      <w:r>
        <w:t>70</w:t>
      </w:r>
      <w:r>
        <w:fldChar w:fldCharType="end"/>
      </w:r>
    </w:p>
    <w:p w14:paraId="7B1856CF" w14:textId="675F5D4E" w:rsidR="00B038BC" w:rsidRDefault="00B038B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_Toc98485612 \h </w:instrText>
      </w:r>
      <w:r>
        <w:fldChar w:fldCharType="separate"/>
      </w:r>
      <w:r>
        <w:t>71</w:t>
      </w:r>
      <w:r>
        <w:fldChar w:fldCharType="end"/>
      </w:r>
    </w:p>
    <w:p w14:paraId="6FC72DF8" w14:textId="3BA1CAE2" w:rsidR="00B038BC" w:rsidRDefault="00B038B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_Toc98485613 \h </w:instrText>
      </w:r>
      <w:r>
        <w:fldChar w:fldCharType="separate"/>
      </w:r>
      <w:r>
        <w:t>71</w:t>
      </w:r>
      <w:r>
        <w:fldChar w:fldCharType="end"/>
      </w:r>
    </w:p>
    <w:p w14:paraId="473B7D27" w14:textId="27C68466" w:rsidR="00B038BC" w:rsidRDefault="00B038B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_Toc98485614 \h </w:instrText>
      </w:r>
      <w:r>
        <w:fldChar w:fldCharType="separate"/>
      </w:r>
      <w:r>
        <w:t>71</w:t>
      </w:r>
      <w:r>
        <w:fldChar w:fldCharType="end"/>
      </w:r>
    </w:p>
    <w:p w14:paraId="503D16F6" w14:textId="61CD302E" w:rsidR="00B038BC" w:rsidRDefault="00B038BC">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_Toc98485615 \h </w:instrText>
      </w:r>
      <w:r>
        <w:fldChar w:fldCharType="separate"/>
      </w:r>
      <w:r>
        <w:t>71</w:t>
      </w:r>
      <w:r>
        <w:fldChar w:fldCharType="end"/>
      </w:r>
    </w:p>
    <w:p w14:paraId="52A6B462" w14:textId="56DE681C" w:rsidR="00B038BC" w:rsidRDefault="00B038BC">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_Toc98485616 \h </w:instrText>
      </w:r>
      <w:r>
        <w:fldChar w:fldCharType="separate"/>
      </w:r>
      <w:r>
        <w:t>72</w:t>
      </w:r>
      <w:r>
        <w:fldChar w:fldCharType="end"/>
      </w:r>
    </w:p>
    <w:p w14:paraId="6062E559" w14:textId="6C215ABD" w:rsidR="00B038BC" w:rsidRDefault="00B038BC">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_Toc98485617 \h </w:instrText>
      </w:r>
      <w:r>
        <w:fldChar w:fldCharType="separate"/>
      </w:r>
      <w:r>
        <w:t>72</w:t>
      </w:r>
      <w:r>
        <w:fldChar w:fldCharType="end"/>
      </w:r>
    </w:p>
    <w:p w14:paraId="4D0567B0" w14:textId="778CFE98" w:rsidR="00B038BC" w:rsidRDefault="00B038BC">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_Toc98485618 \h </w:instrText>
      </w:r>
      <w:r>
        <w:fldChar w:fldCharType="separate"/>
      </w:r>
      <w:r>
        <w:t>72</w:t>
      </w:r>
      <w:r>
        <w:fldChar w:fldCharType="end"/>
      </w:r>
    </w:p>
    <w:p w14:paraId="6367BB67" w14:textId="07D6224F" w:rsidR="00B038BC" w:rsidRDefault="00B038BC">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_Toc98485619 \h </w:instrText>
      </w:r>
      <w:r>
        <w:fldChar w:fldCharType="separate"/>
      </w:r>
      <w:r>
        <w:t>72</w:t>
      </w:r>
      <w:r>
        <w:fldChar w:fldCharType="end"/>
      </w:r>
    </w:p>
    <w:p w14:paraId="1D8D50E9" w14:textId="74C4B673" w:rsidR="00B038BC" w:rsidRDefault="00B038BC">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_Toc98485620 \h </w:instrText>
      </w:r>
      <w:r>
        <w:fldChar w:fldCharType="separate"/>
      </w:r>
      <w:r>
        <w:t>73</w:t>
      </w:r>
      <w:r>
        <w:fldChar w:fldCharType="end"/>
      </w:r>
    </w:p>
    <w:p w14:paraId="5165C319" w14:textId="1ABDDAEF" w:rsidR="00B038BC" w:rsidRDefault="00B038BC">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_Toc98485621 \h </w:instrText>
      </w:r>
      <w:r>
        <w:fldChar w:fldCharType="separate"/>
      </w:r>
      <w:r>
        <w:t>74</w:t>
      </w:r>
      <w:r>
        <w:fldChar w:fldCharType="end"/>
      </w:r>
    </w:p>
    <w:p w14:paraId="47FA88B9" w14:textId="258428ED" w:rsidR="00B038BC" w:rsidRDefault="00B038BC">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_Toc98485622 \h </w:instrText>
      </w:r>
      <w:r>
        <w:fldChar w:fldCharType="separate"/>
      </w:r>
      <w:r>
        <w:t>74</w:t>
      </w:r>
      <w:r>
        <w:fldChar w:fldCharType="end"/>
      </w:r>
    </w:p>
    <w:p w14:paraId="715BF799" w14:textId="274A6946" w:rsidR="00B038BC" w:rsidRDefault="00B038BC">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_Toc98485623 \h </w:instrText>
      </w:r>
      <w:r>
        <w:fldChar w:fldCharType="separate"/>
      </w:r>
      <w:r>
        <w:t>74</w:t>
      </w:r>
      <w:r>
        <w:fldChar w:fldCharType="end"/>
      </w:r>
    </w:p>
    <w:p w14:paraId="703692FA" w14:textId="45C431EA" w:rsidR="00B038BC" w:rsidRDefault="00B038BC">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_Toc98485624 \h </w:instrText>
      </w:r>
      <w:r>
        <w:fldChar w:fldCharType="separate"/>
      </w:r>
      <w:r>
        <w:t>74</w:t>
      </w:r>
      <w:r>
        <w:fldChar w:fldCharType="end"/>
      </w:r>
    </w:p>
    <w:p w14:paraId="78B17E52" w14:textId="1787AF06" w:rsidR="00B038BC" w:rsidRDefault="00B038BC">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_Toc98485625 \h </w:instrText>
      </w:r>
      <w:r>
        <w:fldChar w:fldCharType="separate"/>
      </w:r>
      <w:r>
        <w:t>74</w:t>
      </w:r>
      <w:r>
        <w:fldChar w:fldCharType="end"/>
      </w:r>
    </w:p>
    <w:p w14:paraId="4C481995" w14:textId="3D6B6A91" w:rsidR="00B038BC" w:rsidRDefault="00B038BC">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_Toc98485626 \h </w:instrText>
      </w:r>
      <w:r>
        <w:fldChar w:fldCharType="separate"/>
      </w:r>
      <w:r>
        <w:t>74</w:t>
      </w:r>
      <w:r>
        <w:fldChar w:fldCharType="end"/>
      </w:r>
    </w:p>
    <w:p w14:paraId="050A4478" w14:textId="3758A660" w:rsidR="00B038BC" w:rsidRDefault="00B038BC">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_Toc98485627 \h </w:instrText>
      </w:r>
      <w:r>
        <w:fldChar w:fldCharType="separate"/>
      </w:r>
      <w:r>
        <w:t>75</w:t>
      </w:r>
      <w:r>
        <w:fldChar w:fldCharType="end"/>
      </w:r>
    </w:p>
    <w:p w14:paraId="75F1732D" w14:textId="5FFB4BCC" w:rsidR="00B038BC" w:rsidRDefault="00B038BC">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_Toc98485628 \h </w:instrText>
      </w:r>
      <w:r>
        <w:fldChar w:fldCharType="separate"/>
      </w:r>
      <w:r>
        <w:t>75</w:t>
      </w:r>
      <w:r>
        <w:fldChar w:fldCharType="end"/>
      </w:r>
    </w:p>
    <w:p w14:paraId="4ADC7F68" w14:textId="7E350AE0" w:rsidR="00B038BC" w:rsidRDefault="00B038BC">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_Toc98485629 \h </w:instrText>
      </w:r>
      <w:r>
        <w:fldChar w:fldCharType="separate"/>
      </w:r>
      <w:r>
        <w:t>75</w:t>
      </w:r>
      <w:r>
        <w:fldChar w:fldCharType="end"/>
      </w:r>
    </w:p>
    <w:p w14:paraId="08108E94" w14:textId="2DC9D9E8" w:rsidR="00B038BC" w:rsidRDefault="00B038B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_Toc98485630 \h </w:instrText>
      </w:r>
      <w:r>
        <w:fldChar w:fldCharType="separate"/>
      </w:r>
      <w:r>
        <w:t>76</w:t>
      </w:r>
      <w:r>
        <w:fldChar w:fldCharType="end"/>
      </w:r>
    </w:p>
    <w:p w14:paraId="7E3A766A" w14:textId="6774A006" w:rsidR="00B038BC" w:rsidRDefault="00B038B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_Toc98485631 \h </w:instrText>
      </w:r>
      <w:r>
        <w:fldChar w:fldCharType="separate"/>
      </w:r>
      <w:r>
        <w:t>76</w:t>
      </w:r>
      <w:r>
        <w:fldChar w:fldCharType="end"/>
      </w:r>
    </w:p>
    <w:p w14:paraId="23DDB89F" w14:textId="0B5B36B7" w:rsidR="00B038BC" w:rsidRDefault="00B038B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_Toc98485632 \h </w:instrText>
      </w:r>
      <w:r>
        <w:fldChar w:fldCharType="separate"/>
      </w:r>
      <w:r>
        <w:t>76</w:t>
      </w:r>
      <w:r>
        <w:fldChar w:fldCharType="end"/>
      </w:r>
    </w:p>
    <w:p w14:paraId="0C0065D6" w14:textId="02D381BC" w:rsidR="00B038BC" w:rsidRDefault="00B038B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_Toc98485633 \h </w:instrText>
      </w:r>
      <w:r>
        <w:fldChar w:fldCharType="separate"/>
      </w:r>
      <w:r>
        <w:t>76</w:t>
      </w:r>
      <w:r>
        <w:fldChar w:fldCharType="end"/>
      </w:r>
    </w:p>
    <w:p w14:paraId="064F6D75" w14:textId="7A2A04B2" w:rsidR="00B038BC" w:rsidRDefault="00B038B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_Toc98485634 \h </w:instrText>
      </w:r>
      <w:r>
        <w:fldChar w:fldCharType="separate"/>
      </w:r>
      <w:r>
        <w:t>76</w:t>
      </w:r>
      <w:r>
        <w:fldChar w:fldCharType="end"/>
      </w:r>
    </w:p>
    <w:p w14:paraId="3026C326" w14:textId="51EDD36F" w:rsidR="00B038BC" w:rsidRDefault="00B038BC">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_Toc98485635 \h </w:instrText>
      </w:r>
      <w:r>
        <w:fldChar w:fldCharType="separate"/>
      </w:r>
      <w:r>
        <w:t>76</w:t>
      </w:r>
      <w:r>
        <w:fldChar w:fldCharType="end"/>
      </w:r>
    </w:p>
    <w:p w14:paraId="5A1951A2" w14:textId="17623D6C" w:rsidR="00B038BC" w:rsidRDefault="00B038BC">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_Toc98485636 \h </w:instrText>
      </w:r>
      <w:r>
        <w:fldChar w:fldCharType="separate"/>
      </w:r>
      <w:r>
        <w:t>76</w:t>
      </w:r>
      <w:r>
        <w:fldChar w:fldCharType="end"/>
      </w:r>
    </w:p>
    <w:p w14:paraId="185DA2F9" w14:textId="7657948C" w:rsidR="00B038BC" w:rsidRDefault="00B038B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_Toc98485637 \h </w:instrText>
      </w:r>
      <w:r>
        <w:fldChar w:fldCharType="separate"/>
      </w:r>
      <w:r>
        <w:t>77</w:t>
      </w:r>
      <w:r>
        <w:fldChar w:fldCharType="end"/>
      </w:r>
    </w:p>
    <w:p w14:paraId="5B41EC3E" w14:textId="4B7E2215" w:rsidR="00B038BC" w:rsidRDefault="00B038BC">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_Toc98485638 \h </w:instrText>
      </w:r>
      <w:r>
        <w:fldChar w:fldCharType="separate"/>
      </w:r>
      <w:r>
        <w:t>77</w:t>
      </w:r>
      <w:r>
        <w:fldChar w:fldCharType="end"/>
      </w:r>
    </w:p>
    <w:p w14:paraId="0B10F2CC" w14:textId="242A7FFA" w:rsidR="00B038BC" w:rsidRDefault="00B038BC">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_Toc98485639 \h </w:instrText>
      </w:r>
      <w:r>
        <w:fldChar w:fldCharType="separate"/>
      </w:r>
      <w:r>
        <w:t>77</w:t>
      </w:r>
      <w:r>
        <w:fldChar w:fldCharType="end"/>
      </w:r>
    </w:p>
    <w:p w14:paraId="243F41A5" w14:textId="54C8FFE2" w:rsidR="00B038BC" w:rsidRDefault="00B038B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_Toc98485640 \h </w:instrText>
      </w:r>
      <w:r>
        <w:fldChar w:fldCharType="separate"/>
      </w:r>
      <w:r>
        <w:t>78</w:t>
      </w:r>
      <w:r>
        <w:fldChar w:fldCharType="end"/>
      </w:r>
    </w:p>
    <w:p w14:paraId="29C62000" w14:textId="61784779" w:rsidR="00B038BC" w:rsidRDefault="00B038B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_Toc98485641 \h </w:instrText>
      </w:r>
      <w:r>
        <w:fldChar w:fldCharType="separate"/>
      </w:r>
      <w:r>
        <w:t>78</w:t>
      </w:r>
      <w:r>
        <w:fldChar w:fldCharType="end"/>
      </w:r>
    </w:p>
    <w:p w14:paraId="30C6574C" w14:textId="027721E4" w:rsidR="00B038BC" w:rsidRDefault="00B038B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_Toc98485642 \h </w:instrText>
      </w:r>
      <w:r>
        <w:fldChar w:fldCharType="separate"/>
      </w:r>
      <w:r>
        <w:t>78</w:t>
      </w:r>
      <w:r>
        <w:fldChar w:fldCharType="end"/>
      </w:r>
    </w:p>
    <w:p w14:paraId="440FDA66" w14:textId="65E46333" w:rsidR="00B038BC" w:rsidRDefault="00B038BC">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_Toc98485643 \h </w:instrText>
      </w:r>
      <w:r>
        <w:fldChar w:fldCharType="separate"/>
      </w:r>
      <w:r>
        <w:t>78</w:t>
      </w:r>
      <w:r>
        <w:fldChar w:fldCharType="end"/>
      </w:r>
    </w:p>
    <w:p w14:paraId="2F3A4217" w14:textId="1E46C123" w:rsidR="00B038BC" w:rsidRDefault="00B038BC">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_Toc98485644 \h </w:instrText>
      </w:r>
      <w:r>
        <w:fldChar w:fldCharType="separate"/>
      </w:r>
      <w:r>
        <w:t>78</w:t>
      </w:r>
      <w:r>
        <w:fldChar w:fldCharType="end"/>
      </w:r>
    </w:p>
    <w:p w14:paraId="69062752" w14:textId="30661961" w:rsidR="00B038BC" w:rsidRDefault="00B038BC">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_Toc98485645 \h </w:instrText>
      </w:r>
      <w:r>
        <w:fldChar w:fldCharType="separate"/>
      </w:r>
      <w:r>
        <w:t>78</w:t>
      </w:r>
      <w:r>
        <w:fldChar w:fldCharType="end"/>
      </w:r>
    </w:p>
    <w:p w14:paraId="2C1F731F" w14:textId="770CB5AE" w:rsidR="00B038BC" w:rsidRDefault="00B038BC">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_Toc98485646 \h </w:instrText>
      </w:r>
      <w:r>
        <w:fldChar w:fldCharType="separate"/>
      </w:r>
      <w:r>
        <w:t>78</w:t>
      </w:r>
      <w:r>
        <w:fldChar w:fldCharType="end"/>
      </w:r>
    </w:p>
    <w:p w14:paraId="4D90292E" w14:textId="4765B279" w:rsidR="00B038BC" w:rsidRDefault="00B038BC">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_Toc98485647 \h </w:instrText>
      </w:r>
      <w:r>
        <w:fldChar w:fldCharType="separate"/>
      </w:r>
      <w:r>
        <w:t>79</w:t>
      </w:r>
      <w:r>
        <w:fldChar w:fldCharType="end"/>
      </w:r>
    </w:p>
    <w:p w14:paraId="2E88970A" w14:textId="5E8DA783" w:rsidR="00B038BC" w:rsidRDefault="00B038BC">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_Toc98485648 \h </w:instrText>
      </w:r>
      <w:r>
        <w:fldChar w:fldCharType="separate"/>
      </w:r>
      <w:r>
        <w:t>79</w:t>
      </w:r>
      <w:r>
        <w:fldChar w:fldCharType="end"/>
      </w:r>
    </w:p>
    <w:p w14:paraId="49171F7E" w14:textId="08789B96" w:rsidR="00B038BC" w:rsidRDefault="00B038BC">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_Toc98485649 \h </w:instrText>
      </w:r>
      <w:r>
        <w:fldChar w:fldCharType="separate"/>
      </w:r>
      <w:r>
        <w:t>79</w:t>
      </w:r>
      <w:r>
        <w:fldChar w:fldCharType="end"/>
      </w:r>
    </w:p>
    <w:p w14:paraId="171FFBD8" w14:textId="47DDB3FB" w:rsidR="00B038BC" w:rsidRDefault="00B038BC">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_Toc98485650 \h </w:instrText>
      </w:r>
      <w:r>
        <w:fldChar w:fldCharType="separate"/>
      </w:r>
      <w:r>
        <w:t>80</w:t>
      </w:r>
      <w:r>
        <w:fldChar w:fldCharType="end"/>
      </w:r>
    </w:p>
    <w:p w14:paraId="410D437E" w14:textId="1188323B" w:rsidR="00B038BC" w:rsidRDefault="00B038B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_Toc98485651 \h </w:instrText>
      </w:r>
      <w:r>
        <w:fldChar w:fldCharType="separate"/>
      </w:r>
      <w:r>
        <w:t>80</w:t>
      </w:r>
      <w:r>
        <w:fldChar w:fldCharType="end"/>
      </w:r>
    </w:p>
    <w:p w14:paraId="34E31131" w14:textId="7D1932DE" w:rsidR="00B038BC" w:rsidRDefault="00B038B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_Toc98485652 \h </w:instrText>
      </w:r>
      <w:r>
        <w:fldChar w:fldCharType="separate"/>
      </w:r>
      <w:r>
        <w:t>80</w:t>
      </w:r>
      <w:r>
        <w:fldChar w:fldCharType="end"/>
      </w:r>
    </w:p>
    <w:p w14:paraId="0617452B" w14:textId="1E19A918" w:rsidR="00B038BC" w:rsidRDefault="00B038B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_Toc98485653 \h </w:instrText>
      </w:r>
      <w:r>
        <w:fldChar w:fldCharType="separate"/>
      </w:r>
      <w:r>
        <w:t>80</w:t>
      </w:r>
      <w:r>
        <w:fldChar w:fldCharType="end"/>
      </w:r>
    </w:p>
    <w:p w14:paraId="45C53739" w14:textId="73A363D5" w:rsidR="00B038BC" w:rsidRDefault="00B038B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_Toc98485654 \h </w:instrText>
      </w:r>
      <w:r>
        <w:fldChar w:fldCharType="separate"/>
      </w:r>
      <w:r>
        <w:t>80</w:t>
      </w:r>
      <w:r>
        <w:fldChar w:fldCharType="end"/>
      </w:r>
    </w:p>
    <w:p w14:paraId="39E44CD1" w14:textId="7464373E" w:rsidR="00B038BC" w:rsidRDefault="00B038B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_Toc98485655 \h </w:instrText>
      </w:r>
      <w:r>
        <w:fldChar w:fldCharType="separate"/>
      </w:r>
      <w:r>
        <w:t>80</w:t>
      </w:r>
      <w:r>
        <w:fldChar w:fldCharType="end"/>
      </w:r>
    </w:p>
    <w:p w14:paraId="0663AFDE" w14:textId="3D199076" w:rsidR="00B038BC" w:rsidRDefault="00B038B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_Toc98485656 \h </w:instrText>
      </w:r>
      <w:r>
        <w:fldChar w:fldCharType="separate"/>
      </w:r>
      <w:r>
        <w:t>80</w:t>
      </w:r>
      <w:r>
        <w:fldChar w:fldCharType="end"/>
      </w:r>
    </w:p>
    <w:p w14:paraId="395E8521" w14:textId="36EE2C66" w:rsidR="00B038BC" w:rsidRDefault="00B038B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_Toc98485657 \h </w:instrText>
      </w:r>
      <w:r>
        <w:fldChar w:fldCharType="separate"/>
      </w:r>
      <w:r>
        <w:t>80</w:t>
      </w:r>
      <w:r>
        <w:fldChar w:fldCharType="end"/>
      </w:r>
    </w:p>
    <w:p w14:paraId="7A2626A4" w14:textId="4BE234A7" w:rsidR="00B038BC" w:rsidRDefault="00B038BC">
      <w:pPr>
        <w:pStyle w:val="TOC5"/>
        <w:rPr>
          <w:rFonts w:asciiTheme="minorHAnsi" w:eastAsiaTheme="minorEastAsia" w:hAnsiTheme="minorHAnsi" w:cstheme="minorBidi"/>
          <w:sz w:val="22"/>
          <w:szCs w:val="22"/>
          <w:lang w:eastAsia="en-GB"/>
        </w:rPr>
      </w:pPr>
      <w:r w:rsidRPr="00B038BC">
        <w:t>6.1.2.2.3</w:t>
      </w:r>
      <w:r w:rsidRPr="00B038BC">
        <w:rPr>
          <w:rFonts w:asciiTheme="minorHAnsi" w:eastAsiaTheme="minorEastAsia" w:hAnsiTheme="minorHAnsi" w:cstheme="minorBidi"/>
          <w:sz w:val="22"/>
          <w:szCs w:val="22"/>
          <w:lang w:eastAsia="en-GB"/>
        </w:rPr>
        <w:tab/>
      </w:r>
      <w:r w:rsidRPr="00F8743D">
        <w:rPr>
          <w:lang w:val="es-ES"/>
        </w:rPr>
        <w:t>Cache-Control</w:t>
      </w:r>
      <w:r>
        <w:tab/>
      </w:r>
      <w:r>
        <w:fldChar w:fldCharType="begin" w:fldLock="1"/>
      </w:r>
      <w:r>
        <w:instrText xml:space="preserve"> PAGEREF _Toc98485658 \h </w:instrText>
      </w:r>
      <w:r>
        <w:fldChar w:fldCharType="separate"/>
      </w:r>
      <w:r>
        <w:t>80</w:t>
      </w:r>
      <w:r>
        <w:fldChar w:fldCharType="end"/>
      </w:r>
    </w:p>
    <w:p w14:paraId="24A551BF" w14:textId="7AF6ECD3" w:rsidR="00B038BC" w:rsidRDefault="00B038BC">
      <w:pPr>
        <w:pStyle w:val="TOC5"/>
        <w:rPr>
          <w:rFonts w:asciiTheme="minorHAnsi" w:eastAsiaTheme="minorEastAsia" w:hAnsiTheme="minorHAnsi" w:cstheme="minorBidi"/>
          <w:sz w:val="22"/>
          <w:szCs w:val="22"/>
          <w:lang w:eastAsia="en-GB"/>
        </w:rPr>
      </w:pPr>
      <w:r w:rsidRPr="00B038BC">
        <w:t>6.1.2.2.4</w:t>
      </w:r>
      <w:r w:rsidRPr="00B038BC">
        <w:rPr>
          <w:rFonts w:asciiTheme="minorHAnsi" w:eastAsiaTheme="minorEastAsia" w:hAnsiTheme="minorHAnsi" w:cstheme="minorBidi"/>
          <w:sz w:val="22"/>
          <w:szCs w:val="22"/>
          <w:lang w:eastAsia="en-GB"/>
        </w:rPr>
        <w:tab/>
      </w:r>
      <w:r w:rsidRPr="00F8743D">
        <w:rPr>
          <w:lang w:val="en-US"/>
        </w:rPr>
        <w:t>ETag</w:t>
      </w:r>
      <w:r>
        <w:tab/>
      </w:r>
      <w:r>
        <w:fldChar w:fldCharType="begin" w:fldLock="1"/>
      </w:r>
      <w:r>
        <w:instrText xml:space="preserve"> PAGEREF _Toc98485659 \h </w:instrText>
      </w:r>
      <w:r>
        <w:fldChar w:fldCharType="separate"/>
      </w:r>
      <w:r>
        <w:t>81</w:t>
      </w:r>
      <w:r>
        <w:fldChar w:fldCharType="end"/>
      </w:r>
    </w:p>
    <w:p w14:paraId="753DE313" w14:textId="19C8B9FB" w:rsidR="00B038BC" w:rsidRDefault="00B038BC">
      <w:pPr>
        <w:pStyle w:val="TOC5"/>
        <w:rPr>
          <w:rFonts w:asciiTheme="minorHAnsi" w:eastAsiaTheme="minorEastAsia" w:hAnsiTheme="minorHAnsi" w:cstheme="minorBidi"/>
          <w:sz w:val="22"/>
          <w:szCs w:val="22"/>
          <w:lang w:eastAsia="en-GB"/>
        </w:rPr>
      </w:pPr>
      <w:r w:rsidRPr="00B038BC">
        <w:t>6.1.2.2.5</w:t>
      </w:r>
      <w:r w:rsidRPr="00B038BC">
        <w:rPr>
          <w:rFonts w:asciiTheme="minorHAnsi" w:eastAsiaTheme="minorEastAsia" w:hAnsiTheme="minorHAnsi" w:cstheme="minorBidi"/>
          <w:sz w:val="22"/>
          <w:szCs w:val="22"/>
          <w:lang w:eastAsia="en-GB"/>
        </w:rPr>
        <w:tab/>
      </w:r>
      <w:r w:rsidRPr="00F8743D">
        <w:rPr>
          <w:lang w:val="en-US"/>
        </w:rPr>
        <w:t>If-None-Match</w:t>
      </w:r>
      <w:r>
        <w:tab/>
      </w:r>
      <w:r>
        <w:fldChar w:fldCharType="begin" w:fldLock="1"/>
      </w:r>
      <w:r>
        <w:instrText xml:space="preserve"> PAGEREF _Toc98485660 \h </w:instrText>
      </w:r>
      <w:r>
        <w:fldChar w:fldCharType="separate"/>
      </w:r>
      <w:r>
        <w:t>81</w:t>
      </w:r>
      <w:r>
        <w:fldChar w:fldCharType="end"/>
      </w:r>
    </w:p>
    <w:p w14:paraId="623D562C" w14:textId="325B17C2" w:rsidR="00B038BC" w:rsidRDefault="00B038BC">
      <w:pPr>
        <w:pStyle w:val="TOC5"/>
        <w:rPr>
          <w:rFonts w:asciiTheme="minorHAnsi" w:eastAsiaTheme="minorEastAsia" w:hAnsiTheme="minorHAnsi" w:cstheme="minorBidi"/>
          <w:sz w:val="22"/>
          <w:szCs w:val="22"/>
          <w:lang w:eastAsia="en-GB"/>
        </w:rPr>
      </w:pPr>
      <w:r w:rsidRPr="00B038BC">
        <w:t>6.1.2.2.6</w:t>
      </w:r>
      <w:r w:rsidRPr="00B038BC">
        <w:rPr>
          <w:rFonts w:asciiTheme="minorHAnsi" w:eastAsiaTheme="minorEastAsia" w:hAnsiTheme="minorHAnsi" w:cstheme="minorBidi"/>
          <w:sz w:val="22"/>
          <w:szCs w:val="22"/>
          <w:lang w:eastAsia="en-GB"/>
        </w:rPr>
        <w:tab/>
      </w:r>
      <w:r w:rsidRPr="00F8743D">
        <w:rPr>
          <w:lang w:val="en-US"/>
        </w:rPr>
        <w:t>Last-Modified</w:t>
      </w:r>
      <w:r>
        <w:tab/>
      </w:r>
      <w:r>
        <w:fldChar w:fldCharType="begin" w:fldLock="1"/>
      </w:r>
      <w:r>
        <w:instrText xml:space="preserve"> PAGEREF _Toc98485661 \h </w:instrText>
      </w:r>
      <w:r>
        <w:fldChar w:fldCharType="separate"/>
      </w:r>
      <w:r>
        <w:t>81</w:t>
      </w:r>
      <w:r>
        <w:fldChar w:fldCharType="end"/>
      </w:r>
    </w:p>
    <w:p w14:paraId="661FC301" w14:textId="4EA53590" w:rsidR="00B038BC" w:rsidRDefault="00B038BC">
      <w:pPr>
        <w:pStyle w:val="TOC5"/>
        <w:rPr>
          <w:rFonts w:asciiTheme="minorHAnsi" w:eastAsiaTheme="minorEastAsia" w:hAnsiTheme="minorHAnsi" w:cstheme="minorBidi"/>
          <w:sz w:val="22"/>
          <w:szCs w:val="22"/>
          <w:lang w:eastAsia="en-GB"/>
        </w:rPr>
      </w:pPr>
      <w:r w:rsidRPr="00B038BC">
        <w:t>6.1.2.2.7</w:t>
      </w:r>
      <w:r w:rsidRPr="00B038BC">
        <w:rPr>
          <w:rFonts w:asciiTheme="minorHAnsi" w:eastAsiaTheme="minorEastAsia" w:hAnsiTheme="minorHAnsi" w:cstheme="minorBidi"/>
          <w:sz w:val="22"/>
          <w:szCs w:val="22"/>
          <w:lang w:eastAsia="en-GB"/>
        </w:rPr>
        <w:tab/>
      </w:r>
      <w:r w:rsidRPr="00F8743D">
        <w:rPr>
          <w:lang w:val="en-US"/>
        </w:rPr>
        <w:t>If-Modified-Since</w:t>
      </w:r>
      <w:r>
        <w:tab/>
      </w:r>
      <w:r>
        <w:fldChar w:fldCharType="begin" w:fldLock="1"/>
      </w:r>
      <w:r>
        <w:instrText xml:space="preserve"> PAGEREF _Toc98485662 \h </w:instrText>
      </w:r>
      <w:r>
        <w:fldChar w:fldCharType="separate"/>
      </w:r>
      <w:r>
        <w:t>81</w:t>
      </w:r>
      <w:r>
        <w:fldChar w:fldCharType="end"/>
      </w:r>
    </w:p>
    <w:p w14:paraId="6B88E237" w14:textId="095BD9EF" w:rsidR="00B038BC" w:rsidRDefault="00B038BC">
      <w:pPr>
        <w:pStyle w:val="TOC5"/>
        <w:rPr>
          <w:rFonts w:asciiTheme="minorHAnsi" w:eastAsiaTheme="minorEastAsia" w:hAnsiTheme="minorHAnsi" w:cstheme="minorBidi"/>
          <w:sz w:val="22"/>
          <w:szCs w:val="22"/>
          <w:lang w:eastAsia="en-GB"/>
        </w:rPr>
      </w:pPr>
      <w:r w:rsidRPr="00B038BC">
        <w:t>6.1.2.2.8</w:t>
      </w:r>
      <w:r w:rsidRPr="00B038BC">
        <w:rPr>
          <w:rFonts w:asciiTheme="minorHAnsi" w:eastAsiaTheme="minorEastAsia" w:hAnsiTheme="minorHAnsi" w:cstheme="minorBidi"/>
          <w:sz w:val="22"/>
          <w:szCs w:val="22"/>
          <w:lang w:eastAsia="en-GB"/>
        </w:rPr>
        <w:tab/>
      </w:r>
      <w:r w:rsidRPr="00F8743D">
        <w:rPr>
          <w:lang w:val="en-US"/>
        </w:rPr>
        <w:t>When to Use Entity-Tags and Last-Modified Dates</w:t>
      </w:r>
      <w:r>
        <w:tab/>
      </w:r>
      <w:r>
        <w:fldChar w:fldCharType="begin" w:fldLock="1"/>
      </w:r>
      <w:r>
        <w:instrText xml:space="preserve"> PAGEREF _Toc98485663 \h </w:instrText>
      </w:r>
      <w:r>
        <w:fldChar w:fldCharType="separate"/>
      </w:r>
      <w:r>
        <w:t>81</w:t>
      </w:r>
      <w:r>
        <w:fldChar w:fldCharType="end"/>
      </w:r>
    </w:p>
    <w:p w14:paraId="7D5B448C" w14:textId="4F76FC63" w:rsidR="00B038BC" w:rsidRDefault="00B038B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_Toc98485664 \h </w:instrText>
      </w:r>
      <w:r>
        <w:fldChar w:fldCharType="separate"/>
      </w:r>
      <w:r>
        <w:t>81</w:t>
      </w:r>
      <w:r>
        <w:fldChar w:fldCharType="end"/>
      </w:r>
    </w:p>
    <w:p w14:paraId="3161B6B5" w14:textId="4CBC67E2" w:rsidR="00B038BC" w:rsidRDefault="00B038B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_Toc98485665 \h </w:instrText>
      </w:r>
      <w:r>
        <w:fldChar w:fldCharType="separate"/>
      </w:r>
      <w:r>
        <w:t>81</w:t>
      </w:r>
      <w:r>
        <w:fldChar w:fldCharType="end"/>
      </w:r>
    </w:p>
    <w:p w14:paraId="0CAAFD5F" w14:textId="1E08DD64" w:rsidR="00B038BC" w:rsidRDefault="00B038B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_Toc98485666 \h </w:instrText>
      </w:r>
      <w:r>
        <w:fldChar w:fldCharType="separate"/>
      </w:r>
      <w:r>
        <w:t>81</w:t>
      </w:r>
      <w:r>
        <w:fldChar w:fldCharType="end"/>
      </w:r>
    </w:p>
    <w:p w14:paraId="16C6E128" w14:textId="266D14FD" w:rsidR="00B038BC" w:rsidRDefault="00B038B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_Toc98485667 \h </w:instrText>
      </w:r>
      <w:r>
        <w:fldChar w:fldCharType="separate"/>
      </w:r>
      <w:r>
        <w:t>81</w:t>
      </w:r>
      <w:r>
        <w:fldChar w:fldCharType="end"/>
      </w:r>
    </w:p>
    <w:p w14:paraId="66B8857C" w14:textId="2ECB675D" w:rsidR="00B038BC" w:rsidRDefault="00B038B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_Toc98485668 \h </w:instrText>
      </w:r>
      <w:r>
        <w:fldChar w:fldCharType="separate"/>
      </w:r>
      <w:r>
        <w:t>85</w:t>
      </w:r>
      <w:r>
        <w:fldChar w:fldCharType="end"/>
      </w:r>
    </w:p>
    <w:p w14:paraId="4FE5CA9A" w14:textId="5E4B5130" w:rsidR="00B038BC" w:rsidRDefault="00B038B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_Toc98485669 \h </w:instrText>
      </w:r>
      <w:r>
        <w:fldChar w:fldCharType="separate"/>
      </w:r>
      <w:r>
        <w:t>85</w:t>
      </w:r>
      <w:r>
        <w:fldChar w:fldCharType="end"/>
      </w:r>
    </w:p>
    <w:p w14:paraId="3D9A46A5" w14:textId="1517081B" w:rsidR="00B038BC" w:rsidRDefault="00B038B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_Toc98485670 \h </w:instrText>
      </w:r>
      <w:r>
        <w:fldChar w:fldCharType="separate"/>
      </w:r>
      <w:r>
        <w:t>85</w:t>
      </w:r>
      <w:r>
        <w:fldChar w:fldCharType="end"/>
      </w:r>
    </w:p>
    <w:p w14:paraId="6294F378" w14:textId="670DEFCB" w:rsidR="00B038BC" w:rsidRDefault="00B038B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_Toc98485671 \h </w:instrText>
      </w:r>
      <w:r>
        <w:fldChar w:fldCharType="separate"/>
      </w:r>
      <w:r>
        <w:t>85</w:t>
      </w:r>
      <w:r>
        <w:fldChar w:fldCharType="end"/>
      </w:r>
    </w:p>
    <w:p w14:paraId="074D2008" w14:textId="234D44C9" w:rsidR="00B038BC" w:rsidRDefault="00B038B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_Toc98485672 \h </w:instrText>
      </w:r>
      <w:r>
        <w:fldChar w:fldCharType="separate"/>
      </w:r>
      <w:r>
        <w:t>85</w:t>
      </w:r>
      <w:r>
        <w:fldChar w:fldCharType="end"/>
      </w:r>
    </w:p>
    <w:p w14:paraId="34D299CA" w14:textId="6C520313" w:rsidR="00B038BC" w:rsidRDefault="00B038B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_Toc98485673 \h </w:instrText>
      </w:r>
      <w:r>
        <w:fldChar w:fldCharType="separate"/>
      </w:r>
      <w:r>
        <w:t>86</w:t>
      </w:r>
      <w:r>
        <w:fldChar w:fldCharType="end"/>
      </w:r>
    </w:p>
    <w:p w14:paraId="0E62ADC8" w14:textId="7E463B18" w:rsidR="00B038BC" w:rsidRDefault="00B038B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_Toc98485674 \h </w:instrText>
      </w:r>
      <w:r>
        <w:fldChar w:fldCharType="separate"/>
      </w:r>
      <w:r>
        <w:t>86</w:t>
      </w:r>
      <w:r>
        <w:fldChar w:fldCharType="end"/>
      </w:r>
    </w:p>
    <w:p w14:paraId="7AB18B7F" w14:textId="42C0C780" w:rsidR="00B038BC" w:rsidRDefault="00B038B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_Toc98485675 \h </w:instrText>
      </w:r>
      <w:r>
        <w:fldChar w:fldCharType="separate"/>
      </w:r>
      <w:r>
        <w:t>86</w:t>
      </w:r>
      <w:r>
        <w:fldChar w:fldCharType="end"/>
      </w:r>
    </w:p>
    <w:p w14:paraId="08419009" w14:textId="1A3032A7" w:rsidR="00B038BC" w:rsidRDefault="00B038B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_Toc98485676 \h </w:instrText>
      </w:r>
      <w:r>
        <w:fldChar w:fldCharType="separate"/>
      </w:r>
      <w:r>
        <w:t>87</w:t>
      </w:r>
      <w:r>
        <w:fldChar w:fldCharType="end"/>
      </w:r>
    </w:p>
    <w:p w14:paraId="563F5759" w14:textId="0EFE5BFF" w:rsidR="00B038BC" w:rsidRDefault="00B038BC">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_Toc98485677 \h </w:instrText>
      </w:r>
      <w:r>
        <w:fldChar w:fldCharType="separate"/>
      </w:r>
      <w:r>
        <w:t>87</w:t>
      </w:r>
      <w:r>
        <w:fldChar w:fldCharType="end"/>
      </w:r>
    </w:p>
    <w:p w14:paraId="5706E65E" w14:textId="176979E8" w:rsidR="00B038BC" w:rsidRDefault="00B038BC">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_Toc98485678 \h </w:instrText>
      </w:r>
      <w:r>
        <w:fldChar w:fldCharType="separate"/>
      </w:r>
      <w:r>
        <w:t>88</w:t>
      </w:r>
      <w:r>
        <w:fldChar w:fldCharType="end"/>
      </w:r>
    </w:p>
    <w:p w14:paraId="3EC099B6" w14:textId="75C00F41" w:rsidR="00B038BC" w:rsidRDefault="00B038BC">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_Toc98485679 \h </w:instrText>
      </w:r>
      <w:r>
        <w:fldChar w:fldCharType="separate"/>
      </w:r>
      <w:r>
        <w:t>88</w:t>
      </w:r>
      <w:r>
        <w:fldChar w:fldCharType="end"/>
      </w:r>
    </w:p>
    <w:p w14:paraId="7DD5B4BA" w14:textId="131A853E" w:rsidR="00B038BC" w:rsidRDefault="00B038BC">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_Toc98485680 \h </w:instrText>
      </w:r>
      <w:r>
        <w:fldChar w:fldCharType="separate"/>
      </w:r>
      <w:r>
        <w:t>88</w:t>
      </w:r>
      <w:r>
        <w:fldChar w:fldCharType="end"/>
      </w:r>
    </w:p>
    <w:p w14:paraId="0A834D11" w14:textId="22CB2B28" w:rsidR="00B038BC" w:rsidRDefault="00B038BC">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_Toc98485681 \h </w:instrText>
      </w:r>
      <w:r>
        <w:fldChar w:fldCharType="separate"/>
      </w:r>
      <w:r>
        <w:t>88</w:t>
      </w:r>
      <w:r>
        <w:fldChar w:fldCharType="end"/>
      </w:r>
    </w:p>
    <w:p w14:paraId="6A3044A3" w14:textId="41EB40D0" w:rsidR="00B038BC" w:rsidRDefault="00B038BC">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_Toc98485682 \h </w:instrText>
      </w:r>
      <w:r>
        <w:fldChar w:fldCharType="separate"/>
      </w:r>
      <w:r>
        <w:t>88</w:t>
      </w:r>
      <w:r>
        <w:fldChar w:fldCharType="end"/>
      </w:r>
    </w:p>
    <w:p w14:paraId="58C61BA5" w14:textId="023785A5" w:rsidR="00B038BC" w:rsidRDefault="00B038BC">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_Toc98485683 \h </w:instrText>
      </w:r>
      <w:r>
        <w:fldChar w:fldCharType="separate"/>
      </w:r>
      <w:r>
        <w:t>88</w:t>
      </w:r>
      <w:r>
        <w:fldChar w:fldCharType="end"/>
      </w:r>
    </w:p>
    <w:p w14:paraId="431F8180" w14:textId="4D22EE3E" w:rsidR="00B038BC" w:rsidRDefault="00B038B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_Toc98485684 \h </w:instrText>
      </w:r>
      <w:r>
        <w:fldChar w:fldCharType="separate"/>
      </w:r>
      <w:r>
        <w:t>89</w:t>
      </w:r>
      <w:r>
        <w:fldChar w:fldCharType="end"/>
      </w:r>
    </w:p>
    <w:p w14:paraId="2AB7EF4E" w14:textId="45A927C3" w:rsidR="00B038BC" w:rsidRDefault="00B038B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_Toc98485685 \h </w:instrText>
      </w:r>
      <w:r>
        <w:fldChar w:fldCharType="separate"/>
      </w:r>
      <w:r>
        <w:t>89</w:t>
      </w:r>
      <w:r>
        <w:fldChar w:fldCharType="end"/>
      </w:r>
    </w:p>
    <w:p w14:paraId="6D645B13" w14:textId="213B9DD4" w:rsidR="00B038BC" w:rsidRDefault="00B038B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_Toc98485686 \h </w:instrText>
      </w:r>
      <w:r>
        <w:fldChar w:fldCharType="separate"/>
      </w:r>
      <w:r>
        <w:t>89</w:t>
      </w:r>
      <w:r>
        <w:fldChar w:fldCharType="end"/>
      </w:r>
    </w:p>
    <w:p w14:paraId="3E06DCA4" w14:textId="3CFF3C69" w:rsidR="00B038BC" w:rsidRDefault="00B038B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_Toc98485687 \h </w:instrText>
      </w:r>
      <w:r>
        <w:fldChar w:fldCharType="separate"/>
      </w:r>
      <w:r>
        <w:t>90</w:t>
      </w:r>
      <w:r>
        <w:fldChar w:fldCharType="end"/>
      </w:r>
    </w:p>
    <w:p w14:paraId="284B596B" w14:textId="701706A4" w:rsidR="00B038BC" w:rsidRDefault="00B038B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_Toc98485688 \h </w:instrText>
      </w:r>
      <w:r>
        <w:fldChar w:fldCharType="separate"/>
      </w:r>
      <w:r>
        <w:t>90</w:t>
      </w:r>
      <w:r>
        <w:fldChar w:fldCharType="end"/>
      </w:r>
    </w:p>
    <w:p w14:paraId="6DB22F8A" w14:textId="43B2F055" w:rsidR="00B038BC" w:rsidRDefault="00B038BC">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_Toc98485689 \h </w:instrText>
      </w:r>
      <w:r>
        <w:fldChar w:fldCharType="separate"/>
      </w:r>
      <w:r>
        <w:t>91</w:t>
      </w:r>
      <w:r>
        <w:fldChar w:fldCharType="end"/>
      </w:r>
    </w:p>
    <w:p w14:paraId="67D6C0E2" w14:textId="0BD4AA22" w:rsidR="00B038BC" w:rsidRDefault="00B038BC">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_Toc98485690 \h </w:instrText>
      </w:r>
      <w:r>
        <w:fldChar w:fldCharType="separate"/>
      </w:r>
      <w:r>
        <w:t>91</w:t>
      </w:r>
      <w:r>
        <w:fldChar w:fldCharType="end"/>
      </w:r>
    </w:p>
    <w:p w14:paraId="34B292C4" w14:textId="74C3C145" w:rsidR="00B038BC" w:rsidRDefault="00B038BC">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_Toc98485691 \h </w:instrText>
      </w:r>
      <w:r>
        <w:fldChar w:fldCharType="separate"/>
      </w:r>
      <w:r>
        <w:t>91</w:t>
      </w:r>
      <w:r>
        <w:fldChar w:fldCharType="end"/>
      </w:r>
    </w:p>
    <w:p w14:paraId="41B53BED" w14:textId="54D77320" w:rsidR="00B038BC" w:rsidRDefault="00B038BC">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_Toc98485692 \h </w:instrText>
      </w:r>
      <w:r>
        <w:fldChar w:fldCharType="separate"/>
      </w:r>
      <w:r>
        <w:t>91</w:t>
      </w:r>
      <w:r>
        <w:fldChar w:fldCharType="end"/>
      </w:r>
    </w:p>
    <w:p w14:paraId="60C8BAF4" w14:textId="2BBA93A7" w:rsidR="00B038BC" w:rsidRDefault="00B038BC">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_Toc98485693 \h </w:instrText>
      </w:r>
      <w:r>
        <w:fldChar w:fldCharType="separate"/>
      </w:r>
      <w:r>
        <w:t>91</w:t>
      </w:r>
      <w:r>
        <w:fldChar w:fldCharType="end"/>
      </w:r>
    </w:p>
    <w:p w14:paraId="0FB903E7" w14:textId="3E669A99" w:rsidR="00B038BC" w:rsidRDefault="00B038BC">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_Toc98485694 \h </w:instrText>
      </w:r>
      <w:r>
        <w:fldChar w:fldCharType="separate"/>
      </w:r>
      <w:r>
        <w:t>92</w:t>
      </w:r>
      <w:r>
        <w:fldChar w:fldCharType="end"/>
      </w:r>
    </w:p>
    <w:p w14:paraId="47D75F8D" w14:textId="4C8E52FE" w:rsidR="00B038BC" w:rsidRDefault="00B038BC">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_Toc98485695 \h </w:instrText>
      </w:r>
      <w:r>
        <w:fldChar w:fldCharType="separate"/>
      </w:r>
      <w:r>
        <w:t>92</w:t>
      </w:r>
      <w:r>
        <w:fldChar w:fldCharType="end"/>
      </w:r>
    </w:p>
    <w:p w14:paraId="2C798BA0" w14:textId="5F051633" w:rsidR="00B038BC" w:rsidRDefault="00B038BC">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_Toc98485696 \h </w:instrText>
      </w:r>
      <w:r>
        <w:fldChar w:fldCharType="separate"/>
      </w:r>
      <w:r>
        <w:t>92</w:t>
      </w:r>
      <w:r>
        <w:fldChar w:fldCharType="end"/>
      </w:r>
    </w:p>
    <w:p w14:paraId="4DEE4613" w14:textId="111F9775" w:rsidR="00B038BC" w:rsidRDefault="00B038B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_Toc98485697 \h </w:instrText>
      </w:r>
      <w:r>
        <w:fldChar w:fldCharType="separate"/>
      </w:r>
      <w:r>
        <w:t>92</w:t>
      </w:r>
      <w:r>
        <w:fldChar w:fldCharType="end"/>
      </w:r>
    </w:p>
    <w:p w14:paraId="490335A5" w14:textId="00DC33BC" w:rsidR="00B038BC" w:rsidRDefault="00B038BC">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_Toc98485698 \h </w:instrText>
      </w:r>
      <w:r>
        <w:fldChar w:fldCharType="separate"/>
      </w:r>
      <w:r>
        <w:t>92</w:t>
      </w:r>
      <w:r>
        <w:fldChar w:fldCharType="end"/>
      </w:r>
    </w:p>
    <w:p w14:paraId="1B2DE69E" w14:textId="2022DAB4" w:rsidR="00B038BC" w:rsidRDefault="00B038BC">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_Toc98485699 \h </w:instrText>
      </w:r>
      <w:r>
        <w:fldChar w:fldCharType="separate"/>
      </w:r>
      <w:r>
        <w:t>93</w:t>
      </w:r>
      <w:r>
        <w:fldChar w:fldCharType="end"/>
      </w:r>
    </w:p>
    <w:p w14:paraId="4AF4EF8C" w14:textId="64142130" w:rsidR="00B038BC" w:rsidRDefault="00B038BC">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_Toc98485700 \h </w:instrText>
      </w:r>
      <w:r>
        <w:fldChar w:fldCharType="separate"/>
      </w:r>
      <w:r>
        <w:t>93</w:t>
      </w:r>
      <w:r>
        <w:fldChar w:fldCharType="end"/>
      </w:r>
    </w:p>
    <w:p w14:paraId="3196B7E2" w14:textId="22035DEB" w:rsidR="00B038BC" w:rsidRDefault="00B038BC">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_Toc98485701 \h </w:instrText>
      </w:r>
      <w:r>
        <w:fldChar w:fldCharType="separate"/>
      </w:r>
      <w:r>
        <w:t>93</w:t>
      </w:r>
      <w:r>
        <w:fldChar w:fldCharType="end"/>
      </w:r>
    </w:p>
    <w:p w14:paraId="7E1933C3" w14:textId="437B6BAB" w:rsidR="00B038BC" w:rsidRDefault="00B038B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_Toc98485702 \h </w:instrText>
      </w:r>
      <w:r>
        <w:fldChar w:fldCharType="separate"/>
      </w:r>
      <w:r>
        <w:t>93</w:t>
      </w:r>
      <w:r>
        <w:fldChar w:fldCharType="end"/>
      </w:r>
    </w:p>
    <w:p w14:paraId="27E3B7CD" w14:textId="76F2FBF4" w:rsidR="00B038BC" w:rsidRDefault="00B038B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_Toc98485703 \h </w:instrText>
      </w:r>
      <w:r>
        <w:fldChar w:fldCharType="separate"/>
      </w:r>
      <w:r>
        <w:t>93</w:t>
      </w:r>
      <w:r>
        <w:fldChar w:fldCharType="end"/>
      </w:r>
    </w:p>
    <w:p w14:paraId="660F05F7" w14:textId="463ED78A" w:rsidR="00B038BC" w:rsidRDefault="00B038BC">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_Toc98485704 \h </w:instrText>
      </w:r>
      <w:r>
        <w:fldChar w:fldCharType="separate"/>
      </w:r>
      <w:r>
        <w:t>94</w:t>
      </w:r>
      <w:r>
        <w:fldChar w:fldCharType="end"/>
      </w:r>
    </w:p>
    <w:p w14:paraId="6964D468" w14:textId="195FC4BB" w:rsidR="00B038BC" w:rsidRDefault="00B038BC">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_Toc98485705 \h </w:instrText>
      </w:r>
      <w:r>
        <w:fldChar w:fldCharType="separate"/>
      </w:r>
      <w:r>
        <w:t>94</w:t>
      </w:r>
      <w:r>
        <w:fldChar w:fldCharType="end"/>
      </w:r>
    </w:p>
    <w:p w14:paraId="5C358766" w14:textId="42D9B6FD" w:rsidR="00B038BC" w:rsidRDefault="00B038BC">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_Toc98485706 \h </w:instrText>
      </w:r>
      <w:r>
        <w:fldChar w:fldCharType="separate"/>
      </w:r>
      <w:r>
        <w:t>94</w:t>
      </w:r>
      <w:r>
        <w:fldChar w:fldCharType="end"/>
      </w:r>
    </w:p>
    <w:p w14:paraId="0C984A4C" w14:textId="0F63A3EF" w:rsidR="00B038BC" w:rsidRDefault="00B038BC">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_Toc98485707 \h </w:instrText>
      </w:r>
      <w:r>
        <w:fldChar w:fldCharType="separate"/>
      </w:r>
      <w:r>
        <w:t>94</w:t>
      </w:r>
      <w:r>
        <w:fldChar w:fldCharType="end"/>
      </w:r>
    </w:p>
    <w:p w14:paraId="4966EAD9" w14:textId="00D25CEF" w:rsidR="00B038BC" w:rsidRDefault="00B038BC">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_Toc98485708 \h </w:instrText>
      </w:r>
      <w:r>
        <w:fldChar w:fldCharType="separate"/>
      </w:r>
      <w:r>
        <w:t>94</w:t>
      </w:r>
      <w:r>
        <w:fldChar w:fldCharType="end"/>
      </w:r>
    </w:p>
    <w:p w14:paraId="0C4C6B3D" w14:textId="0504D814" w:rsidR="00B038BC" w:rsidRDefault="00B038BC">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_Toc98485709 \h </w:instrText>
      </w:r>
      <w:r>
        <w:fldChar w:fldCharType="separate"/>
      </w:r>
      <w:r>
        <w:t>96</w:t>
      </w:r>
      <w:r>
        <w:fldChar w:fldCharType="end"/>
      </w:r>
    </w:p>
    <w:p w14:paraId="6ABAC5EB" w14:textId="00968AD1" w:rsidR="00B038BC" w:rsidRDefault="00B038BC">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_Toc98485710 \h </w:instrText>
      </w:r>
      <w:r>
        <w:fldChar w:fldCharType="separate"/>
      </w:r>
      <w:r>
        <w:t>96</w:t>
      </w:r>
      <w:r>
        <w:fldChar w:fldCharType="end"/>
      </w:r>
    </w:p>
    <w:p w14:paraId="1A47C282" w14:textId="00E4A5D2" w:rsidR="00B038BC" w:rsidRDefault="00B038BC">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_Toc98485711 \h </w:instrText>
      </w:r>
      <w:r>
        <w:fldChar w:fldCharType="separate"/>
      </w:r>
      <w:r>
        <w:t>96</w:t>
      </w:r>
      <w:r>
        <w:fldChar w:fldCharType="end"/>
      </w:r>
    </w:p>
    <w:p w14:paraId="4DFDAB8D" w14:textId="65776FA6" w:rsidR="00B038BC" w:rsidRDefault="00B038BC">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_Toc98485712 \h </w:instrText>
      </w:r>
      <w:r>
        <w:fldChar w:fldCharType="separate"/>
      </w:r>
      <w:r>
        <w:t>96</w:t>
      </w:r>
      <w:r>
        <w:fldChar w:fldCharType="end"/>
      </w:r>
    </w:p>
    <w:p w14:paraId="17AB0E27" w14:textId="4ADCB369" w:rsidR="00B038BC" w:rsidRDefault="00B038BC">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_Toc98485713 \h </w:instrText>
      </w:r>
      <w:r>
        <w:fldChar w:fldCharType="separate"/>
      </w:r>
      <w:r>
        <w:t>96</w:t>
      </w:r>
      <w:r>
        <w:fldChar w:fldCharType="end"/>
      </w:r>
    </w:p>
    <w:p w14:paraId="184A9E0D" w14:textId="3D2C4F1B" w:rsidR="00B038BC" w:rsidRDefault="00B038BC">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_Toc98485714 \h </w:instrText>
      </w:r>
      <w:r>
        <w:fldChar w:fldCharType="separate"/>
      </w:r>
      <w:r>
        <w:t>97</w:t>
      </w:r>
      <w:r>
        <w:fldChar w:fldCharType="end"/>
      </w:r>
    </w:p>
    <w:p w14:paraId="019E0ED3" w14:textId="20894FF0" w:rsidR="00B038BC" w:rsidRDefault="00B038BC">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_Toc98485715 \h </w:instrText>
      </w:r>
      <w:r>
        <w:fldChar w:fldCharType="separate"/>
      </w:r>
      <w:r>
        <w:t>97</w:t>
      </w:r>
      <w:r>
        <w:fldChar w:fldCharType="end"/>
      </w:r>
    </w:p>
    <w:p w14:paraId="27AB6DAD" w14:textId="451B79E7" w:rsidR="00B038BC" w:rsidRDefault="00B038BC">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_Toc98485716 \h </w:instrText>
      </w:r>
      <w:r>
        <w:fldChar w:fldCharType="separate"/>
      </w:r>
      <w:r>
        <w:t>97</w:t>
      </w:r>
      <w:r>
        <w:fldChar w:fldCharType="end"/>
      </w:r>
    </w:p>
    <w:p w14:paraId="769B4217" w14:textId="0205A8E2" w:rsidR="00B038BC" w:rsidRDefault="00B038BC">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_Toc98485717 \h </w:instrText>
      </w:r>
      <w:r>
        <w:fldChar w:fldCharType="separate"/>
      </w:r>
      <w:r>
        <w:t>98</w:t>
      </w:r>
      <w:r>
        <w:fldChar w:fldCharType="end"/>
      </w:r>
    </w:p>
    <w:p w14:paraId="3D435332" w14:textId="46559C79" w:rsidR="00B038BC" w:rsidRDefault="00B038BC">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_Toc98485718 \h </w:instrText>
      </w:r>
      <w:r>
        <w:fldChar w:fldCharType="separate"/>
      </w:r>
      <w:r>
        <w:t>98</w:t>
      </w:r>
      <w:r>
        <w:fldChar w:fldCharType="end"/>
      </w:r>
    </w:p>
    <w:p w14:paraId="5ADB7782" w14:textId="39022768" w:rsidR="00B038BC" w:rsidRDefault="00B038BC">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_Toc98485719 \h </w:instrText>
      </w:r>
      <w:r>
        <w:fldChar w:fldCharType="separate"/>
      </w:r>
      <w:r>
        <w:t>98</w:t>
      </w:r>
      <w:r>
        <w:fldChar w:fldCharType="end"/>
      </w:r>
    </w:p>
    <w:p w14:paraId="3084A7F8" w14:textId="355673C4" w:rsidR="00B038BC" w:rsidRDefault="00B038BC">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_Toc98485720 \h </w:instrText>
      </w:r>
      <w:r>
        <w:fldChar w:fldCharType="separate"/>
      </w:r>
      <w:r>
        <w:t>98</w:t>
      </w:r>
      <w:r>
        <w:fldChar w:fldCharType="end"/>
      </w:r>
    </w:p>
    <w:p w14:paraId="6C2CA497" w14:textId="7F8A60B3" w:rsidR="00B038BC" w:rsidRDefault="00B038BC">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_Toc98485721 \h </w:instrText>
      </w:r>
      <w:r>
        <w:fldChar w:fldCharType="separate"/>
      </w:r>
      <w:r>
        <w:t>99</w:t>
      </w:r>
      <w:r>
        <w:fldChar w:fldCharType="end"/>
      </w:r>
    </w:p>
    <w:p w14:paraId="07B32A59" w14:textId="52D64D28" w:rsidR="00B038BC" w:rsidRDefault="00B038BC">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_Toc98485722 \h </w:instrText>
      </w:r>
      <w:r>
        <w:fldChar w:fldCharType="separate"/>
      </w:r>
      <w:r>
        <w:t>99</w:t>
      </w:r>
      <w:r>
        <w:fldChar w:fldCharType="end"/>
      </w:r>
    </w:p>
    <w:p w14:paraId="7F6C449C" w14:textId="288855B7" w:rsidR="00B038BC" w:rsidRDefault="00B038BC">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_Toc98485723 \h </w:instrText>
      </w:r>
      <w:r>
        <w:fldChar w:fldCharType="separate"/>
      </w:r>
      <w:r>
        <w:t>99</w:t>
      </w:r>
      <w:r>
        <w:fldChar w:fldCharType="end"/>
      </w:r>
    </w:p>
    <w:p w14:paraId="77912249" w14:textId="521A6AAF" w:rsidR="00B038BC" w:rsidRDefault="00B038BC">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_Toc98485724 \h </w:instrText>
      </w:r>
      <w:r>
        <w:fldChar w:fldCharType="separate"/>
      </w:r>
      <w:r>
        <w:t>100</w:t>
      </w:r>
      <w:r>
        <w:fldChar w:fldCharType="end"/>
      </w:r>
    </w:p>
    <w:p w14:paraId="15DD300D" w14:textId="0E89A03F" w:rsidR="00B038BC" w:rsidRDefault="00B038BC">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_Toc98485725 \h </w:instrText>
      </w:r>
      <w:r>
        <w:fldChar w:fldCharType="separate"/>
      </w:r>
      <w:r>
        <w:t>100</w:t>
      </w:r>
      <w:r>
        <w:fldChar w:fldCharType="end"/>
      </w:r>
    </w:p>
    <w:p w14:paraId="61891AFE" w14:textId="43E64B8F" w:rsidR="00B038BC" w:rsidRDefault="00B038BC">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_Toc98485726 \h </w:instrText>
      </w:r>
      <w:r>
        <w:fldChar w:fldCharType="separate"/>
      </w:r>
      <w:r>
        <w:t>100</w:t>
      </w:r>
      <w:r>
        <w:fldChar w:fldCharType="end"/>
      </w:r>
    </w:p>
    <w:p w14:paraId="63DD6BEC" w14:textId="1913E1CA" w:rsidR="00B038BC" w:rsidRDefault="00B038BC">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_Toc98485727 \h </w:instrText>
      </w:r>
      <w:r>
        <w:fldChar w:fldCharType="separate"/>
      </w:r>
      <w:r>
        <w:t>100</w:t>
      </w:r>
      <w:r>
        <w:fldChar w:fldCharType="end"/>
      </w:r>
    </w:p>
    <w:p w14:paraId="40821AEB" w14:textId="0B32F493" w:rsidR="00B038BC" w:rsidRDefault="00B038BC">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_Toc98485728 \h </w:instrText>
      </w:r>
      <w:r>
        <w:fldChar w:fldCharType="separate"/>
      </w:r>
      <w:r>
        <w:t>100</w:t>
      </w:r>
      <w:r>
        <w:fldChar w:fldCharType="end"/>
      </w:r>
    </w:p>
    <w:p w14:paraId="5A4F8F92" w14:textId="70397543" w:rsidR="00B038BC" w:rsidRDefault="00B038BC">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_Toc98485729 \h </w:instrText>
      </w:r>
      <w:r>
        <w:fldChar w:fldCharType="separate"/>
      </w:r>
      <w:r>
        <w:t>101</w:t>
      </w:r>
      <w:r>
        <w:fldChar w:fldCharType="end"/>
      </w:r>
    </w:p>
    <w:p w14:paraId="3943CAF3" w14:textId="482C864A" w:rsidR="00B038BC" w:rsidRDefault="00B038BC">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_Toc98485730 \h </w:instrText>
      </w:r>
      <w:r>
        <w:fldChar w:fldCharType="separate"/>
      </w:r>
      <w:r>
        <w:t>101</w:t>
      </w:r>
      <w:r>
        <w:fldChar w:fldCharType="end"/>
      </w:r>
    </w:p>
    <w:p w14:paraId="78CDB03B" w14:textId="7D94B0D7" w:rsidR="00B038BC" w:rsidRDefault="00B038BC">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_Toc98485731 \h </w:instrText>
      </w:r>
      <w:r>
        <w:fldChar w:fldCharType="separate"/>
      </w:r>
      <w:r>
        <w:t>101</w:t>
      </w:r>
      <w:r>
        <w:fldChar w:fldCharType="end"/>
      </w:r>
    </w:p>
    <w:p w14:paraId="05EEAD1D" w14:textId="57B59F32" w:rsidR="00B038BC" w:rsidRDefault="00B038BC">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_Toc98485732 \h </w:instrText>
      </w:r>
      <w:r>
        <w:fldChar w:fldCharType="separate"/>
      </w:r>
      <w:r>
        <w:t>102</w:t>
      </w:r>
      <w:r>
        <w:fldChar w:fldCharType="end"/>
      </w:r>
    </w:p>
    <w:p w14:paraId="3073F7BF" w14:textId="02BED863" w:rsidR="00B038BC" w:rsidRDefault="00B038BC">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_Toc98485733 \h </w:instrText>
      </w:r>
      <w:r>
        <w:fldChar w:fldCharType="separate"/>
      </w:r>
      <w:r>
        <w:t>102</w:t>
      </w:r>
      <w:r>
        <w:fldChar w:fldCharType="end"/>
      </w:r>
    </w:p>
    <w:p w14:paraId="6BF4156E" w14:textId="5D8A1326" w:rsidR="00B038BC" w:rsidRDefault="00B038BC">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_Toc98485734 \h </w:instrText>
      </w:r>
      <w:r>
        <w:fldChar w:fldCharType="separate"/>
      </w:r>
      <w:r>
        <w:t>102</w:t>
      </w:r>
      <w:r>
        <w:fldChar w:fldCharType="end"/>
      </w:r>
    </w:p>
    <w:p w14:paraId="0DE6FBE6" w14:textId="14609A5D" w:rsidR="00B038BC" w:rsidRDefault="00B038BC">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_Toc98485735 \h </w:instrText>
      </w:r>
      <w:r>
        <w:fldChar w:fldCharType="separate"/>
      </w:r>
      <w:r>
        <w:t>102</w:t>
      </w:r>
      <w:r>
        <w:fldChar w:fldCharType="end"/>
      </w:r>
    </w:p>
    <w:p w14:paraId="715A5F6C" w14:textId="6B90DD0A" w:rsidR="00B038BC" w:rsidRDefault="00B038BC">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_Toc98485736 \h </w:instrText>
      </w:r>
      <w:r>
        <w:fldChar w:fldCharType="separate"/>
      </w:r>
      <w:r>
        <w:t>102</w:t>
      </w:r>
      <w:r>
        <w:fldChar w:fldCharType="end"/>
      </w:r>
    </w:p>
    <w:p w14:paraId="330BAD45" w14:textId="1D9C63A9" w:rsidR="00B038BC" w:rsidRDefault="00B038BC">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_Toc98485737 \h </w:instrText>
      </w:r>
      <w:r>
        <w:fldChar w:fldCharType="separate"/>
      </w:r>
      <w:r>
        <w:t>102</w:t>
      </w:r>
      <w:r>
        <w:fldChar w:fldCharType="end"/>
      </w:r>
    </w:p>
    <w:p w14:paraId="6202ED6E" w14:textId="20E5C2C1" w:rsidR="00B038BC" w:rsidRDefault="00B038BC">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_Toc98485738 \h </w:instrText>
      </w:r>
      <w:r>
        <w:fldChar w:fldCharType="separate"/>
      </w:r>
      <w:r>
        <w:t>102</w:t>
      </w:r>
      <w:r>
        <w:fldChar w:fldCharType="end"/>
      </w:r>
    </w:p>
    <w:p w14:paraId="255B8C19" w14:textId="7862744D" w:rsidR="00B038BC" w:rsidRDefault="00B038BC">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_Toc98485739 \h </w:instrText>
      </w:r>
      <w:r>
        <w:fldChar w:fldCharType="separate"/>
      </w:r>
      <w:r>
        <w:t>103</w:t>
      </w:r>
      <w:r>
        <w:fldChar w:fldCharType="end"/>
      </w:r>
    </w:p>
    <w:p w14:paraId="441A6D94" w14:textId="42D59A65" w:rsidR="00B038BC" w:rsidRDefault="00B038BC">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_Toc98485740 \h </w:instrText>
      </w:r>
      <w:r>
        <w:fldChar w:fldCharType="separate"/>
      </w:r>
      <w:r>
        <w:t>103</w:t>
      </w:r>
      <w:r>
        <w:fldChar w:fldCharType="end"/>
      </w:r>
    </w:p>
    <w:p w14:paraId="44EAA015" w14:textId="179F68B5" w:rsidR="00B038BC" w:rsidRDefault="00B038BC">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_Toc98485741 \h </w:instrText>
      </w:r>
      <w:r>
        <w:fldChar w:fldCharType="separate"/>
      </w:r>
      <w:r>
        <w:t>104</w:t>
      </w:r>
      <w:r>
        <w:fldChar w:fldCharType="end"/>
      </w:r>
    </w:p>
    <w:p w14:paraId="780C0CE2" w14:textId="68EDB762" w:rsidR="00B038BC" w:rsidRDefault="00B038BC">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_Toc98485742 \h </w:instrText>
      </w:r>
      <w:r>
        <w:fldChar w:fldCharType="separate"/>
      </w:r>
      <w:r>
        <w:t>104</w:t>
      </w:r>
      <w:r>
        <w:fldChar w:fldCharType="end"/>
      </w:r>
    </w:p>
    <w:p w14:paraId="01573058" w14:textId="0087C481" w:rsidR="00B038BC" w:rsidRDefault="00B038BC">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_Toc98485743 \h </w:instrText>
      </w:r>
      <w:r>
        <w:fldChar w:fldCharType="separate"/>
      </w:r>
      <w:r>
        <w:t>104</w:t>
      </w:r>
      <w:r>
        <w:fldChar w:fldCharType="end"/>
      </w:r>
    </w:p>
    <w:p w14:paraId="08E6455D" w14:textId="1CDEAA70" w:rsidR="00B038BC" w:rsidRDefault="00B038BC">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_Toc98485744 \h </w:instrText>
      </w:r>
      <w:r>
        <w:fldChar w:fldCharType="separate"/>
      </w:r>
      <w:r>
        <w:t>105</w:t>
      </w:r>
      <w:r>
        <w:fldChar w:fldCharType="end"/>
      </w:r>
    </w:p>
    <w:p w14:paraId="04FFA667" w14:textId="378A57F1" w:rsidR="00B038BC" w:rsidRDefault="00B038BC">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_Toc98485745 \h </w:instrText>
      </w:r>
      <w:r>
        <w:fldChar w:fldCharType="separate"/>
      </w:r>
      <w:r>
        <w:t>105</w:t>
      </w:r>
      <w:r>
        <w:fldChar w:fldCharType="end"/>
      </w:r>
    </w:p>
    <w:p w14:paraId="5E9F8370" w14:textId="750EBEBC" w:rsidR="00B038BC" w:rsidRDefault="00B038BC">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_Toc98485746 \h </w:instrText>
      </w:r>
      <w:r>
        <w:fldChar w:fldCharType="separate"/>
      </w:r>
      <w:r>
        <w:t>105</w:t>
      </w:r>
      <w:r>
        <w:fldChar w:fldCharType="end"/>
      </w:r>
    </w:p>
    <w:p w14:paraId="288242DB" w14:textId="7515B0C9" w:rsidR="00B038BC" w:rsidRDefault="00B038BC">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_Toc98485747 \h </w:instrText>
      </w:r>
      <w:r>
        <w:fldChar w:fldCharType="separate"/>
      </w:r>
      <w:r>
        <w:t>105</w:t>
      </w:r>
      <w:r>
        <w:fldChar w:fldCharType="end"/>
      </w:r>
    </w:p>
    <w:p w14:paraId="284BA194" w14:textId="03700CD6" w:rsidR="00B038BC" w:rsidRDefault="00B038BC">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_Toc98485748 \h </w:instrText>
      </w:r>
      <w:r>
        <w:fldChar w:fldCharType="separate"/>
      </w:r>
      <w:r>
        <w:t>105</w:t>
      </w:r>
      <w:r>
        <w:fldChar w:fldCharType="end"/>
      </w:r>
    </w:p>
    <w:p w14:paraId="78827252" w14:textId="31D569AF" w:rsidR="00B038BC" w:rsidRDefault="00B038BC">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_Toc98485749 \h </w:instrText>
      </w:r>
      <w:r>
        <w:fldChar w:fldCharType="separate"/>
      </w:r>
      <w:r>
        <w:t>106</w:t>
      </w:r>
      <w:r>
        <w:fldChar w:fldCharType="end"/>
      </w:r>
    </w:p>
    <w:p w14:paraId="3F689F89" w14:textId="4D813A50" w:rsidR="00B038BC" w:rsidRDefault="00B038BC">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_Toc98485750 \h </w:instrText>
      </w:r>
      <w:r>
        <w:fldChar w:fldCharType="separate"/>
      </w:r>
      <w:r>
        <w:t>106</w:t>
      </w:r>
      <w:r>
        <w:fldChar w:fldCharType="end"/>
      </w:r>
    </w:p>
    <w:p w14:paraId="2BBD2C67" w14:textId="07472896" w:rsidR="00B038BC" w:rsidRDefault="00B038BC">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_Toc98485751 \h </w:instrText>
      </w:r>
      <w:r>
        <w:fldChar w:fldCharType="separate"/>
      </w:r>
      <w:r>
        <w:t>106</w:t>
      </w:r>
      <w:r>
        <w:fldChar w:fldCharType="end"/>
      </w:r>
    </w:p>
    <w:p w14:paraId="135D38E6" w14:textId="14195727" w:rsidR="00B038BC" w:rsidRDefault="00B038BC">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_Toc98485752 \h </w:instrText>
      </w:r>
      <w:r>
        <w:fldChar w:fldCharType="separate"/>
      </w:r>
      <w:r>
        <w:t>106</w:t>
      </w:r>
      <w:r>
        <w:fldChar w:fldCharType="end"/>
      </w:r>
    </w:p>
    <w:p w14:paraId="7A5C7BFC" w14:textId="53F6251D" w:rsidR="00B038BC" w:rsidRDefault="00B038BC">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_Toc98485753 \h </w:instrText>
      </w:r>
      <w:r>
        <w:fldChar w:fldCharType="separate"/>
      </w:r>
      <w:r>
        <w:t>106</w:t>
      </w:r>
      <w:r>
        <w:fldChar w:fldCharType="end"/>
      </w:r>
    </w:p>
    <w:p w14:paraId="490D67BC" w14:textId="19BFC4A7" w:rsidR="00B038BC" w:rsidRDefault="00B038BC">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_Toc98485754 \h </w:instrText>
      </w:r>
      <w:r>
        <w:fldChar w:fldCharType="separate"/>
      </w:r>
      <w:r>
        <w:t>107</w:t>
      </w:r>
      <w:r>
        <w:fldChar w:fldCharType="end"/>
      </w:r>
    </w:p>
    <w:p w14:paraId="2251746F" w14:textId="368082D4" w:rsidR="00B038BC" w:rsidRDefault="00B038BC">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_Toc98485755 \h </w:instrText>
      </w:r>
      <w:r>
        <w:fldChar w:fldCharType="separate"/>
      </w:r>
      <w:r>
        <w:t>108</w:t>
      </w:r>
      <w:r>
        <w:fldChar w:fldCharType="end"/>
      </w:r>
    </w:p>
    <w:p w14:paraId="29EC97B3" w14:textId="7F8A7C62" w:rsidR="00B038BC" w:rsidRDefault="00B038BC">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_Toc98485756 \h </w:instrText>
      </w:r>
      <w:r>
        <w:fldChar w:fldCharType="separate"/>
      </w:r>
      <w:r>
        <w:t>108</w:t>
      </w:r>
      <w:r>
        <w:fldChar w:fldCharType="end"/>
      </w:r>
    </w:p>
    <w:p w14:paraId="74846B8A" w14:textId="426798E4" w:rsidR="00B038BC" w:rsidRDefault="00B038BC">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_Toc98485757 \h </w:instrText>
      </w:r>
      <w:r>
        <w:fldChar w:fldCharType="separate"/>
      </w:r>
      <w:r>
        <w:t>108</w:t>
      </w:r>
      <w:r>
        <w:fldChar w:fldCharType="end"/>
      </w:r>
    </w:p>
    <w:p w14:paraId="171E9235" w14:textId="1E6F80D1" w:rsidR="00B038BC" w:rsidRDefault="00B038BC">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_Toc98485758 \h </w:instrText>
      </w:r>
      <w:r>
        <w:fldChar w:fldCharType="separate"/>
      </w:r>
      <w:r>
        <w:t>108</w:t>
      </w:r>
      <w:r>
        <w:fldChar w:fldCharType="end"/>
      </w:r>
    </w:p>
    <w:p w14:paraId="0ADBC583" w14:textId="32F75809" w:rsidR="00B038BC" w:rsidRDefault="00B038BC">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_Toc98485759 \h </w:instrText>
      </w:r>
      <w:r>
        <w:fldChar w:fldCharType="separate"/>
      </w:r>
      <w:r>
        <w:t>108</w:t>
      </w:r>
      <w:r>
        <w:fldChar w:fldCharType="end"/>
      </w:r>
    </w:p>
    <w:p w14:paraId="2C34E64B" w14:textId="0DB07035" w:rsidR="00B038BC" w:rsidRDefault="00B038BC">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_Toc98485760 \h </w:instrText>
      </w:r>
      <w:r>
        <w:fldChar w:fldCharType="separate"/>
      </w:r>
      <w:r>
        <w:t>109</w:t>
      </w:r>
      <w:r>
        <w:fldChar w:fldCharType="end"/>
      </w:r>
    </w:p>
    <w:p w14:paraId="04738B77" w14:textId="7E52FD72" w:rsidR="00B038BC" w:rsidRDefault="00B038BC">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_Toc98485761 \h </w:instrText>
      </w:r>
      <w:r>
        <w:fldChar w:fldCharType="separate"/>
      </w:r>
      <w:r>
        <w:t>109</w:t>
      </w:r>
      <w:r>
        <w:fldChar w:fldCharType="end"/>
      </w:r>
    </w:p>
    <w:p w14:paraId="5FB9FAE4" w14:textId="7EF345A2" w:rsidR="00B038BC" w:rsidRDefault="00B038BC">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_Toc98485762 \h </w:instrText>
      </w:r>
      <w:r>
        <w:fldChar w:fldCharType="separate"/>
      </w:r>
      <w:r>
        <w:t>109</w:t>
      </w:r>
      <w:r>
        <w:fldChar w:fldCharType="end"/>
      </w:r>
    </w:p>
    <w:p w14:paraId="7CDAF289" w14:textId="1E1BCC33" w:rsidR="00B038BC" w:rsidRDefault="00B038BC">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_Toc98485763 \h </w:instrText>
      </w:r>
      <w:r>
        <w:fldChar w:fldCharType="separate"/>
      </w:r>
      <w:r>
        <w:t>109</w:t>
      </w:r>
      <w:r>
        <w:fldChar w:fldCharType="end"/>
      </w:r>
    </w:p>
    <w:p w14:paraId="76977FAE" w14:textId="355859FA" w:rsidR="00B038BC" w:rsidRDefault="00B038BC">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_Toc98485764 \h </w:instrText>
      </w:r>
      <w:r>
        <w:fldChar w:fldCharType="separate"/>
      </w:r>
      <w:r>
        <w:t>109</w:t>
      </w:r>
      <w:r>
        <w:fldChar w:fldCharType="end"/>
      </w:r>
    </w:p>
    <w:p w14:paraId="2D0A379D" w14:textId="424D6714" w:rsidR="00B038BC" w:rsidRDefault="00B038BC">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_Toc98485765 \h </w:instrText>
      </w:r>
      <w:r>
        <w:fldChar w:fldCharType="separate"/>
      </w:r>
      <w:r>
        <w:t>110</w:t>
      </w:r>
      <w:r>
        <w:fldChar w:fldCharType="end"/>
      </w:r>
    </w:p>
    <w:p w14:paraId="7C04502F" w14:textId="36C78562" w:rsidR="00B038BC" w:rsidRDefault="00B038BC">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_Toc98485766 \h </w:instrText>
      </w:r>
      <w:r>
        <w:fldChar w:fldCharType="separate"/>
      </w:r>
      <w:r>
        <w:t>110</w:t>
      </w:r>
      <w:r>
        <w:fldChar w:fldCharType="end"/>
      </w:r>
    </w:p>
    <w:p w14:paraId="4C850639" w14:textId="5BB4F91C" w:rsidR="00B038BC" w:rsidRDefault="00B038BC">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_Toc98485767 \h </w:instrText>
      </w:r>
      <w:r>
        <w:fldChar w:fldCharType="separate"/>
      </w:r>
      <w:r>
        <w:t>110</w:t>
      </w:r>
      <w:r>
        <w:fldChar w:fldCharType="end"/>
      </w:r>
    </w:p>
    <w:p w14:paraId="264C88F5" w14:textId="57F328C5" w:rsidR="00B038BC" w:rsidRDefault="00B038BC">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_Toc98485768 \h </w:instrText>
      </w:r>
      <w:r>
        <w:fldChar w:fldCharType="separate"/>
      </w:r>
      <w:r>
        <w:t>110</w:t>
      </w:r>
      <w:r>
        <w:fldChar w:fldCharType="end"/>
      </w:r>
    </w:p>
    <w:p w14:paraId="612EE715" w14:textId="2AA7D824" w:rsidR="00B038BC" w:rsidRDefault="00B038BC">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_Toc98485769 \h </w:instrText>
      </w:r>
      <w:r>
        <w:fldChar w:fldCharType="separate"/>
      </w:r>
      <w:r>
        <w:t>110</w:t>
      </w:r>
      <w:r>
        <w:fldChar w:fldCharType="end"/>
      </w:r>
    </w:p>
    <w:p w14:paraId="5F6406CA" w14:textId="15F7AA63" w:rsidR="00B038BC" w:rsidRDefault="00B038BC">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_Toc98485770 \h </w:instrText>
      </w:r>
      <w:r>
        <w:fldChar w:fldCharType="separate"/>
      </w:r>
      <w:r>
        <w:t>111</w:t>
      </w:r>
      <w:r>
        <w:fldChar w:fldCharType="end"/>
      </w:r>
    </w:p>
    <w:p w14:paraId="1B655E62" w14:textId="0412E091" w:rsidR="00B038BC" w:rsidRDefault="00B038BC">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_Toc98485771 \h </w:instrText>
      </w:r>
      <w:r>
        <w:fldChar w:fldCharType="separate"/>
      </w:r>
      <w:r>
        <w:t>111</w:t>
      </w:r>
      <w:r>
        <w:fldChar w:fldCharType="end"/>
      </w:r>
    </w:p>
    <w:p w14:paraId="1AE297C4" w14:textId="4F0EE9FF" w:rsidR="00B038BC" w:rsidRDefault="00B038BC">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_Toc98485772 \h </w:instrText>
      </w:r>
      <w:r>
        <w:fldChar w:fldCharType="separate"/>
      </w:r>
      <w:r>
        <w:t>111</w:t>
      </w:r>
      <w:r>
        <w:fldChar w:fldCharType="end"/>
      </w:r>
    </w:p>
    <w:p w14:paraId="01E4FC98" w14:textId="4CD38A21" w:rsidR="00B038BC" w:rsidRDefault="00B038BC">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_Toc98485773 \h </w:instrText>
      </w:r>
      <w:r>
        <w:fldChar w:fldCharType="separate"/>
      </w:r>
      <w:r>
        <w:t>112</w:t>
      </w:r>
      <w:r>
        <w:fldChar w:fldCharType="end"/>
      </w:r>
    </w:p>
    <w:p w14:paraId="48BB0426" w14:textId="06F74BC3" w:rsidR="00B038BC" w:rsidRDefault="00B038BC">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_Toc98485774 \h </w:instrText>
      </w:r>
      <w:r>
        <w:fldChar w:fldCharType="separate"/>
      </w:r>
      <w:r>
        <w:t>112</w:t>
      </w:r>
      <w:r>
        <w:fldChar w:fldCharType="end"/>
      </w:r>
    </w:p>
    <w:p w14:paraId="499AF0BC" w14:textId="3B2949E7" w:rsidR="00B038BC" w:rsidRDefault="00B038BC">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_Toc98485775 \h </w:instrText>
      </w:r>
      <w:r>
        <w:fldChar w:fldCharType="separate"/>
      </w:r>
      <w:r>
        <w:t>112</w:t>
      </w:r>
      <w:r>
        <w:fldChar w:fldCharType="end"/>
      </w:r>
    </w:p>
    <w:p w14:paraId="58123F5A" w14:textId="20905155" w:rsidR="00B038BC" w:rsidRDefault="00B038BC">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_Toc98485776 \h </w:instrText>
      </w:r>
      <w:r>
        <w:fldChar w:fldCharType="separate"/>
      </w:r>
      <w:r>
        <w:t>112</w:t>
      </w:r>
      <w:r>
        <w:fldChar w:fldCharType="end"/>
      </w:r>
    </w:p>
    <w:p w14:paraId="4F153E7B" w14:textId="43AA3DC6" w:rsidR="00B038BC" w:rsidRDefault="00B038BC">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_Toc98485777 \h </w:instrText>
      </w:r>
      <w:r>
        <w:fldChar w:fldCharType="separate"/>
      </w:r>
      <w:r>
        <w:t>112</w:t>
      </w:r>
      <w:r>
        <w:fldChar w:fldCharType="end"/>
      </w:r>
    </w:p>
    <w:p w14:paraId="7D0AC5E7" w14:textId="7E684CC2" w:rsidR="00B038BC" w:rsidRDefault="00B038BC">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_Toc98485778 \h </w:instrText>
      </w:r>
      <w:r>
        <w:fldChar w:fldCharType="separate"/>
      </w:r>
      <w:r>
        <w:t>112</w:t>
      </w:r>
      <w:r>
        <w:fldChar w:fldCharType="end"/>
      </w:r>
    </w:p>
    <w:p w14:paraId="21572B3A" w14:textId="6C077AB6" w:rsidR="00B038BC" w:rsidRDefault="00B038BC">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_Toc98485779 \h </w:instrText>
      </w:r>
      <w:r>
        <w:fldChar w:fldCharType="separate"/>
      </w:r>
      <w:r>
        <w:t>112</w:t>
      </w:r>
      <w:r>
        <w:fldChar w:fldCharType="end"/>
      </w:r>
    </w:p>
    <w:p w14:paraId="282210BC" w14:textId="74FBAE28" w:rsidR="00B038BC" w:rsidRDefault="00B038BC">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_Toc98485780 \h </w:instrText>
      </w:r>
      <w:r>
        <w:fldChar w:fldCharType="separate"/>
      </w:r>
      <w:r>
        <w:t>113</w:t>
      </w:r>
      <w:r>
        <w:fldChar w:fldCharType="end"/>
      </w:r>
    </w:p>
    <w:p w14:paraId="3DE8CCC5" w14:textId="6BC7D539" w:rsidR="00B038BC" w:rsidRDefault="00B038BC">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_Toc98485781 \h </w:instrText>
      </w:r>
      <w:r>
        <w:fldChar w:fldCharType="separate"/>
      </w:r>
      <w:r>
        <w:t>113</w:t>
      </w:r>
      <w:r>
        <w:fldChar w:fldCharType="end"/>
      </w:r>
    </w:p>
    <w:p w14:paraId="27047E8E" w14:textId="1A7B470C" w:rsidR="00B038BC" w:rsidRDefault="00B038BC">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_Toc98485782 \h </w:instrText>
      </w:r>
      <w:r>
        <w:fldChar w:fldCharType="separate"/>
      </w:r>
      <w:r>
        <w:t>113</w:t>
      </w:r>
      <w:r>
        <w:fldChar w:fldCharType="end"/>
      </w:r>
    </w:p>
    <w:p w14:paraId="7277D105" w14:textId="5F5C28D1" w:rsidR="00B038BC" w:rsidRDefault="00B038BC">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_Toc98485783 \h </w:instrText>
      </w:r>
      <w:r>
        <w:fldChar w:fldCharType="separate"/>
      </w:r>
      <w:r>
        <w:t>113</w:t>
      </w:r>
      <w:r>
        <w:fldChar w:fldCharType="end"/>
      </w:r>
    </w:p>
    <w:p w14:paraId="799A98EF" w14:textId="4B6E5C7E" w:rsidR="00B038BC" w:rsidRDefault="00B038BC">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_Toc98485784 \h </w:instrText>
      </w:r>
      <w:r>
        <w:fldChar w:fldCharType="separate"/>
      </w:r>
      <w:r>
        <w:t>113</w:t>
      </w:r>
      <w:r>
        <w:fldChar w:fldCharType="end"/>
      </w:r>
    </w:p>
    <w:p w14:paraId="3AEA0D39" w14:textId="4C431393" w:rsidR="00B038BC" w:rsidRDefault="00B038BC">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_Toc98485785 \h </w:instrText>
      </w:r>
      <w:r>
        <w:fldChar w:fldCharType="separate"/>
      </w:r>
      <w:r>
        <w:t>114</w:t>
      </w:r>
      <w:r>
        <w:fldChar w:fldCharType="end"/>
      </w:r>
    </w:p>
    <w:p w14:paraId="400A1C0C" w14:textId="36D26F9E" w:rsidR="00B038BC" w:rsidRDefault="00B038BC">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_Toc98485786 \h </w:instrText>
      </w:r>
      <w:r>
        <w:fldChar w:fldCharType="separate"/>
      </w:r>
      <w:r>
        <w:t>114</w:t>
      </w:r>
      <w:r>
        <w:fldChar w:fldCharType="end"/>
      </w:r>
    </w:p>
    <w:p w14:paraId="5EE2D81E" w14:textId="6F924708" w:rsidR="00B038BC" w:rsidRDefault="00B038BC">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_Toc98485787 \h </w:instrText>
      </w:r>
      <w:r>
        <w:fldChar w:fldCharType="separate"/>
      </w:r>
      <w:r>
        <w:t>114</w:t>
      </w:r>
      <w:r>
        <w:fldChar w:fldCharType="end"/>
      </w:r>
    </w:p>
    <w:p w14:paraId="3F89D5FC" w14:textId="4BB03402" w:rsidR="00B038BC" w:rsidRDefault="00B038BC">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_Toc98485788 \h </w:instrText>
      </w:r>
      <w:r>
        <w:fldChar w:fldCharType="separate"/>
      </w:r>
      <w:r>
        <w:t>114</w:t>
      </w:r>
      <w:r>
        <w:fldChar w:fldCharType="end"/>
      </w:r>
    </w:p>
    <w:p w14:paraId="25E2EB48" w14:textId="5CAFC51A" w:rsidR="00B038BC" w:rsidRDefault="00B038BC">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_Toc98485789 \h </w:instrText>
      </w:r>
      <w:r>
        <w:fldChar w:fldCharType="separate"/>
      </w:r>
      <w:r>
        <w:t>114</w:t>
      </w:r>
      <w:r>
        <w:fldChar w:fldCharType="end"/>
      </w:r>
    </w:p>
    <w:p w14:paraId="0D68EE9E" w14:textId="2795F306" w:rsidR="00B038BC" w:rsidRDefault="00B038BC">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_Toc98485790 \h </w:instrText>
      </w:r>
      <w:r>
        <w:fldChar w:fldCharType="separate"/>
      </w:r>
      <w:r>
        <w:t>115</w:t>
      </w:r>
      <w:r>
        <w:fldChar w:fldCharType="end"/>
      </w:r>
    </w:p>
    <w:p w14:paraId="0D96E57D" w14:textId="24E206AB" w:rsidR="00B038BC" w:rsidRDefault="00B038BC">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_Toc98485791 \h </w:instrText>
      </w:r>
      <w:r>
        <w:fldChar w:fldCharType="separate"/>
      </w:r>
      <w:r>
        <w:t>115</w:t>
      </w:r>
      <w:r>
        <w:fldChar w:fldCharType="end"/>
      </w:r>
    </w:p>
    <w:p w14:paraId="70EEA7D3" w14:textId="2CB0DB59" w:rsidR="00B038BC" w:rsidRDefault="00B038BC">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_Toc98485792 \h </w:instrText>
      </w:r>
      <w:r>
        <w:fldChar w:fldCharType="separate"/>
      </w:r>
      <w:r>
        <w:t>115</w:t>
      </w:r>
      <w:r>
        <w:fldChar w:fldCharType="end"/>
      </w:r>
    </w:p>
    <w:p w14:paraId="0EA94B6E" w14:textId="49EAB2C9" w:rsidR="00B038BC" w:rsidRDefault="00B038BC">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_Toc98485793 \h </w:instrText>
      </w:r>
      <w:r>
        <w:fldChar w:fldCharType="separate"/>
      </w:r>
      <w:r>
        <w:t>115</w:t>
      </w:r>
      <w:r>
        <w:fldChar w:fldCharType="end"/>
      </w:r>
    </w:p>
    <w:p w14:paraId="0FBF8585" w14:textId="39DAE46F" w:rsidR="00B038BC" w:rsidRDefault="00B038BC">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_Toc98485794 \h </w:instrText>
      </w:r>
      <w:r>
        <w:fldChar w:fldCharType="separate"/>
      </w:r>
      <w:r>
        <w:t>115</w:t>
      </w:r>
      <w:r>
        <w:fldChar w:fldCharType="end"/>
      </w:r>
    </w:p>
    <w:p w14:paraId="4171E887" w14:textId="53FA3EB8" w:rsidR="00B038BC" w:rsidRDefault="00B038BC">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_Toc98485795 \h </w:instrText>
      </w:r>
      <w:r>
        <w:fldChar w:fldCharType="separate"/>
      </w:r>
      <w:r>
        <w:t>116</w:t>
      </w:r>
      <w:r>
        <w:fldChar w:fldCharType="end"/>
      </w:r>
    </w:p>
    <w:p w14:paraId="49F25923" w14:textId="18F5E281" w:rsidR="00B038BC" w:rsidRDefault="00B038BC">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_Toc98485796 \h </w:instrText>
      </w:r>
      <w:r>
        <w:fldChar w:fldCharType="separate"/>
      </w:r>
      <w:r>
        <w:t>116</w:t>
      </w:r>
      <w:r>
        <w:fldChar w:fldCharType="end"/>
      </w:r>
    </w:p>
    <w:p w14:paraId="7152623D" w14:textId="65873721" w:rsidR="00B038BC" w:rsidRDefault="00B038BC">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_Toc98485797 \h </w:instrText>
      </w:r>
      <w:r>
        <w:fldChar w:fldCharType="separate"/>
      </w:r>
      <w:r>
        <w:t>116</w:t>
      </w:r>
      <w:r>
        <w:fldChar w:fldCharType="end"/>
      </w:r>
    </w:p>
    <w:p w14:paraId="008FA5CA" w14:textId="23A146DF" w:rsidR="00B038BC" w:rsidRDefault="00B038BC">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_Toc98485798 \h </w:instrText>
      </w:r>
      <w:r>
        <w:fldChar w:fldCharType="separate"/>
      </w:r>
      <w:r>
        <w:t>116</w:t>
      </w:r>
      <w:r>
        <w:fldChar w:fldCharType="end"/>
      </w:r>
    </w:p>
    <w:p w14:paraId="21D7F1F4" w14:textId="272CF6B5" w:rsidR="00B038BC" w:rsidRDefault="00B038BC">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_Toc98485799 \h </w:instrText>
      </w:r>
      <w:r>
        <w:fldChar w:fldCharType="separate"/>
      </w:r>
      <w:r>
        <w:t>116</w:t>
      </w:r>
      <w:r>
        <w:fldChar w:fldCharType="end"/>
      </w:r>
    </w:p>
    <w:p w14:paraId="7469E0A0" w14:textId="04B63B09" w:rsidR="00B038BC" w:rsidRDefault="00B038BC">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_Toc98485800 \h </w:instrText>
      </w:r>
      <w:r>
        <w:fldChar w:fldCharType="separate"/>
      </w:r>
      <w:r>
        <w:t>117</w:t>
      </w:r>
      <w:r>
        <w:fldChar w:fldCharType="end"/>
      </w:r>
    </w:p>
    <w:p w14:paraId="1CDB4E4E" w14:textId="024F275D" w:rsidR="00B038BC" w:rsidRDefault="00B038BC">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_Toc98485801 \h </w:instrText>
      </w:r>
      <w:r>
        <w:fldChar w:fldCharType="separate"/>
      </w:r>
      <w:r>
        <w:t>117</w:t>
      </w:r>
      <w:r>
        <w:fldChar w:fldCharType="end"/>
      </w:r>
    </w:p>
    <w:p w14:paraId="2457BF0F" w14:textId="42395102" w:rsidR="00B038BC" w:rsidRDefault="00B038BC">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_Toc98485802 \h </w:instrText>
      </w:r>
      <w:r>
        <w:fldChar w:fldCharType="separate"/>
      </w:r>
      <w:r>
        <w:t>117</w:t>
      </w:r>
      <w:r>
        <w:fldChar w:fldCharType="end"/>
      </w:r>
    </w:p>
    <w:p w14:paraId="5549692E" w14:textId="17AA2E92" w:rsidR="00B038BC" w:rsidRDefault="00B038BC">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_Toc98485803 \h </w:instrText>
      </w:r>
      <w:r>
        <w:fldChar w:fldCharType="separate"/>
      </w:r>
      <w:r>
        <w:t>117</w:t>
      </w:r>
      <w:r>
        <w:fldChar w:fldCharType="end"/>
      </w:r>
    </w:p>
    <w:p w14:paraId="7C54F588" w14:textId="75FFFCC2" w:rsidR="00B038BC" w:rsidRDefault="00B038BC">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_Toc98485804 \h </w:instrText>
      </w:r>
      <w:r>
        <w:fldChar w:fldCharType="separate"/>
      </w:r>
      <w:r>
        <w:t>117</w:t>
      </w:r>
      <w:r>
        <w:fldChar w:fldCharType="end"/>
      </w:r>
    </w:p>
    <w:p w14:paraId="625C4ADB" w14:textId="3B6E5736" w:rsidR="00B038BC" w:rsidRDefault="00B038BC">
      <w:pPr>
        <w:pStyle w:val="TOC4"/>
        <w:rPr>
          <w:rFonts w:asciiTheme="minorHAnsi" w:eastAsiaTheme="minorEastAsia" w:hAnsiTheme="minorHAnsi" w:cstheme="minorBidi"/>
          <w:sz w:val="22"/>
          <w:szCs w:val="22"/>
          <w:lang w:eastAsia="en-GB"/>
        </w:rPr>
      </w:pPr>
      <w:r>
        <w:t>6.1.3.28</w:t>
      </w:r>
      <w:r>
        <w:rPr>
          <w:rFonts w:asciiTheme="minorHAnsi" w:eastAsiaTheme="minorEastAsia" w:hAnsiTheme="minorHAnsi" w:cstheme="minorBidi"/>
          <w:sz w:val="22"/>
          <w:szCs w:val="22"/>
          <w:lang w:eastAsia="en-GB"/>
        </w:rPr>
        <w:tab/>
      </w:r>
      <w:r>
        <w:t>Resource: LcsBroadcastAssistanceSubscriptionData (Document)</w:t>
      </w:r>
      <w:r>
        <w:tab/>
      </w:r>
      <w:r>
        <w:fldChar w:fldCharType="begin" w:fldLock="1"/>
      </w:r>
      <w:r>
        <w:instrText xml:space="preserve"> PAGEREF _Toc98485805 \h </w:instrText>
      </w:r>
      <w:r>
        <w:fldChar w:fldCharType="separate"/>
      </w:r>
      <w:r>
        <w:t>118</w:t>
      </w:r>
      <w:r>
        <w:fldChar w:fldCharType="end"/>
      </w:r>
    </w:p>
    <w:p w14:paraId="09B0957E" w14:textId="307A7CB9" w:rsidR="00B038BC" w:rsidRDefault="00B038BC">
      <w:pPr>
        <w:pStyle w:val="TOC5"/>
        <w:rPr>
          <w:rFonts w:asciiTheme="minorHAnsi" w:eastAsiaTheme="minorEastAsia" w:hAnsiTheme="minorHAnsi" w:cstheme="minorBidi"/>
          <w:sz w:val="22"/>
          <w:szCs w:val="22"/>
          <w:lang w:eastAsia="en-GB"/>
        </w:rPr>
      </w:pPr>
      <w:r>
        <w:t>6.1.3.28.1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_Toc98485806 \h </w:instrText>
      </w:r>
      <w:r>
        <w:fldChar w:fldCharType="separate"/>
      </w:r>
      <w:r>
        <w:t>118</w:t>
      </w:r>
      <w:r>
        <w:fldChar w:fldCharType="end"/>
      </w:r>
    </w:p>
    <w:p w14:paraId="5663C5C2" w14:textId="3F758F2A" w:rsidR="00B038BC" w:rsidRDefault="00B038BC">
      <w:pPr>
        <w:pStyle w:val="TOC5"/>
        <w:rPr>
          <w:rFonts w:asciiTheme="minorHAnsi" w:eastAsiaTheme="minorEastAsia" w:hAnsiTheme="minorHAnsi" w:cstheme="minorBidi"/>
          <w:sz w:val="22"/>
          <w:szCs w:val="22"/>
          <w:lang w:eastAsia="en-GB"/>
        </w:rPr>
      </w:pPr>
      <w:r>
        <w:t>6.1.3.28.2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_Toc98485807 \h </w:instrText>
      </w:r>
      <w:r>
        <w:fldChar w:fldCharType="separate"/>
      </w:r>
      <w:r>
        <w:t>118</w:t>
      </w:r>
      <w:r>
        <w:fldChar w:fldCharType="end"/>
      </w:r>
    </w:p>
    <w:p w14:paraId="4CA68C27" w14:textId="572927B7" w:rsidR="00B038BC" w:rsidRDefault="00B038BC">
      <w:pPr>
        <w:pStyle w:val="TOC5"/>
        <w:rPr>
          <w:rFonts w:asciiTheme="minorHAnsi" w:eastAsiaTheme="minorEastAsia" w:hAnsiTheme="minorHAnsi" w:cstheme="minorBidi"/>
          <w:sz w:val="22"/>
          <w:szCs w:val="22"/>
          <w:lang w:eastAsia="en-GB"/>
        </w:rPr>
      </w:pPr>
      <w:r>
        <w:t>6.1.3.28.3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_Toc98485808 \h </w:instrText>
      </w:r>
      <w:r>
        <w:fldChar w:fldCharType="separate"/>
      </w:r>
      <w:r>
        <w:t>118</w:t>
      </w:r>
      <w:r>
        <w:fldChar w:fldCharType="end"/>
      </w:r>
    </w:p>
    <w:p w14:paraId="2C5B847E" w14:textId="4B0EA650" w:rsidR="00B038BC" w:rsidRDefault="00B038BC">
      <w:pPr>
        <w:pStyle w:val="TOC4"/>
        <w:rPr>
          <w:rFonts w:asciiTheme="minorHAnsi" w:eastAsiaTheme="minorEastAsia" w:hAnsiTheme="minorHAnsi" w:cstheme="minorBidi"/>
          <w:sz w:val="22"/>
          <w:szCs w:val="22"/>
          <w:lang w:eastAsia="en-GB"/>
        </w:rPr>
      </w:pPr>
      <w:r>
        <w:t>6.1.3.29</w:t>
      </w:r>
      <w:r>
        <w:rPr>
          <w:rFonts w:asciiTheme="minorHAnsi" w:eastAsiaTheme="minorEastAsia" w:hAnsiTheme="minorHAnsi" w:cstheme="minorBidi"/>
          <w:sz w:val="22"/>
          <w:szCs w:val="22"/>
          <w:lang w:eastAsia="en-GB"/>
        </w:rPr>
        <w:tab/>
      </w:r>
      <w:r>
        <w:t>Resource: IndividualSharedData (Document)</w:t>
      </w:r>
      <w:r>
        <w:tab/>
      </w:r>
      <w:r>
        <w:fldChar w:fldCharType="begin" w:fldLock="1"/>
      </w:r>
      <w:r>
        <w:instrText xml:space="preserve"> PAGEREF _Toc98485809 \h </w:instrText>
      </w:r>
      <w:r>
        <w:fldChar w:fldCharType="separate"/>
      </w:r>
      <w:r>
        <w:t>119</w:t>
      </w:r>
      <w:r>
        <w:fldChar w:fldCharType="end"/>
      </w:r>
    </w:p>
    <w:p w14:paraId="4DF6A4D2" w14:textId="5835526E" w:rsidR="00B038BC" w:rsidRDefault="00B038BC">
      <w:pPr>
        <w:pStyle w:val="TOC5"/>
        <w:rPr>
          <w:rFonts w:asciiTheme="minorHAnsi" w:eastAsiaTheme="minorEastAsia" w:hAnsiTheme="minorHAnsi" w:cstheme="minorBidi"/>
          <w:sz w:val="22"/>
          <w:szCs w:val="22"/>
          <w:lang w:eastAsia="en-GB"/>
        </w:rPr>
      </w:pPr>
      <w:r>
        <w:t>6.1.3.29.1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_Toc98485810 \h </w:instrText>
      </w:r>
      <w:r>
        <w:fldChar w:fldCharType="separate"/>
      </w:r>
      <w:r>
        <w:t>119</w:t>
      </w:r>
      <w:r>
        <w:fldChar w:fldCharType="end"/>
      </w:r>
    </w:p>
    <w:p w14:paraId="0A1DFE55" w14:textId="20EECEB9" w:rsidR="00B038BC" w:rsidRDefault="00B038BC">
      <w:pPr>
        <w:pStyle w:val="TOC5"/>
        <w:rPr>
          <w:rFonts w:asciiTheme="minorHAnsi" w:eastAsiaTheme="minorEastAsia" w:hAnsiTheme="minorHAnsi" w:cstheme="minorBidi"/>
          <w:sz w:val="22"/>
          <w:szCs w:val="22"/>
          <w:lang w:eastAsia="en-GB"/>
        </w:rPr>
      </w:pPr>
      <w:r>
        <w:t>6.1.3.29.2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_Toc98485811 \h </w:instrText>
      </w:r>
      <w:r>
        <w:fldChar w:fldCharType="separate"/>
      </w:r>
      <w:r>
        <w:t>119</w:t>
      </w:r>
      <w:r>
        <w:fldChar w:fldCharType="end"/>
      </w:r>
    </w:p>
    <w:p w14:paraId="3BB2C7E3" w14:textId="19877AB0" w:rsidR="00B038BC" w:rsidRDefault="00B038BC">
      <w:pPr>
        <w:pStyle w:val="TOC5"/>
        <w:rPr>
          <w:rFonts w:asciiTheme="minorHAnsi" w:eastAsiaTheme="minorEastAsia" w:hAnsiTheme="minorHAnsi" w:cstheme="minorBidi"/>
          <w:sz w:val="22"/>
          <w:szCs w:val="22"/>
          <w:lang w:eastAsia="en-GB"/>
        </w:rPr>
      </w:pPr>
      <w:r>
        <w:t>6.1.3.29.3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_Toc98485812 \h </w:instrText>
      </w:r>
      <w:r>
        <w:fldChar w:fldCharType="separate"/>
      </w:r>
      <w:r>
        <w:t>119</w:t>
      </w:r>
      <w:r>
        <w:fldChar w:fldCharType="end"/>
      </w:r>
    </w:p>
    <w:p w14:paraId="54AB3478" w14:textId="25042F2A" w:rsidR="00B038BC" w:rsidRDefault="00B038BC">
      <w:pPr>
        <w:pStyle w:val="TOC6"/>
        <w:rPr>
          <w:rFonts w:asciiTheme="minorHAnsi" w:eastAsiaTheme="minorEastAsia" w:hAnsiTheme="minorHAnsi" w:cstheme="minorBidi"/>
          <w:sz w:val="22"/>
          <w:szCs w:val="22"/>
          <w:lang w:eastAsia="en-GB"/>
        </w:rPr>
      </w:pPr>
      <w:r>
        <w:t>6.1.3.29.3.1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_Toc98485813 \h </w:instrText>
      </w:r>
      <w:r>
        <w:fldChar w:fldCharType="separate"/>
      </w:r>
      <w:r>
        <w:t>119</w:t>
      </w:r>
      <w:r>
        <w:fldChar w:fldCharType="end"/>
      </w:r>
    </w:p>
    <w:p w14:paraId="4708B3BD" w14:textId="53766032" w:rsidR="00B038BC" w:rsidRDefault="00B038B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_Toc98485814 \h </w:instrText>
      </w:r>
      <w:r>
        <w:fldChar w:fldCharType="separate"/>
      </w:r>
      <w:r>
        <w:t>120</w:t>
      </w:r>
      <w:r>
        <w:fldChar w:fldCharType="end"/>
      </w:r>
    </w:p>
    <w:p w14:paraId="33E432D3" w14:textId="4906EF0E" w:rsidR="00B038BC" w:rsidRDefault="00B038B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_Toc98485815 \h </w:instrText>
      </w:r>
      <w:r>
        <w:fldChar w:fldCharType="separate"/>
      </w:r>
      <w:r>
        <w:t>120</w:t>
      </w:r>
      <w:r>
        <w:fldChar w:fldCharType="end"/>
      </w:r>
    </w:p>
    <w:p w14:paraId="547EA856" w14:textId="035D5D1E" w:rsidR="00B038BC" w:rsidRDefault="00B038B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_Toc98485816 \h </w:instrText>
      </w:r>
      <w:r>
        <w:fldChar w:fldCharType="separate"/>
      </w:r>
      <w:r>
        <w:t>120</w:t>
      </w:r>
      <w:r>
        <w:fldChar w:fldCharType="end"/>
      </w:r>
    </w:p>
    <w:p w14:paraId="1A0CC35C" w14:textId="2FEA7C2E" w:rsidR="00B038BC" w:rsidRDefault="00B038B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_Toc98485817 \h </w:instrText>
      </w:r>
      <w:r>
        <w:fldChar w:fldCharType="separate"/>
      </w:r>
      <w:r>
        <w:t>120</w:t>
      </w:r>
      <w:r>
        <w:fldChar w:fldCharType="end"/>
      </w:r>
    </w:p>
    <w:p w14:paraId="76AF6B46" w14:textId="1E67001B" w:rsidR="00B038BC" w:rsidRDefault="00B038B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_Toc98485818 \h </w:instrText>
      </w:r>
      <w:r>
        <w:fldChar w:fldCharType="separate"/>
      </w:r>
      <w:r>
        <w:t>121</w:t>
      </w:r>
      <w:r>
        <w:fldChar w:fldCharType="end"/>
      </w:r>
    </w:p>
    <w:p w14:paraId="42B347E1" w14:textId="023474E1" w:rsidR="00B038BC" w:rsidRDefault="00B038B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_Toc98485819 \h </w:instrText>
      </w:r>
      <w:r>
        <w:fldChar w:fldCharType="separate"/>
      </w:r>
      <w:r>
        <w:t>121</w:t>
      </w:r>
      <w:r>
        <w:fldChar w:fldCharType="end"/>
      </w:r>
    </w:p>
    <w:p w14:paraId="72D9487E" w14:textId="34B228E5" w:rsidR="00B038BC" w:rsidRDefault="00B038BC">
      <w:pPr>
        <w:pStyle w:val="TOC4"/>
        <w:rPr>
          <w:rFonts w:asciiTheme="minorHAnsi" w:eastAsiaTheme="minorEastAsia" w:hAnsiTheme="minorHAnsi" w:cstheme="minorBidi"/>
          <w:sz w:val="22"/>
          <w:szCs w:val="22"/>
          <w:lang w:eastAsia="en-GB"/>
        </w:rPr>
      </w:pPr>
      <w:r w:rsidRPr="00B038BC">
        <w:t>6.1.6.2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_Toc98485820 \h </w:instrText>
      </w:r>
      <w:r>
        <w:fldChar w:fldCharType="separate"/>
      </w:r>
      <w:r>
        <w:t>127</w:t>
      </w:r>
      <w:r>
        <w:fldChar w:fldCharType="end"/>
      </w:r>
    </w:p>
    <w:p w14:paraId="14BF0E1A" w14:textId="4F7D6B78" w:rsidR="00B038BC" w:rsidRDefault="00B038B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_Toc98485821 \h </w:instrText>
      </w:r>
      <w:r>
        <w:fldChar w:fldCharType="separate"/>
      </w:r>
      <w:r>
        <w:t>127</w:t>
      </w:r>
      <w:r>
        <w:fldChar w:fldCharType="end"/>
      </w:r>
    </w:p>
    <w:p w14:paraId="008CA689" w14:textId="47F028A1" w:rsidR="00B038BC" w:rsidRDefault="00B038B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_Toc98485822 \h </w:instrText>
      </w:r>
      <w:r>
        <w:fldChar w:fldCharType="separate"/>
      </w:r>
      <w:r>
        <w:t>127</w:t>
      </w:r>
      <w:r>
        <w:fldChar w:fldCharType="end"/>
      </w:r>
    </w:p>
    <w:p w14:paraId="2EDD73E4" w14:textId="3E532BC2" w:rsidR="00B038BC" w:rsidRDefault="00B038B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_Toc98485823 \h </w:instrText>
      </w:r>
      <w:r>
        <w:fldChar w:fldCharType="separate"/>
      </w:r>
      <w:r>
        <w:t>128</w:t>
      </w:r>
      <w:r>
        <w:fldChar w:fldCharType="end"/>
      </w:r>
    </w:p>
    <w:p w14:paraId="00B3CC6C" w14:textId="3AC27208" w:rsidR="00B038BC" w:rsidRDefault="00B038B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_Toc98485824 \h </w:instrText>
      </w:r>
      <w:r>
        <w:fldChar w:fldCharType="separate"/>
      </w:r>
      <w:r>
        <w:t>131</w:t>
      </w:r>
      <w:r>
        <w:fldChar w:fldCharType="end"/>
      </w:r>
    </w:p>
    <w:p w14:paraId="0CB5FB01" w14:textId="6B4C0298" w:rsidR="00B038BC" w:rsidRDefault="00B038B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_Toc98485825 \h </w:instrText>
      </w:r>
      <w:r>
        <w:fldChar w:fldCharType="separate"/>
      </w:r>
      <w:r>
        <w:t>135</w:t>
      </w:r>
      <w:r>
        <w:fldChar w:fldCharType="end"/>
      </w:r>
    </w:p>
    <w:p w14:paraId="3C6B1431" w14:textId="761D4B4D" w:rsidR="00B038BC" w:rsidRDefault="00B038B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_Toc98485826 \h </w:instrText>
      </w:r>
      <w:r>
        <w:fldChar w:fldCharType="separate"/>
      </w:r>
      <w:r>
        <w:t>136</w:t>
      </w:r>
      <w:r>
        <w:fldChar w:fldCharType="end"/>
      </w:r>
    </w:p>
    <w:p w14:paraId="72F279AF" w14:textId="65DE3CF4" w:rsidR="00B038BC" w:rsidRDefault="00B038B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_Toc98485827 \h </w:instrText>
      </w:r>
      <w:r>
        <w:fldChar w:fldCharType="separate"/>
      </w:r>
      <w:r>
        <w:t>136</w:t>
      </w:r>
      <w:r>
        <w:fldChar w:fldCharType="end"/>
      </w:r>
    </w:p>
    <w:p w14:paraId="5B331F44" w14:textId="700C4796" w:rsidR="00B038BC" w:rsidRDefault="00B038B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_Toc98485828 \h </w:instrText>
      </w:r>
      <w:r>
        <w:fldChar w:fldCharType="separate"/>
      </w:r>
      <w:r>
        <w:t>137</w:t>
      </w:r>
      <w:r>
        <w:fldChar w:fldCharType="end"/>
      </w:r>
    </w:p>
    <w:p w14:paraId="534354BC" w14:textId="7AF22C32" w:rsidR="00B038BC" w:rsidRDefault="00B038B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_Toc98485829 \h </w:instrText>
      </w:r>
      <w:r>
        <w:fldChar w:fldCharType="separate"/>
      </w:r>
      <w:r>
        <w:t>138</w:t>
      </w:r>
      <w:r>
        <w:fldChar w:fldCharType="end"/>
      </w:r>
    </w:p>
    <w:p w14:paraId="591692C0" w14:textId="371F9066" w:rsidR="00B038BC" w:rsidRDefault="00B038B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_Toc98485830 \h </w:instrText>
      </w:r>
      <w:r>
        <w:fldChar w:fldCharType="separate"/>
      </w:r>
      <w:r>
        <w:t>140</w:t>
      </w:r>
      <w:r>
        <w:fldChar w:fldCharType="end"/>
      </w:r>
    </w:p>
    <w:p w14:paraId="5208C383" w14:textId="585C7FDD" w:rsidR="00B038BC" w:rsidRDefault="00B038B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_Toc98485831 \h </w:instrText>
      </w:r>
      <w:r>
        <w:fldChar w:fldCharType="separate"/>
      </w:r>
      <w:r>
        <w:t>140</w:t>
      </w:r>
      <w:r>
        <w:fldChar w:fldCharType="end"/>
      </w:r>
    </w:p>
    <w:p w14:paraId="35416AC8" w14:textId="5EE7B8FA" w:rsidR="00B038BC" w:rsidRDefault="00B038B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_Toc98485832 \h </w:instrText>
      </w:r>
      <w:r>
        <w:fldChar w:fldCharType="separate"/>
      </w:r>
      <w:r>
        <w:t>140</w:t>
      </w:r>
      <w:r>
        <w:fldChar w:fldCharType="end"/>
      </w:r>
    </w:p>
    <w:p w14:paraId="29AA4D9B" w14:textId="373180E3" w:rsidR="00B038BC" w:rsidRDefault="00B038B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_Toc98485833 \h </w:instrText>
      </w:r>
      <w:r>
        <w:fldChar w:fldCharType="separate"/>
      </w:r>
      <w:r>
        <w:t>140</w:t>
      </w:r>
      <w:r>
        <w:fldChar w:fldCharType="end"/>
      </w:r>
    </w:p>
    <w:p w14:paraId="056FE9B6" w14:textId="5A177C12" w:rsidR="00B038BC" w:rsidRDefault="00B038B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_Toc98485834 \h </w:instrText>
      </w:r>
      <w:r>
        <w:fldChar w:fldCharType="separate"/>
      </w:r>
      <w:r>
        <w:t>141</w:t>
      </w:r>
      <w:r>
        <w:fldChar w:fldCharType="end"/>
      </w:r>
    </w:p>
    <w:p w14:paraId="316599A6" w14:textId="54B78006" w:rsidR="00B038BC" w:rsidRDefault="00B038B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_Toc98485835 \h </w:instrText>
      </w:r>
      <w:r>
        <w:fldChar w:fldCharType="separate"/>
      </w:r>
      <w:r>
        <w:t>141</w:t>
      </w:r>
      <w:r>
        <w:fldChar w:fldCharType="end"/>
      </w:r>
    </w:p>
    <w:p w14:paraId="21C4476E" w14:textId="6EEB16AE" w:rsidR="00B038BC" w:rsidRDefault="00B038BC">
      <w:pPr>
        <w:pStyle w:val="TOC5"/>
        <w:rPr>
          <w:rFonts w:asciiTheme="minorHAnsi" w:eastAsiaTheme="minorEastAsia" w:hAnsiTheme="minorHAnsi" w:cstheme="minorBidi"/>
          <w:sz w:val="22"/>
          <w:szCs w:val="22"/>
          <w:lang w:eastAsia="en-GB"/>
        </w:rPr>
      </w:pPr>
      <w:r>
        <w:lastRenderedPageBreak/>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_Toc98485836 \h </w:instrText>
      </w:r>
      <w:r>
        <w:fldChar w:fldCharType="separate"/>
      </w:r>
      <w:r>
        <w:t>142</w:t>
      </w:r>
      <w:r>
        <w:fldChar w:fldCharType="end"/>
      </w:r>
    </w:p>
    <w:p w14:paraId="01F4FD70" w14:textId="39C60031" w:rsidR="00B038BC" w:rsidRDefault="00B038B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_Toc98485837 \h </w:instrText>
      </w:r>
      <w:r>
        <w:fldChar w:fldCharType="separate"/>
      </w:r>
      <w:r>
        <w:t>142</w:t>
      </w:r>
      <w:r>
        <w:fldChar w:fldCharType="end"/>
      </w:r>
    </w:p>
    <w:p w14:paraId="2EAB6730" w14:textId="2310F7DC" w:rsidR="00B038BC" w:rsidRDefault="00B038B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_Toc98485838 \h </w:instrText>
      </w:r>
      <w:r>
        <w:fldChar w:fldCharType="separate"/>
      </w:r>
      <w:r>
        <w:t>142</w:t>
      </w:r>
      <w:r>
        <w:fldChar w:fldCharType="end"/>
      </w:r>
    </w:p>
    <w:p w14:paraId="00A26A72" w14:textId="662186C5" w:rsidR="00B038BC" w:rsidRDefault="00B038B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_Toc98485839 \h </w:instrText>
      </w:r>
      <w:r>
        <w:fldChar w:fldCharType="separate"/>
      </w:r>
      <w:r>
        <w:t>142</w:t>
      </w:r>
      <w:r>
        <w:fldChar w:fldCharType="end"/>
      </w:r>
    </w:p>
    <w:p w14:paraId="71DA3EE6" w14:textId="262BE391" w:rsidR="00B038BC" w:rsidRDefault="00B038BC">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_Toc98485840 \h </w:instrText>
      </w:r>
      <w:r>
        <w:fldChar w:fldCharType="separate"/>
      </w:r>
      <w:r>
        <w:t>142</w:t>
      </w:r>
      <w:r>
        <w:fldChar w:fldCharType="end"/>
      </w:r>
    </w:p>
    <w:p w14:paraId="5CABF331" w14:textId="750A2E87" w:rsidR="00B038BC" w:rsidRDefault="00B038B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_Toc98485841 \h </w:instrText>
      </w:r>
      <w:r>
        <w:fldChar w:fldCharType="separate"/>
      </w:r>
      <w:r>
        <w:t>142</w:t>
      </w:r>
      <w:r>
        <w:fldChar w:fldCharType="end"/>
      </w:r>
    </w:p>
    <w:p w14:paraId="4B9D8AEC" w14:textId="0D22EC2F" w:rsidR="00B038BC" w:rsidRDefault="00B038B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_Toc98485842 \h </w:instrText>
      </w:r>
      <w:r>
        <w:fldChar w:fldCharType="separate"/>
      </w:r>
      <w:r>
        <w:t>142</w:t>
      </w:r>
      <w:r>
        <w:fldChar w:fldCharType="end"/>
      </w:r>
    </w:p>
    <w:p w14:paraId="75E75DB1" w14:textId="1E6B141D" w:rsidR="00B038BC" w:rsidRDefault="00B038B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_Toc98485843 \h </w:instrText>
      </w:r>
      <w:r>
        <w:fldChar w:fldCharType="separate"/>
      </w:r>
      <w:r>
        <w:t>143</w:t>
      </w:r>
      <w:r>
        <w:fldChar w:fldCharType="end"/>
      </w:r>
    </w:p>
    <w:p w14:paraId="480246F6" w14:textId="0DFA4CDA" w:rsidR="00B038BC" w:rsidRDefault="00B038B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_Toc98485844 \h </w:instrText>
      </w:r>
      <w:r>
        <w:fldChar w:fldCharType="separate"/>
      </w:r>
      <w:r>
        <w:t>143</w:t>
      </w:r>
      <w:r>
        <w:fldChar w:fldCharType="end"/>
      </w:r>
    </w:p>
    <w:p w14:paraId="1A69285B" w14:textId="655A3DEE" w:rsidR="00B038BC" w:rsidRDefault="00B038B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_Toc98485845 \h </w:instrText>
      </w:r>
      <w:r>
        <w:fldChar w:fldCharType="separate"/>
      </w:r>
      <w:r>
        <w:t>143</w:t>
      </w:r>
      <w:r>
        <w:fldChar w:fldCharType="end"/>
      </w:r>
    </w:p>
    <w:p w14:paraId="4F3DEE7E" w14:textId="7A3F3E49" w:rsidR="00B038BC" w:rsidRDefault="00B038B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_Toc98485846 \h </w:instrText>
      </w:r>
      <w:r>
        <w:fldChar w:fldCharType="separate"/>
      </w:r>
      <w:r>
        <w:t>144</w:t>
      </w:r>
      <w:r>
        <w:fldChar w:fldCharType="end"/>
      </w:r>
    </w:p>
    <w:p w14:paraId="15F343E6" w14:textId="1C8036B7" w:rsidR="00B038BC" w:rsidRDefault="00B038B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_Toc98485847 \h </w:instrText>
      </w:r>
      <w:r>
        <w:fldChar w:fldCharType="separate"/>
      </w:r>
      <w:r>
        <w:t>144</w:t>
      </w:r>
      <w:r>
        <w:fldChar w:fldCharType="end"/>
      </w:r>
    </w:p>
    <w:p w14:paraId="30808627" w14:textId="5C833AF3" w:rsidR="00B038BC" w:rsidRDefault="00B038B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_Toc98485848 \h </w:instrText>
      </w:r>
      <w:r>
        <w:fldChar w:fldCharType="separate"/>
      </w:r>
      <w:r>
        <w:t>145</w:t>
      </w:r>
      <w:r>
        <w:fldChar w:fldCharType="end"/>
      </w:r>
    </w:p>
    <w:p w14:paraId="4DA75777" w14:textId="111668DB" w:rsidR="00B038BC" w:rsidRDefault="00B038B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_Toc98485849 \h </w:instrText>
      </w:r>
      <w:r>
        <w:fldChar w:fldCharType="separate"/>
      </w:r>
      <w:r>
        <w:t>145</w:t>
      </w:r>
      <w:r>
        <w:fldChar w:fldCharType="end"/>
      </w:r>
    </w:p>
    <w:p w14:paraId="27D34D25" w14:textId="58B20B01" w:rsidR="00B038BC" w:rsidRDefault="00B038B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_Toc98485850 \h </w:instrText>
      </w:r>
      <w:r>
        <w:fldChar w:fldCharType="separate"/>
      </w:r>
      <w:r>
        <w:t>145</w:t>
      </w:r>
      <w:r>
        <w:fldChar w:fldCharType="end"/>
      </w:r>
    </w:p>
    <w:p w14:paraId="704340E8" w14:textId="58F304FB" w:rsidR="00B038BC" w:rsidRDefault="00B038B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_Toc98485851 \h </w:instrText>
      </w:r>
      <w:r>
        <w:fldChar w:fldCharType="separate"/>
      </w:r>
      <w:r>
        <w:t>145</w:t>
      </w:r>
      <w:r>
        <w:fldChar w:fldCharType="end"/>
      </w:r>
    </w:p>
    <w:p w14:paraId="5F1DF486" w14:textId="670692DE" w:rsidR="00B038BC" w:rsidRDefault="00B038B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_Toc98485852 \h </w:instrText>
      </w:r>
      <w:r>
        <w:fldChar w:fldCharType="separate"/>
      </w:r>
      <w:r>
        <w:t>146</w:t>
      </w:r>
      <w:r>
        <w:fldChar w:fldCharType="end"/>
      </w:r>
    </w:p>
    <w:p w14:paraId="1B3A966B" w14:textId="5B20D461" w:rsidR="00B038BC" w:rsidRDefault="00B038B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_Toc98485853 \h </w:instrText>
      </w:r>
      <w:r>
        <w:fldChar w:fldCharType="separate"/>
      </w:r>
      <w:r>
        <w:t>146</w:t>
      </w:r>
      <w:r>
        <w:fldChar w:fldCharType="end"/>
      </w:r>
    </w:p>
    <w:p w14:paraId="31A94344" w14:textId="06618EA7" w:rsidR="00B038BC" w:rsidRDefault="00B038B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_Toc98485854 \h </w:instrText>
      </w:r>
      <w:r>
        <w:fldChar w:fldCharType="separate"/>
      </w:r>
      <w:r>
        <w:t>146</w:t>
      </w:r>
      <w:r>
        <w:fldChar w:fldCharType="end"/>
      </w:r>
    </w:p>
    <w:p w14:paraId="45864A9D" w14:textId="1DE01315" w:rsidR="00B038BC" w:rsidRDefault="00B038B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_Toc98485855 \h </w:instrText>
      </w:r>
      <w:r>
        <w:fldChar w:fldCharType="separate"/>
      </w:r>
      <w:r>
        <w:t>147</w:t>
      </w:r>
      <w:r>
        <w:fldChar w:fldCharType="end"/>
      </w:r>
    </w:p>
    <w:p w14:paraId="4BE94ABE" w14:textId="07DB64D1" w:rsidR="00B038BC" w:rsidRDefault="00B038B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_Toc98485856 \h </w:instrText>
      </w:r>
      <w:r>
        <w:fldChar w:fldCharType="separate"/>
      </w:r>
      <w:r>
        <w:t>147</w:t>
      </w:r>
      <w:r>
        <w:fldChar w:fldCharType="end"/>
      </w:r>
    </w:p>
    <w:p w14:paraId="4FE52F78" w14:textId="0DD94761" w:rsidR="00B038BC" w:rsidRDefault="00B038B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_Toc98485857 \h </w:instrText>
      </w:r>
      <w:r>
        <w:fldChar w:fldCharType="separate"/>
      </w:r>
      <w:r>
        <w:t>147</w:t>
      </w:r>
      <w:r>
        <w:fldChar w:fldCharType="end"/>
      </w:r>
    </w:p>
    <w:p w14:paraId="265ADD45" w14:textId="28DF45A5" w:rsidR="00B038BC" w:rsidRDefault="00B038B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_Toc98485858 \h </w:instrText>
      </w:r>
      <w:r>
        <w:fldChar w:fldCharType="separate"/>
      </w:r>
      <w:r>
        <w:t>148</w:t>
      </w:r>
      <w:r>
        <w:fldChar w:fldCharType="end"/>
      </w:r>
    </w:p>
    <w:p w14:paraId="06E76F45" w14:textId="658EB43C" w:rsidR="00B038BC" w:rsidRDefault="00B038B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_Toc98485859 \h </w:instrText>
      </w:r>
      <w:r>
        <w:fldChar w:fldCharType="separate"/>
      </w:r>
      <w:r>
        <w:t>148</w:t>
      </w:r>
      <w:r>
        <w:fldChar w:fldCharType="end"/>
      </w:r>
    </w:p>
    <w:p w14:paraId="77A45D50" w14:textId="3152BB6E" w:rsidR="00B038BC" w:rsidRDefault="00B038B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_Toc98485860 \h </w:instrText>
      </w:r>
      <w:r>
        <w:fldChar w:fldCharType="separate"/>
      </w:r>
      <w:r>
        <w:t>148</w:t>
      </w:r>
      <w:r>
        <w:fldChar w:fldCharType="end"/>
      </w:r>
    </w:p>
    <w:p w14:paraId="779CCF8E" w14:textId="71568C97" w:rsidR="00B038BC" w:rsidRDefault="00B038B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_Toc98485861 \h </w:instrText>
      </w:r>
      <w:r>
        <w:fldChar w:fldCharType="separate"/>
      </w:r>
      <w:r>
        <w:t>148</w:t>
      </w:r>
      <w:r>
        <w:fldChar w:fldCharType="end"/>
      </w:r>
    </w:p>
    <w:p w14:paraId="55D3606A" w14:textId="7C87844D" w:rsidR="00B038BC" w:rsidRDefault="00B038B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_Toc98485862 \h </w:instrText>
      </w:r>
      <w:r>
        <w:fldChar w:fldCharType="separate"/>
      </w:r>
      <w:r>
        <w:t>148</w:t>
      </w:r>
      <w:r>
        <w:fldChar w:fldCharType="end"/>
      </w:r>
    </w:p>
    <w:p w14:paraId="292696A7" w14:textId="2574FD05" w:rsidR="00B038BC" w:rsidRDefault="00B038B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_Toc98485863 \h </w:instrText>
      </w:r>
      <w:r>
        <w:fldChar w:fldCharType="separate"/>
      </w:r>
      <w:r>
        <w:t>149</w:t>
      </w:r>
      <w:r>
        <w:fldChar w:fldCharType="end"/>
      </w:r>
    </w:p>
    <w:p w14:paraId="486E5DD5" w14:textId="22A7B2F3" w:rsidR="00B038BC" w:rsidRDefault="00B038B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_Toc98485864 \h </w:instrText>
      </w:r>
      <w:r>
        <w:fldChar w:fldCharType="separate"/>
      </w:r>
      <w:r>
        <w:t>149</w:t>
      </w:r>
      <w:r>
        <w:fldChar w:fldCharType="end"/>
      </w:r>
    </w:p>
    <w:p w14:paraId="4D129410" w14:textId="57D0FC3C" w:rsidR="00B038BC" w:rsidRDefault="00B038B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_Toc98485865 \h </w:instrText>
      </w:r>
      <w:r>
        <w:fldChar w:fldCharType="separate"/>
      </w:r>
      <w:r>
        <w:t>149</w:t>
      </w:r>
      <w:r>
        <w:fldChar w:fldCharType="end"/>
      </w:r>
    </w:p>
    <w:p w14:paraId="5CC701ED" w14:textId="343E34E2" w:rsidR="00B038BC" w:rsidRDefault="00B038BC">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_Toc98485866 \h </w:instrText>
      </w:r>
      <w:r>
        <w:fldChar w:fldCharType="separate"/>
      </w:r>
      <w:r>
        <w:t>149</w:t>
      </w:r>
      <w:r>
        <w:fldChar w:fldCharType="end"/>
      </w:r>
    </w:p>
    <w:p w14:paraId="59A1D250" w14:textId="22DBB6E9" w:rsidR="00B038BC" w:rsidRDefault="00B038BC">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_Toc98485867 \h </w:instrText>
      </w:r>
      <w:r>
        <w:fldChar w:fldCharType="separate"/>
      </w:r>
      <w:r>
        <w:t>150</w:t>
      </w:r>
      <w:r>
        <w:fldChar w:fldCharType="end"/>
      </w:r>
    </w:p>
    <w:p w14:paraId="300E3283" w14:textId="443ECF3C" w:rsidR="00B038BC" w:rsidRDefault="00B038B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_Toc98485868 \h </w:instrText>
      </w:r>
      <w:r>
        <w:fldChar w:fldCharType="separate"/>
      </w:r>
      <w:r>
        <w:t>150</w:t>
      </w:r>
      <w:r>
        <w:fldChar w:fldCharType="end"/>
      </w:r>
    </w:p>
    <w:p w14:paraId="2BB49133" w14:textId="6D3D83AA" w:rsidR="00B038BC" w:rsidRDefault="00B038B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_Toc98485869 \h </w:instrText>
      </w:r>
      <w:r>
        <w:fldChar w:fldCharType="separate"/>
      </w:r>
      <w:r>
        <w:t>151</w:t>
      </w:r>
      <w:r>
        <w:fldChar w:fldCharType="end"/>
      </w:r>
    </w:p>
    <w:p w14:paraId="4933218D" w14:textId="5409BC1C" w:rsidR="00B038BC" w:rsidRDefault="00B038B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_Toc98485870 \h </w:instrText>
      </w:r>
      <w:r>
        <w:fldChar w:fldCharType="separate"/>
      </w:r>
      <w:r>
        <w:t>151</w:t>
      </w:r>
      <w:r>
        <w:fldChar w:fldCharType="end"/>
      </w:r>
    </w:p>
    <w:p w14:paraId="499AF7C3" w14:textId="46854118" w:rsidR="00B038BC" w:rsidRDefault="00B038B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_Toc98485871 \h </w:instrText>
      </w:r>
      <w:r>
        <w:fldChar w:fldCharType="separate"/>
      </w:r>
      <w:r>
        <w:t>151</w:t>
      </w:r>
      <w:r>
        <w:fldChar w:fldCharType="end"/>
      </w:r>
    </w:p>
    <w:p w14:paraId="591FD000" w14:textId="259B606A" w:rsidR="00B038BC" w:rsidRDefault="00B038B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F8743D">
        <w:rPr>
          <w:rFonts w:eastAsia="Malgun Gothic"/>
        </w:rPr>
        <w:t>SuggestedPacketNumDl</w:t>
      </w:r>
      <w:r>
        <w:tab/>
      </w:r>
      <w:r>
        <w:fldChar w:fldCharType="begin" w:fldLock="1"/>
      </w:r>
      <w:r>
        <w:instrText xml:space="preserve"> PAGEREF _Toc98485872 \h </w:instrText>
      </w:r>
      <w:r>
        <w:fldChar w:fldCharType="separate"/>
      </w:r>
      <w:r>
        <w:t>151</w:t>
      </w:r>
      <w:r>
        <w:fldChar w:fldCharType="end"/>
      </w:r>
    </w:p>
    <w:p w14:paraId="347B79E0" w14:textId="0B0B3B30" w:rsidR="00B038BC" w:rsidRDefault="00B038B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_Toc98485873 \h </w:instrText>
      </w:r>
      <w:r>
        <w:fldChar w:fldCharType="separate"/>
      </w:r>
      <w:r>
        <w:t>152</w:t>
      </w:r>
      <w:r>
        <w:fldChar w:fldCharType="end"/>
      </w:r>
    </w:p>
    <w:p w14:paraId="7FFF5319" w14:textId="07DD318D" w:rsidR="00B038BC" w:rsidRDefault="00B038B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_Toc98485874 \h </w:instrText>
      </w:r>
      <w:r>
        <w:fldChar w:fldCharType="separate"/>
      </w:r>
      <w:r>
        <w:t>152</w:t>
      </w:r>
      <w:r>
        <w:fldChar w:fldCharType="end"/>
      </w:r>
    </w:p>
    <w:p w14:paraId="0123E64A" w14:textId="1ED8FC0F" w:rsidR="00B038BC" w:rsidRDefault="00B038B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_Toc98485875 \h </w:instrText>
      </w:r>
      <w:r>
        <w:fldChar w:fldCharType="separate"/>
      </w:r>
      <w:r>
        <w:t>152</w:t>
      </w:r>
      <w:r>
        <w:fldChar w:fldCharType="end"/>
      </w:r>
    </w:p>
    <w:p w14:paraId="59465044" w14:textId="7266761C" w:rsidR="00B038BC" w:rsidRDefault="00B038B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_Toc98485876 \h </w:instrText>
      </w:r>
      <w:r>
        <w:fldChar w:fldCharType="separate"/>
      </w:r>
      <w:r>
        <w:t>152</w:t>
      </w:r>
      <w:r>
        <w:fldChar w:fldCharType="end"/>
      </w:r>
    </w:p>
    <w:p w14:paraId="7982210F" w14:textId="2B7753B7" w:rsidR="00B038BC" w:rsidRDefault="00B038B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_Toc98485877 \h </w:instrText>
      </w:r>
      <w:r>
        <w:fldChar w:fldCharType="separate"/>
      </w:r>
      <w:r>
        <w:t>152</w:t>
      </w:r>
      <w:r>
        <w:fldChar w:fldCharType="end"/>
      </w:r>
    </w:p>
    <w:p w14:paraId="103B3862" w14:textId="3C65F5AD" w:rsidR="00B038BC" w:rsidRDefault="00B038B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_Toc98485878 \h </w:instrText>
      </w:r>
      <w:r>
        <w:fldChar w:fldCharType="separate"/>
      </w:r>
      <w:r>
        <w:t>153</w:t>
      </w:r>
      <w:r>
        <w:fldChar w:fldCharType="end"/>
      </w:r>
    </w:p>
    <w:p w14:paraId="4AEECBDC" w14:textId="2F8E4035" w:rsidR="00B038BC" w:rsidRDefault="00B038B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_Toc98485879 \h </w:instrText>
      </w:r>
      <w:r>
        <w:fldChar w:fldCharType="separate"/>
      </w:r>
      <w:r>
        <w:t>153</w:t>
      </w:r>
      <w:r>
        <w:fldChar w:fldCharType="end"/>
      </w:r>
    </w:p>
    <w:p w14:paraId="460FA2F8" w14:textId="3DBBF860" w:rsidR="00B038BC" w:rsidRDefault="00B038B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_Toc98485880 \h </w:instrText>
      </w:r>
      <w:r>
        <w:fldChar w:fldCharType="separate"/>
      </w:r>
      <w:r>
        <w:t>153</w:t>
      </w:r>
      <w:r>
        <w:fldChar w:fldCharType="end"/>
      </w:r>
    </w:p>
    <w:p w14:paraId="60EBDB15" w14:textId="372102DF" w:rsidR="00B038BC" w:rsidRDefault="00B038BC">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_Toc98485881 \h </w:instrText>
      </w:r>
      <w:r>
        <w:fldChar w:fldCharType="separate"/>
      </w:r>
      <w:r>
        <w:t>153</w:t>
      </w:r>
      <w:r>
        <w:fldChar w:fldCharType="end"/>
      </w:r>
    </w:p>
    <w:p w14:paraId="5340B069" w14:textId="7BA05EFE" w:rsidR="00B038BC" w:rsidRDefault="00B038B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_Toc98485882 \h </w:instrText>
      </w:r>
      <w:r>
        <w:fldChar w:fldCharType="separate"/>
      </w:r>
      <w:r>
        <w:t>153</w:t>
      </w:r>
      <w:r>
        <w:fldChar w:fldCharType="end"/>
      </w:r>
    </w:p>
    <w:p w14:paraId="73BC88AE" w14:textId="52AF1607" w:rsidR="00B038BC" w:rsidRDefault="00B038B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_Toc98485883 \h </w:instrText>
      </w:r>
      <w:r>
        <w:fldChar w:fldCharType="separate"/>
      </w:r>
      <w:r>
        <w:t>153</w:t>
      </w:r>
      <w:r>
        <w:fldChar w:fldCharType="end"/>
      </w:r>
    </w:p>
    <w:p w14:paraId="22D46191" w14:textId="3468024A" w:rsidR="00B038BC" w:rsidRDefault="00B038BC">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_Toc98485884 \h </w:instrText>
      </w:r>
      <w:r>
        <w:fldChar w:fldCharType="separate"/>
      </w:r>
      <w:r>
        <w:t>154</w:t>
      </w:r>
      <w:r>
        <w:fldChar w:fldCharType="end"/>
      </w:r>
    </w:p>
    <w:p w14:paraId="48AFAFF2" w14:textId="4F97046C" w:rsidR="00B038BC" w:rsidRDefault="00B038BC">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_Toc98485885 \h </w:instrText>
      </w:r>
      <w:r>
        <w:fldChar w:fldCharType="separate"/>
      </w:r>
      <w:r>
        <w:t>154</w:t>
      </w:r>
      <w:r>
        <w:fldChar w:fldCharType="end"/>
      </w:r>
    </w:p>
    <w:p w14:paraId="16FDC091" w14:textId="3DDFA761" w:rsidR="00B038BC" w:rsidRDefault="00B038BC">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_Toc98485886 \h </w:instrText>
      </w:r>
      <w:r>
        <w:fldChar w:fldCharType="separate"/>
      </w:r>
      <w:r>
        <w:t>154</w:t>
      </w:r>
      <w:r>
        <w:fldChar w:fldCharType="end"/>
      </w:r>
    </w:p>
    <w:p w14:paraId="1FD13280" w14:textId="203F8E5D" w:rsidR="00B038BC" w:rsidRDefault="00B038BC">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_Toc98485887 \h </w:instrText>
      </w:r>
      <w:r>
        <w:fldChar w:fldCharType="separate"/>
      </w:r>
      <w:r>
        <w:t>154</w:t>
      </w:r>
      <w:r>
        <w:fldChar w:fldCharType="end"/>
      </w:r>
    </w:p>
    <w:p w14:paraId="378B1857" w14:textId="2029EB6F" w:rsidR="00B038BC" w:rsidRDefault="00B038BC">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_Toc98485888 \h </w:instrText>
      </w:r>
      <w:r>
        <w:fldChar w:fldCharType="separate"/>
      </w:r>
      <w:r>
        <w:t>155</w:t>
      </w:r>
      <w:r>
        <w:fldChar w:fldCharType="end"/>
      </w:r>
    </w:p>
    <w:p w14:paraId="6E319227" w14:textId="7A0C1F79" w:rsidR="00B038BC" w:rsidRDefault="00B038BC">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_Toc98485889 \h </w:instrText>
      </w:r>
      <w:r>
        <w:fldChar w:fldCharType="separate"/>
      </w:r>
      <w:r>
        <w:t>155</w:t>
      </w:r>
      <w:r>
        <w:fldChar w:fldCharType="end"/>
      </w:r>
    </w:p>
    <w:p w14:paraId="7EC0C61E" w14:textId="44E8ADA4" w:rsidR="00B038BC" w:rsidRDefault="00B038BC">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_Toc98485890 \h </w:instrText>
      </w:r>
      <w:r>
        <w:fldChar w:fldCharType="separate"/>
      </w:r>
      <w:r>
        <w:t>155</w:t>
      </w:r>
      <w:r>
        <w:fldChar w:fldCharType="end"/>
      </w:r>
    </w:p>
    <w:p w14:paraId="447D7917" w14:textId="2D1E7D81" w:rsidR="00B038BC" w:rsidRDefault="00B038BC">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_Toc98485891 \h </w:instrText>
      </w:r>
      <w:r>
        <w:fldChar w:fldCharType="separate"/>
      </w:r>
      <w:r>
        <w:t>155</w:t>
      </w:r>
      <w:r>
        <w:fldChar w:fldCharType="end"/>
      </w:r>
    </w:p>
    <w:p w14:paraId="1C9B3B81" w14:textId="055DB02B" w:rsidR="00B038BC" w:rsidRDefault="00B038BC">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_Toc98485892 \h </w:instrText>
      </w:r>
      <w:r>
        <w:fldChar w:fldCharType="separate"/>
      </w:r>
      <w:r>
        <w:t>156</w:t>
      </w:r>
      <w:r>
        <w:fldChar w:fldCharType="end"/>
      </w:r>
    </w:p>
    <w:p w14:paraId="0A4676AB" w14:textId="37B91E56" w:rsidR="00B038BC" w:rsidRDefault="00B038BC">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_Toc98485893 \h </w:instrText>
      </w:r>
      <w:r>
        <w:fldChar w:fldCharType="separate"/>
      </w:r>
      <w:r>
        <w:t>159</w:t>
      </w:r>
      <w:r>
        <w:fldChar w:fldCharType="end"/>
      </w:r>
    </w:p>
    <w:p w14:paraId="4C433771" w14:textId="2F6FD84A" w:rsidR="00B038BC" w:rsidRDefault="00B038BC">
      <w:pPr>
        <w:pStyle w:val="TOC4"/>
        <w:rPr>
          <w:rFonts w:asciiTheme="minorHAnsi" w:eastAsiaTheme="minorEastAsia" w:hAnsiTheme="minorHAnsi" w:cstheme="minorBidi"/>
          <w:sz w:val="22"/>
          <w:szCs w:val="22"/>
          <w:lang w:eastAsia="en-GB"/>
        </w:rPr>
      </w:pPr>
      <w:r w:rsidRPr="00B038BC">
        <w:t>6.1.6.3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_Toc98485894 \h </w:instrText>
      </w:r>
      <w:r>
        <w:fldChar w:fldCharType="separate"/>
      </w:r>
      <w:r>
        <w:t>159</w:t>
      </w:r>
      <w:r>
        <w:fldChar w:fldCharType="end"/>
      </w:r>
    </w:p>
    <w:p w14:paraId="49B2C22B" w14:textId="759050D3" w:rsidR="00B038BC" w:rsidRDefault="00B038B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_Toc98485895 \h </w:instrText>
      </w:r>
      <w:r>
        <w:fldChar w:fldCharType="separate"/>
      </w:r>
      <w:r>
        <w:t>159</w:t>
      </w:r>
      <w:r>
        <w:fldChar w:fldCharType="end"/>
      </w:r>
    </w:p>
    <w:p w14:paraId="69CFB679" w14:textId="71AB1691" w:rsidR="00B038BC" w:rsidRDefault="00B038B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_Toc98485896 \h </w:instrText>
      </w:r>
      <w:r>
        <w:fldChar w:fldCharType="separate"/>
      </w:r>
      <w:r>
        <w:t>159</w:t>
      </w:r>
      <w:r>
        <w:fldChar w:fldCharType="end"/>
      </w:r>
    </w:p>
    <w:p w14:paraId="60982B67" w14:textId="6DB749BD" w:rsidR="00B038BC" w:rsidRDefault="00B038B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_Toc98485897 \h </w:instrText>
      </w:r>
      <w:r>
        <w:fldChar w:fldCharType="separate"/>
      </w:r>
      <w:r>
        <w:t>161</w:t>
      </w:r>
      <w:r>
        <w:fldChar w:fldCharType="end"/>
      </w:r>
    </w:p>
    <w:p w14:paraId="48C5FA64" w14:textId="0009B9F0" w:rsidR="00B038BC" w:rsidRDefault="00B038BC">
      <w:pPr>
        <w:pStyle w:val="TOC5"/>
        <w:rPr>
          <w:rFonts w:asciiTheme="minorHAnsi" w:eastAsiaTheme="minorEastAsia" w:hAnsiTheme="minorHAnsi" w:cstheme="minorBidi"/>
          <w:sz w:val="22"/>
          <w:szCs w:val="22"/>
          <w:lang w:eastAsia="en-GB"/>
        </w:rPr>
      </w:pPr>
      <w:r>
        <w:lastRenderedPageBreak/>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_Toc98485898 \h </w:instrText>
      </w:r>
      <w:r>
        <w:fldChar w:fldCharType="separate"/>
      </w:r>
      <w:r>
        <w:t>161</w:t>
      </w:r>
      <w:r>
        <w:fldChar w:fldCharType="end"/>
      </w:r>
    </w:p>
    <w:p w14:paraId="6E239E59" w14:textId="15CD3DBA" w:rsidR="00B038BC" w:rsidRDefault="00B038B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_Toc98485899 \h </w:instrText>
      </w:r>
      <w:r>
        <w:fldChar w:fldCharType="separate"/>
      </w:r>
      <w:r>
        <w:t>161</w:t>
      </w:r>
      <w:r>
        <w:fldChar w:fldCharType="end"/>
      </w:r>
    </w:p>
    <w:p w14:paraId="677EBC3C" w14:textId="6ED668F7" w:rsidR="00B038BC" w:rsidRDefault="00B038B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_Toc98485900 \h </w:instrText>
      </w:r>
      <w:r>
        <w:fldChar w:fldCharType="separate"/>
      </w:r>
      <w:r>
        <w:t>161</w:t>
      </w:r>
      <w:r>
        <w:fldChar w:fldCharType="end"/>
      </w:r>
    </w:p>
    <w:p w14:paraId="0408260A" w14:textId="46B0667D" w:rsidR="00B038BC" w:rsidRDefault="00B038B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_Toc98485901 \h </w:instrText>
      </w:r>
      <w:r>
        <w:fldChar w:fldCharType="separate"/>
      </w:r>
      <w:r>
        <w:t>161</w:t>
      </w:r>
      <w:r>
        <w:fldChar w:fldCharType="end"/>
      </w:r>
    </w:p>
    <w:p w14:paraId="47A7F1C0" w14:textId="38A9264A" w:rsidR="00B038BC" w:rsidRDefault="00B038BC">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_Toc98485902 \h </w:instrText>
      </w:r>
      <w:r>
        <w:fldChar w:fldCharType="separate"/>
      </w:r>
      <w:r>
        <w:t>161</w:t>
      </w:r>
      <w:r>
        <w:fldChar w:fldCharType="end"/>
      </w:r>
    </w:p>
    <w:p w14:paraId="10F21B5C" w14:textId="2A297AC0" w:rsidR="00B038BC" w:rsidRDefault="00B038B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_Toc98485903 \h </w:instrText>
      </w:r>
      <w:r>
        <w:fldChar w:fldCharType="separate"/>
      </w:r>
      <w:r>
        <w:t>162</w:t>
      </w:r>
      <w:r>
        <w:fldChar w:fldCharType="end"/>
      </w:r>
    </w:p>
    <w:p w14:paraId="33104C46" w14:textId="70496281" w:rsidR="00B038BC" w:rsidRDefault="00B038B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_Toc98485904 \h </w:instrText>
      </w:r>
      <w:r>
        <w:fldChar w:fldCharType="separate"/>
      </w:r>
      <w:r>
        <w:t>162</w:t>
      </w:r>
      <w:r>
        <w:fldChar w:fldCharType="end"/>
      </w:r>
    </w:p>
    <w:p w14:paraId="134AE795" w14:textId="1DC1B070" w:rsidR="00B038BC" w:rsidRDefault="00B038B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_Toc98485905 \h </w:instrText>
      </w:r>
      <w:r>
        <w:fldChar w:fldCharType="separate"/>
      </w:r>
      <w:r>
        <w:t>162</w:t>
      </w:r>
      <w:r>
        <w:fldChar w:fldCharType="end"/>
      </w:r>
    </w:p>
    <w:p w14:paraId="3BA303EA" w14:textId="7B917289" w:rsidR="00B038BC" w:rsidRDefault="00B038B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_Toc98485906 \h </w:instrText>
      </w:r>
      <w:r>
        <w:fldChar w:fldCharType="separate"/>
      </w:r>
      <w:r>
        <w:t>162</w:t>
      </w:r>
      <w:r>
        <w:fldChar w:fldCharType="end"/>
      </w:r>
    </w:p>
    <w:p w14:paraId="77D9F81A" w14:textId="4AD2BED9" w:rsidR="00B038BC" w:rsidRDefault="00B038B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_Toc98485907 \h </w:instrText>
      </w:r>
      <w:r>
        <w:fldChar w:fldCharType="separate"/>
      </w:r>
      <w:r>
        <w:t>162</w:t>
      </w:r>
      <w:r>
        <w:fldChar w:fldCharType="end"/>
      </w:r>
    </w:p>
    <w:p w14:paraId="00100452" w14:textId="56228F3D" w:rsidR="00B038BC" w:rsidRDefault="00B038B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_Toc98485908 \h </w:instrText>
      </w:r>
      <w:r>
        <w:fldChar w:fldCharType="separate"/>
      </w:r>
      <w:r>
        <w:t>163</w:t>
      </w:r>
      <w:r>
        <w:fldChar w:fldCharType="end"/>
      </w:r>
    </w:p>
    <w:p w14:paraId="01826F78" w14:textId="6A15C962" w:rsidR="00B038BC" w:rsidRDefault="00B038B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_Toc98485909 \h </w:instrText>
      </w:r>
      <w:r>
        <w:fldChar w:fldCharType="separate"/>
      </w:r>
      <w:r>
        <w:t>163</w:t>
      </w:r>
      <w:r>
        <w:fldChar w:fldCharType="end"/>
      </w:r>
    </w:p>
    <w:p w14:paraId="03FB127C" w14:textId="690F5524" w:rsidR="00B038BC" w:rsidRDefault="00B038B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_Toc98485910 \h </w:instrText>
      </w:r>
      <w:r>
        <w:fldChar w:fldCharType="separate"/>
      </w:r>
      <w:r>
        <w:t>163</w:t>
      </w:r>
      <w:r>
        <w:fldChar w:fldCharType="end"/>
      </w:r>
    </w:p>
    <w:p w14:paraId="5200CF8B" w14:textId="04653D04" w:rsidR="00B038BC" w:rsidRDefault="00B038B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_Toc98485911 \h </w:instrText>
      </w:r>
      <w:r>
        <w:fldChar w:fldCharType="separate"/>
      </w:r>
      <w:r>
        <w:t>163</w:t>
      </w:r>
      <w:r>
        <w:fldChar w:fldCharType="end"/>
      </w:r>
    </w:p>
    <w:p w14:paraId="0426E200" w14:textId="1A1545C0" w:rsidR="00B038BC" w:rsidRDefault="00B038B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_Toc98485912 \h </w:instrText>
      </w:r>
      <w:r>
        <w:fldChar w:fldCharType="separate"/>
      </w:r>
      <w:r>
        <w:t>163</w:t>
      </w:r>
      <w:r>
        <w:fldChar w:fldCharType="end"/>
      </w:r>
    </w:p>
    <w:p w14:paraId="62B8C6CE" w14:textId="12141861" w:rsidR="00B038BC" w:rsidRDefault="00B038B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_Toc98485913 \h </w:instrText>
      </w:r>
      <w:r>
        <w:fldChar w:fldCharType="separate"/>
      </w:r>
      <w:r>
        <w:t>163</w:t>
      </w:r>
      <w:r>
        <w:fldChar w:fldCharType="end"/>
      </w:r>
    </w:p>
    <w:p w14:paraId="65AFBE80" w14:textId="2162184A" w:rsidR="00B038BC" w:rsidRDefault="00B038B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_Toc98485914 \h </w:instrText>
      </w:r>
      <w:r>
        <w:fldChar w:fldCharType="separate"/>
      </w:r>
      <w:r>
        <w:t>164</w:t>
      </w:r>
      <w:r>
        <w:fldChar w:fldCharType="end"/>
      </w:r>
    </w:p>
    <w:p w14:paraId="222C2365" w14:textId="11870F8F" w:rsidR="00B038BC" w:rsidRDefault="00B038BC">
      <w:pPr>
        <w:pStyle w:val="TOC3"/>
        <w:rPr>
          <w:rFonts w:asciiTheme="minorHAnsi" w:eastAsiaTheme="minorEastAsia" w:hAnsiTheme="minorHAnsi" w:cstheme="minorBidi"/>
          <w:sz w:val="22"/>
          <w:szCs w:val="22"/>
          <w:lang w:eastAsia="en-GB"/>
        </w:rPr>
      </w:pPr>
      <w:r w:rsidRPr="00B038BC">
        <w:t>6.1.9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_Toc98485915 \h </w:instrText>
      </w:r>
      <w:r>
        <w:fldChar w:fldCharType="separate"/>
      </w:r>
      <w:r>
        <w:t>164</w:t>
      </w:r>
      <w:r>
        <w:fldChar w:fldCharType="end"/>
      </w:r>
    </w:p>
    <w:p w14:paraId="1256ACF1" w14:textId="0444109B" w:rsidR="00B038BC" w:rsidRDefault="00B038B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_Toc98485916 \h </w:instrText>
      </w:r>
      <w:r>
        <w:fldChar w:fldCharType="separate"/>
      </w:r>
      <w:r>
        <w:t>165</w:t>
      </w:r>
      <w:r>
        <w:fldChar w:fldCharType="end"/>
      </w:r>
    </w:p>
    <w:p w14:paraId="22354576" w14:textId="17529557" w:rsidR="00B038BC" w:rsidRDefault="00B038B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_Toc98485917 \h </w:instrText>
      </w:r>
      <w:r>
        <w:fldChar w:fldCharType="separate"/>
      </w:r>
      <w:r>
        <w:t>165</w:t>
      </w:r>
      <w:r>
        <w:fldChar w:fldCharType="end"/>
      </w:r>
    </w:p>
    <w:p w14:paraId="70B68446" w14:textId="76D9CA99" w:rsidR="00B038BC" w:rsidRDefault="00B038B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_Toc98485918 \h </w:instrText>
      </w:r>
      <w:r>
        <w:fldChar w:fldCharType="separate"/>
      </w:r>
      <w:r>
        <w:t>165</w:t>
      </w:r>
      <w:r>
        <w:fldChar w:fldCharType="end"/>
      </w:r>
    </w:p>
    <w:p w14:paraId="24FD6B6A" w14:textId="11D168AD" w:rsidR="00B038BC" w:rsidRDefault="00B038B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_Toc98485919 \h </w:instrText>
      </w:r>
      <w:r>
        <w:fldChar w:fldCharType="separate"/>
      </w:r>
      <w:r>
        <w:t>165</w:t>
      </w:r>
      <w:r>
        <w:fldChar w:fldCharType="end"/>
      </w:r>
    </w:p>
    <w:p w14:paraId="290E9042" w14:textId="5340BAA5" w:rsidR="00B038BC" w:rsidRDefault="00B038B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_Toc98485920 \h </w:instrText>
      </w:r>
      <w:r>
        <w:fldChar w:fldCharType="separate"/>
      </w:r>
      <w:r>
        <w:t>165</w:t>
      </w:r>
      <w:r>
        <w:fldChar w:fldCharType="end"/>
      </w:r>
    </w:p>
    <w:p w14:paraId="2EC10A25" w14:textId="724525E8" w:rsidR="00B038BC" w:rsidRDefault="00B038B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_Toc98485921 \h </w:instrText>
      </w:r>
      <w:r>
        <w:fldChar w:fldCharType="separate"/>
      </w:r>
      <w:r>
        <w:t>165</w:t>
      </w:r>
      <w:r>
        <w:fldChar w:fldCharType="end"/>
      </w:r>
    </w:p>
    <w:p w14:paraId="3EAF02EF" w14:textId="49ED8E62" w:rsidR="00B038BC" w:rsidRDefault="00B038B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_Toc98485922 \h </w:instrText>
      </w:r>
      <w:r>
        <w:fldChar w:fldCharType="separate"/>
      </w:r>
      <w:r>
        <w:t>165</w:t>
      </w:r>
      <w:r>
        <w:fldChar w:fldCharType="end"/>
      </w:r>
    </w:p>
    <w:p w14:paraId="5B106E54" w14:textId="3F9D88FA" w:rsidR="00B038BC" w:rsidRDefault="00B038B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_Toc98485923 \h </w:instrText>
      </w:r>
      <w:r>
        <w:fldChar w:fldCharType="separate"/>
      </w:r>
      <w:r>
        <w:t>165</w:t>
      </w:r>
      <w:r>
        <w:fldChar w:fldCharType="end"/>
      </w:r>
    </w:p>
    <w:p w14:paraId="20656EC0" w14:textId="3728304A" w:rsidR="00B038BC" w:rsidRDefault="00B038BC">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_Toc98485924 \h </w:instrText>
      </w:r>
      <w:r>
        <w:fldChar w:fldCharType="separate"/>
      </w:r>
      <w:r>
        <w:t>165</w:t>
      </w:r>
      <w:r>
        <w:fldChar w:fldCharType="end"/>
      </w:r>
    </w:p>
    <w:p w14:paraId="6E56743E" w14:textId="2C7996AB" w:rsidR="00B038BC" w:rsidRDefault="00B038B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_Toc98485925 \h </w:instrText>
      </w:r>
      <w:r>
        <w:fldChar w:fldCharType="separate"/>
      </w:r>
      <w:r>
        <w:t>166</w:t>
      </w:r>
      <w:r>
        <w:fldChar w:fldCharType="end"/>
      </w:r>
    </w:p>
    <w:p w14:paraId="05B66D15" w14:textId="6146DFB4" w:rsidR="00B038BC" w:rsidRDefault="00B038B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_Toc98485926 \h </w:instrText>
      </w:r>
      <w:r>
        <w:fldChar w:fldCharType="separate"/>
      </w:r>
      <w:r>
        <w:t>166</w:t>
      </w:r>
      <w:r>
        <w:fldChar w:fldCharType="end"/>
      </w:r>
    </w:p>
    <w:p w14:paraId="42836A2A" w14:textId="5E28DAAC" w:rsidR="00B038BC" w:rsidRDefault="00B038B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_Toc98485927 \h </w:instrText>
      </w:r>
      <w:r>
        <w:fldChar w:fldCharType="separate"/>
      </w:r>
      <w:r>
        <w:t>168</w:t>
      </w:r>
      <w:r>
        <w:fldChar w:fldCharType="end"/>
      </w:r>
    </w:p>
    <w:p w14:paraId="468C9530" w14:textId="6A93DFAE" w:rsidR="00B038BC" w:rsidRDefault="00B038B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_Toc98485928 \h </w:instrText>
      </w:r>
      <w:r>
        <w:fldChar w:fldCharType="separate"/>
      </w:r>
      <w:r>
        <w:t>168</w:t>
      </w:r>
      <w:r>
        <w:fldChar w:fldCharType="end"/>
      </w:r>
    </w:p>
    <w:p w14:paraId="1A443AAA" w14:textId="4C77200E" w:rsidR="00B038BC" w:rsidRDefault="00B038B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_Toc98485929 \h </w:instrText>
      </w:r>
      <w:r>
        <w:fldChar w:fldCharType="separate"/>
      </w:r>
      <w:r>
        <w:t>168</w:t>
      </w:r>
      <w:r>
        <w:fldChar w:fldCharType="end"/>
      </w:r>
    </w:p>
    <w:p w14:paraId="468B58A2" w14:textId="7528E6A3" w:rsidR="00B038BC" w:rsidRDefault="00B038B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_Toc98485930 \h </w:instrText>
      </w:r>
      <w:r>
        <w:fldChar w:fldCharType="separate"/>
      </w:r>
      <w:r>
        <w:t>168</w:t>
      </w:r>
      <w:r>
        <w:fldChar w:fldCharType="end"/>
      </w:r>
    </w:p>
    <w:p w14:paraId="6AD426A0" w14:textId="45700D6F" w:rsidR="00B038BC" w:rsidRDefault="00B038BC">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_Toc98485931 \h </w:instrText>
      </w:r>
      <w:r>
        <w:fldChar w:fldCharType="separate"/>
      </w:r>
      <w:r>
        <w:t>168</w:t>
      </w:r>
      <w:r>
        <w:fldChar w:fldCharType="end"/>
      </w:r>
    </w:p>
    <w:p w14:paraId="67DAB7EA" w14:textId="17642095" w:rsidR="00B038BC" w:rsidRDefault="00B038BC">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_Toc98485932 \h </w:instrText>
      </w:r>
      <w:r>
        <w:fldChar w:fldCharType="separate"/>
      </w:r>
      <w:r>
        <w:t>169</w:t>
      </w:r>
      <w:r>
        <w:fldChar w:fldCharType="end"/>
      </w:r>
    </w:p>
    <w:p w14:paraId="4CCE8C82" w14:textId="09920A32" w:rsidR="00B038BC" w:rsidRDefault="00B038BC">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_Toc98485933 \h </w:instrText>
      </w:r>
      <w:r>
        <w:fldChar w:fldCharType="separate"/>
      </w:r>
      <w:r>
        <w:t>170</w:t>
      </w:r>
      <w:r>
        <w:fldChar w:fldCharType="end"/>
      </w:r>
    </w:p>
    <w:p w14:paraId="2AF144C6" w14:textId="7F3D3B28" w:rsidR="00B038BC" w:rsidRDefault="00B038B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_Toc98485934 \h </w:instrText>
      </w:r>
      <w:r>
        <w:fldChar w:fldCharType="separate"/>
      </w:r>
      <w:r>
        <w:t>171</w:t>
      </w:r>
      <w:r>
        <w:fldChar w:fldCharType="end"/>
      </w:r>
    </w:p>
    <w:p w14:paraId="04E828D7" w14:textId="2051A4F5" w:rsidR="00B038BC" w:rsidRDefault="00B038BC">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_Toc98485935 \h </w:instrText>
      </w:r>
      <w:r>
        <w:fldChar w:fldCharType="separate"/>
      </w:r>
      <w:r>
        <w:t>171</w:t>
      </w:r>
      <w:r>
        <w:fldChar w:fldCharType="end"/>
      </w:r>
    </w:p>
    <w:p w14:paraId="59736977" w14:textId="75EAA6FB" w:rsidR="00B038BC" w:rsidRDefault="00B038BC">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_Toc98485936 \h </w:instrText>
      </w:r>
      <w:r>
        <w:fldChar w:fldCharType="separate"/>
      </w:r>
      <w:r>
        <w:t>171</w:t>
      </w:r>
      <w:r>
        <w:fldChar w:fldCharType="end"/>
      </w:r>
    </w:p>
    <w:p w14:paraId="3BA1DE43" w14:textId="5A246D63" w:rsidR="00B038BC" w:rsidRDefault="00B038BC">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_Toc98485937 \h </w:instrText>
      </w:r>
      <w:r>
        <w:fldChar w:fldCharType="separate"/>
      </w:r>
      <w:r>
        <w:t>171</w:t>
      </w:r>
      <w:r>
        <w:fldChar w:fldCharType="end"/>
      </w:r>
    </w:p>
    <w:p w14:paraId="4BD8769F" w14:textId="38C9DCD8" w:rsidR="00B038BC" w:rsidRDefault="00B038BC">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_Toc98485938 \h </w:instrText>
      </w:r>
      <w:r>
        <w:fldChar w:fldCharType="separate"/>
      </w:r>
      <w:r>
        <w:t>171</w:t>
      </w:r>
      <w:r>
        <w:fldChar w:fldCharType="end"/>
      </w:r>
    </w:p>
    <w:p w14:paraId="4A4B9A23" w14:textId="73B205F3" w:rsidR="00B038BC" w:rsidRDefault="00B038BC">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_Toc98485939 \h </w:instrText>
      </w:r>
      <w:r>
        <w:fldChar w:fldCharType="separate"/>
      </w:r>
      <w:r>
        <w:t>171</w:t>
      </w:r>
      <w:r>
        <w:fldChar w:fldCharType="end"/>
      </w:r>
    </w:p>
    <w:p w14:paraId="51650B87" w14:textId="27183E80" w:rsidR="00B038BC" w:rsidRDefault="00B038BC">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_Toc98485940 \h </w:instrText>
      </w:r>
      <w:r>
        <w:fldChar w:fldCharType="separate"/>
      </w:r>
      <w:r>
        <w:t>171</w:t>
      </w:r>
      <w:r>
        <w:fldChar w:fldCharType="end"/>
      </w:r>
    </w:p>
    <w:p w14:paraId="2C781994" w14:textId="0A4BC915" w:rsidR="00B038BC" w:rsidRDefault="00B038BC">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_Toc98485941 \h </w:instrText>
      </w:r>
      <w:r>
        <w:fldChar w:fldCharType="separate"/>
      </w:r>
      <w:r>
        <w:t>171</w:t>
      </w:r>
      <w:r>
        <w:fldChar w:fldCharType="end"/>
      </w:r>
    </w:p>
    <w:p w14:paraId="167A0CF3" w14:textId="69BF5490" w:rsidR="00B038BC" w:rsidRDefault="00B038B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_Toc98485942 \h </w:instrText>
      </w:r>
      <w:r>
        <w:fldChar w:fldCharType="separate"/>
      </w:r>
      <w:r>
        <w:t>172</w:t>
      </w:r>
      <w:r>
        <w:fldChar w:fldCharType="end"/>
      </w:r>
    </w:p>
    <w:p w14:paraId="634F7302" w14:textId="2FD9DF06" w:rsidR="00B038BC" w:rsidRDefault="00B038B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_Toc98485943 \h </w:instrText>
      </w:r>
      <w:r>
        <w:fldChar w:fldCharType="separate"/>
      </w:r>
      <w:r>
        <w:t>172</w:t>
      </w:r>
      <w:r>
        <w:fldChar w:fldCharType="end"/>
      </w:r>
    </w:p>
    <w:p w14:paraId="79FBFE6C" w14:textId="60516748" w:rsidR="00B038BC" w:rsidRDefault="00B038B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_Toc98485944 \h </w:instrText>
      </w:r>
      <w:r>
        <w:fldChar w:fldCharType="separate"/>
      </w:r>
      <w:r>
        <w:t>172</w:t>
      </w:r>
      <w:r>
        <w:fldChar w:fldCharType="end"/>
      </w:r>
    </w:p>
    <w:p w14:paraId="535C6840" w14:textId="3E967578" w:rsidR="00B038BC" w:rsidRDefault="00B038B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_Toc98485945 \h </w:instrText>
      </w:r>
      <w:r>
        <w:fldChar w:fldCharType="separate"/>
      </w:r>
      <w:r>
        <w:t>172</w:t>
      </w:r>
      <w:r>
        <w:fldChar w:fldCharType="end"/>
      </w:r>
    </w:p>
    <w:p w14:paraId="1B183233" w14:textId="105AD4DC" w:rsidR="00B038BC" w:rsidRDefault="00B038BC">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_Toc98485946 \h </w:instrText>
      </w:r>
      <w:r>
        <w:fldChar w:fldCharType="separate"/>
      </w:r>
      <w:r>
        <w:t>172</w:t>
      </w:r>
      <w:r>
        <w:fldChar w:fldCharType="end"/>
      </w:r>
    </w:p>
    <w:p w14:paraId="0A4A84EE" w14:textId="4FFECC11" w:rsidR="00B038BC" w:rsidRDefault="00B038BC">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_Toc98485947 \h </w:instrText>
      </w:r>
      <w:r>
        <w:fldChar w:fldCharType="separate"/>
      </w:r>
      <w:r>
        <w:t>173</w:t>
      </w:r>
      <w:r>
        <w:fldChar w:fldCharType="end"/>
      </w:r>
    </w:p>
    <w:p w14:paraId="67DA4CFD" w14:textId="2ACA4382" w:rsidR="00B038BC" w:rsidRDefault="00B038BC">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_Toc98485948 \h </w:instrText>
      </w:r>
      <w:r>
        <w:fldChar w:fldCharType="separate"/>
      </w:r>
      <w:r>
        <w:t>174</w:t>
      </w:r>
      <w:r>
        <w:fldChar w:fldCharType="end"/>
      </w:r>
    </w:p>
    <w:p w14:paraId="3CC87E65" w14:textId="08DBB91B" w:rsidR="00B038BC" w:rsidRDefault="00B038B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_Toc98485949 \h </w:instrText>
      </w:r>
      <w:r>
        <w:fldChar w:fldCharType="separate"/>
      </w:r>
      <w:r>
        <w:t>174</w:t>
      </w:r>
      <w:r>
        <w:fldChar w:fldCharType="end"/>
      </w:r>
    </w:p>
    <w:p w14:paraId="72A5C586" w14:textId="10A5179B" w:rsidR="00B038BC" w:rsidRDefault="00B038B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_Toc98485950 \h </w:instrText>
      </w:r>
      <w:r>
        <w:fldChar w:fldCharType="separate"/>
      </w:r>
      <w:r>
        <w:t>174</w:t>
      </w:r>
      <w:r>
        <w:fldChar w:fldCharType="end"/>
      </w:r>
    </w:p>
    <w:p w14:paraId="5C97A7E7" w14:textId="40116CAB" w:rsidR="00B038BC" w:rsidRDefault="00B038B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_Toc98485951 \h </w:instrText>
      </w:r>
      <w:r>
        <w:fldChar w:fldCharType="separate"/>
      </w:r>
      <w:r>
        <w:t>174</w:t>
      </w:r>
      <w:r>
        <w:fldChar w:fldCharType="end"/>
      </w:r>
    </w:p>
    <w:p w14:paraId="41113D6F" w14:textId="7EF2250D" w:rsidR="00B038BC" w:rsidRDefault="00B038BC">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_Toc98485952 \h </w:instrText>
      </w:r>
      <w:r>
        <w:fldChar w:fldCharType="separate"/>
      </w:r>
      <w:r>
        <w:t>175</w:t>
      </w:r>
      <w:r>
        <w:fldChar w:fldCharType="end"/>
      </w:r>
    </w:p>
    <w:p w14:paraId="4D6E901C" w14:textId="209512B3" w:rsidR="00B038BC" w:rsidRDefault="00B038BC">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_Toc98485953 \h </w:instrText>
      </w:r>
      <w:r>
        <w:fldChar w:fldCharType="separate"/>
      </w:r>
      <w:r>
        <w:t>175</w:t>
      </w:r>
      <w:r>
        <w:fldChar w:fldCharType="end"/>
      </w:r>
    </w:p>
    <w:p w14:paraId="259B5246" w14:textId="35428985" w:rsidR="00B038BC" w:rsidRDefault="00B038B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_Toc98485954 \h </w:instrText>
      </w:r>
      <w:r>
        <w:fldChar w:fldCharType="separate"/>
      </w:r>
      <w:r>
        <w:t>176</w:t>
      </w:r>
      <w:r>
        <w:fldChar w:fldCharType="end"/>
      </w:r>
    </w:p>
    <w:p w14:paraId="52B00193" w14:textId="2F3809D9" w:rsidR="00B038BC" w:rsidRDefault="00B038B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_Toc98485955 \h </w:instrText>
      </w:r>
      <w:r>
        <w:fldChar w:fldCharType="separate"/>
      </w:r>
      <w:r>
        <w:t>176</w:t>
      </w:r>
      <w:r>
        <w:fldChar w:fldCharType="end"/>
      </w:r>
    </w:p>
    <w:p w14:paraId="45393C71" w14:textId="5A223290" w:rsidR="00B038BC" w:rsidRDefault="00B038B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_Toc98485956 \h </w:instrText>
      </w:r>
      <w:r>
        <w:fldChar w:fldCharType="separate"/>
      </w:r>
      <w:r>
        <w:t>176</w:t>
      </w:r>
      <w:r>
        <w:fldChar w:fldCharType="end"/>
      </w:r>
    </w:p>
    <w:p w14:paraId="3FD0A54D" w14:textId="7B5A97D0" w:rsidR="00B038BC" w:rsidRDefault="00B038BC">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_Toc98485957 \h </w:instrText>
      </w:r>
      <w:r>
        <w:fldChar w:fldCharType="separate"/>
      </w:r>
      <w:r>
        <w:t>176</w:t>
      </w:r>
      <w:r>
        <w:fldChar w:fldCharType="end"/>
      </w:r>
    </w:p>
    <w:p w14:paraId="4262442E" w14:textId="7EF481B4" w:rsidR="00B038BC" w:rsidRDefault="00B038BC">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_Toc98485958 \h </w:instrText>
      </w:r>
      <w:r>
        <w:fldChar w:fldCharType="separate"/>
      </w:r>
      <w:r>
        <w:t>177</w:t>
      </w:r>
      <w:r>
        <w:fldChar w:fldCharType="end"/>
      </w:r>
    </w:p>
    <w:p w14:paraId="4EDE5DF2" w14:textId="091C11CF" w:rsidR="00B038BC" w:rsidRDefault="00B038BC">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_Toc98485959 \h </w:instrText>
      </w:r>
      <w:r>
        <w:fldChar w:fldCharType="separate"/>
      </w:r>
      <w:r>
        <w:t>177</w:t>
      </w:r>
      <w:r>
        <w:fldChar w:fldCharType="end"/>
      </w:r>
    </w:p>
    <w:p w14:paraId="43C6E076" w14:textId="16B63447" w:rsidR="00B038BC" w:rsidRDefault="00B038BC">
      <w:pPr>
        <w:pStyle w:val="TOC4"/>
        <w:rPr>
          <w:rFonts w:asciiTheme="minorHAnsi" w:eastAsiaTheme="minorEastAsia" w:hAnsiTheme="minorHAnsi" w:cstheme="minorBidi"/>
          <w:sz w:val="22"/>
          <w:szCs w:val="22"/>
          <w:lang w:eastAsia="en-GB"/>
        </w:rPr>
      </w:pPr>
      <w:r>
        <w:lastRenderedPageBreak/>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_Toc98485960 \h </w:instrText>
      </w:r>
      <w:r>
        <w:fldChar w:fldCharType="separate"/>
      </w:r>
      <w:r>
        <w:t>178</w:t>
      </w:r>
      <w:r>
        <w:fldChar w:fldCharType="end"/>
      </w:r>
    </w:p>
    <w:p w14:paraId="3F9DD6A6" w14:textId="6E5321D0" w:rsidR="00B038BC" w:rsidRDefault="00B038BC">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_Toc98485961 \h </w:instrText>
      </w:r>
      <w:r>
        <w:fldChar w:fldCharType="separate"/>
      </w:r>
      <w:r>
        <w:t>178</w:t>
      </w:r>
      <w:r>
        <w:fldChar w:fldCharType="end"/>
      </w:r>
    </w:p>
    <w:p w14:paraId="25407898" w14:textId="37368B69" w:rsidR="00B038BC" w:rsidRDefault="00B038BC">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_Toc98485962 \h </w:instrText>
      </w:r>
      <w:r>
        <w:fldChar w:fldCharType="separate"/>
      </w:r>
      <w:r>
        <w:t>178</w:t>
      </w:r>
      <w:r>
        <w:fldChar w:fldCharType="end"/>
      </w:r>
    </w:p>
    <w:p w14:paraId="355F3457" w14:textId="3945D19B" w:rsidR="00B038BC" w:rsidRDefault="00B038BC">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_Toc98485963 \h </w:instrText>
      </w:r>
      <w:r>
        <w:fldChar w:fldCharType="separate"/>
      </w:r>
      <w:r>
        <w:t>178</w:t>
      </w:r>
      <w:r>
        <w:fldChar w:fldCharType="end"/>
      </w:r>
    </w:p>
    <w:p w14:paraId="2067AE45" w14:textId="582FE706" w:rsidR="00B038BC" w:rsidRDefault="00B038BC">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_Toc98485964 \h </w:instrText>
      </w:r>
      <w:r>
        <w:fldChar w:fldCharType="separate"/>
      </w:r>
      <w:r>
        <w:t>178</w:t>
      </w:r>
      <w:r>
        <w:fldChar w:fldCharType="end"/>
      </w:r>
    </w:p>
    <w:p w14:paraId="44955D8A" w14:textId="61FD8267" w:rsidR="00B038BC" w:rsidRDefault="00B038BC">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_Toc98485965 \h </w:instrText>
      </w:r>
      <w:r>
        <w:fldChar w:fldCharType="separate"/>
      </w:r>
      <w:r>
        <w:t>179</w:t>
      </w:r>
      <w:r>
        <w:fldChar w:fldCharType="end"/>
      </w:r>
    </w:p>
    <w:p w14:paraId="3132541F" w14:textId="63310683" w:rsidR="00B038BC" w:rsidRDefault="00B038BC">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_Toc98485966 \h </w:instrText>
      </w:r>
      <w:r>
        <w:fldChar w:fldCharType="separate"/>
      </w:r>
      <w:r>
        <w:t>180</w:t>
      </w:r>
      <w:r>
        <w:fldChar w:fldCharType="end"/>
      </w:r>
    </w:p>
    <w:p w14:paraId="72D1ECB2" w14:textId="53455959" w:rsidR="00B038BC" w:rsidRDefault="00B038BC">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_Toc98485967 \h </w:instrText>
      </w:r>
      <w:r>
        <w:fldChar w:fldCharType="separate"/>
      </w:r>
      <w:r>
        <w:t>180</w:t>
      </w:r>
      <w:r>
        <w:fldChar w:fldCharType="end"/>
      </w:r>
    </w:p>
    <w:p w14:paraId="7A7254C8" w14:textId="72C99E46" w:rsidR="00B038BC" w:rsidRDefault="00B038BC">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_Toc98485968 \h </w:instrText>
      </w:r>
      <w:r>
        <w:fldChar w:fldCharType="separate"/>
      </w:r>
      <w:r>
        <w:t>180</w:t>
      </w:r>
      <w:r>
        <w:fldChar w:fldCharType="end"/>
      </w:r>
    </w:p>
    <w:p w14:paraId="0F2B810F" w14:textId="4F0F892D" w:rsidR="00B038BC" w:rsidRDefault="00B038BC">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_Toc98485969 \h </w:instrText>
      </w:r>
      <w:r>
        <w:fldChar w:fldCharType="separate"/>
      </w:r>
      <w:r>
        <w:t>180</w:t>
      </w:r>
      <w:r>
        <w:fldChar w:fldCharType="end"/>
      </w:r>
    </w:p>
    <w:p w14:paraId="1302CE6E" w14:textId="482B53C8" w:rsidR="00B038BC" w:rsidRDefault="00B038BC">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_Toc98485970 \h </w:instrText>
      </w:r>
      <w:r>
        <w:fldChar w:fldCharType="separate"/>
      </w:r>
      <w:r>
        <w:t>180</w:t>
      </w:r>
      <w:r>
        <w:fldChar w:fldCharType="end"/>
      </w:r>
    </w:p>
    <w:p w14:paraId="6DB60B5B" w14:textId="66EAF4A1" w:rsidR="00B038BC" w:rsidRDefault="00B038BC">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_Toc98485971 \h </w:instrText>
      </w:r>
      <w:r>
        <w:fldChar w:fldCharType="separate"/>
      </w:r>
      <w:r>
        <w:t>180</w:t>
      </w:r>
      <w:r>
        <w:fldChar w:fldCharType="end"/>
      </w:r>
    </w:p>
    <w:p w14:paraId="7BDE8124" w14:textId="7CAA1403" w:rsidR="00B038BC" w:rsidRDefault="00B038BC">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_Toc98485972 \h </w:instrText>
      </w:r>
      <w:r>
        <w:fldChar w:fldCharType="separate"/>
      </w:r>
      <w:r>
        <w:t>181</w:t>
      </w:r>
      <w:r>
        <w:fldChar w:fldCharType="end"/>
      </w:r>
    </w:p>
    <w:p w14:paraId="220D2F40" w14:textId="484AB8A7" w:rsidR="00B038BC" w:rsidRDefault="00B038BC">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_Toc98485973 \h </w:instrText>
      </w:r>
      <w:r>
        <w:fldChar w:fldCharType="separate"/>
      </w:r>
      <w:r>
        <w:t>182</w:t>
      </w:r>
      <w:r>
        <w:fldChar w:fldCharType="end"/>
      </w:r>
    </w:p>
    <w:p w14:paraId="6EDA76C0" w14:textId="5447B65B" w:rsidR="00B038BC" w:rsidRDefault="00B038B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_Toc98485974 \h </w:instrText>
      </w:r>
      <w:r>
        <w:fldChar w:fldCharType="separate"/>
      </w:r>
      <w:r>
        <w:t>182</w:t>
      </w:r>
      <w:r>
        <w:fldChar w:fldCharType="end"/>
      </w:r>
    </w:p>
    <w:p w14:paraId="4E0A8F0C" w14:textId="5B5CAB73" w:rsidR="00B038BC" w:rsidRDefault="00B038BC">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_Toc98485975 \h </w:instrText>
      </w:r>
      <w:r>
        <w:fldChar w:fldCharType="separate"/>
      </w:r>
      <w:r>
        <w:t>182</w:t>
      </w:r>
      <w:r>
        <w:fldChar w:fldCharType="end"/>
      </w:r>
    </w:p>
    <w:p w14:paraId="061E9D66" w14:textId="00E917D1" w:rsidR="00B038BC" w:rsidRDefault="00B038BC">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_Toc98485976 \h </w:instrText>
      </w:r>
      <w:r>
        <w:fldChar w:fldCharType="separate"/>
      </w:r>
      <w:r>
        <w:t>182</w:t>
      </w:r>
      <w:r>
        <w:fldChar w:fldCharType="end"/>
      </w:r>
    </w:p>
    <w:p w14:paraId="5F8903F5" w14:textId="10878F95" w:rsidR="00B038BC" w:rsidRDefault="00B038BC">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_Toc98485977 \h </w:instrText>
      </w:r>
      <w:r>
        <w:fldChar w:fldCharType="separate"/>
      </w:r>
      <w:r>
        <w:t>183</w:t>
      </w:r>
      <w:r>
        <w:fldChar w:fldCharType="end"/>
      </w:r>
    </w:p>
    <w:p w14:paraId="2669A6CC" w14:textId="4A4D15B9" w:rsidR="00B038BC" w:rsidRDefault="00B038BC">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_Toc98485978 \h </w:instrText>
      </w:r>
      <w:r>
        <w:fldChar w:fldCharType="separate"/>
      </w:r>
      <w:r>
        <w:t>183</w:t>
      </w:r>
      <w:r>
        <w:fldChar w:fldCharType="end"/>
      </w:r>
    </w:p>
    <w:p w14:paraId="3E309CF4" w14:textId="56D76808" w:rsidR="00B038BC" w:rsidRDefault="00B038B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_Toc98485979 \h </w:instrText>
      </w:r>
      <w:r>
        <w:fldChar w:fldCharType="separate"/>
      </w:r>
      <w:r>
        <w:t>183</w:t>
      </w:r>
      <w:r>
        <w:fldChar w:fldCharType="end"/>
      </w:r>
    </w:p>
    <w:p w14:paraId="6A0202FF" w14:textId="1F3C2578" w:rsidR="00B038BC" w:rsidRDefault="00B038B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_Toc98485980 \h </w:instrText>
      </w:r>
      <w:r>
        <w:fldChar w:fldCharType="separate"/>
      </w:r>
      <w:r>
        <w:t>183</w:t>
      </w:r>
      <w:r>
        <w:fldChar w:fldCharType="end"/>
      </w:r>
    </w:p>
    <w:p w14:paraId="6A39DFFA" w14:textId="3B0FA216" w:rsidR="00B038BC" w:rsidRDefault="00B038BC">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_Toc98485981 \h </w:instrText>
      </w:r>
      <w:r>
        <w:fldChar w:fldCharType="separate"/>
      </w:r>
      <w:r>
        <w:t>183</w:t>
      </w:r>
      <w:r>
        <w:fldChar w:fldCharType="end"/>
      </w:r>
    </w:p>
    <w:p w14:paraId="495276E0" w14:textId="6F7AA075" w:rsidR="00B038BC" w:rsidRDefault="00B038B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_Toc98485982 \h </w:instrText>
      </w:r>
      <w:r>
        <w:fldChar w:fldCharType="separate"/>
      </w:r>
      <w:r>
        <w:t>184</w:t>
      </w:r>
      <w:r>
        <w:fldChar w:fldCharType="end"/>
      </w:r>
    </w:p>
    <w:p w14:paraId="7BA74F48" w14:textId="01004464" w:rsidR="00B038BC" w:rsidRDefault="00B038BC">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_Toc98485983 \h </w:instrText>
      </w:r>
      <w:r>
        <w:fldChar w:fldCharType="separate"/>
      </w:r>
      <w:r>
        <w:t>184</w:t>
      </w:r>
      <w:r>
        <w:fldChar w:fldCharType="end"/>
      </w:r>
    </w:p>
    <w:p w14:paraId="5C996A2D" w14:textId="50A5F177" w:rsidR="00B038BC" w:rsidRDefault="00B038B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_Toc98485984 \h </w:instrText>
      </w:r>
      <w:r>
        <w:fldChar w:fldCharType="separate"/>
      </w:r>
      <w:r>
        <w:t>184</w:t>
      </w:r>
      <w:r>
        <w:fldChar w:fldCharType="end"/>
      </w:r>
    </w:p>
    <w:p w14:paraId="048B2548" w14:textId="6D6FB1D3" w:rsidR="00B038BC" w:rsidRDefault="00B038BC">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_Toc98485985 \h </w:instrText>
      </w:r>
      <w:r>
        <w:fldChar w:fldCharType="separate"/>
      </w:r>
      <w:r>
        <w:t>184</w:t>
      </w:r>
      <w:r>
        <w:fldChar w:fldCharType="end"/>
      </w:r>
    </w:p>
    <w:p w14:paraId="6921E1F8" w14:textId="6F4531E8" w:rsidR="00B038BC" w:rsidRDefault="00B038BC">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_Toc98485986 \h </w:instrText>
      </w:r>
      <w:r>
        <w:fldChar w:fldCharType="separate"/>
      </w:r>
      <w:r>
        <w:t>184</w:t>
      </w:r>
      <w:r>
        <w:fldChar w:fldCharType="end"/>
      </w:r>
    </w:p>
    <w:p w14:paraId="53E6C461" w14:textId="1EAF18D5" w:rsidR="00B038BC" w:rsidRDefault="00B038BC">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_Toc98485987 \h </w:instrText>
      </w:r>
      <w:r>
        <w:fldChar w:fldCharType="separate"/>
      </w:r>
      <w:r>
        <w:t>185</w:t>
      </w:r>
      <w:r>
        <w:fldChar w:fldCharType="end"/>
      </w:r>
    </w:p>
    <w:p w14:paraId="57089C8C" w14:textId="3B0F7E1B" w:rsidR="00B038BC" w:rsidRDefault="00B038BC">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_Toc98485988 \h </w:instrText>
      </w:r>
      <w:r>
        <w:fldChar w:fldCharType="separate"/>
      </w:r>
      <w:r>
        <w:t>185</w:t>
      </w:r>
      <w:r>
        <w:fldChar w:fldCharType="end"/>
      </w:r>
    </w:p>
    <w:p w14:paraId="006A8280" w14:textId="365C1492" w:rsidR="00B038BC" w:rsidRDefault="00B038BC">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_Toc98485989 \h </w:instrText>
      </w:r>
      <w:r>
        <w:fldChar w:fldCharType="separate"/>
      </w:r>
      <w:r>
        <w:t>185</w:t>
      </w:r>
      <w:r>
        <w:fldChar w:fldCharType="end"/>
      </w:r>
    </w:p>
    <w:p w14:paraId="111D2199" w14:textId="205BB148" w:rsidR="00B038BC" w:rsidRDefault="00B038BC">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_Toc98485990 \h </w:instrText>
      </w:r>
      <w:r>
        <w:fldChar w:fldCharType="separate"/>
      </w:r>
      <w:r>
        <w:t>186</w:t>
      </w:r>
      <w:r>
        <w:fldChar w:fldCharType="end"/>
      </w:r>
    </w:p>
    <w:p w14:paraId="259EADCC" w14:textId="06F73EDE" w:rsidR="00B038BC" w:rsidRDefault="00B038B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_Toc98485991 \h </w:instrText>
      </w:r>
      <w:r>
        <w:fldChar w:fldCharType="separate"/>
      </w:r>
      <w:r>
        <w:t>186</w:t>
      </w:r>
      <w:r>
        <w:fldChar w:fldCharType="end"/>
      </w:r>
    </w:p>
    <w:p w14:paraId="537E2777" w14:textId="7CE3684D" w:rsidR="00B038BC" w:rsidRDefault="00B038B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_Toc98485992 \h </w:instrText>
      </w:r>
      <w:r>
        <w:fldChar w:fldCharType="separate"/>
      </w:r>
      <w:r>
        <w:t>186</w:t>
      </w:r>
      <w:r>
        <w:fldChar w:fldCharType="end"/>
      </w:r>
    </w:p>
    <w:p w14:paraId="29BCD2D7" w14:textId="4B498383" w:rsidR="00B038BC" w:rsidRDefault="00B038B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_Toc98485993 \h </w:instrText>
      </w:r>
      <w:r>
        <w:fldChar w:fldCharType="separate"/>
      </w:r>
      <w:r>
        <w:t>187</w:t>
      </w:r>
      <w:r>
        <w:fldChar w:fldCharType="end"/>
      </w:r>
    </w:p>
    <w:p w14:paraId="4BF152BA" w14:textId="33DFE069" w:rsidR="00B038BC" w:rsidRDefault="00B038BC">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_Toc98485994 \h </w:instrText>
      </w:r>
      <w:r>
        <w:fldChar w:fldCharType="separate"/>
      </w:r>
      <w:r>
        <w:t>187</w:t>
      </w:r>
      <w:r>
        <w:fldChar w:fldCharType="end"/>
      </w:r>
    </w:p>
    <w:p w14:paraId="03FF947F" w14:textId="7A60EA58" w:rsidR="00B038BC" w:rsidRDefault="00B038BC">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_Toc98485995 \h </w:instrText>
      </w:r>
      <w:r>
        <w:fldChar w:fldCharType="separate"/>
      </w:r>
      <w:r>
        <w:t>187</w:t>
      </w:r>
      <w:r>
        <w:fldChar w:fldCharType="end"/>
      </w:r>
    </w:p>
    <w:p w14:paraId="7EF08754" w14:textId="09439194" w:rsidR="00B038BC" w:rsidRDefault="00B038B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_Toc98485996 \h </w:instrText>
      </w:r>
      <w:r>
        <w:fldChar w:fldCharType="separate"/>
      </w:r>
      <w:r>
        <w:t>187</w:t>
      </w:r>
      <w:r>
        <w:fldChar w:fldCharType="end"/>
      </w:r>
    </w:p>
    <w:p w14:paraId="6C848E62" w14:textId="012F10BA" w:rsidR="00B038BC" w:rsidRDefault="00B038B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_Toc98485997 \h </w:instrText>
      </w:r>
      <w:r>
        <w:fldChar w:fldCharType="separate"/>
      </w:r>
      <w:r>
        <w:t>187</w:t>
      </w:r>
      <w:r>
        <w:fldChar w:fldCharType="end"/>
      </w:r>
    </w:p>
    <w:p w14:paraId="345742F5" w14:textId="60B59A98" w:rsidR="00B038BC" w:rsidRDefault="00B038B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_Toc98485998 \h </w:instrText>
      </w:r>
      <w:r>
        <w:fldChar w:fldCharType="separate"/>
      </w:r>
      <w:r>
        <w:t>187</w:t>
      </w:r>
      <w:r>
        <w:fldChar w:fldCharType="end"/>
      </w:r>
    </w:p>
    <w:p w14:paraId="12B08680" w14:textId="115639E5" w:rsidR="00B038BC" w:rsidRDefault="00B038B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_Toc98485999 \h </w:instrText>
      </w:r>
      <w:r>
        <w:fldChar w:fldCharType="separate"/>
      </w:r>
      <w:r>
        <w:t>189</w:t>
      </w:r>
      <w:r>
        <w:fldChar w:fldCharType="end"/>
      </w:r>
    </w:p>
    <w:p w14:paraId="192499A5" w14:textId="4D12DC68" w:rsidR="00B038BC" w:rsidRDefault="00B038B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_Toc98486000 \h </w:instrText>
      </w:r>
      <w:r>
        <w:fldChar w:fldCharType="separate"/>
      </w:r>
      <w:r>
        <w:t>190</w:t>
      </w:r>
      <w:r>
        <w:fldChar w:fldCharType="end"/>
      </w:r>
    </w:p>
    <w:p w14:paraId="2C270AD0" w14:textId="48646900" w:rsidR="00B038BC" w:rsidRDefault="00B038B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_Toc98486001 \h </w:instrText>
      </w:r>
      <w:r>
        <w:fldChar w:fldCharType="separate"/>
      </w:r>
      <w:r>
        <w:t>190</w:t>
      </w:r>
      <w:r>
        <w:fldChar w:fldCharType="end"/>
      </w:r>
    </w:p>
    <w:p w14:paraId="70D6860E" w14:textId="72772808" w:rsidR="00B038BC" w:rsidRDefault="00B038BC">
      <w:pPr>
        <w:pStyle w:val="TOC4"/>
        <w:rPr>
          <w:rFonts w:asciiTheme="minorHAnsi" w:eastAsiaTheme="minorEastAsia" w:hAnsiTheme="minorHAnsi" w:cstheme="minorBidi"/>
          <w:sz w:val="22"/>
          <w:szCs w:val="22"/>
          <w:lang w:eastAsia="en-GB"/>
        </w:rPr>
      </w:pPr>
      <w:r w:rsidRPr="00B038BC">
        <w:t>6.2.6.2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_Toc98486002 \h </w:instrText>
      </w:r>
      <w:r>
        <w:fldChar w:fldCharType="separate"/>
      </w:r>
      <w:r>
        <w:t>192</w:t>
      </w:r>
      <w:r>
        <w:fldChar w:fldCharType="end"/>
      </w:r>
    </w:p>
    <w:p w14:paraId="70E1C5A3" w14:textId="24CA637B" w:rsidR="00B038BC" w:rsidRDefault="00B038BC">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_Toc98486003 \h </w:instrText>
      </w:r>
      <w:r>
        <w:fldChar w:fldCharType="separate"/>
      </w:r>
      <w:r>
        <w:t>192</w:t>
      </w:r>
      <w:r>
        <w:fldChar w:fldCharType="end"/>
      </w:r>
    </w:p>
    <w:p w14:paraId="2067F67A" w14:textId="767166CA" w:rsidR="00B038BC" w:rsidRDefault="00B038BC">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_Toc98486004 \h </w:instrText>
      </w:r>
      <w:r>
        <w:fldChar w:fldCharType="separate"/>
      </w:r>
      <w:r>
        <w:t>193</w:t>
      </w:r>
      <w:r>
        <w:fldChar w:fldCharType="end"/>
      </w:r>
    </w:p>
    <w:p w14:paraId="4F676E53" w14:textId="370A2102" w:rsidR="00B038BC" w:rsidRDefault="00B038BC">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_Toc98486005 \h </w:instrText>
      </w:r>
      <w:r>
        <w:fldChar w:fldCharType="separate"/>
      </w:r>
      <w:r>
        <w:t>196</w:t>
      </w:r>
      <w:r>
        <w:fldChar w:fldCharType="end"/>
      </w:r>
    </w:p>
    <w:p w14:paraId="4E005558" w14:textId="6C6A7544" w:rsidR="00B038BC" w:rsidRDefault="00B038BC">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_Toc98486006 \h </w:instrText>
      </w:r>
      <w:r>
        <w:fldChar w:fldCharType="separate"/>
      </w:r>
      <w:r>
        <w:t>199</w:t>
      </w:r>
      <w:r>
        <w:fldChar w:fldCharType="end"/>
      </w:r>
    </w:p>
    <w:p w14:paraId="7DD70015" w14:textId="6E39EF94" w:rsidR="00B038BC" w:rsidRDefault="00B038BC">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_Toc98486007 \h </w:instrText>
      </w:r>
      <w:r>
        <w:fldChar w:fldCharType="separate"/>
      </w:r>
      <w:r>
        <w:t>199</w:t>
      </w:r>
      <w:r>
        <w:fldChar w:fldCharType="end"/>
      </w:r>
    </w:p>
    <w:p w14:paraId="3C2B3425" w14:textId="1CA0B4DE" w:rsidR="00B038BC" w:rsidRDefault="00B038BC">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_Toc98486008 \h </w:instrText>
      </w:r>
      <w:r>
        <w:fldChar w:fldCharType="separate"/>
      </w:r>
      <w:r>
        <w:t>200</w:t>
      </w:r>
      <w:r>
        <w:fldChar w:fldCharType="end"/>
      </w:r>
    </w:p>
    <w:p w14:paraId="607C357F" w14:textId="3E5E5804" w:rsidR="00B038BC" w:rsidRDefault="00B038BC">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_Toc98486009 \h </w:instrText>
      </w:r>
      <w:r>
        <w:fldChar w:fldCharType="separate"/>
      </w:r>
      <w:r>
        <w:t>200</w:t>
      </w:r>
      <w:r>
        <w:fldChar w:fldCharType="end"/>
      </w:r>
    </w:p>
    <w:p w14:paraId="181D42F9" w14:textId="0A381AB5" w:rsidR="00B038BC" w:rsidRDefault="00B038BC">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_Toc98486010 \h </w:instrText>
      </w:r>
      <w:r>
        <w:fldChar w:fldCharType="separate"/>
      </w:r>
      <w:r>
        <w:t>201</w:t>
      </w:r>
      <w:r>
        <w:fldChar w:fldCharType="end"/>
      </w:r>
    </w:p>
    <w:p w14:paraId="359F0B45" w14:textId="1F1F66EB" w:rsidR="00B038BC" w:rsidRDefault="00B038BC">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_Toc98486011 \h </w:instrText>
      </w:r>
      <w:r>
        <w:fldChar w:fldCharType="separate"/>
      </w:r>
      <w:r>
        <w:t>202</w:t>
      </w:r>
      <w:r>
        <w:fldChar w:fldCharType="end"/>
      </w:r>
    </w:p>
    <w:p w14:paraId="3180347A" w14:textId="46797DCF" w:rsidR="00B038BC" w:rsidRDefault="00B038BC">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_Toc98486012 \h </w:instrText>
      </w:r>
      <w:r>
        <w:fldChar w:fldCharType="separate"/>
      </w:r>
      <w:r>
        <w:t>202</w:t>
      </w:r>
      <w:r>
        <w:fldChar w:fldCharType="end"/>
      </w:r>
    </w:p>
    <w:p w14:paraId="1E6A0111" w14:textId="5F519167" w:rsidR="00B038BC" w:rsidRDefault="00B038BC">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_Toc98486013 \h </w:instrText>
      </w:r>
      <w:r>
        <w:fldChar w:fldCharType="separate"/>
      </w:r>
      <w:r>
        <w:t>202</w:t>
      </w:r>
      <w:r>
        <w:fldChar w:fldCharType="end"/>
      </w:r>
    </w:p>
    <w:p w14:paraId="63B7AD5C" w14:textId="66863917" w:rsidR="00B038BC" w:rsidRDefault="00B038BC">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_Toc98486014 \h </w:instrText>
      </w:r>
      <w:r>
        <w:fldChar w:fldCharType="separate"/>
      </w:r>
      <w:r>
        <w:t>202</w:t>
      </w:r>
      <w:r>
        <w:fldChar w:fldCharType="end"/>
      </w:r>
    </w:p>
    <w:p w14:paraId="18828781" w14:textId="3B4B7C0B" w:rsidR="00B038BC" w:rsidRDefault="00B038BC">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_Toc98486015 \h </w:instrText>
      </w:r>
      <w:r>
        <w:fldChar w:fldCharType="separate"/>
      </w:r>
      <w:r>
        <w:t>203</w:t>
      </w:r>
      <w:r>
        <w:fldChar w:fldCharType="end"/>
      </w:r>
    </w:p>
    <w:p w14:paraId="6295149C" w14:textId="03354347" w:rsidR="00B038BC" w:rsidRDefault="00B038BC">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_Toc98486016 \h </w:instrText>
      </w:r>
      <w:r>
        <w:fldChar w:fldCharType="separate"/>
      </w:r>
      <w:r>
        <w:t>203</w:t>
      </w:r>
      <w:r>
        <w:fldChar w:fldCharType="end"/>
      </w:r>
    </w:p>
    <w:p w14:paraId="0C44A015" w14:textId="1DD2EEE2" w:rsidR="00B038BC" w:rsidRDefault="00B038BC">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_Toc98486017 \h </w:instrText>
      </w:r>
      <w:r>
        <w:fldChar w:fldCharType="separate"/>
      </w:r>
      <w:r>
        <w:t>203</w:t>
      </w:r>
      <w:r>
        <w:fldChar w:fldCharType="end"/>
      </w:r>
    </w:p>
    <w:p w14:paraId="3FBDFF53" w14:textId="6020FF68" w:rsidR="00B038BC" w:rsidRDefault="00B038BC">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_Toc98486018 \h </w:instrText>
      </w:r>
      <w:r>
        <w:fldChar w:fldCharType="separate"/>
      </w:r>
      <w:r>
        <w:t>203</w:t>
      </w:r>
      <w:r>
        <w:fldChar w:fldCharType="end"/>
      </w:r>
    </w:p>
    <w:p w14:paraId="76F8E7BE" w14:textId="72509A4F" w:rsidR="00B038BC" w:rsidRDefault="00B038BC">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_Toc98486019 \h </w:instrText>
      </w:r>
      <w:r>
        <w:fldChar w:fldCharType="separate"/>
      </w:r>
      <w:r>
        <w:t>203</w:t>
      </w:r>
      <w:r>
        <w:fldChar w:fldCharType="end"/>
      </w:r>
    </w:p>
    <w:p w14:paraId="45DF6700" w14:textId="2F13E9EA" w:rsidR="00B038BC" w:rsidRDefault="00B038BC">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_Toc98486020 \h </w:instrText>
      </w:r>
      <w:r>
        <w:fldChar w:fldCharType="separate"/>
      </w:r>
      <w:r>
        <w:t>204</w:t>
      </w:r>
      <w:r>
        <w:fldChar w:fldCharType="end"/>
      </w:r>
    </w:p>
    <w:p w14:paraId="267F31F5" w14:textId="1896F6D6" w:rsidR="00B038BC" w:rsidRDefault="00B038BC">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_Toc98486021 \h </w:instrText>
      </w:r>
      <w:r>
        <w:fldChar w:fldCharType="separate"/>
      </w:r>
      <w:r>
        <w:t>204</w:t>
      </w:r>
      <w:r>
        <w:fldChar w:fldCharType="end"/>
      </w:r>
    </w:p>
    <w:p w14:paraId="78AC5E5D" w14:textId="6454E0D7" w:rsidR="00B038BC" w:rsidRDefault="00B038BC">
      <w:pPr>
        <w:pStyle w:val="TOC5"/>
        <w:rPr>
          <w:rFonts w:asciiTheme="minorHAnsi" w:eastAsiaTheme="minorEastAsia" w:hAnsiTheme="minorHAnsi" w:cstheme="minorBidi"/>
          <w:sz w:val="22"/>
          <w:szCs w:val="22"/>
          <w:lang w:eastAsia="en-GB"/>
        </w:rPr>
      </w:pPr>
      <w:r>
        <w:lastRenderedPageBreak/>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_Toc98486022 \h </w:instrText>
      </w:r>
      <w:r>
        <w:fldChar w:fldCharType="separate"/>
      </w:r>
      <w:r>
        <w:t>204</w:t>
      </w:r>
      <w:r>
        <w:fldChar w:fldCharType="end"/>
      </w:r>
    </w:p>
    <w:p w14:paraId="07AD183D" w14:textId="720C1B2C" w:rsidR="00B038BC" w:rsidRDefault="00B038BC">
      <w:pPr>
        <w:pStyle w:val="TOC5"/>
        <w:rPr>
          <w:rFonts w:asciiTheme="minorHAnsi" w:eastAsiaTheme="minorEastAsia" w:hAnsiTheme="minorHAnsi" w:cstheme="minorBidi"/>
          <w:sz w:val="22"/>
          <w:szCs w:val="22"/>
          <w:lang w:eastAsia="en-GB"/>
        </w:rPr>
      </w:pPr>
      <w:r>
        <w:t>6.2.6.2.20A</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_Toc98486023 \h </w:instrText>
      </w:r>
      <w:r>
        <w:fldChar w:fldCharType="separate"/>
      </w:r>
      <w:r>
        <w:t>204</w:t>
      </w:r>
      <w:r>
        <w:fldChar w:fldCharType="end"/>
      </w:r>
    </w:p>
    <w:p w14:paraId="168798C8" w14:textId="03776EAB" w:rsidR="00B038BC" w:rsidRDefault="00B038BC">
      <w:pPr>
        <w:pStyle w:val="TOC4"/>
        <w:rPr>
          <w:rFonts w:asciiTheme="minorHAnsi" w:eastAsiaTheme="minorEastAsia" w:hAnsiTheme="minorHAnsi" w:cstheme="minorBidi"/>
          <w:sz w:val="22"/>
          <w:szCs w:val="22"/>
          <w:lang w:eastAsia="en-GB"/>
        </w:rPr>
      </w:pPr>
      <w:r w:rsidRPr="00B038BC">
        <w:t>6.2.6.3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_Toc98486024 \h </w:instrText>
      </w:r>
      <w:r>
        <w:fldChar w:fldCharType="separate"/>
      </w:r>
      <w:r>
        <w:t>204</w:t>
      </w:r>
      <w:r>
        <w:fldChar w:fldCharType="end"/>
      </w:r>
    </w:p>
    <w:p w14:paraId="6AFCE21B" w14:textId="345EE492" w:rsidR="00B038BC" w:rsidRDefault="00B038BC">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_Toc98486025 \h </w:instrText>
      </w:r>
      <w:r>
        <w:fldChar w:fldCharType="separate"/>
      </w:r>
      <w:r>
        <w:t>204</w:t>
      </w:r>
      <w:r>
        <w:fldChar w:fldCharType="end"/>
      </w:r>
    </w:p>
    <w:p w14:paraId="027B2185" w14:textId="2AFDF34D" w:rsidR="00B038BC" w:rsidRDefault="00B038BC">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_Toc98486026 \h </w:instrText>
      </w:r>
      <w:r>
        <w:fldChar w:fldCharType="separate"/>
      </w:r>
      <w:r>
        <w:t>205</w:t>
      </w:r>
      <w:r>
        <w:fldChar w:fldCharType="end"/>
      </w:r>
    </w:p>
    <w:p w14:paraId="48C19A99" w14:textId="5366A2F6" w:rsidR="00B038BC" w:rsidRDefault="00B038BC">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_Toc98486027 \h </w:instrText>
      </w:r>
      <w:r>
        <w:fldChar w:fldCharType="separate"/>
      </w:r>
      <w:r>
        <w:t>205</w:t>
      </w:r>
      <w:r>
        <w:fldChar w:fldCharType="end"/>
      </w:r>
    </w:p>
    <w:p w14:paraId="4654AAAA" w14:textId="0EF42F59" w:rsidR="00B038BC" w:rsidRDefault="00B038BC">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_Toc98486028 \h </w:instrText>
      </w:r>
      <w:r>
        <w:fldChar w:fldCharType="separate"/>
      </w:r>
      <w:r>
        <w:t>205</w:t>
      </w:r>
      <w:r>
        <w:fldChar w:fldCharType="end"/>
      </w:r>
    </w:p>
    <w:p w14:paraId="39240663" w14:textId="523E23A6" w:rsidR="00B038BC" w:rsidRDefault="00B038BC">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_Toc98486029 \h </w:instrText>
      </w:r>
      <w:r>
        <w:fldChar w:fldCharType="separate"/>
      </w:r>
      <w:r>
        <w:t>206</w:t>
      </w:r>
      <w:r>
        <w:fldChar w:fldCharType="end"/>
      </w:r>
    </w:p>
    <w:p w14:paraId="3615DA82" w14:textId="01391923" w:rsidR="00B038BC" w:rsidRDefault="00B038BC">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_Toc98486030 \h </w:instrText>
      </w:r>
      <w:r>
        <w:fldChar w:fldCharType="separate"/>
      </w:r>
      <w:r>
        <w:t>206</w:t>
      </w:r>
      <w:r>
        <w:fldChar w:fldCharType="end"/>
      </w:r>
    </w:p>
    <w:p w14:paraId="7F6C7F32" w14:textId="68607FCF" w:rsidR="00B038BC" w:rsidRDefault="00B038B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_Toc98486031 \h </w:instrText>
      </w:r>
      <w:r>
        <w:fldChar w:fldCharType="separate"/>
      </w:r>
      <w:r>
        <w:t>206</w:t>
      </w:r>
      <w:r>
        <w:fldChar w:fldCharType="end"/>
      </w:r>
    </w:p>
    <w:p w14:paraId="0058966E" w14:textId="6CC87E3D" w:rsidR="00B038BC" w:rsidRDefault="00B038B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_Toc98486032 \h </w:instrText>
      </w:r>
      <w:r>
        <w:fldChar w:fldCharType="separate"/>
      </w:r>
      <w:r>
        <w:t>206</w:t>
      </w:r>
      <w:r>
        <w:fldChar w:fldCharType="end"/>
      </w:r>
    </w:p>
    <w:p w14:paraId="618FB7C6" w14:textId="681D9B14" w:rsidR="00B038BC" w:rsidRDefault="00B038B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_Toc98486033 \h </w:instrText>
      </w:r>
      <w:r>
        <w:fldChar w:fldCharType="separate"/>
      </w:r>
      <w:r>
        <w:t>206</w:t>
      </w:r>
      <w:r>
        <w:fldChar w:fldCharType="end"/>
      </w:r>
    </w:p>
    <w:p w14:paraId="618A2183" w14:textId="3F20A79B" w:rsidR="00B038BC" w:rsidRDefault="00B038BC">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_Toc98486034 \h </w:instrText>
      </w:r>
      <w:r>
        <w:fldChar w:fldCharType="separate"/>
      </w:r>
      <w:r>
        <w:t>206</w:t>
      </w:r>
      <w:r>
        <w:fldChar w:fldCharType="end"/>
      </w:r>
    </w:p>
    <w:p w14:paraId="0B348D1D" w14:textId="5D9EFB52" w:rsidR="00B038BC" w:rsidRDefault="00B038B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_Toc98486035 \h </w:instrText>
      </w:r>
      <w:r>
        <w:fldChar w:fldCharType="separate"/>
      </w:r>
      <w:r>
        <w:t>207</w:t>
      </w:r>
      <w:r>
        <w:fldChar w:fldCharType="end"/>
      </w:r>
    </w:p>
    <w:p w14:paraId="7A1641F0" w14:textId="2735A74C" w:rsidR="00B038BC" w:rsidRDefault="00B038BC">
      <w:pPr>
        <w:pStyle w:val="TOC3"/>
        <w:rPr>
          <w:rFonts w:asciiTheme="minorHAnsi" w:eastAsiaTheme="minorEastAsia" w:hAnsiTheme="minorHAnsi" w:cstheme="minorBidi"/>
          <w:sz w:val="22"/>
          <w:szCs w:val="22"/>
          <w:lang w:eastAsia="en-GB"/>
        </w:rPr>
      </w:pPr>
      <w:r w:rsidRPr="00B038BC">
        <w:t>6.2.9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_Toc98486036 \h </w:instrText>
      </w:r>
      <w:r>
        <w:fldChar w:fldCharType="separate"/>
      </w:r>
      <w:r>
        <w:t>208</w:t>
      </w:r>
      <w:r>
        <w:fldChar w:fldCharType="end"/>
      </w:r>
    </w:p>
    <w:p w14:paraId="42EC7B10" w14:textId="3984521E" w:rsidR="00B038BC" w:rsidRDefault="00B038B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_Toc98486037 \h </w:instrText>
      </w:r>
      <w:r>
        <w:fldChar w:fldCharType="separate"/>
      </w:r>
      <w:r>
        <w:t>208</w:t>
      </w:r>
      <w:r>
        <w:fldChar w:fldCharType="end"/>
      </w:r>
    </w:p>
    <w:p w14:paraId="0539FDCA" w14:textId="29AAD2FC" w:rsidR="00B038BC" w:rsidRDefault="00B038B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_Toc98486038 \h </w:instrText>
      </w:r>
      <w:r>
        <w:fldChar w:fldCharType="separate"/>
      </w:r>
      <w:r>
        <w:t>208</w:t>
      </w:r>
      <w:r>
        <w:fldChar w:fldCharType="end"/>
      </w:r>
    </w:p>
    <w:p w14:paraId="1CC9F438" w14:textId="7A724D25" w:rsidR="00B038BC" w:rsidRDefault="00B038B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_Toc98486039 \h </w:instrText>
      </w:r>
      <w:r>
        <w:fldChar w:fldCharType="separate"/>
      </w:r>
      <w:r>
        <w:t>208</w:t>
      </w:r>
      <w:r>
        <w:fldChar w:fldCharType="end"/>
      </w:r>
    </w:p>
    <w:p w14:paraId="0AAAC6EA" w14:textId="2E01A90E" w:rsidR="00B038BC" w:rsidRDefault="00B038B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_Toc98486040 \h </w:instrText>
      </w:r>
      <w:r>
        <w:fldChar w:fldCharType="separate"/>
      </w:r>
      <w:r>
        <w:t>208</w:t>
      </w:r>
      <w:r>
        <w:fldChar w:fldCharType="end"/>
      </w:r>
    </w:p>
    <w:p w14:paraId="549DA5D2" w14:textId="184DD4C6" w:rsidR="00B038BC" w:rsidRDefault="00B038B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_Toc98486041 \h </w:instrText>
      </w:r>
      <w:r>
        <w:fldChar w:fldCharType="separate"/>
      </w:r>
      <w:r>
        <w:t>208</w:t>
      </w:r>
      <w:r>
        <w:fldChar w:fldCharType="end"/>
      </w:r>
    </w:p>
    <w:p w14:paraId="3EEF4693" w14:textId="7B25A19E" w:rsidR="00B038BC" w:rsidRDefault="00B038B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_Toc98486042 \h </w:instrText>
      </w:r>
      <w:r>
        <w:fldChar w:fldCharType="separate"/>
      </w:r>
      <w:r>
        <w:t>208</w:t>
      </w:r>
      <w:r>
        <w:fldChar w:fldCharType="end"/>
      </w:r>
    </w:p>
    <w:p w14:paraId="7C7354B5" w14:textId="05CD9679" w:rsidR="00B038BC" w:rsidRDefault="00B038B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_Toc98486043 \h </w:instrText>
      </w:r>
      <w:r>
        <w:fldChar w:fldCharType="separate"/>
      </w:r>
      <w:r>
        <w:t>208</w:t>
      </w:r>
      <w:r>
        <w:fldChar w:fldCharType="end"/>
      </w:r>
    </w:p>
    <w:p w14:paraId="6F85A5C0" w14:textId="36F23E79" w:rsidR="00B038BC" w:rsidRDefault="00B038B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_Toc98486044 \h </w:instrText>
      </w:r>
      <w:r>
        <w:fldChar w:fldCharType="separate"/>
      </w:r>
      <w:r>
        <w:t>209</w:t>
      </w:r>
      <w:r>
        <w:fldChar w:fldCharType="end"/>
      </w:r>
    </w:p>
    <w:p w14:paraId="7534BCA5" w14:textId="2BB49331" w:rsidR="00B038BC" w:rsidRDefault="00B038B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_Toc98486045 \h </w:instrText>
      </w:r>
      <w:r>
        <w:fldChar w:fldCharType="separate"/>
      </w:r>
      <w:r>
        <w:t>209</w:t>
      </w:r>
      <w:r>
        <w:fldChar w:fldCharType="end"/>
      </w:r>
    </w:p>
    <w:p w14:paraId="0335F690" w14:textId="79001A48" w:rsidR="00B038BC" w:rsidRDefault="00B038B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_Toc98486046 \h </w:instrText>
      </w:r>
      <w:r>
        <w:fldChar w:fldCharType="separate"/>
      </w:r>
      <w:r>
        <w:t>209</w:t>
      </w:r>
      <w:r>
        <w:fldChar w:fldCharType="end"/>
      </w:r>
    </w:p>
    <w:p w14:paraId="4840A616" w14:textId="6769FB16" w:rsidR="00B038BC" w:rsidRDefault="00B038B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_Toc98486047 \h </w:instrText>
      </w:r>
      <w:r>
        <w:fldChar w:fldCharType="separate"/>
      </w:r>
      <w:r>
        <w:t>209</w:t>
      </w:r>
      <w:r>
        <w:fldChar w:fldCharType="end"/>
      </w:r>
    </w:p>
    <w:p w14:paraId="73308789" w14:textId="37D3770E" w:rsidR="00B038BC" w:rsidRDefault="00B038B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_Toc98486048 \h </w:instrText>
      </w:r>
      <w:r>
        <w:fldChar w:fldCharType="separate"/>
      </w:r>
      <w:r>
        <w:t>210</w:t>
      </w:r>
      <w:r>
        <w:fldChar w:fldCharType="end"/>
      </w:r>
    </w:p>
    <w:p w14:paraId="27CC990B" w14:textId="33E6F597" w:rsidR="00B038BC" w:rsidRDefault="00B038B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_Toc98486049 \h </w:instrText>
      </w:r>
      <w:r>
        <w:fldChar w:fldCharType="separate"/>
      </w:r>
      <w:r>
        <w:t>210</w:t>
      </w:r>
      <w:r>
        <w:fldChar w:fldCharType="end"/>
      </w:r>
    </w:p>
    <w:p w14:paraId="6F1801A7" w14:textId="3B556BC8" w:rsidR="00B038BC" w:rsidRDefault="00B038B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_Toc98486050 \h </w:instrText>
      </w:r>
      <w:r>
        <w:fldChar w:fldCharType="separate"/>
      </w:r>
      <w:r>
        <w:t>210</w:t>
      </w:r>
      <w:r>
        <w:fldChar w:fldCharType="end"/>
      </w:r>
    </w:p>
    <w:p w14:paraId="07044886" w14:textId="3199CE53" w:rsidR="00B038BC" w:rsidRDefault="00B038B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_Toc98486051 \h </w:instrText>
      </w:r>
      <w:r>
        <w:fldChar w:fldCharType="separate"/>
      </w:r>
      <w:r>
        <w:t>211</w:t>
      </w:r>
      <w:r>
        <w:fldChar w:fldCharType="end"/>
      </w:r>
    </w:p>
    <w:p w14:paraId="4A5F0309" w14:textId="18C3BD15" w:rsidR="00B038BC" w:rsidRDefault="00B038B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_Toc98486052 \h </w:instrText>
      </w:r>
      <w:r>
        <w:fldChar w:fldCharType="separate"/>
      </w:r>
      <w:r>
        <w:t>211</w:t>
      </w:r>
      <w:r>
        <w:fldChar w:fldCharType="end"/>
      </w:r>
    </w:p>
    <w:p w14:paraId="3A045F9D" w14:textId="7AB82FD0" w:rsidR="00B038BC" w:rsidRDefault="00B038BC">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_Toc98486053 \h </w:instrText>
      </w:r>
      <w:r>
        <w:fldChar w:fldCharType="separate"/>
      </w:r>
      <w:r>
        <w:t>211</w:t>
      </w:r>
      <w:r>
        <w:fldChar w:fldCharType="end"/>
      </w:r>
    </w:p>
    <w:p w14:paraId="54D4E0BA" w14:textId="73C87B42" w:rsidR="00B038BC" w:rsidRDefault="00B038BC">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_Toc98486054 \h </w:instrText>
      </w:r>
      <w:r>
        <w:fldChar w:fldCharType="separate"/>
      </w:r>
      <w:r>
        <w:t>211</w:t>
      </w:r>
      <w:r>
        <w:fldChar w:fldCharType="end"/>
      </w:r>
    </w:p>
    <w:p w14:paraId="05BE1F7B" w14:textId="1F6345CD" w:rsidR="00B038BC" w:rsidRDefault="00B038BC">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_Toc98486055 \h </w:instrText>
      </w:r>
      <w:r>
        <w:fldChar w:fldCharType="separate"/>
      </w:r>
      <w:r>
        <w:t>211</w:t>
      </w:r>
      <w:r>
        <w:fldChar w:fldCharType="end"/>
      </w:r>
    </w:p>
    <w:p w14:paraId="69CA7857" w14:textId="66CE6CD9" w:rsidR="00B038BC" w:rsidRDefault="00B038BC">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_Toc98486056 \h </w:instrText>
      </w:r>
      <w:r>
        <w:fldChar w:fldCharType="separate"/>
      </w:r>
      <w:r>
        <w:t>211</w:t>
      </w:r>
      <w:r>
        <w:fldChar w:fldCharType="end"/>
      </w:r>
    </w:p>
    <w:p w14:paraId="17778676" w14:textId="57FF23BE" w:rsidR="00B038BC" w:rsidRDefault="00B038B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_Toc98486057 \h </w:instrText>
      </w:r>
      <w:r>
        <w:fldChar w:fldCharType="separate"/>
      </w:r>
      <w:r>
        <w:t>212</w:t>
      </w:r>
      <w:r>
        <w:fldChar w:fldCharType="end"/>
      </w:r>
    </w:p>
    <w:p w14:paraId="5F6E2313" w14:textId="373A024F" w:rsidR="00B038BC" w:rsidRDefault="00B038B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_Toc98486058 \h </w:instrText>
      </w:r>
      <w:r>
        <w:fldChar w:fldCharType="separate"/>
      </w:r>
      <w:r>
        <w:t>212</w:t>
      </w:r>
      <w:r>
        <w:fldChar w:fldCharType="end"/>
      </w:r>
    </w:p>
    <w:p w14:paraId="1F447150" w14:textId="7EB92DB3" w:rsidR="00B038BC" w:rsidRDefault="00B038B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_Toc98486059 \h </w:instrText>
      </w:r>
      <w:r>
        <w:fldChar w:fldCharType="separate"/>
      </w:r>
      <w:r>
        <w:t>212</w:t>
      </w:r>
      <w:r>
        <w:fldChar w:fldCharType="end"/>
      </w:r>
    </w:p>
    <w:p w14:paraId="1FBBC2A3" w14:textId="6173A371" w:rsidR="00B038BC" w:rsidRDefault="00B038BC">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_Toc98486060 \h </w:instrText>
      </w:r>
      <w:r>
        <w:fldChar w:fldCharType="separate"/>
      </w:r>
      <w:r>
        <w:t>212</w:t>
      </w:r>
      <w:r>
        <w:fldChar w:fldCharType="end"/>
      </w:r>
    </w:p>
    <w:p w14:paraId="0126A004" w14:textId="535058C0" w:rsidR="00B038BC" w:rsidRDefault="00B038BC">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_Toc98486061 \h </w:instrText>
      </w:r>
      <w:r>
        <w:fldChar w:fldCharType="separate"/>
      </w:r>
      <w:r>
        <w:t>212</w:t>
      </w:r>
      <w:r>
        <w:fldChar w:fldCharType="end"/>
      </w:r>
    </w:p>
    <w:p w14:paraId="41D560CA" w14:textId="46BB959A" w:rsidR="00B038BC" w:rsidRDefault="00B038B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_Toc98486062 \h </w:instrText>
      </w:r>
      <w:r>
        <w:fldChar w:fldCharType="separate"/>
      </w:r>
      <w:r>
        <w:t>213</w:t>
      </w:r>
      <w:r>
        <w:fldChar w:fldCharType="end"/>
      </w:r>
    </w:p>
    <w:p w14:paraId="31EF0D16" w14:textId="38EBE180" w:rsidR="00B038BC" w:rsidRDefault="00B038B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_Toc98486063 \h </w:instrText>
      </w:r>
      <w:r>
        <w:fldChar w:fldCharType="separate"/>
      </w:r>
      <w:r>
        <w:t>213</w:t>
      </w:r>
      <w:r>
        <w:fldChar w:fldCharType="end"/>
      </w:r>
    </w:p>
    <w:p w14:paraId="3AD5D2EB" w14:textId="25607115" w:rsidR="00B038BC" w:rsidRDefault="00B038B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_Toc98486064 \h </w:instrText>
      </w:r>
      <w:r>
        <w:fldChar w:fldCharType="separate"/>
      </w:r>
      <w:r>
        <w:t>213</w:t>
      </w:r>
      <w:r>
        <w:fldChar w:fldCharType="end"/>
      </w:r>
    </w:p>
    <w:p w14:paraId="3809579D" w14:textId="646AF9A6" w:rsidR="00B038BC" w:rsidRDefault="00B038BC">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_Toc98486065 \h </w:instrText>
      </w:r>
      <w:r>
        <w:fldChar w:fldCharType="separate"/>
      </w:r>
      <w:r>
        <w:t>213</w:t>
      </w:r>
      <w:r>
        <w:fldChar w:fldCharType="end"/>
      </w:r>
    </w:p>
    <w:p w14:paraId="5972FE7F" w14:textId="687E3936" w:rsidR="00B038BC" w:rsidRDefault="00B038BC">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_Toc98486066 \h </w:instrText>
      </w:r>
      <w:r>
        <w:fldChar w:fldCharType="separate"/>
      </w:r>
      <w:r>
        <w:t>213</w:t>
      </w:r>
      <w:r>
        <w:fldChar w:fldCharType="end"/>
      </w:r>
    </w:p>
    <w:p w14:paraId="2B9A2D86" w14:textId="010F1E8B" w:rsidR="00B038BC" w:rsidRDefault="00B038B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_Toc98486067 \h </w:instrText>
      </w:r>
      <w:r>
        <w:fldChar w:fldCharType="separate"/>
      </w:r>
      <w:r>
        <w:t>214</w:t>
      </w:r>
      <w:r>
        <w:fldChar w:fldCharType="end"/>
      </w:r>
    </w:p>
    <w:p w14:paraId="54D129EC" w14:textId="52C15AC8" w:rsidR="00B038BC" w:rsidRDefault="00B038B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_Toc98486068 \h </w:instrText>
      </w:r>
      <w:r>
        <w:fldChar w:fldCharType="separate"/>
      </w:r>
      <w:r>
        <w:t>214</w:t>
      </w:r>
      <w:r>
        <w:fldChar w:fldCharType="end"/>
      </w:r>
    </w:p>
    <w:p w14:paraId="77421E12" w14:textId="1C24E0EE" w:rsidR="00B038BC" w:rsidRDefault="00B038B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_Toc98486069 \h </w:instrText>
      </w:r>
      <w:r>
        <w:fldChar w:fldCharType="separate"/>
      </w:r>
      <w:r>
        <w:t>214</w:t>
      </w:r>
      <w:r>
        <w:fldChar w:fldCharType="end"/>
      </w:r>
    </w:p>
    <w:p w14:paraId="3E88827D" w14:textId="372DFFFE" w:rsidR="00B038BC" w:rsidRDefault="00B038BC">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_Toc98486070 \h </w:instrText>
      </w:r>
      <w:r>
        <w:fldChar w:fldCharType="separate"/>
      </w:r>
      <w:r>
        <w:t>215</w:t>
      </w:r>
      <w:r>
        <w:fldChar w:fldCharType="end"/>
      </w:r>
    </w:p>
    <w:p w14:paraId="1602C942" w14:textId="2C4EBD1D" w:rsidR="00B038BC" w:rsidRDefault="00B038BC">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_Toc98486071 \h </w:instrText>
      </w:r>
      <w:r>
        <w:fldChar w:fldCharType="separate"/>
      </w:r>
      <w:r>
        <w:t>215</w:t>
      </w:r>
      <w:r>
        <w:fldChar w:fldCharType="end"/>
      </w:r>
    </w:p>
    <w:p w14:paraId="03EFA646" w14:textId="7EBED667" w:rsidR="00B038BC" w:rsidRDefault="00B038BC">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_Toc98486072 \h </w:instrText>
      </w:r>
      <w:r>
        <w:fldChar w:fldCharType="separate"/>
      </w:r>
      <w:r>
        <w:t>215</w:t>
      </w:r>
      <w:r>
        <w:fldChar w:fldCharType="end"/>
      </w:r>
    </w:p>
    <w:p w14:paraId="1BCA6EE0" w14:textId="5BCF7C77" w:rsidR="00B038BC" w:rsidRDefault="00B038BC">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_Toc98486073 \h </w:instrText>
      </w:r>
      <w:r>
        <w:fldChar w:fldCharType="separate"/>
      </w:r>
      <w:r>
        <w:t>215</w:t>
      </w:r>
      <w:r>
        <w:fldChar w:fldCharType="end"/>
      </w:r>
    </w:p>
    <w:p w14:paraId="400C37A1" w14:textId="177528DF" w:rsidR="00B038BC" w:rsidRDefault="00B038BC">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_Toc98486074 \h </w:instrText>
      </w:r>
      <w:r>
        <w:fldChar w:fldCharType="separate"/>
      </w:r>
      <w:r>
        <w:t>215</w:t>
      </w:r>
      <w:r>
        <w:fldChar w:fldCharType="end"/>
      </w:r>
    </w:p>
    <w:p w14:paraId="2FBEF46E" w14:textId="545AA545" w:rsidR="00B038BC" w:rsidRDefault="00B038BC">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_Toc98486075 \h </w:instrText>
      </w:r>
      <w:r>
        <w:fldChar w:fldCharType="separate"/>
      </w:r>
      <w:r>
        <w:t>215</w:t>
      </w:r>
      <w:r>
        <w:fldChar w:fldCharType="end"/>
      </w:r>
    </w:p>
    <w:p w14:paraId="4BB3EABD" w14:textId="3E4DCB3E" w:rsidR="00B038BC" w:rsidRDefault="00B038B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_Toc98486076 \h </w:instrText>
      </w:r>
      <w:r>
        <w:fldChar w:fldCharType="separate"/>
      </w:r>
      <w:r>
        <w:t>215</w:t>
      </w:r>
      <w:r>
        <w:fldChar w:fldCharType="end"/>
      </w:r>
    </w:p>
    <w:p w14:paraId="50413923" w14:textId="0536C0DE" w:rsidR="00B038BC" w:rsidRDefault="00B038BC">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_Toc98486077 \h </w:instrText>
      </w:r>
      <w:r>
        <w:fldChar w:fldCharType="separate"/>
      </w:r>
      <w:r>
        <w:t>215</w:t>
      </w:r>
      <w:r>
        <w:fldChar w:fldCharType="end"/>
      </w:r>
    </w:p>
    <w:p w14:paraId="7139E3CE" w14:textId="4BAEC3CC" w:rsidR="00B038BC" w:rsidRDefault="00B038BC">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_Toc98486078 \h </w:instrText>
      </w:r>
      <w:r>
        <w:fldChar w:fldCharType="separate"/>
      </w:r>
      <w:r>
        <w:t>216</w:t>
      </w:r>
      <w:r>
        <w:fldChar w:fldCharType="end"/>
      </w:r>
    </w:p>
    <w:p w14:paraId="54E54BD9" w14:textId="0330849E" w:rsidR="00B038BC" w:rsidRDefault="00B038BC">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_Toc98486079 \h </w:instrText>
      </w:r>
      <w:r>
        <w:fldChar w:fldCharType="separate"/>
      </w:r>
      <w:r>
        <w:t>216</w:t>
      </w:r>
      <w:r>
        <w:fldChar w:fldCharType="end"/>
      </w:r>
    </w:p>
    <w:p w14:paraId="7B9BA0F7" w14:textId="6361FA63" w:rsidR="00B038BC" w:rsidRDefault="00B038B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_Toc98486080 \h </w:instrText>
      </w:r>
      <w:r>
        <w:fldChar w:fldCharType="separate"/>
      </w:r>
      <w:r>
        <w:t>216</w:t>
      </w:r>
      <w:r>
        <w:fldChar w:fldCharType="end"/>
      </w:r>
    </w:p>
    <w:p w14:paraId="1C7B1B78" w14:textId="59609105" w:rsidR="00B038BC" w:rsidRDefault="00B038B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_Toc98486081 \h </w:instrText>
      </w:r>
      <w:r>
        <w:fldChar w:fldCharType="separate"/>
      </w:r>
      <w:r>
        <w:t>216</w:t>
      </w:r>
      <w:r>
        <w:fldChar w:fldCharType="end"/>
      </w:r>
    </w:p>
    <w:p w14:paraId="39D98843" w14:textId="7A5D7E78" w:rsidR="00B038BC" w:rsidRDefault="00B038B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_Toc98486082 \h </w:instrText>
      </w:r>
      <w:r>
        <w:fldChar w:fldCharType="separate"/>
      </w:r>
      <w:r>
        <w:t>216</w:t>
      </w:r>
      <w:r>
        <w:fldChar w:fldCharType="end"/>
      </w:r>
    </w:p>
    <w:p w14:paraId="694D389F" w14:textId="01949B81" w:rsidR="00B038BC" w:rsidRDefault="00B038B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_Toc98486083 \h </w:instrText>
      </w:r>
      <w:r>
        <w:fldChar w:fldCharType="separate"/>
      </w:r>
      <w:r>
        <w:t>216</w:t>
      </w:r>
      <w:r>
        <w:fldChar w:fldCharType="end"/>
      </w:r>
    </w:p>
    <w:p w14:paraId="52821423" w14:textId="62C58861" w:rsidR="00B038BC" w:rsidRDefault="00B038BC">
      <w:pPr>
        <w:pStyle w:val="TOC4"/>
        <w:rPr>
          <w:rFonts w:asciiTheme="minorHAnsi" w:eastAsiaTheme="minorEastAsia" w:hAnsiTheme="minorHAnsi" w:cstheme="minorBidi"/>
          <w:sz w:val="22"/>
          <w:szCs w:val="22"/>
          <w:lang w:eastAsia="en-GB"/>
        </w:rPr>
      </w:pPr>
      <w:r w:rsidRPr="00B038BC">
        <w:lastRenderedPageBreak/>
        <w:t>6.3.6.2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_Toc98486084 \h </w:instrText>
      </w:r>
      <w:r>
        <w:fldChar w:fldCharType="separate"/>
      </w:r>
      <w:r>
        <w:t>218</w:t>
      </w:r>
      <w:r>
        <w:fldChar w:fldCharType="end"/>
      </w:r>
    </w:p>
    <w:p w14:paraId="634B5D87" w14:textId="2EE8D4EC" w:rsidR="00B038BC" w:rsidRDefault="00B038BC">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_Toc98486085 \h </w:instrText>
      </w:r>
      <w:r>
        <w:fldChar w:fldCharType="separate"/>
      </w:r>
      <w:r>
        <w:t>218</w:t>
      </w:r>
      <w:r>
        <w:fldChar w:fldCharType="end"/>
      </w:r>
    </w:p>
    <w:p w14:paraId="5D4FE393" w14:textId="239DF3E3" w:rsidR="00B038BC" w:rsidRDefault="00B038BC">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_Toc98486086 \h </w:instrText>
      </w:r>
      <w:r>
        <w:fldChar w:fldCharType="separate"/>
      </w:r>
      <w:r>
        <w:t>218</w:t>
      </w:r>
      <w:r>
        <w:fldChar w:fldCharType="end"/>
      </w:r>
    </w:p>
    <w:p w14:paraId="5CDA6EF1" w14:textId="287FD01D" w:rsidR="00B038BC" w:rsidRDefault="00B038BC">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_Toc98486087 \h </w:instrText>
      </w:r>
      <w:r>
        <w:fldChar w:fldCharType="separate"/>
      </w:r>
      <w:r>
        <w:t>218</w:t>
      </w:r>
      <w:r>
        <w:fldChar w:fldCharType="end"/>
      </w:r>
    </w:p>
    <w:p w14:paraId="42DF0D02" w14:textId="323453A1" w:rsidR="00B038BC" w:rsidRDefault="00B038BC">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_Toc98486088 \h </w:instrText>
      </w:r>
      <w:r>
        <w:fldChar w:fldCharType="separate"/>
      </w:r>
      <w:r>
        <w:t>218</w:t>
      </w:r>
      <w:r>
        <w:fldChar w:fldCharType="end"/>
      </w:r>
    </w:p>
    <w:p w14:paraId="0202F06E" w14:textId="5D5C65BB" w:rsidR="00B038BC" w:rsidRDefault="00B038BC">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_Toc98486089 \h </w:instrText>
      </w:r>
      <w:r>
        <w:fldChar w:fldCharType="separate"/>
      </w:r>
      <w:r>
        <w:t>219</w:t>
      </w:r>
      <w:r>
        <w:fldChar w:fldCharType="end"/>
      </w:r>
    </w:p>
    <w:p w14:paraId="45CE5240" w14:textId="51C5CCB6" w:rsidR="00B038BC" w:rsidRDefault="00B038BC">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_Toc98486090 \h </w:instrText>
      </w:r>
      <w:r>
        <w:fldChar w:fldCharType="separate"/>
      </w:r>
      <w:r>
        <w:t>219</w:t>
      </w:r>
      <w:r>
        <w:fldChar w:fldCharType="end"/>
      </w:r>
    </w:p>
    <w:p w14:paraId="17363420" w14:textId="71596413" w:rsidR="00B038BC" w:rsidRDefault="00B038BC">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_Toc98486091 \h </w:instrText>
      </w:r>
      <w:r>
        <w:fldChar w:fldCharType="separate"/>
      </w:r>
      <w:r>
        <w:t>219</w:t>
      </w:r>
      <w:r>
        <w:fldChar w:fldCharType="end"/>
      </w:r>
    </w:p>
    <w:p w14:paraId="157A760F" w14:textId="2E6BBF07" w:rsidR="00B038BC" w:rsidRDefault="00B038BC">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_Toc98486092 \h </w:instrText>
      </w:r>
      <w:r>
        <w:fldChar w:fldCharType="separate"/>
      </w:r>
      <w:r>
        <w:t>219</w:t>
      </w:r>
      <w:r>
        <w:fldChar w:fldCharType="end"/>
      </w:r>
    </w:p>
    <w:p w14:paraId="160FED67" w14:textId="6D2BDD67" w:rsidR="00B038BC" w:rsidRDefault="00B038BC">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_Toc98486093 \h </w:instrText>
      </w:r>
      <w:r>
        <w:fldChar w:fldCharType="separate"/>
      </w:r>
      <w:r>
        <w:t>220</w:t>
      </w:r>
      <w:r>
        <w:fldChar w:fldCharType="end"/>
      </w:r>
    </w:p>
    <w:p w14:paraId="7C13349F" w14:textId="3904BB46" w:rsidR="00B038BC" w:rsidRDefault="00B038BC">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_Toc98486094 \h </w:instrText>
      </w:r>
      <w:r>
        <w:fldChar w:fldCharType="separate"/>
      </w:r>
      <w:r>
        <w:t>220</w:t>
      </w:r>
      <w:r>
        <w:fldChar w:fldCharType="end"/>
      </w:r>
    </w:p>
    <w:p w14:paraId="07D6BE69" w14:textId="1EFE9E74" w:rsidR="00B038BC" w:rsidRDefault="00B038BC">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_Toc98486095 \h </w:instrText>
      </w:r>
      <w:r>
        <w:fldChar w:fldCharType="separate"/>
      </w:r>
      <w:r>
        <w:t>220</w:t>
      </w:r>
      <w:r>
        <w:fldChar w:fldCharType="end"/>
      </w:r>
    </w:p>
    <w:p w14:paraId="5453855B" w14:textId="106F7AEC" w:rsidR="00B038BC" w:rsidRDefault="00B038BC">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_Toc98486096 \h </w:instrText>
      </w:r>
      <w:r>
        <w:fldChar w:fldCharType="separate"/>
      </w:r>
      <w:r>
        <w:t>220</w:t>
      </w:r>
      <w:r>
        <w:fldChar w:fldCharType="end"/>
      </w:r>
    </w:p>
    <w:p w14:paraId="232FCB47" w14:textId="04408826" w:rsidR="00B038BC" w:rsidRDefault="00B038BC">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_Toc98486097 \h </w:instrText>
      </w:r>
      <w:r>
        <w:fldChar w:fldCharType="separate"/>
      </w:r>
      <w:r>
        <w:t>221</w:t>
      </w:r>
      <w:r>
        <w:fldChar w:fldCharType="end"/>
      </w:r>
    </w:p>
    <w:p w14:paraId="7B9626C0" w14:textId="7173A4BB" w:rsidR="00B038BC" w:rsidRDefault="00B038BC">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_Toc98486098 \h </w:instrText>
      </w:r>
      <w:r>
        <w:fldChar w:fldCharType="separate"/>
      </w:r>
      <w:r>
        <w:t>221</w:t>
      </w:r>
      <w:r>
        <w:fldChar w:fldCharType="end"/>
      </w:r>
    </w:p>
    <w:p w14:paraId="4A598A49" w14:textId="3651F7E3" w:rsidR="00B038BC" w:rsidRDefault="00B038BC">
      <w:pPr>
        <w:pStyle w:val="TOC4"/>
        <w:rPr>
          <w:rFonts w:asciiTheme="minorHAnsi" w:eastAsiaTheme="minorEastAsia" w:hAnsiTheme="minorHAnsi" w:cstheme="minorBidi"/>
          <w:sz w:val="22"/>
          <w:szCs w:val="22"/>
          <w:lang w:eastAsia="en-GB"/>
        </w:rPr>
      </w:pPr>
      <w:r w:rsidRPr="00B038BC">
        <w:t>6.3.6.3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_Toc98486099 \h </w:instrText>
      </w:r>
      <w:r>
        <w:fldChar w:fldCharType="separate"/>
      </w:r>
      <w:r>
        <w:t>221</w:t>
      </w:r>
      <w:r>
        <w:fldChar w:fldCharType="end"/>
      </w:r>
    </w:p>
    <w:p w14:paraId="681AFA25" w14:textId="653214E2" w:rsidR="00B038BC" w:rsidRDefault="00B038BC">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_Toc98486100 \h </w:instrText>
      </w:r>
      <w:r>
        <w:fldChar w:fldCharType="separate"/>
      </w:r>
      <w:r>
        <w:t>221</w:t>
      </w:r>
      <w:r>
        <w:fldChar w:fldCharType="end"/>
      </w:r>
    </w:p>
    <w:p w14:paraId="6DFB3F4C" w14:textId="1A905928" w:rsidR="00B038BC" w:rsidRDefault="00B038BC">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_Toc98486101 \h </w:instrText>
      </w:r>
      <w:r>
        <w:fldChar w:fldCharType="separate"/>
      </w:r>
      <w:r>
        <w:t>221</w:t>
      </w:r>
      <w:r>
        <w:fldChar w:fldCharType="end"/>
      </w:r>
    </w:p>
    <w:p w14:paraId="5AB828FD" w14:textId="0CAF25A5" w:rsidR="00B038BC" w:rsidRDefault="00B038BC">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_Toc98486102 \h </w:instrText>
      </w:r>
      <w:r>
        <w:fldChar w:fldCharType="separate"/>
      </w:r>
      <w:r>
        <w:t>222</w:t>
      </w:r>
      <w:r>
        <w:fldChar w:fldCharType="end"/>
      </w:r>
    </w:p>
    <w:p w14:paraId="66095EC7" w14:textId="036E97C8" w:rsidR="00B038BC" w:rsidRDefault="00B038BC">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_Toc98486103 \h </w:instrText>
      </w:r>
      <w:r>
        <w:fldChar w:fldCharType="separate"/>
      </w:r>
      <w:r>
        <w:t>222</w:t>
      </w:r>
      <w:r>
        <w:fldChar w:fldCharType="end"/>
      </w:r>
    </w:p>
    <w:p w14:paraId="1085F594" w14:textId="11A7B4F9" w:rsidR="00B038BC" w:rsidRDefault="00B038BC">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_Toc98486104 \h </w:instrText>
      </w:r>
      <w:r>
        <w:fldChar w:fldCharType="separate"/>
      </w:r>
      <w:r>
        <w:t>222</w:t>
      </w:r>
      <w:r>
        <w:fldChar w:fldCharType="end"/>
      </w:r>
    </w:p>
    <w:p w14:paraId="7E2AD6D9" w14:textId="32F3D384" w:rsidR="00B038BC" w:rsidRDefault="00B038BC">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_Toc98486105 \h </w:instrText>
      </w:r>
      <w:r>
        <w:fldChar w:fldCharType="separate"/>
      </w:r>
      <w:r>
        <w:t>222</w:t>
      </w:r>
      <w:r>
        <w:fldChar w:fldCharType="end"/>
      </w:r>
    </w:p>
    <w:p w14:paraId="4C8149DA" w14:textId="4828CB22" w:rsidR="00B038BC" w:rsidRDefault="00B038BC">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_Toc98486106 \h </w:instrText>
      </w:r>
      <w:r>
        <w:fldChar w:fldCharType="separate"/>
      </w:r>
      <w:r>
        <w:t>222</w:t>
      </w:r>
      <w:r>
        <w:fldChar w:fldCharType="end"/>
      </w:r>
    </w:p>
    <w:p w14:paraId="16FB1653" w14:textId="4BD99BAD" w:rsidR="00B038BC" w:rsidRDefault="00B038BC">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_Toc98486107 \h </w:instrText>
      </w:r>
      <w:r>
        <w:fldChar w:fldCharType="separate"/>
      </w:r>
      <w:r>
        <w:t>223</w:t>
      </w:r>
      <w:r>
        <w:fldChar w:fldCharType="end"/>
      </w:r>
    </w:p>
    <w:p w14:paraId="399437BC" w14:textId="77DC32A5" w:rsidR="00B038BC" w:rsidRDefault="00B038BC">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_Toc98486108 \h </w:instrText>
      </w:r>
      <w:r>
        <w:fldChar w:fldCharType="separate"/>
      </w:r>
      <w:r>
        <w:t>223</w:t>
      </w:r>
      <w:r>
        <w:fldChar w:fldCharType="end"/>
      </w:r>
    </w:p>
    <w:p w14:paraId="062AE903" w14:textId="5F189A96" w:rsidR="00B038BC" w:rsidRDefault="00B038BC">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_Toc98486109 \h </w:instrText>
      </w:r>
      <w:r>
        <w:fldChar w:fldCharType="separate"/>
      </w:r>
      <w:r>
        <w:t>223</w:t>
      </w:r>
      <w:r>
        <w:fldChar w:fldCharType="end"/>
      </w:r>
    </w:p>
    <w:p w14:paraId="3739D708" w14:textId="221BFD39" w:rsidR="00B038BC" w:rsidRDefault="00B038BC">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_Toc98486110 \h </w:instrText>
      </w:r>
      <w:r>
        <w:fldChar w:fldCharType="separate"/>
      </w:r>
      <w:r>
        <w:t>223</w:t>
      </w:r>
      <w:r>
        <w:fldChar w:fldCharType="end"/>
      </w:r>
    </w:p>
    <w:p w14:paraId="40FB1790" w14:textId="45304997" w:rsidR="00B038BC" w:rsidRDefault="00B038BC">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_Toc98486111 \h </w:instrText>
      </w:r>
      <w:r>
        <w:fldChar w:fldCharType="separate"/>
      </w:r>
      <w:r>
        <w:t>223</w:t>
      </w:r>
      <w:r>
        <w:fldChar w:fldCharType="end"/>
      </w:r>
    </w:p>
    <w:p w14:paraId="7BC3B7FD" w14:textId="67EBF9A5" w:rsidR="00B038BC" w:rsidRDefault="00B038BC">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_Toc98486112 \h </w:instrText>
      </w:r>
      <w:r>
        <w:fldChar w:fldCharType="separate"/>
      </w:r>
      <w:r>
        <w:t>223</w:t>
      </w:r>
      <w:r>
        <w:fldChar w:fldCharType="end"/>
      </w:r>
    </w:p>
    <w:p w14:paraId="1E766C75" w14:textId="7E5A04F0" w:rsidR="00B038BC" w:rsidRDefault="00B038BC">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_Toc98486113 \h </w:instrText>
      </w:r>
      <w:r>
        <w:fldChar w:fldCharType="separate"/>
      </w:r>
      <w:r>
        <w:t>224</w:t>
      </w:r>
      <w:r>
        <w:fldChar w:fldCharType="end"/>
      </w:r>
    </w:p>
    <w:p w14:paraId="402B8E9C" w14:textId="3FBF243B" w:rsidR="00B038BC" w:rsidRDefault="00B038BC">
      <w:pPr>
        <w:pStyle w:val="TOC3"/>
        <w:rPr>
          <w:rFonts w:asciiTheme="minorHAnsi" w:eastAsiaTheme="minorEastAsia" w:hAnsiTheme="minorHAnsi" w:cstheme="minorBidi"/>
          <w:sz w:val="22"/>
          <w:szCs w:val="22"/>
          <w:lang w:eastAsia="en-GB"/>
        </w:rPr>
      </w:pPr>
      <w:r w:rsidRPr="00B038BC">
        <w:t>6.3.9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_Toc98486114 \h </w:instrText>
      </w:r>
      <w:r>
        <w:fldChar w:fldCharType="separate"/>
      </w:r>
      <w:r>
        <w:t>224</w:t>
      </w:r>
      <w:r>
        <w:fldChar w:fldCharType="end"/>
      </w:r>
    </w:p>
    <w:p w14:paraId="620AC2CC" w14:textId="75F9545D" w:rsidR="00B038BC" w:rsidRDefault="00B038B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_Toc98486115 \h </w:instrText>
      </w:r>
      <w:r>
        <w:fldChar w:fldCharType="separate"/>
      </w:r>
      <w:r>
        <w:t>224</w:t>
      </w:r>
      <w:r>
        <w:fldChar w:fldCharType="end"/>
      </w:r>
    </w:p>
    <w:p w14:paraId="51DFFAED" w14:textId="678D15EF" w:rsidR="00B038BC" w:rsidRDefault="00B038B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_Toc98486116 \h </w:instrText>
      </w:r>
      <w:r>
        <w:fldChar w:fldCharType="separate"/>
      </w:r>
      <w:r>
        <w:t>224</w:t>
      </w:r>
      <w:r>
        <w:fldChar w:fldCharType="end"/>
      </w:r>
    </w:p>
    <w:p w14:paraId="18AA48BE" w14:textId="44C65338" w:rsidR="00B038BC" w:rsidRDefault="00B038B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_Toc98486117 \h </w:instrText>
      </w:r>
      <w:r>
        <w:fldChar w:fldCharType="separate"/>
      </w:r>
      <w:r>
        <w:t>225</w:t>
      </w:r>
      <w:r>
        <w:fldChar w:fldCharType="end"/>
      </w:r>
    </w:p>
    <w:p w14:paraId="57B5510D" w14:textId="2E9A5007" w:rsidR="00B038BC" w:rsidRDefault="00B038B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_Toc98486118 \h </w:instrText>
      </w:r>
      <w:r>
        <w:fldChar w:fldCharType="separate"/>
      </w:r>
      <w:r>
        <w:t>225</w:t>
      </w:r>
      <w:r>
        <w:fldChar w:fldCharType="end"/>
      </w:r>
    </w:p>
    <w:p w14:paraId="61F34A1E" w14:textId="2B1BBDE9" w:rsidR="00B038BC" w:rsidRDefault="00B038B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_Toc98486119 \h </w:instrText>
      </w:r>
      <w:r>
        <w:fldChar w:fldCharType="separate"/>
      </w:r>
      <w:r>
        <w:t>225</w:t>
      </w:r>
      <w:r>
        <w:fldChar w:fldCharType="end"/>
      </w:r>
    </w:p>
    <w:p w14:paraId="4D6F5E67" w14:textId="2788AEA8" w:rsidR="00B038BC" w:rsidRDefault="00B038B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_Toc98486120 \h </w:instrText>
      </w:r>
      <w:r>
        <w:fldChar w:fldCharType="separate"/>
      </w:r>
      <w:r>
        <w:t>225</w:t>
      </w:r>
      <w:r>
        <w:fldChar w:fldCharType="end"/>
      </w:r>
    </w:p>
    <w:p w14:paraId="448578C6" w14:textId="683BFB04" w:rsidR="00B038BC" w:rsidRDefault="00B038B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_Toc98486121 \h </w:instrText>
      </w:r>
      <w:r>
        <w:fldChar w:fldCharType="separate"/>
      </w:r>
      <w:r>
        <w:t>225</w:t>
      </w:r>
      <w:r>
        <w:fldChar w:fldCharType="end"/>
      </w:r>
    </w:p>
    <w:p w14:paraId="4F771839" w14:textId="4F059409" w:rsidR="00B038BC" w:rsidRDefault="00B038B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_Toc98486122 \h </w:instrText>
      </w:r>
      <w:r>
        <w:fldChar w:fldCharType="separate"/>
      </w:r>
      <w:r>
        <w:t>225</w:t>
      </w:r>
      <w:r>
        <w:fldChar w:fldCharType="end"/>
      </w:r>
    </w:p>
    <w:p w14:paraId="26E929CF" w14:textId="7A7FB925" w:rsidR="00B038BC" w:rsidRDefault="00B038B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_Toc98486123 \h </w:instrText>
      </w:r>
      <w:r>
        <w:fldChar w:fldCharType="separate"/>
      </w:r>
      <w:r>
        <w:t>225</w:t>
      </w:r>
      <w:r>
        <w:fldChar w:fldCharType="end"/>
      </w:r>
    </w:p>
    <w:p w14:paraId="59F5C1A4" w14:textId="3E2A1A86" w:rsidR="00B038BC" w:rsidRDefault="00B038B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_Toc98486124 \h </w:instrText>
      </w:r>
      <w:r>
        <w:fldChar w:fldCharType="separate"/>
      </w:r>
      <w:r>
        <w:t>226</w:t>
      </w:r>
      <w:r>
        <w:fldChar w:fldCharType="end"/>
      </w:r>
    </w:p>
    <w:p w14:paraId="44128971" w14:textId="66B25A14" w:rsidR="00B038BC" w:rsidRDefault="00B038B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_Toc98486125 \h </w:instrText>
      </w:r>
      <w:r>
        <w:fldChar w:fldCharType="separate"/>
      </w:r>
      <w:r>
        <w:t>226</w:t>
      </w:r>
      <w:r>
        <w:fldChar w:fldCharType="end"/>
      </w:r>
    </w:p>
    <w:p w14:paraId="162F9E3A" w14:textId="677181F2" w:rsidR="00B038BC" w:rsidRDefault="00B038B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_Toc98486126 \h </w:instrText>
      </w:r>
      <w:r>
        <w:fldChar w:fldCharType="separate"/>
      </w:r>
      <w:r>
        <w:t>226</w:t>
      </w:r>
      <w:r>
        <w:fldChar w:fldCharType="end"/>
      </w:r>
    </w:p>
    <w:p w14:paraId="3BD5D94F" w14:textId="76F67BA9" w:rsidR="00B038BC" w:rsidRDefault="00B038BC">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_Toc98486127 \h </w:instrText>
      </w:r>
      <w:r>
        <w:fldChar w:fldCharType="separate"/>
      </w:r>
      <w:r>
        <w:t>226</w:t>
      </w:r>
      <w:r>
        <w:fldChar w:fldCharType="end"/>
      </w:r>
    </w:p>
    <w:p w14:paraId="15FE750F" w14:textId="67477835" w:rsidR="00B038BC" w:rsidRDefault="00B038BC">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_Toc98486128 \h </w:instrText>
      </w:r>
      <w:r>
        <w:fldChar w:fldCharType="separate"/>
      </w:r>
      <w:r>
        <w:t>226</w:t>
      </w:r>
      <w:r>
        <w:fldChar w:fldCharType="end"/>
      </w:r>
    </w:p>
    <w:p w14:paraId="5DDD6D41" w14:textId="166792B2" w:rsidR="00B038BC" w:rsidRDefault="00B038BC">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_Toc98486129 \h </w:instrText>
      </w:r>
      <w:r>
        <w:fldChar w:fldCharType="separate"/>
      </w:r>
      <w:r>
        <w:t>227</w:t>
      </w:r>
      <w:r>
        <w:fldChar w:fldCharType="end"/>
      </w:r>
    </w:p>
    <w:p w14:paraId="12B54848" w14:textId="60C37BD2" w:rsidR="00B038BC" w:rsidRDefault="00B038BC">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_Toc98486130 \h </w:instrText>
      </w:r>
      <w:r>
        <w:fldChar w:fldCharType="separate"/>
      </w:r>
      <w:r>
        <w:t>227</w:t>
      </w:r>
      <w:r>
        <w:fldChar w:fldCharType="end"/>
      </w:r>
    </w:p>
    <w:p w14:paraId="4FA2BAB0" w14:textId="4A49572F" w:rsidR="00B038BC" w:rsidRDefault="00B038B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_Toc98486131 \h </w:instrText>
      </w:r>
      <w:r>
        <w:fldChar w:fldCharType="separate"/>
      </w:r>
      <w:r>
        <w:t>228</w:t>
      </w:r>
      <w:r>
        <w:fldChar w:fldCharType="end"/>
      </w:r>
    </w:p>
    <w:p w14:paraId="30E0C52F" w14:textId="2E9AC485" w:rsidR="00B038BC" w:rsidRDefault="00B038BC">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_Toc98486132 \h </w:instrText>
      </w:r>
      <w:r>
        <w:fldChar w:fldCharType="separate"/>
      </w:r>
      <w:r>
        <w:t>228</w:t>
      </w:r>
      <w:r>
        <w:fldChar w:fldCharType="end"/>
      </w:r>
    </w:p>
    <w:p w14:paraId="39F96E59" w14:textId="5109BDC1" w:rsidR="00B038BC" w:rsidRDefault="00B038BC">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_Toc98486133 \h </w:instrText>
      </w:r>
      <w:r>
        <w:fldChar w:fldCharType="separate"/>
      </w:r>
      <w:r>
        <w:t>228</w:t>
      </w:r>
      <w:r>
        <w:fldChar w:fldCharType="end"/>
      </w:r>
    </w:p>
    <w:p w14:paraId="310B10BE" w14:textId="077C6953" w:rsidR="00B038BC" w:rsidRDefault="00B038BC">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_Toc98486134 \h </w:instrText>
      </w:r>
      <w:r>
        <w:fldChar w:fldCharType="separate"/>
      </w:r>
      <w:r>
        <w:t>228</w:t>
      </w:r>
      <w:r>
        <w:fldChar w:fldCharType="end"/>
      </w:r>
    </w:p>
    <w:p w14:paraId="108E1CA6" w14:textId="0F9902F0" w:rsidR="00B038BC" w:rsidRDefault="00B038BC">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_Toc98486135 \h </w:instrText>
      </w:r>
      <w:r>
        <w:fldChar w:fldCharType="separate"/>
      </w:r>
      <w:r>
        <w:t>229</w:t>
      </w:r>
      <w:r>
        <w:fldChar w:fldCharType="end"/>
      </w:r>
    </w:p>
    <w:p w14:paraId="36EDB4B1" w14:textId="7A2968AA" w:rsidR="00B038BC" w:rsidRDefault="00B038B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_Toc98486136 \h </w:instrText>
      </w:r>
      <w:r>
        <w:fldChar w:fldCharType="separate"/>
      </w:r>
      <w:r>
        <w:t>230</w:t>
      </w:r>
      <w:r>
        <w:fldChar w:fldCharType="end"/>
      </w:r>
    </w:p>
    <w:p w14:paraId="5839C078" w14:textId="0AEF9ABD" w:rsidR="00B038BC" w:rsidRDefault="00B038B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_Toc98486137 \h </w:instrText>
      </w:r>
      <w:r>
        <w:fldChar w:fldCharType="separate"/>
      </w:r>
      <w:r>
        <w:t>230</w:t>
      </w:r>
      <w:r>
        <w:fldChar w:fldCharType="end"/>
      </w:r>
    </w:p>
    <w:p w14:paraId="3A999116" w14:textId="49F7FF89" w:rsidR="00B038BC" w:rsidRDefault="00B038B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_Toc98486138 \h </w:instrText>
      </w:r>
      <w:r>
        <w:fldChar w:fldCharType="separate"/>
      </w:r>
      <w:r>
        <w:t>230</w:t>
      </w:r>
      <w:r>
        <w:fldChar w:fldCharType="end"/>
      </w:r>
    </w:p>
    <w:p w14:paraId="305FDC80" w14:textId="05501D26" w:rsidR="00B038BC" w:rsidRDefault="00B038B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_Toc98486139 \h </w:instrText>
      </w:r>
      <w:r>
        <w:fldChar w:fldCharType="separate"/>
      </w:r>
      <w:r>
        <w:t>230</w:t>
      </w:r>
      <w:r>
        <w:fldChar w:fldCharType="end"/>
      </w:r>
    </w:p>
    <w:p w14:paraId="689AD65E" w14:textId="6A4FC356" w:rsidR="00B038BC" w:rsidRDefault="00B038B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_Toc98486140 \h </w:instrText>
      </w:r>
      <w:r>
        <w:fldChar w:fldCharType="separate"/>
      </w:r>
      <w:r>
        <w:t>231</w:t>
      </w:r>
      <w:r>
        <w:fldChar w:fldCharType="end"/>
      </w:r>
    </w:p>
    <w:p w14:paraId="171EB303" w14:textId="70994C74" w:rsidR="00B038BC" w:rsidRDefault="00B038BC">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_Toc98486141 \h </w:instrText>
      </w:r>
      <w:r>
        <w:fldChar w:fldCharType="separate"/>
      </w:r>
      <w:r>
        <w:t>231</w:t>
      </w:r>
      <w:r>
        <w:fldChar w:fldCharType="end"/>
      </w:r>
    </w:p>
    <w:p w14:paraId="0FC62BEC" w14:textId="6D5BBD2A" w:rsidR="00B038BC" w:rsidRDefault="00B038BC">
      <w:pPr>
        <w:pStyle w:val="TOC4"/>
        <w:rPr>
          <w:rFonts w:asciiTheme="minorHAnsi" w:eastAsiaTheme="minorEastAsia" w:hAnsiTheme="minorHAnsi" w:cstheme="minorBidi"/>
          <w:sz w:val="22"/>
          <w:szCs w:val="22"/>
          <w:lang w:eastAsia="en-GB"/>
        </w:rPr>
      </w:pPr>
      <w:r w:rsidRPr="00B038BC">
        <w:t>6.4.6.2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_Toc98486142 \h </w:instrText>
      </w:r>
      <w:r>
        <w:fldChar w:fldCharType="separate"/>
      </w:r>
      <w:r>
        <w:t>233</w:t>
      </w:r>
      <w:r>
        <w:fldChar w:fldCharType="end"/>
      </w:r>
    </w:p>
    <w:p w14:paraId="408FA831" w14:textId="20E2F928" w:rsidR="00B038BC" w:rsidRDefault="00B038BC">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_Toc98486143 \h </w:instrText>
      </w:r>
      <w:r>
        <w:fldChar w:fldCharType="separate"/>
      </w:r>
      <w:r>
        <w:t>233</w:t>
      </w:r>
      <w:r>
        <w:fldChar w:fldCharType="end"/>
      </w:r>
    </w:p>
    <w:p w14:paraId="62344720" w14:textId="17847EB0" w:rsidR="00B038BC" w:rsidRDefault="00B038BC">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_Toc98486144 \h </w:instrText>
      </w:r>
      <w:r>
        <w:fldChar w:fldCharType="separate"/>
      </w:r>
      <w:r>
        <w:t>234</w:t>
      </w:r>
      <w:r>
        <w:fldChar w:fldCharType="end"/>
      </w:r>
    </w:p>
    <w:p w14:paraId="0A9982FA" w14:textId="5327D23A" w:rsidR="00B038BC" w:rsidRDefault="00B038BC">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_Toc98486145 \h </w:instrText>
      </w:r>
      <w:r>
        <w:fldChar w:fldCharType="separate"/>
      </w:r>
      <w:r>
        <w:t>235</w:t>
      </w:r>
      <w:r>
        <w:fldChar w:fldCharType="end"/>
      </w:r>
    </w:p>
    <w:p w14:paraId="3E4256F6" w14:textId="7A592B63" w:rsidR="00B038BC" w:rsidRDefault="00B038BC">
      <w:pPr>
        <w:pStyle w:val="TOC5"/>
        <w:rPr>
          <w:rFonts w:asciiTheme="minorHAnsi" w:eastAsiaTheme="minorEastAsia" w:hAnsiTheme="minorHAnsi" w:cstheme="minorBidi"/>
          <w:sz w:val="22"/>
          <w:szCs w:val="22"/>
          <w:lang w:eastAsia="en-GB"/>
        </w:rPr>
      </w:pPr>
      <w:r>
        <w:lastRenderedPageBreak/>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_Toc98486146 \h </w:instrText>
      </w:r>
      <w:r>
        <w:fldChar w:fldCharType="separate"/>
      </w:r>
      <w:r>
        <w:t>237</w:t>
      </w:r>
      <w:r>
        <w:fldChar w:fldCharType="end"/>
      </w:r>
    </w:p>
    <w:p w14:paraId="120EE04E" w14:textId="64FFAA6C" w:rsidR="00B038BC" w:rsidRDefault="00B038BC">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_Toc98486147 \h </w:instrText>
      </w:r>
      <w:r>
        <w:fldChar w:fldCharType="separate"/>
      </w:r>
      <w:r>
        <w:t>238</w:t>
      </w:r>
      <w:r>
        <w:fldChar w:fldCharType="end"/>
      </w:r>
    </w:p>
    <w:p w14:paraId="5FBFC802" w14:textId="7C956E66" w:rsidR="00B038BC" w:rsidRDefault="00B038BC">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_Toc98486148 \h </w:instrText>
      </w:r>
      <w:r>
        <w:fldChar w:fldCharType="separate"/>
      </w:r>
      <w:r>
        <w:t>238</w:t>
      </w:r>
      <w:r>
        <w:fldChar w:fldCharType="end"/>
      </w:r>
    </w:p>
    <w:p w14:paraId="5B68CCFE" w14:textId="1CAD7F5E" w:rsidR="00B038BC" w:rsidRDefault="00B038BC">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_Toc98486149 \h </w:instrText>
      </w:r>
      <w:r>
        <w:fldChar w:fldCharType="separate"/>
      </w:r>
      <w:r>
        <w:t>239</w:t>
      </w:r>
      <w:r>
        <w:fldChar w:fldCharType="end"/>
      </w:r>
    </w:p>
    <w:p w14:paraId="5E8D0510" w14:textId="23261718" w:rsidR="00B038BC" w:rsidRDefault="00B038BC">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_Toc98486150 \h </w:instrText>
      </w:r>
      <w:r>
        <w:fldChar w:fldCharType="separate"/>
      </w:r>
      <w:r>
        <w:t>239</w:t>
      </w:r>
      <w:r>
        <w:fldChar w:fldCharType="end"/>
      </w:r>
    </w:p>
    <w:p w14:paraId="63081A04" w14:textId="2A548B10" w:rsidR="00B038BC" w:rsidRDefault="00B038BC">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_Toc98486151 \h </w:instrText>
      </w:r>
      <w:r>
        <w:fldChar w:fldCharType="separate"/>
      </w:r>
      <w:r>
        <w:t>239</w:t>
      </w:r>
      <w:r>
        <w:fldChar w:fldCharType="end"/>
      </w:r>
    </w:p>
    <w:p w14:paraId="48DAF82D" w14:textId="4683E18A" w:rsidR="00B038BC" w:rsidRDefault="00B038BC">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_Toc98486152 \h </w:instrText>
      </w:r>
      <w:r>
        <w:fldChar w:fldCharType="separate"/>
      </w:r>
      <w:r>
        <w:t>240</w:t>
      </w:r>
      <w:r>
        <w:fldChar w:fldCharType="end"/>
      </w:r>
    </w:p>
    <w:p w14:paraId="136F9F55" w14:textId="40900F27" w:rsidR="00B038BC" w:rsidRDefault="00B038BC">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_Toc98486153 \h </w:instrText>
      </w:r>
      <w:r>
        <w:fldChar w:fldCharType="separate"/>
      </w:r>
      <w:r>
        <w:t>240</w:t>
      </w:r>
      <w:r>
        <w:fldChar w:fldCharType="end"/>
      </w:r>
    </w:p>
    <w:p w14:paraId="3C403035" w14:textId="00170538" w:rsidR="00B038BC" w:rsidRDefault="00B038BC">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_Toc98486154 \h </w:instrText>
      </w:r>
      <w:r>
        <w:fldChar w:fldCharType="separate"/>
      </w:r>
      <w:r>
        <w:t>240</w:t>
      </w:r>
      <w:r>
        <w:fldChar w:fldCharType="end"/>
      </w:r>
    </w:p>
    <w:p w14:paraId="0586412A" w14:textId="65D1C52A" w:rsidR="00B038BC" w:rsidRDefault="00B038BC">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_Toc98486155 \h </w:instrText>
      </w:r>
      <w:r>
        <w:fldChar w:fldCharType="separate"/>
      </w:r>
      <w:r>
        <w:t>241</w:t>
      </w:r>
      <w:r>
        <w:fldChar w:fldCharType="end"/>
      </w:r>
    </w:p>
    <w:p w14:paraId="0A7EAEEB" w14:textId="49AC7B6C" w:rsidR="00B038BC" w:rsidRDefault="00B038BC">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_Toc98486156 \h </w:instrText>
      </w:r>
      <w:r>
        <w:fldChar w:fldCharType="separate"/>
      </w:r>
      <w:r>
        <w:t>241</w:t>
      </w:r>
      <w:r>
        <w:fldChar w:fldCharType="end"/>
      </w:r>
    </w:p>
    <w:p w14:paraId="39092BDD" w14:textId="1BB0255A" w:rsidR="00B038BC" w:rsidRDefault="00B038BC">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_Toc98486157 \h </w:instrText>
      </w:r>
      <w:r>
        <w:fldChar w:fldCharType="separate"/>
      </w:r>
      <w:r>
        <w:t>241</w:t>
      </w:r>
      <w:r>
        <w:fldChar w:fldCharType="end"/>
      </w:r>
    </w:p>
    <w:p w14:paraId="2FE4837F" w14:textId="6F84EBA1" w:rsidR="00B038BC" w:rsidRDefault="00B038BC">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_Toc98486158 \h </w:instrText>
      </w:r>
      <w:r>
        <w:fldChar w:fldCharType="separate"/>
      </w:r>
      <w:r>
        <w:t>241</w:t>
      </w:r>
      <w:r>
        <w:fldChar w:fldCharType="end"/>
      </w:r>
    </w:p>
    <w:p w14:paraId="6C955A2E" w14:textId="6F0762AF" w:rsidR="00B038BC" w:rsidRDefault="00B038BC">
      <w:pPr>
        <w:pStyle w:val="TOC5"/>
        <w:rPr>
          <w:rFonts w:asciiTheme="minorHAnsi" w:eastAsiaTheme="minorEastAsia" w:hAnsiTheme="minorHAnsi" w:cstheme="minorBidi"/>
          <w:sz w:val="22"/>
          <w:szCs w:val="22"/>
          <w:lang w:eastAsia="en-GB"/>
        </w:rPr>
      </w:pPr>
      <w:r>
        <w:t>6.4.6.2.17</w:t>
      </w:r>
      <w:r>
        <w:rPr>
          <w:rFonts w:asciiTheme="minorHAnsi" w:eastAsiaTheme="minorEastAsia" w:hAnsiTheme="minorHAnsi" w:cstheme="minorBidi"/>
          <w:sz w:val="22"/>
          <w:szCs w:val="22"/>
          <w:lang w:eastAsia="en-GB"/>
        </w:rPr>
        <w:tab/>
      </w:r>
      <w:r>
        <w:t>Type: LossConnectivityReport</w:t>
      </w:r>
      <w:r>
        <w:tab/>
      </w:r>
      <w:r>
        <w:fldChar w:fldCharType="begin" w:fldLock="1"/>
      </w:r>
      <w:r>
        <w:instrText xml:space="preserve"> PAGEREF _Toc98486159 \h </w:instrText>
      </w:r>
      <w:r>
        <w:fldChar w:fldCharType="separate"/>
      </w:r>
      <w:r>
        <w:t>241</w:t>
      </w:r>
      <w:r>
        <w:fldChar w:fldCharType="end"/>
      </w:r>
    </w:p>
    <w:p w14:paraId="38B175A5" w14:textId="70B490E3" w:rsidR="00B038BC" w:rsidRDefault="00B038BC">
      <w:pPr>
        <w:pStyle w:val="TOC5"/>
        <w:rPr>
          <w:rFonts w:asciiTheme="minorHAnsi" w:eastAsiaTheme="minorEastAsia" w:hAnsiTheme="minorHAnsi" w:cstheme="minorBidi"/>
          <w:sz w:val="22"/>
          <w:szCs w:val="22"/>
          <w:lang w:eastAsia="en-GB"/>
        </w:rPr>
      </w:pPr>
      <w:r>
        <w:t>6.4.6.2.18</w:t>
      </w:r>
      <w:r>
        <w:rPr>
          <w:rFonts w:asciiTheme="minorHAnsi" w:eastAsiaTheme="minorEastAsia" w:hAnsiTheme="minorHAnsi" w:cstheme="minorBidi"/>
          <w:sz w:val="22"/>
          <w:szCs w:val="22"/>
          <w:lang w:eastAsia="en-GB"/>
        </w:rPr>
        <w:tab/>
      </w:r>
      <w:r>
        <w:t>Type: LocationReport</w:t>
      </w:r>
      <w:r>
        <w:tab/>
      </w:r>
      <w:r>
        <w:fldChar w:fldCharType="begin" w:fldLock="1"/>
      </w:r>
      <w:r>
        <w:instrText xml:space="preserve"> PAGEREF _Toc98486160 \h </w:instrText>
      </w:r>
      <w:r>
        <w:fldChar w:fldCharType="separate"/>
      </w:r>
      <w:r>
        <w:t>242</w:t>
      </w:r>
      <w:r>
        <w:fldChar w:fldCharType="end"/>
      </w:r>
    </w:p>
    <w:p w14:paraId="0AFB1A2E" w14:textId="0817A86F" w:rsidR="00B038BC" w:rsidRDefault="00B038BC">
      <w:pPr>
        <w:pStyle w:val="TOC5"/>
        <w:rPr>
          <w:rFonts w:asciiTheme="minorHAnsi" w:eastAsiaTheme="minorEastAsia" w:hAnsiTheme="minorHAnsi" w:cstheme="minorBidi"/>
          <w:sz w:val="22"/>
          <w:szCs w:val="22"/>
          <w:lang w:eastAsia="en-GB"/>
        </w:rPr>
      </w:pPr>
      <w:r>
        <w:t>6.4.6.2.19</w:t>
      </w:r>
      <w:r>
        <w:rPr>
          <w:rFonts w:asciiTheme="minorHAnsi" w:eastAsiaTheme="minorEastAsia" w:hAnsiTheme="minorHAnsi" w:cstheme="minorBidi"/>
          <w:sz w:val="22"/>
          <w:szCs w:val="22"/>
          <w:lang w:eastAsia="en-GB"/>
        </w:rPr>
        <w:tab/>
      </w:r>
      <w:r>
        <w:t>Type: PdnConnectivityStatReport</w:t>
      </w:r>
      <w:r>
        <w:tab/>
      </w:r>
      <w:r>
        <w:fldChar w:fldCharType="begin" w:fldLock="1"/>
      </w:r>
      <w:r>
        <w:instrText xml:space="preserve"> PAGEREF _Toc98486161 \h </w:instrText>
      </w:r>
      <w:r>
        <w:fldChar w:fldCharType="separate"/>
      </w:r>
      <w:r>
        <w:t>242</w:t>
      </w:r>
      <w:r>
        <w:fldChar w:fldCharType="end"/>
      </w:r>
    </w:p>
    <w:p w14:paraId="5E280504" w14:textId="78D05AFB" w:rsidR="00B038BC" w:rsidRDefault="00B038BC">
      <w:pPr>
        <w:pStyle w:val="TOC4"/>
        <w:rPr>
          <w:rFonts w:asciiTheme="minorHAnsi" w:eastAsiaTheme="minorEastAsia" w:hAnsiTheme="minorHAnsi" w:cstheme="minorBidi"/>
          <w:sz w:val="22"/>
          <w:szCs w:val="22"/>
          <w:lang w:eastAsia="en-GB"/>
        </w:rPr>
      </w:pPr>
      <w:r w:rsidRPr="00B038BC">
        <w:t>6.4.6.3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_Toc98486162 \h </w:instrText>
      </w:r>
      <w:r>
        <w:fldChar w:fldCharType="separate"/>
      </w:r>
      <w:r>
        <w:t>242</w:t>
      </w:r>
      <w:r>
        <w:fldChar w:fldCharType="end"/>
      </w:r>
    </w:p>
    <w:p w14:paraId="40554E08" w14:textId="4136F92B" w:rsidR="00B038BC" w:rsidRDefault="00B038BC">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_Toc98486163 \h </w:instrText>
      </w:r>
      <w:r>
        <w:fldChar w:fldCharType="separate"/>
      </w:r>
      <w:r>
        <w:t>242</w:t>
      </w:r>
      <w:r>
        <w:fldChar w:fldCharType="end"/>
      </w:r>
    </w:p>
    <w:p w14:paraId="239F721C" w14:textId="37C49587" w:rsidR="00B038BC" w:rsidRDefault="00B038BC">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_Toc98486164 \h </w:instrText>
      </w:r>
      <w:r>
        <w:fldChar w:fldCharType="separate"/>
      </w:r>
      <w:r>
        <w:t>242</w:t>
      </w:r>
      <w:r>
        <w:fldChar w:fldCharType="end"/>
      </w:r>
    </w:p>
    <w:p w14:paraId="36E9508C" w14:textId="558A85B2" w:rsidR="00B038BC" w:rsidRDefault="00B038BC">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_Toc98486165 \h </w:instrText>
      </w:r>
      <w:r>
        <w:fldChar w:fldCharType="separate"/>
      </w:r>
      <w:r>
        <w:t>243</w:t>
      </w:r>
      <w:r>
        <w:fldChar w:fldCharType="end"/>
      </w:r>
    </w:p>
    <w:p w14:paraId="2FC3E36D" w14:textId="0687E6DB" w:rsidR="00B038BC" w:rsidRDefault="00B038BC">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_Toc98486166 \h </w:instrText>
      </w:r>
      <w:r>
        <w:fldChar w:fldCharType="separate"/>
      </w:r>
      <w:r>
        <w:t>243</w:t>
      </w:r>
      <w:r>
        <w:fldChar w:fldCharType="end"/>
      </w:r>
    </w:p>
    <w:p w14:paraId="08F89AE7" w14:textId="4DA4D879" w:rsidR="00B038BC" w:rsidRDefault="00B038BC">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_Toc98486167 \h </w:instrText>
      </w:r>
      <w:r>
        <w:fldChar w:fldCharType="separate"/>
      </w:r>
      <w:r>
        <w:t>243</w:t>
      </w:r>
      <w:r>
        <w:fldChar w:fldCharType="end"/>
      </w:r>
    </w:p>
    <w:p w14:paraId="445B3C47" w14:textId="63EA61F2" w:rsidR="00B038BC" w:rsidRDefault="00B038BC">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_Toc98486168 \h </w:instrText>
      </w:r>
      <w:r>
        <w:fldChar w:fldCharType="separate"/>
      </w:r>
      <w:r>
        <w:t>244</w:t>
      </w:r>
      <w:r>
        <w:fldChar w:fldCharType="end"/>
      </w:r>
    </w:p>
    <w:p w14:paraId="7B2437A5" w14:textId="15DF23D2" w:rsidR="00B038BC" w:rsidRDefault="00B038BC">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_Toc98486169 \h </w:instrText>
      </w:r>
      <w:r>
        <w:fldChar w:fldCharType="separate"/>
      </w:r>
      <w:r>
        <w:t>244</w:t>
      </w:r>
      <w:r>
        <w:fldChar w:fldCharType="end"/>
      </w:r>
    </w:p>
    <w:p w14:paraId="3777BC90" w14:textId="65E769C3" w:rsidR="00B038BC" w:rsidRDefault="00B038BC">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_Toc98486170 \h </w:instrText>
      </w:r>
      <w:r>
        <w:fldChar w:fldCharType="separate"/>
      </w:r>
      <w:r>
        <w:t>244</w:t>
      </w:r>
      <w:r>
        <w:fldChar w:fldCharType="end"/>
      </w:r>
    </w:p>
    <w:p w14:paraId="0789B177" w14:textId="24A2D686" w:rsidR="00B038BC" w:rsidRDefault="00B038BC">
      <w:pPr>
        <w:pStyle w:val="TOC5"/>
        <w:rPr>
          <w:rFonts w:asciiTheme="minorHAnsi" w:eastAsiaTheme="minorEastAsia" w:hAnsiTheme="minorHAnsi" w:cstheme="minorBidi"/>
          <w:sz w:val="22"/>
          <w:szCs w:val="22"/>
          <w:lang w:eastAsia="en-GB"/>
        </w:rPr>
      </w:pPr>
      <w:r>
        <w:t>6.4.6.3.9</w:t>
      </w:r>
      <w:r>
        <w:rPr>
          <w:rFonts w:asciiTheme="minorHAnsi" w:eastAsiaTheme="minorEastAsia" w:hAnsiTheme="minorHAnsi" w:cstheme="minorBidi"/>
          <w:sz w:val="22"/>
          <w:szCs w:val="22"/>
          <w:lang w:eastAsia="en-GB"/>
        </w:rPr>
        <w:tab/>
      </w:r>
      <w:r>
        <w:t>Enumeration: PdnConnectivityStatus</w:t>
      </w:r>
      <w:r>
        <w:tab/>
      </w:r>
      <w:r>
        <w:fldChar w:fldCharType="begin" w:fldLock="1"/>
      </w:r>
      <w:r>
        <w:instrText xml:space="preserve"> PAGEREF _Toc98486171 \h </w:instrText>
      </w:r>
      <w:r>
        <w:fldChar w:fldCharType="separate"/>
      </w:r>
      <w:r>
        <w:t>244</w:t>
      </w:r>
      <w:r>
        <w:fldChar w:fldCharType="end"/>
      </w:r>
    </w:p>
    <w:p w14:paraId="4869CAD7" w14:textId="4D936A2C" w:rsidR="00B038BC" w:rsidRDefault="00B038BC">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_Toc98486172 \h </w:instrText>
      </w:r>
      <w:r>
        <w:fldChar w:fldCharType="separate"/>
      </w:r>
      <w:r>
        <w:t>244</w:t>
      </w:r>
      <w:r>
        <w:fldChar w:fldCharType="end"/>
      </w:r>
    </w:p>
    <w:p w14:paraId="1D97852E" w14:textId="2EB2F0C3" w:rsidR="00B038BC" w:rsidRDefault="00B038BC">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_Toc98486173 \h </w:instrText>
      </w:r>
      <w:r>
        <w:fldChar w:fldCharType="separate"/>
      </w:r>
      <w:r>
        <w:t>244</w:t>
      </w:r>
      <w:r>
        <w:fldChar w:fldCharType="end"/>
      </w:r>
    </w:p>
    <w:p w14:paraId="58DCFED7" w14:textId="01161D89" w:rsidR="00B038BC" w:rsidRDefault="00B038BC">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_Toc98486174 \h </w:instrText>
      </w:r>
      <w:r>
        <w:fldChar w:fldCharType="separate"/>
      </w:r>
      <w:r>
        <w:t>244</w:t>
      </w:r>
      <w:r>
        <w:fldChar w:fldCharType="end"/>
      </w:r>
    </w:p>
    <w:p w14:paraId="312962BC" w14:textId="41DB63FE" w:rsidR="00B038BC" w:rsidRDefault="00B038BC">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_Toc98486175 \h </w:instrText>
      </w:r>
      <w:r>
        <w:fldChar w:fldCharType="separate"/>
      </w:r>
      <w:r>
        <w:t>244</w:t>
      </w:r>
      <w:r>
        <w:fldChar w:fldCharType="end"/>
      </w:r>
    </w:p>
    <w:p w14:paraId="1BBD9DF7" w14:textId="345C563D" w:rsidR="00B038BC" w:rsidRDefault="00B038BC">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_Toc98486176 \h </w:instrText>
      </w:r>
      <w:r>
        <w:fldChar w:fldCharType="separate"/>
      </w:r>
      <w:r>
        <w:t>246</w:t>
      </w:r>
      <w:r>
        <w:fldChar w:fldCharType="end"/>
      </w:r>
    </w:p>
    <w:p w14:paraId="5461D423" w14:textId="2937AEC9" w:rsidR="00B038BC" w:rsidRDefault="00B038BC">
      <w:pPr>
        <w:pStyle w:val="TOC3"/>
        <w:rPr>
          <w:rFonts w:asciiTheme="minorHAnsi" w:eastAsiaTheme="minorEastAsia" w:hAnsiTheme="minorHAnsi" w:cstheme="minorBidi"/>
          <w:sz w:val="22"/>
          <w:szCs w:val="22"/>
          <w:lang w:eastAsia="en-GB"/>
        </w:rPr>
      </w:pPr>
      <w:r w:rsidRPr="00B038BC">
        <w:t>6.4.9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_Toc98486177 \h </w:instrText>
      </w:r>
      <w:r>
        <w:fldChar w:fldCharType="separate"/>
      </w:r>
      <w:r>
        <w:t>246</w:t>
      </w:r>
      <w:r>
        <w:fldChar w:fldCharType="end"/>
      </w:r>
    </w:p>
    <w:p w14:paraId="48142086" w14:textId="52571C27" w:rsidR="00B038BC" w:rsidRDefault="00B038B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_Toc98486178 \h </w:instrText>
      </w:r>
      <w:r>
        <w:fldChar w:fldCharType="separate"/>
      </w:r>
      <w:r>
        <w:t>246</w:t>
      </w:r>
      <w:r>
        <w:fldChar w:fldCharType="end"/>
      </w:r>
    </w:p>
    <w:p w14:paraId="47309E67" w14:textId="2CE1DC4B" w:rsidR="00B038BC" w:rsidRDefault="00B038B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_Toc98486179 \h </w:instrText>
      </w:r>
      <w:r>
        <w:fldChar w:fldCharType="separate"/>
      </w:r>
      <w:r>
        <w:t>246</w:t>
      </w:r>
      <w:r>
        <w:fldChar w:fldCharType="end"/>
      </w:r>
    </w:p>
    <w:p w14:paraId="2F39BA93" w14:textId="5A349ED3" w:rsidR="00B038BC" w:rsidRDefault="00B038B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_Toc98486180 \h </w:instrText>
      </w:r>
      <w:r>
        <w:fldChar w:fldCharType="separate"/>
      </w:r>
      <w:r>
        <w:t>247</w:t>
      </w:r>
      <w:r>
        <w:fldChar w:fldCharType="end"/>
      </w:r>
    </w:p>
    <w:p w14:paraId="54B7551F" w14:textId="165C34A4" w:rsidR="00B038BC" w:rsidRDefault="00B038B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_Toc98486181 \h </w:instrText>
      </w:r>
      <w:r>
        <w:fldChar w:fldCharType="separate"/>
      </w:r>
      <w:r>
        <w:t>247</w:t>
      </w:r>
      <w:r>
        <w:fldChar w:fldCharType="end"/>
      </w:r>
    </w:p>
    <w:p w14:paraId="18495730" w14:textId="1DE27FF7" w:rsidR="00B038BC" w:rsidRDefault="00B038B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_Toc98486182 \h </w:instrText>
      </w:r>
      <w:r>
        <w:fldChar w:fldCharType="separate"/>
      </w:r>
      <w:r>
        <w:t>247</w:t>
      </w:r>
      <w:r>
        <w:fldChar w:fldCharType="end"/>
      </w:r>
    </w:p>
    <w:p w14:paraId="50A28682" w14:textId="233B59D1" w:rsidR="00B038BC" w:rsidRDefault="00B038BC">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_Toc98486183 \h </w:instrText>
      </w:r>
      <w:r>
        <w:fldChar w:fldCharType="separate"/>
      </w:r>
      <w:r>
        <w:t>247</w:t>
      </w:r>
      <w:r>
        <w:fldChar w:fldCharType="end"/>
      </w:r>
    </w:p>
    <w:p w14:paraId="060EFA4E" w14:textId="436BD748" w:rsidR="00B038BC" w:rsidRDefault="00B038BC">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_Toc98486184 \h </w:instrText>
      </w:r>
      <w:r>
        <w:fldChar w:fldCharType="separate"/>
      </w:r>
      <w:r>
        <w:t>247</w:t>
      </w:r>
      <w:r>
        <w:fldChar w:fldCharType="end"/>
      </w:r>
    </w:p>
    <w:p w14:paraId="07A523FC" w14:textId="5D88179C" w:rsidR="00B038BC" w:rsidRDefault="00B038B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_Toc98486185 \h </w:instrText>
      </w:r>
      <w:r>
        <w:fldChar w:fldCharType="separate"/>
      </w:r>
      <w:r>
        <w:t>247</w:t>
      </w:r>
      <w:r>
        <w:fldChar w:fldCharType="end"/>
      </w:r>
    </w:p>
    <w:p w14:paraId="65621D03" w14:textId="105D7A58" w:rsidR="00B038BC" w:rsidRDefault="00B038BC">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_Toc98486186 \h </w:instrText>
      </w:r>
      <w:r>
        <w:fldChar w:fldCharType="separate"/>
      </w:r>
      <w:r>
        <w:t>247</w:t>
      </w:r>
      <w:r>
        <w:fldChar w:fldCharType="end"/>
      </w:r>
    </w:p>
    <w:p w14:paraId="7FFFEB34" w14:textId="0D44AD89" w:rsidR="00B038BC" w:rsidRDefault="00B038B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_Toc98486187 \h </w:instrText>
      </w:r>
      <w:r>
        <w:fldChar w:fldCharType="separate"/>
      </w:r>
      <w:r>
        <w:t>248</w:t>
      </w:r>
      <w:r>
        <w:fldChar w:fldCharType="end"/>
      </w:r>
    </w:p>
    <w:p w14:paraId="17EF3868" w14:textId="75B0C7F2" w:rsidR="00B038BC" w:rsidRDefault="00B038B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_Toc98486188 \h </w:instrText>
      </w:r>
      <w:r>
        <w:fldChar w:fldCharType="separate"/>
      </w:r>
      <w:r>
        <w:t>248</w:t>
      </w:r>
      <w:r>
        <w:fldChar w:fldCharType="end"/>
      </w:r>
    </w:p>
    <w:p w14:paraId="4F53B3D7" w14:textId="641DF14C" w:rsidR="00B038BC" w:rsidRDefault="00B038B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_Toc98486189 \h </w:instrText>
      </w:r>
      <w:r>
        <w:fldChar w:fldCharType="separate"/>
      </w:r>
      <w:r>
        <w:t>249</w:t>
      </w:r>
      <w:r>
        <w:fldChar w:fldCharType="end"/>
      </w:r>
    </w:p>
    <w:p w14:paraId="59271293" w14:textId="2BF65326" w:rsidR="00B038BC" w:rsidRDefault="00B038BC">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_Toc98486190 \h </w:instrText>
      </w:r>
      <w:r>
        <w:fldChar w:fldCharType="separate"/>
      </w:r>
      <w:r>
        <w:t>249</w:t>
      </w:r>
      <w:r>
        <w:fldChar w:fldCharType="end"/>
      </w:r>
    </w:p>
    <w:p w14:paraId="4B007894" w14:textId="6F76C336" w:rsidR="00B038BC" w:rsidRDefault="00B038BC">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_Toc98486191 \h </w:instrText>
      </w:r>
      <w:r>
        <w:fldChar w:fldCharType="separate"/>
      </w:r>
      <w:r>
        <w:t>249</w:t>
      </w:r>
      <w:r>
        <w:fldChar w:fldCharType="end"/>
      </w:r>
    </w:p>
    <w:p w14:paraId="6C1EA42C" w14:textId="386E1590" w:rsidR="00B038BC" w:rsidRDefault="00B038BC">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_Toc98486192 \h </w:instrText>
      </w:r>
      <w:r>
        <w:fldChar w:fldCharType="separate"/>
      </w:r>
      <w:r>
        <w:t>249</w:t>
      </w:r>
      <w:r>
        <w:fldChar w:fldCharType="end"/>
      </w:r>
    </w:p>
    <w:p w14:paraId="6E8D2717" w14:textId="7865B427" w:rsidR="00B038BC" w:rsidRDefault="00B038BC">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_Toc98486193 \h </w:instrText>
      </w:r>
      <w:r>
        <w:fldChar w:fldCharType="separate"/>
      </w:r>
      <w:r>
        <w:t>249</w:t>
      </w:r>
      <w:r>
        <w:fldChar w:fldCharType="end"/>
      </w:r>
    </w:p>
    <w:p w14:paraId="382187FB" w14:textId="68344283" w:rsidR="00B038BC" w:rsidRDefault="00B038B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_Toc98486194 \h </w:instrText>
      </w:r>
      <w:r>
        <w:fldChar w:fldCharType="separate"/>
      </w:r>
      <w:r>
        <w:t>250</w:t>
      </w:r>
      <w:r>
        <w:fldChar w:fldCharType="end"/>
      </w:r>
    </w:p>
    <w:p w14:paraId="796A6DF0" w14:textId="4E3DB63A" w:rsidR="00B038BC" w:rsidRDefault="00B038BC">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_Toc98486195 \h </w:instrText>
      </w:r>
      <w:r>
        <w:fldChar w:fldCharType="separate"/>
      </w:r>
      <w:r>
        <w:t>250</w:t>
      </w:r>
      <w:r>
        <w:fldChar w:fldCharType="end"/>
      </w:r>
    </w:p>
    <w:p w14:paraId="03089484" w14:textId="2289D3B2" w:rsidR="00B038BC" w:rsidRDefault="00B038BC">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_Toc98486196 \h </w:instrText>
      </w:r>
      <w:r>
        <w:fldChar w:fldCharType="separate"/>
      </w:r>
      <w:r>
        <w:t>250</w:t>
      </w:r>
      <w:r>
        <w:fldChar w:fldCharType="end"/>
      </w:r>
    </w:p>
    <w:p w14:paraId="7B363709" w14:textId="09CB3761" w:rsidR="00B038BC" w:rsidRDefault="00B038BC">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_Toc98486197 \h </w:instrText>
      </w:r>
      <w:r>
        <w:fldChar w:fldCharType="separate"/>
      </w:r>
      <w:r>
        <w:t>250</w:t>
      </w:r>
      <w:r>
        <w:fldChar w:fldCharType="end"/>
      </w:r>
    </w:p>
    <w:p w14:paraId="69EA3F1E" w14:textId="03F0919C" w:rsidR="00B038BC" w:rsidRDefault="00B038BC">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_Toc98486198 \h </w:instrText>
      </w:r>
      <w:r>
        <w:fldChar w:fldCharType="separate"/>
      </w:r>
      <w:r>
        <w:t>250</w:t>
      </w:r>
      <w:r>
        <w:fldChar w:fldCharType="end"/>
      </w:r>
    </w:p>
    <w:p w14:paraId="5A845390" w14:textId="78DCFBE5" w:rsidR="00B038BC" w:rsidRDefault="00B038BC">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_Toc98486199 \h </w:instrText>
      </w:r>
      <w:r>
        <w:fldChar w:fldCharType="separate"/>
      </w:r>
      <w:r>
        <w:t>251</w:t>
      </w:r>
      <w:r>
        <w:fldChar w:fldCharType="end"/>
      </w:r>
    </w:p>
    <w:p w14:paraId="2186AA35" w14:textId="59B3730E" w:rsidR="00B038BC" w:rsidRDefault="00B038BC">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_Toc98486200 \h </w:instrText>
      </w:r>
      <w:r>
        <w:fldChar w:fldCharType="separate"/>
      </w:r>
      <w:r>
        <w:t>252</w:t>
      </w:r>
      <w:r>
        <w:fldChar w:fldCharType="end"/>
      </w:r>
    </w:p>
    <w:p w14:paraId="463C8680" w14:textId="623E595D" w:rsidR="00B038BC" w:rsidRDefault="00B038BC">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_Toc98486201 \h </w:instrText>
      </w:r>
      <w:r>
        <w:fldChar w:fldCharType="separate"/>
      </w:r>
      <w:r>
        <w:t>252</w:t>
      </w:r>
      <w:r>
        <w:fldChar w:fldCharType="end"/>
      </w:r>
    </w:p>
    <w:p w14:paraId="1B00AEC6" w14:textId="77FCD57F" w:rsidR="00B038BC" w:rsidRDefault="00B038B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_Toc98486202 \h </w:instrText>
      </w:r>
      <w:r>
        <w:fldChar w:fldCharType="separate"/>
      </w:r>
      <w:r>
        <w:t>253</w:t>
      </w:r>
      <w:r>
        <w:fldChar w:fldCharType="end"/>
      </w:r>
    </w:p>
    <w:p w14:paraId="043DA658" w14:textId="572FB0EA" w:rsidR="00B038BC" w:rsidRDefault="00B038BC">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_Toc98486203 \h </w:instrText>
      </w:r>
      <w:r>
        <w:fldChar w:fldCharType="separate"/>
      </w:r>
      <w:r>
        <w:t>253</w:t>
      </w:r>
      <w:r>
        <w:fldChar w:fldCharType="end"/>
      </w:r>
    </w:p>
    <w:p w14:paraId="4C232B3A" w14:textId="302E5063" w:rsidR="00B038BC" w:rsidRDefault="00B038BC">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_Toc98486204 \h </w:instrText>
      </w:r>
      <w:r>
        <w:fldChar w:fldCharType="separate"/>
      </w:r>
      <w:r>
        <w:t>253</w:t>
      </w:r>
      <w:r>
        <w:fldChar w:fldCharType="end"/>
      </w:r>
    </w:p>
    <w:p w14:paraId="7C3E1ED1" w14:textId="343A3143" w:rsidR="00B038BC" w:rsidRDefault="00B038BC">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_Toc98486205 \h </w:instrText>
      </w:r>
      <w:r>
        <w:fldChar w:fldCharType="separate"/>
      </w:r>
      <w:r>
        <w:t>253</w:t>
      </w:r>
      <w:r>
        <w:fldChar w:fldCharType="end"/>
      </w:r>
    </w:p>
    <w:p w14:paraId="76313474" w14:textId="606E56AA" w:rsidR="00B038BC" w:rsidRDefault="00B038BC">
      <w:pPr>
        <w:pStyle w:val="TOC4"/>
        <w:rPr>
          <w:rFonts w:asciiTheme="minorHAnsi" w:eastAsiaTheme="minorEastAsia" w:hAnsiTheme="minorHAnsi" w:cstheme="minorBidi"/>
          <w:sz w:val="22"/>
          <w:szCs w:val="22"/>
          <w:lang w:eastAsia="en-GB"/>
        </w:rPr>
      </w:pPr>
      <w:r w:rsidRPr="00B038BC">
        <w:t>6.5.6.2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_Toc98486206 \h </w:instrText>
      </w:r>
      <w:r>
        <w:fldChar w:fldCharType="separate"/>
      </w:r>
      <w:r>
        <w:t>254</w:t>
      </w:r>
      <w:r>
        <w:fldChar w:fldCharType="end"/>
      </w:r>
    </w:p>
    <w:p w14:paraId="58B64225" w14:textId="4FA54752" w:rsidR="00B038BC" w:rsidRDefault="00B038BC">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_Toc98486207 \h </w:instrText>
      </w:r>
      <w:r>
        <w:fldChar w:fldCharType="separate"/>
      </w:r>
      <w:r>
        <w:t>254</w:t>
      </w:r>
      <w:r>
        <w:fldChar w:fldCharType="end"/>
      </w:r>
    </w:p>
    <w:p w14:paraId="631476F5" w14:textId="787EF305" w:rsidR="00B038BC" w:rsidRDefault="00B038BC">
      <w:pPr>
        <w:pStyle w:val="TOC5"/>
        <w:rPr>
          <w:rFonts w:asciiTheme="minorHAnsi" w:eastAsiaTheme="minorEastAsia" w:hAnsiTheme="minorHAnsi" w:cstheme="minorBidi"/>
          <w:sz w:val="22"/>
          <w:szCs w:val="22"/>
          <w:lang w:eastAsia="en-GB"/>
        </w:rPr>
      </w:pPr>
      <w:r>
        <w:lastRenderedPageBreak/>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_Toc98486208 \h </w:instrText>
      </w:r>
      <w:r>
        <w:fldChar w:fldCharType="separate"/>
      </w:r>
      <w:r>
        <w:t>254</w:t>
      </w:r>
      <w:r>
        <w:fldChar w:fldCharType="end"/>
      </w:r>
    </w:p>
    <w:p w14:paraId="232475F7" w14:textId="51477874" w:rsidR="00B038BC" w:rsidRDefault="00B038BC">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_Toc98486209 \h </w:instrText>
      </w:r>
      <w:r>
        <w:fldChar w:fldCharType="separate"/>
      </w:r>
      <w:r>
        <w:t>255</w:t>
      </w:r>
      <w:r>
        <w:fldChar w:fldCharType="end"/>
      </w:r>
    </w:p>
    <w:p w14:paraId="48CE39DB" w14:textId="79EBDE8B" w:rsidR="00B038BC" w:rsidRDefault="00B038BC">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_Toc98486210 \h </w:instrText>
      </w:r>
      <w:r>
        <w:fldChar w:fldCharType="separate"/>
      </w:r>
      <w:r>
        <w:t>255</w:t>
      </w:r>
      <w:r>
        <w:fldChar w:fldCharType="end"/>
      </w:r>
    </w:p>
    <w:p w14:paraId="2A8E5815" w14:textId="57DAC212" w:rsidR="00B038BC" w:rsidRDefault="00B038BC">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_Toc98486211 \h </w:instrText>
      </w:r>
      <w:r>
        <w:fldChar w:fldCharType="separate"/>
      </w:r>
      <w:r>
        <w:t>256</w:t>
      </w:r>
      <w:r>
        <w:fldChar w:fldCharType="end"/>
      </w:r>
    </w:p>
    <w:p w14:paraId="31D5E915" w14:textId="1E169291" w:rsidR="00B038BC" w:rsidRDefault="00B038BC">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_Toc98486212 \h </w:instrText>
      </w:r>
      <w:r>
        <w:fldChar w:fldCharType="separate"/>
      </w:r>
      <w:r>
        <w:t>256</w:t>
      </w:r>
      <w:r>
        <w:fldChar w:fldCharType="end"/>
      </w:r>
    </w:p>
    <w:p w14:paraId="765BA118" w14:textId="54C922DE" w:rsidR="00B038BC" w:rsidRDefault="00B038BC">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_Toc98486213 \h </w:instrText>
      </w:r>
      <w:r>
        <w:fldChar w:fldCharType="separate"/>
      </w:r>
      <w:r>
        <w:t>257</w:t>
      </w:r>
      <w:r>
        <w:fldChar w:fldCharType="end"/>
      </w:r>
    </w:p>
    <w:p w14:paraId="34400716" w14:textId="5B7C60DA" w:rsidR="00B038BC" w:rsidRDefault="00B038BC">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_Toc98486214 \h </w:instrText>
      </w:r>
      <w:r>
        <w:fldChar w:fldCharType="separate"/>
      </w:r>
      <w:r>
        <w:t>258</w:t>
      </w:r>
      <w:r>
        <w:fldChar w:fldCharType="end"/>
      </w:r>
    </w:p>
    <w:p w14:paraId="175CAA17" w14:textId="1F63550A" w:rsidR="00B038BC" w:rsidRDefault="00B038BC">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_Toc98486215 \h </w:instrText>
      </w:r>
      <w:r>
        <w:fldChar w:fldCharType="separate"/>
      </w:r>
      <w:r>
        <w:t>259</w:t>
      </w:r>
      <w:r>
        <w:fldChar w:fldCharType="end"/>
      </w:r>
    </w:p>
    <w:p w14:paraId="58F5F8B0" w14:textId="6598F14B" w:rsidR="00B038BC" w:rsidRDefault="00B038BC">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_Toc98486216 \h </w:instrText>
      </w:r>
      <w:r>
        <w:fldChar w:fldCharType="separate"/>
      </w:r>
      <w:r>
        <w:t>259</w:t>
      </w:r>
      <w:r>
        <w:fldChar w:fldCharType="end"/>
      </w:r>
    </w:p>
    <w:p w14:paraId="6F526AF3" w14:textId="2498D33B" w:rsidR="00B038BC" w:rsidRDefault="00B038BC">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_Toc98486217 \h </w:instrText>
      </w:r>
      <w:r>
        <w:fldChar w:fldCharType="separate"/>
      </w:r>
      <w:r>
        <w:t>259</w:t>
      </w:r>
      <w:r>
        <w:fldChar w:fldCharType="end"/>
      </w:r>
    </w:p>
    <w:p w14:paraId="47DDE583" w14:textId="30A78417" w:rsidR="00B038BC" w:rsidRDefault="00B038BC">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_Toc98486218 \h </w:instrText>
      </w:r>
      <w:r>
        <w:fldChar w:fldCharType="separate"/>
      </w:r>
      <w:r>
        <w:t>259</w:t>
      </w:r>
      <w:r>
        <w:fldChar w:fldCharType="end"/>
      </w:r>
    </w:p>
    <w:p w14:paraId="26BAA889" w14:textId="11B9FC6A" w:rsidR="00B038BC" w:rsidRDefault="00B038BC">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_Toc98486219 \h </w:instrText>
      </w:r>
      <w:r>
        <w:fldChar w:fldCharType="separate"/>
      </w:r>
      <w:r>
        <w:t>260</w:t>
      </w:r>
      <w:r>
        <w:fldChar w:fldCharType="end"/>
      </w:r>
    </w:p>
    <w:p w14:paraId="61E0505B" w14:textId="39728A17" w:rsidR="00B038BC" w:rsidRDefault="00B038BC">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_Toc98486220 \h </w:instrText>
      </w:r>
      <w:r>
        <w:fldChar w:fldCharType="separate"/>
      </w:r>
      <w:r>
        <w:t>260</w:t>
      </w:r>
      <w:r>
        <w:fldChar w:fldCharType="end"/>
      </w:r>
    </w:p>
    <w:p w14:paraId="7577A2EC" w14:textId="3105F306" w:rsidR="00B038BC" w:rsidRDefault="00B038BC">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F8743D">
        <w:rPr>
          <w:rFonts w:eastAsia="Malgun Gothic"/>
        </w:rPr>
        <w:t>MaximumResponseTime</w:t>
      </w:r>
      <w:r>
        <w:tab/>
      </w:r>
      <w:r>
        <w:fldChar w:fldCharType="begin" w:fldLock="1"/>
      </w:r>
      <w:r>
        <w:instrText xml:space="preserve"> PAGEREF _Toc98486221 \h </w:instrText>
      </w:r>
      <w:r>
        <w:fldChar w:fldCharType="separate"/>
      </w:r>
      <w:r>
        <w:t>261</w:t>
      </w:r>
      <w:r>
        <w:fldChar w:fldCharType="end"/>
      </w:r>
    </w:p>
    <w:p w14:paraId="09B23F35" w14:textId="5F7B5F0C" w:rsidR="00B038BC" w:rsidRDefault="00B038BC">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F8743D">
        <w:rPr>
          <w:rFonts w:eastAsia="Malgun Gothic"/>
        </w:rPr>
        <w:t>PpMaximumLatency</w:t>
      </w:r>
      <w:r>
        <w:tab/>
      </w:r>
      <w:r>
        <w:fldChar w:fldCharType="begin" w:fldLock="1"/>
      </w:r>
      <w:r>
        <w:instrText xml:space="preserve"> PAGEREF _Toc98486222 \h </w:instrText>
      </w:r>
      <w:r>
        <w:fldChar w:fldCharType="separate"/>
      </w:r>
      <w:r>
        <w:t>261</w:t>
      </w:r>
      <w:r>
        <w:fldChar w:fldCharType="end"/>
      </w:r>
    </w:p>
    <w:p w14:paraId="162F9751" w14:textId="2EE94F23" w:rsidR="00B038BC" w:rsidRDefault="00B038BC">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_Toc98486223 \h </w:instrText>
      </w:r>
      <w:r>
        <w:fldChar w:fldCharType="separate"/>
      </w:r>
      <w:r>
        <w:t>262</w:t>
      </w:r>
      <w:r>
        <w:fldChar w:fldCharType="end"/>
      </w:r>
    </w:p>
    <w:p w14:paraId="3ACCC7B5" w14:textId="176FC356" w:rsidR="00B038BC" w:rsidRDefault="00B038BC">
      <w:pPr>
        <w:pStyle w:val="TOC4"/>
        <w:rPr>
          <w:rFonts w:asciiTheme="minorHAnsi" w:eastAsiaTheme="minorEastAsia" w:hAnsiTheme="minorHAnsi" w:cstheme="minorBidi"/>
          <w:sz w:val="22"/>
          <w:szCs w:val="22"/>
          <w:lang w:eastAsia="en-GB"/>
        </w:rPr>
      </w:pPr>
      <w:r w:rsidRPr="00B038BC">
        <w:t>6.5.6.3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_Toc98486224 \h </w:instrText>
      </w:r>
      <w:r>
        <w:fldChar w:fldCharType="separate"/>
      </w:r>
      <w:r>
        <w:t>262</w:t>
      </w:r>
      <w:r>
        <w:fldChar w:fldCharType="end"/>
      </w:r>
    </w:p>
    <w:p w14:paraId="5D1636F4" w14:textId="0E70FB27" w:rsidR="00B038BC" w:rsidRDefault="00B038BC">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_Toc98486225 \h </w:instrText>
      </w:r>
      <w:r>
        <w:fldChar w:fldCharType="separate"/>
      </w:r>
      <w:r>
        <w:t>262</w:t>
      </w:r>
      <w:r>
        <w:fldChar w:fldCharType="end"/>
      </w:r>
    </w:p>
    <w:p w14:paraId="3847246E" w14:textId="51CD705E" w:rsidR="00B038BC" w:rsidRDefault="00B038BC">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_Toc98486226 \h </w:instrText>
      </w:r>
      <w:r>
        <w:fldChar w:fldCharType="separate"/>
      </w:r>
      <w:r>
        <w:t>262</w:t>
      </w:r>
      <w:r>
        <w:fldChar w:fldCharType="end"/>
      </w:r>
    </w:p>
    <w:p w14:paraId="1C4D581F" w14:textId="1583B12B" w:rsidR="00B038BC" w:rsidRDefault="00B038BC">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_Toc98486227 \h </w:instrText>
      </w:r>
      <w:r>
        <w:fldChar w:fldCharType="separate"/>
      </w:r>
      <w:r>
        <w:t>262</w:t>
      </w:r>
      <w:r>
        <w:fldChar w:fldCharType="end"/>
      </w:r>
    </w:p>
    <w:p w14:paraId="5E3A4DAA" w14:textId="25B366A8" w:rsidR="00B038BC" w:rsidRDefault="00B038BC">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_Toc98486228 \h </w:instrText>
      </w:r>
      <w:r>
        <w:fldChar w:fldCharType="separate"/>
      </w:r>
      <w:r>
        <w:t>262</w:t>
      </w:r>
      <w:r>
        <w:fldChar w:fldCharType="end"/>
      </w:r>
    </w:p>
    <w:p w14:paraId="7DC259A2" w14:textId="3185B3BC" w:rsidR="00B038BC" w:rsidRDefault="00B038BC">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_Toc98486229 \h </w:instrText>
      </w:r>
      <w:r>
        <w:fldChar w:fldCharType="separate"/>
      </w:r>
      <w:r>
        <w:t>262</w:t>
      </w:r>
      <w:r>
        <w:fldChar w:fldCharType="end"/>
      </w:r>
    </w:p>
    <w:p w14:paraId="23F584C1" w14:textId="3073F228" w:rsidR="00B038BC" w:rsidRDefault="00B038BC">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_Toc98486230 \h </w:instrText>
      </w:r>
      <w:r>
        <w:fldChar w:fldCharType="separate"/>
      </w:r>
      <w:r>
        <w:t>262</w:t>
      </w:r>
      <w:r>
        <w:fldChar w:fldCharType="end"/>
      </w:r>
    </w:p>
    <w:p w14:paraId="1CF29EFB" w14:textId="4CBE6BFD" w:rsidR="00B038BC" w:rsidRDefault="00B038BC">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_Toc98486231 \h </w:instrText>
      </w:r>
      <w:r>
        <w:fldChar w:fldCharType="separate"/>
      </w:r>
      <w:r>
        <w:t>262</w:t>
      </w:r>
      <w:r>
        <w:fldChar w:fldCharType="end"/>
      </w:r>
    </w:p>
    <w:p w14:paraId="22C9C5DF" w14:textId="46A93F8E" w:rsidR="00B038BC" w:rsidRDefault="00B038BC">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_Toc98486232 \h </w:instrText>
      </w:r>
      <w:r>
        <w:fldChar w:fldCharType="separate"/>
      </w:r>
      <w:r>
        <w:t>263</w:t>
      </w:r>
      <w:r>
        <w:fldChar w:fldCharType="end"/>
      </w:r>
    </w:p>
    <w:p w14:paraId="31B8C8D0" w14:textId="0AA1C41A" w:rsidR="00B038BC" w:rsidRDefault="00B038BC">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_Toc98486233 \h </w:instrText>
      </w:r>
      <w:r>
        <w:fldChar w:fldCharType="separate"/>
      </w:r>
      <w:r>
        <w:t>263</w:t>
      </w:r>
      <w:r>
        <w:fldChar w:fldCharType="end"/>
      </w:r>
    </w:p>
    <w:p w14:paraId="18FCB45F" w14:textId="4E6DBC43" w:rsidR="00B038BC" w:rsidRDefault="00B038BC">
      <w:pPr>
        <w:pStyle w:val="TOC3"/>
        <w:rPr>
          <w:rFonts w:asciiTheme="minorHAnsi" w:eastAsiaTheme="minorEastAsia" w:hAnsiTheme="minorHAnsi" w:cstheme="minorBidi"/>
          <w:sz w:val="22"/>
          <w:szCs w:val="22"/>
          <w:lang w:eastAsia="en-GB"/>
        </w:rPr>
      </w:pPr>
      <w:r w:rsidRPr="00B038BC">
        <w:t>6.5.9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_Toc98486234 \h </w:instrText>
      </w:r>
      <w:r>
        <w:fldChar w:fldCharType="separate"/>
      </w:r>
      <w:r>
        <w:t>263</w:t>
      </w:r>
      <w:r>
        <w:fldChar w:fldCharType="end"/>
      </w:r>
    </w:p>
    <w:p w14:paraId="31A06E10" w14:textId="50D3A749" w:rsidR="00B038BC" w:rsidRDefault="00B038B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_Toc98486235 \h </w:instrText>
      </w:r>
      <w:r>
        <w:fldChar w:fldCharType="separate"/>
      </w:r>
      <w:r>
        <w:t>263</w:t>
      </w:r>
      <w:r>
        <w:fldChar w:fldCharType="end"/>
      </w:r>
    </w:p>
    <w:p w14:paraId="72AB3593" w14:textId="1376DA8F" w:rsidR="00B038BC" w:rsidRDefault="00B038B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_Toc98486236 \h </w:instrText>
      </w:r>
      <w:r>
        <w:fldChar w:fldCharType="separate"/>
      </w:r>
      <w:r>
        <w:t>263</w:t>
      </w:r>
      <w:r>
        <w:fldChar w:fldCharType="end"/>
      </w:r>
    </w:p>
    <w:p w14:paraId="2D333978" w14:textId="358B079A" w:rsidR="00B038BC" w:rsidRDefault="00B038B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_Toc98486237 \h </w:instrText>
      </w:r>
      <w:r>
        <w:fldChar w:fldCharType="separate"/>
      </w:r>
      <w:r>
        <w:t>264</w:t>
      </w:r>
      <w:r>
        <w:fldChar w:fldCharType="end"/>
      </w:r>
    </w:p>
    <w:p w14:paraId="21308E2E" w14:textId="13AD6857" w:rsidR="00B038BC" w:rsidRDefault="00B038B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_Toc98486238 \h </w:instrText>
      </w:r>
      <w:r>
        <w:fldChar w:fldCharType="separate"/>
      </w:r>
      <w:r>
        <w:t>264</w:t>
      </w:r>
      <w:r>
        <w:fldChar w:fldCharType="end"/>
      </w:r>
    </w:p>
    <w:p w14:paraId="5ECB4F87" w14:textId="4277E9AD" w:rsidR="00B038BC" w:rsidRDefault="00B038B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_Toc98486239 \h </w:instrText>
      </w:r>
      <w:r>
        <w:fldChar w:fldCharType="separate"/>
      </w:r>
      <w:r>
        <w:t>264</w:t>
      </w:r>
      <w:r>
        <w:fldChar w:fldCharType="end"/>
      </w:r>
    </w:p>
    <w:p w14:paraId="38B6DF8F" w14:textId="24697402" w:rsidR="00B038BC" w:rsidRDefault="00B038BC">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_Toc98486240 \h </w:instrText>
      </w:r>
      <w:r>
        <w:fldChar w:fldCharType="separate"/>
      </w:r>
      <w:r>
        <w:t>264</w:t>
      </w:r>
      <w:r>
        <w:fldChar w:fldCharType="end"/>
      </w:r>
    </w:p>
    <w:p w14:paraId="5AAB51E8" w14:textId="3E55AA6F" w:rsidR="00B038BC" w:rsidRDefault="00B038BC">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_Toc98486241 \h </w:instrText>
      </w:r>
      <w:r>
        <w:fldChar w:fldCharType="separate"/>
      </w:r>
      <w:r>
        <w:t>264</w:t>
      </w:r>
      <w:r>
        <w:fldChar w:fldCharType="end"/>
      </w:r>
    </w:p>
    <w:p w14:paraId="79720CC4" w14:textId="2EAE6877" w:rsidR="00B038BC" w:rsidRDefault="00B038B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_Toc98486242 \h </w:instrText>
      </w:r>
      <w:r>
        <w:fldChar w:fldCharType="separate"/>
      </w:r>
      <w:r>
        <w:t>264</w:t>
      </w:r>
      <w:r>
        <w:fldChar w:fldCharType="end"/>
      </w:r>
    </w:p>
    <w:p w14:paraId="2760B317" w14:textId="62EA7395" w:rsidR="00B038BC" w:rsidRDefault="00B038BC">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_Toc98486243 \h </w:instrText>
      </w:r>
      <w:r>
        <w:fldChar w:fldCharType="separate"/>
      </w:r>
      <w:r>
        <w:t>264</w:t>
      </w:r>
      <w:r>
        <w:fldChar w:fldCharType="end"/>
      </w:r>
    </w:p>
    <w:p w14:paraId="43C344CF" w14:textId="6119E02C" w:rsidR="00B038BC" w:rsidRDefault="00B038B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_Toc98486244 \h </w:instrText>
      </w:r>
      <w:r>
        <w:fldChar w:fldCharType="separate"/>
      </w:r>
      <w:r>
        <w:t>264</w:t>
      </w:r>
      <w:r>
        <w:fldChar w:fldCharType="end"/>
      </w:r>
    </w:p>
    <w:p w14:paraId="35338FAB" w14:textId="08F669B4" w:rsidR="00B038BC" w:rsidRDefault="00B038B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_Toc98486245 \h </w:instrText>
      </w:r>
      <w:r>
        <w:fldChar w:fldCharType="separate"/>
      </w:r>
      <w:r>
        <w:t>264</w:t>
      </w:r>
      <w:r>
        <w:fldChar w:fldCharType="end"/>
      </w:r>
    </w:p>
    <w:p w14:paraId="161B5E21" w14:textId="09A3B0D8" w:rsidR="00B038BC" w:rsidRDefault="00B038B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_Toc98486246 \h </w:instrText>
      </w:r>
      <w:r>
        <w:fldChar w:fldCharType="separate"/>
      </w:r>
      <w:r>
        <w:t>265</w:t>
      </w:r>
      <w:r>
        <w:fldChar w:fldCharType="end"/>
      </w:r>
    </w:p>
    <w:p w14:paraId="32F6C4A6" w14:textId="240A2A1E" w:rsidR="00B038BC" w:rsidRDefault="00B038B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_Toc98486247 \h </w:instrText>
      </w:r>
      <w:r>
        <w:fldChar w:fldCharType="separate"/>
      </w:r>
      <w:r>
        <w:t>265</w:t>
      </w:r>
      <w:r>
        <w:fldChar w:fldCharType="end"/>
      </w:r>
    </w:p>
    <w:p w14:paraId="3FE2D1AC" w14:textId="04F69461" w:rsidR="00B038BC" w:rsidRDefault="00B038BC">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_Toc98486248 \h </w:instrText>
      </w:r>
      <w:r>
        <w:fldChar w:fldCharType="separate"/>
      </w:r>
      <w:r>
        <w:t>265</w:t>
      </w:r>
      <w:r>
        <w:fldChar w:fldCharType="end"/>
      </w:r>
    </w:p>
    <w:p w14:paraId="7B928441" w14:textId="20670326" w:rsidR="00B038BC" w:rsidRDefault="00B038BC">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_Toc98486249 \h </w:instrText>
      </w:r>
      <w:r>
        <w:fldChar w:fldCharType="separate"/>
      </w:r>
      <w:r>
        <w:t>265</w:t>
      </w:r>
      <w:r>
        <w:fldChar w:fldCharType="end"/>
      </w:r>
    </w:p>
    <w:p w14:paraId="3EE8AA79" w14:textId="223492AE" w:rsidR="00B038BC" w:rsidRDefault="00B038BC">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_Toc98486250 \h </w:instrText>
      </w:r>
      <w:r>
        <w:fldChar w:fldCharType="separate"/>
      </w:r>
      <w:r>
        <w:t>265</w:t>
      </w:r>
      <w:r>
        <w:fldChar w:fldCharType="end"/>
      </w:r>
    </w:p>
    <w:p w14:paraId="7EE0BD58" w14:textId="3F51E059" w:rsidR="00B038BC" w:rsidRDefault="00B038BC">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_Toc98486251 \h </w:instrText>
      </w:r>
      <w:r>
        <w:fldChar w:fldCharType="separate"/>
      </w:r>
      <w:r>
        <w:t>265</w:t>
      </w:r>
      <w:r>
        <w:fldChar w:fldCharType="end"/>
      </w:r>
    </w:p>
    <w:p w14:paraId="0ECCCD8F" w14:textId="54B304C6" w:rsidR="00B038BC" w:rsidRDefault="00B038BC">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_Toc98486252 \h </w:instrText>
      </w:r>
      <w:r>
        <w:fldChar w:fldCharType="separate"/>
      </w:r>
      <w:r>
        <w:t>266</w:t>
      </w:r>
      <w:r>
        <w:fldChar w:fldCharType="end"/>
      </w:r>
    </w:p>
    <w:p w14:paraId="61F6B2B3" w14:textId="202D7B73" w:rsidR="00B038BC" w:rsidRDefault="00B038BC">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_Toc98486253 \h </w:instrText>
      </w:r>
      <w:r>
        <w:fldChar w:fldCharType="separate"/>
      </w:r>
      <w:r>
        <w:t>266</w:t>
      </w:r>
      <w:r>
        <w:fldChar w:fldCharType="end"/>
      </w:r>
    </w:p>
    <w:p w14:paraId="50326F5E" w14:textId="6A12B82D" w:rsidR="00B038BC" w:rsidRDefault="00B038BC">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_Toc98486254 \h </w:instrText>
      </w:r>
      <w:r>
        <w:fldChar w:fldCharType="separate"/>
      </w:r>
      <w:r>
        <w:t>266</w:t>
      </w:r>
      <w:r>
        <w:fldChar w:fldCharType="end"/>
      </w:r>
    </w:p>
    <w:p w14:paraId="39E74A08" w14:textId="4BAE77D8" w:rsidR="00B038BC" w:rsidRDefault="00B038B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_Toc98486255 \h </w:instrText>
      </w:r>
      <w:r>
        <w:fldChar w:fldCharType="separate"/>
      </w:r>
      <w:r>
        <w:t>266</w:t>
      </w:r>
      <w:r>
        <w:fldChar w:fldCharType="end"/>
      </w:r>
    </w:p>
    <w:p w14:paraId="790FE96C" w14:textId="363FF5C6" w:rsidR="00B038BC" w:rsidRDefault="00B038B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_Toc98486256 \h </w:instrText>
      </w:r>
      <w:r>
        <w:fldChar w:fldCharType="separate"/>
      </w:r>
      <w:r>
        <w:t>266</w:t>
      </w:r>
      <w:r>
        <w:fldChar w:fldCharType="end"/>
      </w:r>
    </w:p>
    <w:p w14:paraId="727AD03D" w14:textId="27AFE951" w:rsidR="00B038BC" w:rsidRDefault="00B038B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_Toc98486257 \h </w:instrText>
      </w:r>
      <w:r>
        <w:fldChar w:fldCharType="separate"/>
      </w:r>
      <w:r>
        <w:t>266</w:t>
      </w:r>
      <w:r>
        <w:fldChar w:fldCharType="end"/>
      </w:r>
    </w:p>
    <w:p w14:paraId="6C93A5AD" w14:textId="405F910A" w:rsidR="00B038BC" w:rsidRDefault="00B038B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_Toc98486258 \h </w:instrText>
      </w:r>
      <w:r>
        <w:fldChar w:fldCharType="separate"/>
      </w:r>
      <w:r>
        <w:t>266</w:t>
      </w:r>
      <w:r>
        <w:fldChar w:fldCharType="end"/>
      </w:r>
    </w:p>
    <w:p w14:paraId="7747BEE0" w14:textId="544C75BC" w:rsidR="00B038BC" w:rsidRDefault="00B038B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_Toc98486259 \h </w:instrText>
      </w:r>
      <w:r>
        <w:fldChar w:fldCharType="separate"/>
      </w:r>
      <w:r>
        <w:t>267</w:t>
      </w:r>
      <w:r>
        <w:fldChar w:fldCharType="end"/>
      </w:r>
    </w:p>
    <w:p w14:paraId="1672A046" w14:textId="5861A39A" w:rsidR="00B038BC" w:rsidRDefault="00B038B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_Toc98486260 \h </w:instrText>
      </w:r>
      <w:r>
        <w:fldChar w:fldCharType="separate"/>
      </w:r>
      <w:r>
        <w:t>267</w:t>
      </w:r>
      <w:r>
        <w:fldChar w:fldCharType="end"/>
      </w:r>
    </w:p>
    <w:p w14:paraId="467B4B83" w14:textId="3043A2CA" w:rsidR="00B038BC" w:rsidRDefault="00B038BC">
      <w:pPr>
        <w:pStyle w:val="TOC4"/>
        <w:rPr>
          <w:rFonts w:asciiTheme="minorHAnsi" w:eastAsiaTheme="minorEastAsia" w:hAnsiTheme="minorHAnsi" w:cstheme="minorBidi"/>
          <w:sz w:val="22"/>
          <w:szCs w:val="22"/>
          <w:lang w:eastAsia="en-GB"/>
        </w:rPr>
      </w:pPr>
      <w:r w:rsidRPr="00B038BC">
        <w:t>6.6.6.2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_Toc98486261 \h </w:instrText>
      </w:r>
      <w:r>
        <w:fldChar w:fldCharType="separate"/>
      </w:r>
      <w:r>
        <w:t>268</w:t>
      </w:r>
      <w:r>
        <w:fldChar w:fldCharType="end"/>
      </w:r>
    </w:p>
    <w:p w14:paraId="030CAF45" w14:textId="0BF8760D" w:rsidR="00B038BC" w:rsidRDefault="00B038BC">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_Toc98486262 \h </w:instrText>
      </w:r>
      <w:r>
        <w:fldChar w:fldCharType="separate"/>
      </w:r>
      <w:r>
        <w:t>268</w:t>
      </w:r>
      <w:r>
        <w:fldChar w:fldCharType="end"/>
      </w:r>
    </w:p>
    <w:p w14:paraId="18AC92E8" w14:textId="6E6C6AFA" w:rsidR="00B038BC" w:rsidRDefault="00B038BC">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_Toc98486263 \h </w:instrText>
      </w:r>
      <w:r>
        <w:fldChar w:fldCharType="separate"/>
      </w:r>
      <w:r>
        <w:t>268</w:t>
      </w:r>
      <w:r>
        <w:fldChar w:fldCharType="end"/>
      </w:r>
    </w:p>
    <w:p w14:paraId="2F8C8189" w14:textId="71E0C499" w:rsidR="00B038BC" w:rsidRDefault="00B038BC">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_Toc98486264 \h </w:instrText>
      </w:r>
      <w:r>
        <w:fldChar w:fldCharType="separate"/>
      </w:r>
      <w:r>
        <w:t>268</w:t>
      </w:r>
      <w:r>
        <w:fldChar w:fldCharType="end"/>
      </w:r>
    </w:p>
    <w:p w14:paraId="3C52388A" w14:textId="5879C84E" w:rsidR="00B038BC" w:rsidRDefault="00B038BC">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_Toc98486265 \h </w:instrText>
      </w:r>
      <w:r>
        <w:fldChar w:fldCharType="separate"/>
      </w:r>
      <w:r>
        <w:t>268</w:t>
      </w:r>
      <w:r>
        <w:fldChar w:fldCharType="end"/>
      </w:r>
    </w:p>
    <w:p w14:paraId="394FE2D2" w14:textId="672B0CED" w:rsidR="00B038BC" w:rsidRDefault="00B038BC">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_Toc98486266 \h </w:instrText>
      </w:r>
      <w:r>
        <w:fldChar w:fldCharType="separate"/>
      </w:r>
      <w:r>
        <w:t>268</w:t>
      </w:r>
      <w:r>
        <w:fldChar w:fldCharType="end"/>
      </w:r>
    </w:p>
    <w:p w14:paraId="48BD6037" w14:textId="641405F1" w:rsidR="00B038BC" w:rsidRDefault="00B038BC">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_Toc98486267 \h </w:instrText>
      </w:r>
      <w:r>
        <w:fldChar w:fldCharType="separate"/>
      </w:r>
      <w:r>
        <w:t>269</w:t>
      </w:r>
      <w:r>
        <w:fldChar w:fldCharType="end"/>
      </w:r>
    </w:p>
    <w:p w14:paraId="2420F43A" w14:textId="3953FC00" w:rsidR="00B038BC" w:rsidRDefault="00B038BC">
      <w:pPr>
        <w:pStyle w:val="TOC4"/>
        <w:rPr>
          <w:rFonts w:asciiTheme="minorHAnsi" w:eastAsiaTheme="minorEastAsia" w:hAnsiTheme="minorHAnsi" w:cstheme="minorBidi"/>
          <w:sz w:val="22"/>
          <w:szCs w:val="22"/>
          <w:lang w:eastAsia="en-GB"/>
        </w:rPr>
      </w:pPr>
      <w:r w:rsidRPr="00B038BC">
        <w:t>6.6.6.3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_Toc98486268 \h </w:instrText>
      </w:r>
      <w:r>
        <w:fldChar w:fldCharType="separate"/>
      </w:r>
      <w:r>
        <w:t>269</w:t>
      </w:r>
      <w:r>
        <w:fldChar w:fldCharType="end"/>
      </w:r>
    </w:p>
    <w:p w14:paraId="1F460B2C" w14:textId="7AFD0708" w:rsidR="00B038BC" w:rsidRDefault="00B038BC">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_Toc98486269 \h </w:instrText>
      </w:r>
      <w:r>
        <w:fldChar w:fldCharType="separate"/>
      </w:r>
      <w:r>
        <w:t>269</w:t>
      </w:r>
      <w:r>
        <w:fldChar w:fldCharType="end"/>
      </w:r>
    </w:p>
    <w:p w14:paraId="5D275001" w14:textId="329FBE7B" w:rsidR="00B038BC" w:rsidRDefault="00B038BC">
      <w:pPr>
        <w:pStyle w:val="TOC5"/>
        <w:rPr>
          <w:rFonts w:asciiTheme="minorHAnsi" w:eastAsiaTheme="minorEastAsia" w:hAnsiTheme="minorHAnsi" w:cstheme="minorBidi"/>
          <w:sz w:val="22"/>
          <w:szCs w:val="22"/>
          <w:lang w:eastAsia="en-GB"/>
        </w:rPr>
      </w:pPr>
      <w:r>
        <w:lastRenderedPageBreak/>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_Toc98486270 \h </w:instrText>
      </w:r>
      <w:r>
        <w:fldChar w:fldCharType="separate"/>
      </w:r>
      <w:r>
        <w:t>269</w:t>
      </w:r>
      <w:r>
        <w:fldChar w:fldCharType="end"/>
      </w:r>
    </w:p>
    <w:p w14:paraId="483518F8" w14:textId="6BB42DCA" w:rsidR="00B038BC" w:rsidRDefault="00B038BC">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_Toc98486271 \h </w:instrText>
      </w:r>
      <w:r>
        <w:fldChar w:fldCharType="separate"/>
      </w:r>
      <w:r>
        <w:t>269</w:t>
      </w:r>
      <w:r>
        <w:fldChar w:fldCharType="end"/>
      </w:r>
    </w:p>
    <w:p w14:paraId="380BBD6F" w14:textId="31D00402" w:rsidR="00B038BC" w:rsidRDefault="00B038BC">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_Toc98486272 \h </w:instrText>
      </w:r>
      <w:r>
        <w:fldChar w:fldCharType="separate"/>
      </w:r>
      <w:r>
        <w:t>269</w:t>
      </w:r>
      <w:r>
        <w:fldChar w:fldCharType="end"/>
      </w:r>
    </w:p>
    <w:p w14:paraId="356F0EE9" w14:textId="049FE446" w:rsidR="00B038BC" w:rsidRDefault="00B038BC">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_Toc98486273 \h </w:instrText>
      </w:r>
      <w:r>
        <w:fldChar w:fldCharType="separate"/>
      </w:r>
      <w:r>
        <w:t>269</w:t>
      </w:r>
      <w:r>
        <w:fldChar w:fldCharType="end"/>
      </w:r>
    </w:p>
    <w:p w14:paraId="009BD458" w14:textId="22FA3AB6" w:rsidR="00B038BC" w:rsidRDefault="00B038BC">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_Toc98486274 \h </w:instrText>
      </w:r>
      <w:r>
        <w:fldChar w:fldCharType="separate"/>
      </w:r>
      <w:r>
        <w:t>270</w:t>
      </w:r>
      <w:r>
        <w:fldChar w:fldCharType="end"/>
      </w:r>
    </w:p>
    <w:p w14:paraId="752DE352" w14:textId="0864D4B5" w:rsidR="00B038BC" w:rsidRDefault="00B038BC">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_Toc98486275 \h </w:instrText>
      </w:r>
      <w:r>
        <w:fldChar w:fldCharType="separate"/>
      </w:r>
      <w:r>
        <w:t>270</w:t>
      </w:r>
      <w:r>
        <w:fldChar w:fldCharType="end"/>
      </w:r>
    </w:p>
    <w:p w14:paraId="7C76B932" w14:textId="00F956EE" w:rsidR="00B038BC" w:rsidRDefault="00B038BC">
      <w:pPr>
        <w:pStyle w:val="TOC3"/>
        <w:rPr>
          <w:rFonts w:asciiTheme="minorHAnsi" w:eastAsiaTheme="minorEastAsia" w:hAnsiTheme="minorHAnsi" w:cstheme="minorBidi"/>
          <w:sz w:val="22"/>
          <w:szCs w:val="22"/>
          <w:lang w:eastAsia="en-GB"/>
        </w:rPr>
      </w:pPr>
      <w:r w:rsidRPr="00B038BC">
        <w:t>6.6.9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_Toc98486276 \h </w:instrText>
      </w:r>
      <w:r>
        <w:fldChar w:fldCharType="separate"/>
      </w:r>
      <w:r>
        <w:t>270</w:t>
      </w:r>
      <w:r>
        <w:fldChar w:fldCharType="end"/>
      </w:r>
    </w:p>
    <w:p w14:paraId="71ABBB02" w14:textId="50DDDF77" w:rsidR="00B038BC" w:rsidRDefault="00B038B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_Toc98486277 \h </w:instrText>
      </w:r>
      <w:r>
        <w:fldChar w:fldCharType="separate"/>
      </w:r>
      <w:r>
        <w:t>270</w:t>
      </w:r>
      <w:r>
        <w:fldChar w:fldCharType="end"/>
      </w:r>
    </w:p>
    <w:p w14:paraId="643221B4" w14:textId="19185DB4" w:rsidR="00B038BC" w:rsidRDefault="00B038B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_Toc98486278 \h </w:instrText>
      </w:r>
      <w:r>
        <w:fldChar w:fldCharType="separate"/>
      </w:r>
      <w:r>
        <w:t>270</w:t>
      </w:r>
      <w:r>
        <w:fldChar w:fldCharType="end"/>
      </w:r>
    </w:p>
    <w:p w14:paraId="7243D878" w14:textId="455D5A05" w:rsidR="00B038BC" w:rsidRDefault="00B038B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_Toc98486279 \h </w:instrText>
      </w:r>
      <w:r>
        <w:fldChar w:fldCharType="separate"/>
      </w:r>
      <w:r>
        <w:t>271</w:t>
      </w:r>
      <w:r>
        <w:fldChar w:fldCharType="end"/>
      </w:r>
    </w:p>
    <w:p w14:paraId="2FD46AE2" w14:textId="20D525A9" w:rsidR="00B038BC" w:rsidRDefault="00B038BC">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_Toc98486280 \h </w:instrText>
      </w:r>
      <w:r>
        <w:fldChar w:fldCharType="separate"/>
      </w:r>
      <w:r>
        <w:t>271</w:t>
      </w:r>
      <w:r>
        <w:fldChar w:fldCharType="end"/>
      </w:r>
    </w:p>
    <w:p w14:paraId="03151A2D" w14:textId="23DD6C30" w:rsidR="00B038BC" w:rsidRDefault="00B038BC">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_Toc98486281 \h </w:instrText>
      </w:r>
      <w:r>
        <w:fldChar w:fldCharType="separate"/>
      </w:r>
      <w:r>
        <w:t>271</w:t>
      </w:r>
      <w:r>
        <w:fldChar w:fldCharType="end"/>
      </w:r>
    </w:p>
    <w:p w14:paraId="5B99DB0E" w14:textId="7563A0AA" w:rsidR="00B038BC" w:rsidRDefault="00B038BC">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_Toc98486282 \h </w:instrText>
      </w:r>
      <w:r>
        <w:fldChar w:fldCharType="separate"/>
      </w:r>
      <w:r>
        <w:t>271</w:t>
      </w:r>
      <w:r>
        <w:fldChar w:fldCharType="end"/>
      </w:r>
    </w:p>
    <w:p w14:paraId="38759675" w14:textId="05493839" w:rsidR="00B038BC" w:rsidRDefault="00B038BC">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_Toc98486283 \h </w:instrText>
      </w:r>
      <w:r>
        <w:fldChar w:fldCharType="separate"/>
      </w:r>
      <w:r>
        <w:t>271</w:t>
      </w:r>
      <w:r>
        <w:fldChar w:fldCharType="end"/>
      </w:r>
    </w:p>
    <w:p w14:paraId="1219E657" w14:textId="70EBAABF" w:rsidR="00B038BC" w:rsidRDefault="00B038BC">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_Toc98486284 \h </w:instrText>
      </w:r>
      <w:r>
        <w:fldChar w:fldCharType="separate"/>
      </w:r>
      <w:r>
        <w:t>271</w:t>
      </w:r>
      <w:r>
        <w:fldChar w:fldCharType="end"/>
      </w:r>
    </w:p>
    <w:p w14:paraId="06A6574C" w14:textId="724001F7" w:rsidR="00B038BC" w:rsidRDefault="00B038BC">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_Toc98486285 \h </w:instrText>
      </w:r>
      <w:r>
        <w:fldChar w:fldCharType="separate"/>
      </w:r>
      <w:r>
        <w:t>271</w:t>
      </w:r>
      <w:r>
        <w:fldChar w:fldCharType="end"/>
      </w:r>
    </w:p>
    <w:p w14:paraId="366FC139" w14:textId="2D652C5B" w:rsidR="00B038BC" w:rsidRDefault="00B038B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_Toc98486286 \h </w:instrText>
      </w:r>
      <w:r>
        <w:fldChar w:fldCharType="separate"/>
      </w:r>
      <w:r>
        <w:t>271</w:t>
      </w:r>
      <w:r>
        <w:fldChar w:fldCharType="end"/>
      </w:r>
    </w:p>
    <w:p w14:paraId="78546D89" w14:textId="3EABB742" w:rsidR="00B038BC" w:rsidRDefault="00B038BC">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_Toc98486287 \h </w:instrText>
      </w:r>
      <w:r>
        <w:fldChar w:fldCharType="separate"/>
      </w:r>
      <w:r>
        <w:t>271</w:t>
      </w:r>
      <w:r>
        <w:fldChar w:fldCharType="end"/>
      </w:r>
    </w:p>
    <w:p w14:paraId="59FB2C0F" w14:textId="4028A7FD" w:rsidR="00B038BC" w:rsidRDefault="00B038BC">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_Toc98486288 \h </w:instrText>
      </w:r>
      <w:r>
        <w:fldChar w:fldCharType="separate"/>
      </w:r>
      <w:r>
        <w:t>272</w:t>
      </w:r>
      <w:r>
        <w:fldChar w:fldCharType="end"/>
      </w:r>
    </w:p>
    <w:p w14:paraId="13D62F11" w14:textId="157B1EAA" w:rsidR="00B038BC" w:rsidRDefault="00B038BC">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_Toc98486289 \h </w:instrText>
      </w:r>
      <w:r>
        <w:fldChar w:fldCharType="separate"/>
      </w:r>
      <w:r>
        <w:t>272</w:t>
      </w:r>
      <w:r>
        <w:fldChar w:fldCharType="end"/>
      </w:r>
    </w:p>
    <w:p w14:paraId="1AD85D12" w14:textId="12275F1C" w:rsidR="00B038BC" w:rsidRDefault="00B038BC">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_Toc98486290 \h </w:instrText>
      </w:r>
      <w:r>
        <w:fldChar w:fldCharType="separate"/>
      </w:r>
      <w:r>
        <w:t>272</w:t>
      </w:r>
      <w:r>
        <w:fldChar w:fldCharType="end"/>
      </w:r>
    </w:p>
    <w:p w14:paraId="7977305C" w14:textId="0C17ECB9" w:rsidR="00B038BC" w:rsidRDefault="00B038BC">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_Toc98486291 \h </w:instrText>
      </w:r>
      <w:r>
        <w:fldChar w:fldCharType="separate"/>
      </w:r>
      <w:r>
        <w:t>272</w:t>
      </w:r>
      <w:r>
        <w:fldChar w:fldCharType="end"/>
      </w:r>
    </w:p>
    <w:p w14:paraId="6C873BCB" w14:textId="08FD49BB" w:rsidR="00B038BC" w:rsidRDefault="00B038BC">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_Toc98486292 \h </w:instrText>
      </w:r>
      <w:r>
        <w:fldChar w:fldCharType="separate"/>
      </w:r>
      <w:r>
        <w:t>272</w:t>
      </w:r>
      <w:r>
        <w:fldChar w:fldCharType="end"/>
      </w:r>
    </w:p>
    <w:p w14:paraId="1B0DDD0D" w14:textId="0A0FB78A" w:rsidR="00B038BC" w:rsidRDefault="00B038BC">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_Toc98486293 \h </w:instrText>
      </w:r>
      <w:r>
        <w:fldChar w:fldCharType="separate"/>
      </w:r>
      <w:r>
        <w:t>273</w:t>
      </w:r>
      <w:r>
        <w:fldChar w:fldCharType="end"/>
      </w:r>
    </w:p>
    <w:p w14:paraId="7DE5EA66" w14:textId="3A670C69" w:rsidR="00B038BC" w:rsidRDefault="00B038BC">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_Toc98486294 \h </w:instrText>
      </w:r>
      <w:r>
        <w:fldChar w:fldCharType="separate"/>
      </w:r>
      <w:r>
        <w:t>273</w:t>
      </w:r>
      <w:r>
        <w:fldChar w:fldCharType="end"/>
      </w:r>
    </w:p>
    <w:p w14:paraId="785E5179" w14:textId="1C1D43ED" w:rsidR="00B038BC" w:rsidRDefault="00B038BC">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_Toc98486295 \h </w:instrText>
      </w:r>
      <w:r>
        <w:fldChar w:fldCharType="separate"/>
      </w:r>
      <w:r>
        <w:t>273</w:t>
      </w:r>
      <w:r>
        <w:fldChar w:fldCharType="end"/>
      </w:r>
    </w:p>
    <w:p w14:paraId="55688A10" w14:textId="17344533" w:rsidR="00B038BC" w:rsidRDefault="00B038BC">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_Toc98486296 \h </w:instrText>
      </w:r>
      <w:r>
        <w:fldChar w:fldCharType="separate"/>
      </w:r>
      <w:r>
        <w:t>273</w:t>
      </w:r>
      <w:r>
        <w:fldChar w:fldCharType="end"/>
      </w:r>
    </w:p>
    <w:p w14:paraId="26857270" w14:textId="40CF8613" w:rsidR="00B038BC" w:rsidRDefault="00B038BC">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_Toc98486297 \h </w:instrText>
      </w:r>
      <w:r>
        <w:fldChar w:fldCharType="separate"/>
      </w:r>
      <w:r>
        <w:t>273</w:t>
      </w:r>
      <w:r>
        <w:fldChar w:fldCharType="end"/>
      </w:r>
    </w:p>
    <w:p w14:paraId="6883F85E" w14:textId="34240F1D" w:rsidR="00B038BC" w:rsidRDefault="00B038BC">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_Toc98486298 \h </w:instrText>
      </w:r>
      <w:r>
        <w:fldChar w:fldCharType="separate"/>
      </w:r>
      <w:r>
        <w:t>273</w:t>
      </w:r>
      <w:r>
        <w:fldChar w:fldCharType="end"/>
      </w:r>
    </w:p>
    <w:p w14:paraId="29DC2B81" w14:textId="342402F3" w:rsidR="00B038BC" w:rsidRDefault="00B038BC">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_Toc98486299 \h </w:instrText>
      </w:r>
      <w:r>
        <w:fldChar w:fldCharType="separate"/>
      </w:r>
      <w:r>
        <w:t>273</w:t>
      </w:r>
      <w:r>
        <w:fldChar w:fldCharType="end"/>
      </w:r>
    </w:p>
    <w:p w14:paraId="7E7DC947" w14:textId="167D97E5" w:rsidR="00B038BC" w:rsidRDefault="00B038BC">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_Toc98486300 \h </w:instrText>
      </w:r>
      <w:r>
        <w:fldChar w:fldCharType="separate"/>
      </w:r>
      <w:r>
        <w:t>273</w:t>
      </w:r>
      <w:r>
        <w:fldChar w:fldCharType="end"/>
      </w:r>
    </w:p>
    <w:p w14:paraId="3A9FABB1" w14:textId="2E6BB982" w:rsidR="00B038BC" w:rsidRDefault="00B038BC">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_Toc98486301 \h </w:instrText>
      </w:r>
      <w:r>
        <w:fldChar w:fldCharType="separate"/>
      </w:r>
      <w:r>
        <w:t>273</w:t>
      </w:r>
      <w:r>
        <w:fldChar w:fldCharType="end"/>
      </w:r>
    </w:p>
    <w:p w14:paraId="1A8A8BBB" w14:textId="57ADD75F" w:rsidR="00B038BC" w:rsidRDefault="00B038B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_Toc98486302 \h </w:instrText>
      </w:r>
      <w:r>
        <w:fldChar w:fldCharType="separate"/>
      </w:r>
      <w:r>
        <w:t>274</w:t>
      </w:r>
      <w:r>
        <w:fldChar w:fldCharType="end"/>
      </w:r>
    </w:p>
    <w:p w14:paraId="501F4406" w14:textId="14D6E047" w:rsidR="00B038BC" w:rsidRDefault="00B038B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_Toc98486303 \h </w:instrText>
      </w:r>
      <w:r>
        <w:fldChar w:fldCharType="separate"/>
      </w:r>
      <w:r>
        <w:t>274</w:t>
      </w:r>
      <w:r>
        <w:fldChar w:fldCharType="end"/>
      </w:r>
    </w:p>
    <w:p w14:paraId="5A8171C5" w14:textId="6E43EEAC" w:rsidR="00B038BC" w:rsidRDefault="00B038BC">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_Toc98486304 \h </w:instrText>
      </w:r>
      <w:r>
        <w:fldChar w:fldCharType="separate"/>
      </w:r>
      <w:r>
        <w:t>274</w:t>
      </w:r>
      <w:r>
        <w:fldChar w:fldCharType="end"/>
      </w:r>
    </w:p>
    <w:p w14:paraId="32F6795F" w14:textId="3AEAC024" w:rsidR="00B038BC" w:rsidRDefault="00B038BC">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_Toc98486305 \h </w:instrText>
      </w:r>
      <w:r>
        <w:fldChar w:fldCharType="separate"/>
      </w:r>
      <w:r>
        <w:t>274</w:t>
      </w:r>
      <w:r>
        <w:fldChar w:fldCharType="end"/>
      </w:r>
    </w:p>
    <w:p w14:paraId="349AED15" w14:textId="0BC726BC" w:rsidR="00B038BC" w:rsidRDefault="00B038BC">
      <w:pPr>
        <w:pStyle w:val="TOC4"/>
        <w:rPr>
          <w:rFonts w:asciiTheme="minorHAnsi" w:eastAsiaTheme="minorEastAsia" w:hAnsiTheme="minorHAnsi" w:cstheme="minorBidi"/>
          <w:sz w:val="22"/>
          <w:szCs w:val="22"/>
          <w:lang w:eastAsia="en-GB"/>
        </w:rPr>
      </w:pPr>
      <w:r w:rsidRPr="00B038BC">
        <w:t>6.7.6.2</w:t>
      </w:r>
      <w:r w:rsidRPr="00B038BC">
        <w:rPr>
          <w:rFonts w:asciiTheme="minorHAnsi" w:eastAsiaTheme="minorEastAsia" w:hAnsiTheme="minorHAnsi" w:cstheme="minorBidi"/>
          <w:sz w:val="22"/>
          <w:szCs w:val="22"/>
          <w:lang w:eastAsia="en-GB"/>
        </w:rPr>
        <w:tab/>
      </w:r>
      <w:r w:rsidRPr="00F8743D">
        <w:rPr>
          <w:lang w:val="en-US"/>
        </w:rPr>
        <w:t>Structured data types</w:t>
      </w:r>
      <w:r>
        <w:tab/>
      </w:r>
      <w:r>
        <w:fldChar w:fldCharType="begin" w:fldLock="1"/>
      </w:r>
      <w:r>
        <w:instrText xml:space="preserve"> PAGEREF _Toc98486306 \h </w:instrText>
      </w:r>
      <w:r>
        <w:fldChar w:fldCharType="separate"/>
      </w:r>
      <w:r>
        <w:t>275</w:t>
      </w:r>
      <w:r>
        <w:fldChar w:fldCharType="end"/>
      </w:r>
    </w:p>
    <w:p w14:paraId="3686019E" w14:textId="39583E0E" w:rsidR="00B038BC" w:rsidRDefault="00B038BC">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_Toc98486307 \h </w:instrText>
      </w:r>
      <w:r>
        <w:fldChar w:fldCharType="separate"/>
      </w:r>
      <w:r>
        <w:t>275</w:t>
      </w:r>
      <w:r>
        <w:fldChar w:fldCharType="end"/>
      </w:r>
    </w:p>
    <w:p w14:paraId="4DF8CCB6" w14:textId="0D531761" w:rsidR="00B038BC" w:rsidRDefault="00B038BC">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_Toc98486308 \h </w:instrText>
      </w:r>
      <w:r>
        <w:fldChar w:fldCharType="separate"/>
      </w:r>
      <w:r>
        <w:t>275</w:t>
      </w:r>
      <w:r>
        <w:fldChar w:fldCharType="end"/>
      </w:r>
    </w:p>
    <w:p w14:paraId="5CD23270" w14:textId="037B8EA3" w:rsidR="00B038BC" w:rsidRDefault="00B038BC">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_Toc98486309 \h </w:instrText>
      </w:r>
      <w:r>
        <w:fldChar w:fldCharType="separate"/>
      </w:r>
      <w:r>
        <w:t>276</w:t>
      </w:r>
      <w:r>
        <w:fldChar w:fldCharType="end"/>
      </w:r>
    </w:p>
    <w:p w14:paraId="06E5E81B" w14:textId="774387FE" w:rsidR="00B038BC" w:rsidRDefault="00B038BC">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_Toc98486310 \h </w:instrText>
      </w:r>
      <w:r>
        <w:fldChar w:fldCharType="separate"/>
      </w:r>
      <w:r>
        <w:t>277</w:t>
      </w:r>
      <w:r>
        <w:fldChar w:fldCharType="end"/>
      </w:r>
    </w:p>
    <w:p w14:paraId="3D05F920" w14:textId="60A1B633" w:rsidR="00B038BC" w:rsidRDefault="00B038BC">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_Toc98486311 \h </w:instrText>
      </w:r>
      <w:r>
        <w:fldChar w:fldCharType="separate"/>
      </w:r>
      <w:r>
        <w:t>277</w:t>
      </w:r>
      <w:r>
        <w:fldChar w:fldCharType="end"/>
      </w:r>
    </w:p>
    <w:p w14:paraId="293305A3" w14:textId="773E8B2E" w:rsidR="00B038BC" w:rsidRDefault="00B038BC">
      <w:pPr>
        <w:pStyle w:val="TOC4"/>
        <w:rPr>
          <w:rFonts w:asciiTheme="minorHAnsi" w:eastAsiaTheme="minorEastAsia" w:hAnsiTheme="minorHAnsi" w:cstheme="minorBidi"/>
          <w:sz w:val="22"/>
          <w:szCs w:val="22"/>
          <w:lang w:eastAsia="en-GB"/>
        </w:rPr>
      </w:pPr>
      <w:r w:rsidRPr="00B038BC">
        <w:t>6.7.6.3</w:t>
      </w:r>
      <w:r w:rsidRPr="00B038BC">
        <w:rPr>
          <w:rFonts w:asciiTheme="minorHAnsi" w:eastAsiaTheme="minorEastAsia" w:hAnsiTheme="minorHAnsi" w:cstheme="minorBidi"/>
          <w:sz w:val="22"/>
          <w:szCs w:val="22"/>
          <w:lang w:eastAsia="en-GB"/>
        </w:rPr>
        <w:tab/>
      </w:r>
      <w:r w:rsidRPr="00F8743D">
        <w:rPr>
          <w:lang w:val="en-US"/>
        </w:rPr>
        <w:t>Simple data types and enumerations</w:t>
      </w:r>
      <w:r>
        <w:tab/>
      </w:r>
      <w:r>
        <w:fldChar w:fldCharType="begin" w:fldLock="1"/>
      </w:r>
      <w:r>
        <w:instrText xml:space="preserve"> PAGEREF _Toc98486312 \h </w:instrText>
      </w:r>
      <w:r>
        <w:fldChar w:fldCharType="separate"/>
      </w:r>
      <w:r>
        <w:t>277</w:t>
      </w:r>
      <w:r>
        <w:fldChar w:fldCharType="end"/>
      </w:r>
    </w:p>
    <w:p w14:paraId="256BFCDB" w14:textId="53D8B8D5" w:rsidR="00B038BC" w:rsidRDefault="00B038BC">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_Toc98486313 \h </w:instrText>
      </w:r>
      <w:r>
        <w:fldChar w:fldCharType="separate"/>
      </w:r>
      <w:r>
        <w:t>277</w:t>
      </w:r>
      <w:r>
        <w:fldChar w:fldCharType="end"/>
      </w:r>
    </w:p>
    <w:p w14:paraId="3AD031B4" w14:textId="6FCD0DAF" w:rsidR="00B038BC" w:rsidRDefault="00B038BC">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_Toc98486314 \h </w:instrText>
      </w:r>
      <w:r>
        <w:fldChar w:fldCharType="separate"/>
      </w:r>
      <w:r>
        <w:t>277</w:t>
      </w:r>
      <w:r>
        <w:fldChar w:fldCharType="end"/>
      </w:r>
    </w:p>
    <w:p w14:paraId="600F9F8E" w14:textId="47915009" w:rsidR="00B038BC" w:rsidRDefault="00B038BC">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_Toc98486315 \h </w:instrText>
      </w:r>
      <w:r>
        <w:fldChar w:fldCharType="separate"/>
      </w:r>
      <w:r>
        <w:t>277</w:t>
      </w:r>
      <w:r>
        <w:fldChar w:fldCharType="end"/>
      </w:r>
    </w:p>
    <w:p w14:paraId="5268EA45" w14:textId="552FAFB3" w:rsidR="00B038BC" w:rsidRDefault="00B038BC">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_Toc98486316 \h </w:instrText>
      </w:r>
      <w:r>
        <w:fldChar w:fldCharType="separate"/>
      </w:r>
      <w:r>
        <w:t>277</w:t>
      </w:r>
      <w:r>
        <w:fldChar w:fldCharType="end"/>
      </w:r>
    </w:p>
    <w:p w14:paraId="1DF0312F" w14:textId="5A4F2058" w:rsidR="00B038BC" w:rsidRDefault="00B038BC">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_Toc98486317 \h </w:instrText>
      </w:r>
      <w:r>
        <w:fldChar w:fldCharType="separate"/>
      </w:r>
      <w:r>
        <w:t>278</w:t>
      </w:r>
      <w:r>
        <w:fldChar w:fldCharType="end"/>
      </w:r>
    </w:p>
    <w:p w14:paraId="229BA2EE" w14:textId="32124787" w:rsidR="00B038BC" w:rsidRDefault="00B038BC">
      <w:pPr>
        <w:pStyle w:val="TOC3"/>
        <w:rPr>
          <w:rFonts w:asciiTheme="minorHAnsi" w:eastAsiaTheme="minorEastAsia" w:hAnsiTheme="minorHAnsi" w:cstheme="minorBidi"/>
          <w:sz w:val="22"/>
          <w:szCs w:val="22"/>
          <w:lang w:eastAsia="en-GB"/>
        </w:rPr>
      </w:pPr>
      <w:r w:rsidRPr="00B038BC">
        <w:t>6.7.9</w:t>
      </w:r>
      <w:r w:rsidRPr="00B038BC">
        <w:rPr>
          <w:rFonts w:asciiTheme="minorHAnsi" w:eastAsiaTheme="minorEastAsia" w:hAnsiTheme="minorHAnsi" w:cstheme="minorBidi"/>
          <w:sz w:val="22"/>
          <w:szCs w:val="22"/>
          <w:lang w:eastAsia="en-GB"/>
        </w:rPr>
        <w:tab/>
      </w:r>
      <w:r w:rsidRPr="00F8743D">
        <w:rPr>
          <w:lang w:val="en-US"/>
        </w:rPr>
        <w:t>Security</w:t>
      </w:r>
      <w:r>
        <w:tab/>
      </w:r>
      <w:r>
        <w:fldChar w:fldCharType="begin" w:fldLock="1"/>
      </w:r>
      <w:r>
        <w:instrText xml:space="preserve"> PAGEREF _Toc98486318 \h </w:instrText>
      </w:r>
      <w:r>
        <w:fldChar w:fldCharType="separate"/>
      </w:r>
      <w:r>
        <w:t>278</w:t>
      </w:r>
      <w:r>
        <w:fldChar w:fldCharType="end"/>
      </w:r>
    </w:p>
    <w:p w14:paraId="47C6498B" w14:textId="1EDE5988" w:rsidR="00B038BC" w:rsidRDefault="00B038BC" w:rsidP="00B038BC">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_Toc98486319 \h </w:instrText>
      </w:r>
      <w:r>
        <w:fldChar w:fldCharType="separate"/>
      </w:r>
      <w:r>
        <w:t>278</w:t>
      </w:r>
      <w:r>
        <w:fldChar w:fldCharType="end"/>
      </w:r>
    </w:p>
    <w:p w14:paraId="1D004578" w14:textId="142339C3" w:rsidR="00B038BC" w:rsidRDefault="00B038B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_Toc98486320 \h </w:instrText>
      </w:r>
      <w:r>
        <w:fldChar w:fldCharType="separate"/>
      </w:r>
      <w:r>
        <w:t>278</w:t>
      </w:r>
      <w:r>
        <w:fldChar w:fldCharType="end"/>
      </w:r>
    </w:p>
    <w:p w14:paraId="2E75DC9E" w14:textId="049C8281" w:rsidR="00B038BC" w:rsidRDefault="00B038B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_Toc98486321 \h </w:instrText>
      </w:r>
      <w:r>
        <w:fldChar w:fldCharType="separate"/>
      </w:r>
      <w:r>
        <w:t>278</w:t>
      </w:r>
      <w:r>
        <w:fldChar w:fldCharType="end"/>
      </w:r>
    </w:p>
    <w:p w14:paraId="7A9D72EF" w14:textId="1395094A" w:rsidR="00B038BC" w:rsidRDefault="00B038B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_Toc98486322 \h </w:instrText>
      </w:r>
      <w:r>
        <w:fldChar w:fldCharType="separate"/>
      </w:r>
      <w:r>
        <w:t>317</w:t>
      </w:r>
      <w:r>
        <w:fldChar w:fldCharType="end"/>
      </w:r>
    </w:p>
    <w:p w14:paraId="054F3D5A" w14:textId="1286CF0B" w:rsidR="00B038BC" w:rsidRDefault="00B038B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_Toc98486323 \h </w:instrText>
      </w:r>
      <w:r>
        <w:fldChar w:fldCharType="separate"/>
      </w:r>
      <w:r>
        <w:t>338</w:t>
      </w:r>
      <w:r>
        <w:fldChar w:fldCharType="end"/>
      </w:r>
    </w:p>
    <w:p w14:paraId="4BF1695B" w14:textId="2BACE270" w:rsidR="00B038BC" w:rsidRDefault="00B038B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_Toc98486324 \h </w:instrText>
      </w:r>
      <w:r>
        <w:fldChar w:fldCharType="separate"/>
      </w:r>
      <w:r>
        <w:t>346</w:t>
      </w:r>
      <w:r>
        <w:fldChar w:fldCharType="end"/>
      </w:r>
    </w:p>
    <w:p w14:paraId="0763A2BA" w14:textId="4D6974A0" w:rsidR="00B038BC" w:rsidRDefault="00B038BC">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_Toc98486325 \h </w:instrText>
      </w:r>
      <w:r>
        <w:fldChar w:fldCharType="separate"/>
      </w:r>
      <w:r>
        <w:t>354</w:t>
      </w:r>
      <w:r>
        <w:fldChar w:fldCharType="end"/>
      </w:r>
    </w:p>
    <w:p w14:paraId="146664CF" w14:textId="3E5BE597" w:rsidR="00B038BC" w:rsidRDefault="00B038BC">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_Toc98486326 \h </w:instrText>
      </w:r>
      <w:r>
        <w:fldChar w:fldCharType="separate"/>
      </w:r>
      <w:r>
        <w:t>361</w:t>
      </w:r>
      <w:r>
        <w:fldChar w:fldCharType="end"/>
      </w:r>
    </w:p>
    <w:p w14:paraId="37360542" w14:textId="7EE9287F" w:rsidR="00B038BC" w:rsidRDefault="00B038BC">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_Toc98486327 \h </w:instrText>
      </w:r>
      <w:r>
        <w:fldChar w:fldCharType="separate"/>
      </w:r>
      <w:r>
        <w:t>363</w:t>
      </w:r>
      <w:r>
        <w:fldChar w:fldCharType="end"/>
      </w:r>
    </w:p>
    <w:p w14:paraId="2E748753" w14:textId="2A515654" w:rsidR="00B038BC" w:rsidRDefault="00B038BC" w:rsidP="00B038BC">
      <w:pPr>
        <w:pStyle w:val="TOC8"/>
        <w:rPr>
          <w:rFonts w:asciiTheme="minorHAnsi" w:eastAsiaTheme="minorEastAsia" w:hAnsiTheme="minorHAnsi" w:cstheme="minorBidi"/>
          <w:b w:val="0"/>
          <w:szCs w:val="22"/>
          <w:lang w:eastAsia="en-GB"/>
        </w:rPr>
      </w:pPr>
      <w:r>
        <w:lastRenderedPageBreak/>
        <w:t>Annex B (informative):</w:t>
      </w:r>
      <w:r>
        <w:tab/>
        <w:t>Stateless UDMs</w:t>
      </w:r>
      <w:r>
        <w:tab/>
      </w:r>
      <w:r>
        <w:fldChar w:fldCharType="begin" w:fldLock="1"/>
      </w:r>
      <w:r>
        <w:instrText xml:space="preserve"> PAGEREF _Toc98486328 \h </w:instrText>
      </w:r>
      <w:r>
        <w:fldChar w:fldCharType="separate"/>
      </w:r>
      <w:r>
        <w:t>366</w:t>
      </w:r>
      <w:r>
        <w:fldChar w:fldCharType="end"/>
      </w:r>
    </w:p>
    <w:p w14:paraId="47784688" w14:textId="262B1A95" w:rsidR="00B038BC" w:rsidRDefault="00B038BC" w:rsidP="00B038BC">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_Toc98486329 \h </w:instrText>
      </w:r>
      <w:r>
        <w:fldChar w:fldCharType="separate"/>
      </w:r>
      <w:r>
        <w:t>369</w:t>
      </w:r>
      <w:r>
        <w:fldChar w:fldCharType="end"/>
      </w:r>
    </w:p>
    <w:p w14:paraId="6C369EE7" w14:textId="5E29D05A" w:rsidR="00B038BC" w:rsidRDefault="00B038BC" w:rsidP="00B038BC">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_Toc98486330 \h </w:instrText>
      </w:r>
      <w:r>
        <w:fldChar w:fldCharType="separate"/>
      </w:r>
      <w:r>
        <w:t>372</w:t>
      </w:r>
      <w:r>
        <w:fldChar w:fldCharType="end"/>
      </w:r>
    </w:p>
    <w:p w14:paraId="792AE463" w14:textId="067AF969"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98485471"/>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98485472"/>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98485473"/>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98485474"/>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98485475"/>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98485476"/>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lastRenderedPageBreak/>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98485477"/>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98485478"/>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5pt;height:396pt" o:ole="">
            <v:imagedata r:id="rId12" o:title=""/>
          </v:shape>
          <o:OLEObject Type="Embed" ProgID="Visio.Drawing.11" ShapeID="_x0000_i1027" DrawAspect="Content" ObjectID="_1709158012"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98485479"/>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98485480"/>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E57F4C">
            <w:pPr>
              <w:pStyle w:val="TAH"/>
            </w:pPr>
            <w:r w:rsidRPr="00E57F4C">
              <w:t>Service Name</w:t>
            </w:r>
          </w:p>
        </w:tc>
        <w:tc>
          <w:tcPr>
            <w:tcW w:w="810" w:type="dxa"/>
            <w:shd w:val="clear" w:color="auto" w:fill="auto"/>
          </w:tcPr>
          <w:p w14:paraId="7A2EB45F" w14:textId="77777777" w:rsidR="00EF45DA" w:rsidRPr="00A76C12" w:rsidRDefault="00EF45DA" w:rsidP="00E57F4C">
            <w:pPr>
              <w:pStyle w:val="TAH"/>
            </w:pPr>
            <w:r w:rsidRPr="00E57F4C">
              <w:t>Clause</w:t>
            </w:r>
          </w:p>
        </w:tc>
        <w:tc>
          <w:tcPr>
            <w:tcW w:w="1240" w:type="dxa"/>
            <w:shd w:val="clear" w:color="auto" w:fill="auto"/>
          </w:tcPr>
          <w:p w14:paraId="6CCAAC40" w14:textId="77777777" w:rsidR="00EF45DA" w:rsidRPr="00A76C12" w:rsidRDefault="00EF45DA" w:rsidP="00E57F4C">
            <w:pPr>
              <w:pStyle w:val="TAH"/>
            </w:pPr>
            <w:r w:rsidRPr="00E57F4C">
              <w:t>Description</w:t>
            </w:r>
          </w:p>
        </w:tc>
        <w:tc>
          <w:tcPr>
            <w:tcW w:w="2630" w:type="dxa"/>
            <w:shd w:val="clear" w:color="auto" w:fill="auto"/>
          </w:tcPr>
          <w:p w14:paraId="363F0A50" w14:textId="77777777" w:rsidR="00EF45DA" w:rsidRPr="00A76C12" w:rsidRDefault="00EF45DA" w:rsidP="00E57F4C">
            <w:pPr>
              <w:pStyle w:val="TAH"/>
            </w:pPr>
            <w:r w:rsidRPr="00E57F4C">
              <w:t>OpenAPI Specification File</w:t>
            </w:r>
          </w:p>
        </w:tc>
        <w:tc>
          <w:tcPr>
            <w:tcW w:w="990" w:type="dxa"/>
            <w:shd w:val="clear" w:color="auto" w:fill="auto"/>
          </w:tcPr>
          <w:p w14:paraId="2B7B6AAB" w14:textId="77777777" w:rsidR="00EF45DA" w:rsidRPr="00A76C12" w:rsidRDefault="00EF45DA" w:rsidP="00E57F4C">
            <w:pPr>
              <w:pStyle w:val="TAH"/>
            </w:pPr>
            <w:r w:rsidRPr="00E57F4C">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E57F4C">
            <w:pPr>
              <w:pStyle w:val="TAL"/>
            </w:pPr>
            <w:r w:rsidRPr="00E57F4C">
              <w:t>Nudm_SubscriberDataManagement</w:t>
            </w:r>
          </w:p>
        </w:tc>
        <w:tc>
          <w:tcPr>
            <w:tcW w:w="810" w:type="dxa"/>
            <w:shd w:val="clear" w:color="auto" w:fill="auto"/>
          </w:tcPr>
          <w:p w14:paraId="1AC71C2F" w14:textId="77777777" w:rsidR="00EF45DA" w:rsidRPr="00A76C12" w:rsidRDefault="00EF45DA" w:rsidP="00E57F4C">
            <w:pPr>
              <w:pStyle w:val="TAL"/>
            </w:pPr>
            <w:r w:rsidRPr="00E57F4C">
              <w:t>6.1</w:t>
            </w:r>
          </w:p>
        </w:tc>
        <w:tc>
          <w:tcPr>
            <w:tcW w:w="1240" w:type="dxa"/>
            <w:shd w:val="clear" w:color="auto" w:fill="auto"/>
          </w:tcPr>
          <w:p w14:paraId="6390EA23" w14:textId="77777777" w:rsidR="00EF45DA" w:rsidRPr="00A76C12" w:rsidRDefault="00EF45DA" w:rsidP="00E57F4C">
            <w:pPr>
              <w:pStyle w:val="TAL"/>
            </w:pPr>
            <w:r w:rsidRPr="00E57F4C">
              <w:t>UDM Subscriber Data Management Service</w:t>
            </w:r>
          </w:p>
        </w:tc>
        <w:tc>
          <w:tcPr>
            <w:tcW w:w="2630" w:type="dxa"/>
            <w:shd w:val="clear" w:color="auto" w:fill="auto"/>
          </w:tcPr>
          <w:p w14:paraId="4973259B" w14:textId="77777777" w:rsidR="00EF45DA" w:rsidRPr="00A76C12" w:rsidRDefault="00EF45DA" w:rsidP="00E57F4C">
            <w:pPr>
              <w:pStyle w:val="TAL"/>
            </w:pPr>
            <w:r w:rsidRPr="00E57F4C">
              <w:t>TS29503_Nudm_SDM.yaml</w:t>
            </w:r>
          </w:p>
        </w:tc>
        <w:tc>
          <w:tcPr>
            <w:tcW w:w="990" w:type="dxa"/>
            <w:shd w:val="clear" w:color="auto" w:fill="auto"/>
          </w:tcPr>
          <w:p w14:paraId="61768838" w14:textId="77777777" w:rsidR="00EF45DA" w:rsidRPr="00A76C12" w:rsidRDefault="00EF45DA" w:rsidP="00E57F4C">
            <w:pPr>
              <w:pStyle w:val="TAL"/>
            </w:pPr>
            <w:r w:rsidRPr="00E57F4C">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E57F4C">
            <w:pPr>
              <w:pStyle w:val="TAL"/>
            </w:pPr>
            <w:r w:rsidRPr="00E57F4C">
              <w:t>Nudm_UEContextManagement</w:t>
            </w:r>
          </w:p>
        </w:tc>
        <w:tc>
          <w:tcPr>
            <w:tcW w:w="810" w:type="dxa"/>
            <w:shd w:val="clear" w:color="auto" w:fill="auto"/>
          </w:tcPr>
          <w:p w14:paraId="392BCADA" w14:textId="77777777" w:rsidR="00EF45DA" w:rsidRPr="00A76C12" w:rsidRDefault="00EF45DA" w:rsidP="00E57F4C">
            <w:pPr>
              <w:pStyle w:val="TAL"/>
            </w:pPr>
            <w:r w:rsidRPr="00E57F4C">
              <w:t>6.2</w:t>
            </w:r>
          </w:p>
        </w:tc>
        <w:tc>
          <w:tcPr>
            <w:tcW w:w="1240" w:type="dxa"/>
            <w:shd w:val="clear" w:color="auto" w:fill="auto"/>
          </w:tcPr>
          <w:p w14:paraId="6011D859" w14:textId="77777777" w:rsidR="00EF45DA" w:rsidRPr="00A76C12" w:rsidRDefault="00EF45DA" w:rsidP="00E57F4C">
            <w:pPr>
              <w:pStyle w:val="TAL"/>
            </w:pPr>
            <w:r w:rsidRPr="00E57F4C">
              <w:t>UDM Context Management Service</w:t>
            </w:r>
          </w:p>
        </w:tc>
        <w:tc>
          <w:tcPr>
            <w:tcW w:w="2630" w:type="dxa"/>
            <w:shd w:val="clear" w:color="auto" w:fill="auto"/>
          </w:tcPr>
          <w:p w14:paraId="27A5AF4B" w14:textId="77777777" w:rsidR="00EF45DA" w:rsidRPr="00A76C12" w:rsidRDefault="00EF45DA" w:rsidP="00E57F4C">
            <w:pPr>
              <w:pStyle w:val="TAL"/>
            </w:pPr>
            <w:r w:rsidRPr="00E57F4C">
              <w:t>TS29503_Nudm_UECM.yaml</w:t>
            </w:r>
          </w:p>
        </w:tc>
        <w:tc>
          <w:tcPr>
            <w:tcW w:w="990" w:type="dxa"/>
            <w:shd w:val="clear" w:color="auto" w:fill="auto"/>
          </w:tcPr>
          <w:p w14:paraId="1A42855F" w14:textId="77777777" w:rsidR="00EF45DA" w:rsidRPr="00A76C12" w:rsidRDefault="00EF45DA" w:rsidP="00E57F4C">
            <w:pPr>
              <w:pStyle w:val="TAL"/>
            </w:pPr>
            <w:r w:rsidRPr="00E57F4C">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E57F4C">
            <w:pPr>
              <w:pStyle w:val="TAL"/>
            </w:pPr>
            <w:r w:rsidRPr="00E57F4C">
              <w:t>Nudm_UEAuthentication</w:t>
            </w:r>
          </w:p>
        </w:tc>
        <w:tc>
          <w:tcPr>
            <w:tcW w:w="810" w:type="dxa"/>
            <w:shd w:val="clear" w:color="auto" w:fill="auto"/>
          </w:tcPr>
          <w:p w14:paraId="1113CA01" w14:textId="77777777" w:rsidR="00EF45DA" w:rsidRPr="00A76C12" w:rsidRDefault="00EF45DA" w:rsidP="00E57F4C">
            <w:pPr>
              <w:pStyle w:val="TAL"/>
            </w:pPr>
            <w:r w:rsidRPr="00E57F4C">
              <w:t>6.3</w:t>
            </w:r>
          </w:p>
        </w:tc>
        <w:tc>
          <w:tcPr>
            <w:tcW w:w="1240" w:type="dxa"/>
            <w:shd w:val="clear" w:color="auto" w:fill="auto"/>
          </w:tcPr>
          <w:p w14:paraId="3F3942F5" w14:textId="77777777" w:rsidR="00EF45DA" w:rsidRPr="00A76C12" w:rsidRDefault="00EF45DA" w:rsidP="00E57F4C">
            <w:pPr>
              <w:pStyle w:val="TAL"/>
            </w:pPr>
            <w:r w:rsidRPr="00E57F4C">
              <w:t>UDM UE Authentication Service</w:t>
            </w:r>
          </w:p>
        </w:tc>
        <w:tc>
          <w:tcPr>
            <w:tcW w:w="2630" w:type="dxa"/>
            <w:shd w:val="clear" w:color="auto" w:fill="auto"/>
          </w:tcPr>
          <w:p w14:paraId="12CA8C7F" w14:textId="77777777" w:rsidR="00EF45DA" w:rsidRPr="00A76C12" w:rsidRDefault="00EF45DA" w:rsidP="00E57F4C">
            <w:pPr>
              <w:pStyle w:val="TAL"/>
            </w:pPr>
            <w:r w:rsidRPr="00E57F4C">
              <w:t>TS29503_Nudm_UEAU.yaml</w:t>
            </w:r>
          </w:p>
        </w:tc>
        <w:tc>
          <w:tcPr>
            <w:tcW w:w="990" w:type="dxa"/>
            <w:shd w:val="clear" w:color="auto" w:fill="auto"/>
          </w:tcPr>
          <w:p w14:paraId="7F7C8F4B" w14:textId="77777777" w:rsidR="00EF45DA" w:rsidRPr="00A76C12" w:rsidRDefault="00EF45DA" w:rsidP="00E57F4C">
            <w:pPr>
              <w:pStyle w:val="TAL"/>
            </w:pPr>
            <w:r w:rsidRPr="00E57F4C">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E57F4C">
            <w:pPr>
              <w:pStyle w:val="TAL"/>
            </w:pPr>
            <w:r w:rsidRPr="00E57F4C">
              <w:t>Nudm_EventExposure</w:t>
            </w:r>
          </w:p>
        </w:tc>
        <w:tc>
          <w:tcPr>
            <w:tcW w:w="810" w:type="dxa"/>
            <w:shd w:val="clear" w:color="auto" w:fill="auto"/>
          </w:tcPr>
          <w:p w14:paraId="5EB548CE" w14:textId="77777777" w:rsidR="00EF45DA" w:rsidRPr="00A76C12" w:rsidRDefault="00EF45DA" w:rsidP="00E57F4C">
            <w:pPr>
              <w:pStyle w:val="TAL"/>
            </w:pPr>
            <w:r w:rsidRPr="00E57F4C">
              <w:t>6.4</w:t>
            </w:r>
          </w:p>
        </w:tc>
        <w:tc>
          <w:tcPr>
            <w:tcW w:w="1240" w:type="dxa"/>
            <w:shd w:val="clear" w:color="auto" w:fill="auto"/>
          </w:tcPr>
          <w:p w14:paraId="6BB6EAF0" w14:textId="77777777" w:rsidR="00EF45DA" w:rsidRPr="00A76C12" w:rsidRDefault="00EF45DA" w:rsidP="00E57F4C">
            <w:pPr>
              <w:pStyle w:val="TAL"/>
            </w:pPr>
            <w:r w:rsidRPr="00E57F4C">
              <w:t>UDM Event Exposure Service</w:t>
            </w:r>
          </w:p>
        </w:tc>
        <w:tc>
          <w:tcPr>
            <w:tcW w:w="2630" w:type="dxa"/>
            <w:shd w:val="clear" w:color="auto" w:fill="auto"/>
          </w:tcPr>
          <w:p w14:paraId="635FECCD" w14:textId="77777777" w:rsidR="00EF45DA" w:rsidRPr="00A76C12" w:rsidRDefault="00EF45DA" w:rsidP="00E57F4C">
            <w:pPr>
              <w:pStyle w:val="TAL"/>
            </w:pPr>
            <w:r w:rsidRPr="00E57F4C">
              <w:t>TS29503_Nudm_EE.yaml</w:t>
            </w:r>
          </w:p>
        </w:tc>
        <w:tc>
          <w:tcPr>
            <w:tcW w:w="990" w:type="dxa"/>
            <w:shd w:val="clear" w:color="auto" w:fill="auto"/>
          </w:tcPr>
          <w:p w14:paraId="720C58CD" w14:textId="77777777" w:rsidR="00EF45DA" w:rsidRPr="00A76C12" w:rsidRDefault="00EF45DA" w:rsidP="00E57F4C">
            <w:pPr>
              <w:pStyle w:val="TAL"/>
            </w:pPr>
            <w:r w:rsidRPr="00E57F4C">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E57F4C">
            <w:pPr>
              <w:pStyle w:val="TAL"/>
            </w:pPr>
            <w:r w:rsidRPr="00E57F4C">
              <w:t>Nudm_ParameterProvision</w:t>
            </w:r>
          </w:p>
        </w:tc>
        <w:tc>
          <w:tcPr>
            <w:tcW w:w="810" w:type="dxa"/>
            <w:shd w:val="clear" w:color="auto" w:fill="auto"/>
          </w:tcPr>
          <w:p w14:paraId="1E650974" w14:textId="77777777" w:rsidR="00EF45DA" w:rsidRPr="00A76C12" w:rsidRDefault="00EF45DA" w:rsidP="00E57F4C">
            <w:pPr>
              <w:pStyle w:val="TAL"/>
            </w:pPr>
            <w:r w:rsidRPr="00E57F4C">
              <w:t>6.5</w:t>
            </w:r>
          </w:p>
        </w:tc>
        <w:tc>
          <w:tcPr>
            <w:tcW w:w="1240" w:type="dxa"/>
            <w:shd w:val="clear" w:color="auto" w:fill="auto"/>
          </w:tcPr>
          <w:p w14:paraId="25286C60" w14:textId="77777777" w:rsidR="00EF45DA" w:rsidRPr="00A76C12" w:rsidRDefault="00EF45DA" w:rsidP="00E57F4C">
            <w:pPr>
              <w:pStyle w:val="TAL"/>
            </w:pPr>
            <w:r w:rsidRPr="00E57F4C">
              <w:t>UDM Parameter Provision Service</w:t>
            </w:r>
          </w:p>
        </w:tc>
        <w:tc>
          <w:tcPr>
            <w:tcW w:w="2630" w:type="dxa"/>
            <w:shd w:val="clear" w:color="auto" w:fill="auto"/>
          </w:tcPr>
          <w:p w14:paraId="1AD2726C" w14:textId="77777777" w:rsidR="00EF45DA" w:rsidRPr="00A76C12" w:rsidRDefault="00EF45DA" w:rsidP="00E57F4C">
            <w:pPr>
              <w:pStyle w:val="TAL"/>
            </w:pPr>
            <w:r w:rsidRPr="00E57F4C">
              <w:t>TS29503_Nudm_PP.yaml</w:t>
            </w:r>
          </w:p>
        </w:tc>
        <w:tc>
          <w:tcPr>
            <w:tcW w:w="990" w:type="dxa"/>
            <w:shd w:val="clear" w:color="auto" w:fill="auto"/>
          </w:tcPr>
          <w:p w14:paraId="167C6105" w14:textId="77777777" w:rsidR="00EF45DA" w:rsidRPr="00A76C12" w:rsidRDefault="00EF45DA" w:rsidP="00E57F4C">
            <w:pPr>
              <w:pStyle w:val="TAL"/>
            </w:pPr>
            <w:r w:rsidRPr="00E57F4C">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E57F4C">
            <w:pPr>
              <w:pStyle w:val="TAL"/>
            </w:pPr>
            <w:r w:rsidRPr="00E57F4C">
              <w:t>Nudm_NIDDAuthorization</w:t>
            </w:r>
          </w:p>
        </w:tc>
        <w:tc>
          <w:tcPr>
            <w:tcW w:w="810" w:type="dxa"/>
            <w:shd w:val="clear" w:color="auto" w:fill="auto"/>
          </w:tcPr>
          <w:p w14:paraId="04B02649" w14:textId="77777777" w:rsidR="00EF45DA" w:rsidRPr="00A76C12" w:rsidRDefault="00EF45DA" w:rsidP="00E57F4C">
            <w:pPr>
              <w:pStyle w:val="TAL"/>
            </w:pPr>
            <w:r w:rsidRPr="00E57F4C">
              <w:t>6.6</w:t>
            </w:r>
          </w:p>
        </w:tc>
        <w:tc>
          <w:tcPr>
            <w:tcW w:w="1240" w:type="dxa"/>
            <w:shd w:val="clear" w:color="auto" w:fill="auto"/>
          </w:tcPr>
          <w:p w14:paraId="74B97524" w14:textId="77777777" w:rsidR="00EF45DA" w:rsidRPr="00A76C12" w:rsidRDefault="00EF45DA" w:rsidP="00E57F4C">
            <w:pPr>
              <w:pStyle w:val="TAL"/>
            </w:pPr>
            <w:r w:rsidRPr="00E57F4C">
              <w:t>UDM NIDD Authorization Service</w:t>
            </w:r>
          </w:p>
        </w:tc>
        <w:tc>
          <w:tcPr>
            <w:tcW w:w="2630" w:type="dxa"/>
            <w:shd w:val="clear" w:color="auto" w:fill="auto"/>
          </w:tcPr>
          <w:p w14:paraId="09CFCFE1" w14:textId="77777777" w:rsidR="00EF45DA" w:rsidRPr="00A76C12" w:rsidRDefault="00EF45DA" w:rsidP="00E57F4C">
            <w:pPr>
              <w:pStyle w:val="TAL"/>
            </w:pPr>
            <w:r w:rsidRPr="00E57F4C">
              <w:t>TS29503_Nudm_NIDDAU.yaml</w:t>
            </w:r>
          </w:p>
        </w:tc>
        <w:tc>
          <w:tcPr>
            <w:tcW w:w="990" w:type="dxa"/>
            <w:shd w:val="clear" w:color="auto" w:fill="auto"/>
          </w:tcPr>
          <w:p w14:paraId="0466B080" w14:textId="77777777" w:rsidR="00EF45DA" w:rsidRPr="00A76C12" w:rsidRDefault="00EF45DA" w:rsidP="00E57F4C">
            <w:pPr>
              <w:pStyle w:val="TAL"/>
            </w:pPr>
            <w:r w:rsidRPr="00E57F4C">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E57F4C">
            <w:pPr>
              <w:pStyle w:val="TAL"/>
            </w:pPr>
            <w:r w:rsidRPr="00E57F4C">
              <w:t>Nudm_MT</w:t>
            </w:r>
          </w:p>
        </w:tc>
        <w:tc>
          <w:tcPr>
            <w:tcW w:w="810" w:type="dxa"/>
            <w:shd w:val="clear" w:color="auto" w:fill="auto"/>
          </w:tcPr>
          <w:p w14:paraId="5D73C081" w14:textId="77777777" w:rsidR="00EF45DA" w:rsidRPr="00A76C12" w:rsidRDefault="00EF45DA" w:rsidP="00E57F4C">
            <w:pPr>
              <w:pStyle w:val="TAL"/>
            </w:pPr>
            <w:r w:rsidRPr="00E57F4C">
              <w:t>6.7</w:t>
            </w:r>
          </w:p>
        </w:tc>
        <w:tc>
          <w:tcPr>
            <w:tcW w:w="1240" w:type="dxa"/>
            <w:shd w:val="clear" w:color="auto" w:fill="auto"/>
          </w:tcPr>
          <w:p w14:paraId="3CAD00FC" w14:textId="77777777" w:rsidR="00EF45DA" w:rsidRPr="00A76C12" w:rsidRDefault="00EF45DA" w:rsidP="00E57F4C">
            <w:pPr>
              <w:pStyle w:val="TAL"/>
            </w:pPr>
            <w:r w:rsidRPr="00E57F4C">
              <w:t>UDM MT Service</w:t>
            </w:r>
          </w:p>
        </w:tc>
        <w:tc>
          <w:tcPr>
            <w:tcW w:w="2630" w:type="dxa"/>
            <w:shd w:val="clear" w:color="auto" w:fill="auto"/>
          </w:tcPr>
          <w:p w14:paraId="540BA182" w14:textId="77777777" w:rsidR="00EF45DA" w:rsidRPr="00A76C12" w:rsidRDefault="00EF45DA" w:rsidP="00E57F4C">
            <w:pPr>
              <w:pStyle w:val="TAL"/>
            </w:pPr>
            <w:r w:rsidRPr="00E57F4C">
              <w:t>TS29503_Nudm_MT.yaml</w:t>
            </w:r>
          </w:p>
        </w:tc>
        <w:tc>
          <w:tcPr>
            <w:tcW w:w="990" w:type="dxa"/>
            <w:shd w:val="clear" w:color="auto" w:fill="auto"/>
          </w:tcPr>
          <w:p w14:paraId="5D3FC986" w14:textId="77777777" w:rsidR="00EF45DA" w:rsidRPr="00A76C12" w:rsidRDefault="00EF45DA" w:rsidP="00E57F4C">
            <w:pPr>
              <w:pStyle w:val="TAL"/>
            </w:pPr>
            <w:r w:rsidRPr="00E57F4C">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98485481"/>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98485482"/>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98485483"/>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98485484"/>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98485485"/>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98485486"/>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lastRenderedPageBreak/>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98485487"/>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4pt;height:119.5pt" o:ole="">
            <v:imagedata r:id="rId14" o:title=""/>
          </v:shape>
          <o:OLEObject Type="Embed" ProgID="Visio.Drawing.11" ShapeID="_x0000_i1028" DrawAspect="Content" ObjectID="_1709158013"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98485488"/>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4pt;height:119.5pt" o:ole="">
            <v:imagedata r:id="rId16" o:title=""/>
          </v:shape>
          <o:OLEObject Type="Embed" ProgID="Visio.Drawing.11" ShapeID="_x0000_i1029" DrawAspect="Content" ObjectID="_1709158014"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98485489"/>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4pt;height:119.5pt" o:ole="">
            <v:imagedata r:id="rId18" o:title=""/>
          </v:shape>
          <o:OLEObject Type="Embed" ProgID="Visio.Drawing.11" ShapeID="_x0000_i1030" DrawAspect="Content" ObjectID="_1709158015"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98485490"/>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5pt;height:119.5pt" o:ole="">
            <v:imagedata r:id="rId20" o:title=""/>
          </v:shape>
          <o:OLEObject Type="Embed" ProgID="Visio.Drawing.11" ShapeID="_x0000_i1031" DrawAspect="Content" ObjectID="_1709158016"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98485491"/>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5pt;height:118.5pt" o:ole="">
            <v:imagedata r:id="rId22" o:title=""/>
          </v:shape>
          <o:OLEObject Type="Embed" ProgID="Visio.Drawing.11" ShapeID="_x0000_i1032" DrawAspect="Content" ObjectID="_1709158017"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98485492"/>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5pt;height:118.5pt" o:ole="">
            <v:imagedata r:id="rId24" o:title=""/>
          </v:shape>
          <o:OLEObject Type="Embed" ProgID="Visio.Drawing.11" ShapeID="_x0000_i1033" DrawAspect="Content" ObjectID="_1709158018"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98485493"/>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5pt;height:118.5pt" o:ole="">
            <v:imagedata r:id="rId26" o:title=""/>
          </v:shape>
          <o:OLEObject Type="Embed" ProgID="Visio.Drawing.11" ShapeID="_x0000_i1034" DrawAspect="Content" ObjectID="_1709158019"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98485494"/>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5pt;height:119.5pt" o:ole="">
            <v:imagedata r:id="rId28" o:title=""/>
          </v:shape>
          <o:OLEObject Type="Embed" ProgID="Visio.Drawing.11" ShapeID="_x0000_i1035" DrawAspect="Content" ObjectID="_1709158020"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98485495"/>
      <w:r w:rsidRPr="00B3056F">
        <w:lastRenderedPageBreak/>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4.5pt;height:117.5pt" o:ole="">
            <v:imagedata r:id="rId30" o:title=""/>
          </v:shape>
          <o:OLEObject Type="Embed" ProgID="Visio.Drawing.11" ShapeID="_x0000_i1036" DrawAspect="Content" ObjectID="_1709158021"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98485496"/>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5pt;height:119.5pt" o:ole="">
            <v:imagedata r:id="rId32" o:title=""/>
          </v:shape>
          <o:OLEObject Type="Embed" ProgID="Visio.Drawing.11" ShapeID="_x0000_i1037" DrawAspect="Content" ObjectID="_1709158022"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98485497"/>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5pt;height:119pt" o:ole="">
            <v:imagedata r:id="rId34" o:title=""/>
          </v:shape>
          <o:OLEObject Type="Embed" ProgID="Visio.Drawing.11" ShapeID="_x0000_i1038" DrawAspect="Content" ObjectID="_1709158023"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98485498"/>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pt;height:87.5pt" o:ole="">
            <v:imagedata r:id="rId36" o:title=""/>
          </v:shape>
          <o:OLEObject Type="Embed" ProgID="Visio.Drawing.11" ShapeID="_x0000_i1039" DrawAspect="Content" ObjectID="_1709158024"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98485499"/>
      <w:r w:rsidRPr="00B3056F">
        <w:lastRenderedPageBreak/>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5pt;height:116pt" o:ole="">
            <v:imagedata r:id="rId38" o:title=""/>
          </v:shape>
          <o:OLEObject Type="Embed" ProgID="Visio.Drawing.11" ShapeID="_x0000_i1040" DrawAspect="Content" ObjectID="_1709158025"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pt;height:117.5pt" o:ole="">
            <v:imagedata r:id="rId40" o:title=""/>
          </v:shape>
          <o:OLEObject Type="Embed" ProgID="Visio.Drawing.11" ShapeID="_x0000_i1041" DrawAspect="Content" ObjectID="_1709158026"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98485500"/>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pt;height:117.5pt" o:ole="">
            <v:imagedata r:id="rId42" o:title=""/>
          </v:shape>
          <o:OLEObject Type="Embed" ProgID="Visio.Drawing.11" ShapeID="_x0000_i1042" DrawAspect="Content" ObjectID="_1709158027"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98485501"/>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pt;height:117.5pt" o:ole="">
            <v:imagedata r:id="rId44" o:title=""/>
          </v:shape>
          <o:OLEObject Type="Embed" ProgID="Visio.Drawing.11" ShapeID="_x0000_i1043" DrawAspect="Content" ObjectID="_1709158028"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98485502"/>
      <w:bookmarkStart w:id="233" w:name="_Toc27584967"/>
      <w:r w:rsidRPr="00B3056F">
        <w:lastRenderedPageBreak/>
        <w:t>5.2.2.2.17</w:t>
      </w:r>
      <w:r w:rsidRPr="00B3056F">
        <w:tab/>
        <w:t>Enhanced Coverage Restriction Data Retrieval</w:t>
      </w:r>
      <w:bookmarkEnd w:id="228"/>
      <w:bookmarkEnd w:id="229"/>
      <w:bookmarkEnd w:id="230"/>
      <w:bookmarkEnd w:id="231"/>
      <w:bookmarkEnd w:id="23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5pt;height:117.5pt" o:ole="">
            <v:imagedata r:id="rId46" o:title=""/>
          </v:shape>
          <o:OLEObject Type="Embed" ProgID="Visio.Drawing.11" ShapeID="_x0000_i1044" DrawAspect="Content" ObjectID="_1709158029"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98485503"/>
      <w:bookmarkStart w:id="23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5pt;height:117.5pt" o:ole="">
            <v:imagedata r:id="rId48" o:title=""/>
          </v:shape>
          <o:OLEObject Type="Embed" ProgID="Visio.Drawing.11" ShapeID="_x0000_i1045" DrawAspect="Content" ObjectID="_1709158030"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98485504"/>
      <w:r w:rsidRPr="00E57F4C">
        <w:lastRenderedPageBreak/>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5pt;height:119.5pt" o:ole="">
            <v:imagedata r:id="rId50" o:title=""/>
          </v:shape>
          <o:OLEObject Type="Embed" ProgID="Visio.Drawing.11" ShapeID="_x0000_i1046" DrawAspect="Content" ObjectID="_1709158031"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98485505"/>
      <w:bookmarkStart w:id="241" w:name="_Toc45027789"/>
      <w:bookmarkStart w:id="242" w:name="_Toc45028624"/>
      <w:bookmarkStart w:id="243" w:name="_Toc51867385"/>
      <w:r w:rsidRPr="00B3056F">
        <w:t>5.2.2.2.</w:t>
      </w:r>
      <w:r>
        <w:t>20</w:t>
      </w:r>
      <w:r w:rsidRPr="00B3056F">
        <w:tab/>
      </w:r>
      <w:r>
        <w:t>UE Context In AMF</w:t>
      </w:r>
      <w:r w:rsidRPr="00B3056F">
        <w:t xml:space="preserve"> Data Retrieval</w:t>
      </w:r>
      <w:bookmarkEnd w:id="240"/>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5pt;height:117.5pt" o:ole="">
            <v:imagedata r:id="rId52" o:title=""/>
          </v:shape>
          <o:OLEObject Type="Embed" ProgID="Visio.Drawing.11" ShapeID="_x0000_i1047" DrawAspect="Content" ObjectID="_1709158032"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98485506"/>
      <w:r>
        <w:lastRenderedPageBreak/>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4pt;height:119pt" o:ole="">
            <v:imagedata r:id="rId54" o:title=""/>
          </v:shape>
          <o:OLEObject Type="Embed" ProgID="Visio.Drawing.11" ShapeID="_x0000_i1048" DrawAspect="Content" ObjectID="_1709158033"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98485507"/>
      <w:r w:rsidRPr="00B3056F">
        <w:t>5.2.2.3</w:t>
      </w:r>
      <w:r w:rsidRPr="00B3056F">
        <w:tab/>
        <w:t>Subscribe</w:t>
      </w:r>
      <w:bookmarkEnd w:id="215"/>
      <w:bookmarkEnd w:id="233"/>
      <w:bookmarkEnd w:id="238"/>
      <w:bookmarkEnd w:id="241"/>
      <w:bookmarkEnd w:id="242"/>
      <w:bookmarkEnd w:id="243"/>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98485508"/>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98485509"/>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5pt;height:121.5pt" o:ole="">
            <v:imagedata r:id="rId56" o:title=""/>
          </v:shape>
          <o:OLEObject Type="Embed" ProgID="Visio.Drawing.11" ShapeID="_x0000_i1049" DrawAspect="Content" ObjectID="_1709158034"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98485510"/>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5pt;height:117.5pt" o:ole="">
            <v:imagedata r:id="rId58" o:title=""/>
          </v:shape>
          <o:OLEObject Type="Embed" ProgID="Visio.Drawing.11" ShapeID="_x0000_i1050" DrawAspect="Content" ObjectID="_1709158035"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98485511"/>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98485512"/>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98485513"/>
      <w:r w:rsidRPr="00B3056F">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5pt;height:117.5pt" o:ole="">
            <v:imagedata r:id="rId60" o:title=""/>
          </v:shape>
          <o:OLEObject Type="Embed" ProgID="Visio.Drawing.11" ShapeID="_x0000_i1051" DrawAspect="Content" ObjectID="_1709158036"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98485514"/>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5pt;height:119.5pt" o:ole="">
            <v:imagedata r:id="rId62" o:title=""/>
          </v:shape>
          <o:OLEObject Type="Embed" ProgID="Visio.Drawing.11" ShapeID="_x0000_i1052" DrawAspect="Content" ObjectID="_1709158037"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98485515"/>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98485516"/>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98485517"/>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5pt;height:116pt" o:ole="">
            <v:imagedata r:id="rId64" o:title=""/>
          </v:shape>
          <o:OLEObject Type="Embed" ProgID="Visio.Drawing.11" ShapeID="_x0000_i1053" DrawAspect="Content" ObjectID="_1709158038"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98485518"/>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98485519"/>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98485520"/>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5pt;height:119.5pt" o:ole="">
            <v:imagedata r:id="rId66" o:title=""/>
          </v:shape>
          <o:OLEObject Type="Embed" ProgID="Visio.Drawing.11" ShapeID="_x0000_i1054" DrawAspect="Content" ObjectID="_1709158039"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98485521"/>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5pt;height:119.5pt" o:ole="">
            <v:imagedata r:id="rId68" o:title=""/>
          </v:shape>
          <o:OLEObject Type="Embed" ProgID="Visio.Drawing.11" ShapeID="_x0000_i1055" DrawAspect="Content" ObjectID="_1709158040"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98485522"/>
      <w:bookmarkStart w:id="354" w:name="_Toc11338377"/>
      <w:r w:rsidRPr="00B3056F">
        <w:t>5.2.2.6.4</w:t>
      </w:r>
      <w:r w:rsidRPr="00B3056F">
        <w:tab/>
        <w:t>Providing acknowledgement of UE for Network Slicing Subscription Change</w:t>
      </w:r>
      <w:bookmarkEnd w:id="348"/>
      <w:bookmarkEnd w:id="349"/>
      <w:bookmarkEnd w:id="350"/>
      <w:bookmarkEnd w:id="351"/>
      <w:bookmarkEnd w:id="352"/>
      <w:bookmarkEnd w:id="353"/>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5pt;height:117.5pt" o:ole="">
            <v:imagedata r:id="rId70" o:title=""/>
          </v:shape>
          <o:OLEObject Type="Embed" ProgID="Visio.Drawing.11" ShapeID="_x0000_i1056" DrawAspect="Content" ObjectID="_1709158041"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98485523"/>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5pt;height:117.5pt" o:ole="">
            <v:imagedata r:id="rId72" o:title=""/>
          </v:shape>
          <o:OLEObject Type="Embed" ProgID="Visio.Drawing.11" ShapeID="_x0000_i1057" DrawAspect="Content" ObjectID="_1709158042"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98485524"/>
      <w:bookmarkStart w:id="366" w:name="_Toc27584984"/>
      <w:r w:rsidRPr="00B3056F">
        <w:t>5.2.2.6.6</w:t>
      </w:r>
      <w:r w:rsidRPr="00B3056F">
        <w:tab/>
        <w:t>Triggering Update of Steering Of Roaming information</w:t>
      </w:r>
      <w:bookmarkEnd w:id="361"/>
      <w:bookmarkEnd w:id="362"/>
      <w:bookmarkEnd w:id="363"/>
      <w:bookmarkEnd w:id="364"/>
      <w:bookmarkEnd w:id="365"/>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pt;height:119.5pt" o:ole="">
            <v:imagedata r:id="rId74" o:title=""/>
          </v:shape>
          <o:OLEObject Type="Embed" ProgID="Visio.Drawing.11" ShapeID="_x0000_i1058" DrawAspect="Content" ObjectID="_1709158043"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98485525"/>
      <w:r w:rsidRPr="00B3056F">
        <w:t>5.2.2.7</w:t>
      </w:r>
      <w:r w:rsidRPr="00B3056F">
        <w:tab/>
        <w:t>ModifySubscription</w:t>
      </w:r>
      <w:bookmarkEnd w:id="354"/>
      <w:bookmarkEnd w:id="366"/>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98485526"/>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98485527"/>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5pt;height:121.5pt" o:ole="">
            <v:imagedata r:id="rId76" o:title=""/>
          </v:shape>
          <o:OLEObject Type="Embed" ProgID="Visio.Drawing.11" ShapeID="_x0000_i1059" DrawAspect="Content" ObjectID="_1709158044"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98485528"/>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5pt;height:119.5pt" o:ole="">
            <v:imagedata r:id="rId78" o:title=""/>
          </v:shape>
          <o:OLEObject Type="Embed" ProgID="Visio.Drawing.11" ShapeID="_x0000_i1060" DrawAspect="Content" ObjectID="_1709158045"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98485529"/>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98485530"/>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98485531"/>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98485532"/>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98485533"/>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98485534"/>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98485535"/>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4.5pt;height:113.5pt" o:ole="">
            <v:imagedata r:id="rId80" o:title=""/>
          </v:shape>
          <o:OLEObject Type="Embed" ProgID="Visio.Drawing.11" ShapeID="_x0000_i1061" DrawAspect="Content" ObjectID="_1709158046"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98485536"/>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4.5pt;height:113.5pt" o:ole="">
            <v:imagedata r:id="rId82" o:title=""/>
          </v:shape>
          <o:OLEObject Type="Embed" ProgID="Visio.Drawing.11" ShapeID="_x0000_i1062" DrawAspect="Content" ObjectID="_1709158047"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98485537"/>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4.5pt;height:124pt" o:ole="">
            <v:imagedata r:id="rId84" o:title=""/>
          </v:shape>
          <o:OLEObject Type="Embed" ProgID="Visio.Drawing.11" ShapeID="_x0000_i1063" DrawAspect="Content" ObjectID="_1709158048"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98485538"/>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4.5pt;height:107pt" o:ole="">
            <v:imagedata r:id="rId86" o:title=""/>
          </v:shape>
          <o:OLEObject Type="Embed" ProgID="Visio.Drawing.11" ShapeID="_x0000_i1064" DrawAspect="Content" ObjectID="_1709158049"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98485539"/>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4.5pt;height:107pt" o:ole="">
            <v:imagedata r:id="rId88" o:title=""/>
          </v:shape>
          <o:OLEObject Type="Embed" ProgID="Visio.Drawing.11" ShapeID="_x0000_i1065" DrawAspect="Content" ObjectID="_1709158050"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98485540"/>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5pt;height:124pt" o:ole="">
            <v:imagedata r:id="rId90" o:title=""/>
          </v:shape>
          <o:OLEObject Type="Embed" ProgID="Visio.Drawing.11" ShapeID="_x0000_i1066" DrawAspect="Content" ObjectID="_1709158051"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98485541"/>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98485542"/>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98485543"/>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5pt;height:116pt" o:ole="">
            <v:imagedata r:id="rId92" o:title=""/>
          </v:shape>
          <o:OLEObject Type="Embed" ProgID="Visio.Drawing.11" ShapeID="_x0000_i1067" DrawAspect="Content" ObjectID="_1709158052"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98485544"/>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98485545"/>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98485546"/>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5pt;height:107.5pt" o:ole="">
            <v:imagedata r:id="rId94" o:title=""/>
          </v:shape>
          <o:OLEObject Type="Embed" ProgID="Visio.Drawing.11" ShapeID="_x0000_i1068" DrawAspect="Content" ObjectID="_1709158053"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98485547"/>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5pt;height:107.5pt" o:ole="">
            <v:imagedata r:id="rId96" o:title=""/>
          </v:shape>
          <o:OLEObject Type="Embed" ProgID="Visio.Drawing.11" ShapeID="_x0000_i1069" DrawAspect="Content" ObjectID="_1709158054"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98485548"/>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5pt;height:107.5pt" o:ole="">
            <v:imagedata r:id="rId98" o:title=""/>
          </v:shape>
          <o:OLEObject Type="Embed" ProgID="Visio.Drawing.11" ShapeID="_x0000_i1070" DrawAspect="Content" ObjectID="_1709158055"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98485549"/>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5pt;height:107.5pt" o:ole="">
            <v:imagedata r:id="rId100" o:title=""/>
          </v:shape>
          <o:OLEObject Type="Embed" ProgID="Visio.Drawing.11" ShapeID="_x0000_i1071" DrawAspect="Content" ObjectID="_1709158056"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98485550"/>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5pt;height:107.5pt" o:ole="">
            <v:imagedata r:id="rId102" o:title=""/>
          </v:shape>
          <o:OLEObject Type="Embed" ProgID="Visio.Drawing.11" ShapeID="_x0000_i1072" DrawAspect="Content" ObjectID="_1709158057"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98485551"/>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5pt;height:107pt" o:ole="">
            <v:imagedata r:id="rId104" o:title=""/>
          </v:shape>
          <o:OLEObject Type="Embed" ProgID="Visio.Drawing.11" ShapeID="_x0000_i1073" DrawAspect="Content" ObjectID="_1709158058"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98485552"/>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98485553"/>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98485554"/>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5pt;height:119.5pt" o:ole="">
            <v:imagedata r:id="rId106" o:title=""/>
          </v:shape>
          <o:OLEObject Type="Embed" ProgID="Visio.Drawing.11" ShapeID="_x0000_i1074" DrawAspect="Content" ObjectID="_1709158059"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98485555"/>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5pt;height:119.5pt" o:ole="">
            <v:imagedata r:id="rId108" o:title=""/>
          </v:shape>
          <o:OLEObject Type="Embed" ProgID="Visio.Drawing.11" ShapeID="_x0000_i1075" DrawAspect="Content" ObjectID="_1709158060"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98485556"/>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98485557"/>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4pt;height:117.5pt" o:ole="">
            <v:imagedata r:id="rId110" o:title=""/>
          </v:shape>
          <o:OLEObject Type="Embed" ProgID="Visio.Drawing.15" ShapeID="_x0000_i1076" DrawAspect="Content" ObjectID="_1709158061"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98485558"/>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4pt;height:117.5pt" o:ole="">
            <v:imagedata r:id="rId112" o:title=""/>
          </v:shape>
          <o:OLEObject Type="Embed" ProgID="Visio.Drawing.15" ShapeID="_x0000_i1077" DrawAspect="Content" ObjectID="_1709158062"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98485559"/>
      <w:r w:rsidRPr="00B3056F">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5pt;height:117.5pt" o:ole="">
            <v:imagedata r:id="rId114" o:title=""/>
          </v:shape>
          <o:OLEObject Type="Embed" ProgID="Visio.Drawing.11" ShapeID="_x0000_i1078" DrawAspect="Content" ObjectID="_1709158063"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98485560"/>
      <w:bookmarkStart w:id="608" w:name="_Toc11338409"/>
      <w:bookmarkStart w:id="609" w:name="_Toc27585017"/>
      <w:r w:rsidRPr="00B3056F">
        <w:t>5.3.2.5.8</w:t>
      </w:r>
      <w:r w:rsidRPr="00B3056F">
        <w:tab/>
        <w:t>Individual SmfRegistration Information Retrieval</w:t>
      </w:r>
      <w:bookmarkEnd w:id="603"/>
      <w:bookmarkEnd w:id="604"/>
      <w:bookmarkEnd w:id="605"/>
      <w:bookmarkEnd w:id="606"/>
      <w:bookmarkEnd w:id="60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5pt;height:119.5pt" o:ole="">
            <v:imagedata r:id="rId116" o:title=""/>
          </v:shape>
          <o:OLEObject Type="Embed" ProgID="Visio.Drawing.11" ShapeID="_x0000_i1079" DrawAspect="Content" ObjectID="_1709158064"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98485561"/>
      <w:r w:rsidRPr="00B3056F">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5pt;height:119.5pt" o:ole="">
            <v:imagedata r:id="rId118" o:title=""/>
          </v:shape>
          <o:OLEObject Type="Embed" ProgID="Visio.Drawing.11" ShapeID="_x0000_i1080" DrawAspect="Content" ObjectID="_1709158065"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E57F4C">
      <w:pPr>
        <w:pStyle w:val="B1"/>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98485562"/>
      <w:bookmarkStart w:id="619"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8"/>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5pt;height:119.5pt" o:ole="">
            <v:imagedata r:id="rId120" o:title=""/>
          </v:shape>
          <o:OLEObject Type="Embed" ProgID="Visio.Drawing.11" ShapeID="_x0000_i1081" DrawAspect="Content" ObjectID="_1709158066"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98485563"/>
      <w:r w:rsidRPr="006A7EE2">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5pt;height:119.5pt" o:ole="">
            <v:imagedata r:id="rId122" o:title=""/>
          </v:shape>
          <o:OLEObject Type="Embed" ProgID="Visio.Drawing.11" ShapeID="_x0000_i1082" DrawAspect="Content" ObjectID="_1709158067"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98485564"/>
      <w:r w:rsidRPr="00B3056F">
        <w:t>5.3.2.6</w:t>
      </w:r>
      <w:r w:rsidRPr="00B3056F">
        <w:tab/>
        <w:t>Update</w:t>
      </w:r>
      <w:bookmarkEnd w:id="608"/>
      <w:bookmarkEnd w:id="609"/>
      <w:bookmarkEnd w:id="619"/>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98485565"/>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98485566"/>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5pt;height:107.5pt" o:ole="">
            <v:imagedata r:id="rId124" o:title=""/>
          </v:shape>
          <o:OLEObject Type="Embed" ProgID="Visio.Drawing.11" ShapeID="_x0000_i1083" DrawAspect="Content" ObjectID="_1709158068"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98485567"/>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5pt;height:107.5pt" o:ole="">
            <v:imagedata r:id="rId126" o:title=""/>
          </v:shape>
          <o:OLEObject Type="Embed" ProgID="Visio.Drawing.11" ShapeID="_x0000_i1084" DrawAspect="Content" ObjectID="_1709158069"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98485568"/>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98485569"/>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98485570"/>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5pt;height:117.5pt" o:ole="">
            <v:imagedata r:id="rId128" o:title=""/>
          </v:shape>
          <o:OLEObject Type="Embed" ProgID="Visio.Drawing.11" ShapeID="_x0000_i1085" DrawAspect="Content" ObjectID="_1709158070"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98485571"/>
      <w:bookmarkStart w:id="676" w:name="_Toc11338416"/>
      <w:r w:rsidRPr="00B3056F">
        <w:t>5.3.2.8</w:t>
      </w:r>
      <w:r w:rsidRPr="00B3056F">
        <w:tab/>
        <w:t>P-CSCF-RestorationTrigger</w:t>
      </w:r>
      <w:bookmarkEnd w:id="670"/>
      <w:bookmarkEnd w:id="671"/>
      <w:bookmarkEnd w:id="672"/>
      <w:bookmarkEnd w:id="673"/>
      <w:bookmarkEnd w:id="674"/>
      <w:bookmarkEnd w:id="675"/>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98485572"/>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98485573"/>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5pt;height:117.5pt" o:ole="">
            <v:imagedata r:id="rId130" o:title=""/>
          </v:shape>
          <o:OLEObject Type="Embed" ProgID="Visio.Drawing.11" ShapeID="_x0000_i1086" DrawAspect="Content" ObjectID="_1709158071"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98485574"/>
      <w:bookmarkStart w:id="694" w:name="_Toc27585027"/>
      <w:r w:rsidRPr="00B3056F">
        <w:t>5.3.2.9</w:t>
      </w:r>
      <w:r w:rsidRPr="00B3056F">
        <w:tab/>
        <w:t>AMFDeregistration</w:t>
      </w:r>
      <w:bookmarkEnd w:id="689"/>
      <w:bookmarkEnd w:id="690"/>
      <w:bookmarkEnd w:id="691"/>
      <w:bookmarkEnd w:id="692"/>
      <w:bookmarkEnd w:id="693"/>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98485575"/>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98485576"/>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5pt;height:107.5pt" o:ole="">
            <v:imagedata r:id="rId132" o:title=""/>
          </v:shape>
          <o:OLEObject Type="Embed" ProgID="Visio.Drawing.11" ShapeID="_x0000_i1087" DrawAspect="Content" ObjectID="_1709158072"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98485577"/>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98485578"/>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98485579"/>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5pt;height:107pt" o:ole="">
            <v:imagedata r:id="rId134" o:title=""/>
          </v:shape>
          <o:OLEObject Type="Embed" ProgID="Visio.Drawing.11" ShapeID="_x0000_i1088" DrawAspect="Content" ObjectID="_1709158073"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98485580"/>
      <w:r w:rsidRPr="00B3056F">
        <w:t>5.4</w:t>
      </w:r>
      <w:r w:rsidRPr="00B3056F">
        <w:tab/>
        <w:t>Nudm_UEAuthentication Service</w:t>
      </w:r>
      <w:bookmarkEnd w:id="676"/>
      <w:bookmarkEnd w:id="694"/>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98485581"/>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98485582"/>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98485583"/>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98485584"/>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98485585"/>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98485586"/>
      <w:r w:rsidRPr="00B3056F">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4.5pt;height:117.5pt" o:ole="">
            <v:imagedata r:id="rId136" o:title=""/>
          </v:shape>
          <o:OLEObject Type="Embed" ProgID="Visio.Drawing.11" ShapeID="_x0000_i1089" DrawAspect="Content" ObjectID="_1709158074"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98485587"/>
      <w:bookmarkStart w:id="773" w:name="_Toc20128671"/>
      <w:r w:rsidRPr="00B3056F">
        <w:t>5.4.2.2.3</w:t>
      </w:r>
      <w:r w:rsidRPr="00B3056F">
        <w:tab/>
        <w:t>FN-RG Authentication</w:t>
      </w:r>
      <w:bookmarkEnd w:id="767"/>
      <w:bookmarkEnd w:id="768"/>
      <w:bookmarkEnd w:id="769"/>
      <w:bookmarkEnd w:id="770"/>
      <w:bookmarkEnd w:id="771"/>
      <w:bookmarkEnd w:id="772"/>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5pt;height:117.5pt" o:ole="">
            <v:imagedata r:id="rId138" o:title=""/>
          </v:shape>
          <o:OLEObject Type="Embed" ProgID="Visio.Drawing.11" ShapeID="_x0000_i1090" DrawAspect="Content" ObjectID="_1709158075"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3"/>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98485588"/>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98485589"/>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98485590"/>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pt;height:136.5pt" o:ole="">
            <v:imagedata r:id="rId140" o:title=""/>
          </v:shape>
          <o:OLEObject Type="Embed" ProgID="Visio.Drawing.11" ShapeID="_x0000_i1091" DrawAspect="Content" ObjectID="_1709158076"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98485591"/>
      <w:bookmarkStart w:id="800" w:name="_Toc27585038"/>
      <w:bookmarkStart w:id="801" w:name="_Toc11338426"/>
      <w:r w:rsidRPr="00B3056F">
        <w:t>5.4.2.3.3</w:t>
      </w:r>
      <w:r w:rsidRPr="00B3056F">
        <w:tab/>
        <w:t>Authentication Result Removal</w:t>
      </w:r>
      <w:bookmarkEnd w:id="795"/>
      <w:bookmarkEnd w:id="796"/>
      <w:bookmarkEnd w:id="797"/>
      <w:bookmarkEnd w:id="798"/>
      <w:bookmarkEnd w:id="79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3pt;height:117.5pt" o:ole="">
            <v:imagedata r:id="rId142" o:title=""/>
          </v:shape>
          <o:OLEObject Type="Embed" ProgID="Visio.Drawing.15" ShapeID="_x0000_i1092" DrawAspect="Content" ObjectID="_1709158077"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98485592"/>
      <w:r w:rsidRPr="00B3056F">
        <w:t>5.4.2.4</w:t>
      </w:r>
      <w:r w:rsidRPr="00B3056F">
        <w:tab/>
        <w:t>GetHssAv</w:t>
      </w:r>
      <w:bookmarkEnd w:id="800"/>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98485593"/>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98485594"/>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3pt;height:131.5pt" o:ole="">
            <v:imagedata r:id="rId144" o:title=""/>
          </v:shape>
          <o:OLEObject Type="Embed" ProgID="Visio.Drawing.11" ShapeID="_x0000_i1093" DrawAspect="Content" ObjectID="_1709158078"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98485595"/>
      <w:r w:rsidRPr="00B3056F">
        <w:t>5.5</w:t>
      </w:r>
      <w:r w:rsidRPr="00B3056F">
        <w:tab/>
        <w:t>Nudm_EventExposure Service</w:t>
      </w:r>
      <w:bookmarkEnd w:id="801"/>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98485596"/>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98485597"/>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98485598"/>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98485599"/>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98485600"/>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98485601"/>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5pt;height:119.5pt" o:ole="">
            <v:imagedata r:id="rId146" o:title=""/>
          </v:shape>
          <o:OLEObject Type="Embed" ProgID="Visio.Drawing.11" ShapeID="_x0000_i1094" DrawAspect="Content" ObjectID="_1709158079"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98485602"/>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98485603"/>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98485604"/>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98485605"/>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5pt;height:119.5pt" o:ole="">
            <v:imagedata r:id="rId148" o:title=""/>
          </v:shape>
          <o:OLEObject Type="Embed" ProgID="Visio.Drawing.11" ShapeID="_x0000_i1095" DrawAspect="Content" ObjectID="_1709158080"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98485606"/>
      <w:r w:rsidRPr="00B3056F">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98485607"/>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98485608"/>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5pt;height:116pt" o:ole="">
            <v:imagedata r:id="rId150" o:title=""/>
          </v:shape>
          <o:OLEObject Type="Embed" ProgID="Visio.Drawing.11" ShapeID="_x0000_i1096" DrawAspect="Content" ObjectID="_1709158081"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98485609"/>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98485610"/>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98485611"/>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5pt;height:118.5pt" o:ole="">
            <v:imagedata r:id="rId152" o:title=""/>
          </v:shape>
          <o:OLEObject Type="Embed" ProgID="Visio.Drawing.11" ShapeID="_x0000_i1097" DrawAspect="Content" ObjectID="_1709158082"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98485612"/>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98485613"/>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98485614"/>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98485615"/>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98485616"/>
      <w:r w:rsidRPr="00B3056F">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98485617"/>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98485618"/>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3pt;height:117.5pt" o:ole="">
            <v:imagedata r:id="rId154" o:title=""/>
          </v:shape>
          <o:OLEObject Type="Embed" ProgID="Visio.Drawing.11" ShapeID="_x0000_i1098" DrawAspect="Content" ObjectID="_1709158083" r:id="rId155"/>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98485619"/>
      <w:bookmarkStart w:id="993" w:name="_Toc11338450"/>
      <w:r w:rsidRPr="00B3056F">
        <w:t>5.6.2.2.3</w:t>
      </w:r>
      <w:r w:rsidRPr="00B3056F">
        <w:tab/>
        <w:t>5G VN Group modification</w:t>
      </w:r>
      <w:bookmarkEnd w:id="987"/>
      <w:bookmarkEnd w:id="988"/>
      <w:bookmarkEnd w:id="989"/>
      <w:bookmarkEnd w:id="990"/>
      <w:bookmarkEnd w:id="991"/>
      <w:bookmarkEnd w:id="99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3pt;height:127.5pt" o:ole="">
            <v:imagedata r:id="rId156" o:title=""/>
          </v:shape>
          <o:OLEObject Type="Embed" ProgID="Visio.Drawing.11" ShapeID="_x0000_i1099" DrawAspect="Content" ObjectID="_1709158084" r:id="rId157"/>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98485620"/>
      <w:bookmarkStart w:id="998" w:name="_Toc27585066"/>
      <w:bookmarkStart w:id="999" w:name="_Toc36457019"/>
      <w:r w:rsidRPr="00B3056F">
        <w:t>5.6.2.2.</w:t>
      </w:r>
      <w:r w:rsidR="009728E2">
        <w:t>4</w:t>
      </w:r>
      <w:r w:rsidRPr="00B3056F">
        <w:tab/>
      </w:r>
      <w:r>
        <w:t>SoR Information</w:t>
      </w:r>
      <w:r w:rsidRPr="00B3056F">
        <w:t xml:space="preserve"> update</w:t>
      </w:r>
      <w:bookmarkEnd w:id="994"/>
      <w:bookmarkEnd w:id="995"/>
      <w:bookmarkEnd w:id="996"/>
      <w:bookmarkEnd w:id="997"/>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5pt;height:119.5pt" o:ole="">
            <v:imagedata r:id="rId158" o:title=""/>
          </v:shape>
          <o:OLEObject Type="Embed" ProgID="Visio.Drawing.11" ShapeID="_x0000_i1100" DrawAspect="Content" ObjectID="_1709158085"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98485621"/>
      <w:r w:rsidRPr="00B3056F">
        <w:t>5.6.2.3</w:t>
      </w:r>
      <w:r w:rsidRPr="00B3056F">
        <w:tab/>
        <w:t>Create</w:t>
      </w:r>
      <w:bookmarkEnd w:id="998"/>
      <w:bookmarkEnd w:id="999"/>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98485622"/>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98485623"/>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5pt;height:119.5pt" o:ole="">
            <v:imagedata r:id="rId160" o:title=""/>
          </v:shape>
          <o:OLEObject Type="Embed" ProgID="Visio.Drawing.11" ShapeID="_x0000_i1101" DrawAspect="Content" ObjectID="_1709158086" r:id="rId161"/>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98485624"/>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98485625"/>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98485626"/>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3pt;height:117.5pt" o:ole="">
            <v:imagedata r:id="rId162" o:title=""/>
          </v:shape>
          <o:OLEObject Type="Embed" ProgID="Visio.Drawing.11" ShapeID="_x0000_i1102" DrawAspect="Content" ObjectID="_1709158087" r:id="rId163"/>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98485627"/>
      <w:bookmarkStart w:id="1036" w:name="_Toc27585072"/>
      <w:bookmarkStart w:id="1037" w:name="_Toc36457025"/>
      <w:bookmarkStart w:id="1038" w:name="_Toc45027909"/>
      <w:bookmarkStart w:id="1039" w:name="_Toc45028744"/>
      <w:bookmarkStart w:id="1040" w:name="_Toc51867505"/>
      <w:r w:rsidRPr="00B3056F">
        <w:t>5.6.2.</w:t>
      </w:r>
      <w:r w:rsidR="00D73BCF">
        <w:t>5</w:t>
      </w:r>
      <w:r w:rsidRPr="00B3056F">
        <w:tab/>
      </w:r>
      <w:r>
        <w:t>Get</w:t>
      </w:r>
      <w:bookmarkEnd w:id="1035"/>
    </w:p>
    <w:p w14:paraId="5145FD47" w14:textId="0BFEEAB2" w:rsidR="002A2491" w:rsidRPr="00B3056F" w:rsidRDefault="002A2491" w:rsidP="002A2491">
      <w:pPr>
        <w:pStyle w:val="Heading5"/>
      </w:pPr>
      <w:bookmarkStart w:id="1041" w:name="_Toc98485628"/>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98485629"/>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5pt;height:119.5pt" o:ole="">
            <v:imagedata r:id="rId164" o:title=""/>
          </v:shape>
          <o:OLEObject Type="Embed" ProgID="Visio.Drawing.11" ShapeID="_x0000_i1103" DrawAspect="Content" ObjectID="_1709158088"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98485630"/>
      <w:r w:rsidRPr="00B3056F">
        <w:t>5.7</w:t>
      </w:r>
      <w:r w:rsidRPr="00B3056F">
        <w:tab/>
        <w:t>Nudm_NIDDAuthorization Service</w:t>
      </w:r>
      <w:bookmarkEnd w:id="993"/>
      <w:bookmarkEnd w:id="1036"/>
      <w:bookmarkEnd w:id="1037"/>
      <w:bookmarkEnd w:id="1038"/>
      <w:bookmarkEnd w:id="1039"/>
      <w:bookmarkEnd w:id="1040"/>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98485631"/>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98485632"/>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98485633"/>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98485634"/>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98485635"/>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98485636"/>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4" type="#_x0000_t75" style="width:433pt;height:130.5pt" o:ole="">
            <v:imagedata r:id="rId166" o:title=""/>
          </v:shape>
          <o:OLEObject Type="Embed" ProgID="Visio.Drawing.11" ShapeID="_x0000_i1104" DrawAspect="Content" ObjectID="_1709158089" r:id="rId167"/>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98485637"/>
      <w:bookmarkStart w:id="1092" w:name="_Toc11338457"/>
      <w:r w:rsidRPr="00B3056F">
        <w:t>5.7.2.3</w:t>
      </w:r>
      <w:r w:rsidRPr="00B3056F">
        <w:tab/>
        <w:t>Notification</w:t>
      </w:r>
      <w:bookmarkEnd w:id="1086"/>
      <w:bookmarkEnd w:id="1087"/>
      <w:bookmarkEnd w:id="1088"/>
      <w:bookmarkEnd w:id="1089"/>
      <w:bookmarkEnd w:id="1090"/>
      <w:bookmarkEnd w:id="1091"/>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98485638"/>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98485639"/>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5" type="#_x0000_t75" style="width:433.5pt;height:119.5pt" o:ole="">
            <v:imagedata r:id="rId168" o:title=""/>
          </v:shape>
          <o:OLEObject Type="Embed" ProgID="Visio.Drawing.11" ShapeID="_x0000_i1105" DrawAspect="Content" ObjectID="_1709158090"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98485640"/>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98485641"/>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98485642"/>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98485643"/>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98485644"/>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98485645"/>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98485646"/>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5pt;height:117.5pt" o:ole="">
            <v:imagedata r:id="rId170" o:title=""/>
          </v:shape>
          <o:OLEObject Type="Embed" ProgID="Visio.Drawing.11" ShapeID="_x0000_i1106" DrawAspect="Content" ObjectID="_1709158091"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98485647"/>
      <w:bookmarkStart w:id="1152" w:name="_Toc27585089"/>
      <w:r w:rsidRPr="00B3056F">
        <w:t>5.8.2.3</w:t>
      </w:r>
      <w:r w:rsidRPr="00B3056F">
        <w:tab/>
        <w:t>ProvideLocationInfo</w:t>
      </w:r>
      <w:bookmarkEnd w:id="1147"/>
      <w:bookmarkEnd w:id="1148"/>
      <w:bookmarkEnd w:id="1149"/>
      <w:bookmarkEnd w:id="1150"/>
      <w:bookmarkEnd w:id="1151"/>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98485648"/>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98485649"/>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5pt;height:119.5pt" o:ole="">
            <v:imagedata r:id="rId172" o:title=""/>
          </v:shape>
          <o:OLEObject Type="Embed" ProgID="Visio.Drawing.11" ShapeID="_x0000_i1107" DrawAspect="Content" ObjectID="_1709158092"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98485650"/>
      <w:r w:rsidRPr="00B3056F">
        <w:t>6</w:t>
      </w:r>
      <w:r w:rsidRPr="00B3056F">
        <w:tab/>
        <w:t>API Definitions</w:t>
      </w:r>
      <w:bookmarkEnd w:id="1092"/>
      <w:bookmarkEnd w:id="1152"/>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98485651"/>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98485652"/>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98485653"/>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98485654"/>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98485655"/>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98485656"/>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98485657"/>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98485658"/>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98485659"/>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98485660"/>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98485661"/>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98485662"/>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98485663"/>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98485664"/>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98485665"/>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98485666"/>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98485667"/>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5pt;height:667.5pt" o:ole="">
            <v:imagedata r:id="rId174" o:title=""/>
          </v:shape>
          <o:OLEObject Type="Embed" ProgID="Visio.Drawing.15" ShapeID="_x0000_i1108" DrawAspect="Content" ObjectID="_1709158093"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98485668"/>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98485669"/>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98485670"/>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98485671"/>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bookmarkStart w:id="1321" w:name="_Toc98485672"/>
      <w:r w:rsidRPr="00B3056F">
        <w:t>6.1.3.2.3.1</w:t>
      </w:r>
      <w:r w:rsidRPr="00B3056F">
        <w:tab/>
        <w:t>GET</w:t>
      </w:r>
      <w:bookmarkEnd w:id="1315"/>
      <w:bookmarkEnd w:id="1316"/>
      <w:bookmarkEnd w:id="1317"/>
      <w:bookmarkEnd w:id="1318"/>
      <w:bookmarkEnd w:id="1319"/>
      <w:bookmarkEnd w:id="1320"/>
      <w:bookmarkEnd w:id="1321"/>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2" w:name="_Toc11338480"/>
      <w:bookmarkStart w:id="1323" w:name="_Toc27585112"/>
      <w:bookmarkStart w:id="1324" w:name="_Toc36457068"/>
      <w:bookmarkStart w:id="1325" w:name="_Toc45027952"/>
      <w:bookmarkStart w:id="1326" w:name="_Toc45028787"/>
      <w:bookmarkStart w:id="1327" w:name="_Toc51867548"/>
      <w:bookmarkStart w:id="1328" w:name="_Toc98485673"/>
      <w:r w:rsidRPr="00B3056F">
        <w:t>6.1.3.3</w:t>
      </w:r>
      <w:r w:rsidRPr="00B3056F">
        <w:tab/>
        <w:t>Resource: SdmSubscriptions</w:t>
      </w:r>
      <w:bookmarkEnd w:id="1322"/>
      <w:bookmarkEnd w:id="1323"/>
      <w:r w:rsidRPr="00B3056F">
        <w:t xml:space="preserve"> (Collection)</w:t>
      </w:r>
      <w:bookmarkEnd w:id="1324"/>
      <w:bookmarkEnd w:id="1325"/>
      <w:bookmarkEnd w:id="1326"/>
      <w:bookmarkEnd w:id="1327"/>
      <w:bookmarkEnd w:id="1328"/>
    </w:p>
    <w:p w14:paraId="5379387F" w14:textId="77777777" w:rsidR="00EF45DA" w:rsidRPr="00B3056F" w:rsidRDefault="00EF45DA" w:rsidP="00EF45DA">
      <w:pPr>
        <w:pStyle w:val="Heading5"/>
      </w:pPr>
      <w:bookmarkStart w:id="1329" w:name="_Toc11338481"/>
      <w:bookmarkStart w:id="1330" w:name="_Toc27585113"/>
      <w:bookmarkStart w:id="1331" w:name="_Toc36457069"/>
      <w:bookmarkStart w:id="1332" w:name="_Toc45027953"/>
      <w:bookmarkStart w:id="1333" w:name="_Toc45028788"/>
      <w:bookmarkStart w:id="1334" w:name="_Toc51867549"/>
      <w:bookmarkStart w:id="1335" w:name="_Toc98485674"/>
      <w:r w:rsidRPr="00B3056F">
        <w:t>6.1.3.3.1</w:t>
      </w:r>
      <w:r w:rsidRPr="00B3056F">
        <w:tab/>
        <w:t>Description</w:t>
      </w:r>
      <w:bookmarkEnd w:id="1329"/>
      <w:bookmarkEnd w:id="1330"/>
      <w:bookmarkEnd w:id="1331"/>
      <w:bookmarkEnd w:id="1332"/>
      <w:bookmarkEnd w:id="1333"/>
      <w:bookmarkEnd w:id="1334"/>
      <w:bookmarkEnd w:id="1335"/>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6" w:name="_Toc11338482"/>
      <w:bookmarkStart w:id="1337" w:name="_Toc27585114"/>
      <w:bookmarkStart w:id="1338" w:name="_Toc36457070"/>
      <w:bookmarkStart w:id="1339" w:name="_Toc45027954"/>
      <w:bookmarkStart w:id="1340" w:name="_Toc45028789"/>
      <w:bookmarkStart w:id="1341"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2" w:name="_Toc98485675"/>
      <w:r w:rsidRPr="00B3056F">
        <w:t>6.1.3.3.2</w:t>
      </w:r>
      <w:r w:rsidRPr="00B3056F">
        <w:tab/>
        <w:t>Resource Definition</w:t>
      </w:r>
      <w:bookmarkEnd w:id="1336"/>
      <w:bookmarkEnd w:id="1337"/>
      <w:bookmarkEnd w:id="1338"/>
      <w:bookmarkEnd w:id="1339"/>
      <w:bookmarkEnd w:id="1340"/>
      <w:bookmarkEnd w:id="1341"/>
      <w:bookmarkEnd w:id="1342"/>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3" w:name="_Toc11338483"/>
      <w:bookmarkStart w:id="1344" w:name="_Toc27585115"/>
      <w:bookmarkStart w:id="1345" w:name="_Toc36457071"/>
      <w:bookmarkStart w:id="1346" w:name="_Toc45027955"/>
      <w:bookmarkStart w:id="1347" w:name="_Toc45028790"/>
      <w:bookmarkStart w:id="1348" w:name="_Toc51867551"/>
      <w:bookmarkStart w:id="1349" w:name="_Toc98485676"/>
      <w:r w:rsidRPr="00B3056F">
        <w:t>6.1.3.3.3</w:t>
      </w:r>
      <w:r w:rsidRPr="00B3056F">
        <w:tab/>
        <w:t>Resource Standard Methods</w:t>
      </w:r>
      <w:bookmarkEnd w:id="1343"/>
      <w:bookmarkEnd w:id="1344"/>
      <w:bookmarkEnd w:id="1345"/>
      <w:bookmarkEnd w:id="1346"/>
      <w:bookmarkEnd w:id="1347"/>
      <w:bookmarkEnd w:id="1348"/>
      <w:bookmarkEnd w:id="1349"/>
    </w:p>
    <w:p w14:paraId="33F66798" w14:textId="77777777" w:rsidR="00EF45DA" w:rsidRPr="00B3056F" w:rsidRDefault="00EF45DA" w:rsidP="00225B21">
      <w:pPr>
        <w:pStyle w:val="H6"/>
      </w:pPr>
      <w:bookmarkStart w:id="1350" w:name="_Toc11338484"/>
      <w:bookmarkStart w:id="1351" w:name="_Toc27585116"/>
      <w:bookmarkStart w:id="1352" w:name="_Toc36457072"/>
      <w:bookmarkStart w:id="1353" w:name="_Toc45027956"/>
      <w:bookmarkStart w:id="1354" w:name="_Toc45028791"/>
      <w:bookmarkStart w:id="1355" w:name="_Toc51867552"/>
      <w:bookmarkStart w:id="1356" w:name="_Toc98485677"/>
      <w:r w:rsidRPr="00B3056F">
        <w:t>6.1.3.3.3.1</w:t>
      </w:r>
      <w:r w:rsidRPr="00B3056F">
        <w:tab/>
        <w:t>POST</w:t>
      </w:r>
      <w:bookmarkEnd w:id="1350"/>
      <w:bookmarkEnd w:id="1351"/>
      <w:bookmarkEnd w:id="1352"/>
      <w:bookmarkEnd w:id="1353"/>
      <w:bookmarkEnd w:id="1354"/>
      <w:bookmarkEnd w:id="1355"/>
      <w:bookmarkEnd w:id="1356"/>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7" w:name="_Toc11338485"/>
      <w:bookmarkStart w:id="1358" w:name="_Toc27585117"/>
      <w:bookmarkStart w:id="1359"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0" w:name="_Toc45027957"/>
      <w:bookmarkStart w:id="1361" w:name="_Toc45028792"/>
      <w:bookmarkStart w:id="1362" w:name="_Toc51867553"/>
      <w:bookmarkStart w:id="1363" w:name="_Toc98485678"/>
      <w:r w:rsidRPr="00B3056F">
        <w:t>6.1.3.4</w:t>
      </w:r>
      <w:r w:rsidRPr="00B3056F">
        <w:tab/>
        <w:t>Resource: Individual subscription</w:t>
      </w:r>
      <w:bookmarkEnd w:id="1357"/>
      <w:bookmarkEnd w:id="1358"/>
      <w:r w:rsidRPr="00B3056F">
        <w:t xml:space="preserve"> (Document)</w:t>
      </w:r>
      <w:bookmarkEnd w:id="1359"/>
      <w:bookmarkEnd w:id="1360"/>
      <w:bookmarkEnd w:id="1361"/>
      <w:bookmarkEnd w:id="1362"/>
      <w:bookmarkEnd w:id="1363"/>
    </w:p>
    <w:p w14:paraId="6BEB3293" w14:textId="77777777" w:rsidR="00EF45DA" w:rsidRPr="00B3056F" w:rsidRDefault="00EF45DA" w:rsidP="00EF45DA">
      <w:pPr>
        <w:pStyle w:val="Heading5"/>
      </w:pPr>
      <w:bookmarkStart w:id="1364" w:name="_Toc11338486"/>
      <w:bookmarkStart w:id="1365" w:name="_Toc27585118"/>
      <w:bookmarkStart w:id="1366" w:name="_Toc36457074"/>
      <w:bookmarkStart w:id="1367" w:name="_Toc45027958"/>
      <w:bookmarkStart w:id="1368" w:name="_Toc45028793"/>
      <w:bookmarkStart w:id="1369" w:name="_Toc51867554"/>
      <w:bookmarkStart w:id="1370" w:name="_Toc98485679"/>
      <w:r w:rsidRPr="00B3056F">
        <w:t>6.1.3.4.1</w:t>
      </w:r>
      <w:r w:rsidRPr="00B3056F">
        <w:tab/>
        <w:t>Description</w:t>
      </w:r>
      <w:bookmarkEnd w:id="1364"/>
      <w:bookmarkEnd w:id="1365"/>
      <w:bookmarkEnd w:id="1366"/>
      <w:bookmarkEnd w:id="1367"/>
      <w:bookmarkEnd w:id="1368"/>
      <w:bookmarkEnd w:id="1369"/>
      <w:bookmarkEnd w:id="1370"/>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1" w:name="_Toc11338487"/>
      <w:bookmarkStart w:id="1372" w:name="_Toc27585119"/>
      <w:bookmarkStart w:id="1373" w:name="_Toc36457075"/>
      <w:bookmarkStart w:id="1374" w:name="_Toc45027959"/>
      <w:bookmarkStart w:id="1375" w:name="_Toc45028794"/>
      <w:bookmarkStart w:id="1376" w:name="_Toc51867555"/>
      <w:bookmarkStart w:id="1377" w:name="_Toc98485680"/>
      <w:r w:rsidRPr="00B3056F">
        <w:t>6.1.3.4.2</w:t>
      </w:r>
      <w:r w:rsidRPr="00B3056F">
        <w:tab/>
        <w:t>Resource Definition</w:t>
      </w:r>
      <w:bookmarkEnd w:id="1371"/>
      <w:bookmarkEnd w:id="1372"/>
      <w:bookmarkEnd w:id="1373"/>
      <w:bookmarkEnd w:id="1374"/>
      <w:bookmarkEnd w:id="1375"/>
      <w:bookmarkEnd w:id="1376"/>
      <w:bookmarkEnd w:id="1377"/>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8" w:name="_Toc11338488"/>
      <w:bookmarkStart w:id="1379" w:name="_Toc27585120"/>
      <w:bookmarkStart w:id="1380" w:name="_Toc36457076"/>
      <w:bookmarkStart w:id="1381" w:name="_Toc45027960"/>
      <w:bookmarkStart w:id="1382" w:name="_Toc45028795"/>
      <w:bookmarkStart w:id="1383" w:name="_Toc51867556"/>
      <w:bookmarkStart w:id="1384" w:name="_Toc98485681"/>
      <w:r w:rsidRPr="00B3056F">
        <w:t>6.1.3.4.3</w:t>
      </w:r>
      <w:r w:rsidRPr="00B3056F">
        <w:tab/>
        <w:t>Resource Standard Methods</w:t>
      </w:r>
      <w:bookmarkEnd w:id="1378"/>
      <w:bookmarkEnd w:id="1379"/>
      <w:bookmarkEnd w:id="1380"/>
      <w:bookmarkEnd w:id="1381"/>
      <w:bookmarkEnd w:id="1382"/>
      <w:bookmarkEnd w:id="1383"/>
      <w:bookmarkEnd w:id="1384"/>
    </w:p>
    <w:p w14:paraId="7564D1AE" w14:textId="77777777" w:rsidR="00EF45DA" w:rsidRPr="00B3056F" w:rsidRDefault="00EF45DA" w:rsidP="00225B21">
      <w:pPr>
        <w:pStyle w:val="H6"/>
      </w:pPr>
      <w:bookmarkStart w:id="1385" w:name="_Toc11338489"/>
      <w:bookmarkStart w:id="1386" w:name="_Toc27585121"/>
      <w:bookmarkStart w:id="1387" w:name="_Toc36457077"/>
      <w:bookmarkStart w:id="1388" w:name="_Toc45027961"/>
      <w:bookmarkStart w:id="1389" w:name="_Toc45028796"/>
      <w:bookmarkStart w:id="1390" w:name="_Toc51867557"/>
      <w:bookmarkStart w:id="1391" w:name="_Toc98485682"/>
      <w:r w:rsidRPr="00B3056F">
        <w:t>6.1.3.4.3.1</w:t>
      </w:r>
      <w:r w:rsidRPr="00B3056F">
        <w:tab/>
        <w:t>DELETE</w:t>
      </w:r>
      <w:bookmarkEnd w:id="1385"/>
      <w:bookmarkEnd w:id="1386"/>
      <w:bookmarkEnd w:id="1387"/>
      <w:bookmarkEnd w:id="1388"/>
      <w:bookmarkEnd w:id="1389"/>
      <w:bookmarkEnd w:id="1390"/>
      <w:bookmarkEnd w:id="1391"/>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92" w:name="_Toc11338490"/>
      <w:bookmarkStart w:id="1393" w:name="_Toc27585122"/>
      <w:bookmarkStart w:id="1394" w:name="_Toc36457078"/>
      <w:bookmarkStart w:id="1395" w:name="_Toc45027962"/>
      <w:bookmarkStart w:id="1396" w:name="_Toc45028797"/>
      <w:bookmarkStart w:id="1397" w:name="_Toc51867558"/>
      <w:bookmarkStart w:id="1398" w:name="_Toc98485683"/>
      <w:r w:rsidRPr="00B3056F">
        <w:t>6.1.3.4.3.2</w:t>
      </w:r>
      <w:r w:rsidRPr="00B3056F">
        <w:tab/>
        <w:t>PATCH</w:t>
      </w:r>
      <w:bookmarkEnd w:id="1392"/>
      <w:bookmarkEnd w:id="1393"/>
      <w:bookmarkEnd w:id="1394"/>
      <w:bookmarkEnd w:id="1395"/>
      <w:bookmarkEnd w:id="1396"/>
      <w:bookmarkEnd w:id="1397"/>
      <w:bookmarkEnd w:id="1398"/>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9" w:name="_Toc11338491"/>
      <w:bookmarkStart w:id="1400" w:name="_Toc27585123"/>
      <w:bookmarkStart w:id="1401" w:name="_Toc36457079"/>
      <w:bookmarkStart w:id="1402" w:name="_Toc45027963"/>
      <w:bookmarkStart w:id="1403" w:name="_Toc45028798"/>
      <w:bookmarkStart w:id="1404" w:name="_Toc51867559"/>
      <w:bookmarkStart w:id="1405" w:name="_Toc98485684"/>
      <w:r w:rsidRPr="00B3056F">
        <w:t>6.1.3.5</w:t>
      </w:r>
      <w:r w:rsidRPr="00B3056F">
        <w:tab/>
        <w:t>Resource: AccessAndMobilitySubscriptionData</w:t>
      </w:r>
      <w:bookmarkEnd w:id="1399"/>
      <w:bookmarkEnd w:id="1400"/>
      <w:r w:rsidRPr="00B3056F">
        <w:t xml:space="preserve"> (Document)</w:t>
      </w:r>
      <w:bookmarkEnd w:id="1401"/>
      <w:bookmarkEnd w:id="1402"/>
      <w:bookmarkEnd w:id="1403"/>
      <w:bookmarkEnd w:id="1404"/>
      <w:bookmarkEnd w:id="1405"/>
    </w:p>
    <w:p w14:paraId="2AE367AE" w14:textId="77777777" w:rsidR="00EF45DA" w:rsidRPr="00B3056F" w:rsidRDefault="00EF45DA" w:rsidP="00EF45DA">
      <w:pPr>
        <w:pStyle w:val="Heading5"/>
      </w:pPr>
      <w:bookmarkStart w:id="1406" w:name="_Toc11338492"/>
      <w:bookmarkStart w:id="1407" w:name="_Toc27585124"/>
      <w:bookmarkStart w:id="1408" w:name="_Toc36457080"/>
      <w:bookmarkStart w:id="1409" w:name="_Toc45027964"/>
      <w:bookmarkStart w:id="1410" w:name="_Toc45028799"/>
      <w:bookmarkStart w:id="1411" w:name="_Toc51867560"/>
      <w:bookmarkStart w:id="1412" w:name="_Toc98485685"/>
      <w:r w:rsidRPr="00B3056F">
        <w:t>6.1.3.5.1</w:t>
      </w:r>
      <w:r w:rsidRPr="00B3056F">
        <w:tab/>
        <w:t>Description</w:t>
      </w:r>
      <w:bookmarkEnd w:id="1406"/>
      <w:bookmarkEnd w:id="1407"/>
      <w:bookmarkEnd w:id="1408"/>
      <w:bookmarkEnd w:id="1409"/>
      <w:bookmarkEnd w:id="1410"/>
      <w:bookmarkEnd w:id="1411"/>
      <w:bookmarkEnd w:id="1412"/>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3" w:name="_Toc11338493"/>
      <w:bookmarkStart w:id="1414" w:name="_Toc27585125"/>
      <w:bookmarkStart w:id="1415" w:name="_Toc36457081"/>
      <w:bookmarkStart w:id="1416" w:name="_Toc45027965"/>
      <w:bookmarkStart w:id="1417" w:name="_Toc45028800"/>
      <w:bookmarkStart w:id="1418" w:name="_Toc51867561"/>
      <w:bookmarkStart w:id="1419" w:name="_Toc98485686"/>
      <w:r w:rsidRPr="00B3056F">
        <w:t>6.1.3.5.2</w:t>
      </w:r>
      <w:r w:rsidRPr="00B3056F">
        <w:tab/>
        <w:t>Resource Definition</w:t>
      </w:r>
      <w:bookmarkEnd w:id="1413"/>
      <w:bookmarkEnd w:id="1414"/>
      <w:bookmarkEnd w:id="1415"/>
      <w:bookmarkEnd w:id="1416"/>
      <w:bookmarkEnd w:id="1417"/>
      <w:bookmarkEnd w:id="1418"/>
      <w:bookmarkEnd w:id="1419"/>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0" w:name="_Toc11338494"/>
      <w:bookmarkStart w:id="1421" w:name="_Toc27585126"/>
      <w:bookmarkStart w:id="1422" w:name="_Toc36457082"/>
      <w:bookmarkStart w:id="1423" w:name="_Toc45027966"/>
      <w:bookmarkStart w:id="1424" w:name="_Toc45028801"/>
      <w:bookmarkStart w:id="1425" w:name="_Toc51867562"/>
      <w:bookmarkStart w:id="1426" w:name="_Toc98485687"/>
      <w:r w:rsidRPr="00B3056F">
        <w:t>6.1.3.5.3</w:t>
      </w:r>
      <w:r w:rsidRPr="00B3056F">
        <w:tab/>
        <w:t>Resource Standard Methods</w:t>
      </w:r>
      <w:bookmarkEnd w:id="1420"/>
      <w:bookmarkEnd w:id="1421"/>
      <w:bookmarkEnd w:id="1422"/>
      <w:bookmarkEnd w:id="1423"/>
      <w:bookmarkEnd w:id="1424"/>
      <w:bookmarkEnd w:id="1425"/>
      <w:bookmarkEnd w:id="1426"/>
    </w:p>
    <w:p w14:paraId="606FE9A4" w14:textId="77777777" w:rsidR="00EF45DA" w:rsidRPr="00B3056F" w:rsidRDefault="00EF45DA" w:rsidP="00225B21">
      <w:pPr>
        <w:pStyle w:val="H6"/>
      </w:pPr>
      <w:bookmarkStart w:id="1427" w:name="_Toc11338495"/>
      <w:bookmarkStart w:id="1428" w:name="_Toc27585127"/>
      <w:bookmarkStart w:id="1429" w:name="_Toc36457083"/>
      <w:bookmarkStart w:id="1430" w:name="_Toc45027967"/>
      <w:bookmarkStart w:id="1431" w:name="_Toc45028802"/>
      <w:bookmarkStart w:id="1432" w:name="_Toc51867563"/>
      <w:bookmarkStart w:id="1433" w:name="_Toc98485688"/>
      <w:r w:rsidRPr="00B3056F">
        <w:t>6.1.3.5.3.1</w:t>
      </w:r>
      <w:r w:rsidRPr="00B3056F">
        <w:tab/>
        <w:t>GET</w:t>
      </w:r>
      <w:bookmarkEnd w:id="1427"/>
      <w:bookmarkEnd w:id="1428"/>
      <w:bookmarkEnd w:id="1429"/>
      <w:bookmarkEnd w:id="1430"/>
      <w:bookmarkEnd w:id="1431"/>
      <w:bookmarkEnd w:id="1432"/>
      <w:bookmarkEnd w:id="1433"/>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4" w:name="_Toc36457084"/>
      <w:bookmarkStart w:id="1435" w:name="_Toc45027968"/>
      <w:bookmarkStart w:id="1436" w:name="_Toc45028803"/>
      <w:bookmarkStart w:id="1437" w:name="_Toc51867564"/>
      <w:bookmarkStart w:id="1438" w:name="_Toc98485689"/>
      <w:bookmarkStart w:id="1439" w:name="_Toc11338496"/>
      <w:bookmarkStart w:id="1440" w:name="_Toc27585128"/>
      <w:r w:rsidRPr="00B3056F">
        <w:t>6.1.3.5.4</w:t>
      </w:r>
      <w:r w:rsidRPr="00B3056F">
        <w:tab/>
        <w:t>Resource Custom Operations</w:t>
      </w:r>
      <w:bookmarkEnd w:id="1434"/>
      <w:bookmarkEnd w:id="1435"/>
      <w:bookmarkEnd w:id="1436"/>
      <w:bookmarkEnd w:id="1437"/>
      <w:bookmarkEnd w:id="1438"/>
    </w:p>
    <w:p w14:paraId="06A202D0" w14:textId="77777777" w:rsidR="00EF45DA" w:rsidRPr="00B3056F" w:rsidRDefault="00EF45DA" w:rsidP="00225B21">
      <w:pPr>
        <w:pStyle w:val="H6"/>
      </w:pPr>
      <w:bookmarkStart w:id="1441" w:name="_Toc36457085"/>
      <w:bookmarkStart w:id="1442" w:name="_Toc45027969"/>
      <w:bookmarkStart w:id="1443" w:name="_Toc45028804"/>
      <w:bookmarkStart w:id="1444" w:name="_Toc51867565"/>
      <w:bookmarkStart w:id="1445" w:name="_Toc98485690"/>
      <w:r w:rsidRPr="00B3056F">
        <w:t>6.1.3.5.4.1</w:t>
      </w:r>
      <w:r w:rsidRPr="00B3056F">
        <w:tab/>
        <w:t>Overview</w:t>
      </w:r>
      <w:bookmarkEnd w:id="1441"/>
      <w:bookmarkEnd w:id="1442"/>
      <w:bookmarkEnd w:id="1443"/>
      <w:bookmarkEnd w:id="1444"/>
      <w:bookmarkEnd w:id="1445"/>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6" w:name="_Toc36457086"/>
    </w:p>
    <w:p w14:paraId="738DC713" w14:textId="77777777" w:rsidR="00EF45DA" w:rsidRPr="00B3056F" w:rsidRDefault="00EF45DA" w:rsidP="00225B21">
      <w:pPr>
        <w:pStyle w:val="H6"/>
      </w:pPr>
      <w:bookmarkStart w:id="1447" w:name="_Toc45027970"/>
      <w:bookmarkStart w:id="1448" w:name="_Toc45028805"/>
      <w:bookmarkStart w:id="1449" w:name="_Toc51867566"/>
      <w:bookmarkStart w:id="1450" w:name="_Toc98485691"/>
      <w:r w:rsidRPr="00B3056F">
        <w:t>6.1.3.5.4.2</w:t>
      </w:r>
      <w:r w:rsidRPr="00B3056F">
        <w:tab/>
        <w:t>Operation: update-sor</w:t>
      </w:r>
      <w:bookmarkEnd w:id="1446"/>
      <w:bookmarkEnd w:id="1447"/>
      <w:bookmarkEnd w:id="1448"/>
      <w:bookmarkEnd w:id="1449"/>
      <w:bookmarkEnd w:id="1450"/>
    </w:p>
    <w:p w14:paraId="211B193E" w14:textId="77777777" w:rsidR="00EF45DA" w:rsidRPr="00B3056F" w:rsidRDefault="00EF45DA" w:rsidP="00225B21">
      <w:pPr>
        <w:pStyle w:val="H6"/>
      </w:pPr>
      <w:bookmarkStart w:id="1451" w:name="_Toc36457087"/>
      <w:bookmarkStart w:id="1452" w:name="_Toc45027971"/>
      <w:bookmarkStart w:id="1453" w:name="_Toc45028806"/>
      <w:bookmarkStart w:id="1454" w:name="_Toc51867567"/>
      <w:bookmarkStart w:id="1455" w:name="_Toc98485692"/>
      <w:r w:rsidRPr="00B3056F">
        <w:t>6.1.3.5.4.2.1</w:t>
      </w:r>
      <w:r w:rsidRPr="00B3056F">
        <w:tab/>
        <w:t>Description</w:t>
      </w:r>
      <w:bookmarkEnd w:id="1451"/>
      <w:bookmarkEnd w:id="1452"/>
      <w:bookmarkEnd w:id="1453"/>
      <w:bookmarkEnd w:id="1454"/>
      <w:bookmarkEnd w:id="1455"/>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56" w:name="_Toc36457088"/>
      <w:bookmarkStart w:id="1457" w:name="_Toc45027972"/>
      <w:bookmarkStart w:id="1458" w:name="_Toc45028807"/>
      <w:bookmarkStart w:id="1459" w:name="_Toc51867568"/>
      <w:bookmarkStart w:id="1460" w:name="_Toc98485693"/>
      <w:r w:rsidRPr="00B3056F">
        <w:t>6.1.3.5.4.2.2</w:t>
      </w:r>
      <w:r w:rsidRPr="00B3056F">
        <w:tab/>
        <w:t>Operation Definition</w:t>
      </w:r>
      <w:bookmarkEnd w:id="1456"/>
      <w:bookmarkEnd w:id="1457"/>
      <w:bookmarkEnd w:id="1458"/>
      <w:bookmarkEnd w:id="1459"/>
      <w:bookmarkEnd w:id="1460"/>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61" w:name="_Toc36457089"/>
      <w:bookmarkStart w:id="1462" w:name="_Toc45027973"/>
      <w:bookmarkStart w:id="1463" w:name="_Toc45028808"/>
      <w:bookmarkStart w:id="1464" w:name="_Toc51867569"/>
      <w:bookmarkStart w:id="1465" w:name="_Toc98485694"/>
      <w:r w:rsidRPr="00B3056F">
        <w:t>6.1.3.6</w:t>
      </w:r>
      <w:r w:rsidRPr="00B3056F">
        <w:tab/>
        <w:t>Resource: SmfSelectionSubscriptionData</w:t>
      </w:r>
      <w:bookmarkEnd w:id="1439"/>
      <w:bookmarkEnd w:id="1440"/>
      <w:r w:rsidRPr="00B3056F">
        <w:t xml:space="preserve"> (Document)</w:t>
      </w:r>
      <w:bookmarkEnd w:id="1461"/>
      <w:bookmarkEnd w:id="1462"/>
      <w:bookmarkEnd w:id="1463"/>
      <w:bookmarkEnd w:id="1464"/>
      <w:bookmarkEnd w:id="1465"/>
    </w:p>
    <w:p w14:paraId="1FB268BC" w14:textId="77777777" w:rsidR="00EF45DA" w:rsidRPr="00B3056F" w:rsidRDefault="00EF45DA" w:rsidP="00EF45DA">
      <w:pPr>
        <w:pStyle w:val="Heading5"/>
      </w:pPr>
      <w:bookmarkStart w:id="1466" w:name="_Toc11338497"/>
      <w:bookmarkStart w:id="1467" w:name="_Toc27585129"/>
      <w:bookmarkStart w:id="1468" w:name="_Toc36457090"/>
      <w:bookmarkStart w:id="1469" w:name="_Toc45027974"/>
      <w:bookmarkStart w:id="1470" w:name="_Toc45028809"/>
      <w:bookmarkStart w:id="1471" w:name="_Toc51867570"/>
      <w:bookmarkStart w:id="1472" w:name="_Toc98485695"/>
      <w:r w:rsidRPr="00B3056F">
        <w:t>6.1.3.6.1</w:t>
      </w:r>
      <w:r w:rsidRPr="00B3056F">
        <w:tab/>
        <w:t>Description</w:t>
      </w:r>
      <w:bookmarkEnd w:id="1466"/>
      <w:bookmarkEnd w:id="1467"/>
      <w:bookmarkEnd w:id="1468"/>
      <w:bookmarkEnd w:id="1469"/>
      <w:bookmarkEnd w:id="1470"/>
      <w:bookmarkEnd w:id="1471"/>
      <w:bookmarkEnd w:id="1472"/>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3" w:name="_Toc11338498"/>
      <w:bookmarkStart w:id="1474" w:name="_Toc27585130"/>
      <w:bookmarkStart w:id="1475" w:name="_Toc36457091"/>
      <w:bookmarkStart w:id="1476" w:name="_Toc45027975"/>
      <w:bookmarkStart w:id="1477" w:name="_Toc45028810"/>
      <w:bookmarkStart w:id="1478" w:name="_Toc51867571"/>
      <w:bookmarkStart w:id="1479" w:name="_Toc98485696"/>
      <w:r w:rsidRPr="00B3056F">
        <w:t>6.1.3.6.2</w:t>
      </w:r>
      <w:r w:rsidRPr="00B3056F">
        <w:tab/>
        <w:t>Resource Definition</w:t>
      </w:r>
      <w:bookmarkEnd w:id="1473"/>
      <w:bookmarkEnd w:id="1474"/>
      <w:bookmarkEnd w:id="1475"/>
      <w:bookmarkEnd w:id="1476"/>
      <w:bookmarkEnd w:id="1477"/>
      <w:bookmarkEnd w:id="1478"/>
      <w:bookmarkEnd w:id="1479"/>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80" w:name="_Toc11338499"/>
      <w:bookmarkStart w:id="1481" w:name="_Toc27585131"/>
      <w:bookmarkStart w:id="1482" w:name="_Toc36457092"/>
      <w:bookmarkStart w:id="1483" w:name="_Toc45027976"/>
      <w:bookmarkStart w:id="1484" w:name="_Toc45028811"/>
      <w:bookmarkStart w:id="1485" w:name="_Toc51867572"/>
      <w:bookmarkStart w:id="1486" w:name="_Toc98485697"/>
      <w:r w:rsidRPr="00B3056F">
        <w:t>6.1.3.6.3</w:t>
      </w:r>
      <w:r w:rsidRPr="00B3056F">
        <w:tab/>
        <w:t>Resource Standard Methods</w:t>
      </w:r>
      <w:bookmarkEnd w:id="1480"/>
      <w:bookmarkEnd w:id="1481"/>
      <w:bookmarkEnd w:id="1482"/>
      <w:bookmarkEnd w:id="1483"/>
      <w:bookmarkEnd w:id="1484"/>
      <w:bookmarkEnd w:id="1485"/>
      <w:bookmarkEnd w:id="1486"/>
    </w:p>
    <w:p w14:paraId="5E1921D6" w14:textId="77777777" w:rsidR="00EF45DA" w:rsidRPr="00B3056F" w:rsidRDefault="00EF45DA" w:rsidP="00225B21">
      <w:pPr>
        <w:pStyle w:val="H6"/>
      </w:pPr>
      <w:bookmarkStart w:id="1487" w:name="_Toc11338500"/>
      <w:bookmarkStart w:id="1488" w:name="_Toc27585132"/>
      <w:bookmarkStart w:id="1489" w:name="_Toc36457093"/>
      <w:bookmarkStart w:id="1490" w:name="_Toc45027977"/>
      <w:bookmarkStart w:id="1491" w:name="_Toc45028812"/>
      <w:bookmarkStart w:id="1492" w:name="_Toc51867573"/>
      <w:bookmarkStart w:id="1493" w:name="_Toc98485698"/>
      <w:r w:rsidRPr="00B3056F">
        <w:t>6.1.3.6.3.1</w:t>
      </w:r>
      <w:r w:rsidRPr="00B3056F">
        <w:tab/>
        <w:t>GET</w:t>
      </w:r>
      <w:bookmarkEnd w:id="1487"/>
      <w:bookmarkEnd w:id="1488"/>
      <w:bookmarkEnd w:id="1489"/>
      <w:bookmarkEnd w:id="1490"/>
      <w:bookmarkEnd w:id="1491"/>
      <w:bookmarkEnd w:id="1492"/>
      <w:bookmarkEnd w:id="149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94" w:name="_Toc11338501"/>
      <w:bookmarkStart w:id="1495" w:name="_Toc27585133"/>
      <w:bookmarkStart w:id="1496" w:name="_Toc36457094"/>
      <w:bookmarkStart w:id="1497" w:name="_Toc45027978"/>
      <w:bookmarkStart w:id="1498" w:name="_Toc45028813"/>
      <w:bookmarkStart w:id="1499" w:name="_Toc51867574"/>
      <w:bookmarkStart w:id="1500" w:name="_Toc98485699"/>
      <w:r w:rsidRPr="00B3056F">
        <w:t>6.1.3.7</w:t>
      </w:r>
      <w:r w:rsidRPr="00B3056F">
        <w:tab/>
        <w:t>Resource: UeContextInSmfData</w:t>
      </w:r>
      <w:bookmarkEnd w:id="1494"/>
      <w:bookmarkEnd w:id="1495"/>
      <w:r w:rsidRPr="00B3056F">
        <w:t xml:space="preserve"> (Document)</w:t>
      </w:r>
      <w:bookmarkEnd w:id="1496"/>
      <w:bookmarkEnd w:id="1497"/>
      <w:bookmarkEnd w:id="1498"/>
      <w:bookmarkEnd w:id="1499"/>
      <w:bookmarkEnd w:id="1500"/>
    </w:p>
    <w:p w14:paraId="222E4D7A" w14:textId="77777777" w:rsidR="00EF45DA" w:rsidRPr="00B3056F" w:rsidRDefault="00EF45DA" w:rsidP="00EF45DA">
      <w:pPr>
        <w:pStyle w:val="Heading5"/>
      </w:pPr>
      <w:bookmarkStart w:id="1501" w:name="_Toc11338502"/>
      <w:bookmarkStart w:id="1502" w:name="_Toc27585134"/>
      <w:bookmarkStart w:id="1503" w:name="_Toc36457095"/>
      <w:bookmarkStart w:id="1504" w:name="_Toc45027979"/>
      <w:bookmarkStart w:id="1505" w:name="_Toc45028814"/>
      <w:bookmarkStart w:id="1506" w:name="_Toc51867575"/>
      <w:bookmarkStart w:id="1507" w:name="_Toc98485700"/>
      <w:r w:rsidRPr="00B3056F">
        <w:t>6.1.3.7.1</w:t>
      </w:r>
      <w:r w:rsidRPr="00B3056F">
        <w:tab/>
        <w:t>Description</w:t>
      </w:r>
      <w:bookmarkEnd w:id="1501"/>
      <w:bookmarkEnd w:id="1502"/>
      <w:bookmarkEnd w:id="1503"/>
      <w:bookmarkEnd w:id="1504"/>
      <w:bookmarkEnd w:id="1505"/>
      <w:bookmarkEnd w:id="1506"/>
      <w:bookmarkEnd w:id="150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08" w:name="_Toc11338503"/>
      <w:bookmarkStart w:id="1509" w:name="_Toc27585135"/>
      <w:bookmarkStart w:id="1510" w:name="_Toc36457096"/>
      <w:bookmarkStart w:id="1511" w:name="_Toc45027980"/>
      <w:bookmarkStart w:id="1512" w:name="_Toc45028815"/>
      <w:bookmarkStart w:id="1513" w:name="_Toc51867576"/>
      <w:bookmarkStart w:id="1514" w:name="_Toc98485701"/>
      <w:r w:rsidRPr="00B3056F">
        <w:t>6.1.3.7.2</w:t>
      </w:r>
      <w:r w:rsidRPr="00B3056F">
        <w:tab/>
        <w:t>Resource Definition</w:t>
      </w:r>
      <w:bookmarkEnd w:id="1508"/>
      <w:bookmarkEnd w:id="1509"/>
      <w:bookmarkEnd w:id="1510"/>
      <w:bookmarkEnd w:id="1511"/>
      <w:bookmarkEnd w:id="1512"/>
      <w:bookmarkEnd w:id="1513"/>
      <w:bookmarkEnd w:id="151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15" w:name="_Toc11338504"/>
      <w:bookmarkStart w:id="1516" w:name="_Toc27585136"/>
      <w:bookmarkStart w:id="1517" w:name="_Toc36457097"/>
      <w:bookmarkStart w:id="1518" w:name="_Toc45027981"/>
      <w:bookmarkStart w:id="1519" w:name="_Toc45028816"/>
      <w:bookmarkStart w:id="1520" w:name="_Toc51867577"/>
      <w:bookmarkStart w:id="1521" w:name="_Toc98485702"/>
      <w:r w:rsidRPr="00B3056F">
        <w:t>6.1.3.7.3</w:t>
      </w:r>
      <w:r w:rsidRPr="00B3056F">
        <w:tab/>
        <w:t>Resource Standard Methods</w:t>
      </w:r>
      <w:bookmarkEnd w:id="1515"/>
      <w:bookmarkEnd w:id="1516"/>
      <w:bookmarkEnd w:id="1517"/>
      <w:bookmarkEnd w:id="1518"/>
      <w:bookmarkEnd w:id="1519"/>
      <w:bookmarkEnd w:id="1520"/>
      <w:bookmarkEnd w:id="1521"/>
    </w:p>
    <w:p w14:paraId="42BFFFC9" w14:textId="77777777" w:rsidR="00EF45DA" w:rsidRPr="00B3056F" w:rsidRDefault="00EF45DA" w:rsidP="00225B21">
      <w:pPr>
        <w:pStyle w:val="H6"/>
      </w:pPr>
      <w:bookmarkStart w:id="1522" w:name="_Toc11338505"/>
      <w:bookmarkStart w:id="1523" w:name="_Toc27585137"/>
      <w:bookmarkStart w:id="1524" w:name="_Toc36457098"/>
      <w:bookmarkStart w:id="1525" w:name="_Toc45027982"/>
      <w:bookmarkStart w:id="1526" w:name="_Toc45028817"/>
      <w:bookmarkStart w:id="1527" w:name="_Toc51867578"/>
      <w:bookmarkStart w:id="1528" w:name="_Toc98485703"/>
      <w:r w:rsidRPr="00B3056F">
        <w:t>6.1.3.7.3.1</w:t>
      </w:r>
      <w:r w:rsidRPr="00B3056F">
        <w:tab/>
        <w:t>GET</w:t>
      </w:r>
      <w:bookmarkEnd w:id="1522"/>
      <w:bookmarkEnd w:id="1523"/>
      <w:bookmarkEnd w:id="1524"/>
      <w:bookmarkEnd w:id="1525"/>
      <w:bookmarkEnd w:id="1526"/>
      <w:bookmarkEnd w:id="1527"/>
      <w:bookmarkEnd w:id="1528"/>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29" w:name="_Toc11338506"/>
      <w:bookmarkStart w:id="1530" w:name="_Toc27585138"/>
      <w:bookmarkStart w:id="1531" w:name="_Toc36457099"/>
      <w:bookmarkStart w:id="1532" w:name="_Toc45027983"/>
      <w:bookmarkStart w:id="1533" w:name="_Toc45028818"/>
      <w:bookmarkStart w:id="1534" w:name="_Toc51867579"/>
      <w:bookmarkStart w:id="1535" w:name="_Toc98485704"/>
      <w:r w:rsidRPr="00B3056F">
        <w:t>6.1.3.8</w:t>
      </w:r>
      <w:r w:rsidRPr="00B3056F">
        <w:tab/>
        <w:t>Resource: SessionManagementSubscriptionData</w:t>
      </w:r>
      <w:bookmarkEnd w:id="1529"/>
      <w:bookmarkEnd w:id="1530"/>
      <w:r w:rsidRPr="00B3056F">
        <w:t xml:space="preserve"> (Document)</w:t>
      </w:r>
      <w:bookmarkEnd w:id="1531"/>
      <w:bookmarkEnd w:id="1532"/>
      <w:bookmarkEnd w:id="1533"/>
      <w:bookmarkEnd w:id="1534"/>
      <w:bookmarkEnd w:id="1535"/>
    </w:p>
    <w:p w14:paraId="546A13EB" w14:textId="77777777" w:rsidR="00EF45DA" w:rsidRPr="00B3056F" w:rsidRDefault="00EF45DA" w:rsidP="00EF45DA">
      <w:pPr>
        <w:pStyle w:val="Heading5"/>
      </w:pPr>
      <w:bookmarkStart w:id="1536" w:name="_Toc11338507"/>
      <w:bookmarkStart w:id="1537" w:name="_Toc27585139"/>
      <w:bookmarkStart w:id="1538" w:name="_Toc36457100"/>
      <w:bookmarkStart w:id="1539" w:name="_Toc45027984"/>
      <w:bookmarkStart w:id="1540" w:name="_Toc45028819"/>
      <w:bookmarkStart w:id="1541" w:name="_Toc51867580"/>
      <w:bookmarkStart w:id="1542" w:name="_Toc98485705"/>
      <w:r w:rsidRPr="00B3056F">
        <w:t>6.1.3.8.1</w:t>
      </w:r>
      <w:r w:rsidRPr="00B3056F">
        <w:tab/>
        <w:t>Description</w:t>
      </w:r>
      <w:bookmarkEnd w:id="1536"/>
      <w:bookmarkEnd w:id="1537"/>
      <w:bookmarkEnd w:id="1538"/>
      <w:bookmarkEnd w:id="1539"/>
      <w:bookmarkEnd w:id="1540"/>
      <w:bookmarkEnd w:id="1541"/>
      <w:bookmarkEnd w:id="1542"/>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43" w:name="_Toc11338508"/>
      <w:bookmarkStart w:id="1544" w:name="_Toc27585140"/>
      <w:bookmarkStart w:id="1545" w:name="_Toc36457101"/>
      <w:bookmarkStart w:id="1546" w:name="_Toc45027985"/>
      <w:bookmarkStart w:id="1547" w:name="_Toc45028820"/>
      <w:bookmarkStart w:id="1548" w:name="_Toc51867581"/>
      <w:bookmarkStart w:id="1549" w:name="_Toc98485706"/>
      <w:r w:rsidRPr="00B3056F">
        <w:t>6.1.3.8.2</w:t>
      </w:r>
      <w:r w:rsidRPr="00B3056F">
        <w:tab/>
        <w:t>Resource Definition</w:t>
      </w:r>
      <w:bookmarkEnd w:id="1543"/>
      <w:bookmarkEnd w:id="1544"/>
      <w:bookmarkEnd w:id="1545"/>
      <w:bookmarkEnd w:id="1546"/>
      <w:bookmarkEnd w:id="1547"/>
      <w:bookmarkEnd w:id="1548"/>
      <w:bookmarkEnd w:id="1549"/>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50" w:name="_Toc11338509"/>
      <w:bookmarkStart w:id="1551" w:name="_Toc27585141"/>
      <w:bookmarkStart w:id="1552" w:name="_Toc36457102"/>
      <w:bookmarkStart w:id="1553" w:name="_Toc45027986"/>
      <w:bookmarkStart w:id="1554" w:name="_Toc45028821"/>
      <w:bookmarkStart w:id="1555" w:name="_Toc51867582"/>
      <w:bookmarkStart w:id="1556" w:name="_Toc98485707"/>
      <w:r w:rsidRPr="00B3056F">
        <w:t>6.1.3.8.3</w:t>
      </w:r>
      <w:r w:rsidRPr="00B3056F">
        <w:tab/>
        <w:t>Resource Standard Methods</w:t>
      </w:r>
      <w:bookmarkEnd w:id="1550"/>
      <w:bookmarkEnd w:id="1551"/>
      <w:bookmarkEnd w:id="1552"/>
      <w:bookmarkEnd w:id="1553"/>
      <w:bookmarkEnd w:id="1554"/>
      <w:bookmarkEnd w:id="1555"/>
      <w:bookmarkEnd w:id="1556"/>
    </w:p>
    <w:p w14:paraId="1EAEA127" w14:textId="77777777" w:rsidR="00EF45DA" w:rsidRPr="00B3056F" w:rsidRDefault="00EF45DA" w:rsidP="00225B21">
      <w:pPr>
        <w:pStyle w:val="H6"/>
      </w:pPr>
      <w:bookmarkStart w:id="1557" w:name="_Toc11338510"/>
      <w:bookmarkStart w:id="1558" w:name="_Toc27585142"/>
      <w:bookmarkStart w:id="1559" w:name="_Toc36457103"/>
      <w:bookmarkStart w:id="1560" w:name="_Toc45027987"/>
      <w:bookmarkStart w:id="1561" w:name="_Toc45028822"/>
      <w:bookmarkStart w:id="1562" w:name="_Toc51867583"/>
      <w:bookmarkStart w:id="1563" w:name="_Toc98485708"/>
      <w:r w:rsidRPr="00B3056F">
        <w:t>6.1.3.8.3.1</w:t>
      </w:r>
      <w:r w:rsidRPr="00B3056F">
        <w:tab/>
        <w:t>GET</w:t>
      </w:r>
      <w:bookmarkEnd w:id="1557"/>
      <w:bookmarkEnd w:id="1558"/>
      <w:bookmarkEnd w:id="1559"/>
      <w:bookmarkEnd w:id="1560"/>
      <w:bookmarkEnd w:id="1561"/>
      <w:bookmarkEnd w:id="1562"/>
      <w:bookmarkEnd w:id="1563"/>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64" w:name="_Toc11338511"/>
      <w:bookmarkStart w:id="1565" w:name="_Toc27585143"/>
      <w:bookmarkStart w:id="1566" w:name="_Toc36457104"/>
      <w:bookmarkStart w:id="1567" w:name="_Toc45027988"/>
      <w:bookmarkStart w:id="1568" w:name="_Toc45028823"/>
      <w:bookmarkStart w:id="1569" w:name="_Toc51867584"/>
      <w:bookmarkStart w:id="1570" w:name="_Toc98485709"/>
      <w:r w:rsidRPr="00B3056F">
        <w:t>6.1.3.9</w:t>
      </w:r>
      <w:r w:rsidRPr="00B3056F">
        <w:tab/>
        <w:t>Resource: SMSSubscriptionData</w:t>
      </w:r>
      <w:bookmarkEnd w:id="1564"/>
      <w:bookmarkEnd w:id="1565"/>
      <w:r w:rsidRPr="00B3056F">
        <w:t xml:space="preserve"> (Document)</w:t>
      </w:r>
      <w:bookmarkEnd w:id="1566"/>
      <w:bookmarkEnd w:id="1567"/>
      <w:bookmarkEnd w:id="1568"/>
      <w:bookmarkEnd w:id="1569"/>
      <w:bookmarkEnd w:id="1570"/>
    </w:p>
    <w:p w14:paraId="66177734" w14:textId="77777777" w:rsidR="00EF45DA" w:rsidRPr="00B3056F" w:rsidRDefault="00EF45DA" w:rsidP="00EF45DA">
      <w:pPr>
        <w:pStyle w:val="Heading5"/>
      </w:pPr>
      <w:bookmarkStart w:id="1571" w:name="_Toc11338512"/>
      <w:bookmarkStart w:id="1572" w:name="_Toc27585144"/>
      <w:bookmarkStart w:id="1573" w:name="_Toc36457105"/>
      <w:bookmarkStart w:id="1574" w:name="_Toc45027989"/>
      <w:bookmarkStart w:id="1575" w:name="_Toc45028824"/>
      <w:bookmarkStart w:id="1576" w:name="_Toc51867585"/>
      <w:bookmarkStart w:id="1577" w:name="_Toc98485710"/>
      <w:r w:rsidRPr="00B3056F">
        <w:t>6.1.3.9.1</w:t>
      </w:r>
      <w:r w:rsidRPr="00B3056F">
        <w:tab/>
        <w:t>Description</w:t>
      </w:r>
      <w:bookmarkEnd w:id="1571"/>
      <w:bookmarkEnd w:id="1572"/>
      <w:bookmarkEnd w:id="1573"/>
      <w:bookmarkEnd w:id="1574"/>
      <w:bookmarkEnd w:id="1575"/>
      <w:bookmarkEnd w:id="1576"/>
      <w:bookmarkEnd w:id="1577"/>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78" w:name="_Toc11338513"/>
      <w:bookmarkStart w:id="1579" w:name="_Toc27585145"/>
      <w:bookmarkStart w:id="1580" w:name="_Toc36457106"/>
      <w:bookmarkStart w:id="1581" w:name="_Toc45027990"/>
      <w:bookmarkStart w:id="1582" w:name="_Toc45028825"/>
      <w:bookmarkStart w:id="1583" w:name="_Toc51867586"/>
      <w:bookmarkStart w:id="1584" w:name="_Toc98485711"/>
      <w:r w:rsidRPr="00B3056F">
        <w:t>6.1.3.9.2</w:t>
      </w:r>
      <w:r w:rsidRPr="00B3056F">
        <w:tab/>
        <w:t>Resource Definition</w:t>
      </w:r>
      <w:bookmarkEnd w:id="1578"/>
      <w:bookmarkEnd w:id="1579"/>
      <w:bookmarkEnd w:id="1580"/>
      <w:bookmarkEnd w:id="1581"/>
      <w:bookmarkEnd w:id="1582"/>
      <w:bookmarkEnd w:id="1583"/>
      <w:bookmarkEnd w:id="1584"/>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85" w:name="_Toc11338514"/>
      <w:bookmarkStart w:id="1586" w:name="_Toc27585146"/>
      <w:bookmarkStart w:id="1587" w:name="_Toc36457107"/>
      <w:bookmarkStart w:id="1588" w:name="_Toc45027991"/>
      <w:bookmarkStart w:id="1589" w:name="_Toc45028826"/>
      <w:bookmarkStart w:id="1590" w:name="_Toc51867587"/>
      <w:bookmarkStart w:id="1591" w:name="_Toc98485712"/>
      <w:r w:rsidRPr="00B3056F">
        <w:t>6.1.3.9.3</w:t>
      </w:r>
      <w:r w:rsidRPr="00B3056F">
        <w:tab/>
        <w:t>Resource Standard Methods</w:t>
      </w:r>
      <w:bookmarkEnd w:id="1585"/>
      <w:bookmarkEnd w:id="1586"/>
      <w:bookmarkEnd w:id="1587"/>
      <w:bookmarkEnd w:id="1588"/>
      <w:bookmarkEnd w:id="1589"/>
      <w:bookmarkEnd w:id="1590"/>
      <w:bookmarkEnd w:id="1591"/>
    </w:p>
    <w:p w14:paraId="12056794" w14:textId="77777777" w:rsidR="00EF45DA" w:rsidRPr="00B3056F" w:rsidRDefault="00EF45DA" w:rsidP="00225B21">
      <w:pPr>
        <w:pStyle w:val="H6"/>
      </w:pPr>
      <w:bookmarkStart w:id="1592" w:name="_Toc11338515"/>
      <w:bookmarkStart w:id="1593" w:name="_Toc27585147"/>
      <w:bookmarkStart w:id="1594" w:name="_Toc36457108"/>
      <w:bookmarkStart w:id="1595" w:name="_Toc45027992"/>
      <w:bookmarkStart w:id="1596" w:name="_Toc45028827"/>
      <w:bookmarkStart w:id="1597" w:name="_Toc51867588"/>
      <w:bookmarkStart w:id="1598" w:name="_Toc98485713"/>
      <w:r w:rsidRPr="00B3056F">
        <w:t>6.1.3.9.3.1</w:t>
      </w:r>
      <w:r w:rsidRPr="00B3056F">
        <w:tab/>
        <w:t>GET</w:t>
      </w:r>
      <w:bookmarkEnd w:id="1592"/>
      <w:bookmarkEnd w:id="1593"/>
      <w:bookmarkEnd w:id="1594"/>
      <w:bookmarkEnd w:id="1595"/>
      <w:bookmarkEnd w:id="1596"/>
      <w:bookmarkEnd w:id="1597"/>
      <w:bookmarkEnd w:id="1598"/>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99" w:name="_Toc11338516"/>
      <w:bookmarkStart w:id="1600" w:name="_Toc27585148"/>
      <w:bookmarkStart w:id="1601" w:name="_Toc36457109"/>
      <w:bookmarkStart w:id="1602" w:name="_Toc45027993"/>
      <w:bookmarkStart w:id="1603" w:name="_Toc45028828"/>
      <w:bookmarkStart w:id="1604" w:name="_Toc51867589"/>
      <w:bookmarkStart w:id="1605" w:name="_Toc98485714"/>
      <w:r w:rsidRPr="00B3056F">
        <w:t>6.1.3.10</w:t>
      </w:r>
      <w:r w:rsidRPr="00B3056F">
        <w:tab/>
        <w:t>Resource: SMSManagementSubscriptionData</w:t>
      </w:r>
      <w:bookmarkEnd w:id="1599"/>
      <w:bookmarkEnd w:id="1600"/>
      <w:r w:rsidRPr="00B3056F">
        <w:t xml:space="preserve"> (Document)</w:t>
      </w:r>
      <w:bookmarkEnd w:id="1601"/>
      <w:bookmarkEnd w:id="1602"/>
      <w:bookmarkEnd w:id="1603"/>
      <w:bookmarkEnd w:id="1604"/>
      <w:bookmarkEnd w:id="1605"/>
    </w:p>
    <w:p w14:paraId="061A0504" w14:textId="77777777" w:rsidR="00EF45DA" w:rsidRPr="00B3056F" w:rsidRDefault="00EF45DA" w:rsidP="00EF45DA">
      <w:pPr>
        <w:pStyle w:val="Heading5"/>
      </w:pPr>
      <w:bookmarkStart w:id="1606" w:name="_Toc11338517"/>
      <w:bookmarkStart w:id="1607" w:name="_Toc27585149"/>
      <w:bookmarkStart w:id="1608" w:name="_Toc36457110"/>
      <w:bookmarkStart w:id="1609" w:name="_Toc45027994"/>
      <w:bookmarkStart w:id="1610" w:name="_Toc45028829"/>
      <w:bookmarkStart w:id="1611" w:name="_Toc51867590"/>
      <w:bookmarkStart w:id="1612" w:name="_Toc98485715"/>
      <w:r w:rsidRPr="00B3056F">
        <w:t>6.1.3.10.1</w:t>
      </w:r>
      <w:r w:rsidRPr="00B3056F">
        <w:tab/>
        <w:t>Description</w:t>
      </w:r>
      <w:bookmarkEnd w:id="1606"/>
      <w:bookmarkEnd w:id="1607"/>
      <w:bookmarkEnd w:id="1608"/>
      <w:bookmarkEnd w:id="1609"/>
      <w:bookmarkEnd w:id="1610"/>
      <w:bookmarkEnd w:id="1611"/>
      <w:bookmarkEnd w:id="1612"/>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13" w:name="_Toc11338518"/>
      <w:bookmarkStart w:id="1614" w:name="_Toc27585150"/>
      <w:bookmarkStart w:id="1615" w:name="_Toc36457111"/>
      <w:bookmarkStart w:id="1616" w:name="_Toc45027995"/>
      <w:bookmarkStart w:id="1617" w:name="_Toc45028830"/>
      <w:bookmarkStart w:id="1618" w:name="_Toc51867591"/>
      <w:bookmarkStart w:id="1619" w:name="_Toc98485716"/>
      <w:r w:rsidRPr="00B3056F">
        <w:t>6.1.3.10.2</w:t>
      </w:r>
      <w:r w:rsidRPr="00B3056F">
        <w:tab/>
        <w:t>Resource Definition</w:t>
      </w:r>
      <w:bookmarkEnd w:id="1613"/>
      <w:bookmarkEnd w:id="1614"/>
      <w:bookmarkEnd w:id="1615"/>
      <w:bookmarkEnd w:id="1616"/>
      <w:bookmarkEnd w:id="1617"/>
      <w:bookmarkEnd w:id="1618"/>
      <w:bookmarkEnd w:id="1619"/>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20" w:name="_Toc11338519"/>
      <w:bookmarkStart w:id="1621" w:name="_Toc27585151"/>
      <w:bookmarkStart w:id="1622" w:name="_Toc36457112"/>
      <w:bookmarkStart w:id="1623" w:name="_Toc45027996"/>
      <w:bookmarkStart w:id="1624" w:name="_Toc45028831"/>
      <w:bookmarkStart w:id="1625" w:name="_Toc51867592"/>
      <w:bookmarkStart w:id="1626" w:name="_Toc98485717"/>
      <w:r w:rsidRPr="00B3056F">
        <w:t>6.1.3.10.3</w:t>
      </w:r>
      <w:r w:rsidRPr="00B3056F">
        <w:tab/>
        <w:t>Resource Standard Methods</w:t>
      </w:r>
      <w:bookmarkEnd w:id="1620"/>
      <w:bookmarkEnd w:id="1621"/>
      <w:bookmarkEnd w:id="1622"/>
      <w:bookmarkEnd w:id="1623"/>
      <w:bookmarkEnd w:id="1624"/>
      <w:bookmarkEnd w:id="1625"/>
      <w:bookmarkEnd w:id="1626"/>
    </w:p>
    <w:p w14:paraId="29322034" w14:textId="77777777" w:rsidR="00EF45DA" w:rsidRPr="00B3056F" w:rsidRDefault="00EF45DA" w:rsidP="00225B21">
      <w:pPr>
        <w:pStyle w:val="H6"/>
      </w:pPr>
      <w:bookmarkStart w:id="1627" w:name="_Toc11338520"/>
      <w:bookmarkStart w:id="1628" w:name="_Toc27585152"/>
      <w:bookmarkStart w:id="1629" w:name="_Toc36457113"/>
      <w:bookmarkStart w:id="1630" w:name="_Toc45027997"/>
      <w:bookmarkStart w:id="1631" w:name="_Toc45028832"/>
      <w:bookmarkStart w:id="1632" w:name="_Toc51867593"/>
      <w:bookmarkStart w:id="1633" w:name="_Toc98485718"/>
      <w:r w:rsidRPr="00B3056F">
        <w:t>6.1.3.10.3.1</w:t>
      </w:r>
      <w:r w:rsidRPr="00B3056F">
        <w:tab/>
        <w:t>GET</w:t>
      </w:r>
      <w:bookmarkEnd w:id="1627"/>
      <w:bookmarkEnd w:id="1628"/>
      <w:bookmarkEnd w:id="1629"/>
      <w:bookmarkEnd w:id="1630"/>
      <w:bookmarkEnd w:id="1631"/>
      <w:bookmarkEnd w:id="1632"/>
      <w:bookmarkEnd w:id="1633"/>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34" w:name="_Toc11338521"/>
      <w:bookmarkStart w:id="1635" w:name="_Toc27585153"/>
      <w:bookmarkStart w:id="1636" w:name="_Toc36457114"/>
      <w:bookmarkStart w:id="1637" w:name="_Toc45027998"/>
      <w:bookmarkStart w:id="1638" w:name="_Toc45028833"/>
      <w:bookmarkStart w:id="1639" w:name="_Toc51867594"/>
      <w:bookmarkStart w:id="1640" w:name="_Toc98485719"/>
      <w:r w:rsidRPr="00B3056F">
        <w:t>6.1.3.11</w:t>
      </w:r>
      <w:r w:rsidRPr="00B3056F">
        <w:tab/>
        <w:t>Resource: Supi</w:t>
      </w:r>
      <w:bookmarkEnd w:id="1634"/>
      <w:bookmarkEnd w:id="1635"/>
      <w:r w:rsidRPr="00B3056F">
        <w:t xml:space="preserve"> (Document)</w:t>
      </w:r>
      <w:bookmarkEnd w:id="1636"/>
      <w:bookmarkEnd w:id="1637"/>
      <w:bookmarkEnd w:id="1638"/>
      <w:bookmarkEnd w:id="1639"/>
      <w:bookmarkEnd w:id="1640"/>
    </w:p>
    <w:p w14:paraId="2FDCA773" w14:textId="77777777" w:rsidR="00EF45DA" w:rsidRPr="00B3056F" w:rsidRDefault="00EF45DA" w:rsidP="00EF45DA">
      <w:pPr>
        <w:pStyle w:val="Heading5"/>
      </w:pPr>
      <w:bookmarkStart w:id="1641" w:name="_Toc11338522"/>
      <w:bookmarkStart w:id="1642" w:name="_Toc27585154"/>
      <w:bookmarkStart w:id="1643" w:name="_Toc36457115"/>
      <w:bookmarkStart w:id="1644" w:name="_Toc45027999"/>
      <w:bookmarkStart w:id="1645" w:name="_Toc45028834"/>
      <w:bookmarkStart w:id="1646" w:name="_Toc51867595"/>
      <w:bookmarkStart w:id="1647" w:name="_Toc98485720"/>
      <w:r w:rsidRPr="00B3056F">
        <w:t>6.1.3.11.1</w:t>
      </w:r>
      <w:r w:rsidRPr="00B3056F">
        <w:tab/>
        <w:t>Description</w:t>
      </w:r>
      <w:bookmarkEnd w:id="1641"/>
      <w:bookmarkEnd w:id="1642"/>
      <w:bookmarkEnd w:id="1643"/>
      <w:bookmarkEnd w:id="1644"/>
      <w:bookmarkEnd w:id="1645"/>
      <w:bookmarkEnd w:id="1646"/>
      <w:bookmarkEnd w:id="1647"/>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48" w:name="_Toc11338523"/>
      <w:bookmarkStart w:id="1649" w:name="_Toc27585155"/>
      <w:bookmarkStart w:id="1650" w:name="_Toc36457116"/>
      <w:bookmarkStart w:id="1651" w:name="_Toc45028000"/>
      <w:bookmarkStart w:id="1652" w:name="_Toc45028835"/>
      <w:bookmarkStart w:id="1653" w:name="_Toc51867596"/>
      <w:bookmarkStart w:id="1654" w:name="_Toc98485721"/>
      <w:r w:rsidRPr="00B3056F">
        <w:t>6.1.3.11.2</w:t>
      </w:r>
      <w:r w:rsidRPr="00B3056F">
        <w:tab/>
        <w:t>Resource Definition</w:t>
      </w:r>
      <w:bookmarkEnd w:id="1648"/>
      <w:bookmarkEnd w:id="1649"/>
      <w:bookmarkEnd w:id="1650"/>
      <w:bookmarkEnd w:id="1651"/>
      <w:bookmarkEnd w:id="1652"/>
      <w:bookmarkEnd w:id="1653"/>
      <w:bookmarkEnd w:id="1654"/>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55" w:name="_Toc11338524"/>
      <w:bookmarkStart w:id="1656" w:name="_Toc27585156"/>
      <w:bookmarkStart w:id="1657" w:name="_Toc36457117"/>
      <w:bookmarkStart w:id="1658" w:name="_Toc45028001"/>
      <w:bookmarkStart w:id="1659" w:name="_Toc45028836"/>
      <w:bookmarkStart w:id="1660" w:name="_Toc51867597"/>
      <w:bookmarkStart w:id="1661" w:name="_Toc98485722"/>
      <w:r w:rsidRPr="00B3056F">
        <w:t>6.1.3.11.3</w:t>
      </w:r>
      <w:r w:rsidRPr="00B3056F">
        <w:tab/>
        <w:t>Resource Standard Methods</w:t>
      </w:r>
      <w:bookmarkEnd w:id="1655"/>
      <w:bookmarkEnd w:id="1656"/>
      <w:bookmarkEnd w:id="1657"/>
      <w:bookmarkEnd w:id="1658"/>
      <w:bookmarkEnd w:id="1659"/>
      <w:bookmarkEnd w:id="1660"/>
      <w:bookmarkEnd w:id="1661"/>
    </w:p>
    <w:p w14:paraId="7F1AC029" w14:textId="77777777" w:rsidR="00EF45DA" w:rsidRPr="00B3056F" w:rsidRDefault="00EF45DA" w:rsidP="00225B21">
      <w:pPr>
        <w:pStyle w:val="H6"/>
      </w:pPr>
      <w:bookmarkStart w:id="1662" w:name="_Toc11338525"/>
      <w:bookmarkStart w:id="1663" w:name="_Toc27585157"/>
      <w:bookmarkStart w:id="1664" w:name="_Toc36457118"/>
      <w:bookmarkStart w:id="1665" w:name="_Toc45028002"/>
      <w:bookmarkStart w:id="1666" w:name="_Toc45028837"/>
      <w:bookmarkStart w:id="1667" w:name="_Toc51867598"/>
      <w:bookmarkStart w:id="1668" w:name="_Toc98485723"/>
      <w:r w:rsidRPr="00B3056F">
        <w:t>6.1.3.11.3.1</w:t>
      </w:r>
      <w:r w:rsidRPr="00B3056F">
        <w:tab/>
        <w:t>GET</w:t>
      </w:r>
      <w:bookmarkEnd w:id="1662"/>
      <w:bookmarkEnd w:id="1663"/>
      <w:bookmarkEnd w:id="1664"/>
      <w:bookmarkEnd w:id="1665"/>
      <w:bookmarkEnd w:id="1666"/>
      <w:bookmarkEnd w:id="1667"/>
      <w:bookmarkEnd w:id="1668"/>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69" w:name="_Toc11338526"/>
      <w:bookmarkStart w:id="1670" w:name="_Toc27585158"/>
      <w:bookmarkStart w:id="1671" w:name="_Toc36457119"/>
      <w:bookmarkStart w:id="1672" w:name="_Toc45028003"/>
      <w:bookmarkStart w:id="1673" w:name="_Toc45028838"/>
      <w:bookmarkStart w:id="1674" w:name="_Toc51867599"/>
      <w:bookmarkStart w:id="1675" w:name="_Toc98485724"/>
      <w:r w:rsidRPr="00B3056F">
        <w:t>6.1.3.12</w:t>
      </w:r>
      <w:r w:rsidRPr="00B3056F">
        <w:tab/>
        <w:t>Resource: IdTranslationResult</w:t>
      </w:r>
      <w:bookmarkEnd w:id="1669"/>
      <w:bookmarkEnd w:id="1670"/>
      <w:r w:rsidRPr="00B3056F">
        <w:t xml:space="preserve"> (Document)</w:t>
      </w:r>
      <w:bookmarkEnd w:id="1671"/>
      <w:bookmarkEnd w:id="1672"/>
      <w:bookmarkEnd w:id="1673"/>
      <w:bookmarkEnd w:id="1674"/>
      <w:bookmarkEnd w:id="1675"/>
    </w:p>
    <w:p w14:paraId="4ED9391D" w14:textId="77777777" w:rsidR="00EF45DA" w:rsidRPr="00B3056F" w:rsidRDefault="00EF45DA" w:rsidP="00EF45DA">
      <w:pPr>
        <w:pStyle w:val="Heading5"/>
      </w:pPr>
      <w:bookmarkStart w:id="1676" w:name="_Toc11338527"/>
      <w:bookmarkStart w:id="1677" w:name="_Toc27585159"/>
      <w:bookmarkStart w:id="1678" w:name="_Toc36457120"/>
      <w:bookmarkStart w:id="1679" w:name="_Toc45028004"/>
      <w:bookmarkStart w:id="1680" w:name="_Toc45028839"/>
      <w:bookmarkStart w:id="1681" w:name="_Toc51867600"/>
      <w:bookmarkStart w:id="1682" w:name="_Toc98485725"/>
      <w:r w:rsidRPr="00B3056F">
        <w:t>6.1.3.12.1</w:t>
      </w:r>
      <w:r w:rsidRPr="00B3056F">
        <w:tab/>
        <w:t>Description</w:t>
      </w:r>
      <w:bookmarkEnd w:id="1676"/>
      <w:bookmarkEnd w:id="1677"/>
      <w:bookmarkEnd w:id="1678"/>
      <w:bookmarkEnd w:id="1679"/>
      <w:bookmarkEnd w:id="1680"/>
      <w:bookmarkEnd w:id="1681"/>
      <w:bookmarkEnd w:id="1682"/>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83" w:name="_Toc11338528"/>
      <w:bookmarkStart w:id="1684" w:name="_Toc27585160"/>
      <w:bookmarkStart w:id="1685" w:name="_Toc36457121"/>
      <w:bookmarkStart w:id="1686" w:name="_Toc45028005"/>
      <w:bookmarkStart w:id="1687" w:name="_Toc45028840"/>
      <w:bookmarkStart w:id="1688" w:name="_Toc51867601"/>
      <w:bookmarkStart w:id="1689" w:name="_Toc98485726"/>
      <w:r w:rsidRPr="00B3056F">
        <w:t>6.1.3.12.2</w:t>
      </w:r>
      <w:r w:rsidRPr="00B3056F">
        <w:tab/>
        <w:t>Resource Definition</w:t>
      </w:r>
      <w:bookmarkEnd w:id="1683"/>
      <w:bookmarkEnd w:id="1684"/>
      <w:bookmarkEnd w:id="1685"/>
      <w:bookmarkEnd w:id="1686"/>
      <w:bookmarkEnd w:id="1687"/>
      <w:bookmarkEnd w:id="1688"/>
      <w:bookmarkEnd w:id="1689"/>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90" w:name="_Toc11338529"/>
      <w:bookmarkStart w:id="1691" w:name="_Toc27585161"/>
      <w:bookmarkStart w:id="1692" w:name="_Toc36457122"/>
      <w:bookmarkStart w:id="1693" w:name="_Toc45028006"/>
      <w:bookmarkStart w:id="1694" w:name="_Toc45028841"/>
      <w:bookmarkStart w:id="1695" w:name="_Toc51867602"/>
      <w:bookmarkStart w:id="1696" w:name="_Toc98485727"/>
      <w:r w:rsidRPr="00B3056F">
        <w:t>6.1.3.12.3</w:t>
      </w:r>
      <w:r w:rsidRPr="00B3056F">
        <w:tab/>
        <w:t>Resource Standard Methods</w:t>
      </w:r>
      <w:bookmarkEnd w:id="1690"/>
      <w:bookmarkEnd w:id="1691"/>
      <w:bookmarkEnd w:id="1692"/>
      <w:bookmarkEnd w:id="1693"/>
      <w:bookmarkEnd w:id="1694"/>
      <w:bookmarkEnd w:id="1695"/>
      <w:bookmarkEnd w:id="1696"/>
    </w:p>
    <w:p w14:paraId="4CB244E7" w14:textId="77777777" w:rsidR="00EF45DA" w:rsidRPr="00B3056F" w:rsidRDefault="00EF45DA" w:rsidP="00225B21">
      <w:pPr>
        <w:pStyle w:val="H6"/>
      </w:pPr>
      <w:bookmarkStart w:id="1697" w:name="_Toc11338530"/>
      <w:bookmarkStart w:id="1698" w:name="_Toc27585162"/>
      <w:bookmarkStart w:id="1699" w:name="_Toc36457123"/>
      <w:bookmarkStart w:id="1700" w:name="_Toc45028007"/>
      <w:bookmarkStart w:id="1701" w:name="_Toc45028842"/>
      <w:bookmarkStart w:id="1702" w:name="_Toc51867603"/>
      <w:bookmarkStart w:id="1703" w:name="_Toc98485728"/>
      <w:r w:rsidRPr="00B3056F">
        <w:t>6.1.3.12.3.1</w:t>
      </w:r>
      <w:r w:rsidRPr="00B3056F">
        <w:tab/>
        <w:t>GET</w:t>
      </w:r>
      <w:bookmarkEnd w:id="1697"/>
      <w:bookmarkEnd w:id="1698"/>
      <w:bookmarkEnd w:id="1699"/>
      <w:bookmarkEnd w:id="1700"/>
      <w:bookmarkEnd w:id="1701"/>
      <w:bookmarkEnd w:id="1702"/>
      <w:bookmarkEnd w:id="1703"/>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04" w:name="_Toc11338531"/>
      <w:bookmarkStart w:id="1705" w:name="_Toc27585163"/>
      <w:bookmarkStart w:id="1706" w:name="_Toc36457124"/>
      <w:bookmarkStart w:id="1707" w:name="_Toc45028008"/>
      <w:bookmarkStart w:id="1708" w:name="_Toc45028843"/>
      <w:bookmarkStart w:id="1709" w:name="_Toc51867604"/>
      <w:bookmarkStart w:id="1710" w:name="_Toc98485729"/>
      <w:r w:rsidRPr="00B3056F">
        <w:t>6.1.3.13</w:t>
      </w:r>
      <w:r w:rsidRPr="00B3056F">
        <w:tab/>
        <w:t>Resource: SorAck</w:t>
      </w:r>
      <w:bookmarkEnd w:id="1704"/>
      <w:bookmarkEnd w:id="1705"/>
      <w:r w:rsidRPr="00B3056F">
        <w:t xml:space="preserve"> (Document)</w:t>
      </w:r>
      <w:bookmarkEnd w:id="1706"/>
      <w:bookmarkEnd w:id="1707"/>
      <w:bookmarkEnd w:id="1708"/>
      <w:bookmarkEnd w:id="1709"/>
      <w:bookmarkEnd w:id="1710"/>
    </w:p>
    <w:p w14:paraId="160553A0" w14:textId="77777777" w:rsidR="00EF45DA" w:rsidRPr="00B3056F" w:rsidRDefault="00EF45DA" w:rsidP="00EF45DA">
      <w:pPr>
        <w:pStyle w:val="Heading5"/>
      </w:pPr>
      <w:bookmarkStart w:id="1711" w:name="_Toc11338532"/>
      <w:bookmarkStart w:id="1712" w:name="_Toc27585164"/>
      <w:bookmarkStart w:id="1713" w:name="_Toc36457125"/>
      <w:bookmarkStart w:id="1714" w:name="_Toc45028009"/>
      <w:bookmarkStart w:id="1715" w:name="_Toc45028844"/>
      <w:bookmarkStart w:id="1716" w:name="_Toc51867605"/>
      <w:bookmarkStart w:id="1717" w:name="_Toc98485730"/>
      <w:r w:rsidRPr="00B3056F">
        <w:t>6.1.3.13.1</w:t>
      </w:r>
      <w:r w:rsidRPr="00B3056F">
        <w:tab/>
        <w:t>Description</w:t>
      </w:r>
      <w:bookmarkEnd w:id="1711"/>
      <w:bookmarkEnd w:id="1712"/>
      <w:bookmarkEnd w:id="1713"/>
      <w:bookmarkEnd w:id="1714"/>
      <w:bookmarkEnd w:id="1715"/>
      <w:bookmarkEnd w:id="1716"/>
      <w:bookmarkEnd w:id="1717"/>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18" w:name="_Toc11338533"/>
      <w:bookmarkStart w:id="1719" w:name="_Toc27585165"/>
      <w:bookmarkStart w:id="1720" w:name="_Toc36457126"/>
      <w:bookmarkStart w:id="1721" w:name="_Toc45028010"/>
      <w:bookmarkStart w:id="1722" w:name="_Toc45028845"/>
      <w:bookmarkStart w:id="1723" w:name="_Toc51867606"/>
      <w:bookmarkStart w:id="1724" w:name="_Toc98485731"/>
      <w:r w:rsidRPr="00B3056F">
        <w:t>6.1.3.13.2</w:t>
      </w:r>
      <w:r w:rsidRPr="00B3056F">
        <w:tab/>
        <w:t>Resource Definition</w:t>
      </w:r>
      <w:bookmarkEnd w:id="1718"/>
      <w:bookmarkEnd w:id="1719"/>
      <w:bookmarkEnd w:id="1720"/>
      <w:bookmarkEnd w:id="1721"/>
      <w:bookmarkEnd w:id="1722"/>
      <w:bookmarkEnd w:id="1723"/>
      <w:bookmarkEnd w:id="1724"/>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25" w:name="_Toc11338534"/>
      <w:bookmarkStart w:id="1726" w:name="_Toc27585166"/>
      <w:bookmarkStart w:id="1727" w:name="_Toc36457127"/>
      <w:bookmarkStart w:id="1728" w:name="_Toc45028011"/>
      <w:bookmarkStart w:id="1729" w:name="_Toc45028846"/>
      <w:bookmarkStart w:id="1730" w:name="_Toc51867607"/>
      <w:bookmarkStart w:id="1731" w:name="_Toc98485732"/>
      <w:r w:rsidRPr="00B3056F">
        <w:t>6.1.3.13.3</w:t>
      </w:r>
      <w:r w:rsidRPr="00B3056F">
        <w:tab/>
        <w:t>Resource Standard Methods</w:t>
      </w:r>
      <w:bookmarkEnd w:id="1725"/>
      <w:bookmarkEnd w:id="1726"/>
      <w:bookmarkEnd w:id="1727"/>
      <w:bookmarkEnd w:id="1728"/>
      <w:bookmarkEnd w:id="1729"/>
      <w:bookmarkEnd w:id="1730"/>
      <w:bookmarkEnd w:id="1731"/>
    </w:p>
    <w:p w14:paraId="7D412614" w14:textId="77777777" w:rsidR="00EF45DA" w:rsidRPr="00B3056F" w:rsidRDefault="00EF45DA" w:rsidP="00225B21">
      <w:pPr>
        <w:pStyle w:val="H6"/>
      </w:pPr>
      <w:bookmarkStart w:id="1732" w:name="_Toc11338535"/>
      <w:bookmarkStart w:id="1733" w:name="_Toc27585167"/>
      <w:bookmarkStart w:id="1734" w:name="_Toc36457128"/>
      <w:bookmarkStart w:id="1735" w:name="_Toc45028012"/>
      <w:bookmarkStart w:id="1736" w:name="_Toc45028847"/>
      <w:bookmarkStart w:id="1737" w:name="_Toc51867608"/>
      <w:bookmarkStart w:id="1738" w:name="_Toc98485733"/>
      <w:r w:rsidRPr="00B3056F">
        <w:t>6.1.3.13.3.1</w:t>
      </w:r>
      <w:r w:rsidRPr="00B3056F">
        <w:tab/>
        <w:t>PUT</w:t>
      </w:r>
      <w:bookmarkEnd w:id="1732"/>
      <w:bookmarkEnd w:id="1733"/>
      <w:bookmarkEnd w:id="1734"/>
      <w:bookmarkEnd w:id="1735"/>
      <w:bookmarkEnd w:id="1736"/>
      <w:bookmarkEnd w:id="1737"/>
      <w:bookmarkEnd w:id="1738"/>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39" w:name="_Toc11338536"/>
      <w:bookmarkStart w:id="1740" w:name="_Toc27585168"/>
      <w:bookmarkStart w:id="1741" w:name="_Toc36457129"/>
      <w:bookmarkStart w:id="1742" w:name="_Toc45028013"/>
      <w:bookmarkStart w:id="1743" w:name="_Toc45028848"/>
      <w:bookmarkStart w:id="1744" w:name="_Toc51867609"/>
      <w:bookmarkStart w:id="1745" w:name="_Toc98485734"/>
      <w:r w:rsidRPr="00B3056F">
        <w:t>6.1.3.14</w:t>
      </w:r>
      <w:r w:rsidRPr="00B3056F">
        <w:tab/>
        <w:t>Resource: TraceData</w:t>
      </w:r>
      <w:bookmarkEnd w:id="1739"/>
      <w:bookmarkEnd w:id="1740"/>
      <w:r w:rsidRPr="00B3056F">
        <w:t xml:space="preserve"> (Document)</w:t>
      </w:r>
      <w:bookmarkEnd w:id="1741"/>
      <w:bookmarkEnd w:id="1742"/>
      <w:bookmarkEnd w:id="1743"/>
      <w:bookmarkEnd w:id="1744"/>
      <w:bookmarkEnd w:id="1745"/>
    </w:p>
    <w:p w14:paraId="4D034F81" w14:textId="77777777" w:rsidR="00EF45DA" w:rsidRPr="00B3056F" w:rsidRDefault="00EF45DA" w:rsidP="00EF45DA">
      <w:pPr>
        <w:pStyle w:val="Heading5"/>
      </w:pPr>
      <w:bookmarkStart w:id="1746" w:name="_Toc11338537"/>
      <w:bookmarkStart w:id="1747" w:name="_Toc27585169"/>
      <w:bookmarkStart w:id="1748" w:name="_Toc36457130"/>
      <w:bookmarkStart w:id="1749" w:name="_Toc45028014"/>
      <w:bookmarkStart w:id="1750" w:name="_Toc45028849"/>
      <w:bookmarkStart w:id="1751" w:name="_Toc51867610"/>
      <w:bookmarkStart w:id="1752" w:name="_Toc98485735"/>
      <w:r w:rsidRPr="00B3056F">
        <w:t>6.1.3.14.1</w:t>
      </w:r>
      <w:r w:rsidRPr="00B3056F">
        <w:tab/>
        <w:t>Description</w:t>
      </w:r>
      <w:bookmarkEnd w:id="1746"/>
      <w:bookmarkEnd w:id="1747"/>
      <w:bookmarkEnd w:id="1748"/>
      <w:bookmarkEnd w:id="1749"/>
      <w:bookmarkEnd w:id="1750"/>
      <w:bookmarkEnd w:id="1751"/>
      <w:bookmarkEnd w:id="1752"/>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53" w:name="_Toc11338538"/>
      <w:bookmarkStart w:id="1754" w:name="_Toc27585170"/>
      <w:bookmarkStart w:id="1755" w:name="_Toc36457131"/>
      <w:bookmarkStart w:id="1756" w:name="_Toc45028015"/>
      <w:bookmarkStart w:id="1757" w:name="_Toc45028850"/>
      <w:bookmarkStart w:id="1758" w:name="_Toc51867611"/>
      <w:bookmarkStart w:id="1759" w:name="_Toc98485736"/>
      <w:r w:rsidRPr="00B3056F">
        <w:t>6.1.3.14.2</w:t>
      </w:r>
      <w:r w:rsidRPr="00B3056F">
        <w:tab/>
        <w:t>Resource Definition</w:t>
      </w:r>
      <w:bookmarkEnd w:id="1753"/>
      <w:bookmarkEnd w:id="1754"/>
      <w:bookmarkEnd w:id="1755"/>
      <w:bookmarkEnd w:id="1756"/>
      <w:bookmarkEnd w:id="1757"/>
      <w:bookmarkEnd w:id="1758"/>
      <w:bookmarkEnd w:id="1759"/>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60" w:name="_Toc11338539"/>
      <w:bookmarkStart w:id="1761" w:name="_Toc27585171"/>
      <w:bookmarkStart w:id="1762" w:name="_Toc36457132"/>
      <w:bookmarkStart w:id="1763" w:name="_Toc45028016"/>
      <w:bookmarkStart w:id="1764" w:name="_Toc45028851"/>
      <w:bookmarkStart w:id="1765" w:name="_Toc51867612"/>
      <w:bookmarkStart w:id="1766" w:name="_Toc98485737"/>
      <w:r w:rsidRPr="00B3056F">
        <w:t>6.1.3.14.3</w:t>
      </w:r>
      <w:r w:rsidRPr="00B3056F">
        <w:tab/>
        <w:t>Resource Standard Methods</w:t>
      </w:r>
      <w:bookmarkEnd w:id="1760"/>
      <w:bookmarkEnd w:id="1761"/>
      <w:bookmarkEnd w:id="1762"/>
      <w:bookmarkEnd w:id="1763"/>
      <w:bookmarkEnd w:id="1764"/>
      <w:bookmarkEnd w:id="1765"/>
      <w:bookmarkEnd w:id="1766"/>
    </w:p>
    <w:p w14:paraId="7B8341A1" w14:textId="77777777" w:rsidR="00EF45DA" w:rsidRPr="00B3056F" w:rsidRDefault="00EF45DA" w:rsidP="00225B21">
      <w:pPr>
        <w:pStyle w:val="H6"/>
      </w:pPr>
      <w:bookmarkStart w:id="1767" w:name="_Toc11338540"/>
      <w:bookmarkStart w:id="1768" w:name="_Toc27585172"/>
      <w:bookmarkStart w:id="1769" w:name="_Toc36457133"/>
      <w:bookmarkStart w:id="1770" w:name="_Toc45028017"/>
      <w:bookmarkStart w:id="1771" w:name="_Toc45028852"/>
      <w:bookmarkStart w:id="1772" w:name="_Toc51867613"/>
      <w:bookmarkStart w:id="1773" w:name="_Toc98485738"/>
      <w:r w:rsidRPr="00B3056F">
        <w:t>6.1.3.14.3.1</w:t>
      </w:r>
      <w:r w:rsidRPr="00B3056F">
        <w:tab/>
        <w:t>GET</w:t>
      </w:r>
      <w:bookmarkEnd w:id="1767"/>
      <w:bookmarkEnd w:id="1768"/>
      <w:bookmarkEnd w:id="1769"/>
      <w:bookmarkEnd w:id="1770"/>
      <w:bookmarkEnd w:id="1771"/>
      <w:bookmarkEnd w:id="1772"/>
      <w:bookmarkEnd w:id="1773"/>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74" w:name="_Toc11338541"/>
      <w:bookmarkStart w:id="1775" w:name="_Toc27585173"/>
      <w:bookmarkStart w:id="1776" w:name="_Toc36457134"/>
      <w:bookmarkStart w:id="1777" w:name="_Toc45028018"/>
      <w:bookmarkStart w:id="1778" w:name="_Toc45028853"/>
      <w:bookmarkStart w:id="1779" w:name="_Toc51867614"/>
      <w:bookmarkStart w:id="1780" w:name="_Toc98485739"/>
      <w:r w:rsidRPr="00B3056F">
        <w:t>6.1.3.15</w:t>
      </w:r>
      <w:r w:rsidRPr="00B3056F">
        <w:tab/>
        <w:t>Resource: SharedData</w:t>
      </w:r>
      <w:bookmarkEnd w:id="1774"/>
      <w:bookmarkEnd w:id="1775"/>
      <w:r w:rsidRPr="00B3056F">
        <w:t xml:space="preserve"> (Collection)</w:t>
      </w:r>
      <w:bookmarkEnd w:id="1776"/>
      <w:bookmarkEnd w:id="1777"/>
      <w:bookmarkEnd w:id="1778"/>
      <w:bookmarkEnd w:id="1779"/>
      <w:bookmarkEnd w:id="1780"/>
    </w:p>
    <w:p w14:paraId="5EB17EF9" w14:textId="77777777" w:rsidR="00EF45DA" w:rsidRPr="00B3056F" w:rsidRDefault="00EF45DA" w:rsidP="00EF45DA">
      <w:pPr>
        <w:pStyle w:val="Heading5"/>
      </w:pPr>
      <w:bookmarkStart w:id="1781" w:name="_Toc11338542"/>
      <w:bookmarkStart w:id="1782" w:name="_Toc27585174"/>
      <w:bookmarkStart w:id="1783" w:name="_Toc36457135"/>
      <w:bookmarkStart w:id="1784" w:name="_Toc45028019"/>
      <w:bookmarkStart w:id="1785" w:name="_Toc45028854"/>
      <w:bookmarkStart w:id="1786" w:name="_Toc51867615"/>
      <w:bookmarkStart w:id="1787" w:name="_Toc98485740"/>
      <w:r w:rsidRPr="00B3056F">
        <w:t>6.1.3.15.1</w:t>
      </w:r>
      <w:r w:rsidRPr="00B3056F">
        <w:tab/>
        <w:t>Description</w:t>
      </w:r>
      <w:bookmarkEnd w:id="1781"/>
      <w:bookmarkEnd w:id="1782"/>
      <w:bookmarkEnd w:id="1783"/>
      <w:bookmarkEnd w:id="1784"/>
      <w:bookmarkEnd w:id="1785"/>
      <w:bookmarkEnd w:id="1786"/>
      <w:bookmarkEnd w:id="1787"/>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88" w:name="_Toc11338543"/>
      <w:bookmarkStart w:id="1789" w:name="_Toc27585175"/>
      <w:bookmarkStart w:id="1790" w:name="_Toc36457136"/>
      <w:bookmarkStart w:id="1791" w:name="_Toc45028020"/>
      <w:bookmarkStart w:id="1792" w:name="_Toc45028855"/>
      <w:bookmarkStart w:id="1793" w:name="_Toc51867616"/>
      <w:bookmarkStart w:id="1794" w:name="_Toc98485741"/>
      <w:r w:rsidRPr="00B3056F">
        <w:t>6.1.3.15.2</w:t>
      </w:r>
      <w:r w:rsidRPr="00B3056F">
        <w:tab/>
        <w:t>Resource Definition</w:t>
      </w:r>
      <w:bookmarkEnd w:id="1788"/>
      <w:bookmarkEnd w:id="1789"/>
      <w:bookmarkEnd w:id="1790"/>
      <w:bookmarkEnd w:id="1791"/>
      <w:bookmarkEnd w:id="1792"/>
      <w:bookmarkEnd w:id="1793"/>
      <w:bookmarkEnd w:id="1794"/>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95" w:name="_Toc11338544"/>
      <w:bookmarkStart w:id="1796" w:name="_Toc27585176"/>
      <w:bookmarkStart w:id="1797" w:name="_Toc36457137"/>
      <w:bookmarkStart w:id="1798" w:name="_Toc45028021"/>
      <w:bookmarkStart w:id="1799" w:name="_Toc45028856"/>
      <w:bookmarkStart w:id="1800" w:name="_Toc51867617"/>
      <w:bookmarkStart w:id="1801" w:name="_Toc98485742"/>
      <w:r w:rsidRPr="00B3056F">
        <w:t>6.1.3.15.3</w:t>
      </w:r>
      <w:r w:rsidRPr="00B3056F">
        <w:tab/>
        <w:t>Resource Standard Methods</w:t>
      </w:r>
      <w:bookmarkEnd w:id="1795"/>
      <w:bookmarkEnd w:id="1796"/>
      <w:bookmarkEnd w:id="1797"/>
      <w:bookmarkEnd w:id="1798"/>
      <w:bookmarkEnd w:id="1799"/>
      <w:bookmarkEnd w:id="1800"/>
      <w:bookmarkEnd w:id="1801"/>
    </w:p>
    <w:p w14:paraId="5A63DA8D" w14:textId="77777777" w:rsidR="00EF45DA" w:rsidRPr="00B3056F" w:rsidRDefault="00EF45DA" w:rsidP="00225B21">
      <w:pPr>
        <w:pStyle w:val="H6"/>
      </w:pPr>
      <w:bookmarkStart w:id="1802" w:name="_Toc11338545"/>
      <w:bookmarkStart w:id="1803" w:name="_Toc27585177"/>
      <w:bookmarkStart w:id="1804" w:name="_Toc36457138"/>
      <w:bookmarkStart w:id="1805" w:name="_Toc45028022"/>
      <w:bookmarkStart w:id="1806" w:name="_Toc45028857"/>
      <w:bookmarkStart w:id="1807" w:name="_Toc51867618"/>
      <w:bookmarkStart w:id="1808" w:name="_Toc98485743"/>
      <w:r w:rsidRPr="00B3056F">
        <w:t>6.1.3.15.3.1</w:t>
      </w:r>
      <w:r w:rsidRPr="00B3056F">
        <w:tab/>
        <w:t>GET</w:t>
      </w:r>
      <w:bookmarkEnd w:id="1802"/>
      <w:bookmarkEnd w:id="1803"/>
      <w:bookmarkEnd w:id="1804"/>
      <w:bookmarkEnd w:id="1805"/>
      <w:bookmarkEnd w:id="1806"/>
      <w:bookmarkEnd w:id="1807"/>
      <w:bookmarkEnd w:id="1808"/>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09" w:name="_Toc11338546"/>
      <w:bookmarkStart w:id="1810" w:name="_Toc27585178"/>
      <w:bookmarkStart w:id="1811" w:name="_Toc36457139"/>
      <w:bookmarkStart w:id="1812" w:name="_Toc45028023"/>
      <w:bookmarkStart w:id="1813" w:name="_Toc45028858"/>
      <w:bookmarkStart w:id="1814" w:name="_Toc51867619"/>
      <w:bookmarkStart w:id="1815" w:name="_Toc98485744"/>
      <w:r w:rsidRPr="00B3056F">
        <w:t>6.1.3.16</w:t>
      </w:r>
      <w:r w:rsidRPr="00B3056F">
        <w:tab/>
        <w:t>Resource: SharedDataSubscriptions</w:t>
      </w:r>
      <w:bookmarkEnd w:id="1809"/>
      <w:bookmarkEnd w:id="1810"/>
      <w:r w:rsidRPr="00B3056F">
        <w:t xml:space="preserve"> (Collection)</w:t>
      </w:r>
      <w:bookmarkEnd w:id="1811"/>
      <w:bookmarkEnd w:id="1812"/>
      <w:bookmarkEnd w:id="1813"/>
      <w:bookmarkEnd w:id="1814"/>
      <w:bookmarkEnd w:id="1815"/>
    </w:p>
    <w:p w14:paraId="5F35C33B" w14:textId="77777777" w:rsidR="00EF45DA" w:rsidRPr="00B3056F" w:rsidRDefault="00EF45DA" w:rsidP="00EF45DA">
      <w:pPr>
        <w:pStyle w:val="Heading5"/>
      </w:pPr>
      <w:bookmarkStart w:id="1816" w:name="_Toc11338547"/>
      <w:bookmarkStart w:id="1817" w:name="_Toc27585179"/>
      <w:bookmarkStart w:id="1818" w:name="_Toc36457140"/>
      <w:bookmarkStart w:id="1819" w:name="_Toc45028024"/>
      <w:bookmarkStart w:id="1820" w:name="_Toc45028859"/>
      <w:bookmarkStart w:id="1821" w:name="_Toc51867620"/>
      <w:bookmarkStart w:id="1822" w:name="_Toc98485745"/>
      <w:r w:rsidRPr="00B3056F">
        <w:t>6.1.3.16.1</w:t>
      </w:r>
      <w:r w:rsidRPr="00B3056F">
        <w:tab/>
        <w:t>Description</w:t>
      </w:r>
      <w:bookmarkEnd w:id="1816"/>
      <w:bookmarkEnd w:id="1817"/>
      <w:bookmarkEnd w:id="1818"/>
      <w:bookmarkEnd w:id="1819"/>
      <w:bookmarkEnd w:id="1820"/>
      <w:bookmarkEnd w:id="1821"/>
      <w:bookmarkEnd w:id="1822"/>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23" w:name="_Toc11338548"/>
      <w:bookmarkStart w:id="1824" w:name="_Toc27585180"/>
      <w:bookmarkStart w:id="1825" w:name="_Toc36457141"/>
      <w:bookmarkStart w:id="1826" w:name="_Toc45028025"/>
      <w:bookmarkStart w:id="1827" w:name="_Toc45028860"/>
      <w:bookmarkStart w:id="1828" w:name="_Toc51867621"/>
      <w:bookmarkStart w:id="1829" w:name="_Toc98485746"/>
      <w:r w:rsidRPr="00B3056F">
        <w:t>6.1.3.16.2</w:t>
      </w:r>
      <w:r w:rsidRPr="00B3056F">
        <w:tab/>
        <w:t>Resource Definition</w:t>
      </w:r>
      <w:bookmarkEnd w:id="1823"/>
      <w:bookmarkEnd w:id="1824"/>
      <w:bookmarkEnd w:id="1825"/>
      <w:bookmarkEnd w:id="1826"/>
      <w:bookmarkEnd w:id="1827"/>
      <w:bookmarkEnd w:id="1828"/>
      <w:bookmarkEnd w:id="1829"/>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30" w:name="_Toc11338549"/>
      <w:bookmarkStart w:id="1831" w:name="_Toc27585181"/>
      <w:bookmarkStart w:id="1832" w:name="_Toc36457142"/>
      <w:bookmarkStart w:id="1833" w:name="_Toc45028026"/>
      <w:bookmarkStart w:id="1834" w:name="_Toc45028861"/>
      <w:bookmarkStart w:id="1835" w:name="_Toc51867622"/>
      <w:bookmarkStart w:id="1836" w:name="_Toc98485747"/>
      <w:r w:rsidRPr="00B3056F">
        <w:t>6.1.3.16.3</w:t>
      </w:r>
      <w:r w:rsidRPr="00B3056F">
        <w:tab/>
        <w:t>Resource Standard Methods</w:t>
      </w:r>
      <w:bookmarkEnd w:id="1830"/>
      <w:bookmarkEnd w:id="1831"/>
      <w:bookmarkEnd w:id="1832"/>
      <w:bookmarkEnd w:id="1833"/>
      <w:bookmarkEnd w:id="1834"/>
      <w:bookmarkEnd w:id="1835"/>
      <w:bookmarkEnd w:id="1836"/>
    </w:p>
    <w:p w14:paraId="2FDCA46B" w14:textId="77777777" w:rsidR="00EF45DA" w:rsidRPr="00B3056F" w:rsidRDefault="00EF45DA" w:rsidP="00225B21">
      <w:pPr>
        <w:pStyle w:val="H6"/>
      </w:pPr>
      <w:bookmarkStart w:id="1837" w:name="_Toc11338550"/>
      <w:bookmarkStart w:id="1838" w:name="_Toc27585182"/>
      <w:bookmarkStart w:id="1839" w:name="_Toc36457143"/>
      <w:bookmarkStart w:id="1840" w:name="_Toc45028027"/>
      <w:bookmarkStart w:id="1841" w:name="_Toc45028862"/>
      <w:bookmarkStart w:id="1842" w:name="_Toc51867623"/>
      <w:bookmarkStart w:id="1843" w:name="_Toc98485748"/>
      <w:r w:rsidRPr="00B3056F">
        <w:t>6.1.3.16.3.1</w:t>
      </w:r>
      <w:r w:rsidRPr="00B3056F">
        <w:tab/>
        <w:t>POST</w:t>
      </w:r>
      <w:bookmarkEnd w:id="1837"/>
      <w:bookmarkEnd w:id="1838"/>
      <w:bookmarkEnd w:id="1839"/>
      <w:bookmarkEnd w:id="1840"/>
      <w:bookmarkEnd w:id="1841"/>
      <w:bookmarkEnd w:id="1842"/>
      <w:bookmarkEnd w:id="184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44" w:name="_Toc11338551"/>
      <w:bookmarkStart w:id="1845" w:name="_Toc27585183"/>
      <w:bookmarkStart w:id="184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47" w:name="_Toc45028028"/>
      <w:bookmarkStart w:id="1848" w:name="_Toc45028863"/>
      <w:bookmarkStart w:id="1849" w:name="_Toc51867624"/>
      <w:bookmarkStart w:id="1850" w:name="_Toc98485749"/>
      <w:r w:rsidRPr="00B3056F">
        <w:t>6.1.3.17</w:t>
      </w:r>
      <w:r w:rsidRPr="00B3056F">
        <w:tab/>
        <w:t>Resource: Individual subscription</w:t>
      </w:r>
      <w:bookmarkEnd w:id="1844"/>
      <w:bookmarkEnd w:id="1845"/>
      <w:r w:rsidRPr="00B3056F">
        <w:t xml:space="preserve"> (Document)</w:t>
      </w:r>
      <w:bookmarkEnd w:id="1846"/>
      <w:bookmarkEnd w:id="1847"/>
      <w:bookmarkEnd w:id="1848"/>
      <w:bookmarkEnd w:id="1849"/>
      <w:bookmarkEnd w:id="1850"/>
    </w:p>
    <w:p w14:paraId="10011021" w14:textId="77777777" w:rsidR="00EF45DA" w:rsidRPr="00B3056F" w:rsidRDefault="00EF45DA" w:rsidP="00EF45DA">
      <w:pPr>
        <w:pStyle w:val="Heading5"/>
      </w:pPr>
      <w:bookmarkStart w:id="1851" w:name="_Toc11338552"/>
      <w:bookmarkStart w:id="1852" w:name="_Toc27585184"/>
      <w:bookmarkStart w:id="1853" w:name="_Toc36457145"/>
      <w:bookmarkStart w:id="1854" w:name="_Toc45028029"/>
      <w:bookmarkStart w:id="1855" w:name="_Toc45028864"/>
      <w:bookmarkStart w:id="1856" w:name="_Toc51867625"/>
      <w:bookmarkStart w:id="1857" w:name="_Toc98485750"/>
      <w:r w:rsidRPr="00B3056F">
        <w:t>6.1.3.17.1</w:t>
      </w:r>
      <w:r w:rsidRPr="00B3056F">
        <w:tab/>
        <w:t>Description</w:t>
      </w:r>
      <w:bookmarkEnd w:id="1851"/>
      <w:bookmarkEnd w:id="1852"/>
      <w:bookmarkEnd w:id="1853"/>
      <w:bookmarkEnd w:id="1854"/>
      <w:bookmarkEnd w:id="1855"/>
      <w:bookmarkEnd w:id="1856"/>
      <w:bookmarkEnd w:id="185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58" w:name="_Toc11338553"/>
      <w:bookmarkStart w:id="1859" w:name="_Toc27585185"/>
      <w:bookmarkStart w:id="1860" w:name="_Toc36457146"/>
      <w:bookmarkStart w:id="1861" w:name="_Toc45028030"/>
      <w:bookmarkStart w:id="1862" w:name="_Toc45028865"/>
      <w:bookmarkStart w:id="1863" w:name="_Toc51867626"/>
      <w:bookmarkStart w:id="1864" w:name="_Toc98485751"/>
      <w:r w:rsidRPr="00B3056F">
        <w:t>6.1.3.17.2</w:t>
      </w:r>
      <w:r w:rsidRPr="00B3056F">
        <w:tab/>
        <w:t>Resource Definition</w:t>
      </w:r>
      <w:bookmarkEnd w:id="1858"/>
      <w:bookmarkEnd w:id="1859"/>
      <w:bookmarkEnd w:id="1860"/>
      <w:bookmarkEnd w:id="1861"/>
      <w:bookmarkEnd w:id="1862"/>
      <w:bookmarkEnd w:id="1863"/>
      <w:bookmarkEnd w:id="186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65" w:name="_Toc11338554"/>
      <w:bookmarkStart w:id="1866" w:name="_Toc27585186"/>
      <w:bookmarkStart w:id="1867" w:name="_Toc36457147"/>
      <w:bookmarkStart w:id="1868" w:name="_Toc45028031"/>
      <w:bookmarkStart w:id="1869" w:name="_Toc45028866"/>
      <w:bookmarkStart w:id="1870" w:name="_Toc51867627"/>
      <w:bookmarkStart w:id="1871" w:name="_Toc98485752"/>
      <w:r w:rsidRPr="00B3056F">
        <w:t>6.1.3.17.3</w:t>
      </w:r>
      <w:r w:rsidRPr="00B3056F">
        <w:tab/>
        <w:t>Resource Standard Methods</w:t>
      </w:r>
      <w:bookmarkEnd w:id="1865"/>
      <w:bookmarkEnd w:id="1866"/>
      <w:bookmarkEnd w:id="1867"/>
      <w:bookmarkEnd w:id="1868"/>
      <w:bookmarkEnd w:id="1869"/>
      <w:bookmarkEnd w:id="1870"/>
      <w:bookmarkEnd w:id="1871"/>
    </w:p>
    <w:p w14:paraId="6A671601" w14:textId="77777777" w:rsidR="00EF45DA" w:rsidRPr="00B3056F" w:rsidRDefault="00EF45DA" w:rsidP="00225B21">
      <w:pPr>
        <w:pStyle w:val="H6"/>
      </w:pPr>
      <w:bookmarkStart w:id="1872" w:name="_Toc11338555"/>
      <w:bookmarkStart w:id="1873" w:name="_Toc27585187"/>
      <w:bookmarkStart w:id="1874" w:name="_Toc36457148"/>
      <w:bookmarkStart w:id="1875" w:name="_Toc45028032"/>
      <w:bookmarkStart w:id="1876" w:name="_Toc45028867"/>
      <w:bookmarkStart w:id="1877" w:name="_Toc51867628"/>
      <w:bookmarkStart w:id="1878" w:name="_Toc98485753"/>
      <w:r w:rsidRPr="00B3056F">
        <w:t>6.1.3.17.3.1</w:t>
      </w:r>
      <w:r w:rsidRPr="00B3056F">
        <w:tab/>
        <w:t>DELETE</w:t>
      </w:r>
      <w:bookmarkEnd w:id="1872"/>
      <w:bookmarkEnd w:id="1873"/>
      <w:bookmarkEnd w:id="1874"/>
      <w:bookmarkEnd w:id="1875"/>
      <w:bookmarkEnd w:id="1876"/>
      <w:bookmarkEnd w:id="1877"/>
      <w:bookmarkEnd w:id="1878"/>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79" w:name="_Toc11338556"/>
      <w:bookmarkStart w:id="1880" w:name="_Toc27585188"/>
      <w:bookmarkStart w:id="1881" w:name="_Toc36457149"/>
      <w:bookmarkStart w:id="1882" w:name="_Toc45028033"/>
      <w:bookmarkStart w:id="1883" w:name="_Toc45028868"/>
      <w:bookmarkStart w:id="1884" w:name="_Toc51867629"/>
      <w:bookmarkStart w:id="1885" w:name="_Toc98485754"/>
      <w:r w:rsidRPr="00B3056F">
        <w:t>6.1.3.17.3.2</w:t>
      </w:r>
      <w:r w:rsidRPr="00B3056F">
        <w:tab/>
        <w:t>PATCH</w:t>
      </w:r>
      <w:bookmarkEnd w:id="1879"/>
      <w:bookmarkEnd w:id="1880"/>
      <w:bookmarkEnd w:id="1881"/>
      <w:bookmarkEnd w:id="1882"/>
      <w:bookmarkEnd w:id="1883"/>
      <w:bookmarkEnd w:id="1884"/>
      <w:bookmarkEnd w:id="1885"/>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86" w:name="_Toc11338557"/>
      <w:bookmarkStart w:id="1887" w:name="_Toc27585189"/>
      <w:bookmarkStart w:id="1888" w:name="_Toc36457150"/>
      <w:bookmarkStart w:id="1889" w:name="_Toc45028034"/>
      <w:bookmarkStart w:id="1890" w:name="_Toc45028869"/>
      <w:bookmarkStart w:id="1891" w:name="_Toc51867630"/>
      <w:bookmarkStart w:id="1892" w:name="_Toc98485755"/>
      <w:r w:rsidRPr="00B3056F">
        <w:t>6.1.3.18</w:t>
      </w:r>
      <w:r w:rsidRPr="00B3056F">
        <w:tab/>
        <w:t>Resource: UeContextInSmsfData</w:t>
      </w:r>
      <w:bookmarkEnd w:id="1886"/>
      <w:bookmarkEnd w:id="1887"/>
      <w:r w:rsidRPr="00B3056F">
        <w:t xml:space="preserve"> (Document)</w:t>
      </w:r>
      <w:bookmarkEnd w:id="1888"/>
      <w:bookmarkEnd w:id="1889"/>
      <w:bookmarkEnd w:id="1890"/>
      <w:bookmarkEnd w:id="1891"/>
      <w:bookmarkEnd w:id="1892"/>
    </w:p>
    <w:p w14:paraId="70B13EE5" w14:textId="77777777" w:rsidR="00EF45DA" w:rsidRPr="00B3056F" w:rsidRDefault="00EF45DA" w:rsidP="00EF45DA">
      <w:pPr>
        <w:pStyle w:val="Heading5"/>
      </w:pPr>
      <w:bookmarkStart w:id="1893" w:name="_Toc11338558"/>
      <w:bookmarkStart w:id="1894" w:name="_Toc27585190"/>
      <w:bookmarkStart w:id="1895" w:name="_Toc36457151"/>
      <w:bookmarkStart w:id="1896" w:name="_Toc45028035"/>
      <w:bookmarkStart w:id="1897" w:name="_Toc45028870"/>
      <w:bookmarkStart w:id="1898" w:name="_Toc51867631"/>
      <w:bookmarkStart w:id="1899" w:name="_Toc98485756"/>
      <w:r w:rsidRPr="00B3056F">
        <w:t>6.1.3.18.1</w:t>
      </w:r>
      <w:r w:rsidRPr="00B3056F">
        <w:tab/>
        <w:t>Description</w:t>
      </w:r>
      <w:bookmarkEnd w:id="1893"/>
      <w:bookmarkEnd w:id="1894"/>
      <w:bookmarkEnd w:id="1895"/>
      <w:bookmarkEnd w:id="1896"/>
      <w:bookmarkEnd w:id="1897"/>
      <w:bookmarkEnd w:id="1898"/>
      <w:bookmarkEnd w:id="1899"/>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00" w:name="_Toc11338559"/>
      <w:bookmarkStart w:id="1901" w:name="_Toc27585191"/>
      <w:bookmarkStart w:id="1902" w:name="_Toc36457152"/>
      <w:bookmarkStart w:id="1903" w:name="_Toc45028036"/>
      <w:bookmarkStart w:id="1904" w:name="_Toc45028871"/>
      <w:bookmarkStart w:id="1905" w:name="_Toc51867632"/>
      <w:bookmarkStart w:id="1906" w:name="_Toc98485757"/>
      <w:r w:rsidRPr="00B3056F">
        <w:t>6.1.3.18.2</w:t>
      </w:r>
      <w:r w:rsidRPr="00B3056F">
        <w:tab/>
        <w:t>Resource Definition</w:t>
      </w:r>
      <w:bookmarkEnd w:id="1900"/>
      <w:bookmarkEnd w:id="1901"/>
      <w:bookmarkEnd w:id="1902"/>
      <w:bookmarkEnd w:id="1903"/>
      <w:bookmarkEnd w:id="1904"/>
      <w:bookmarkEnd w:id="1905"/>
      <w:bookmarkEnd w:id="1906"/>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07" w:name="_Toc11338560"/>
      <w:bookmarkStart w:id="1908" w:name="_Toc27585192"/>
      <w:bookmarkStart w:id="1909" w:name="_Toc36457153"/>
      <w:bookmarkStart w:id="1910" w:name="_Toc45028037"/>
      <w:bookmarkStart w:id="1911" w:name="_Toc45028872"/>
      <w:bookmarkStart w:id="1912" w:name="_Toc51867633"/>
      <w:bookmarkStart w:id="1913" w:name="_Toc98485758"/>
      <w:r w:rsidRPr="00B3056F">
        <w:t>6.1.3.18.3</w:t>
      </w:r>
      <w:r w:rsidRPr="00B3056F">
        <w:tab/>
        <w:t>Resource Standard Methods</w:t>
      </w:r>
      <w:bookmarkEnd w:id="1907"/>
      <w:bookmarkEnd w:id="1908"/>
      <w:bookmarkEnd w:id="1909"/>
      <w:bookmarkEnd w:id="1910"/>
      <w:bookmarkEnd w:id="1911"/>
      <w:bookmarkEnd w:id="1912"/>
      <w:bookmarkEnd w:id="1913"/>
    </w:p>
    <w:p w14:paraId="7BEC22E8" w14:textId="77777777" w:rsidR="00EF45DA" w:rsidRPr="00B3056F" w:rsidRDefault="00EF45DA" w:rsidP="00225B21">
      <w:pPr>
        <w:pStyle w:val="H6"/>
      </w:pPr>
      <w:bookmarkStart w:id="1914" w:name="_Toc11338561"/>
      <w:bookmarkStart w:id="1915" w:name="_Toc27585193"/>
      <w:bookmarkStart w:id="1916" w:name="_Toc36457154"/>
      <w:bookmarkStart w:id="1917" w:name="_Toc45028038"/>
      <w:bookmarkStart w:id="1918" w:name="_Toc45028873"/>
      <w:bookmarkStart w:id="1919" w:name="_Toc51867634"/>
      <w:bookmarkStart w:id="1920" w:name="_Toc98485759"/>
      <w:r w:rsidRPr="00B3056F">
        <w:t>6.1.3.18.3.1</w:t>
      </w:r>
      <w:r w:rsidRPr="00B3056F">
        <w:tab/>
        <w:t>GET</w:t>
      </w:r>
      <w:bookmarkEnd w:id="1914"/>
      <w:bookmarkEnd w:id="1915"/>
      <w:bookmarkEnd w:id="1916"/>
      <w:bookmarkEnd w:id="1917"/>
      <w:bookmarkEnd w:id="1918"/>
      <w:bookmarkEnd w:id="1919"/>
      <w:bookmarkEnd w:id="1920"/>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21" w:name="_Toc11338562"/>
      <w:bookmarkStart w:id="1922" w:name="_Toc27585194"/>
      <w:bookmarkStart w:id="1923" w:name="_Toc36457155"/>
      <w:bookmarkStart w:id="1924" w:name="_Toc45028039"/>
      <w:bookmarkStart w:id="1925" w:name="_Toc45028874"/>
      <w:bookmarkStart w:id="1926" w:name="_Toc51867635"/>
      <w:bookmarkStart w:id="1927" w:name="_Toc98485760"/>
      <w:r w:rsidRPr="00B3056F">
        <w:t>6.1.3.19</w:t>
      </w:r>
      <w:r w:rsidRPr="00B3056F">
        <w:tab/>
        <w:t xml:space="preserve">Resource: </w:t>
      </w:r>
      <w:r w:rsidRPr="00B3056F">
        <w:rPr>
          <w:rFonts w:hint="eastAsia"/>
          <w:lang w:eastAsia="zh-CN"/>
        </w:rPr>
        <w:t>Upu</w:t>
      </w:r>
      <w:r w:rsidRPr="00B3056F">
        <w:t>Ack</w:t>
      </w:r>
      <w:bookmarkEnd w:id="1921"/>
      <w:bookmarkEnd w:id="1922"/>
      <w:r w:rsidRPr="00B3056F">
        <w:t xml:space="preserve"> (Document)</w:t>
      </w:r>
      <w:bookmarkEnd w:id="1923"/>
      <w:bookmarkEnd w:id="1924"/>
      <w:bookmarkEnd w:id="1925"/>
      <w:bookmarkEnd w:id="1926"/>
      <w:bookmarkEnd w:id="1927"/>
    </w:p>
    <w:p w14:paraId="3623EAFA" w14:textId="77777777" w:rsidR="00EF45DA" w:rsidRPr="00B3056F" w:rsidRDefault="00EF45DA" w:rsidP="00EF45DA">
      <w:pPr>
        <w:pStyle w:val="Heading5"/>
      </w:pPr>
      <w:bookmarkStart w:id="1928" w:name="_Toc11338563"/>
      <w:bookmarkStart w:id="1929" w:name="_Toc27585195"/>
      <w:bookmarkStart w:id="1930" w:name="_Toc36457156"/>
      <w:bookmarkStart w:id="1931" w:name="_Toc45028040"/>
      <w:bookmarkStart w:id="1932" w:name="_Toc45028875"/>
      <w:bookmarkStart w:id="1933" w:name="_Toc51867636"/>
      <w:bookmarkStart w:id="1934" w:name="_Toc98485761"/>
      <w:r w:rsidRPr="00B3056F">
        <w:t>6.1.3.19.1</w:t>
      </w:r>
      <w:r w:rsidRPr="00B3056F">
        <w:tab/>
        <w:t>Description</w:t>
      </w:r>
      <w:bookmarkEnd w:id="1928"/>
      <w:bookmarkEnd w:id="1929"/>
      <w:bookmarkEnd w:id="1930"/>
      <w:bookmarkEnd w:id="1931"/>
      <w:bookmarkEnd w:id="1932"/>
      <w:bookmarkEnd w:id="1933"/>
      <w:bookmarkEnd w:id="1934"/>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35" w:name="_Toc11338564"/>
      <w:bookmarkStart w:id="1936" w:name="_Toc27585196"/>
      <w:bookmarkStart w:id="1937" w:name="_Toc36457157"/>
      <w:bookmarkStart w:id="1938" w:name="_Toc45028041"/>
      <w:bookmarkStart w:id="1939" w:name="_Toc45028876"/>
      <w:bookmarkStart w:id="1940" w:name="_Toc51867637"/>
      <w:bookmarkStart w:id="1941" w:name="_Toc98485762"/>
      <w:r w:rsidRPr="00B3056F">
        <w:t>6.1.3.19.2</w:t>
      </w:r>
      <w:r w:rsidRPr="00B3056F">
        <w:tab/>
        <w:t>Resource Definition</w:t>
      </w:r>
      <w:bookmarkEnd w:id="1935"/>
      <w:bookmarkEnd w:id="1936"/>
      <w:bookmarkEnd w:id="1937"/>
      <w:bookmarkEnd w:id="1938"/>
      <w:bookmarkEnd w:id="1939"/>
      <w:bookmarkEnd w:id="1940"/>
      <w:bookmarkEnd w:id="1941"/>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42" w:name="_Toc11338565"/>
      <w:bookmarkStart w:id="1943" w:name="_Toc27585197"/>
      <w:bookmarkStart w:id="1944" w:name="_Toc36457158"/>
      <w:bookmarkStart w:id="1945" w:name="_Toc45028042"/>
      <w:bookmarkStart w:id="1946" w:name="_Toc45028877"/>
      <w:bookmarkStart w:id="1947" w:name="_Toc51867638"/>
      <w:bookmarkStart w:id="1948" w:name="_Toc98485763"/>
      <w:r w:rsidRPr="00B3056F">
        <w:t>6.1.3.19.3</w:t>
      </w:r>
      <w:r w:rsidRPr="00B3056F">
        <w:tab/>
        <w:t>Resource Standard Methods</w:t>
      </w:r>
      <w:bookmarkEnd w:id="1942"/>
      <w:bookmarkEnd w:id="1943"/>
      <w:bookmarkEnd w:id="1944"/>
      <w:bookmarkEnd w:id="1945"/>
      <w:bookmarkEnd w:id="1946"/>
      <w:bookmarkEnd w:id="1947"/>
      <w:bookmarkEnd w:id="1948"/>
    </w:p>
    <w:p w14:paraId="1A928AE0" w14:textId="77777777" w:rsidR="00EF45DA" w:rsidRPr="00B3056F" w:rsidRDefault="00EF45DA" w:rsidP="00225B21">
      <w:pPr>
        <w:pStyle w:val="H6"/>
      </w:pPr>
      <w:bookmarkStart w:id="1949" w:name="_Toc11338566"/>
      <w:bookmarkStart w:id="1950" w:name="_Toc27585198"/>
      <w:bookmarkStart w:id="1951" w:name="_Toc36457159"/>
      <w:bookmarkStart w:id="1952" w:name="_Toc45028043"/>
      <w:bookmarkStart w:id="1953" w:name="_Toc45028878"/>
      <w:bookmarkStart w:id="1954" w:name="_Toc51867639"/>
      <w:bookmarkStart w:id="1955" w:name="_Toc98485764"/>
      <w:r w:rsidRPr="00B3056F">
        <w:t>6.1.3.19.3.1</w:t>
      </w:r>
      <w:r w:rsidRPr="00B3056F">
        <w:tab/>
        <w:t>PUT</w:t>
      </w:r>
      <w:bookmarkEnd w:id="1949"/>
      <w:bookmarkEnd w:id="1950"/>
      <w:bookmarkEnd w:id="1951"/>
      <w:bookmarkEnd w:id="1952"/>
      <w:bookmarkEnd w:id="1953"/>
      <w:bookmarkEnd w:id="1954"/>
      <w:bookmarkEnd w:id="1955"/>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56" w:name="_Toc11338567"/>
      <w:bookmarkStart w:id="1957" w:name="_Toc27585199"/>
      <w:bookmarkStart w:id="1958" w:name="_Toc36457160"/>
      <w:bookmarkStart w:id="1959" w:name="_Toc45028044"/>
      <w:bookmarkStart w:id="1960" w:name="_Toc45028879"/>
      <w:bookmarkStart w:id="1961" w:name="_Toc51867640"/>
      <w:bookmarkStart w:id="1962" w:name="_Toc98485765"/>
      <w:r w:rsidRPr="00B3056F">
        <w:t>6.1.3.20</w:t>
      </w:r>
      <w:r w:rsidRPr="00B3056F">
        <w:tab/>
        <w:t>Resource: GroupIdentifiers</w:t>
      </w:r>
      <w:bookmarkEnd w:id="1956"/>
      <w:bookmarkEnd w:id="1957"/>
      <w:r w:rsidRPr="00B3056F">
        <w:t xml:space="preserve"> (Document)</w:t>
      </w:r>
      <w:bookmarkEnd w:id="1958"/>
      <w:bookmarkEnd w:id="1959"/>
      <w:bookmarkEnd w:id="1960"/>
      <w:bookmarkEnd w:id="1961"/>
      <w:bookmarkEnd w:id="1962"/>
    </w:p>
    <w:p w14:paraId="7DA8D8B9" w14:textId="77777777" w:rsidR="00EF45DA" w:rsidRPr="00B3056F" w:rsidRDefault="00EF45DA" w:rsidP="00EF45DA">
      <w:pPr>
        <w:pStyle w:val="Heading5"/>
      </w:pPr>
      <w:bookmarkStart w:id="1963" w:name="_Toc11338568"/>
      <w:bookmarkStart w:id="1964" w:name="_Toc27585200"/>
      <w:bookmarkStart w:id="1965" w:name="_Toc36457161"/>
      <w:bookmarkStart w:id="1966" w:name="_Toc45028045"/>
      <w:bookmarkStart w:id="1967" w:name="_Toc45028880"/>
      <w:bookmarkStart w:id="1968" w:name="_Toc51867641"/>
      <w:bookmarkStart w:id="1969" w:name="_Toc98485766"/>
      <w:r w:rsidRPr="00B3056F">
        <w:t>6.1.3.20.1</w:t>
      </w:r>
      <w:r w:rsidRPr="00B3056F">
        <w:tab/>
        <w:t>Description</w:t>
      </w:r>
      <w:bookmarkEnd w:id="1963"/>
      <w:bookmarkEnd w:id="1964"/>
      <w:bookmarkEnd w:id="1965"/>
      <w:bookmarkEnd w:id="1966"/>
      <w:bookmarkEnd w:id="1967"/>
      <w:bookmarkEnd w:id="1968"/>
      <w:bookmarkEnd w:id="1969"/>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70" w:name="_Toc11338569"/>
      <w:bookmarkStart w:id="1971" w:name="_Toc27585201"/>
      <w:bookmarkStart w:id="1972" w:name="_Toc36457162"/>
      <w:bookmarkStart w:id="1973" w:name="_Toc45028046"/>
      <w:bookmarkStart w:id="1974" w:name="_Toc45028881"/>
      <w:bookmarkStart w:id="1975" w:name="_Toc51867642"/>
      <w:bookmarkStart w:id="1976" w:name="_Toc98485767"/>
      <w:r w:rsidRPr="00B3056F">
        <w:t>6.1.3.20.2</w:t>
      </w:r>
      <w:r w:rsidRPr="00B3056F">
        <w:tab/>
        <w:t>Resource Definition</w:t>
      </w:r>
      <w:bookmarkEnd w:id="1970"/>
      <w:bookmarkEnd w:id="1971"/>
      <w:bookmarkEnd w:id="1972"/>
      <w:bookmarkEnd w:id="1973"/>
      <w:bookmarkEnd w:id="1974"/>
      <w:bookmarkEnd w:id="1975"/>
      <w:bookmarkEnd w:id="1976"/>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77" w:name="_Toc11338570"/>
      <w:bookmarkStart w:id="1978" w:name="_Toc27585202"/>
      <w:bookmarkStart w:id="1979" w:name="_Toc36457163"/>
      <w:bookmarkStart w:id="1980" w:name="_Toc45028047"/>
      <w:bookmarkStart w:id="1981" w:name="_Toc45028882"/>
      <w:bookmarkStart w:id="1982" w:name="_Toc51867643"/>
      <w:bookmarkStart w:id="1983" w:name="_Toc98485768"/>
      <w:r w:rsidRPr="00B3056F">
        <w:t>6.1.3.20.3</w:t>
      </w:r>
      <w:r w:rsidRPr="00B3056F">
        <w:tab/>
        <w:t>Resource Standard Methods</w:t>
      </w:r>
      <w:bookmarkEnd w:id="1977"/>
      <w:bookmarkEnd w:id="1978"/>
      <w:bookmarkEnd w:id="1979"/>
      <w:bookmarkEnd w:id="1980"/>
      <w:bookmarkEnd w:id="1981"/>
      <w:bookmarkEnd w:id="1982"/>
      <w:bookmarkEnd w:id="1983"/>
    </w:p>
    <w:p w14:paraId="7222675A" w14:textId="77777777" w:rsidR="00EF45DA" w:rsidRPr="00B3056F" w:rsidRDefault="00EF45DA" w:rsidP="00225B21">
      <w:pPr>
        <w:pStyle w:val="H6"/>
      </w:pPr>
      <w:bookmarkStart w:id="1984" w:name="_Toc11338571"/>
      <w:bookmarkStart w:id="1985" w:name="_Toc27585203"/>
      <w:bookmarkStart w:id="1986" w:name="_Toc36457164"/>
      <w:bookmarkStart w:id="1987" w:name="_Toc45028048"/>
      <w:bookmarkStart w:id="1988" w:name="_Toc45028883"/>
      <w:bookmarkStart w:id="1989" w:name="_Toc51867644"/>
      <w:bookmarkStart w:id="1990" w:name="_Toc98485769"/>
      <w:r w:rsidRPr="00B3056F">
        <w:t>6.1.3.20.3.1</w:t>
      </w:r>
      <w:r w:rsidRPr="00B3056F">
        <w:tab/>
        <w:t>GET</w:t>
      </w:r>
      <w:bookmarkEnd w:id="1984"/>
      <w:bookmarkEnd w:id="1985"/>
      <w:bookmarkEnd w:id="1986"/>
      <w:bookmarkEnd w:id="1987"/>
      <w:bookmarkEnd w:id="1988"/>
      <w:bookmarkEnd w:id="1989"/>
      <w:bookmarkEnd w:id="1990"/>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91" w:name="_Toc27585204"/>
      <w:bookmarkStart w:id="1992" w:name="_Toc36457165"/>
      <w:bookmarkStart w:id="1993" w:name="_Toc45028049"/>
      <w:bookmarkStart w:id="1994" w:name="_Toc45028884"/>
      <w:bookmarkStart w:id="1995" w:name="_Toc51867645"/>
      <w:bookmarkStart w:id="1996" w:name="_Toc98485770"/>
      <w:bookmarkStart w:id="1997" w:name="_Toc11338572"/>
      <w:r w:rsidRPr="00B3056F">
        <w:t>6.1.3.21</w:t>
      </w:r>
      <w:r w:rsidRPr="00B3056F">
        <w:tab/>
        <w:t>Resource: SnssaisAck</w:t>
      </w:r>
      <w:bookmarkEnd w:id="1991"/>
      <w:r w:rsidRPr="00B3056F">
        <w:t xml:space="preserve"> (Document)</w:t>
      </w:r>
      <w:bookmarkEnd w:id="1992"/>
      <w:bookmarkEnd w:id="1993"/>
      <w:bookmarkEnd w:id="1994"/>
      <w:bookmarkEnd w:id="1995"/>
      <w:bookmarkEnd w:id="1996"/>
    </w:p>
    <w:p w14:paraId="4D981B74" w14:textId="77777777" w:rsidR="00EF45DA" w:rsidRPr="00B3056F" w:rsidRDefault="00EF45DA" w:rsidP="00EF45DA">
      <w:pPr>
        <w:pStyle w:val="Heading5"/>
      </w:pPr>
      <w:bookmarkStart w:id="1998" w:name="_Toc27585205"/>
      <w:bookmarkStart w:id="1999" w:name="_Toc36457166"/>
      <w:bookmarkStart w:id="2000" w:name="_Toc45028050"/>
      <w:bookmarkStart w:id="2001" w:name="_Toc45028885"/>
      <w:bookmarkStart w:id="2002" w:name="_Toc51867646"/>
      <w:bookmarkStart w:id="2003" w:name="_Toc98485771"/>
      <w:r w:rsidRPr="00B3056F">
        <w:t>6.1.3.21.1</w:t>
      </w:r>
      <w:r w:rsidRPr="00B3056F">
        <w:tab/>
        <w:t>Description</w:t>
      </w:r>
      <w:bookmarkEnd w:id="1998"/>
      <w:bookmarkEnd w:id="1999"/>
      <w:bookmarkEnd w:id="2000"/>
      <w:bookmarkEnd w:id="2001"/>
      <w:bookmarkEnd w:id="2002"/>
      <w:bookmarkEnd w:id="2003"/>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04" w:name="_Toc27585206"/>
      <w:bookmarkStart w:id="2005" w:name="_Toc36457167"/>
      <w:bookmarkStart w:id="2006" w:name="_Toc45028051"/>
      <w:bookmarkStart w:id="2007" w:name="_Toc45028886"/>
      <w:bookmarkStart w:id="2008" w:name="_Toc51867647"/>
      <w:bookmarkStart w:id="2009" w:name="_Toc98485772"/>
      <w:r w:rsidRPr="00B3056F">
        <w:t>6.1.3.21.2</w:t>
      </w:r>
      <w:r w:rsidRPr="00B3056F">
        <w:tab/>
        <w:t>Resource Definition</w:t>
      </w:r>
      <w:bookmarkEnd w:id="2004"/>
      <w:bookmarkEnd w:id="2005"/>
      <w:bookmarkEnd w:id="2006"/>
      <w:bookmarkEnd w:id="2007"/>
      <w:bookmarkEnd w:id="2008"/>
      <w:bookmarkEnd w:id="2009"/>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10" w:name="_Toc27585207"/>
      <w:bookmarkStart w:id="2011" w:name="_Toc36457168"/>
      <w:bookmarkStart w:id="2012" w:name="_Toc45028052"/>
      <w:bookmarkStart w:id="2013" w:name="_Toc45028887"/>
      <w:bookmarkStart w:id="2014" w:name="_Toc51867648"/>
      <w:bookmarkStart w:id="2015" w:name="_Toc98485773"/>
      <w:r w:rsidRPr="00B3056F">
        <w:t>6.1.3.21.3</w:t>
      </w:r>
      <w:r w:rsidRPr="00B3056F">
        <w:tab/>
        <w:t>Resource Standard Methods</w:t>
      </w:r>
      <w:bookmarkEnd w:id="2010"/>
      <w:bookmarkEnd w:id="2011"/>
      <w:bookmarkEnd w:id="2012"/>
      <w:bookmarkEnd w:id="2013"/>
      <w:bookmarkEnd w:id="2014"/>
      <w:bookmarkEnd w:id="2015"/>
    </w:p>
    <w:p w14:paraId="43FAC5ED" w14:textId="77777777" w:rsidR="00EF45DA" w:rsidRPr="00B3056F" w:rsidRDefault="00EF45DA" w:rsidP="00225B21">
      <w:pPr>
        <w:pStyle w:val="H6"/>
      </w:pPr>
      <w:bookmarkStart w:id="2016" w:name="_Toc27585208"/>
      <w:bookmarkStart w:id="2017" w:name="_Toc36457169"/>
      <w:bookmarkStart w:id="2018" w:name="_Toc45028053"/>
      <w:bookmarkStart w:id="2019" w:name="_Toc45028888"/>
      <w:bookmarkStart w:id="2020" w:name="_Toc51867649"/>
      <w:bookmarkStart w:id="2021" w:name="_Toc98485774"/>
      <w:r w:rsidRPr="00B3056F">
        <w:t>6.1.3.21.3.1</w:t>
      </w:r>
      <w:r w:rsidRPr="00B3056F">
        <w:tab/>
        <w:t>PUT</w:t>
      </w:r>
      <w:bookmarkEnd w:id="2016"/>
      <w:bookmarkEnd w:id="2017"/>
      <w:bookmarkEnd w:id="2018"/>
      <w:bookmarkEnd w:id="2019"/>
      <w:bookmarkEnd w:id="2020"/>
      <w:bookmarkEnd w:id="2021"/>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2022" w:name="_Toc27585209"/>
      <w:bookmarkStart w:id="2023" w:name="_Toc36457170"/>
      <w:bookmarkStart w:id="2024" w:name="_Toc45028054"/>
      <w:bookmarkStart w:id="2025" w:name="_Toc45028889"/>
      <w:bookmarkStart w:id="2026" w:name="_Toc51867650"/>
      <w:bookmarkStart w:id="2027" w:name="_Toc98485775"/>
      <w:r w:rsidRPr="00B3056F">
        <w:t>6.1.3.22</w:t>
      </w:r>
      <w:r w:rsidRPr="00B3056F">
        <w:tab/>
        <w:t>Resource: CagAck</w:t>
      </w:r>
      <w:bookmarkEnd w:id="2022"/>
      <w:r w:rsidRPr="00B3056F">
        <w:t xml:space="preserve"> (Document)</w:t>
      </w:r>
      <w:bookmarkEnd w:id="2023"/>
      <w:bookmarkEnd w:id="2024"/>
      <w:bookmarkEnd w:id="2025"/>
      <w:bookmarkEnd w:id="2026"/>
      <w:bookmarkEnd w:id="2027"/>
    </w:p>
    <w:p w14:paraId="50C07313" w14:textId="77777777" w:rsidR="00EF45DA" w:rsidRPr="00B3056F" w:rsidRDefault="00EF45DA" w:rsidP="00EF45DA">
      <w:pPr>
        <w:pStyle w:val="Heading5"/>
      </w:pPr>
      <w:bookmarkStart w:id="2028" w:name="_Toc27585210"/>
      <w:bookmarkStart w:id="2029" w:name="_Toc36457171"/>
      <w:bookmarkStart w:id="2030" w:name="_Toc45028055"/>
      <w:bookmarkStart w:id="2031" w:name="_Toc45028890"/>
      <w:bookmarkStart w:id="2032" w:name="_Toc51867651"/>
      <w:bookmarkStart w:id="2033" w:name="_Toc98485776"/>
      <w:r w:rsidRPr="00B3056F">
        <w:t>6.1.3.22.1</w:t>
      </w:r>
      <w:r w:rsidRPr="00B3056F">
        <w:tab/>
        <w:t>Description</w:t>
      </w:r>
      <w:bookmarkEnd w:id="2028"/>
      <w:bookmarkEnd w:id="2029"/>
      <w:bookmarkEnd w:id="2030"/>
      <w:bookmarkEnd w:id="2031"/>
      <w:bookmarkEnd w:id="2032"/>
      <w:bookmarkEnd w:id="2033"/>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34" w:name="_Toc27585211"/>
      <w:bookmarkStart w:id="2035" w:name="_Toc36457172"/>
      <w:bookmarkStart w:id="2036" w:name="_Toc45028056"/>
      <w:bookmarkStart w:id="2037" w:name="_Toc45028891"/>
      <w:bookmarkStart w:id="2038" w:name="_Toc51867652"/>
      <w:bookmarkStart w:id="2039" w:name="_Toc98485777"/>
      <w:r w:rsidRPr="00B3056F">
        <w:t>6.1.3.22.2</w:t>
      </w:r>
      <w:r w:rsidRPr="00B3056F">
        <w:tab/>
        <w:t>Resource Definition</w:t>
      </w:r>
      <w:bookmarkEnd w:id="2034"/>
      <w:bookmarkEnd w:id="2035"/>
      <w:bookmarkEnd w:id="2036"/>
      <w:bookmarkEnd w:id="2037"/>
      <w:bookmarkEnd w:id="2038"/>
      <w:bookmarkEnd w:id="2039"/>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40" w:name="_Toc27585212"/>
      <w:bookmarkStart w:id="2041" w:name="_Toc36457173"/>
      <w:bookmarkStart w:id="2042" w:name="_Toc45028057"/>
      <w:bookmarkStart w:id="2043" w:name="_Toc45028892"/>
      <w:bookmarkStart w:id="2044" w:name="_Toc51867653"/>
      <w:bookmarkStart w:id="2045" w:name="_Toc98485778"/>
      <w:r w:rsidRPr="00B3056F">
        <w:t>6.1.3.22.3</w:t>
      </w:r>
      <w:r w:rsidRPr="00B3056F">
        <w:tab/>
        <w:t>Resource Standard Methods</w:t>
      </w:r>
      <w:bookmarkEnd w:id="2040"/>
      <w:bookmarkEnd w:id="2041"/>
      <w:bookmarkEnd w:id="2042"/>
      <w:bookmarkEnd w:id="2043"/>
      <w:bookmarkEnd w:id="2044"/>
      <w:bookmarkEnd w:id="2045"/>
    </w:p>
    <w:p w14:paraId="265E6CDA" w14:textId="77777777" w:rsidR="00EF45DA" w:rsidRPr="00B3056F" w:rsidRDefault="00EF45DA" w:rsidP="00225B21">
      <w:pPr>
        <w:pStyle w:val="H6"/>
      </w:pPr>
      <w:bookmarkStart w:id="2046" w:name="_Toc27585213"/>
      <w:bookmarkStart w:id="2047" w:name="_Toc36457174"/>
      <w:bookmarkStart w:id="2048" w:name="_Toc45028058"/>
      <w:bookmarkStart w:id="2049" w:name="_Toc45028893"/>
      <w:bookmarkStart w:id="2050" w:name="_Toc51867654"/>
      <w:bookmarkStart w:id="2051" w:name="_Toc98485779"/>
      <w:r w:rsidRPr="00B3056F">
        <w:t>6.1.3.22.3.1</w:t>
      </w:r>
      <w:r w:rsidRPr="00B3056F">
        <w:tab/>
        <w:t>PUT</w:t>
      </w:r>
      <w:bookmarkEnd w:id="2046"/>
      <w:bookmarkEnd w:id="2047"/>
      <w:bookmarkEnd w:id="2048"/>
      <w:bookmarkEnd w:id="2049"/>
      <w:bookmarkEnd w:id="2050"/>
      <w:bookmarkEnd w:id="2051"/>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52" w:name="_Toc27585214"/>
      <w:bookmarkStart w:id="2053" w:name="_Toc36457175"/>
      <w:bookmarkStart w:id="2054" w:name="_Toc45028059"/>
      <w:bookmarkStart w:id="2055" w:name="_Toc45028894"/>
      <w:bookmarkStart w:id="2056" w:name="_Toc51867655"/>
      <w:bookmarkStart w:id="2057" w:name="_Toc98485780"/>
      <w:r w:rsidRPr="00B3056F">
        <w:t>6.1.3.23</w:t>
      </w:r>
      <w:r w:rsidRPr="00B3056F">
        <w:tab/>
        <w:t xml:space="preserve">Resource: </w:t>
      </w:r>
      <w:r w:rsidRPr="00B3056F">
        <w:rPr>
          <w:rFonts w:hint="eastAsia"/>
          <w:lang w:eastAsia="zh-CN"/>
        </w:rPr>
        <w:t>Lcs</w:t>
      </w:r>
      <w:r w:rsidRPr="00B3056F">
        <w:rPr>
          <w:lang w:eastAsia="zh-CN"/>
        </w:rPr>
        <w:t>PrivacySubscriptionData</w:t>
      </w:r>
      <w:bookmarkEnd w:id="2052"/>
      <w:r w:rsidRPr="00B3056F">
        <w:t xml:space="preserve"> (Document)</w:t>
      </w:r>
      <w:bookmarkEnd w:id="2053"/>
      <w:bookmarkEnd w:id="2054"/>
      <w:bookmarkEnd w:id="2055"/>
      <w:bookmarkEnd w:id="2056"/>
      <w:bookmarkEnd w:id="2057"/>
    </w:p>
    <w:p w14:paraId="41BB566E" w14:textId="77777777" w:rsidR="00EF45DA" w:rsidRPr="00B3056F" w:rsidRDefault="00EF45DA" w:rsidP="00EF45DA">
      <w:pPr>
        <w:pStyle w:val="Heading5"/>
      </w:pPr>
      <w:bookmarkStart w:id="2058" w:name="_Toc27585215"/>
      <w:bookmarkStart w:id="2059" w:name="_Toc36457176"/>
      <w:bookmarkStart w:id="2060" w:name="_Toc45028060"/>
      <w:bookmarkStart w:id="2061" w:name="_Toc45028895"/>
      <w:bookmarkStart w:id="2062" w:name="_Toc51867656"/>
      <w:bookmarkStart w:id="2063" w:name="_Toc98485781"/>
      <w:r w:rsidRPr="00B3056F">
        <w:t>6.1.3.23.1</w:t>
      </w:r>
      <w:r w:rsidRPr="00B3056F">
        <w:tab/>
        <w:t>Description</w:t>
      </w:r>
      <w:bookmarkEnd w:id="2058"/>
      <w:bookmarkEnd w:id="2059"/>
      <w:bookmarkEnd w:id="2060"/>
      <w:bookmarkEnd w:id="2061"/>
      <w:bookmarkEnd w:id="2062"/>
      <w:bookmarkEnd w:id="2063"/>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64" w:name="_Toc27585216"/>
      <w:bookmarkStart w:id="2065" w:name="_Toc36457177"/>
      <w:bookmarkStart w:id="2066" w:name="_Toc45028061"/>
      <w:bookmarkStart w:id="2067" w:name="_Toc45028896"/>
      <w:bookmarkStart w:id="2068" w:name="_Toc51867657"/>
      <w:bookmarkStart w:id="2069" w:name="_Toc98485782"/>
      <w:r w:rsidRPr="00B3056F">
        <w:t>6.1.3.23.2</w:t>
      </w:r>
      <w:r w:rsidRPr="00B3056F">
        <w:tab/>
        <w:t>Resource Definition</w:t>
      </w:r>
      <w:bookmarkEnd w:id="2064"/>
      <w:bookmarkEnd w:id="2065"/>
      <w:bookmarkEnd w:id="2066"/>
      <w:bookmarkEnd w:id="2067"/>
      <w:bookmarkEnd w:id="2068"/>
      <w:bookmarkEnd w:id="2069"/>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70" w:name="_Toc27585217"/>
      <w:bookmarkStart w:id="2071" w:name="_Toc36457178"/>
      <w:bookmarkStart w:id="2072" w:name="_Toc45028062"/>
      <w:bookmarkStart w:id="2073" w:name="_Toc45028897"/>
      <w:bookmarkStart w:id="2074" w:name="_Toc51867658"/>
      <w:bookmarkStart w:id="2075" w:name="_Toc98485783"/>
      <w:r w:rsidRPr="00B3056F">
        <w:t>6.1.3.23.3</w:t>
      </w:r>
      <w:r w:rsidRPr="00B3056F">
        <w:tab/>
        <w:t>Resource Standard Methods</w:t>
      </w:r>
      <w:bookmarkEnd w:id="2070"/>
      <w:bookmarkEnd w:id="2071"/>
      <w:bookmarkEnd w:id="2072"/>
      <w:bookmarkEnd w:id="2073"/>
      <w:bookmarkEnd w:id="2074"/>
      <w:bookmarkEnd w:id="2075"/>
    </w:p>
    <w:p w14:paraId="6407461A" w14:textId="77777777" w:rsidR="00EF45DA" w:rsidRPr="00B3056F" w:rsidRDefault="00EF45DA" w:rsidP="00225B21">
      <w:pPr>
        <w:pStyle w:val="H6"/>
      </w:pPr>
      <w:bookmarkStart w:id="2076" w:name="_Toc27585218"/>
      <w:bookmarkStart w:id="2077" w:name="_Toc36457179"/>
      <w:bookmarkStart w:id="2078" w:name="_Toc45028063"/>
      <w:bookmarkStart w:id="2079" w:name="_Toc45028898"/>
      <w:bookmarkStart w:id="2080" w:name="_Toc51867659"/>
      <w:bookmarkStart w:id="2081" w:name="_Toc98485784"/>
      <w:r w:rsidRPr="00B3056F">
        <w:t>6.1.3.23.3.1</w:t>
      </w:r>
      <w:r w:rsidRPr="00B3056F">
        <w:tab/>
        <w:t>GET</w:t>
      </w:r>
      <w:bookmarkEnd w:id="2076"/>
      <w:bookmarkEnd w:id="2077"/>
      <w:bookmarkEnd w:id="2078"/>
      <w:bookmarkEnd w:id="2079"/>
      <w:bookmarkEnd w:id="2080"/>
      <w:bookmarkEnd w:id="2081"/>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82" w:name="_Toc27585219"/>
      <w:bookmarkStart w:id="2083" w:name="_Toc36457180"/>
      <w:bookmarkStart w:id="2084" w:name="_Toc45028064"/>
      <w:bookmarkStart w:id="2085" w:name="_Toc45028899"/>
      <w:bookmarkStart w:id="2086" w:name="_Toc51867660"/>
      <w:bookmarkStart w:id="2087" w:name="_Toc98485785"/>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82"/>
      <w:r w:rsidRPr="00B3056F">
        <w:t xml:space="preserve"> (Document)</w:t>
      </w:r>
      <w:bookmarkEnd w:id="2083"/>
      <w:bookmarkEnd w:id="2084"/>
      <w:bookmarkEnd w:id="2085"/>
      <w:bookmarkEnd w:id="2086"/>
      <w:bookmarkEnd w:id="2087"/>
    </w:p>
    <w:p w14:paraId="76796E16" w14:textId="77777777" w:rsidR="00EF45DA" w:rsidRPr="00B3056F" w:rsidRDefault="00EF45DA" w:rsidP="00EF45DA">
      <w:pPr>
        <w:pStyle w:val="Heading5"/>
      </w:pPr>
      <w:bookmarkStart w:id="2088" w:name="_Toc27585220"/>
      <w:bookmarkStart w:id="2089" w:name="_Toc36457181"/>
      <w:bookmarkStart w:id="2090" w:name="_Toc45028065"/>
      <w:bookmarkStart w:id="2091" w:name="_Toc45028900"/>
      <w:bookmarkStart w:id="2092" w:name="_Toc51867661"/>
      <w:bookmarkStart w:id="2093" w:name="_Toc98485786"/>
      <w:r w:rsidRPr="00B3056F">
        <w:t>6.1.3.24.1</w:t>
      </w:r>
      <w:r w:rsidRPr="00B3056F">
        <w:tab/>
        <w:t>Description</w:t>
      </w:r>
      <w:bookmarkEnd w:id="2088"/>
      <w:bookmarkEnd w:id="2089"/>
      <w:bookmarkEnd w:id="2090"/>
      <w:bookmarkEnd w:id="2091"/>
      <w:bookmarkEnd w:id="2092"/>
      <w:bookmarkEnd w:id="2093"/>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94" w:name="_Toc27585221"/>
      <w:bookmarkStart w:id="2095" w:name="_Toc36457182"/>
      <w:bookmarkStart w:id="2096" w:name="_Toc45028066"/>
      <w:bookmarkStart w:id="2097" w:name="_Toc45028901"/>
      <w:bookmarkStart w:id="2098" w:name="_Toc51867662"/>
      <w:bookmarkStart w:id="2099" w:name="_Toc98485787"/>
      <w:r w:rsidRPr="00B3056F">
        <w:t>6.1.3.24.2</w:t>
      </w:r>
      <w:r w:rsidRPr="00B3056F">
        <w:tab/>
        <w:t>Resource Definition</w:t>
      </w:r>
      <w:bookmarkEnd w:id="2094"/>
      <w:bookmarkEnd w:id="2095"/>
      <w:bookmarkEnd w:id="2096"/>
      <w:bookmarkEnd w:id="2097"/>
      <w:bookmarkEnd w:id="2098"/>
      <w:bookmarkEnd w:id="2099"/>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00" w:name="_Toc27585222"/>
      <w:bookmarkStart w:id="2101" w:name="_Toc36457183"/>
      <w:bookmarkStart w:id="2102" w:name="_Toc45028067"/>
      <w:bookmarkStart w:id="2103" w:name="_Toc45028902"/>
      <w:bookmarkStart w:id="2104" w:name="_Toc51867663"/>
      <w:bookmarkStart w:id="2105" w:name="_Toc98485788"/>
      <w:r w:rsidRPr="00B3056F">
        <w:t>6.1.3.24.3</w:t>
      </w:r>
      <w:r w:rsidRPr="00B3056F">
        <w:tab/>
        <w:t>Resource Standard Methods</w:t>
      </w:r>
      <w:bookmarkEnd w:id="2100"/>
      <w:bookmarkEnd w:id="2101"/>
      <w:bookmarkEnd w:id="2102"/>
      <w:bookmarkEnd w:id="2103"/>
      <w:bookmarkEnd w:id="2104"/>
      <w:bookmarkEnd w:id="2105"/>
    </w:p>
    <w:p w14:paraId="6218FD92" w14:textId="77777777" w:rsidR="00EF45DA" w:rsidRPr="00B3056F" w:rsidRDefault="00EF45DA" w:rsidP="00225B21">
      <w:pPr>
        <w:pStyle w:val="H6"/>
      </w:pPr>
      <w:bookmarkStart w:id="2106" w:name="_Toc27585223"/>
      <w:bookmarkStart w:id="2107" w:name="_Toc36457184"/>
      <w:bookmarkStart w:id="2108" w:name="_Toc45028068"/>
      <w:bookmarkStart w:id="2109" w:name="_Toc45028903"/>
      <w:bookmarkStart w:id="2110" w:name="_Toc51867664"/>
      <w:bookmarkStart w:id="2111" w:name="_Toc98485789"/>
      <w:r w:rsidRPr="00B3056F">
        <w:t>6.1.3.24.3.1</w:t>
      </w:r>
      <w:r w:rsidRPr="00B3056F">
        <w:tab/>
        <w:t>GET</w:t>
      </w:r>
      <w:bookmarkEnd w:id="2106"/>
      <w:bookmarkEnd w:id="2107"/>
      <w:bookmarkEnd w:id="2108"/>
      <w:bookmarkEnd w:id="2109"/>
      <w:bookmarkEnd w:id="2110"/>
      <w:bookmarkEnd w:id="2111"/>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12" w:name="_Toc36457185"/>
      <w:bookmarkStart w:id="2113" w:name="_Toc45028069"/>
      <w:bookmarkStart w:id="2114" w:name="_Toc45028904"/>
      <w:bookmarkStart w:id="2115" w:name="_Toc51867665"/>
      <w:bookmarkStart w:id="2116" w:name="_Toc98485790"/>
      <w:bookmarkStart w:id="2117"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12"/>
      <w:bookmarkEnd w:id="2113"/>
      <w:bookmarkEnd w:id="2114"/>
      <w:bookmarkEnd w:id="2115"/>
      <w:bookmarkEnd w:id="2116"/>
    </w:p>
    <w:p w14:paraId="3AE0A347" w14:textId="77777777" w:rsidR="00EF45DA" w:rsidRPr="00B3056F" w:rsidRDefault="00EF45DA" w:rsidP="00EF45DA">
      <w:pPr>
        <w:pStyle w:val="Heading5"/>
      </w:pPr>
      <w:bookmarkStart w:id="2118" w:name="_Toc36457186"/>
      <w:bookmarkStart w:id="2119" w:name="_Toc45028070"/>
      <w:bookmarkStart w:id="2120" w:name="_Toc45028905"/>
      <w:bookmarkStart w:id="2121" w:name="_Toc51867666"/>
      <w:bookmarkStart w:id="2122" w:name="_Toc98485791"/>
      <w:r w:rsidRPr="00B3056F">
        <w:t>6.1.3.25.1</w:t>
      </w:r>
      <w:r w:rsidRPr="00B3056F">
        <w:tab/>
        <w:t>Description</w:t>
      </w:r>
      <w:bookmarkEnd w:id="2118"/>
      <w:bookmarkEnd w:id="2119"/>
      <w:bookmarkEnd w:id="2120"/>
      <w:bookmarkEnd w:id="2121"/>
      <w:bookmarkEnd w:id="2122"/>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23" w:name="_Toc36457187"/>
      <w:bookmarkStart w:id="2124" w:name="_Toc45028071"/>
      <w:bookmarkStart w:id="2125" w:name="_Toc45028906"/>
      <w:bookmarkStart w:id="2126" w:name="_Toc51867667"/>
      <w:bookmarkStart w:id="2127" w:name="_Toc98485792"/>
      <w:r w:rsidRPr="00B3056F">
        <w:t>6.1.3.25.2</w:t>
      </w:r>
      <w:r w:rsidRPr="00B3056F">
        <w:tab/>
        <w:t>Resource Definition</w:t>
      </w:r>
      <w:bookmarkEnd w:id="2123"/>
      <w:bookmarkEnd w:id="2124"/>
      <w:bookmarkEnd w:id="2125"/>
      <w:bookmarkEnd w:id="2126"/>
      <w:bookmarkEnd w:id="2127"/>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28" w:name="_Toc36457188"/>
      <w:bookmarkStart w:id="2129" w:name="_Toc45028072"/>
      <w:bookmarkStart w:id="2130" w:name="_Toc45028907"/>
      <w:bookmarkStart w:id="2131" w:name="_Toc51867668"/>
      <w:bookmarkStart w:id="2132" w:name="_Toc98485793"/>
      <w:r w:rsidRPr="00B3056F">
        <w:t>6.1.3.25.3</w:t>
      </w:r>
      <w:r w:rsidRPr="00B3056F">
        <w:tab/>
        <w:t>Resource Standard Methods</w:t>
      </w:r>
      <w:bookmarkEnd w:id="2128"/>
      <w:bookmarkEnd w:id="2129"/>
      <w:bookmarkEnd w:id="2130"/>
      <w:bookmarkEnd w:id="2131"/>
      <w:bookmarkEnd w:id="2132"/>
    </w:p>
    <w:p w14:paraId="27E97634" w14:textId="77777777" w:rsidR="00EF45DA" w:rsidRPr="00B3056F" w:rsidRDefault="00EF45DA" w:rsidP="00225B21">
      <w:pPr>
        <w:pStyle w:val="H6"/>
      </w:pPr>
      <w:bookmarkStart w:id="2133" w:name="_Toc36457189"/>
      <w:bookmarkStart w:id="2134" w:name="_Toc45028073"/>
      <w:bookmarkStart w:id="2135" w:name="_Toc45028908"/>
      <w:bookmarkStart w:id="2136" w:name="_Toc51867669"/>
      <w:bookmarkStart w:id="2137" w:name="_Toc98485794"/>
      <w:r w:rsidRPr="00B3056F">
        <w:t>6.1.3.25.3.1</w:t>
      </w:r>
      <w:r w:rsidRPr="00B3056F">
        <w:tab/>
        <w:t>GET</w:t>
      </w:r>
      <w:bookmarkEnd w:id="2133"/>
      <w:bookmarkEnd w:id="2134"/>
      <w:bookmarkEnd w:id="2135"/>
      <w:bookmarkEnd w:id="2136"/>
      <w:bookmarkEnd w:id="213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38" w:name="_Toc45028074"/>
      <w:bookmarkStart w:id="2139" w:name="_Toc45028909"/>
      <w:bookmarkStart w:id="2140" w:name="_Toc51867670"/>
      <w:bookmarkStart w:id="2141" w:name="_Toc98485795"/>
      <w:bookmarkStart w:id="2142" w:name="_Toc36457190"/>
      <w:r>
        <w:t>6.1.3.</w:t>
      </w:r>
      <w:r w:rsidR="00064EEE">
        <w:t>26</w:t>
      </w:r>
      <w:r>
        <w:tab/>
        <w:t>Resource: UeContextInA</w:t>
      </w:r>
      <w:r w:rsidRPr="00B3056F">
        <w:t>mfData (Document)</w:t>
      </w:r>
      <w:bookmarkEnd w:id="2138"/>
      <w:bookmarkEnd w:id="2139"/>
      <w:bookmarkEnd w:id="2140"/>
      <w:bookmarkEnd w:id="2141"/>
    </w:p>
    <w:p w14:paraId="7C444589" w14:textId="02C6760A" w:rsidR="007D6C81" w:rsidRPr="00B3056F" w:rsidRDefault="007D6C81" w:rsidP="007D6C81">
      <w:pPr>
        <w:pStyle w:val="Heading5"/>
      </w:pPr>
      <w:bookmarkStart w:id="2143" w:name="_Toc45028075"/>
      <w:bookmarkStart w:id="2144" w:name="_Toc45028910"/>
      <w:bookmarkStart w:id="2145" w:name="_Toc51867671"/>
      <w:bookmarkStart w:id="2146" w:name="_Toc98485796"/>
      <w:r w:rsidRPr="00B3056F">
        <w:t>6.1.3.</w:t>
      </w:r>
      <w:r w:rsidR="00064EEE">
        <w:t>26</w:t>
      </w:r>
      <w:r w:rsidRPr="00B3056F">
        <w:t>.1</w:t>
      </w:r>
      <w:r w:rsidRPr="00B3056F">
        <w:tab/>
        <w:t>Description</w:t>
      </w:r>
      <w:bookmarkEnd w:id="2143"/>
      <w:bookmarkEnd w:id="2144"/>
      <w:bookmarkEnd w:id="2145"/>
      <w:bookmarkEnd w:id="214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47" w:name="_Toc45028076"/>
      <w:bookmarkStart w:id="2148" w:name="_Toc45028911"/>
      <w:bookmarkStart w:id="2149" w:name="_Toc51867672"/>
      <w:bookmarkStart w:id="2150" w:name="_Toc98485797"/>
      <w:r w:rsidRPr="00B3056F">
        <w:t>6.1.3.</w:t>
      </w:r>
      <w:r w:rsidR="00064EEE">
        <w:t>26</w:t>
      </w:r>
      <w:r w:rsidRPr="00B3056F">
        <w:t>.2</w:t>
      </w:r>
      <w:r w:rsidRPr="00B3056F">
        <w:tab/>
        <w:t>Resource Definition</w:t>
      </w:r>
      <w:bookmarkEnd w:id="2147"/>
      <w:bookmarkEnd w:id="2148"/>
      <w:bookmarkEnd w:id="2149"/>
      <w:bookmarkEnd w:id="215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51" w:name="_Toc45028077"/>
      <w:bookmarkStart w:id="2152" w:name="_Toc45028912"/>
      <w:bookmarkStart w:id="2153" w:name="_Toc51867673"/>
      <w:bookmarkStart w:id="2154" w:name="_Toc98485798"/>
      <w:r w:rsidRPr="00B3056F">
        <w:t>6.1.3.</w:t>
      </w:r>
      <w:r w:rsidR="00064EEE">
        <w:t>26</w:t>
      </w:r>
      <w:r w:rsidRPr="00B3056F">
        <w:t>.3</w:t>
      </w:r>
      <w:r w:rsidRPr="00B3056F">
        <w:tab/>
        <w:t>Resource Standard Methods</w:t>
      </w:r>
      <w:bookmarkEnd w:id="2151"/>
      <w:bookmarkEnd w:id="2152"/>
      <w:bookmarkEnd w:id="2153"/>
      <w:bookmarkEnd w:id="2154"/>
    </w:p>
    <w:p w14:paraId="32B02802" w14:textId="11D78F96" w:rsidR="007D6C81" w:rsidRPr="00B3056F" w:rsidRDefault="007D6C81" w:rsidP="00225B21">
      <w:pPr>
        <w:pStyle w:val="H6"/>
      </w:pPr>
      <w:bookmarkStart w:id="2155" w:name="_Toc45028078"/>
      <w:bookmarkStart w:id="2156" w:name="_Toc45028913"/>
      <w:bookmarkStart w:id="2157" w:name="_Toc51867674"/>
      <w:bookmarkStart w:id="2158" w:name="_Toc98485799"/>
      <w:r w:rsidRPr="00B3056F">
        <w:t>6.1.3.</w:t>
      </w:r>
      <w:r w:rsidR="00064EEE">
        <w:t>26</w:t>
      </w:r>
      <w:r w:rsidRPr="00B3056F">
        <w:t>.3.1</w:t>
      </w:r>
      <w:r w:rsidRPr="00B3056F">
        <w:tab/>
        <w:t>GET</w:t>
      </w:r>
      <w:bookmarkEnd w:id="2155"/>
      <w:bookmarkEnd w:id="2156"/>
      <w:bookmarkEnd w:id="2157"/>
      <w:bookmarkEnd w:id="2158"/>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59" w:name="_Toc45028079"/>
      <w:bookmarkStart w:id="2160" w:name="_Toc45028914"/>
      <w:bookmarkStart w:id="2161" w:name="_Toc51867675"/>
      <w:bookmarkStart w:id="2162" w:name="_Toc98485800"/>
      <w:r>
        <w:t>6.1.3.</w:t>
      </w:r>
      <w:r w:rsidR="0043191A">
        <w:t>27</w:t>
      </w:r>
      <w:r>
        <w:tab/>
        <w:t xml:space="preserve">Resource: </w:t>
      </w:r>
      <w:r>
        <w:rPr>
          <w:lang w:eastAsia="zh-CN"/>
        </w:rPr>
        <w:t>V2xSubscriptionData</w:t>
      </w:r>
      <w:r>
        <w:t xml:space="preserve"> (Document)</w:t>
      </w:r>
      <w:bookmarkEnd w:id="2159"/>
      <w:bookmarkEnd w:id="2160"/>
      <w:bookmarkEnd w:id="2161"/>
      <w:bookmarkEnd w:id="2162"/>
    </w:p>
    <w:p w14:paraId="62745B18" w14:textId="758546BA" w:rsidR="002867C4" w:rsidRDefault="002867C4" w:rsidP="002867C4">
      <w:pPr>
        <w:pStyle w:val="Heading5"/>
      </w:pPr>
      <w:bookmarkStart w:id="2163" w:name="_Toc45028080"/>
      <w:bookmarkStart w:id="2164" w:name="_Toc45028915"/>
      <w:bookmarkStart w:id="2165" w:name="_Toc51867676"/>
      <w:bookmarkStart w:id="2166" w:name="_Toc98485801"/>
      <w:r>
        <w:t>6.1.3.</w:t>
      </w:r>
      <w:r w:rsidR="0043191A">
        <w:t>27</w:t>
      </w:r>
      <w:r>
        <w:t>.1</w:t>
      </w:r>
      <w:r>
        <w:tab/>
        <w:t>Description</w:t>
      </w:r>
      <w:bookmarkEnd w:id="2163"/>
      <w:bookmarkEnd w:id="2164"/>
      <w:bookmarkEnd w:id="2165"/>
      <w:bookmarkEnd w:id="2166"/>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67" w:name="_Toc45028081"/>
      <w:bookmarkStart w:id="2168" w:name="_Toc45028916"/>
      <w:bookmarkStart w:id="2169" w:name="_Toc51867677"/>
      <w:bookmarkStart w:id="2170" w:name="_Toc98485802"/>
      <w:r>
        <w:t>6.1.3.</w:t>
      </w:r>
      <w:r w:rsidR="0043191A">
        <w:t>27</w:t>
      </w:r>
      <w:r>
        <w:t>.2</w:t>
      </w:r>
      <w:r>
        <w:tab/>
        <w:t>Resource Definition</w:t>
      </w:r>
      <w:bookmarkEnd w:id="2167"/>
      <w:bookmarkEnd w:id="2168"/>
      <w:bookmarkEnd w:id="2169"/>
      <w:bookmarkEnd w:id="2170"/>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71" w:name="_Toc45028082"/>
      <w:bookmarkStart w:id="2172" w:name="_Toc45028917"/>
      <w:bookmarkStart w:id="2173" w:name="_Toc51867678"/>
      <w:bookmarkStart w:id="2174" w:name="_Toc98485803"/>
      <w:r>
        <w:t>6.1.3.</w:t>
      </w:r>
      <w:r w:rsidR="0043191A">
        <w:t>27</w:t>
      </w:r>
      <w:r>
        <w:t>.3</w:t>
      </w:r>
      <w:r>
        <w:tab/>
        <w:t>Resource Standard Methods</w:t>
      </w:r>
      <w:bookmarkEnd w:id="2171"/>
      <w:bookmarkEnd w:id="2172"/>
      <w:bookmarkEnd w:id="2173"/>
      <w:bookmarkEnd w:id="2174"/>
    </w:p>
    <w:p w14:paraId="7A9829F4" w14:textId="2E6E6307" w:rsidR="002867C4" w:rsidRDefault="002867C4" w:rsidP="00225B21">
      <w:pPr>
        <w:pStyle w:val="H6"/>
      </w:pPr>
      <w:bookmarkStart w:id="2175" w:name="_Toc45028083"/>
      <w:bookmarkStart w:id="2176" w:name="_Toc45028918"/>
      <w:bookmarkStart w:id="2177" w:name="_Toc51867679"/>
      <w:bookmarkStart w:id="2178" w:name="_Toc98485804"/>
      <w:r>
        <w:t>6.1.3.</w:t>
      </w:r>
      <w:r w:rsidR="0043191A">
        <w:t>27</w:t>
      </w:r>
      <w:r>
        <w:t>.3.1</w:t>
      </w:r>
      <w:r>
        <w:tab/>
        <w:t>GET</w:t>
      </w:r>
      <w:bookmarkEnd w:id="2175"/>
      <w:bookmarkEnd w:id="2176"/>
      <w:bookmarkEnd w:id="2177"/>
      <w:bookmarkEnd w:id="2178"/>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79" w:name="_Toc9848580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79"/>
    </w:p>
    <w:p w14:paraId="207A87BF" w14:textId="6CC54ED6" w:rsidR="00933301" w:rsidRPr="003531B5" w:rsidRDefault="00933301" w:rsidP="00E57F4C">
      <w:pPr>
        <w:pStyle w:val="Heading5"/>
      </w:pPr>
      <w:bookmarkStart w:id="2180" w:name="_Toc98485806"/>
      <w:r w:rsidRPr="00E57F4C">
        <w:t>6.1.3.</w:t>
      </w:r>
      <w:r w:rsidR="001B4D0F" w:rsidRPr="00E57F4C">
        <w:t>28</w:t>
      </w:r>
      <w:r w:rsidRPr="00E57F4C">
        <w:t>.1</w:t>
      </w:r>
      <w:r w:rsidRPr="00E57F4C">
        <w:tab/>
        <w:t>Description</w:t>
      </w:r>
      <w:bookmarkEnd w:id="2180"/>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81" w:name="_Toc98485807"/>
      <w:r w:rsidRPr="00E57F4C">
        <w:t>6.1.3.</w:t>
      </w:r>
      <w:r w:rsidR="001B4D0F" w:rsidRPr="00E57F4C">
        <w:t>28</w:t>
      </w:r>
      <w:r w:rsidRPr="00E57F4C">
        <w:t>.2</w:t>
      </w:r>
      <w:r w:rsidRPr="00E57F4C">
        <w:tab/>
        <w:t>Resource Definition</w:t>
      </w:r>
      <w:bookmarkEnd w:id="2181"/>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82" w:name="_Toc98485808"/>
      <w:r w:rsidRPr="00E57F4C">
        <w:t>6.1.3.</w:t>
      </w:r>
      <w:r w:rsidR="001B4D0F" w:rsidRPr="00E57F4C">
        <w:t>28</w:t>
      </w:r>
      <w:r w:rsidRPr="00E57F4C">
        <w:t>.3</w:t>
      </w:r>
      <w:r w:rsidRPr="00E57F4C">
        <w:tab/>
        <w:t>Resource Standard Methods</w:t>
      </w:r>
      <w:bookmarkEnd w:id="2182"/>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83" w:name="_Toc98485809"/>
      <w:bookmarkStart w:id="2184" w:name="_Toc45028084"/>
      <w:bookmarkStart w:id="2185" w:name="_Toc45028919"/>
      <w:bookmarkStart w:id="2186" w:name="_Toc51867680"/>
      <w:r>
        <w:t>6.1.3.</w:t>
      </w:r>
      <w:r w:rsidR="002B4F2A">
        <w:t>29</w:t>
      </w:r>
      <w:r>
        <w:tab/>
        <w:t>Resource: Individual</w:t>
      </w:r>
      <w:r w:rsidRPr="00B3056F">
        <w:t>SharedData</w:t>
      </w:r>
      <w:r w:rsidRPr="00C0042D">
        <w:t xml:space="preserve"> </w:t>
      </w:r>
      <w:r>
        <w:t>(</w:t>
      </w:r>
      <w:r w:rsidRPr="00C0042D">
        <w:t>Document</w:t>
      </w:r>
      <w:r>
        <w:t>)</w:t>
      </w:r>
      <w:bookmarkEnd w:id="2183"/>
    </w:p>
    <w:p w14:paraId="59C47319" w14:textId="77BBEB58" w:rsidR="00AF7CC7" w:rsidRDefault="00AF7CC7" w:rsidP="00AF7CC7">
      <w:pPr>
        <w:pStyle w:val="Heading5"/>
      </w:pPr>
      <w:bookmarkStart w:id="2187" w:name="_Toc98485810"/>
      <w:r>
        <w:t>6.1.3.</w:t>
      </w:r>
      <w:r w:rsidR="002B4F2A">
        <w:t>29</w:t>
      </w:r>
      <w:r>
        <w:t>.1</w:t>
      </w:r>
      <w:r>
        <w:tab/>
        <w:t>Description</w:t>
      </w:r>
      <w:bookmarkEnd w:id="2187"/>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88" w:name="_Toc98485811"/>
      <w:r>
        <w:t>6.1.3.</w:t>
      </w:r>
      <w:r w:rsidR="002B4F2A">
        <w:t>29</w:t>
      </w:r>
      <w:r>
        <w:t>.2</w:t>
      </w:r>
      <w:r>
        <w:tab/>
        <w:t>Resource Definition</w:t>
      </w:r>
      <w:bookmarkEnd w:id="2188"/>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89" w:name="_Toc98485812"/>
      <w:r>
        <w:t>6.1.3.</w:t>
      </w:r>
      <w:r w:rsidR="002B4F2A">
        <w:t>29</w:t>
      </w:r>
      <w:r>
        <w:t>.3</w:t>
      </w:r>
      <w:r>
        <w:tab/>
        <w:t>Resource Standard Methods</w:t>
      </w:r>
      <w:bookmarkEnd w:id="2189"/>
    </w:p>
    <w:p w14:paraId="64E0DD35" w14:textId="7CE91D39" w:rsidR="00AF7CC7" w:rsidRDefault="00AF7CC7" w:rsidP="00225B21">
      <w:pPr>
        <w:pStyle w:val="H6"/>
      </w:pPr>
      <w:bookmarkStart w:id="2190" w:name="_Toc98485813"/>
      <w:r>
        <w:t>6.1.3.</w:t>
      </w:r>
      <w:r w:rsidR="002B4F2A">
        <w:t>29</w:t>
      </w:r>
      <w:r>
        <w:t>.3.1</w:t>
      </w:r>
      <w:r>
        <w:tab/>
        <w:t>GET</w:t>
      </w:r>
      <w:bookmarkEnd w:id="2190"/>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91" w:name="_Toc98485814"/>
      <w:r w:rsidRPr="00B3056F">
        <w:t>6.1.4</w:t>
      </w:r>
      <w:r w:rsidRPr="00B3056F">
        <w:tab/>
        <w:t>Custom Operations without associated resources</w:t>
      </w:r>
      <w:bookmarkEnd w:id="1997"/>
      <w:bookmarkEnd w:id="2117"/>
      <w:bookmarkEnd w:id="2142"/>
      <w:bookmarkEnd w:id="2184"/>
      <w:bookmarkEnd w:id="2185"/>
      <w:bookmarkEnd w:id="2186"/>
      <w:bookmarkEnd w:id="2191"/>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92" w:name="_Toc11338573"/>
      <w:bookmarkStart w:id="2193" w:name="_Toc27585225"/>
      <w:bookmarkStart w:id="2194" w:name="_Toc36457191"/>
      <w:bookmarkStart w:id="2195" w:name="_Toc45028085"/>
      <w:bookmarkStart w:id="2196" w:name="_Toc45028920"/>
      <w:bookmarkStart w:id="2197" w:name="_Toc51867681"/>
      <w:bookmarkStart w:id="2198" w:name="_Toc98485815"/>
      <w:r w:rsidRPr="00B3056F">
        <w:t>6.1.5</w:t>
      </w:r>
      <w:r w:rsidRPr="00B3056F">
        <w:tab/>
        <w:t>Notifications</w:t>
      </w:r>
      <w:bookmarkEnd w:id="2192"/>
      <w:bookmarkEnd w:id="2193"/>
      <w:bookmarkEnd w:id="2194"/>
      <w:bookmarkEnd w:id="2195"/>
      <w:bookmarkEnd w:id="2196"/>
      <w:bookmarkEnd w:id="2197"/>
      <w:bookmarkEnd w:id="2198"/>
    </w:p>
    <w:p w14:paraId="58FFD578" w14:textId="77777777" w:rsidR="00EF45DA" w:rsidRPr="00B3056F" w:rsidRDefault="00EF45DA" w:rsidP="00EF45DA">
      <w:pPr>
        <w:pStyle w:val="Heading4"/>
      </w:pPr>
      <w:bookmarkStart w:id="2199" w:name="_Toc11338574"/>
      <w:bookmarkStart w:id="2200" w:name="_Toc27585226"/>
      <w:bookmarkStart w:id="2201" w:name="_Toc36457192"/>
      <w:bookmarkStart w:id="2202" w:name="_Toc45028086"/>
      <w:bookmarkStart w:id="2203" w:name="_Toc45028921"/>
      <w:bookmarkStart w:id="2204" w:name="_Toc51867682"/>
      <w:bookmarkStart w:id="2205" w:name="_Toc98485816"/>
      <w:r w:rsidRPr="00B3056F">
        <w:t>6.1.5.1</w:t>
      </w:r>
      <w:r w:rsidRPr="00B3056F">
        <w:tab/>
        <w:t>General</w:t>
      </w:r>
      <w:bookmarkEnd w:id="2199"/>
      <w:bookmarkEnd w:id="2200"/>
      <w:bookmarkEnd w:id="2201"/>
      <w:bookmarkEnd w:id="2202"/>
      <w:bookmarkEnd w:id="2203"/>
      <w:bookmarkEnd w:id="2204"/>
      <w:bookmarkEnd w:id="2205"/>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06" w:name="_Toc11338575"/>
      <w:bookmarkStart w:id="2207" w:name="_Toc27585227"/>
      <w:bookmarkStart w:id="2208" w:name="_Toc36457193"/>
      <w:bookmarkStart w:id="2209" w:name="_Toc45028087"/>
      <w:bookmarkStart w:id="2210" w:name="_Toc45028922"/>
      <w:bookmarkStart w:id="2211" w:name="_Toc51867683"/>
      <w:bookmarkStart w:id="2212" w:name="_Toc98485817"/>
      <w:r w:rsidRPr="00B3056F">
        <w:t>6.1.5.2</w:t>
      </w:r>
      <w:r w:rsidRPr="00B3056F">
        <w:tab/>
        <w:t>Data Change Notification</w:t>
      </w:r>
      <w:bookmarkEnd w:id="2206"/>
      <w:bookmarkEnd w:id="2207"/>
      <w:bookmarkEnd w:id="2208"/>
      <w:bookmarkEnd w:id="2209"/>
      <w:bookmarkEnd w:id="2210"/>
      <w:bookmarkEnd w:id="2211"/>
      <w:bookmarkEnd w:id="2212"/>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13" w:name="_Toc11338576"/>
      <w:bookmarkStart w:id="2214" w:name="_Toc27585228"/>
      <w:bookmarkStart w:id="2215" w:name="_Toc36457194"/>
      <w:bookmarkStart w:id="2216" w:name="_Toc45028088"/>
      <w:bookmarkStart w:id="2217" w:name="_Toc45028923"/>
      <w:bookmarkStart w:id="2218" w:name="_Toc51867684"/>
      <w:bookmarkStart w:id="2219" w:name="_Toc98485818"/>
      <w:r w:rsidRPr="00B3056F">
        <w:t>6.1.6</w:t>
      </w:r>
      <w:r w:rsidRPr="00B3056F">
        <w:tab/>
        <w:t>Data Model</w:t>
      </w:r>
      <w:bookmarkEnd w:id="2213"/>
      <w:bookmarkEnd w:id="2214"/>
      <w:bookmarkEnd w:id="2215"/>
      <w:bookmarkEnd w:id="2216"/>
      <w:bookmarkEnd w:id="2217"/>
      <w:bookmarkEnd w:id="2218"/>
      <w:bookmarkEnd w:id="2219"/>
    </w:p>
    <w:p w14:paraId="2E3EB439" w14:textId="77777777" w:rsidR="00EF45DA" w:rsidRPr="00B3056F" w:rsidRDefault="00EF45DA" w:rsidP="00EF45DA">
      <w:pPr>
        <w:pStyle w:val="Heading4"/>
      </w:pPr>
      <w:bookmarkStart w:id="2220" w:name="_Toc11338577"/>
      <w:bookmarkStart w:id="2221" w:name="_Toc27585229"/>
      <w:bookmarkStart w:id="2222" w:name="_Toc36457195"/>
      <w:bookmarkStart w:id="2223" w:name="_Toc45028089"/>
      <w:bookmarkStart w:id="2224" w:name="_Toc45028924"/>
      <w:bookmarkStart w:id="2225" w:name="_Toc51867685"/>
      <w:bookmarkStart w:id="2226" w:name="_Toc98485819"/>
      <w:r w:rsidRPr="00B3056F">
        <w:t>6.1.6.1</w:t>
      </w:r>
      <w:r w:rsidRPr="00B3056F">
        <w:tab/>
        <w:t>General</w:t>
      </w:r>
      <w:bookmarkEnd w:id="2220"/>
      <w:bookmarkEnd w:id="2221"/>
      <w:bookmarkEnd w:id="2222"/>
      <w:bookmarkEnd w:id="2223"/>
      <w:bookmarkEnd w:id="2224"/>
      <w:bookmarkEnd w:id="2225"/>
      <w:bookmarkEnd w:id="2226"/>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27" w:name="_Toc11338578"/>
      <w:bookmarkStart w:id="2228" w:name="_Toc27585230"/>
      <w:bookmarkStart w:id="2229" w:name="_Toc36457196"/>
      <w:bookmarkStart w:id="2230" w:name="_Toc45028090"/>
      <w:bookmarkStart w:id="2231" w:name="_Toc45028925"/>
      <w:bookmarkStart w:id="2232" w:name="_Toc51867686"/>
      <w:bookmarkStart w:id="2233" w:name="_Toc98485820"/>
      <w:r w:rsidRPr="00B3056F">
        <w:rPr>
          <w:lang w:val="en-US"/>
        </w:rPr>
        <w:t>6.1.6.2</w:t>
      </w:r>
      <w:r w:rsidRPr="00B3056F">
        <w:rPr>
          <w:lang w:val="en-US"/>
        </w:rPr>
        <w:tab/>
        <w:t>Structured data types</w:t>
      </w:r>
      <w:bookmarkEnd w:id="2227"/>
      <w:bookmarkEnd w:id="2228"/>
      <w:bookmarkEnd w:id="2229"/>
      <w:bookmarkEnd w:id="2230"/>
      <w:bookmarkEnd w:id="2231"/>
      <w:bookmarkEnd w:id="2232"/>
      <w:bookmarkEnd w:id="2233"/>
    </w:p>
    <w:p w14:paraId="64D66EE4" w14:textId="77777777" w:rsidR="00EF45DA" w:rsidRPr="00B3056F" w:rsidRDefault="00EF45DA" w:rsidP="00EF45DA">
      <w:pPr>
        <w:pStyle w:val="Heading5"/>
      </w:pPr>
      <w:bookmarkStart w:id="2234" w:name="_Toc11338579"/>
      <w:bookmarkStart w:id="2235" w:name="_Toc27585231"/>
      <w:bookmarkStart w:id="2236" w:name="_Toc36457197"/>
      <w:bookmarkStart w:id="2237" w:name="_Toc45028091"/>
      <w:bookmarkStart w:id="2238" w:name="_Toc45028926"/>
      <w:bookmarkStart w:id="2239" w:name="_Toc51867687"/>
      <w:bookmarkStart w:id="2240" w:name="_Toc98485821"/>
      <w:r w:rsidRPr="00B3056F">
        <w:t>6.1.6.2.1</w:t>
      </w:r>
      <w:r w:rsidRPr="00B3056F">
        <w:tab/>
        <w:t>Introduction</w:t>
      </w:r>
      <w:bookmarkEnd w:id="2234"/>
      <w:bookmarkEnd w:id="2235"/>
      <w:bookmarkEnd w:id="2236"/>
      <w:bookmarkEnd w:id="2237"/>
      <w:bookmarkEnd w:id="2238"/>
      <w:bookmarkEnd w:id="2239"/>
      <w:bookmarkEnd w:id="2240"/>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41" w:name="_Toc11338580"/>
      <w:bookmarkStart w:id="2242" w:name="_Toc27585232"/>
      <w:bookmarkStart w:id="2243" w:name="_Toc36457198"/>
      <w:bookmarkStart w:id="2244" w:name="_Toc45028092"/>
      <w:bookmarkStart w:id="2245" w:name="_Toc45028927"/>
      <w:bookmarkStart w:id="2246" w:name="_Toc51867688"/>
      <w:bookmarkStart w:id="2247" w:name="_Toc98485822"/>
      <w:r w:rsidRPr="00B3056F">
        <w:t>6.1.6.2.2</w:t>
      </w:r>
      <w:r w:rsidRPr="00B3056F">
        <w:tab/>
        <w:t>Type: Nssai</w:t>
      </w:r>
      <w:bookmarkEnd w:id="2241"/>
      <w:bookmarkEnd w:id="2242"/>
      <w:bookmarkEnd w:id="2243"/>
      <w:bookmarkEnd w:id="2244"/>
      <w:bookmarkEnd w:id="2245"/>
      <w:bookmarkEnd w:id="2246"/>
      <w:bookmarkEnd w:id="2247"/>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48" w:name="_Toc11338581"/>
      <w:bookmarkStart w:id="2249" w:name="_Toc27585233"/>
      <w:bookmarkStart w:id="2250" w:name="_Toc36457199"/>
      <w:bookmarkStart w:id="2251" w:name="_Toc45028093"/>
      <w:bookmarkStart w:id="2252" w:name="_Toc45028928"/>
      <w:bookmarkStart w:id="2253" w:name="_Toc51867689"/>
      <w:bookmarkStart w:id="2254" w:name="_Toc98485823"/>
      <w:r w:rsidRPr="00B3056F">
        <w:t>6.1.6.2.3</w:t>
      </w:r>
      <w:r w:rsidRPr="00B3056F">
        <w:tab/>
        <w:t>Type: SdmSubscription</w:t>
      </w:r>
      <w:bookmarkEnd w:id="2248"/>
      <w:bookmarkEnd w:id="2249"/>
      <w:bookmarkEnd w:id="2250"/>
      <w:bookmarkEnd w:id="2251"/>
      <w:bookmarkEnd w:id="2252"/>
      <w:bookmarkEnd w:id="2253"/>
      <w:bookmarkEnd w:id="2254"/>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55E20E55"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55" w:name="_Toc11338582"/>
      <w:bookmarkStart w:id="2256" w:name="_Toc27585234"/>
      <w:bookmarkStart w:id="2257" w:name="_Toc36457200"/>
      <w:bookmarkStart w:id="2258" w:name="_Toc45028094"/>
      <w:bookmarkStart w:id="2259" w:name="_Toc45028929"/>
      <w:bookmarkStart w:id="2260" w:name="_Toc51867690"/>
      <w:bookmarkStart w:id="2261" w:name="_Toc98485824"/>
      <w:r w:rsidRPr="00B3056F">
        <w:t>6.1.6.2.4</w:t>
      </w:r>
      <w:r w:rsidRPr="00B3056F">
        <w:tab/>
        <w:t>Type: AccessAndMobilitySubscriptionData</w:t>
      </w:r>
      <w:bookmarkEnd w:id="2255"/>
      <w:bookmarkEnd w:id="2256"/>
      <w:bookmarkEnd w:id="2257"/>
      <w:bookmarkEnd w:id="2258"/>
      <w:bookmarkEnd w:id="2259"/>
      <w:bookmarkEnd w:id="2260"/>
      <w:bookmarkEnd w:id="2261"/>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62" w:name="_MCCTEMPBM_CRPT55630080___7"/>
            <w:bookmarkEnd w:id="2262"/>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63" w:name="_Toc11338583"/>
      <w:bookmarkStart w:id="2264" w:name="_Toc27585235"/>
      <w:bookmarkStart w:id="2265" w:name="_Toc36457201"/>
      <w:bookmarkStart w:id="2266" w:name="_Toc45028095"/>
      <w:bookmarkStart w:id="2267" w:name="_Toc45028930"/>
      <w:bookmarkStart w:id="2268" w:name="_Toc51867691"/>
      <w:bookmarkStart w:id="2269" w:name="_Toc98485825"/>
      <w:r w:rsidRPr="00B3056F">
        <w:t>6.1.6.2.5</w:t>
      </w:r>
      <w:r w:rsidRPr="00B3056F">
        <w:tab/>
        <w:t>Type: SmfSelectionSubscriptionData</w:t>
      </w:r>
      <w:bookmarkEnd w:id="2263"/>
      <w:bookmarkEnd w:id="2264"/>
      <w:bookmarkEnd w:id="2265"/>
      <w:bookmarkEnd w:id="2266"/>
      <w:bookmarkEnd w:id="2267"/>
      <w:bookmarkEnd w:id="2268"/>
      <w:bookmarkEnd w:id="2269"/>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390B5BCB"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 xml:space="preserve">.3.2.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70" w:name="_Toc11338584"/>
      <w:bookmarkStart w:id="2271" w:name="_Toc27585236"/>
      <w:bookmarkStart w:id="2272" w:name="_Toc36457202"/>
      <w:bookmarkStart w:id="2273" w:name="_Toc45028096"/>
      <w:bookmarkStart w:id="2274" w:name="_Toc45028931"/>
      <w:bookmarkStart w:id="2275" w:name="_Toc51867692"/>
      <w:bookmarkStart w:id="2276" w:name="_Toc98485826"/>
      <w:r w:rsidRPr="00B3056F">
        <w:t>6.1.6.2.6</w:t>
      </w:r>
      <w:r w:rsidRPr="00B3056F">
        <w:tab/>
        <w:t>Type: DnnInfo</w:t>
      </w:r>
      <w:bookmarkEnd w:id="2270"/>
      <w:bookmarkEnd w:id="2271"/>
      <w:bookmarkEnd w:id="2272"/>
      <w:bookmarkEnd w:id="2273"/>
      <w:bookmarkEnd w:id="2274"/>
      <w:bookmarkEnd w:id="2275"/>
      <w:bookmarkEnd w:id="2276"/>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77" w:name="_Toc11338585"/>
      <w:bookmarkStart w:id="2278" w:name="_Toc27585237"/>
      <w:bookmarkStart w:id="2279" w:name="_Toc36457203"/>
      <w:bookmarkStart w:id="2280" w:name="_Toc45028097"/>
      <w:bookmarkStart w:id="2281" w:name="_Toc45028932"/>
      <w:bookmarkStart w:id="2282" w:name="_Toc51867693"/>
      <w:bookmarkStart w:id="2283" w:name="_Toc98485827"/>
      <w:r w:rsidRPr="00B3056F">
        <w:t>6.1.6.2.7</w:t>
      </w:r>
      <w:r w:rsidRPr="00B3056F">
        <w:tab/>
        <w:t>Type: SnssaiInfo</w:t>
      </w:r>
      <w:bookmarkEnd w:id="2277"/>
      <w:bookmarkEnd w:id="2278"/>
      <w:bookmarkEnd w:id="2279"/>
      <w:bookmarkEnd w:id="2280"/>
      <w:bookmarkEnd w:id="2281"/>
      <w:bookmarkEnd w:id="2282"/>
      <w:bookmarkEnd w:id="2283"/>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84" w:name="_Toc11338586"/>
      <w:bookmarkStart w:id="2285" w:name="_Toc27585238"/>
      <w:bookmarkStart w:id="2286" w:name="_Toc36457204"/>
      <w:bookmarkStart w:id="2287" w:name="_Toc45028098"/>
      <w:bookmarkStart w:id="2288" w:name="_Toc45028933"/>
      <w:bookmarkStart w:id="2289" w:name="_Toc51867694"/>
      <w:bookmarkStart w:id="2290" w:name="_Toc98485828"/>
      <w:r w:rsidRPr="00B3056F">
        <w:t>6.1.6.2.8</w:t>
      </w:r>
      <w:r w:rsidRPr="00B3056F">
        <w:tab/>
        <w:t>Type: SessionManagementSubscriptionData</w:t>
      </w:r>
      <w:bookmarkEnd w:id="2284"/>
      <w:bookmarkEnd w:id="2285"/>
      <w:bookmarkEnd w:id="2286"/>
      <w:bookmarkEnd w:id="2287"/>
      <w:bookmarkEnd w:id="2288"/>
      <w:bookmarkEnd w:id="2289"/>
      <w:bookmarkEnd w:id="2290"/>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91" w:name="_Toc11338587"/>
      <w:bookmarkStart w:id="2292" w:name="_Toc27585239"/>
      <w:bookmarkStart w:id="2293" w:name="_Toc36457205"/>
      <w:bookmarkStart w:id="2294" w:name="_Toc45028099"/>
      <w:bookmarkStart w:id="2295" w:name="_Toc45028934"/>
      <w:bookmarkStart w:id="2296" w:name="_Toc51867695"/>
      <w:bookmarkStart w:id="2297" w:name="_Toc98485829"/>
      <w:r w:rsidRPr="00B3056F">
        <w:t>6.1.6.2.9</w:t>
      </w:r>
      <w:r w:rsidRPr="00B3056F">
        <w:tab/>
        <w:t>Type: DnnConfiguration</w:t>
      </w:r>
      <w:bookmarkEnd w:id="2291"/>
      <w:bookmarkEnd w:id="2292"/>
      <w:bookmarkEnd w:id="2293"/>
      <w:bookmarkEnd w:id="2294"/>
      <w:bookmarkEnd w:id="2295"/>
      <w:bookmarkEnd w:id="2296"/>
      <w:bookmarkEnd w:id="2297"/>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98" w:name="_Toc11338588"/>
      <w:bookmarkStart w:id="2299" w:name="_Toc27585240"/>
      <w:bookmarkStart w:id="2300" w:name="_Toc36457206"/>
      <w:bookmarkStart w:id="2301" w:name="_Toc45028100"/>
      <w:bookmarkStart w:id="2302" w:name="_Toc45028935"/>
      <w:bookmarkStart w:id="2303" w:name="_Toc51867696"/>
      <w:bookmarkStart w:id="2304" w:name="_Toc98485830"/>
      <w:r w:rsidRPr="00B3056F">
        <w:t>6.1.6.2.10</w:t>
      </w:r>
      <w:r w:rsidRPr="00B3056F">
        <w:tab/>
        <w:t>Void</w:t>
      </w:r>
      <w:bookmarkEnd w:id="2298"/>
      <w:bookmarkEnd w:id="2299"/>
      <w:bookmarkEnd w:id="2300"/>
      <w:bookmarkEnd w:id="2301"/>
      <w:bookmarkEnd w:id="2302"/>
      <w:bookmarkEnd w:id="2303"/>
      <w:bookmarkEnd w:id="2304"/>
    </w:p>
    <w:p w14:paraId="7C736057" w14:textId="35BBE9CC" w:rsidR="00EF45DA" w:rsidRPr="00B3056F" w:rsidRDefault="00EF45DA" w:rsidP="00EF45DA">
      <w:pPr>
        <w:pStyle w:val="Heading5"/>
      </w:pPr>
      <w:bookmarkStart w:id="2305" w:name="_Toc11338589"/>
      <w:bookmarkStart w:id="2306" w:name="_Toc27585241"/>
      <w:bookmarkStart w:id="2307" w:name="_Toc36457207"/>
      <w:bookmarkStart w:id="2308" w:name="_Toc45028101"/>
      <w:bookmarkStart w:id="2309" w:name="_Toc45028936"/>
      <w:bookmarkStart w:id="2310" w:name="_Toc51867697"/>
      <w:bookmarkStart w:id="2311" w:name="_Toc98485831"/>
      <w:r w:rsidRPr="00B3056F">
        <w:t>6.1.6.2.11</w:t>
      </w:r>
      <w:r w:rsidRPr="00B3056F">
        <w:tab/>
        <w:t>Type: PduSessionTypes</w:t>
      </w:r>
      <w:bookmarkEnd w:id="2305"/>
      <w:bookmarkEnd w:id="2306"/>
      <w:bookmarkEnd w:id="2307"/>
      <w:bookmarkEnd w:id="2308"/>
      <w:bookmarkEnd w:id="2309"/>
      <w:bookmarkEnd w:id="2310"/>
      <w:bookmarkEnd w:id="2311"/>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12" w:name="_Toc11338590"/>
      <w:bookmarkStart w:id="2313" w:name="_Toc27585242"/>
      <w:bookmarkStart w:id="2314" w:name="_Toc36457208"/>
      <w:bookmarkStart w:id="2315" w:name="_Toc45028102"/>
      <w:bookmarkStart w:id="2316" w:name="_Toc45028937"/>
      <w:bookmarkStart w:id="2317" w:name="_Toc51867698"/>
      <w:bookmarkStart w:id="2318" w:name="_Toc98485832"/>
      <w:r w:rsidRPr="00B3056F">
        <w:t>6.1.6.2.12</w:t>
      </w:r>
      <w:r w:rsidRPr="00B3056F">
        <w:tab/>
        <w:t>Type: SscModes</w:t>
      </w:r>
      <w:bookmarkEnd w:id="2312"/>
      <w:bookmarkEnd w:id="2313"/>
      <w:bookmarkEnd w:id="2314"/>
      <w:bookmarkEnd w:id="2315"/>
      <w:bookmarkEnd w:id="2316"/>
      <w:bookmarkEnd w:id="2317"/>
      <w:bookmarkEnd w:id="2318"/>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19" w:name="_Toc11338591"/>
      <w:bookmarkStart w:id="2320" w:name="_Toc27585243"/>
      <w:bookmarkStart w:id="2321" w:name="_Toc36457209"/>
      <w:bookmarkStart w:id="2322" w:name="_Toc45028103"/>
      <w:bookmarkStart w:id="2323" w:name="_Toc45028938"/>
      <w:bookmarkStart w:id="2324" w:name="_Toc51867699"/>
      <w:bookmarkStart w:id="2325" w:name="_Toc98485833"/>
      <w:r w:rsidRPr="00B3056F">
        <w:t>6.1.6.2.13</w:t>
      </w:r>
      <w:r w:rsidRPr="00B3056F">
        <w:tab/>
        <w:t>Type: SmsSubscriptionData</w:t>
      </w:r>
      <w:bookmarkEnd w:id="2319"/>
      <w:bookmarkEnd w:id="2320"/>
      <w:bookmarkEnd w:id="2321"/>
      <w:bookmarkEnd w:id="2322"/>
      <w:bookmarkEnd w:id="2323"/>
      <w:bookmarkEnd w:id="2324"/>
      <w:bookmarkEnd w:id="2325"/>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26" w:name="_Toc11338592"/>
      <w:bookmarkStart w:id="2327" w:name="_Toc27585244"/>
      <w:bookmarkStart w:id="2328" w:name="_Toc36457210"/>
      <w:bookmarkStart w:id="2329" w:name="_Toc45028104"/>
      <w:bookmarkStart w:id="2330" w:name="_Toc45028939"/>
      <w:bookmarkStart w:id="2331" w:name="_Toc51867700"/>
      <w:bookmarkStart w:id="2332" w:name="_Toc98485834"/>
      <w:r w:rsidRPr="00B3056F">
        <w:t>6.1.6.2.14</w:t>
      </w:r>
      <w:r w:rsidRPr="00B3056F">
        <w:tab/>
        <w:t>Type: SmsManagementSubscriptionData</w:t>
      </w:r>
      <w:bookmarkEnd w:id="2326"/>
      <w:bookmarkEnd w:id="2327"/>
      <w:bookmarkEnd w:id="2328"/>
      <w:bookmarkEnd w:id="2329"/>
      <w:bookmarkEnd w:id="2330"/>
      <w:bookmarkEnd w:id="2331"/>
      <w:bookmarkEnd w:id="2332"/>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33" w:name="_Toc11338593"/>
      <w:bookmarkStart w:id="2334" w:name="_Toc27585245"/>
      <w:bookmarkStart w:id="2335" w:name="_Toc36457211"/>
      <w:bookmarkStart w:id="2336" w:name="_Toc45028105"/>
      <w:bookmarkStart w:id="2337" w:name="_Toc45028940"/>
      <w:bookmarkStart w:id="2338" w:name="_Toc51867701"/>
      <w:bookmarkStart w:id="2339" w:name="_Toc98485835"/>
      <w:r w:rsidRPr="00B3056F">
        <w:t>6.1.6.2.15</w:t>
      </w:r>
      <w:r w:rsidRPr="00B3056F">
        <w:tab/>
        <w:t>Type: SubscriptionDataSets</w:t>
      </w:r>
      <w:bookmarkEnd w:id="2333"/>
      <w:bookmarkEnd w:id="2334"/>
      <w:bookmarkEnd w:id="2335"/>
      <w:bookmarkEnd w:id="2336"/>
      <w:bookmarkEnd w:id="2337"/>
      <w:bookmarkEnd w:id="2338"/>
      <w:bookmarkEnd w:id="2339"/>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40" w:name="_Toc11338594"/>
      <w:bookmarkStart w:id="2341" w:name="_Toc27585246"/>
      <w:bookmarkStart w:id="2342" w:name="_Toc36457212"/>
      <w:bookmarkStart w:id="2343" w:name="_Toc45028106"/>
      <w:bookmarkStart w:id="2344" w:name="_Toc45028941"/>
      <w:bookmarkStart w:id="2345" w:name="_Toc51867702"/>
      <w:bookmarkStart w:id="2346" w:name="_Toc98485836"/>
      <w:r w:rsidRPr="00B3056F">
        <w:t>6.1.6.2.16</w:t>
      </w:r>
      <w:r w:rsidRPr="00B3056F">
        <w:tab/>
        <w:t>Type: UeContextInSmfData</w:t>
      </w:r>
      <w:bookmarkEnd w:id="2340"/>
      <w:bookmarkEnd w:id="2341"/>
      <w:bookmarkEnd w:id="2342"/>
      <w:bookmarkEnd w:id="2343"/>
      <w:bookmarkEnd w:id="2344"/>
      <w:bookmarkEnd w:id="2345"/>
      <w:bookmarkEnd w:id="2346"/>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47" w:name="_Toc11338595"/>
      <w:bookmarkStart w:id="2348" w:name="_Toc27585247"/>
      <w:bookmarkStart w:id="2349" w:name="_Toc36457213"/>
      <w:bookmarkStart w:id="2350" w:name="_Toc45028107"/>
      <w:bookmarkStart w:id="2351" w:name="_Toc45028942"/>
      <w:bookmarkStart w:id="2352" w:name="_Toc51867703"/>
      <w:bookmarkStart w:id="2353" w:name="_Toc98485837"/>
      <w:r w:rsidRPr="00B3056F">
        <w:t>6.1.6.2.17</w:t>
      </w:r>
      <w:r w:rsidRPr="00B3056F">
        <w:tab/>
        <w:t>Type: PduSession</w:t>
      </w:r>
      <w:bookmarkEnd w:id="2347"/>
      <w:bookmarkEnd w:id="2348"/>
      <w:bookmarkEnd w:id="2349"/>
      <w:bookmarkEnd w:id="2350"/>
      <w:bookmarkEnd w:id="2351"/>
      <w:bookmarkEnd w:id="2352"/>
      <w:bookmarkEnd w:id="2353"/>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54" w:name="_Toc11338596"/>
      <w:bookmarkStart w:id="2355" w:name="_Toc27585248"/>
      <w:bookmarkStart w:id="2356" w:name="_Toc36457214"/>
      <w:bookmarkStart w:id="2357" w:name="_Toc45028108"/>
      <w:bookmarkStart w:id="2358" w:name="_Toc45028943"/>
      <w:bookmarkStart w:id="2359" w:name="_Toc51867704"/>
      <w:bookmarkStart w:id="2360" w:name="_Toc98485838"/>
      <w:r w:rsidRPr="00B3056F">
        <w:t>6.1.6.2.18</w:t>
      </w:r>
      <w:r w:rsidRPr="00B3056F">
        <w:tab/>
        <w:t>Type: IdTranslationResult</w:t>
      </w:r>
      <w:bookmarkEnd w:id="2354"/>
      <w:bookmarkEnd w:id="2355"/>
      <w:bookmarkEnd w:id="2356"/>
      <w:bookmarkEnd w:id="2357"/>
      <w:bookmarkEnd w:id="2358"/>
      <w:bookmarkEnd w:id="2359"/>
      <w:bookmarkEnd w:id="2360"/>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61" w:name="_Toc11338597"/>
      <w:bookmarkStart w:id="2362" w:name="_Toc27585249"/>
      <w:bookmarkStart w:id="2363" w:name="_Toc36457215"/>
      <w:bookmarkStart w:id="2364" w:name="_Toc45028109"/>
      <w:bookmarkStart w:id="2365" w:name="_Toc45028944"/>
      <w:bookmarkStart w:id="2366" w:name="_Toc51867705"/>
      <w:bookmarkStart w:id="2367" w:name="_Toc98485839"/>
      <w:r w:rsidRPr="00B3056F">
        <w:t>6.1.6.2.19</w:t>
      </w:r>
      <w:r w:rsidRPr="00B3056F">
        <w:tab/>
        <w:t>Void</w:t>
      </w:r>
      <w:bookmarkEnd w:id="2361"/>
      <w:bookmarkEnd w:id="2362"/>
      <w:bookmarkEnd w:id="2363"/>
      <w:bookmarkEnd w:id="2364"/>
      <w:bookmarkEnd w:id="2365"/>
      <w:bookmarkEnd w:id="2366"/>
      <w:bookmarkEnd w:id="2367"/>
    </w:p>
    <w:p w14:paraId="1373AB03" w14:textId="77777777" w:rsidR="00EF45DA" w:rsidRPr="00B3056F" w:rsidRDefault="00EF45DA" w:rsidP="00EF45DA">
      <w:pPr>
        <w:pStyle w:val="Heading5"/>
      </w:pPr>
      <w:bookmarkStart w:id="2368" w:name="_Toc11338598"/>
      <w:bookmarkStart w:id="2369" w:name="_Toc27585250"/>
      <w:bookmarkStart w:id="2370" w:name="_Toc36457216"/>
      <w:bookmarkStart w:id="2371" w:name="_Toc45028110"/>
      <w:bookmarkStart w:id="2372" w:name="_Toc45028945"/>
      <w:bookmarkStart w:id="2373" w:name="_Toc51867706"/>
      <w:bookmarkStart w:id="2374" w:name="_Toc98485840"/>
      <w:r w:rsidRPr="00B3056F">
        <w:t>6.1.6.2.20</w:t>
      </w:r>
      <w:r w:rsidRPr="00B3056F">
        <w:tab/>
        <w:t>Void</w:t>
      </w:r>
      <w:bookmarkEnd w:id="2368"/>
      <w:bookmarkEnd w:id="2369"/>
      <w:bookmarkEnd w:id="2370"/>
      <w:bookmarkEnd w:id="2371"/>
      <w:bookmarkEnd w:id="2372"/>
      <w:bookmarkEnd w:id="2373"/>
      <w:bookmarkEnd w:id="2374"/>
    </w:p>
    <w:p w14:paraId="57745FA4" w14:textId="18996E02" w:rsidR="00EF45DA" w:rsidRPr="00B3056F" w:rsidRDefault="00EF45DA" w:rsidP="00EF45DA">
      <w:pPr>
        <w:pStyle w:val="Heading5"/>
      </w:pPr>
      <w:bookmarkStart w:id="2375" w:name="_Toc11338599"/>
      <w:bookmarkStart w:id="2376" w:name="_Toc27585251"/>
      <w:bookmarkStart w:id="2377" w:name="_Toc36457217"/>
      <w:bookmarkStart w:id="2378" w:name="_Toc45028111"/>
      <w:bookmarkStart w:id="2379" w:name="_Toc45028946"/>
      <w:bookmarkStart w:id="2380" w:name="_Toc51867707"/>
      <w:bookmarkStart w:id="2381" w:name="_Toc98485841"/>
      <w:r w:rsidRPr="00B3056F">
        <w:t>6.1.6.2.21</w:t>
      </w:r>
      <w:r w:rsidRPr="00B3056F">
        <w:tab/>
        <w:t>Type: ModificationNotification</w:t>
      </w:r>
      <w:bookmarkEnd w:id="2375"/>
      <w:bookmarkEnd w:id="2376"/>
      <w:bookmarkEnd w:id="2377"/>
      <w:bookmarkEnd w:id="2378"/>
      <w:bookmarkEnd w:id="2379"/>
      <w:bookmarkEnd w:id="2380"/>
      <w:bookmarkEnd w:id="2381"/>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82" w:name="_Toc11338600"/>
      <w:bookmarkStart w:id="2383" w:name="_Toc27585252"/>
      <w:bookmarkStart w:id="2384" w:name="_Toc36457218"/>
      <w:bookmarkStart w:id="2385" w:name="_Toc45028112"/>
      <w:bookmarkStart w:id="2386" w:name="_Toc45028947"/>
      <w:bookmarkStart w:id="2387" w:name="_Toc51867708"/>
      <w:bookmarkStart w:id="2388" w:name="_Toc98485842"/>
      <w:r w:rsidRPr="00B3056F">
        <w:t>6.1.6.2.22</w:t>
      </w:r>
      <w:r w:rsidRPr="00B3056F">
        <w:tab/>
        <w:t>Type: IpAddress</w:t>
      </w:r>
      <w:bookmarkEnd w:id="2382"/>
      <w:bookmarkEnd w:id="2383"/>
      <w:bookmarkEnd w:id="2384"/>
      <w:bookmarkEnd w:id="2385"/>
      <w:bookmarkEnd w:id="2386"/>
      <w:bookmarkEnd w:id="2387"/>
      <w:bookmarkEnd w:id="2388"/>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89" w:name="_Toc11338601"/>
      <w:bookmarkStart w:id="2390" w:name="_Toc27585253"/>
      <w:bookmarkStart w:id="2391" w:name="_Toc36457219"/>
      <w:bookmarkStart w:id="2392" w:name="_Toc45028113"/>
      <w:bookmarkStart w:id="2393" w:name="_Toc45028948"/>
      <w:bookmarkStart w:id="2394" w:name="_Toc51867709"/>
      <w:bookmarkStart w:id="2395" w:name="_Toc98485843"/>
      <w:r w:rsidRPr="00B3056F">
        <w:t>6.1.6.2.23</w:t>
      </w:r>
      <w:r w:rsidRPr="00B3056F">
        <w:tab/>
        <w:t>Type: UeContextInSmsfData</w:t>
      </w:r>
      <w:bookmarkEnd w:id="2389"/>
      <w:bookmarkEnd w:id="2390"/>
      <w:bookmarkEnd w:id="2391"/>
      <w:bookmarkEnd w:id="2392"/>
      <w:bookmarkEnd w:id="2393"/>
      <w:bookmarkEnd w:id="2394"/>
      <w:bookmarkEnd w:id="2395"/>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96" w:name="_Toc11338602"/>
      <w:bookmarkStart w:id="2397" w:name="_Toc27585254"/>
      <w:bookmarkStart w:id="2398" w:name="_Toc36457220"/>
      <w:bookmarkStart w:id="2399" w:name="_Toc45028114"/>
      <w:bookmarkStart w:id="2400" w:name="_Toc45028949"/>
      <w:bookmarkStart w:id="2401" w:name="_Toc51867710"/>
      <w:bookmarkStart w:id="2402" w:name="_Toc98485844"/>
      <w:r w:rsidRPr="00B3056F">
        <w:t>6.1.6.2.24</w:t>
      </w:r>
      <w:r w:rsidRPr="00B3056F">
        <w:tab/>
        <w:t>Type: SmsfInfo</w:t>
      </w:r>
      <w:bookmarkEnd w:id="2396"/>
      <w:bookmarkEnd w:id="2397"/>
      <w:bookmarkEnd w:id="2398"/>
      <w:bookmarkEnd w:id="2399"/>
      <w:bookmarkEnd w:id="2400"/>
      <w:bookmarkEnd w:id="2401"/>
      <w:bookmarkEnd w:id="2402"/>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03" w:name="_Toc11338603"/>
      <w:bookmarkStart w:id="2404" w:name="_Toc27585255"/>
      <w:bookmarkStart w:id="2405" w:name="_Toc36457221"/>
      <w:bookmarkStart w:id="2406" w:name="_Toc45028115"/>
      <w:bookmarkStart w:id="2407" w:name="_Toc45028950"/>
      <w:bookmarkStart w:id="2408" w:name="_Toc51867711"/>
      <w:bookmarkStart w:id="2409" w:name="_Toc98485845"/>
      <w:r w:rsidRPr="00B3056F">
        <w:t>6.1.6.2.25</w:t>
      </w:r>
      <w:r w:rsidRPr="00B3056F">
        <w:tab/>
        <w:t>Type: AcknowledgeInfo</w:t>
      </w:r>
      <w:bookmarkEnd w:id="2403"/>
      <w:bookmarkEnd w:id="2404"/>
      <w:bookmarkEnd w:id="2405"/>
      <w:bookmarkEnd w:id="2406"/>
      <w:bookmarkEnd w:id="2407"/>
      <w:bookmarkEnd w:id="2408"/>
      <w:bookmarkEnd w:id="2409"/>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410" w:name="_Toc11338604"/>
      <w:bookmarkStart w:id="2411" w:name="_Toc27585256"/>
      <w:bookmarkStart w:id="2412" w:name="_Toc36457222"/>
      <w:bookmarkStart w:id="2413" w:name="_Toc45028116"/>
      <w:bookmarkStart w:id="2414" w:name="_Toc45028951"/>
      <w:bookmarkStart w:id="2415" w:name="_Toc51867712"/>
      <w:bookmarkStart w:id="2416" w:name="_Toc98485846"/>
      <w:r w:rsidRPr="00B3056F">
        <w:t>6.1.6.2.26</w:t>
      </w:r>
      <w:r w:rsidRPr="00B3056F">
        <w:tab/>
        <w:t>Type: SorInfo</w:t>
      </w:r>
      <w:bookmarkEnd w:id="2410"/>
      <w:bookmarkEnd w:id="2411"/>
      <w:bookmarkEnd w:id="2412"/>
      <w:bookmarkEnd w:id="2413"/>
      <w:bookmarkEnd w:id="2414"/>
      <w:bookmarkEnd w:id="2415"/>
      <w:bookmarkEnd w:id="2416"/>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17" w:name="_Toc11338605"/>
      <w:bookmarkStart w:id="2418" w:name="_Toc27585257"/>
      <w:bookmarkStart w:id="2419" w:name="_Toc36457223"/>
      <w:bookmarkStart w:id="2420" w:name="_Toc45028117"/>
      <w:bookmarkStart w:id="2421" w:name="_Toc45028952"/>
      <w:bookmarkStart w:id="2422" w:name="_Toc51867713"/>
      <w:bookmarkStart w:id="2423" w:name="_Toc98485847"/>
      <w:r w:rsidRPr="00B3056F">
        <w:t>6.1.6.2.27</w:t>
      </w:r>
      <w:r w:rsidRPr="00B3056F">
        <w:tab/>
        <w:t>Type: SharedData</w:t>
      </w:r>
      <w:bookmarkEnd w:id="2417"/>
      <w:bookmarkEnd w:id="2418"/>
      <w:bookmarkEnd w:id="2419"/>
      <w:bookmarkEnd w:id="2420"/>
      <w:bookmarkEnd w:id="2421"/>
      <w:bookmarkEnd w:id="2422"/>
      <w:bookmarkEnd w:id="2423"/>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24" w:name="_Toc11338606"/>
      <w:bookmarkStart w:id="2425" w:name="_Toc27585258"/>
      <w:bookmarkStart w:id="2426" w:name="_Toc36457224"/>
      <w:bookmarkStart w:id="2427" w:name="_Toc45028118"/>
      <w:bookmarkStart w:id="2428" w:name="_Toc45028953"/>
      <w:bookmarkStart w:id="2429" w:name="_Toc51867714"/>
      <w:bookmarkStart w:id="2430" w:name="_Toc98485848"/>
      <w:r w:rsidRPr="00B3056F">
        <w:t>6.1.6.2.28</w:t>
      </w:r>
      <w:r w:rsidRPr="00B3056F">
        <w:tab/>
        <w:t>Type: PgwInfo</w:t>
      </w:r>
      <w:bookmarkEnd w:id="2424"/>
      <w:bookmarkEnd w:id="2425"/>
      <w:bookmarkEnd w:id="2426"/>
      <w:bookmarkEnd w:id="2427"/>
      <w:bookmarkEnd w:id="2428"/>
      <w:bookmarkEnd w:id="2429"/>
      <w:bookmarkEnd w:id="2430"/>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31" w:name="_Toc11338607"/>
      <w:bookmarkStart w:id="2432" w:name="_Toc27585259"/>
      <w:bookmarkStart w:id="2433" w:name="_Toc36457225"/>
      <w:bookmarkStart w:id="2434" w:name="_Toc45028119"/>
      <w:bookmarkStart w:id="2435" w:name="_Toc45028954"/>
      <w:bookmarkStart w:id="2436" w:name="_Toc51867715"/>
      <w:bookmarkStart w:id="2437" w:name="_Toc98485849"/>
      <w:r w:rsidRPr="00B3056F">
        <w:t>6.1.6.2.29</w:t>
      </w:r>
      <w:r w:rsidRPr="00B3056F">
        <w:tab/>
        <w:t>Type: TraceDataResponse</w:t>
      </w:r>
      <w:bookmarkEnd w:id="2431"/>
      <w:bookmarkEnd w:id="2432"/>
      <w:bookmarkEnd w:id="2433"/>
      <w:bookmarkEnd w:id="2434"/>
      <w:bookmarkEnd w:id="2435"/>
      <w:bookmarkEnd w:id="2436"/>
      <w:bookmarkEnd w:id="2437"/>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38" w:name="_Toc11338608"/>
      <w:bookmarkStart w:id="2439" w:name="_Toc27585260"/>
      <w:bookmarkStart w:id="2440" w:name="_Toc36457226"/>
      <w:bookmarkStart w:id="2441" w:name="_Toc45028120"/>
      <w:bookmarkStart w:id="2442" w:name="_Toc45028955"/>
      <w:bookmarkStart w:id="2443" w:name="_Toc51867716"/>
      <w:bookmarkStart w:id="2444" w:name="_Toc98485850"/>
      <w:r w:rsidRPr="00B3056F">
        <w:t>6.1.6.2.30</w:t>
      </w:r>
      <w:r w:rsidRPr="00B3056F">
        <w:tab/>
        <w:t>Type: SteeringContainer</w:t>
      </w:r>
      <w:bookmarkEnd w:id="2438"/>
      <w:bookmarkEnd w:id="2439"/>
      <w:bookmarkEnd w:id="2440"/>
      <w:bookmarkEnd w:id="2441"/>
      <w:bookmarkEnd w:id="2442"/>
      <w:bookmarkEnd w:id="2443"/>
      <w:bookmarkEnd w:id="2444"/>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45" w:name="_Toc11338609"/>
      <w:bookmarkStart w:id="2446" w:name="_Toc27585261"/>
      <w:bookmarkStart w:id="2447" w:name="_Toc36457227"/>
      <w:bookmarkStart w:id="2448" w:name="_Toc45028121"/>
      <w:bookmarkStart w:id="2449" w:name="_Toc45028956"/>
      <w:bookmarkStart w:id="2450" w:name="_Toc51867717"/>
      <w:bookmarkStart w:id="2451" w:name="_Toc98485851"/>
      <w:r w:rsidRPr="00B3056F">
        <w:t>6.1.6.2.31</w:t>
      </w:r>
      <w:r w:rsidRPr="00B3056F">
        <w:tab/>
        <w:t>Type: SdmSubsModification</w:t>
      </w:r>
      <w:bookmarkEnd w:id="2445"/>
      <w:bookmarkEnd w:id="2446"/>
      <w:bookmarkEnd w:id="2447"/>
      <w:bookmarkEnd w:id="2448"/>
      <w:bookmarkEnd w:id="2449"/>
      <w:bookmarkEnd w:id="2450"/>
      <w:bookmarkEnd w:id="2451"/>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52" w:name="_Toc11338610"/>
      <w:bookmarkStart w:id="2453" w:name="_Toc27585262"/>
      <w:bookmarkStart w:id="2454" w:name="_Toc36457228"/>
      <w:bookmarkStart w:id="2455" w:name="_Toc45028122"/>
      <w:bookmarkStart w:id="2456" w:name="_Toc45028957"/>
      <w:bookmarkStart w:id="2457" w:name="_Toc51867718"/>
      <w:bookmarkStart w:id="2458" w:name="_Toc98485852"/>
      <w:r w:rsidRPr="00B3056F">
        <w:t>6.1.6.2.32</w:t>
      </w:r>
      <w:r w:rsidRPr="00B3056F">
        <w:tab/>
        <w:t>Type: EmergencyInfo</w:t>
      </w:r>
      <w:bookmarkEnd w:id="2452"/>
      <w:bookmarkEnd w:id="2453"/>
      <w:bookmarkEnd w:id="2454"/>
      <w:bookmarkEnd w:id="2455"/>
      <w:bookmarkEnd w:id="2456"/>
      <w:bookmarkEnd w:id="2457"/>
      <w:bookmarkEnd w:id="2458"/>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59" w:name="_Toc11338611"/>
      <w:bookmarkStart w:id="2460" w:name="_Toc27585263"/>
      <w:bookmarkStart w:id="2461" w:name="_Toc36457229"/>
      <w:bookmarkStart w:id="2462" w:name="_Toc45028123"/>
      <w:bookmarkStart w:id="2463" w:name="_Toc45028958"/>
      <w:bookmarkStart w:id="2464" w:name="_Toc51867719"/>
      <w:bookmarkStart w:id="2465" w:name="_Toc98485853"/>
      <w:r w:rsidRPr="00B3056F">
        <w:t>6.1.6.2.33</w:t>
      </w:r>
      <w:r w:rsidRPr="00B3056F">
        <w:tab/>
        <w:t xml:space="preserve">Type: </w:t>
      </w:r>
      <w:r w:rsidRPr="00B3056F">
        <w:rPr>
          <w:rFonts w:hint="eastAsia"/>
          <w:lang w:eastAsia="zh-CN"/>
        </w:rPr>
        <w:t>Upu</w:t>
      </w:r>
      <w:r w:rsidRPr="00B3056F">
        <w:t>Info</w:t>
      </w:r>
      <w:bookmarkEnd w:id="2459"/>
      <w:bookmarkEnd w:id="2460"/>
      <w:bookmarkEnd w:id="2461"/>
      <w:bookmarkEnd w:id="2462"/>
      <w:bookmarkEnd w:id="2463"/>
      <w:bookmarkEnd w:id="2464"/>
      <w:bookmarkEnd w:id="2465"/>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66" w:name="_Toc11338612"/>
      <w:bookmarkStart w:id="2467" w:name="_Toc27585264"/>
      <w:bookmarkStart w:id="2468" w:name="_Toc36457230"/>
      <w:bookmarkStart w:id="2469" w:name="_Toc45028124"/>
      <w:bookmarkStart w:id="2470" w:name="_Toc45028959"/>
      <w:bookmarkStart w:id="2471" w:name="_Toc51867720"/>
      <w:bookmarkStart w:id="2472" w:name="_Toc98485854"/>
      <w:r w:rsidRPr="00B3056F">
        <w:t>6.1.6.2.34</w:t>
      </w:r>
      <w:r w:rsidRPr="00B3056F">
        <w:tab/>
        <w:t xml:space="preserve">Type: </w:t>
      </w:r>
      <w:r w:rsidRPr="00B3056F">
        <w:rPr>
          <w:lang w:eastAsia="zh-CN"/>
        </w:rPr>
        <w:t>GroupIdentifiers</w:t>
      </w:r>
      <w:bookmarkEnd w:id="2466"/>
      <w:bookmarkEnd w:id="2467"/>
      <w:bookmarkEnd w:id="2468"/>
      <w:bookmarkEnd w:id="2469"/>
      <w:bookmarkEnd w:id="2470"/>
      <w:bookmarkEnd w:id="2471"/>
      <w:bookmarkEnd w:id="2472"/>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73" w:name="_Toc11338613"/>
      <w:bookmarkStart w:id="2474" w:name="_Toc27585265"/>
      <w:bookmarkStart w:id="2475" w:name="_Toc36457231"/>
      <w:bookmarkStart w:id="2476" w:name="_Toc45028125"/>
      <w:bookmarkStart w:id="2477" w:name="_Toc45028960"/>
      <w:bookmarkStart w:id="2478" w:name="_Toc51867721"/>
      <w:bookmarkStart w:id="2479" w:name="_Toc98485855"/>
      <w:r w:rsidRPr="00B3056F">
        <w:t>6.1.6.2.35</w:t>
      </w:r>
      <w:r w:rsidRPr="00B3056F">
        <w:tab/>
        <w:t xml:space="preserve">Type: </w:t>
      </w:r>
      <w:r w:rsidRPr="00B3056F">
        <w:rPr>
          <w:rFonts w:hint="eastAsia"/>
          <w:lang w:eastAsia="zh-CN"/>
        </w:rPr>
        <w:t>NiddInformation</w:t>
      </w:r>
      <w:bookmarkEnd w:id="2473"/>
      <w:bookmarkEnd w:id="2474"/>
      <w:bookmarkEnd w:id="2475"/>
      <w:bookmarkEnd w:id="2476"/>
      <w:bookmarkEnd w:id="2477"/>
      <w:bookmarkEnd w:id="2478"/>
      <w:bookmarkEnd w:id="2479"/>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80" w:name="_Toc27585266"/>
      <w:bookmarkStart w:id="2481" w:name="_Toc36457232"/>
      <w:bookmarkStart w:id="2482" w:name="_Toc45028126"/>
      <w:bookmarkStart w:id="2483" w:name="_Toc45028961"/>
      <w:bookmarkStart w:id="2484" w:name="_Toc51867722"/>
      <w:bookmarkStart w:id="2485" w:name="_Toc98485856"/>
      <w:bookmarkStart w:id="2486" w:name="_Toc11338614"/>
      <w:r w:rsidRPr="00B3056F">
        <w:t>6.1.6.2.36</w:t>
      </w:r>
      <w:r w:rsidRPr="00B3056F">
        <w:tab/>
        <w:t>Type: CagData</w:t>
      </w:r>
      <w:bookmarkEnd w:id="2480"/>
      <w:bookmarkEnd w:id="2481"/>
      <w:bookmarkEnd w:id="2482"/>
      <w:bookmarkEnd w:id="2483"/>
      <w:bookmarkEnd w:id="2484"/>
      <w:bookmarkEnd w:id="2485"/>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87" w:name="_Toc27585267"/>
      <w:bookmarkStart w:id="2488" w:name="_Toc36457233"/>
      <w:bookmarkStart w:id="2489" w:name="_Toc45028127"/>
      <w:bookmarkStart w:id="2490" w:name="_Toc45028962"/>
      <w:bookmarkStart w:id="2491" w:name="_Toc51867723"/>
      <w:bookmarkStart w:id="2492" w:name="_Toc98485857"/>
      <w:r w:rsidRPr="00B3056F">
        <w:t>6.1.6.2.37</w:t>
      </w:r>
      <w:r w:rsidRPr="00B3056F">
        <w:tab/>
        <w:t>Type: CagInfo</w:t>
      </w:r>
      <w:bookmarkEnd w:id="2487"/>
      <w:bookmarkEnd w:id="2488"/>
      <w:bookmarkEnd w:id="2489"/>
      <w:bookmarkEnd w:id="2490"/>
      <w:bookmarkEnd w:id="2491"/>
      <w:bookmarkEnd w:id="2492"/>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93" w:name="_Toc27585268"/>
      <w:bookmarkStart w:id="2494" w:name="_Toc36457234"/>
      <w:bookmarkStart w:id="2495" w:name="_Toc45028128"/>
      <w:bookmarkStart w:id="2496" w:name="_Toc45028963"/>
      <w:bookmarkStart w:id="2497" w:name="_Toc51867724"/>
      <w:bookmarkStart w:id="2498" w:name="_Toc98485858"/>
      <w:r w:rsidRPr="00B3056F">
        <w:t>6.1.6.2.38</w:t>
      </w:r>
      <w:r w:rsidRPr="00B3056F">
        <w:tab/>
        <w:t>Type: AdditionalSnssaiData</w:t>
      </w:r>
      <w:bookmarkEnd w:id="2493"/>
      <w:bookmarkEnd w:id="2494"/>
      <w:bookmarkEnd w:id="2495"/>
      <w:bookmarkEnd w:id="2496"/>
      <w:bookmarkEnd w:id="2497"/>
      <w:bookmarkEnd w:id="2498"/>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99" w:name="_Toc27585269"/>
      <w:bookmarkStart w:id="2500" w:name="_Toc36457235"/>
      <w:bookmarkStart w:id="2501" w:name="_Toc45028129"/>
      <w:bookmarkStart w:id="2502" w:name="_Toc45028964"/>
      <w:bookmarkStart w:id="2503" w:name="_Toc51867725"/>
      <w:bookmarkStart w:id="2504" w:name="_Toc98485859"/>
      <w:r w:rsidRPr="00B3056F">
        <w:t>6.1.6.2.39</w:t>
      </w:r>
      <w:r w:rsidRPr="00B3056F">
        <w:tab/>
        <w:t>Type: VnGroupData</w:t>
      </w:r>
      <w:bookmarkEnd w:id="2499"/>
      <w:bookmarkEnd w:id="2500"/>
      <w:bookmarkEnd w:id="2501"/>
      <w:bookmarkEnd w:id="2502"/>
      <w:bookmarkEnd w:id="2503"/>
      <w:bookmarkEnd w:id="2504"/>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05" w:name="_Toc27585270"/>
      <w:bookmarkStart w:id="2506" w:name="_Toc36457236"/>
      <w:bookmarkStart w:id="2507" w:name="_Toc45028130"/>
      <w:bookmarkStart w:id="2508" w:name="_Toc45028965"/>
      <w:bookmarkStart w:id="2509" w:name="_Toc51867726"/>
      <w:bookmarkStart w:id="2510" w:name="_Toc98485860"/>
      <w:r w:rsidRPr="00B3056F">
        <w:t>6.1.6.2.40</w:t>
      </w:r>
      <w:r w:rsidRPr="00B3056F">
        <w:tab/>
        <w:t>Type: AppDescriptor</w:t>
      </w:r>
      <w:bookmarkEnd w:id="2505"/>
      <w:bookmarkEnd w:id="2506"/>
      <w:bookmarkEnd w:id="2507"/>
      <w:bookmarkEnd w:id="2508"/>
      <w:bookmarkEnd w:id="2509"/>
      <w:bookmarkEnd w:id="2510"/>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511" w:name="_Toc27585271"/>
      <w:bookmarkStart w:id="2512" w:name="_Toc36457237"/>
      <w:bookmarkStart w:id="2513" w:name="_Toc45028131"/>
      <w:bookmarkStart w:id="2514" w:name="_Toc45028966"/>
      <w:bookmarkStart w:id="2515" w:name="_Toc51867727"/>
      <w:bookmarkStart w:id="2516" w:name="_Toc98485861"/>
      <w:r w:rsidRPr="00B3056F">
        <w:t>6.1.6.2.41</w:t>
      </w:r>
      <w:r w:rsidRPr="00B3056F">
        <w:tab/>
        <w:t>Type: AppPortId</w:t>
      </w:r>
      <w:bookmarkEnd w:id="2511"/>
      <w:bookmarkEnd w:id="2512"/>
      <w:bookmarkEnd w:id="2513"/>
      <w:bookmarkEnd w:id="2514"/>
      <w:bookmarkEnd w:id="2515"/>
      <w:bookmarkEnd w:id="2516"/>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17" w:name="_Toc27585272"/>
      <w:bookmarkStart w:id="2518" w:name="_Toc36457238"/>
      <w:bookmarkStart w:id="2519" w:name="_Toc45028132"/>
      <w:bookmarkStart w:id="2520" w:name="_Toc45028967"/>
      <w:bookmarkStart w:id="2521" w:name="_Toc51867728"/>
      <w:bookmarkStart w:id="2522" w:name="_Toc98485862"/>
      <w:r w:rsidRPr="00B3056F">
        <w:t>6.1.6.2.42</w:t>
      </w:r>
      <w:r w:rsidRPr="00B3056F">
        <w:tab/>
        <w:t>Type: LcsPrivacyData</w:t>
      </w:r>
      <w:bookmarkEnd w:id="2517"/>
      <w:bookmarkEnd w:id="2518"/>
      <w:bookmarkEnd w:id="2519"/>
      <w:bookmarkEnd w:id="2520"/>
      <w:bookmarkEnd w:id="2521"/>
      <w:bookmarkEnd w:id="2522"/>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23" w:name="_Toc27585273"/>
      <w:bookmarkStart w:id="2524" w:name="_Toc36457239"/>
      <w:bookmarkStart w:id="2525" w:name="_Toc45028133"/>
      <w:bookmarkStart w:id="2526" w:name="_Toc45028968"/>
      <w:bookmarkStart w:id="2527" w:name="_Toc51867729"/>
      <w:bookmarkStart w:id="2528" w:name="_Toc98485863"/>
      <w:r w:rsidRPr="00B3056F">
        <w:t>6.1.6.2.43</w:t>
      </w:r>
      <w:r w:rsidRPr="00B3056F">
        <w:tab/>
        <w:t>Type: Lpi</w:t>
      </w:r>
      <w:bookmarkEnd w:id="2523"/>
      <w:bookmarkEnd w:id="2524"/>
      <w:bookmarkEnd w:id="2525"/>
      <w:bookmarkEnd w:id="2526"/>
      <w:bookmarkEnd w:id="2527"/>
      <w:bookmarkEnd w:id="2528"/>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29" w:name="_Toc27585274"/>
      <w:bookmarkStart w:id="2530" w:name="_Toc36457240"/>
      <w:bookmarkStart w:id="2531" w:name="_Toc45028134"/>
      <w:bookmarkStart w:id="2532" w:name="_Toc45028969"/>
      <w:bookmarkStart w:id="2533" w:name="_Toc51867730"/>
      <w:bookmarkStart w:id="2534" w:name="_Toc98485864"/>
      <w:r w:rsidRPr="00B3056F">
        <w:t>6.1.6.2.44</w:t>
      </w:r>
      <w:r w:rsidRPr="00B3056F">
        <w:tab/>
        <w:t>Type: UnrelatedClass</w:t>
      </w:r>
      <w:bookmarkEnd w:id="2529"/>
      <w:bookmarkEnd w:id="2530"/>
      <w:bookmarkEnd w:id="2531"/>
      <w:bookmarkEnd w:id="2532"/>
      <w:bookmarkEnd w:id="2533"/>
      <w:bookmarkEnd w:id="2534"/>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35" w:name="_Toc27585275"/>
      <w:bookmarkStart w:id="2536" w:name="_Toc36457241"/>
      <w:bookmarkStart w:id="2537" w:name="_Toc45028135"/>
      <w:bookmarkStart w:id="2538" w:name="_Toc45028970"/>
      <w:bookmarkStart w:id="2539" w:name="_Toc51867731"/>
      <w:bookmarkStart w:id="2540" w:name="_Toc98485865"/>
      <w:r w:rsidRPr="00B3056F">
        <w:t>6.1.6.2.45</w:t>
      </w:r>
      <w:r w:rsidRPr="00B3056F">
        <w:tab/>
        <w:t>Type: PlmnOperatorClass</w:t>
      </w:r>
      <w:bookmarkEnd w:id="2535"/>
      <w:bookmarkEnd w:id="2536"/>
      <w:bookmarkEnd w:id="2537"/>
      <w:bookmarkEnd w:id="2538"/>
      <w:bookmarkEnd w:id="2539"/>
      <w:bookmarkEnd w:id="2540"/>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41" w:name="_Toc27585276"/>
      <w:bookmarkStart w:id="2542" w:name="_Toc36457242"/>
      <w:bookmarkStart w:id="2543" w:name="_Toc45028136"/>
      <w:bookmarkStart w:id="2544" w:name="_Toc45028971"/>
      <w:bookmarkStart w:id="2545" w:name="_Toc51867732"/>
      <w:bookmarkStart w:id="2546" w:name="_Toc98485866"/>
      <w:r w:rsidRPr="00B3056F">
        <w:t>6.1.6.2.46</w:t>
      </w:r>
      <w:r w:rsidRPr="00B3056F">
        <w:tab/>
        <w:t>Type: ValidTimePeriod</w:t>
      </w:r>
      <w:bookmarkEnd w:id="2541"/>
      <w:bookmarkEnd w:id="2542"/>
      <w:bookmarkEnd w:id="2543"/>
      <w:bookmarkEnd w:id="2544"/>
      <w:bookmarkEnd w:id="2545"/>
      <w:bookmarkEnd w:id="2546"/>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47" w:name="_Toc27585277"/>
      <w:bookmarkStart w:id="2548" w:name="_Toc36457243"/>
      <w:bookmarkStart w:id="2549" w:name="_Toc45028137"/>
      <w:bookmarkStart w:id="2550" w:name="_Toc45028972"/>
      <w:bookmarkStart w:id="2551" w:name="_Toc51867733"/>
      <w:bookmarkStart w:id="2552" w:name="_Toc98485867"/>
      <w:r w:rsidRPr="00B3056F">
        <w:t>6.1.6.2.47</w:t>
      </w:r>
      <w:r w:rsidRPr="00B3056F">
        <w:tab/>
        <w:t>Type: LcsMoData</w:t>
      </w:r>
      <w:bookmarkEnd w:id="2547"/>
      <w:bookmarkEnd w:id="2548"/>
      <w:bookmarkEnd w:id="2549"/>
      <w:bookmarkEnd w:id="2550"/>
      <w:bookmarkEnd w:id="2551"/>
      <w:bookmarkEnd w:id="2552"/>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53" w:name="_Toc27585278"/>
      <w:bookmarkStart w:id="2554" w:name="_Toc36457244"/>
      <w:bookmarkStart w:id="2555" w:name="_Toc45028138"/>
      <w:bookmarkStart w:id="2556" w:name="_Toc45028973"/>
      <w:bookmarkStart w:id="2557" w:name="_Toc51867734"/>
      <w:bookmarkStart w:id="2558" w:name="_Toc98485868"/>
      <w:r w:rsidRPr="00B3056F">
        <w:t>6.1.6.2.48</w:t>
      </w:r>
      <w:r w:rsidRPr="00B3056F">
        <w:tab/>
        <w:t>Type: EcRestrictionData</w:t>
      </w:r>
      <w:bookmarkEnd w:id="2553"/>
      <w:bookmarkEnd w:id="2554"/>
      <w:r w:rsidR="00AB5EE0">
        <w:t>Wb</w:t>
      </w:r>
      <w:bookmarkEnd w:id="2555"/>
      <w:bookmarkEnd w:id="2556"/>
      <w:bookmarkEnd w:id="2557"/>
      <w:bookmarkEnd w:id="2558"/>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59" w:name="_Toc27585279"/>
      <w:bookmarkStart w:id="2560" w:name="_Toc36457245"/>
      <w:bookmarkStart w:id="2561" w:name="_Toc45028139"/>
      <w:bookmarkStart w:id="2562" w:name="_Toc45028974"/>
      <w:bookmarkStart w:id="2563" w:name="_Toc51867735"/>
      <w:bookmarkStart w:id="2564" w:name="_Toc98485869"/>
      <w:r w:rsidRPr="00B3056F">
        <w:t>6.1.6.2.49</w:t>
      </w:r>
      <w:r w:rsidRPr="00B3056F">
        <w:tab/>
        <w:t>Type: ExpectedUeBehaviourData</w:t>
      </w:r>
      <w:bookmarkEnd w:id="2559"/>
      <w:bookmarkEnd w:id="2560"/>
      <w:bookmarkEnd w:id="2561"/>
      <w:bookmarkEnd w:id="2562"/>
      <w:bookmarkEnd w:id="2563"/>
      <w:bookmarkEnd w:id="2564"/>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65" w:name="_Toc27585280"/>
      <w:bookmarkStart w:id="2566" w:name="_Toc36457246"/>
      <w:bookmarkStart w:id="2567" w:name="_Toc45028140"/>
      <w:bookmarkStart w:id="2568" w:name="_Toc45028975"/>
      <w:bookmarkStart w:id="2569" w:name="_Toc51867736"/>
      <w:bookmarkStart w:id="2570" w:name="_Toc98485870"/>
      <w:r w:rsidRPr="00B3056F">
        <w:t>6.1.6.2.50</w:t>
      </w:r>
      <w:r w:rsidRPr="00B3056F">
        <w:tab/>
      </w:r>
      <w:r w:rsidR="00CE3D84">
        <w:t>Void</w:t>
      </w:r>
      <w:bookmarkEnd w:id="2565"/>
      <w:bookmarkEnd w:id="2566"/>
      <w:bookmarkEnd w:id="2567"/>
      <w:bookmarkEnd w:id="2568"/>
      <w:bookmarkEnd w:id="2569"/>
      <w:bookmarkEnd w:id="2570"/>
    </w:p>
    <w:p w14:paraId="175F9B67" w14:textId="04271233" w:rsidR="00EF45DA" w:rsidRPr="00B3056F" w:rsidRDefault="00EF45DA" w:rsidP="00EF45DA">
      <w:pPr>
        <w:pStyle w:val="Heading5"/>
      </w:pPr>
      <w:bookmarkStart w:id="2571" w:name="_Toc27585281"/>
      <w:bookmarkStart w:id="2572" w:name="_Toc36457247"/>
      <w:bookmarkStart w:id="2573" w:name="_Toc45028141"/>
      <w:bookmarkStart w:id="2574" w:name="_Toc45028976"/>
      <w:bookmarkStart w:id="2575" w:name="_Toc51867737"/>
      <w:bookmarkStart w:id="2576" w:name="_Toc98485871"/>
      <w:r w:rsidRPr="00B3056F">
        <w:t>6.1.6.2.51</w:t>
      </w:r>
      <w:r w:rsidRPr="00B3056F">
        <w:tab/>
      </w:r>
      <w:r w:rsidR="00CE3D84">
        <w:t>Void</w:t>
      </w:r>
      <w:bookmarkEnd w:id="2571"/>
      <w:bookmarkEnd w:id="2572"/>
      <w:bookmarkEnd w:id="2573"/>
      <w:bookmarkEnd w:id="2574"/>
      <w:bookmarkEnd w:id="2575"/>
      <w:bookmarkEnd w:id="2576"/>
    </w:p>
    <w:p w14:paraId="5BE758AE" w14:textId="77777777" w:rsidR="00EF45DA" w:rsidRPr="00B3056F" w:rsidRDefault="00EF45DA" w:rsidP="00EF45DA">
      <w:pPr>
        <w:pStyle w:val="Heading5"/>
      </w:pPr>
      <w:bookmarkStart w:id="2577" w:name="_Toc27585282"/>
      <w:bookmarkStart w:id="2578" w:name="_Toc36457248"/>
      <w:bookmarkStart w:id="2579" w:name="_Toc45028142"/>
      <w:bookmarkStart w:id="2580" w:name="_Toc45028977"/>
      <w:bookmarkStart w:id="2581" w:name="_Toc51867738"/>
      <w:bookmarkStart w:id="2582" w:name="_Toc98485872"/>
      <w:r w:rsidRPr="00B3056F">
        <w:t>6.1.6.2.52</w:t>
      </w:r>
      <w:r w:rsidRPr="00B3056F">
        <w:tab/>
        <w:t xml:space="preserve">Type: </w:t>
      </w:r>
      <w:r w:rsidRPr="00B3056F">
        <w:rPr>
          <w:rFonts w:eastAsia="Malgun Gothic"/>
        </w:rPr>
        <w:t>SuggestedPacketNumDl</w:t>
      </w:r>
      <w:bookmarkEnd w:id="2577"/>
      <w:bookmarkEnd w:id="2578"/>
      <w:bookmarkEnd w:id="2579"/>
      <w:bookmarkEnd w:id="2580"/>
      <w:bookmarkEnd w:id="2581"/>
      <w:bookmarkEnd w:id="2582"/>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83" w:name="_Toc27585283"/>
      <w:bookmarkStart w:id="2584" w:name="_Toc36457249"/>
      <w:bookmarkStart w:id="2585" w:name="_Toc45028143"/>
      <w:bookmarkStart w:id="2586" w:name="_Toc45028978"/>
      <w:bookmarkStart w:id="2587" w:name="_Toc51867739"/>
      <w:bookmarkStart w:id="2588" w:name="_Toc98485873"/>
      <w:r w:rsidRPr="00B3056F">
        <w:t>6.</w:t>
      </w:r>
      <w:r w:rsidR="00FC4719">
        <w:t>1</w:t>
      </w:r>
      <w:r w:rsidRPr="00B3056F">
        <w:t>.6.2.53</w:t>
      </w:r>
      <w:r w:rsidRPr="00B3056F">
        <w:tab/>
      </w:r>
      <w:r w:rsidR="00B60623">
        <w:t>Void</w:t>
      </w:r>
      <w:bookmarkEnd w:id="2583"/>
      <w:bookmarkEnd w:id="2584"/>
      <w:bookmarkEnd w:id="2585"/>
      <w:bookmarkEnd w:id="2586"/>
      <w:bookmarkEnd w:id="2587"/>
      <w:bookmarkEnd w:id="2588"/>
    </w:p>
    <w:p w14:paraId="05BF62DB" w14:textId="08B2DC72" w:rsidR="00EF45DA" w:rsidRPr="00B3056F" w:rsidRDefault="00EF45DA" w:rsidP="00EF45DA">
      <w:pPr>
        <w:pStyle w:val="Heading5"/>
      </w:pPr>
      <w:bookmarkStart w:id="2589" w:name="_Toc27585284"/>
      <w:bookmarkStart w:id="2590" w:name="_Toc36457250"/>
      <w:bookmarkStart w:id="2591" w:name="_Toc45028144"/>
      <w:bookmarkStart w:id="2592" w:name="_Toc45028979"/>
      <w:bookmarkStart w:id="2593" w:name="_Toc51867740"/>
      <w:bookmarkStart w:id="2594" w:name="_Toc98485874"/>
      <w:r w:rsidRPr="00B3056F">
        <w:t>6.1.6.2.54</w:t>
      </w:r>
      <w:r w:rsidRPr="00B3056F">
        <w:tab/>
        <w:t>Type: FrameRouteInfo</w:t>
      </w:r>
      <w:bookmarkEnd w:id="2589"/>
      <w:bookmarkEnd w:id="2590"/>
      <w:bookmarkEnd w:id="2591"/>
      <w:bookmarkEnd w:id="2592"/>
      <w:bookmarkEnd w:id="2593"/>
      <w:bookmarkEnd w:id="2594"/>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95" w:name="_Toc36457251"/>
      <w:bookmarkStart w:id="2596" w:name="_Toc45028145"/>
      <w:bookmarkStart w:id="2597" w:name="_Toc45028980"/>
      <w:bookmarkStart w:id="2598" w:name="_Toc51867741"/>
      <w:bookmarkStart w:id="2599" w:name="_Toc98485875"/>
      <w:bookmarkStart w:id="2600" w:name="_Toc27585285"/>
      <w:r w:rsidRPr="00B3056F">
        <w:t>6.1.6.2.55</w:t>
      </w:r>
      <w:r w:rsidRPr="00B3056F">
        <w:tab/>
        <w:t>Type: SorUpdateInfo</w:t>
      </w:r>
      <w:bookmarkEnd w:id="2595"/>
      <w:bookmarkEnd w:id="2596"/>
      <w:bookmarkEnd w:id="2597"/>
      <w:bookmarkEnd w:id="2598"/>
      <w:bookmarkEnd w:id="2599"/>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01" w:name="_Toc36457252"/>
      <w:bookmarkStart w:id="2602" w:name="_Toc45028146"/>
      <w:bookmarkStart w:id="2603" w:name="_Toc45028981"/>
      <w:bookmarkStart w:id="2604" w:name="_Toc51867742"/>
      <w:bookmarkStart w:id="2605" w:name="_Toc9848587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01"/>
      <w:bookmarkEnd w:id="2602"/>
      <w:bookmarkEnd w:id="2603"/>
      <w:bookmarkEnd w:id="2604"/>
      <w:bookmarkEnd w:id="2605"/>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06" w:name="_Toc36457253"/>
      <w:bookmarkStart w:id="2607" w:name="_Toc45028147"/>
      <w:bookmarkStart w:id="2608" w:name="_Toc45028982"/>
      <w:bookmarkStart w:id="2609" w:name="_Toc51867743"/>
      <w:bookmarkStart w:id="2610" w:name="_Toc98485877"/>
      <w:r w:rsidRPr="00B3056F">
        <w:t>6.1.6.2.57</w:t>
      </w:r>
      <w:r w:rsidRPr="00B3056F">
        <w:tab/>
        <w:t xml:space="preserve">Type: </w:t>
      </w:r>
      <w:r w:rsidRPr="00B3056F">
        <w:rPr>
          <w:rFonts w:hint="eastAsia"/>
          <w:lang w:eastAsia="zh-CN"/>
        </w:rPr>
        <w:t>Edrx</w:t>
      </w:r>
      <w:r w:rsidRPr="00B3056F">
        <w:rPr>
          <w:lang w:eastAsia="zh-CN"/>
        </w:rPr>
        <w:t>Parameters</w:t>
      </w:r>
      <w:bookmarkEnd w:id="2606"/>
      <w:bookmarkEnd w:id="2607"/>
      <w:bookmarkEnd w:id="2608"/>
      <w:bookmarkEnd w:id="2609"/>
      <w:bookmarkEnd w:id="2610"/>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11" w:name="_Toc36457254"/>
      <w:bookmarkStart w:id="2612" w:name="_Toc45028148"/>
      <w:bookmarkStart w:id="2613" w:name="_Toc45028983"/>
      <w:bookmarkStart w:id="2614" w:name="_Toc51867744"/>
      <w:bookmarkStart w:id="2615" w:name="_Toc98485878"/>
      <w:r w:rsidRPr="00B3056F">
        <w:t>6.1.6.2.58</w:t>
      </w:r>
      <w:r w:rsidRPr="00B3056F">
        <w:tab/>
        <w:t xml:space="preserve">Type: </w:t>
      </w:r>
      <w:r w:rsidRPr="00B3056F">
        <w:rPr>
          <w:lang w:eastAsia="zh-CN"/>
        </w:rPr>
        <w:t>Ptw</w:t>
      </w:r>
      <w:r w:rsidRPr="00B3056F">
        <w:rPr>
          <w:rFonts w:hint="eastAsia"/>
          <w:lang w:eastAsia="zh-CN"/>
        </w:rPr>
        <w:t>Parameters</w:t>
      </w:r>
      <w:bookmarkEnd w:id="2611"/>
      <w:bookmarkEnd w:id="2612"/>
      <w:bookmarkEnd w:id="2613"/>
      <w:bookmarkEnd w:id="2614"/>
      <w:bookmarkEnd w:id="2615"/>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16" w:name="_Toc36457255"/>
      <w:bookmarkStart w:id="2617" w:name="_Toc45028149"/>
      <w:bookmarkStart w:id="2618" w:name="_Toc45028984"/>
      <w:bookmarkStart w:id="2619" w:name="_Toc51867745"/>
      <w:bookmarkStart w:id="2620" w:name="_Toc98485879"/>
      <w:r w:rsidRPr="00B3056F">
        <w:t>6.1.6.2.59</w:t>
      </w:r>
      <w:r w:rsidRPr="00B3056F">
        <w:tab/>
      </w:r>
      <w:r w:rsidR="0007473E">
        <w:t>Void</w:t>
      </w:r>
      <w:bookmarkEnd w:id="2616"/>
      <w:bookmarkEnd w:id="2617"/>
      <w:bookmarkEnd w:id="2618"/>
      <w:bookmarkEnd w:id="2619"/>
      <w:bookmarkEnd w:id="2620"/>
    </w:p>
    <w:p w14:paraId="70E6C3E9" w14:textId="09FECC08" w:rsidR="00EF45DA" w:rsidRPr="00B3056F" w:rsidRDefault="00EF45DA" w:rsidP="00EF45DA">
      <w:pPr>
        <w:pStyle w:val="Heading5"/>
      </w:pPr>
      <w:bookmarkStart w:id="2621" w:name="_Toc36457256"/>
      <w:bookmarkStart w:id="2622" w:name="_Toc45028150"/>
      <w:bookmarkStart w:id="2623" w:name="_Toc45028985"/>
      <w:bookmarkStart w:id="2624" w:name="_Toc51867746"/>
      <w:bookmarkStart w:id="2625" w:name="_Toc98485880"/>
      <w:r w:rsidRPr="00B3056F">
        <w:t>6.1.6.2.60</w:t>
      </w:r>
      <w:r w:rsidRPr="00B3056F">
        <w:tab/>
      </w:r>
      <w:r w:rsidR="0007473E">
        <w:t>Void</w:t>
      </w:r>
      <w:bookmarkEnd w:id="2621"/>
      <w:bookmarkEnd w:id="2622"/>
      <w:bookmarkEnd w:id="2623"/>
      <w:bookmarkEnd w:id="2624"/>
      <w:bookmarkEnd w:id="2625"/>
    </w:p>
    <w:p w14:paraId="46241C2A" w14:textId="42A4A799" w:rsidR="00EF45DA" w:rsidRPr="00B3056F" w:rsidRDefault="00EF45DA" w:rsidP="00EF45DA">
      <w:pPr>
        <w:pStyle w:val="Heading5"/>
      </w:pPr>
      <w:bookmarkStart w:id="2626" w:name="_Toc36457257"/>
      <w:bookmarkStart w:id="2627" w:name="_Toc45028151"/>
      <w:bookmarkStart w:id="2628" w:name="_Toc45028986"/>
      <w:bookmarkStart w:id="2629" w:name="_Toc51867747"/>
      <w:bookmarkStart w:id="2630" w:name="_Toc98485881"/>
      <w:r w:rsidRPr="00B3056F">
        <w:t>6.1.6.2.61</w:t>
      </w:r>
      <w:r w:rsidRPr="00B3056F">
        <w:tab/>
        <w:t xml:space="preserve">Type: </w:t>
      </w:r>
      <w:r w:rsidR="0007473E">
        <w:t>Void</w:t>
      </w:r>
      <w:bookmarkEnd w:id="2626"/>
      <w:bookmarkEnd w:id="2627"/>
      <w:bookmarkEnd w:id="2628"/>
      <w:bookmarkEnd w:id="2629"/>
      <w:bookmarkEnd w:id="2630"/>
    </w:p>
    <w:p w14:paraId="3A0B163A" w14:textId="77777777" w:rsidR="00EF45DA" w:rsidRPr="00B3056F" w:rsidRDefault="00EF45DA" w:rsidP="00EF45DA">
      <w:pPr>
        <w:pStyle w:val="Heading5"/>
      </w:pPr>
      <w:bookmarkStart w:id="2631" w:name="_Toc36457258"/>
      <w:bookmarkStart w:id="2632" w:name="_Toc45028152"/>
      <w:bookmarkStart w:id="2633" w:name="_Toc45028987"/>
      <w:bookmarkStart w:id="2634" w:name="_Toc51867748"/>
      <w:bookmarkStart w:id="2635" w:name="_Toc98485882"/>
      <w:r w:rsidRPr="00B3056F">
        <w:t>6.1.6.2.62</w:t>
      </w:r>
      <w:r w:rsidRPr="00B3056F">
        <w:tab/>
        <w:t xml:space="preserve">Type: </w:t>
      </w:r>
      <w:r w:rsidRPr="00B3056F">
        <w:rPr>
          <w:rFonts w:hint="eastAsia"/>
          <w:lang w:eastAsia="zh-CN"/>
        </w:rPr>
        <w:t>ExternalUnrelatedClass</w:t>
      </w:r>
      <w:bookmarkEnd w:id="2631"/>
      <w:bookmarkEnd w:id="2632"/>
      <w:bookmarkEnd w:id="2633"/>
      <w:bookmarkEnd w:id="2634"/>
      <w:bookmarkEnd w:id="2635"/>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36" w:name="_Toc36457259"/>
      <w:bookmarkStart w:id="2637" w:name="_Toc45028153"/>
      <w:bookmarkStart w:id="2638" w:name="_Toc45028988"/>
      <w:bookmarkStart w:id="2639" w:name="_Toc51867749"/>
      <w:bookmarkStart w:id="2640" w:name="_Toc98485883"/>
      <w:r w:rsidRPr="00B3056F">
        <w:t>6.1.6.2.63</w:t>
      </w:r>
      <w:r w:rsidRPr="00B3056F">
        <w:tab/>
        <w:t xml:space="preserve">Type: </w:t>
      </w:r>
      <w:r w:rsidRPr="00B3056F">
        <w:rPr>
          <w:rFonts w:hint="eastAsia"/>
          <w:lang w:eastAsia="zh-CN"/>
        </w:rPr>
        <w:t>AfExternal</w:t>
      </w:r>
      <w:bookmarkEnd w:id="2636"/>
      <w:bookmarkEnd w:id="2637"/>
      <w:bookmarkEnd w:id="2638"/>
      <w:bookmarkEnd w:id="2639"/>
      <w:bookmarkEnd w:id="2640"/>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41" w:name="_Toc36457260"/>
      <w:bookmarkStart w:id="2642" w:name="_Toc45028154"/>
      <w:bookmarkStart w:id="2643" w:name="_Toc45028989"/>
      <w:bookmarkStart w:id="2644" w:name="_Toc51867750"/>
      <w:bookmarkStart w:id="2645" w:name="_Toc98485884"/>
      <w:r w:rsidRPr="00B3056F">
        <w:t>6.1.6.2.64</w:t>
      </w:r>
      <w:r w:rsidRPr="00B3056F">
        <w:tab/>
        <w:t xml:space="preserve">Type: </w:t>
      </w:r>
      <w:r w:rsidRPr="00B3056F">
        <w:rPr>
          <w:rFonts w:hint="eastAsia"/>
          <w:lang w:eastAsia="zh-CN"/>
        </w:rPr>
        <w:t>LcsClientExternal</w:t>
      </w:r>
      <w:bookmarkEnd w:id="2641"/>
      <w:bookmarkEnd w:id="2642"/>
      <w:bookmarkEnd w:id="2643"/>
      <w:bookmarkEnd w:id="2644"/>
      <w:bookmarkEnd w:id="2645"/>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46" w:name="_Toc36457261"/>
      <w:bookmarkStart w:id="2647" w:name="_Toc45028155"/>
      <w:bookmarkStart w:id="2648" w:name="_Toc45028990"/>
      <w:bookmarkStart w:id="2649" w:name="_Toc51867751"/>
      <w:bookmarkStart w:id="2650" w:name="_Toc98485885"/>
      <w:r w:rsidRPr="00B3056F">
        <w:t>6.1.6.2.65</w:t>
      </w:r>
      <w:r w:rsidRPr="00B3056F">
        <w:tab/>
        <w:t xml:space="preserve">Type: </w:t>
      </w:r>
      <w:r w:rsidRPr="00B3056F">
        <w:rPr>
          <w:rFonts w:hint="eastAsia"/>
          <w:lang w:eastAsia="zh-CN"/>
        </w:rPr>
        <w:t>LcsClientGroupExternal</w:t>
      </w:r>
      <w:bookmarkEnd w:id="2646"/>
      <w:bookmarkEnd w:id="2647"/>
      <w:bookmarkEnd w:id="2648"/>
      <w:bookmarkEnd w:id="2649"/>
      <w:bookmarkEnd w:id="2650"/>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51" w:name="_Toc36457262"/>
      <w:bookmarkStart w:id="2652" w:name="_Toc45028156"/>
      <w:bookmarkStart w:id="2653" w:name="_Toc45028991"/>
      <w:bookmarkStart w:id="2654" w:name="_Toc51867752"/>
      <w:bookmarkStart w:id="2655" w:name="_Toc98485886"/>
      <w:r w:rsidRPr="00B3056F">
        <w:t>6.1.6.2.66</w:t>
      </w:r>
      <w:r w:rsidRPr="00B3056F">
        <w:tab/>
        <w:t xml:space="preserve">Type: </w:t>
      </w:r>
      <w:r w:rsidRPr="00B3056F">
        <w:rPr>
          <w:rFonts w:hint="eastAsia"/>
          <w:lang w:eastAsia="zh-CN"/>
        </w:rPr>
        <w:t>ServiceTypeUnrelatedClass</w:t>
      </w:r>
      <w:bookmarkEnd w:id="2651"/>
      <w:bookmarkEnd w:id="2652"/>
      <w:bookmarkEnd w:id="2653"/>
      <w:bookmarkEnd w:id="2654"/>
      <w:bookmarkEnd w:id="2655"/>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56" w:name="_Toc36457263"/>
      <w:bookmarkStart w:id="2657" w:name="_Toc45028157"/>
      <w:bookmarkStart w:id="2658" w:name="_Toc45028992"/>
      <w:bookmarkStart w:id="2659" w:name="_Toc51867753"/>
      <w:bookmarkStart w:id="2660" w:name="_Toc98485887"/>
      <w:r w:rsidRPr="00B3056F">
        <w:t>6.1.6.2.67</w:t>
      </w:r>
      <w:r w:rsidRPr="00B3056F">
        <w:tab/>
        <w:t xml:space="preserve">Type: </w:t>
      </w:r>
      <w:r w:rsidRPr="00B3056F">
        <w:rPr>
          <w:lang w:eastAsia="zh-CN"/>
        </w:rPr>
        <w:t>UeId</w:t>
      </w:r>
      <w:bookmarkEnd w:id="2656"/>
      <w:bookmarkEnd w:id="2657"/>
      <w:bookmarkEnd w:id="2658"/>
      <w:bookmarkEnd w:id="2659"/>
      <w:bookmarkEnd w:id="2660"/>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61" w:name="_Toc45028158"/>
      <w:bookmarkStart w:id="2662" w:name="_Toc45028993"/>
      <w:bookmarkStart w:id="2663" w:name="_Toc51867754"/>
      <w:bookmarkStart w:id="2664" w:name="_Toc98485888"/>
      <w:bookmarkStart w:id="2665" w:name="_Toc36457264"/>
      <w:r w:rsidRPr="000B71E3">
        <w:t>6.1.6.2.</w:t>
      </w:r>
      <w:r w:rsidR="0022775D">
        <w:t>6</w:t>
      </w:r>
      <w:r w:rsidR="001A381D">
        <w:t>8</w:t>
      </w:r>
      <w:r w:rsidRPr="000B71E3">
        <w:tab/>
        <w:t xml:space="preserve">Type: </w:t>
      </w:r>
      <w:r>
        <w:t>Default</w:t>
      </w:r>
      <w:r>
        <w:rPr>
          <w:rFonts w:hint="eastAsia"/>
          <w:lang w:eastAsia="zh-CN"/>
        </w:rPr>
        <w:t>UnrelatedClass</w:t>
      </w:r>
      <w:bookmarkEnd w:id="2661"/>
      <w:bookmarkEnd w:id="2662"/>
      <w:bookmarkEnd w:id="2663"/>
      <w:bookmarkEnd w:id="2664"/>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66" w:name="_Toc45028159"/>
      <w:bookmarkStart w:id="2667" w:name="_Toc45028994"/>
      <w:bookmarkStart w:id="2668" w:name="_Toc51867755"/>
      <w:bookmarkStart w:id="2669" w:name="_Toc98485889"/>
      <w:r w:rsidRPr="00B3056F">
        <w:t>6.1.6.2.</w:t>
      </w:r>
      <w:r w:rsidR="000217B9">
        <w:t>69</w:t>
      </w:r>
      <w:r w:rsidRPr="00B3056F">
        <w:tab/>
        <w:t xml:space="preserve">Type: </w:t>
      </w:r>
      <w:r>
        <w:t>ContextInfo</w:t>
      </w:r>
      <w:bookmarkEnd w:id="2666"/>
      <w:bookmarkEnd w:id="2667"/>
      <w:bookmarkEnd w:id="2668"/>
      <w:bookmarkEnd w:id="2669"/>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70" w:name="_Toc45028160"/>
      <w:bookmarkStart w:id="2671" w:name="_Toc45028995"/>
      <w:bookmarkStart w:id="2672" w:name="_Toc51867756"/>
      <w:bookmarkStart w:id="2673" w:name="_Toc98485890"/>
      <w:r>
        <w:t>6.1.6.2.</w:t>
      </w:r>
      <w:r w:rsidR="009B0C15">
        <w:t>70</w:t>
      </w:r>
      <w:r>
        <w:tab/>
        <w:t>Type: UeContextInA</w:t>
      </w:r>
      <w:r w:rsidRPr="00B3056F">
        <w:t>mfData</w:t>
      </w:r>
      <w:bookmarkEnd w:id="2670"/>
      <w:bookmarkEnd w:id="2671"/>
      <w:bookmarkEnd w:id="2672"/>
      <w:bookmarkEnd w:id="2673"/>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74" w:name="_Toc45028161"/>
      <w:bookmarkStart w:id="2675" w:name="_Toc45028996"/>
      <w:bookmarkStart w:id="2676" w:name="_Toc51867757"/>
      <w:bookmarkStart w:id="2677" w:name="_Toc98485891"/>
      <w:r>
        <w:t>6.1.6.2.</w:t>
      </w:r>
      <w:r w:rsidR="0043191A">
        <w:t>71</w:t>
      </w:r>
      <w:r>
        <w:tab/>
        <w:t>Type: V2xSubscriptionData</w:t>
      </w:r>
      <w:bookmarkEnd w:id="2674"/>
      <w:bookmarkEnd w:id="2675"/>
      <w:bookmarkEnd w:id="2676"/>
      <w:bookmarkEnd w:id="2677"/>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78" w:name="_Toc45028162"/>
      <w:bookmarkStart w:id="2679" w:name="_Toc45028997"/>
      <w:bookmarkStart w:id="2680" w:name="_Toc51867758"/>
      <w:bookmarkStart w:id="2681" w:name="_Toc98485892"/>
      <w:r w:rsidRPr="00B3056F">
        <w:t>6.1.6.2.</w:t>
      </w:r>
      <w:r w:rsidR="001B4D0F">
        <w:t>72</w:t>
      </w:r>
      <w:r w:rsidRPr="00B3056F">
        <w:tab/>
        <w:t xml:space="preserve">Type: </w:t>
      </w:r>
      <w:r w:rsidRPr="005D42E1">
        <w:t>LcsBroadcastAssistanceTypesData</w:t>
      </w:r>
      <w:bookmarkEnd w:id="2678"/>
      <w:bookmarkEnd w:id="2679"/>
      <w:bookmarkEnd w:id="2680"/>
      <w:bookmarkEnd w:id="2681"/>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82" w:name="_Toc45028163"/>
      <w:bookmarkStart w:id="2683" w:name="_Toc45028998"/>
    </w:p>
    <w:p w14:paraId="6AE3DC16" w14:textId="0994C410" w:rsidR="00264DA5" w:rsidRPr="000B71E3" w:rsidRDefault="00264DA5" w:rsidP="00264DA5">
      <w:pPr>
        <w:pStyle w:val="Heading5"/>
      </w:pPr>
      <w:bookmarkStart w:id="2684" w:name="_Toc20118719"/>
      <w:bookmarkStart w:id="2685" w:name="_Toc27584892"/>
      <w:bookmarkStart w:id="2686" w:name="_Toc45027677"/>
      <w:bookmarkStart w:id="2687" w:name="_Toc51867759"/>
      <w:bookmarkStart w:id="2688" w:name="_Toc98485893"/>
      <w:r>
        <w:t>6.1.6.2.</w:t>
      </w:r>
      <w:r w:rsidR="00C83248">
        <w:t>73</w:t>
      </w:r>
      <w:r w:rsidRPr="000B71E3">
        <w:tab/>
        <w:t xml:space="preserve">Type: </w:t>
      </w:r>
      <w:bookmarkEnd w:id="2684"/>
      <w:bookmarkEnd w:id="2685"/>
      <w:bookmarkEnd w:id="2686"/>
      <w:r>
        <w:rPr>
          <w:lang w:eastAsia="zh-CN"/>
        </w:rPr>
        <w:t>DatasetNames</w:t>
      </w:r>
      <w:bookmarkEnd w:id="2687"/>
      <w:bookmarkEnd w:id="2688"/>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89" w:name="_Toc51867760"/>
      <w:bookmarkStart w:id="2690" w:name="_Toc98485894"/>
      <w:r w:rsidRPr="00B3056F">
        <w:rPr>
          <w:lang w:val="en-US"/>
        </w:rPr>
        <w:t>6.1.6.3</w:t>
      </w:r>
      <w:r w:rsidRPr="00B3056F">
        <w:rPr>
          <w:lang w:val="en-US"/>
        </w:rPr>
        <w:tab/>
        <w:t>Simple data types and enumerations</w:t>
      </w:r>
      <w:bookmarkEnd w:id="2486"/>
      <w:bookmarkEnd w:id="2600"/>
      <w:bookmarkEnd w:id="2665"/>
      <w:bookmarkEnd w:id="2682"/>
      <w:bookmarkEnd w:id="2683"/>
      <w:bookmarkEnd w:id="2689"/>
      <w:bookmarkEnd w:id="2690"/>
    </w:p>
    <w:p w14:paraId="7BAF8FB1" w14:textId="77777777" w:rsidR="00EF45DA" w:rsidRPr="00B3056F" w:rsidRDefault="00EF45DA" w:rsidP="00EF45DA">
      <w:pPr>
        <w:pStyle w:val="Heading5"/>
      </w:pPr>
      <w:bookmarkStart w:id="2691" w:name="_Toc11338615"/>
      <w:bookmarkStart w:id="2692" w:name="_Toc27585286"/>
      <w:bookmarkStart w:id="2693" w:name="_Toc36457265"/>
      <w:bookmarkStart w:id="2694" w:name="_Toc45028164"/>
      <w:bookmarkStart w:id="2695" w:name="_Toc45028999"/>
      <w:bookmarkStart w:id="2696" w:name="_Toc51867761"/>
      <w:bookmarkStart w:id="2697" w:name="_Toc98485895"/>
      <w:r w:rsidRPr="00B3056F">
        <w:t>6.1.6.3.1</w:t>
      </w:r>
      <w:r w:rsidRPr="00B3056F">
        <w:tab/>
        <w:t>Introduction</w:t>
      </w:r>
      <w:bookmarkEnd w:id="2691"/>
      <w:bookmarkEnd w:id="2692"/>
      <w:bookmarkEnd w:id="2693"/>
      <w:bookmarkEnd w:id="2694"/>
      <w:bookmarkEnd w:id="2695"/>
      <w:bookmarkEnd w:id="2696"/>
      <w:bookmarkEnd w:id="2697"/>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98" w:name="_Toc11338616"/>
      <w:bookmarkStart w:id="2699" w:name="_Toc27585287"/>
      <w:bookmarkStart w:id="2700" w:name="_Toc36457266"/>
      <w:bookmarkStart w:id="2701" w:name="_Toc45028165"/>
      <w:bookmarkStart w:id="2702" w:name="_Toc45029000"/>
      <w:bookmarkStart w:id="2703" w:name="_Toc51867762"/>
      <w:bookmarkStart w:id="2704" w:name="_Toc98485896"/>
      <w:r w:rsidRPr="00B3056F">
        <w:t>6.1.6.3.2</w:t>
      </w:r>
      <w:r w:rsidRPr="00B3056F">
        <w:tab/>
        <w:t>Simple data types</w:t>
      </w:r>
      <w:bookmarkEnd w:id="2698"/>
      <w:bookmarkEnd w:id="2699"/>
      <w:bookmarkEnd w:id="2700"/>
      <w:bookmarkEnd w:id="2701"/>
      <w:bookmarkEnd w:id="2702"/>
      <w:bookmarkEnd w:id="2703"/>
      <w:bookmarkEnd w:id="2704"/>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05" w:name="_Toc11338617"/>
      <w:bookmarkStart w:id="2706" w:name="_Toc27585288"/>
      <w:bookmarkStart w:id="2707" w:name="_Toc36457267"/>
      <w:bookmarkStart w:id="2708" w:name="_Toc45028166"/>
      <w:bookmarkStart w:id="2709" w:name="_Toc45029001"/>
      <w:bookmarkStart w:id="2710" w:name="_Toc51867763"/>
      <w:bookmarkStart w:id="2711" w:name="_Toc98485897"/>
      <w:r w:rsidRPr="00B3056F">
        <w:t>6.1.6.3.3</w:t>
      </w:r>
      <w:r w:rsidRPr="00B3056F">
        <w:tab/>
        <w:t>Enumeration: DataSetName</w:t>
      </w:r>
      <w:bookmarkEnd w:id="2705"/>
      <w:bookmarkEnd w:id="2706"/>
      <w:bookmarkEnd w:id="2707"/>
      <w:bookmarkEnd w:id="2708"/>
      <w:bookmarkEnd w:id="2709"/>
      <w:bookmarkEnd w:id="2710"/>
      <w:bookmarkEnd w:id="2711"/>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12" w:name="_Toc11338618"/>
      <w:bookmarkStart w:id="2713" w:name="_Toc27585289"/>
      <w:bookmarkStart w:id="2714" w:name="_Toc36457268"/>
      <w:bookmarkStart w:id="2715" w:name="_Toc45028167"/>
      <w:bookmarkStart w:id="2716" w:name="_Toc45029002"/>
      <w:bookmarkStart w:id="2717" w:name="_Toc51867764"/>
      <w:bookmarkStart w:id="2718" w:name="_Toc98485898"/>
      <w:r w:rsidRPr="00B3056F">
        <w:t>6.1.6.3.4</w:t>
      </w:r>
      <w:r w:rsidRPr="00B3056F">
        <w:tab/>
        <w:t>Void</w:t>
      </w:r>
      <w:bookmarkEnd w:id="2712"/>
      <w:bookmarkEnd w:id="2713"/>
      <w:bookmarkEnd w:id="2714"/>
      <w:bookmarkEnd w:id="2715"/>
      <w:bookmarkEnd w:id="2716"/>
      <w:bookmarkEnd w:id="2717"/>
      <w:bookmarkEnd w:id="2718"/>
    </w:p>
    <w:p w14:paraId="0D3F5B57" w14:textId="77777777" w:rsidR="00EF45DA" w:rsidRPr="00B3056F" w:rsidRDefault="00EF45DA" w:rsidP="00EF45DA">
      <w:pPr>
        <w:pStyle w:val="Heading5"/>
      </w:pPr>
      <w:bookmarkStart w:id="2719" w:name="_Toc11338619"/>
      <w:bookmarkStart w:id="2720" w:name="_Toc27585290"/>
      <w:bookmarkStart w:id="2721" w:name="_Toc36457269"/>
      <w:bookmarkStart w:id="2722" w:name="_Toc45028168"/>
      <w:bookmarkStart w:id="2723" w:name="_Toc45029003"/>
      <w:bookmarkStart w:id="2724" w:name="_Toc51867765"/>
      <w:bookmarkStart w:id="2725" w:name="_Toc98485899"/>
      <w:r w:rsidRPr="00B3056F">
        <w:t>6.1.6.3.5</w:t>
      </w:r>
      <w:r w:rsidRPr="00B3056F">
        <w:tab/>
        <w:t>Void</w:t>
      </w:r>
      <w:bookmarkEnd w:id="2719"/>
      <w:bookmarkEnd w:id="2720"/>
      <w:bookmarkEnd w:id="2721"/>
      <w:bookmarkEnd w:id="2722"/>
      <w:bookmarkEnd w:id="2723"/>
      <w:bookmarkEnd w:id="2724"/>
      <w:bookmarkEnd w:id="2725"/>
    </w:p>
    <w:p w14:paraId="529FC26A" w14:textId="77777777" w:rsidR="00EF45DA" w:rsidRPr="00B3056F" w:rsidRDefault="00EF45DA" w:rsidP="00EF45DA">
      <w:pPr>
        <w:pStyle w:val="Heading5"/>
      </w:pPr>
      <w:bookmarkStart w:id="2726" w:name="_Toc11338620"/>
      <w:bookmarkStart w:id="2727" w:name="_Toc27585291"/>
      <w:bookmarkStart w:id="2728" w:name="_Toc36457270"/>
      <w:bookmarkStart w:id="2729" w:name="_Toc45028169"/>
      <w:bookmarkStart w:id="2730" w:name="_Toc45029004"/>
      <w:bookmarkStart w:id="2731" w:name="_Toc51867766"/>
      <w:bookmarkStart w:id="2732" w:name="_Toc98485900"/>
      <w:r w:rsidRPr="00B3056F">
        <w:t>6.1.6.3.6</w:t>
      </w:r>
      <w:r w:rsidRPr="00B3056F">
        <w:tab/>
        <w:t>Void</w:t>
      </w:r>
      <w:bookmarkEnd w:id="2726"/>
      <w:bookmarkEnd w:id="2727"/>
      <w:bookmarkEnd w:id="2728"/>
      <w:bookmarkEnd w:id="2729"/>
      <w:bookmarkEnd w:id="2730"/>
      <w:bookmarkEnd w:id="2731"/>
      <w:bookmarkEnd w:id="2732"/>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33" w:name="_Toc11338621"/>
      <w:bookmarkStart w:id="2734" w:name="_Toc27585292"/>
      <w:bookmarkStart w:id="2735" w:name="_Toc36457271"/>
      <w:bookmarkStart w:id="2736" w:name="_Toc45028170"/>
      <w:bookmarkStart w:id="2737" w:name="_Toc45029005"/>
      <w:bookmarkStart w:id="2738" w:name="_Toc51867767"/>
      <w:bookmarkStart w:id="2739" w:name="_Toc9848590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33"/>
      <w:bookmarkEnd w:id="2734"/>
      <w:bookmarkEnd w:id="2735"/>
      <w:bookmarkEnd w:id="2736"/>
      <w:bookmarkEnd w:id="2737"/>
      <w:bookmarkEnd w:id="2738"/>
      <w:bookmarkEnd w:id="2739"/>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40" w:name="_Toc27585293"/>
      <w:bookmarkStart w:id="2741" w:name="_Toc36457272"/>
      <w:bookmarkStart w:id="2742" w:name="_Toc45028171"/>
      <w:bookmarkStart w:id="2743" w:name="_Toc45029006"/>
      <w:bookmarkStart w:id="2744" w:name="_Toc51867768"/>
      <w:bookmarkStart w:id="2745" w:name="_Toc98485902"/>
      <w:bookmarkStart w:id="2746" w:name="_Toc11338622"/>
      <w:r w:rsidRPr="00B3056F">
        <w:t>6.1.6.3.8</w:t>
      </w:r>
      <w:r w:rsidRPr="00B3056F">
        <w:tab/>
        <w:t>Enumeration: LocationPrivacyInd</w:t>
      </w:r>
      <w:bookmarkEnd w:id="2740"/>
      <w:bookmarkEnd w:id="2741"/>
      <w:bookmarkEnd w:id="2742"/>
      <w:bookmarkEnd w:id="2743"/>
      <w:bookmarkEnd w:id="2744"/>
      <w:bookmarkEnd w:id="2745"/>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47" w:name="_Toc27585294"/>
      <w:bookmarkStart w:id="2748" w:name="_Toc36457273"/>
      <w:bookmarkStart w:id="2749" w:name="_Toc45028172"/>
      <w:bookmarkStart w:id="2750" w:name="_Toc45029007"/>
      <w:bookmarkStart w:id="2751" w:name="_Toc51867769"/>
      <w:bookmarkStart w:id="2752" w:name="_Toc98485903"/>
      <w:r w:rsidRPr="00B3056F">
        <w:t>6.1.6.3.9</w:t>
      </w:r>
      <w:r w:rsidRPr="00B3056F">
        <w:tab/>
        <w:t>Enumeration: PrivacyCheckRelatedAction</w:t>
      </w:r>
      <w:bookmarkEnd w:id="2747"/>
      <w:bookmarkEnd w:id="2748"/>
      <w:bookmarkEnd w:id="2749"/>
      <w:bookmarkEnd w:id="2750"/>
      <w:bookmarkEnd w:id="2751"/>
      <w:bookmarkEnd w:id="2752"/>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53" w:name="_Toc27585295"/>
      <w:bookmarkStart w:id="2754" w:name="_Toc36457274"/>
      <w:bookmarkStart w:id="2755" w:name="_Toc45028173"/>
      <w:bookmarkStart w:id="2756" w:name="_Toc45029008"/>
      <w:bookmarkStart w:id="2757" w:name="_Toc51867770"/>
      <w:bookmarkStart w:id="2758" w:name="_Toc98485904"/>
      <w:r w:rsidRPr="00B3056F">
        <w:t>6.1.6.3.10</w:t>
      </w:r>
      <w:r w:rsidRPr="00B3056F">
        <w:tab/>
        <w:t>Enumeration: LcsClientClass</w:t>
      </w:r>
      <w:bookmarkEnd w:id="2753"/>
      <w:bookmarkEnd w:id="2754"/>
      <w:bookmarkEnd w:id="2755"/>
      <w:bookmarkEnd w:id="2756"/>
      <w:bookmarkEnd w:id="2757"/>
      <w:bookmarkEnd w:id="2758"/>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59" w:name="_Toc27585296"/>
      <w:bookmarkStart w:id="2760" w:name="_Toc36457275"/>
      <w:bookmarkStart w:id="2761" w:name="_Toc45028174"/>
      <w:bookmarkStart w:id="2762" w:name="_Toc45029009"/>
      <w:bookmarkStart w:id="2763" w:name="_Toc51867771"/>
      <w:bookmarkStart w:id="2764" w:name="_Toc98485905"/>
      <w:r w:rsidRPr="00B3056F">
        <w:t>6.1.6.3.11</w:t>
      </w:r>
      <w:r w:rsidRPr="00B3056F">
        <w:tab/>
        <w:t>Enumeration: LcsMoServiceClass</w:t>
      </w:r>
      <w:bookmarkEnd w:id="2759"/>
      <w:bookmarkEnd w:id="2760"/>
      <w:bookmarkEnd w:id="2761"/>
      <w:bookmarkEnd w:id="2762"/>
      <w:bookmarkEnd w:id="2763"/>
      <w:bookmarkEnd w:id="2764"/>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65" w:name="_Toc36457276"/>
      <w:bookmarkStart w:id="2766" w:name="_Toc45028175"/>
      <w:bookmarkStart w:id="2767" w:name="_Toc45029010"/>
      <w:bookmarkStart w:id="2768" w:name="_Toc51867772"/>
      <w:bookmarkStart w:id="2769" w:name="_Toc98485906"/>
      <w:bookmarkStart w:id="2770" w:name="_Toc27585297"/>
      <w:r w:rsidRPr="00B3056F">
        <w:t>6.1.6.3.12</w:t>
      </w:r>
      <w:r w:rsidRPr="00B3056F">
        <w:tab/>
        <w:t>Enumeration: OperationMode</w:t>
      </w:r>
      <w:bookmarkEnd w:id="2765"/>
      <w:bookmarkEnd w:id="2766"/>
      <w:bookmarkEnd w:id="2767"/>
      <w:bookmarkEnd w:id="2768"/>
      <w:bookmarkEnd w:id="2769"/>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71" w:name="_Toc36457277"/>
      <w:bookmarkStart w:id="2772" w:name="_Toc45028176"/>
      <w:bookmarkStart w:id="2773" w:name="_Toc45029011"/>
      <w:bookmarkStart w:id="2774" w:name="_Toc51867773"/>
      <w:bookmarkStart w:id="2775" w:name="_Toc98485907"/>
      <w:r w:rsidRPr="00B3056F">
        <w:t>6.1.6.3.13</w:t>
      </w:r>
      <w:r w:rsidRPr="00B3056F">
        <w:tab/>
        <w:t>Enumeration: SorUpdateIndicator</w:t>
      </w:r>
      <w:bookmarkEnd w:id="2771"/>
      <w:bookmarkEnd w:id="2772"/>
      <w:bookmarkEnd w:id="2773"/>
      <w:bookmarkEnd w:id="2774"/>
      <w:bookmarkEnd w:id="2775"/>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76" w:name="_Toc36457278"/>
    </w:p>
    <w:p w14:paraId="096CDC4E" w14:textId="77777777" w:rsidR="00EF45DA" w:rsidRPr="00B3056F" w:rsidRDefault="00EF45DA" w:rsidP="00EF45DA">
      <w:pPr>
        <w:pStyle w:val="Heading5"/>
        <w:rPr>
          <w:lang w:eastAsia="zh-CN"/>
        </w:rPr>
      </w:pPr>
      <w:bookmarkStart w:id="2777" w:name="_Toc45028177"/>
      <w:bookmarkStart w:id="2778" w:name="_Toc45029012"/>
      <w:bookmarkStart w:id="2779" w:name="_Toc51867774"/>
      <w:bookmarkStart w:id="2780" w:name="_Toc98485908"/>
      <w:r w:rsidRPr="00B3056F">
        <w:t>6.1.6.3.14</w:t>
      </w:r>
      <w:r w:rsidRPr="00B3056F">
        <w:tab/>
        <w:t xml:space="preserve">Enumeration: </w:t>
      </w:r>
      <w:r w:rsidRPr="00B3056F">
        <w:rPr>
          <w:rFonts w:hint="eastAsia"/>
          <w:lang w:eastAsia="zh-CN"/>
        </w:rPr>
        <w:t>CodeWordInd</w:t>
      </w:r>
      <w:bookmarkEnd w:id="2776"/>
      <w:bookmarkEnd w:id="2777"/>
      <w:bookmarkEnd w:id="2778"/>
      <w:bookmarkEnd w:id="2779"/>
      <w:bookmarkEnd w:id="2780"/>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81" w:name="_Toc45028178"/>
      <w:bookmarkStart w:id="2782" w:name="_Toc45029013"/>
      <w:bookmarkStart w:id="2783" w:name="_Toc51867775"/>
      <w:bookmarkStart w:id="2784" w:name="_Toc98485909"/>
      <w:bookmarkStart w:id="2785" w:name="_Toc36457279"/>
      <w:r w:rsidRPr="000B71E3">
        <w:t>6.1.6.3.</w:t>
      </w:r>
      <w:r w:rsidR="005752A6">
        <w:t>15</w:t>
      </w:r>
      <w:r w:rsidRPr="000B71E3">
        <w:tab/>
        <w:t xml:space="preserve">Enumeration: </w:t>
      </w:r>
      <w:r>
        <w:rPr>
          <w:lang w:eastAsia="zh-CN"/>
        </w:rPr>
        <w:t>MdtUserConsent</w:t>
      </w:r>
      <w:bookmarkEnd w:id="2781"/>
      <w:bookmarkEnd w:id="2782"/>
      <w:bookmarkEnd w:id="2783"/>
      <w:bookmarkEnd w:id="2784"/>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86" w:name="_Toc45028179"/>
      <w:bookmarkStart w:id="2787" w:name="_Toc45029014"/>
    </w:p>
    <w:p w14:paraId="46FB8CAB" w14:textId="4EA7A083" w:rsidR="00EF45DA" w:rsidRPr="00B3056F" w:rsidRDefault="00EF45DA" w:rsidP="00EF45DA">
      <w:pPr>
        <w:pStyle w:val="Heading3"/>
      </w:pPr>
      <w:bookmarkStart w:id="2788" w:name="_Toc51867776"/>
      <w:bookmarkStart w:id="2789" w:name="_Toc98485910"/>
      <w:r w:rsidRPr="00B3056F">
        <w:t>6.1.7</w:t>
      </w:r>
      <w:r w:rsidRPr="00B3056F">
        <w:tab/>
        <w:t>Error Handling</w:t>
      </w:r>
      <w:bookmarkEnd w:id="2746"/>
      <w:bookmarkEnd w:id="2770"/>
      <w:bookmarkEnd w:id="2785"/>
      <w:bookmarkEnd w:id="2786"/>
      <w:bookmarkEnd w:id="2787"/>
      <w:bookmarkEnd w:id="2788"/>
      <w:bookmarkEnd w:id="2789"/>
    </w:p>
    <w:p w14:paraId="3B505031" w14:textId="77777777" w:rsidR="00EF45DA" w:rsidRPr="00B3056F" w:rsidRDefault="00EF45DA" w:rsidP="00EF45DA">
      <w:pPr>
        <w:pStyle w:val="Heading4"/>
      </w:pPr>
      <w:bookmarkStart w:id="2790" w:name="_Toc11338623"/>
      <w:bookmarkStart w:id="2791" w:name="_Toc27585298"/>
      <w:bookmarkStart w:id="2792" w:name="_Toc36457280"/>
      <w:bookmarkStart w:id="2793" w:name="_Toc45028180"/>
      <w:bookmarkStart w:id="2794" w:name="_Toc45029015"/>
      <w:bookmarkStart w:id="2795" w:name="_Toc51867777"/>
      <w:bookmarkStart w:id="2796" w:name="_Toc98485911"/>
      <w:r w:rsidRPr="00B3056F">
        <w:t>6.1.7.1</w:t>
      </w:r>
      <w:r w:rsidRPr="00B3056F">
        <w:tab/>
        <w:t>General</w:t>
      </w:r>
      <w:bookmarkEnd w:id="2790"/>
      <w:bookmarkEnd w:id="2791"/>
      <w:bookmarkEnd w:id="2792"/>
      <w:bookmarkEnd w:id="2793"/>
      <w:bookmarkEnd w:id="2794"/>
      <w:bookmarkEnd w:id="2795"/>
      <w:bookmarkEnd w:id="2796"/>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97" w:name="_Toc11338624"/>
      <w:bookmarkStart w:id="2798" w:name="_Toc27585299"/>
      <w:bookmarkStart w:id="2799" w:name="_Toc36457281"/>
      <w:bookmarkStart w:id="2800" w:name="_Toc45028181"/>
      <w:bookmarkStart w:id="2801" w:name="_Toc45029016"/>
      <w:bookmarkStart w:id="2802" w:name="_Toc51867778"/>
      <w:bookmarkStart w:id="2803" w:name="_Toc98485912"/>
      <w:r w:rsidRPr="00B3056F">
        <w:t>6.1.7.2</w:t>
      </w:r>
      <w:r w:rsidRPr="00B3056F">
        <w:tab/>
        <w:t>Protocol Errors</w:t>
      </w:r>
      <w:bookmarkEnd w:id="2797"/>
      <w:bookmarkEnd w:id="2798"/>
      <w:bookmarkEnd w:id="2799"/>
      <w:bookmarkEnd w:id="2800"/>
      <w:bookmarkEnd w:id="2801"/>
      <w:bookmarkEnd w:id="2802"/>
      <w:bookmarkEnd w:id="2803"/>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804" w:name="_Toc11338625"/>
      <w:bookmarkStart w:id="2805" w:name="_Toc27585300"/>
      <w:bookmarkStart w:id="2806" w:name="_Toc36457282"/>
      <w:bookmarkStart w:id="2807" w:name="_Toc45028182"/>
      <w:bookmarkStart w:id="2808" w:name="_Toc45029017"/>
      <w:bookmarkStart w:id="2809" w:name="_Toc51867779"/>
      <w:bookmarkStart w:id="2810" w:name="_Toc98485913"/>
      <w:r w:rsidRPr="00B3056F">
        <w:t>6.1.7.3</w:t>
      </w:r>
      <w:r w:rsidRPr="00B3056F">
        <w:tab/>
        <w:t>Application Errors</w:t>
      </w:r>
      <w:bookmarkEnd w:id="2804"/>
      <w:bookmarkEnd w:id="2805"/>
      <w:bookmarkEnd w:id="2806"/>
      <w:bookmarkEnd w:id="2807"/>
      <w:bookmarkEnd w:id="2808"/>
      <w:bookmarkEnd w:id="2809"/>
      <w:bookmarkEnd w:id="2810"/>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811" w:name="_Toc11338626"/>
      <w:bookmarkStart w:id="2812" w:name="_Toc27585301"/>
      <w:bookmarkStart w:id="2813" w:name="_Toc36457283"/>
      <w:bookmarkStart w:id="2814" w:name="_Toc45028183"/>
      <w:bookmarkStart w:id="2815" w:name="_Toc45029018"/>
      <w:bookmarkStart w:id="2816" w:name="_Toc51867780"/>
      <w:bookmarkStart w:id="2817" w:name="_Toc98485914"/>
      <w:r w:rsidRPr="00B3056F">
        <w:t>6.1.8</w:t>
      </w:r>
      <w:r w:rsidRPr="00B3056F">
        <w:tab/>
        <w:t>Feature Negotiation</w:t>
      </w:r>
      <w:bookmarkEnd w:id="2811"/>
      <w:bookmarkEnd w:id="2812"/>
      <w:bookmarkEnd w:id="2813"/>
      <w:bookmarkEnd w:id="2814"/>
      <w:bookmarkEnd w:id="2815"/>
      <w:bookmarkEnd w:id="2816"/>
      <w:bookmarkEnd w:id="2817"/>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18" w:name="_Toc11338627"/>
      <w:bookmarkStart w:id="2819" w:name="_Toc27585302"/>
      <w:bookmarkStart w:id="2820" w:name="_Toc36457284"/>
      <w:bookmarkStart w:id="2821" w:name="_Toc45028184"/>
      <w:bookmarkStart w:id="2822" w:name="_Toc45029019"/>
      <w:bookmarkStart w:id="2823" w:name="_Toc51867781"/>
      <w:bookmarkStart w:id="2824" w:name="_Toc98485915"/>
      <w:r w:rsidRPr="00B3056F">
        <w:rPr>
          <w:lang w:val="en-US"/>
        </w:rPr>
        <w:t>6.1.9</w:t>
      </w:r>
      <w:r w:rsidRPr="00B3056F">
        <w:rPr>
          <w:lang w:val="en-US"/>
        </w:rPr>
        <w:tab/>
        <w:t>Security</w:t>
      </w:r>
      <w:bookmarkEnd w:id="2818"/>
      <w:bookmarkEnd w:id="2819"/>
      <w:bookmarkEnd w:id="2820"/>
      <w:bookmarkEnd w:id="2821"/>
      <w:bookmarkEnd w:id="2822"/>
      <w:bookmarkEnd w:id="2823"/>
      <w:bookmarkEnd w:id="2824"/>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25" w:name="_Toc11338628"/>
      <w:bookmarkStart w:id="2826" w:name="_Toc27585303"/>
      <w:bookmarkStart w:id="2827" w:name="_Toc36457285"/>
      <w:bookmarkStart w:id="2828" w:name="_Toc45028185"/>
      <w:bookmarkStart w:id="2829" w:name="_Toc45029020"/>
      <w:bookmarkStart w:id="2830" w:name="_Toc51867782"/>
      <w:bookmarkStart w:id="2831" w:name="_Toc98485916"/>
      <w:r w:rsidRPr="00B3056F">
        <w:t>6.2</w:t>
      </w:r>
      <w:r w:rsidRPr="00B3056F">
        <w:tab/>
        <w:t>Nudm_UEContextManagement Service API</w:t>
      </w:r>
      <w:bookmarkEnd w:id="2825"/>
      <w:bookmarkEnd w:id="2826"/>
      <w:bookmarkEnd w:id="2827"/>
      <w:bookmarkEnd w:id="2828"/>
      <w:bookmarkEnd w:id="2829"/>
      <w:bookmarkEnd w:id="2830"/>
      <w:bookmarkEnd w:id="2831"/>
    </w:p>
    <w:p w14:paraId="745CA8D3" w14:textId="77777777" w:rsidR="00EF45DA" w:rsidRPr="00B3056F" w:rsidRDefault="00EF45DA" w:rsidP="00EF45DA">
      <w:pPr>
        <w:pStyle w:val="Heading3"/>
      </w:pPr>
      <w:bookmarkStart w:id="2832" w:name="_Toc11338629"/>
      <w:bookmarkStart w:id="2833" w:name="_Toc27585304"/>
      <w:bookmarkStart w:id="2834" w:name="_Toc36457286"/>
      <w:bookmarkStart w:id="2835" w:name="_Toc45028186"/>
      <w:bookmarkStart w:id="2836" w:name="_Toc45029021"/>
      <w:bookmarkStart w:id="2837" w:name="_Toc51867783"/>
      <w:bookmarkStart w:id="2838" w:name="_Toc98485917"/>
      <w:r w:rsidRPr="00B3056F">
        <w:t>6.2.1</w:t>
      </w:r>
      <w:r w:rsidRPr="00B3056F">
        <w:tab/>
        <w:t>API URI</w:t>
      </w:r>
      <w:bookmarkEnd w:id="2832"/>
      <w:bookmarkEnd w:id="2833"/>
      <w:bookmarkEnd w:id="2834"/>
      <w:bookmarkEnd w:id="2835"/>
      <w:bookmarkEnd w:id="2836"/>
      <w:bookmarkEnd w:id="2837"/>
      <w:bookmarkEnd w:id="2838"/>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39" w:name="_Toc11338630"/>
      <w:bookmarkStart w:id="2840" w:name="_Toc27585305"/>
      <w:bookmarkStart w:id="2841"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42" w:name="_Toc45028187"/>
      <w:bookmarkStart w:id="2843" w:name="_Toc45029022"/>
      <w:bookmarkStart w:id="2844" w:name="_Toc51867784"/>
      <w:bookmarkStart w:id="2845" w:name="_Toc98485918"/>
      <w:r w:rsidRPr="00B3056F">
        <w:t>6.2.2</w:t>
      </w:r>
      <w:r w:rsidRPr="00B3056F">
        <w:tab/>
        <w:t>Usage of HTTP</w:t>
      </w:r>
      <w:bookmarkEnd w:id="2839"/>
      <w:bookmarkEnd w:id="2840"/>
      <w:bookmarkEnd w:id="2841"/>
      <w:bookmarkEnd w:id="2842"/>
      <w:bookmarkEnd w:id="2843"/>
      <w:bookmarkEnd w:id="2844"/>
      <w:bookmarkEnd w:id="2845"/>
    </w:p>
    <w:p w14:paraId="79805AF5" w14:textId="77777777" w:rsidR="00EF45DA" w:rsidRPr="00B3056F" w:rsidRDefault="00EF45DA" w:rsidP="00EF45DA">
      <w:pPr>
        <w:pStyle w:val="Heading4"/>
      </w:pPr>
      <w:bookmarkStart w:id="2846" w:name="_Toc11338631"/>
      <w:bookmarkStart w:id="2847" w:name="_Toc27585306"/>
      <w:bookmarkStart w:id="2848" w:name="_Toc36457288"/>
      <w:bookmarkStart w:id="2849" w:name="_Toc45028188"/>
      <w:bookmarkStart w:id="2850" w:name="_Toc45029023"/>
      <w:bookmarkStart w:id="2851" w:name="_Toc51867785"/>
      <w:bookmarkStart w:id="2852" w:name="_Toc98485919"/>
      <w:r w:rsidRPr="00B3056F">
        <w:t>6.2.2.1</w:t>
      </w:r>
      <w:r w:rsidRPr="00B3056F">
        <w:tab/>
        <w:t>General</w:t>
      </w:r>
      <w:bookmarkEnd w:id="2846"/>
      <w:bookmarkEnd w:id="2847"/>
      <w:bookmarkEnd w:id="2848"/>
      <w:bookmarkEnd w:id="2849"/>
      <w:bookmarkEnd w:id="2850"/>
      <w:bookmarkEnd w:id="2851"/>
      <w:bookmarkEnd w:id="2852"/>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53" w:name="_Toc11338632"/>
      <w:bookmarkStart w:id="2854" w:name="_Toc27585307"/>
      <w:bookmarkStart w:id="2855" w:name="_Toc36457289"/>
      <w:bookmarkStart w:id="2856" w:name="_Toc45028189"/>
      <w:bookmarkStart w:id="2857" w:name="_Toc45029024"/>
      <w:bookmarkStart w:id="2858" w:name="_Toc51867786"/>
      <w:bookmarkStart w:id="2859" w:name="_Toc98485920"/>
      <w:r w:rsidRPr="00B3056F">
        <w:t>6.2.2.2</w:t>
      </w:r>
      <w:r w:rsidRPr="00B3056F">
        <w:tab/>
        <w:t>HTTP standard headers</w:t>
      </w:r>
      <w:bookmarkEnd w:id="2853"/>
      <w:bookmarkEnd w:id="2854"/>
      <w:bookmarkEnd w:id="2855"/>
      <w:bookmarkEnd w:id="2856"/>
      <w:bookmarkEnd w:id="2857"/>
      <w:bookmarkEnd w:id="2858"/>
      <w:bookmarkEnd w:id="2859"/>
    </w:p>
    <w:p w14:paraId="3EA812BF" w14:textId="77777777" w:rsidR="00EF45DA" w:rsidRPr="00B3056F" w:rsidRDefault="00EF45DA" w:rsidP="00EF45DA">
      <w:pPr>
        <w:pStyle w:val="Heading5"/>
        <w:rPr>
          <w:lang w:eastAsia="zh-CN"/>
        </w:rPr>
      </w:pPr>
      <w:bookmarkStart w:id="2860" w:name="_Toc11338633"/>
      <w:bookmarkStart w:id="2861" w:name="_Toc27585308"/>
      <w:bookmarkStart w:id="2862" w:name="_Toc36457290"/>
      <w:bookmarkStart w:id="2863" w:name="_Toc45028190"/>
      <w:bookmarkStart w:id="2864" w:name="_Toc45029025"/>
      <w:bookmarkStart w:id="2865" w:name="_Toc51867787"/>
      <w:bookmarkStart w:id="2866" w:name="_Toc98485921"/>
      <w:r w:rsidRPr="00B3056F">
        <w:t>6.2.2.2.1</w:t>
      </w:r>
      <w:r w:rsidRPr="00B3056F">
        <w:rPr>
          <w:rFonts w:hint="eastAsia"/>
          <w:lang w:eastAsia="zh-CN"/>
        </w:rPr>
        <w:tab/>
      </w:r>
      <w:r w:rsidRPr="00B3056F">
        <w:rPr>
          <w:lang w:eastAsia="zh-CN"/>
        </w:rPr>
        <w:t>General</w:t>
      </w:r>
      <w:bookmarkEnd w:id="2860"/>
      <w:bookmarkEnd w:id="2861"/>
      <w:bookmarkEnd w:id="2862"/>
      <w:bookmarkEnd w:id="2863"/>
      <w:bookmarkEnd w:id="2864"/>
      <w:bookmarkEnd w:id="2865"/>
      <w:bookmarkEnd w:id="2866"/>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67" w:name="_Toc11338634"/>
      <w:bookmarkStart w:id="2868" w:name="_Toc27585309"/>
      <w:bookmarkStart w:id="2869" w:name="_Toc36457291"/>
      <w:bookmarkStart w:id="2870" w:name="_Toc45028191"/>
      <w:bookmarkStart w:id="2871" w:name="_Toc45029026"/>
      <w:bookmarkStart w:id="2872" w:name="_Toc51867788"/>
      <w:bookmarkStart w:id="2873" w:name="_Toc98485922"/>
      <w:r w:rsidRPr="00B3056F">
        <w:t>6.2.2.2.2</w:t>
      </w:r>
      <w:r w:rsidRPr="00B3056F">
        <w:tab/>
        <w:t>Content type</w:t>
      </w:r>
      <w:bookmarkEnd w:id="2867"/>
      <w:bookmarkEnd w:id="2868"/>
      <w:bookmarkEnd w:id="2869"/>
      <w:bookmarkEnd w:id="2870"/>
      <w:bookmarkEnd w:id="2871"/>
      <w:bookmarkEnd w:id="2872"/>
      <w:bookmarkEnd w:id="2873"/>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74" w:name="_Toc11338635"/>
      <w:bookmarkStart w:id="2875" w:name="_Toc27585310"/>
      <w:bookmarkStart w:id="2876" w:name="_Toc36457292"/>
      <w:bookmarkStart w:id="2877" w:name="_Toc45028192"/>
      <w:bookmarkStart w:id="2878" w:name="_Toc45029027"/>
      <w:bookmarkStart w:id="2879" w:name="_Toc51867789"/>
      <w:bookmarkStart w:id="2880" w:name="_Toc98485923"/>
      <w:r w:rsidRPr="00B3056F">
        <w:t>6.2.2.3</w:t>
      </w:r>
      <w:r w:rsidRPr="00B3056F">
        <w:tab/>
        <w:t>HTTP custom headers</w:t>
      </w:r>
      <w:bookmarkEnd w:id="2874"/>
      <w:bookmarkEnd w:id="2875"/>
      <w:bookmarkEnd w:id="2876"/>
      <w:bookmarkEnd w:id="2877"/>
      <w:bookmarkEnd w:id="2878"/>
      <w:bookmarkEnd w:id="2879"/>
      <w:bookmarkEnd w:id="2880"/>
    </w:p>
    <w:p w14:paraId="2C112AEF" w14:textId="77777777" w:rsidR="00EF45DA" w:rsidRPr="00B3056F" w:rsidRDefault="00EF45DA" w:rsidP="00EF45DA">
      <w:pPr>
        <w:pStyle w:val="Heading5"/>
        <w:rPr>
          <w:lang w:eastAsia="zh-CN"/>
        </w:rPr>
      </w:pPr>
      <w:bookmarkStart w:id="2881" w:name="_Toc11338636"/>
      <w:bookmarkStart w:id="2882" w:name="_Toc27585311"/>
      <w:bookmarkStart w:id="2883" w:name="_Toc36457293"/>
      <w:bookmarkStart w:id="2884" w:name="_Toc45028193"/>
      <w:bookmarkStart w:id="2885" w:name="_Toc45029028"/>
      <w:bookmarkStart w:id="2886" w:name="_Toc51867790"/>
      <w:bookmarkStart w:id="2887" w:name="_Toc98485924"/>
      <w:r w:rsidRPr="00B3056F">
        <w:t>6.2.2.3.1</w:t>
      </w:r>
      <w:r w:rsidRPr="00B3056F">
        <w:rPr>
          <w:rFonts w:hint="eastAsia"/>
          <w:lang w:eastAsia="zh-CN"/>
        </w:rPr>
        <w:tab/>
      </w:r>
      <w:r w:rsidRPr="00B3056F">
        <w:rPr>
          <w:lang w:eastAsia="zh-CN"/>
        </w:rPr>
        <w:t>General</w:t>
      </w:r>
      <w:bookmarkEnd w:id="2881"/>
      <w:bookmarkEnd w:id="2882"/>
      <w:bookmarkEnd w:id="2883"/>
      <w:bookmarkEnd w:id="2884"/>
      <w:bookmarkEnd w:id="2885"/>
      <w:bookmarkEnd w:id="2886"/>
      <w:bookmarkEnd w:id="2887"/>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88" w:name="_Toc11338637"/>
      <w:bookmarkStart w:id="2889" w:name="_Toc27585312"/>
      <w:bookmarkStart w:id="2890" w:name="_Toc36457294"/>
      <w:bookmarkStart w:id="2891" w:name="_Toc45028194"/>
      <w:bookmarkStart w:id="2892" w:name="_Toc45029029"/>
      <w:bookmarkStart w:id="2893" w:name="_Toc51867791"/>
      <w:bookmarkStart w:id="2894" w:name="_Toc98485925"/>
      <w:r w:rsidRPr="00B3056F">
        <w:t>6.2.3</w:t>
      </w:r>
      <w:r w:rsidRPr="00B3056F">
        <w:tab/>
        <w:t>Resources</w:t>
      </w:r>
      <w:bookmarkEnd w:id="2888"/>
      <w:bookmarkEnd w:id="2889"/>
      <w:bookmarkEnd w:id="2890"/>
      <w:bookmarkEnd w:id="2891"/>
      <w:bookmarkEnd w:id="2892"/>
      <w:bookmarkEnd w:id="2893"/>
      <w:bookmarkEnd w:id="2894"/>
    </w:p>
    <w:p w14:paraId="7030742B" w14:textId="77777777" w:rsidR="00EF45DA" w:rsidRPr="00B3056F" w:rsidRDefault="00EF45DA" w:rsidP="00EF45DA">
      <w:pPr>
        <w:pStyle w:val="Heading4"/>
      </w:pPr>
      <w:bookmarkStart w:id="2895" w:name="_Toc11338638"/>
      <w:bookmarkStart w:id="2896" w:name="_Toc27585313"/>
      <w:bookmarkStart w:id="2897" w:name="_Toc36457295"/>
      <w:bookmarkStart w:id="2898" w:name="_Toc45028195"/>
      <w:bookmarkStart w:id="2899" w:name="_Toc45029030"/>
      <w:bookmarkStart w:id="2900" w:name="_Toc51867792"/>
      <w:bookmarkStart w:id="2901" w:name="_Toc98485926"/>
      <w:r w:rsidRPr="00B3056F">
        <w:t>6.2.3.1</w:t>
      </w:r>
      <w:r w:rsidRPr="00B3056F">
        <w:tab/>
        <w:t>Overview</w:t>
      </w:r>
      <w:bookmarkEnd w:id="2895"/>
      <w:bookmarkEnd w:id="2896"/>
      <w:bookmarkEnd w:id="2897"/>
      <w:bookmarkEnd w:id="2898"/>
      <w:bookmarkEnd w:id="2899"/>
      <w:bookmarkEnd w:id="2900"/>
      <w:bookmarkEnd w:id="2901"/>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pt;height:456.5pt" o:ole="">
            <v:imagedata r:id="rId176" o:title=""/>
          </v:shape>
          <o:OLEObject Type="Embed" ProgID="Visio.Drawing.11" ShapeID="_x0000_i1109" DrawAspect="Content" ObjectID="_1709158094"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02" w:name="_Toc11338639"/>
      <w:bookmarkStart w:id="2903" w:name="_Toc27585314"/>
      <w:bookmarkStart w:id="2904" w:name="_Toc36457296"/>
      <w:bookmarkStart w:id="2905" w:name="_Toc45028196"/>
      <w:bookmarkStart w:id="2906" w:name="_Toc45029031"/>
      <w:bookmarkStart w:id="2907" w:name="_Toc51867793"/>
      <w:bookmarkStart w:id="2908" w:name="_Toc98485927"/>
      <w:r w:rsidRPr="00B3056F">
        <w:t>6.2.3.2</w:t>
      </w:r>
      <w:r w:rsidRPr="00B3056F">
        <w:tab/>
        <w:t>Resource: Amf3GppAccessRegistration</w:t>
      </w:r>
      <w:bookmarkEnd w:id="2902"/>
      <w:bookmarkEnd w:id="2903"/>
      <w:r w:rsidRPr="00B3056F">
        <w:t xml:space="preserve"> (Document)</w:t>
      </w:r>
      <w:bookmarkEnd w:id="2904"/>
      <w:bookmarkEnd w:id="2905"/>
      <w:bookmarkEnd w:id="2906"/>
      <w:bookmarkEnd w:id="2907"/>
      <w:bookmarkEnd w:id="2908"/>
    </w:p>
    <w:p w14:paraId="22BA8742" w14:textId="77777777" w:rsidR="00EF45DA" w:rsidRPr="00B3056F" w:rsidRDefault="00EF45DA" w:rsidP="00EF45DA">
      <w:pPr>
        <w:pStyle w:val="Heading5"/>
      </w:pPr>
      <w:bookmarkStart w:id="2909" w:name="_Toc11338640"/>
      <w:bookmarkStart w:id="2910" w:name="_Toc27585315"/>
      <w:bookmarkStart w:id="2911" w:name="_Toc36457297"/>
      <w:bookmarkStart w:id="2912" w:name="_Toc45028197"/>
      <w:bookmarkStart w:id="2913" w:name="_Toc45029032"/>
      <w:bookmarkStart w:id="2914" w:name="_Toc51867794"/>
      <w:bookmarkStart w:id="2915" w:name="_Toc98485928"/>
      <w:r w:rsidRPr="00B3056F">
        <w:t>6.2.3.2.1</w:t>
      </w:r>
      <w:r w:rsidRPr="00B3056F">
        <w:tab/>
        <w:t>Description</w:t>
      </w:r>
      <w:bookmarkEnd w:id="2909"/>
      <w:bookmarkEnd w:id="2910"/>
      <w:bookmarkEnd w:id="2911"/>
      <w:bookmarkEnd w:id="2912"/>
      <w:bookmarkEnd w:id="2913"/>
      <w:bookmarkEnd w:id="2914"/>
      <w:bookmarkEnd w:id="2915"/>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16" w:name="_Toc11338641"/>
      <w:bookmarkStart w:id="2917" w:name="_Toc27585316"/>
      <w:bookmarkStart w:id="2918" w:name="_Toc36457298"/>
      <w:bookmarkStart w:id="2919" w:name="_Toc45028198"/>
      <w:bookmarkStart w:id="2920" w:name="_Toc45029033"/>
      <w:bookmarkStart w:id="2921" w:name="_Toc51867795"/>
      <w:bookmarkStart w:id="2922" w:name="_Toc98485929"/>
      <w:r w:rsidRPr="00B3056F">
        <w:t>6.2.3.2.2</w:t>
      </w:r>
      <w:r w:rsidRPr="00B3056F">
        <w:tab/>
        <w:t>Resource Definition</w:t>
      </w:r>
      <w:bookmarkEnd w:id="2916"/>
      <w:bookmarkEnd w:id="2917"/>
      <w:bookmarkEnd w:id="2918"/>
      <w:bookmarkEnd w:id="2919"/>
      <w:bookmarkEnd w:id="2920"/>
      <w:bookmarkEnd w:id="2921"/>
      <w:bookmarkEnd w:id="2922"/>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5D43D4B"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23" w:name="_Toc11338642"/>
      <w:bookmarkStart w:id="2924" w:name="_Toc27585317"/>
      <w:bookmarkStart w:id="2925" w:name="_Toc36457299"/>
      <w:bookmarkStart w:id="2926" w:name="_Toc45028199"/>
      <w:bookmarkStart w:id="2927" w:name="_Toc45029034"/>
      <w:bookmarkStart w:id="2928" w:name="_Toc51867796"/>
      <w:bookmarkStart w:id="2929" w:name="_Toc98485930"/>
      <w:r w:rsidRPr="00B3056F">
        <w:t>6.2.3.2.3</w:t>
      </w:r>
      <w:r w:rsidRPr="00B3056F">
        <w:tab/>
        <w:t>Resource Standard Methods</w:t>
      </w:r>
      <w:bookmarkEnd w:id="2923"/>
      <w:bookmarkEnd w:id="2924"/>
      <w:bookmarkEnd w:id="2925"/>
      <w:bookmarkEnd w:id="2926"/>
      <w:bookmarkEnd w:id="2927"/>
      <w:bookmarkEnd w:id="2928"/>
      <w:bookmarkEnd w:id="2929"/>
    </w:p>
    <w:p w14:paraId="0D2D1920" w14:textId="77777777" w:rsidR="00EF45DA" w:rsidRPr="00B3056F" w:rsidRDefault="00EF45DA" w:rsidP="00225B21">
      <w:pPr>
        <w:pStyle w:val="H6"/>
      </w:pPr>
      <w:bookmarkStart w:id="2930" w:name="_Toc11338643"/>
      <w:bookmarkStart w:id="2931" w:name="_Toc27585318"/>
      <w:bookmarkStart w:id="2932" w:name="_Toc36457300"/>
      <w:bookmarkStart w:id="2933" w:name="_Toc45028200"/>
      <w:bookmarkStart w:id="2934" w:name="_Toc45029035"/>
      <w:bookmarkStart w:id="2935" w:name="_Toc51867797"/>
      <w:bookmarkStart w:id="2936" w:name="_Toc98485931"/>
      <w:r w:rsidRPr="00B3056F">
        <w:t>6.2.3.2.3.1</w:t>
      </w:r>
      <w:r w:rsidRPr="00B3056F">
        <w:tab/>
        <w:t>PUT</w:t>
      </w:r>
      <w:bookmarkEnd w:id="2930"/>
      <w:bookmarkEnd w:id="2931"/>
      <w:bookmarkEnd w:id="2932"/>
      <w:bookmarkEnd w:id="2933"/>
      <w:bookmarkEnd w:id="2934"/>
      <w:bookmarkEnd w:id="2935"/>
      <w:bookmarkEnd w:id="2936"/>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37" w:name="_Toc11338644"/>
      <w:bookmarkStart w:id="2938" w:name="_Toc27585319"/>
      <w:bookmarkStart w:id="2939" w:name="_Toc36457301"/>
      <w:bookmarkStart w:id="2940" w:name="_Toc45028201"/>
      <w:bookmarkStart w:id="2941" w:name="_Toc45029036"/>
      <w:bookmarkStart w:id="2942" w:name="_Toc51867798"/>
      <w:bookmarkStart w:id="2943" w:name="_Toc98485932"/>
      <w:r w:rsidRPr="00B3056F">
        <w:t>6.2.3.2.3.2</w:t>
      </w:r>
      <w:r w:rsidRPr="00B3056F">
        <w:tab/>
        <w:t>PATCH</w:t>
      </w:r>
      <w:bookmarkEnd w:id="2937"/>
      <w:bookmarkEnd w:id="2938"/>
      <w:bookmarkEnd w:id="2939"/>
      <w:bookmarkEnd w:id="2940"/>
      <w:bookmarkEnd w:id="2941"/>
      <w:bookmarkEnd w:id="2942"/>
      <w:bookmarkEnd w:id="2943"/>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44" w:name="_Toc11338645"/>
      <w:bookmarkStart w:id="2945" w:name="_Toc27585320"/>
      <w:bookmarkStart w:id="2946" w:name="_Toc36457302"/>
      <w:bookmarkStart w:id="2947" w:name="_Toc45028202"/>
      <w:bookmarkStart w:id="2948" w:name="_Toc45029037"/>
      <w:bookmarkStart w:id="2949" w:name="_Toc51867799"/>
      <w:bookmarkStart w:id="2950" w:name="_Toc98485933"/>
      <w:r w:rsidRPr="00B3056F">
        <w:t>6.2.3.2.3.3</w:t>
      </w:r>
      <w:r w:rsidRPr="00B3056F">
        <w:tab/>
        <w:t>GET</w:t>
      </w:r>
      <w:bookmarkEnd w:id="2944"/>
      <w:bookmarkEnd w:id="2945"/>
      <w:bookmarkEnd w:id="2946"/>
      <w:bookmarkEnd w:id="2947"/>
      <w:bookmarkEnd w:id="2948"/>
      <w:bookmarkEnd w:id="2949"/>
      <w:bookmarkEnd w:id="295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51" w:name="_Toc510696615"/>
      <w:bookmarkStart w:id="2952" w:name="_Toc36457303"/>
      <w:bookmarkStart w:id="2953" w:name="_Toc45028203"/>
      <w:bookmarkStart w:id="2954" w:name="_Toc45029038"/>
      <w:bookmarkStart w:id="2955" w:name="_Toc51867800"/>
      <w:bookmarkStart w:id="2956" w:name="_Toc98485934"/>
      <w:bookmarkStart w:id="2957" w:name="_Toc11338646"/>
      <w:bookmarkStart w:id="2958" w:name="_Toc27585321"/>
      <w:r w:rsidRPr="00B3056F">
        <w:t>6.2.3.2.4</w:t>
      </w:r>
      <w:r w:rsidRPr="00B3056F">
        <w:tab/>
        <w:t>Resource Custom Operations</w:t>
      </w:r>
      <w:bookmarkEnd w:id="2951"/>
      <w:bookmarkEnd w:id="2952"/>
      <w:bookmarkEnd w:id="2953"/>
      <w:bookmarkEnd w:id="2954"/>
      <w:bookmarkEnd w:id="2955"/>
      <w:bookmarkEnd w:id="2956"/>
    </w:p>
    <w:p w14:paraId="05488361" w14:textId="77777777" w:rsidR="00EF45DA" w:rsidRPr="00B3056F" w:rsidRDefault="00EF45DA" w:rsidP="00225B21">
      <w:pPr>
        <w:pStyle w:val="H6"/>
      </w:pPr>
      <w:bookmarkStart w:id="2959" w:name="_Toc510696616"/>
      <w:bookmarkStart w:id="2960" w:name="_Toc36457304"/>
      <w:bookmarkStart w:id="2961" w:name="_Toc45028204"/>
      <w:bookmarkStart w:id="2962" w:name="_Toc45029039"/>
      <w:bookmarkStart w:id="2963" w:name="_Toc51867801"/>
      <w:bookmarkStart w:id="2964" w:name="_Toc98485935"/>
      <w:r w:rsidRPr="00B3056F">
        <w:t>6.2.3.2.4.1</w:t>
      </w:r>
      <w:r w:rsidRPr="00B3056F">
        <w:tab/>
        <w:t>Overview</w:t>
      </w:r>
      <w:bookmarkEnd w:id="2959"/>
      <w:bookmarkEnd w:id="2960"/>
      <w:bookmarkEnd w:id="2961"/>
      <w:bookmarkEnd w:id="2962"/>
      <w:bookmarkEnd w:id="2963"/>
      <w:bookmarkEnd w:id="2964"/>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65" w:name="_Toc510696617"/>
      <w:bookmarkStart w:id="2966" w:name="_Toc36457305"/>
    </w:p>
    <w:p w14:paraId="042CC92B" w14:textId="77777777" w:rsidR="00EF45DA" w:rsidRPr="00B3056F" w:rsidRDefault="00EF45DA" w:rsidP="00225B21">
      <w:pPr>
        <w:pStyle w:val="H6"/>
      </w:pPr>
      <w:bookmarkStart w:id="2967" w:name="_Toc45028205"/>
      <w:bookmarkStart w:id="2968" w:name="_Toc45029040"/>
      <w:bookmarkStart w:id="2969" w:name="_Toc51867802"/>
      <w:bookmarkStart w:id="2970" w:name="_Toc98485936"/>
      <w:r w:rsidRPr="00B3056F">
        <w:t>6.2.3.2.4.2</w:t>
      </w:r>
      <w:r w:rsidRPr="00B3056F">
        <w:tab/>
        <w:t>Operation: dereg-amf</w:t>
      </w:r>
      <w:bookmarkEnd w:id="2965"/>
      <w:bookmarkEnd w:id="2966"/>
      <w:bookmarkEnd w:id="2967"/>
      <w:bookmarkEnd w:id="2968"/>
      <w:bookmarkEnd w:id="2969"/>
      <w:bookmarkEnd w:id="2970"/>
    </w:p>
    <w:p w14:paraId="452E3856" w14:textId="77777777" w:rsidR="00EF45DA" w:rsidRPr="00B3056F" w:rsidRDefault="00EF45DA" w:rsidP="00225B21">
      <w:pPr>
        <w:pStyle w:val="H6"/>
      </w:pPr>
      <w:bookmarkStart w:id="2971" w:name="_Toc510696618"/>
      <w:bookmarkStart w:id="2972" w:name="_Toc36457306"/>
      <w:bookmarkStart w:id="2973" w:name="_Toc45028206"/>
      <w:bookmarkStart w:id="2974" w:name="_Toc45029041"/>
      <w:bookmarkStart w:id="2975" w:name="_Toc51867803"/>
      <w:bookmarkStart w:id="2976" w:name="_Toc98485937"/>
      <w:r w:rsidRPr="00B3056F">
        <w:t>6.2.3.2.4.2.1</w:t>
      </w:r>
      <w:r w:rsidRPr="00B3056F">
        <w:tab/>
        <w:t>Description</w:t>
      </w:r>
      <w:bookmarkEnd w:id="2971"/>
      <w:bookmarkEnd w:id="2972"/>
      <w:bookmarkEnd w:id="2973"/>
      <w:bookmarkEnd w:id="2974"/>
      <w:bookmarkEnd w:id="2975"/>
      <w:bookmarkEnd w:id="2976"/>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77" w:name="_Toc510696619"/>
      <w:bookmarkStart w:id="2978" w:name="_Toc36457307"/>
      <w:bookmarkStart w:id="2979" w:name="_Toc45028207"/>
      <w:bookmarkStart w:id="2980" w:name="_Toc45029042"/>
      <w:bookmarkStart w:id="2981" w:name="_Toc51867804"/>
      <w:bookmarkStart w:id="2982" w:name="_Toc98485938"/>
      <w:r w:rsidRPr="00B3056F">
        <w:t>6.2.3.2.4.2.2</w:t>
      </w:r>
      <w:r w:rsidRPr="00B3056F">
        <w:tab/>
        <w:t>Operation Definition</w:t>
      </w:r>
      <w:bookmarkEnd w:id="2977"/>
      <w:bookmarkEnd w:id="2978"/>
      <w:bookmarkEnd w:id="2979"/>
      <w:bookmarkEnd w:id="2980"/>
      <w:bookmarkEnd w:id="2981"/>
      <w:bookmarkEnd w:id="298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83" w:name="_Toc36457308"/>
      <w:bookmarkStart w:id="2984" w:name="_Toc45028208"/>
      <w:bookmarkStart w:id="2985" w:name="_Toc45029043"/>
      <w:bookmarkStart w:id="2986" w:name="_Toc51867805"/>
      <w:bookmarkStart w:id="2987" w:name="_Toc98485939"/>
      <w:r w:rsidRPr="00B3056F">
        <w:t>6.2.3.2.4.3</w:t>
      </w:r>
      <w:r w:rsidRPr="00B3056F">
        <w:tab/>
        <w:t>Operation: pei-update</w:t>
      </w:r>
      <w:bookmarkEnd w:id="2983"/>
      <w:bookmarkEnd w:id="2984"/>
      <w:bookmarkEnd w:id="2985"/>
      <w:bookmarkEnd w:id="2986"/>
      <w:bookmarkEnd w:id="2987"/>
    </w:p>
    <w:p w14:paraId="10F6E0D2" w14:textId="77777777" w:rsidR="00EF45DA" w:rsidRPr="00B3056F" w:rsidRDefault="00EF45DA" w:rsidP="00225B21">
      <w:pPr>
        <w:pStyle w:val="H6"/>
      </w:pPr>
      <w:bookmarkStart w:id="2988" w:name="_Toc36457309"/>
      <w:bookmarkStart w:id="2989" w:name="_Toc45028209"/>
      <w:bookmarkStart w:id="2990" w:name="_Toc45029044"/>
      <w:bookmarkStart w:id="2991" w:name="_Toc51867806"/>
      <w:bookmarkStart w:id="2992" w:name="_Toc98485940"/>
      <w:r w:rsidRPr="00B3056F">
        <w:t>6.2.3.2.4.3.1</w:t>
      </w:r>
      <w:r w:rsidRPr="00B3056F">
        <w:tab/>
        <w:t>Description</w:t>
      </w:r>
      <w:bookmarkEnd w:id="2988"/>
      <w:bookmarkEnd w:id="2989"/>
      <w:bookmarkEnd w:id="2990"/>
      <w:bookmarkEnd w:id="2991"/>
      <w:bookmarkEnd w:id="2992"/>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93" w:name="_Toc36457310"/>
      <w:bookmarkStart w:id="2994" w:name="_Toc45028210"/>
      <w:bookmarkStart w:id="2995" w:name="_Toc45029045"/>
      <w:bookmarkStart w:id="2996" w:name="_Toc51867807"/>
      <w:bookmarkStart w:id="2997" w:name="_Toc98485941"/>
      <w:r w:rsidRPr="00B3056F">
        <w:t>6.2.3.2.4.3.2</w:t>
      </w:r>
      <w:r w:rsidRPr="00B3056F">
        <w:tab/>
        <w:t>Operation Definition</w:t>
      </w:r>
      <w:bookmarkEnd w:id="2993"/>
      <w:bookmarkEnd w:id="2994"/>
      <w:bookmarkEnd w:id="2995"/>
      <w:bookmarkEnd w:id="2996"/>
      <w:bookmarkEnd w:id="2997"/>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98" w:name="_Toc36457311"/>
    </w:p>
    <w:p w14:paraId="3E9526A4" w14:textId="77777777" w:rsidR="00EF45DA" w:rsidRPr="00B3056F" w:rsidRDefault="00EF45DA" w:rsidP="00EF45DA">
      <w:pPr>
        <w:pStyle w:val="Heading4"/>
      </w:pPr>
      <w:bookmarkStart w:id="2999" w:name="_Toc45028211"/>
      <w:bookmarkStart w:id="3000" w:name="_Toc45029046"/>
      <w:bookmarkStart w:id="3001" w:name="_Toc51867808"/>
      <w:bookmarkStart w:id="3002" w:name="_Toc98485942"/>
      <w:r w:rsidRPr="00B3056F">
        <w:t>6.2.3.3</w:t>
      </w:r>
      <w:r w:rsidRPr="00B3056F">
        <w:tab/>
        <w:t>Resource: AmfNon3GppAccessRegistration</w:t>
      </w:r>
      <w:bookmarkEnd w:id="2957"/>
      <w:bookmarkEnd w:id="2958"/>
      <w:r w:rsidRPr="00B3056F">
        <w:t xml:space="preserve"> (Document)</w:t>
      </w:r>
      <w:bookmarkEnd w:id="2998"/>
      <w:bookmarkEnd w:id="2999"/>
      <w:bookmarkEnd w:id="3000"/>
      <w:bookmarkEnd w:id="3001"/>
      <w:bookmarkEnd w:id="3002"/>
    </w:p>
    <w:p w14:paraId="7AF83F03" w14:textId="77777777" w:rsidR="00EF45DA" w:rsidRPr="00B3056F" w:rsidRDefault="00EF45DA" w:rsidP="00EF45DA">
      <w:pPr>
        <w:pStyle w:val="Heading5"/>
      </w:pPr>
      <w:bookmarkStart w:id="3003" w:name="_Toc11338647"/>
      <w:bookmarkStart w:id="3004" w:name="_Toc27585322"/>
      <w:bookmarkStart w:id="3005" w:name="_Toc36457312"/>
      <w:bookmarkStart w:id="3006" w:name="_Toc45028212"/>
      <w:bookmarkStart w:id="3007" w:name="_Toc45029047"/>
      <w:bookmarkStart w:id="3008" w:name="_Toc51867809"/>
      <w:bookmarkStart w:id="3009" w:name="_Toc98485943"/>
      <w:r w:rsidRPr="00B3056F">
        <w:t>6.2.3.3.1</w:t>
      </w:r>
      <w:r w:rsidRPr="00B3056F">
        <w:tab/>
        <w:t>Description</w:t>
      </w:r>
      <w:bookmarkEnd w:id="3003"/>
      <w:bookmarkEnd w:id="3004"/>
      <w:bookmarkEnd w:id="3005"/>
      <w:bookmarkEnd w:id="3006"/>
      <w:bookmarkEnd w:id="3007"/>
      <w:bookmarkEnd w:id="3008"/>
      <w:bookmarkEnd w:id="3009"/>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10" w:name="_Toc11338648"/>
      <w:bookmarkStart w:id="3011" w:name="_Toc27585323"/>
      <w:bookmarkStart w:id="3012" w:name="_Toc36457313"/>
      <w:bookmarkStart w:id="3013" w:name="_Toc45028213"/>
      <w:bookmarkStart w:id="3014" w:name="_Toc45029048"/>
      <w:bookmarkStart w:id="3015" w:name="_Toc51867810"/>
      <w:bookmarkStart w:id="3016" w:name="_Toc98485944"/>
      <w:r w:rsidRPr="00B3056F">
        <w:t>6.2.3.3.2</w:t>
      </w:r>
      <w:r w:rsidRPr="00B3056F">
        <w:tab/>
        <w:t>Resource Definition</w:t>
      </w:r>
      <w:bookmarkEnd w:id="3010"/>
      <w:bookmarkEnd w:id="3011"/>
      <w:bookmarkEnd w:id="3012"/>
      <w:bookmarkEnd w:id="3013"/>
      <w:bookmarkEnd w:id="3014"/>
      <w:bookmarkEnd w:id="3015"/>
      <w:bookmarkEnd w:id="3016"/>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EDA1AF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17" w:name="_Toc11338649"/>
      <w:bookmarkStart w:id="3018" w:name="_Toc27585324"/>
      <w:bookmarkStart w:id="3019" w:name="_Toc36457314"/>
      <w:bookmarkStart w:id="3020" w:name="_Toc45028214"/>
      <w:bookmarkStart w:id="3021" w:name="_Toc45029049"/>
      <w:bookmarkStart w:id="3022" w:name="_Toc51867811"/>
      <w:bookmarkStart w:id="3023" w:name="_Toc98485945"/>
      <w:r w:rsidRPr="00B3056F">
        <w:t>6.2.3.3.3</w:t>
      </w:r>
      <w:r w:rsidRPr="00B3056F">
        <w:tab/>
        <w:t>Resource Standard Methods</w:t>
      </w:r>
      <w:bookmarkEnd w:id="3017"/>
      <w:bookmarkEnd w:id="3018"/>
      <w:bookmarkEnd w:id="3019"/>
      <w:bookmarkEnd w:id="3020"/>
      <w:bookmarkEnd w:id="3021"/>
      <w:bookmarkEnd w:id="3022"/>
      <w:bookmarkEnd w:id="3023"/>
    </w:p>
    <w:p w14:paraId="37D71EA8" w14:textId="77777777" w:rsidR="00EF45DA" w:rsidRPr="00B3056F" w:rsidRDefault="00EF45DA" w:rsidP="00225B21">
      <w:pPr>
        <w:pStyle w:val="H6"/>
      </w:pPr>
      <w:bookmarkStart w:id="3024" w:name="_Toc11338650"/>
      <w:bookmarkStart w:id="3025" w:name="_Toc27585325"/>
      <w:bookmarkStart w:id="3026" w:name="_Toc36457315"/>
      <w:bookmarkStart w:id="3027" w:name="_Toc45028215"/>
      <w:bookmarkStart w:id="3028" w:name="_Toc45029050"/>
      <w:bookmarkStart w:id="3029" w:name="_Toc51867812"/>
      <w:bookmarkStart w:id="3030" w:name="_Toc98485946"/>
      <w:r w:rsidRPr="00B3056F">
        <w:t>6.2.3.3.3.1</w:t>
      </w:r>
      <w:r w:rsidRPr="00B3056F">
        <w:tab/>
        <w:t>PUT</w:t>
      </w:r>
      <w:bookmarkEnd w:id="3024"/>
      <w:bookmarkEnd w:id="3025"/>
      <w:bookmarkEnd w:id="3026"/>
      <w:bookmarkEnd w:id="3027"/>
      <w:bookmarkEnd w:id="3028"/>
      <w:bookmarkEnd w:id="3029"/>
      <w:bookmarkEnd w:id="3030"/>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3031" w:name="_Toc11338651"/>
      <w:bookmarkStart w:id="3032" w:name="_Toc27585326"/>
      <w:bookmarkStart w:id="3033" w:name="_Toc36457316"/>
      <w:bookmarkStart w:id="3034" w:name="_Toc45028216"/>
      <w:bookmarkStart w:id="3035" w:name="_Toc45029051"/>
      <w:bookmarkStart w:id="3036" w:name="_Toc51867813"/>
      <w:bookmarkStart w:id="3037" w:name="_Toc98485947"/>
      <w:r w:rsidRPr="00B3056F">
        <w:t>6.2.3.3.3.2</w:t>
      </w:r>
      <w:r w:rsidRPr="00B3056F">
        <w:tab/>
        <w:t>PATCH</w:t>
      </w:r>
      <w:bookmarkEnd w:id="3031"/>
      <w:bookmarkEnd w:id="3032"/>
      <w:bookmarkEnd w:id="3033"/>
      <w:bookmarkEnd w:id="3034"/>
      <w:bookmarkEnd w:id="3035"/>
      <w:bookmarkEnd w:id="3036"/>
      <w:bookmarkEnd w:id="3037"/>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3038" w:name="_Toc11338652"/>
      <w:bookmarkStart w:id="3039" w:name="_Toc27585327"/>
      <w:bookmarkStart w:id="3040" w:name="_Toc36457317"/>
      <w:bookmarkStart w:id="3041" w:name="_Toc45028217"/>
      <w:bookmarkStart w:id="3042" w:name="_Toc45029052"/>
      <w:bookmarkStart w:id="3043" w:name="_Toc51867814"/>
      <w:bookmarkStart w:id="3044" w:name="_Toc98485948"/>
      <w:r w:rsidRPr="00B3056F">
        <w:t>6.2.3.3.3.3</w:t>
      </w:r>
      <w:r w:rsidRPr="00B3056F">
        <w:tab/>
        <w:t>GET</w:t>
      </w:r>
      <w:bookmarkEnd w:id="3038"/>
      <w:bookmarkEnd w:id="3039"/>
      <w:bookmarkEnd w:id="3040"/>
      <w:bookmarkEnd w:id="3041"/>
      <w:bookmarkEnd w:id="3042"/>
      <w:bookmarkEnd w:id="3043"/>
      <w:bookmarkEnd w:id="304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45" w:name="_Toc11338653"/>
      <w:bookmarkStart w:id="3046" w:name="_Toc27585328"/>
      <w:bookmarkStart w:id="3047" w:name="_Toc36457318"/>
      <w:bookmarkStart w:id="3048" w:name="_Toc45028218"/>
      <w:bookmarkStart w:id="3049" w:name="_Toc45029053"/>
      <w:bookmarkStart w:id="3050" w:name="_Toc51867815"/>
      <w:bookmarkStart w:id="3051" w:name="_Toc98485949"/>
      <w:r w:rsidRPr="00B3056F">
        <w:t>6.2.3.4</w:t>
      </w:r>
      <w:r w:rsidRPr="00B3056F">
        <w:tab/>
        <w:t>Resource: SmfRegistrations</w:t>
      </w:r>
      <w:bookmarkEnd w:id="3045"/>
      <w:bookmarkEnd w:id="3046"/>
      <w:bookmarkEnd w:id="3047"/>
      <w:bookmarkEnd w:id="3048"/>
      <w:bookmarkEnd w:id="3049"/>
      <w:bookmarkEnd w:id="3050"/>
      <w:bookmarkEnd w:id="3051"/>
    </w:p>
    <w:p w14:paraId="3174D4D6" w14:textId="77777777" w:rsidR="00EF45DA" w:rsidRPr="00B3056F" w:rsidRDefault="00EF45DA" w:rsidP="00EF45DA">
      <w:pPr>
        <w:pStyle w:val="Heading5"/>
      </w:pPr>
      <w:bookmarkStart w:id="3052" w:name="_Toc11338654"/>
      <w:bookmarkStart w:id="3053" w:name="_Toc27585329"/>
      <w:bookmarkStart w:id="3054" w:name="_Toc36457319"/>
      <w:bookmarkStart w:id="3055" w:name="_Toc45028219"/>
      <w:bookmarkStart w:id="3056" w:name="_Toc45029054"/>
      <w:bookmarkStart w:id="3057" w:name="_Toc51867816"/>
      <w:bookmarkStart w:id="3058" w:name="_Toc98485950"/>
      <w:r w:rsidRPr="00B3056F">
        <w:t>6.2.3.4.1</w:t>
      </w:r>
      <w:r w:rsidRPr="00B3056F">
        <w:tab/>
        <w:t>Description</w:t>
      </w:r>
      <w:bookmarkEnd w:id="3052"/>
      <w:bookmarkEnd w:id="3053"/>
      <w:bookmarkEnd w:id="3054"/>
      <w:bookmarkEnd w:id="3055"/>
      <w:bookmarkEnd w:id="3056"/>
      <w:bookmarkEnd w:id="3057"/>
      <w:bookmarkEnd w:id="305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59" w:name="_Toc11338655"/>
      <w:bookmarkStart w:id="3060" w:name="_Toc27585330"/>
      <w:bookmarkStart w:id="3061" w:name="_Toc36457320"/>
      <w:bookmarkStart w:id="3062" w:name="_Toc45028220"/>
      <w:bookmarkStart w:id="3063" w:name="_Toc45029055"/>
      <w:bookmarkStart w:id="3064" w:name="_Toc51867817"/>
      <w:bookmarkStart w:id="3065" w:name="_Toc98485951"/>
      <w:r w:rsidRPr="00B3056F">
        <w:t>6.2.3.4.2</w:t>
      </w:r>
      <w:r w:rsidRPr="00B3056F">
        <w:tab/>
        <w:t>Resource Definition</w:t>
      </w:r>
      <w:bookmarkEnd w:id="3059"/>
      <w:bookmarkEnd w:id="3060"/>
      <w:bookmarkEnd w:id="3061"/>
      <w:bookmarkEnd w:id="3062"/>
      <w:bookmarkEnd w:id="3063"/>
      <w:bookmarkEnd w:id="3064"/>
      <w:bookmarkEnd w:id="306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66" w:name="_Toc11338656"/>
      <w:bookmarkStart w:id="3067" w:name="_Toc27585331"/>
      <w:bookmarkStart w:id="3068" w:name="_Toc36457321"/>
      <w:bookmarkStart w:id="3069" w:name="_Toc45028221"/>
      <w:bookmarkStart w:id="3070" w:name="_Toc45029056"/>
      <w:bookmarkStart w:id="3071" w:name="_Toc51867818"/>
      <w:bookmarkStart w:id="3072" w:name="_Toc98485952"/>
      <w:r w:rsidRPr="00B3056F">
        <w:t>6.2.3.4.3</w:t>
      </w:r>
      <w:r w:rsidRPr="00B3056F">
        <w:tab/>
        <w:t>Resource Standard Methods</w:t>
      </w:r>
      <w:bookmarkEnd w:id="3066"/>
      <w:bookmarkEnd w:id="3067"/>
      <w:bookmarkEnd w:id="3068"/>
      <w:bookmarkEnd w:id="3069"/>
      <w:bookmarkEnd w:id="3070"/>
      <w:bookmarkEnd w:id="3071"/>
      <w:bookmarkEnd w:id="3072"/>
    </w:p>
    <w:p w14:paraId="6CA7B3ED" w14:textId="77777777" w:rsidR="00EF45DA" w:rsidRPr="00B3056F" w:rsidRDefault="00EF45DA" w:rsidP="00225B21">
      <w:pPr>
        <w:pStyle w:val="H6"/>
      </w:pPr>
      <w:bookmarkStart w:id="3073" w:name="_Toc27585332"/>
      <w:bookmarkStart w:id="3074" w:name="_Toc36457322"/>
      <w:bookmarkStart w:id="3075" w:name="_Toc45028222"/>
      <w:bookmarkStart w:id="3076" w:name="_Toc45029057"/>
      <w:bookmarkStart w:id="3077" w:name="_Toc51867819"/>
      <w:bookmarkStart w:id="3078" w:name="_Toc98485953"/>
      <w:r w:rsidRPr="00B3056F">
        <w:t>6.2.3.4.3.1</w:t>
      </w:r>
      <w:r w:rsidRPr="00B3056F">
        <w:tab/>
        <w:t>GET</w:t>
      </w:r>
      <w:bookmarkEnd w:id="3073"/>
      <w:bookmarkEnd w:id="3074"/>
      <w:bookmarkEnd w:id="3075"/>
      <w:bookmarkEnd w:id="3076"/>
      <w:bookmarkEnd w:id="3077"/>
      <w:bookmarkEnd w:id="3078"/>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79" w:name="_Toc11338657"/>
      <w:bookmarkStart w:id="3080" w:name="_Toc27585333"/>
      <w:bookmarkStart w:id="3081" w:name="_Toc36457323"/>
      <w:bookmarkStart w:id="3082" w:name="_Toc45028223"/>
      <w:bookmarkStart w:id="3083" w:name="_Toc45029058"/>
      <w:bookmarkStart w:id="3084" w:name="_Toc51867820"/>
      <w:bookmarkStart w:id="3085" w:name="_Toc98485954"/>
      <w:r w:rsidRPr="00B3056F">
        <w:t>6.2.3.5</w:t>
      </w:r>
      <w:r w:rsidRPr="00B3056F">
        <w:tab/>
        <w:t>Resource: IndividualSmfRegistration</w:t>
      </w:r>
      <w:bookmarkEnd w:id="3079"/>
      <w:bookmarkEnd w:id="3080"/>
      <w:r w:rsidRPr="00B3056F">
        <w:t xml:space="preserve"> (Document)</w:t>
      </w:r>
      <w:bookmarkEnd w:id="3081"/>
      <w:bookmarkEnd w:id="3082"/>
      <w:bookmarkEnd w:id="3083"/>
      <w:bookmarkEnd w:id="3084"/>
      <w:bookmarkEnd w:id="3085"/>
    </w:p>
    <w:p w14:paraId="299B5DAA" w14:textId="77777777" w:rsidR="00EF45DA" w:rsidRPr="00B3056F" w:rsidRDefault="00EF45DA" w:rsidP="00EF45DA">
      <w:pPr>
        <w:pStyle w:val="Heading5"/>
      </w:pPr>
      <w:bookmarkStart w:id="3086" w:name="_Toc11338658"/>
      <w:bookmarkStart w:id="3087" w:name="_Toc27585334"/>
      <w:bookmarkStart w:id="3088" w:name="_Toc36457324"/>
      <w:bookmarkStart w:id="3089" w:name="_Toc45028224"/>
      <w:bookmarkStart w:id="3090" w:name="_Toc45029059"/>
      <w:bookmarkStart w:id="3091" w:name="_Toc51867821"/>
      <w:bookmarkStart w:id="3092" w:name="_Toc98485955"/>
      <w:r w:rsidRPr="00B3056F">
        <w:t>6.2.3.5.1</w:t>
      </w:r>
      <w:r w:rsidRPr="00B3056F">
        <w:tab/>
        <w:t>Resource Definition</w:t>
      </w:r>
      <w:bookmarkEnd w:id="3086"/>
      <w:bookmarkEnd w:id="3087"/>
      <w:bookmarkEnd w:id="3088"/>
      <w:bookmarkEnd w:id="3089"/>
      <w:bookmarkEnd w:id="3090"/>
      <w:bookmarkEnd w:id="3091"/>
      <w:bookmarkEnd w:id="3092"/>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93" w:name="_Toc11338659"/>
      <w:bookmarkStart w:id="3094" w:name="_Toc27585335"/>
      <w:bookmarkStart w:id="3095" w:name="_Toc36457325"/>
      <w:bookmarkStart w:id="3096" w:name="_Toc45028225"/>
      <w:bookmarkStart w:id="3097" w:name="_Toc45029060"/>
      <w:bookmarkStart w:id="3098" w:name="_Toc51867822"/>
      <w:bookmarkStart w:id="3099" w:name="_Toc98485956"/>
      <w:r w:rsidRPr="00B3056F">
        <w:t>6.2.3.5.2</w:t>
      </w:r>
      <w:r w:rsidRPr="00B3056F">
        <w:tab/>
        <w:t>Resource Standard Methods</w:t>
      </w:r>
      <w:bookmarkEnd w:id="3093"/>
      <w:bookmarkEnd w:id="3094"/>
      <w:bookmarkEnd w:id="3095"/>
      <w:bookmarkEnd w:id="3096"/>
      <w:bookmarkEnd w:id="3097"/>
      <w:bookmarkEnd w:id="3098"/>
      <w:bookmarkEnd w:id="3099"/>
    </w:p>
    <w:p w14:paraId="1E3E0A7D" w14:textId="77777777" w:rsidR="00EF45DA" w:rsidRPr="00B3056F" w:rsidRDefault="00EF45DA" w:rsidP="00225B21">
      <w:pPr>
        <w:pStyle w:val="H6"/>
      </w:pPr>
      <w:bookmarkStart w:id="3100" w:name="_Toc11338660"/>
      <w:bookmarkStart w:id="3101" w:name="_Toc27585336"/>
      <w:bookmarkStart w:id="3102" w:name="_Toc36457326"/>
      <w:bookmarkStart w:id="3103" w:name="_Toc45028226"/>
      <w:bookmarkStart w:id="3104" w:name="_Toc45029061"/>
      <w:bookmarkStart w:id="3105" w:name="_Toc51867823"/>
      <w:bookmarkStart w:id="3106" w:name="_Toc98485957"/>
      <w:r w:rsidRPr="00B3056F">
        <w:t>6.2.3.5.2.1</w:t>
      </w:r>
      <w:r w:rsidRPr="00B3056F">
        <w:tab/>
        <w:t>PUT</w:t>
      </w:r>
      <w:bookmarkEnd w:id="3100"/>
      <w:bookmarkEnd w:id="3101"/>
      <w:bookmarkEnd w:id="3102"/>
      <w:bookmarkEnd w:id="3103"/>
      <w:bookmarkEnd w:id="3104"/>
      <w:bookmarkEnd w:id="3105"/>
      <w:bookmarkEnd w:id="3106"/>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107" w:name="_Toc11338661"/>
      <w:bookmarkStart w:id="3108" w:name="_Toc27585337"/>
      <w:bookmarkStart w:id="3109" w:name="_Toc36457327"/>
      <w:bookmarkStart w:id="3110" w:name="_Toc45028227"/>
      <w:bookmarkStart w:id="3111" w:name="_Toc45029062"/>
      <w:bookmarkStart w:id="3112" w:name="_Toc51867824"/>
      <w:bookmarkStart w:id="3113" w:name="_Toc98485958"/>
      <w:r w:rsidRPr="00B3056F">
        <w:t>6.2.3.5.2.2</w:t>
      </w:r>
      <w:r w:rsidRPr="00B3056F">
        <w:tab/>
        <w:t>DELETE</w:t>
      </w:r>
      <w:bookmarkEnd w:id="3107"/>
      <w:bookmarkEnd w:id="3108"/>
      <w:bookmarkEnd w:id="3109"/>
      <w:bookmarkEnd w:id="3110"/>
      <w:bookmarkEnd w:id="3111"/>
      <w:bookmarkEnd w:id="3112"/>
      <w:bookmarkEnd w:id="3113"/>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114" w:name="_Toc36457328"/>
      <w:bookmarkStart w:id="3115" w:name="_Toc45028228"/>
      <w:bookmarkStart w:id="3116" w:name="_Toc45029063"/>
      <w:bookmarkStart w:id="3117" w:name="_Toc51867825"/>
      <w:bookmarkStart w:id="3118" w:name="_Toc98485959"/>
      <w:bookmarkStart w:id="3119" w:name="_Toc11338662"/>
      <w:bookmarkStart w:id="3120" w:name="_Toc27585338"/>
      <w:r w:rsidRPr="00B3056F">
        <w:t>6.2.3.5.2.3</w:t>
      </w:r>
      <w:r w:rsidRPr="00B3056F">
        <w:tab/>
        <w:t>GET</w:t>
      </w:r>
      <w:bookmarkEnd w:id="3114"/>
      <w:bookmarkEnd w:id="3115"/>
      <w:bookmarkEnd w:id="3116"/>
      <w:bookmarkEnd w:id="3117"/>
      <w:bookmarkEnd w:id="311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21" w:name="_Toc36457329"/>
      <w:bookmarkStart w:id="3122" w:name="_Toc45028229"/>
      <w:bookmarkStart w:id="3123" w:name="_Toc45029064"/>
      <w:bookmarkStart w:id="3124" w:name="_Toc51867826"/>
      <w:bookmarkStart w:id="3125" w:name="_Toc98485960"/>
      <w:r w:rsidRPr="00B3056F">
        <w:t>6.2.3.6</w:t>
      </w:r>
      <w:r w:rsidRPr="00B3056F">
        <w:tab/>
        <w:t>Resource: Smsf3GppAccessRegistration</w:t>
      </w:r>
      <w:bookmarkEnd w:id="3119"/>
      <w:bookmarkEnd w:id="3120"/>
      <w:r w:rsidRPr="00B3056F">
        <w:t xml:space="preserve"> (Document)</w:t>
      </w:r>
      <w:bookmarkEnd w:id="3121"/>
      <w:bookmarkEnd w:id="3122"/>
      <w:bookmarkEnd w:id="3123"/>
      <w:bookmarkEnd w:id="3124"/>
      <w:bookmarkEnd w:id="3125"/>
    </w:p>
    <w:p w14:paraId="52A02C94" w14:textId="77777777" w:rsidR="00EF45DA" w:rsidRPr="00B3056F" w:rsidRDefault="00EF45DA" w:rsidP="00EF45DA">
      <w:pPr>
        <w:pStyle w:val="Heading5"/>
      </w:pPr>
      <w:bookmarkStart w:id="3126" w:name="_Toc11338663"/>
      <w:bookmarkStart w:id="3127" w:name="_Toc27585339"/>
      <w:bookmarkStart w:id="3128" w:name="_Toc36457330"/>
      <w:bookmarkStart w:id="3129" w:name="_Toc45028230"/>
      <w:bookmarkStart w:id="3130" w:name="_Toc45029065"/>
      <w:bookmarkStart w:id="3131" w:name="_Toc51867827"/>
      <w:bookmarkStart w:id="3132" w:name="_Toc98485961"/>
      <w:r w:rsidRPr="00B3056F">
        <w:t>6.2.3.6.1</w:t>
      </w:r>
      <w:r w:rsidRPr="00B3056F">
        <w:tab/>
        <w:t>Description</w:t>
      </w:r>
      <w:bookmarkEnd w:id="3126"/>
      <w:bookmarkEnd w:id="3127"/>
      <w:bookmarkEnd w:id="3128"/>
      <w:bookmarkEnd w:id="3129"/>
      <w:bookmarkEnd w:id="3130"/>
      <w:bookmarkEnd w:id="3131"/>
      <w:bookmarkEnd w:id="313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33" w:name="_Toc11338664"/>
      <w:bookmarkStart w:id="3134" w:name="_Toc27585340"/>
      <w:bookmarkStart w:id="3135" w:name="_Toc36457331"/>
      <w:bookmarkStart w:id="3136" w:name="_Toc45028231"/>
      <w:bookmarkStart w:id="3137" w:name="_Toc45029066"/>
      <w:bookmarkStart w:id="3138" w:name="_Toc51867828"/>
      <w:bookmarkStart w:id="3139" w:name="_Toc98485962"/>
      <w:r w:rsidRPr="00B3056F">
        <w:t>6.2.3.6.2</w:t>
      </w:r>
      <w:r w:rsidRPr="00B3056F">
        <w:tab/>
        <w:t>Resource Definition</w:t>
      </w:r>
      <w:bookmarkEnd w:id="3133"/>
      <w:bookmarkEnd w:id="3134"/>
      <w:bookmarkEnd w:id="3135"/>
      <w:bookmarkEnd w:id="3136"/>
      <w:bookmarkEnd w:id="3137"/>
      <w:bookmarkEnd w:id="3138"/>
      <w:bookmarkEnd w:id="313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3D84991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40" w:name="_Toc11338665"/>
      <w:bookmarkStart w:id="3141" w:name="_Toc27585341"/>
      <w:bookmarkStart w:id="3142" w:name="_Toc36457332"/>
      <w:bookmarkStart w:id="3143" w:name="_Toc45028232"/>
      <w:bookmarkStart w:id="3144" w:name="_Toc45029067"/>
      <w:bookmarkStart w:id="3145" w:name="_Toc51867829"/>
      <w:bookmarkStart w:id="3146" w:name="_Toc98485963"/>
      <w:r w:rsidRPr="00B3056F">
        <w:t>6.2.3.6.3</w:t>
      </w:r>
      <w:r w:rsidRPr="00B3056F">
        <w:tab/>
        <w:t>Resource Standard Methods</w:t>
      </w:r>
      <w:bookmarkEnd w:id="3140"/>
      <w:bookmarkEnd w:id="3141"/>
      <w:bookmarkEnd w:id="3142"/>
      <w:bookmarkEnd w:id="3143"/>
      <w:bookmarkEnd w:id="3144"/>
      <w:bookmarkEnd w:id="3145"/>
      <w:bookmarkEnd w:id="3146"/>
    </w:p>
    <w:p w14:paraId="280A1875" w14:textId="77777777" w:rsidR="00EF45DA" w:rsidRPr="00B3056F" w:rsidRDefault="00EF45DA" w:rsidP="00225B21">
      <w:pPr>
        <w:pStyle w:val="H6"/>
      </w:pPr>
      <w:bookmarkStart w:id="3147" w:name="_Toc11338666"/>
      <w:bookmarkStart w:id="3148" w:name="_Toc27585342"/>
      <w:bookmarkStart w:id="3149" w:name="_Toc36457333"/>
      <w:bookmarkStart w:id="3150" w:name="_Toc45028233"/>
      <w:bookmarkStart w:id="3151" w:name="_Toc45029068"/>
      <w:bookmarkStart w:id="3152" w:name="_Toc51867830"/>
      <w:bookmarkStart w:id="3153" w:name="_Toc98485964"/>
      <w:r w:rsidRPr="00B3056F">
        <w:t>6.2.3.6.3.1</w:t>
      </w:r>
      <w:r w:rsidRPr="00B3056F">
        <w:tab/>
        <w:t>PUT</w:t>
      </w:r>
      <w:bookmarkEnd w:id="3147"/>
      <w:bookmarkEnd w:id="3148"/>
      <w:bookmarkEnd w:id="3149"/>
      <w:bookmarkEnd w:id="3150"/>
      <w:bookmarkEnd w:id="3151"/>
      <w:bookmarkEnd w:id="3152"/>
      <w:bookmarkEnd w:id="3153"/>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54" w:name="_Toc11338667"/>
      <w:bookmarkStart w:id="3155" w:name="_Toc27585343"/>
      <w:bookmarkStart w:id="3156" w:name="_Toc36457334"/>
      <w:bookmarkStart w:id="3157" w:name="_Toc45028234"/>
      <w:bookmarkStart w:id="3158" w:name="_Toc45029069"/>
      <w:bookmarkStart w:id="3159" w:name="_Toc51867831"/>
      <w:bookmarkStart w:id="3160" w:name="_Toc98485965"/>
      <w:r w:rsidRPr="00B3056F">
        <w:t>6.2.3.6.3.2</w:t>
      </w:r>
      <w:r w:rsidRPr="00B3056F">
        <w:tab/>
        <w:t>DELETE</w:t>
      </w:r>
      <w:bookmarkEnd w:id="3154"/>
      <w:bookmarkEnd w:id="3155"/>
      <w:bookmarkEnd w:id="3156"/>
      <w:bookmarkEnd w:id="3157"/>
      <w:bookmarkEnd w:id="3158"/>
      <w:bookmarkEnd w:id="3159"/>
      <w:bookmarkEnd w:id="3160"/>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61" w:name="_Toc11338668"/>
      <w:bookmarkStart w:id="3162" w:name="_Toc27585344"/>
      <w:bookmarkStart w:id="3163" w:name="_Toc36457335"/>
      <w:bookmarkStart w:id="3164" w:name="_Toc45028235"/>
      <w:bookmarkStart w:id="3165" w:name="_Toc45029070"/>
      <w:bookmarkStart w:id="3166" w:name="_Toc51867832"/>
      <w:bookmarkStart w:id="3167" w:name="_Toc98485966"/>
      <w:r w:rsidRPr="00B3056F">
        <w:t>6.2.3.6.3.3</w:t>
      </w:r>
      <w:r w:rsidRPr="00B3056F">
        <w:tab/>
        <w:t>GET</w:t>
      </w:r>
      <w:bookmarkEnd w:id="3161"/>
      <w:bookmarkEnd w:id="3162"/>
      <w:bookmarkEnd w:id="3163"/>
      <w:bookmarkEnd w:id="3164"/>
      <w:bookmarkEnd w:id="3165"/>
      <w:bookmarkEnd w:id="3166"/>
      <w:bookmarkEnd w:id="3167"/>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68" w:name="_Toc11338669"/>
      <w:bookmarkStart w:id="3169" w:name="_Toc27585345"/>
      <w:bookmarkStart w:id="3170" w:name="_Toc36457336"/>
      <w:bookmarkStart w:id="3171" w:name="_Toc45028236"/>
      <w:bookmarkStart w:id="3172" w:name="_Toc45029071"/>
      <w:bookmarkStart w:id="3173" w:name="_Toc51867833"/>
      <w:bookmarkStart w:id="3174" w:name="_Toc98485967"/>
      <w:r w:rsidRPr="00B3056F">
        <w:t>6.2.3.7</w:t>
      </w:r>
      <w:r w:rsidRPr="00B3056F">
        <w:tab/>
        <w:t>Resource: SmsfNon3GppAccessRegistration</w:t>
      </w:r>
      <w:bookmarkEnd w:id="3168"/>
      <w:bookmarkEnd w:id="3169"/>
      <w:r w:rsidRPr="00B3056F">
        <w:t xml:space="preserve"> (Document)</w:t>
      </w:r>
      <w:bookmarkEnd w:id="3170"/>
      <w:bookmarkEnd w:id="3171"/>
      <w:bookmarkEnd w:id="3172"/>
      <w:bookmarkEnd w:id="3173"/>
      <w:bookmarkEnd w:id="3174"/>
    </w:p>
    <w:p w14:paraId="51D811EB" w14:textId="77777777" w:rsidR="00EF45DA" w:rsidRPr="00B3056F" w:rsidRDefault="00EF45DA" w:rsidP="00EF45DA">
      <w:pPr>
        <w:pStyle w:val="Heading5"/>
      </w:pPr>
      <w:bookmarkStart w:id="3175" w:name="_Toc11338670"/>
      <w:bookmarkStart w:id="3176" w:name="_Toc27585346"/>
      <w:bookmarkStart w:id="3177" w:name="_Toc36457337"/>
      <w:bookmarkStart w:id="3178" w:name="_Toc45028237"/>
      <w:bookmarkStart w:id="3179" w:name="_Toc45029072"/>
      <w:bookmarkStart w:id="3180" w:name="_Toc51867834"/>
      <w:bookmarkStart w:id="3181" w:name="_Toc98485968"/>
      <w:r w:rsidRPr="00B3056F">
        <w:t>6.2.3.7.1</w:t>
      </w:r>
      <w:r w:rsidRPr="00B3056F">
        <w:tab/>
        <w:t>Description</w:t>
      </w:r>
      <w:bookmarkEnd w:id="3175"/>
      <w:bookmarkEnd w:id="3176"/>
      <w:bookmarkEnd w:id="3177"/>
      <w:bookmarkEnd w:id="3178"/>
      <w:bookmarkEnd w:id="3179"/>
      <w:bookmarkEnd w:id="3180"/>
      <w:bookmarkEnd w:id="3181"/>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82" w:name="_Toc11338671"/>
      <w:bookmarkStart w:id="3183" w:name="_Toc27585347"/>
      <w:bookmarkStart w:id="3184" w:name="_Toc36457338"/>
      <w:bookmarkStart w:id="3185" w:name="_Toc45028238"/>
      <w:bookmarkStart w:id="3186" w:name="_Toc45029073"/>
      <w:bookmarkStart w:id="3187" w:name="_Toc51867835"/>
      <w:bookmarkStart w:id="3188" w:name="_Toc98485969"/>
      <w:r w:rsidRPr="00B3056F">
        <w:t>6.2.3.7.2</w:t>
      </w:r>
      <w:r w:rsidRPr="00B3056F">
        <w:tab/>
        <w:t>Resource Definition</w:t>
      </w:r>
      <w:bookmarkEnd w:id="3182"/>
      <w:bookmarkEnd w:id="3183"/>
      <w:bookmarkEnd w:id="3184"/>
      <w:bookmarkEnd w:id="3185"/>
      <w:bookmarkEnd w:id="3186"/>
      <w:bookmarkEnd w:id="3187"/>
      <w:bookmarkEnd w:id="3188"/>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7E46C7E7"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 xml:space="preserve">.9.2)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89" w:name="_Toc11338672"/>
      <w:bookmarkStart w:id="3190" w:name="_Toc27585348"/>
      <w:bookmarkStart w:id="3191" w:name="_Toc36457339"/>
      <w:bookmarkStart w:id="3192" w:name="_Toc45028239"/>
      <w:bookmarkStart w:id="3193" w:name="_Toc45029074"/>
      <w:bookmarkStart w:id="3194" w:name="_Toc51867836"/>
      <w:bookmarkStart w:id="3195" w:name="_Toc98485970"/>
      <w:r w:rsidRPr="00B3056F">
        <w:t>6.2.3.7.3</w:t>
      </w:r>
      <w:r w:rsidRPr="00B3056F">
        <w:tab/>
        <w:t>Resource Standard Methods</w:t>
      </w:r>
      <w:bookmarkEnd w:id="3189"/>
      <w:bookmarkEnd w:id="3190"/>
      <w:bookmarkEnd w:id="3191"/>
      <w:bookmarkEnd w:id="3192"/>
      <w:bookmarkEnd w:id="3193"/>
      <w:bookmarkEnd w:id="3194"/>
      <w:bookmarkEnd w:id="3195"/>
    </w:p>
    <w:p w14:paraId="59865BE2" w14:textId="77777777" w:rsidR="00EF45DA" w:rsidRPr="00B3056F" w:rsidRDefault="00EF45DA" w:rsidP="00225B21">
      <w:pPr>
        <w:pStyle w:val="H6"/>
      </w:pPr>
      <w:bookmarkStart w:id="3196" w:name="_Toc11338673"/>
      <w:bookmarkStart w:id="3197" w:name="_Toc27585349"/>
      <w:bookmarkStart w:id="3198" w:name="_Toc36457340"/>
      <w:bookmarkStart w:id="3199" w:name="_Toc45028240"/>
      <w:bookmarkStart w:id="3200" w:name="_Toc45029075"/>
      <w:bookmarkStart w:id="3201" w:name="_Toc51867837"/>
      <w:bookmarkStart w:id="3202" w:name="_Toc98485971"/>
      <w:r w:rsidRPr="00B3056F">
        <w:t>6.2.3.7.3.1</w:t>
      </w:r>
      <w:r w:rsidRPr="00B3056F">
        <w:tab/>
        <w:t>PUT</w:t>
      </w:r>
      <w:bookmarkEnd w:id="3196"/>
      <w:bookmarkEnd w:id="3197"/>
      <w:bookmarkEnd w:id="3198"/>
      <w:bookmarkEnd w:id="3199"/>
      <w:bookmarkEnd w:id="3200"/>
      <w:bookmarkEnd w:id="3201"/>
      <w:bookmarkEnd w:id="3202"/>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203" w:name="_Toc11338674"/>
      <w:bookmarkStart w:id="3204" w:name="_Toc27585350"/>
      <w:bookmarkStart w:id="3205" w:name="_Toc36457341"/>
      <w:bookmarkStart w:id="3206" w:name="_Toc45028241"/>
      <w:bookmarkStart w:id="3207" w:name="_Toc45029076"/>
      <w:bookmarkStart w:id="3208" w:name="_Toc51867838"/>
      <w:bookmarkStart w:id="3209" w:name="_Toc98485972"/>
      <w:r w:rsidRPr="00B3056F">
        <w:t>6.2.3.7.3.2</w:t>
      </w:r>
      <w:r w:rsidRPr="00B3056F">
        <w:tab/>
        <w:t>DELETE</w:t>
      </w:r>
      <w:bookmarkEnd w:id="3203"/>
      <w:bookmarkEnd w:id="3204"/>
      <w:bookmarkEnd w:id="3205"/>
      <w:bookmarkEnd w:id="3206"/>
      <w:bookmarkEnd w:id="3207"/>
      <w:bookmarkEnd w:id="3208"/>
      <w:bookmarkEnd w:id="3209"/>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210" w:name="_Toc11338675"/>
      <w:bookmarkStart w:id="3211" w:name="_Toc27585351"/>
      <w:bookmarkStart w:id="3212" w:name="_Toc36457342"/>
      <w:bookmarkStart w:id="3213" w:name="_Toc45028242"/>
      <w:bookmarkStart w:id="3214" w:name="_Toc45029077"/>
      <w:bookmarkStart w:id="3215" w:name="_Toc51867839"/>
      <w:bookmarkStart w:id="3216" w:name="_Toc98485973"/>
      <w:r w:rsidRPr="00B3056F">
        <w:t>6.2.3.7.3.3</w:t>
      </w:r>
      <w:r w:rsidRPr="00B3056F">
        <w:tab/>
        <w:t>GET</w:t>
      </w:r>
      <w:bookmarkEnd w:id="3210"/>
      <w:bookmarkEnd w:id="3211"/>
      <w:bookmarkEnd w:id="3212"/>
      <w:bookmarkEnd w:id="3213"/>
      <w:bookmarkEnd w:id="3214"/>
      <w:bookmarkEnd w:id="3215"/>
      <w:bookmarkEnd w:id="321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17" w:name="_Toc36457343"/>
      <w:bookmarkStart w:id="3218" w:name="_Toc45028243"/>
      <w:bookmarkStart w:id="3219" w:name="_Toc45029078"/>
      <w:bookmarkStart w:id="3220" w:name="_Toc51867840"/>
      <w:bookmarkStart w:id="3221" w:name="_Toc98485974"/>
      <w:bookmarkStart w:id="3222" w:name="_Toc11338676"/>
      <w:bookmarkStart w:id="3223" w:name="_Toc27585352"/>
      <w:r w:rsidRPr="00B3056F">
        <w:t>6.2.3.8</w:t>
      </w:r>
      <w:r w:rsidRPr="00B3056F">
        <w:tab/>
        <w:t xml:space="preserve">Resource: </w:t>
      </w:r>
      <w:r w:rsidRPr="00B3056F">
        <w:rPr>
          <w:rFonts w:hint="eastAsia"/>
          <w:lang w:eastAsia="zh-CN"/>
        </w:rPr>
        <w:t>Location</w:t>
      </w:r>
      <w:bookmarkEnd w:id="3217"/>
      <w:bookmarkEnd w:id="3218"/>
      <w:bookmarkEnd w:id="3219"/>
      <w:bookmarkEnd w:id="3220"/>
      <w:bookmarkEnd w:id="3221"/>
    </w:p>
    <w:p w14:paraId="17D37708" w14:textId="77777777" w:rsidR="00EF45DA" w:rsidRPr="00B3056F" w:rsidRDefault="00EF45DA" w:rsidP="00EF45DA">
      <w:pPr>
        <w:pStyle w:val="Heading5"/>
      </w:pPr>
      <w:bookmarkStart w:id="3224" w:name="_Toc36457344"/>
      <w:bookmarkStart w:id="3225" w:name="_Toc45028244"/>
      <w:bookmarkStart w:id="3226" w:name="_Toc45029079"/>
      <w:bookmarkStart w:id="3227" w:name="_Toc51867841"/>
      <w:bookmarkStart w:id="3228" w:name="_Toc98485975"/>
      <w:r w:rsidRPr="00B3056F">
        <w:t>6.2.3.8.1</w:t>
      </w:r>
      <w:r w:rsidRPr="00B3056F">
        <w:tab/>
        <w:t>Description</w:t>
      </w:r>
      <w:bookmarkEnd w:id="3224"/>
      <w:bookmarkEnd w:id="3225"/>
      <w:bookmarkEnd w:id="3226"/>
      <w:bookmarkEnd w:id="3227"/>
      <w:bookmarkEnd w:id="322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29" w:name="_Toc36457345"/>
      <w:bookmarkStart w:id="3230" w:name="_Toc45028245"/>
      <w:bookmarkStart w:id="3231" w:name="_Toc45029080"/>
      <w:bookmarkStart w:id="3232" w:name="_Toc51867842"/>
      <w:bookmarkStart w:id="3233" w:name="_Toc98485976"/>
      <w:r w:rsidRPr="00B3056F">
        <w:t>6.2.3.8.2</w:t>
      </w:r>
      <w:r w:rsidRPr="00B3056F">
        <w:tab/>
        <w:t>Resource Definition</w:t>
      </w:r>
      <w:bookmarkEnd w:id="3229"/>
      <w:bookmarkEnd w:id="3230"/>
      <w:bookmarkEnd w:id="3231"/>
      <w:bookmarkEnd w:id="3232"/>
      <w:bookmarkEnd w:id="323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34" w:name="_Toc36457346"/>
      <w:bookmarkStart w:id="3235" w:name="_Toc45028246"/>
      <w:bookmarkStart w:id="3236" w:name="_Toc45029081"/>
      <w:bookmarkStart w:id="3237" w:name="_Toc51867843"/>
      <w:bookmarkStart w:id="3238" w:name="_Toc98485977"/>
      <w:r w:rsidRPr="00B3056F">
        <w:t>6.2.3.8.3</w:t>
      </w:r>
      <w:r w:rsidRPr="00B3056F">
        <w:tab/>
        <w:t>Resource Standard Methods</w:t>
      </w:r>
      <w:bookmarkEnd w:id="3234"/>
      <w:bookmarkEnd w:id="3235"/>
      <w:bookmarkEnd w:id="3236"/>
      <w:bookmarkEnd w:id="3237"/>
      <w:bookmarkEnd w:id="3238"/>
    </w:p>
    <w:p w14:paraId="295B5F39" w14:textId="77777777" w:rsidR="00EF45DA" w:rsidRPr="00B3056F" w:rsidRDefault="00EF45DA" w:rsidP="00225B21">
      <w:pPr>
        <w:pStyle w:val="H6"/>
      </w:pPr>
      <w:bookmarkStart w:id="3239" w:name="_Toc36457347"/>
      <w:bookmarkStart w:id="3240" w:name="_Toc45028247"/>
      <w:bookmarkStart w:id="3241" w:name="_Toc45029082"/>
      <w:bookmarkStart w:id="3242" w:name="_Toc51867844"/>
      <w:bookmarkStart w:id="3243" w:name="_Toc98485978"/>
      <w:r w:rsidRPr="00B3056F">
        <w:t>6.2.3.8.3.1</w:t>
      </w:r>
      <w:r w:rsidRPr="00B3056F">
        <w:tab/>
        <w:t>GET</w:t>
      </w:r>
      <w:bookmarkEnd w:id="3239"/>
      <w:bookmarkEnd w:id="3240"/>
      <w:bookmarkEnd w:id="3241"/>
      <w:bookmarkEnd w:id="3242"/>
      <w:bookmarkEnd w:id="3243"/>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44" w:name="_Toc45028248"/>
      <w:bookmarkStart w:id="3245" w:name="_Toc45029083"/>
      <w:bookmarkStart w:id="3246" w:name="_Toc51867845"/>
      <w:bookmarkStart w:id="3247" w:name="_Toc98485979"/>
      <w:bookmarkStart w:id="3248" w:name="_Toc36457348"/>
      <w:r w:rsidRPr="006A7EE2">
        <w:t>6.2.3.</w:t>
      </w:r>
      <w:r w:rsidR="0028148F">
        <w:t>9</w:t>
      </w:r>
      <w:r w:rsidRPr="006A7EE2">
        <w:tab/>
        <w:t xml:space="preserve">Resource: </w:t>
      </w:r>
      <w:r>
        <w:t>Registrations</w:t>
      </w:r>
      <w:bookmarkEnd w:id="3244"/>
      <w:bookmarkEnd w:id="3245"/>
      <w:bookmarkEnd w:id="3246"/>
      <w:bookmarkEnd w:id="3247"/>
    </w:p>
    <w:p w14:paraId="58650863" w14:textId="1BFA0C79" w:rsidR="00A57E20" w:rsidRPr="006A7EE2" w:rsidRDefault="00A57E20" w:rsidP="00A57E20">
      <w:pPr>
        <w:pStyle w:val="Heading5"/>
      </w:pPr>
      <w:bookmarkStart w:id="3249" w:name="_Toc45028249"/>
      <w:bookmarkStart w:id="3250" w:name="_Toc45029084"/>
      <w:bookmarkStart w:id="3251" w:name="_Toc51867846"/>
      <w:bookmarkStart w:id="3252" w:name="_Toc98485980"/>
      <w:r w:rsidRPr="006A7EE2">
        <w:t>6.2.3.</w:t>
      </w:r>
      <w:r w:rsidR="0028148F">
        <w:t>9</w:t>
      </w:r>
      <w:r w:rsidRPr="006A7EE2">
        <w:t>.1</w:t>
      </w:r>
      <w:r w:rsidRPr="006A7EE2">
        <w:tab/>
        <w:t>Description</w:t>
      </w:r>
      <w:bookmarkEnd w:id="3249"/>
      <w:bookmarkEnd w:id="3250"/>
      <w:bookmarkEnd w:id="3251"/>
      <w:bookmarkEnd w:id="3252"/>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53" w:name="_Toc45028250"/>
      <w:bookmarkStart w:id="3254" w:name="_Toc45029085"/>
      <w:bookmarkStart w:id="3255" w:name="_Toc51867847"/>
      <w:bookmarkStart w:id="3256" w:name="_Toc98485981"/>
      <w:r w:rsidRPr="006A7EE2">
        <w:t>6.2.3.</w:t>
      </w:r>
      <w:r w:rsidR="0028148F">
        <w:t>9</w:t>
      </w:r>
      <w:r w:rsidRPr="006A7EE2">
        <w:t>.2</w:t>
      </w:r>
      <w:r w:rsidRPr="006A7EE2">
        <w:tab/>
        <w:t>Resource Definition</w:t>
      </w:r>
      <w:bookmarkEnd w:id="3253"/>
      <w:bookmarkEnd w:id="3254"/>
      <w:bookmarkEnd w:id="3255"/>
      <w:bookmarkEnd w:id="3256"/>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16D16121"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 xml:space="preserve">.9.2)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57" w:name="_Toc45028251"/>
      <w:bookmarkStart w:id="3258" w:name="_Toc45029086"/>
      <w:bookmarkStart w:id="3259" w:name="_Toc51867848"/>
      <w:bookmarkStart w:id="3260" w:name="_Toc98485982"/>
      <w:r w:rsidRPr="006A7EE2">
        <w:t>6.2.3.</w:t>
      </w:r>
      <w:r w:rsidR="0028148F">
        <w:t>9</w:t>
      </w:r>
      <w:r w:rsidRPr="006A7EE2">
        <w:t>.3</w:t>
      </w:r>
      <w:r w:rsidRPr="006A7EE2">
        <w:tab/>
        <w:t>Resource Standard Methods</w:t>
      </w:r>
      <w:bookmarkEnd w:id="3257"/>
      <w:bookmarkEnd w:id="3258"/>
      <w:bookmarkEnd w:id="3259"/>
      <w:bookmarkEnd w:id="3260"/>
    </w:p>
    <w:p w14:paraId="73CAB2D2" w14:textId="3ABE5600" w:rsidR="00A57E20" w:rsidRPr="00967A62" w:rsidRDefault="00A57E20" w:rsidP="00225B21">
      <w:pPr>
        <w:pStyle w:val="H6"/>
      </w:pPr>
      <w:bookmarkStart w:id="3261" w:name="_Toc45028252"/>
      <w:bookmarkStart w:id="3262" w:name="_Toc45029087"/>
      <w:bookmarkStart w:id="3263" w:name="_Toc51867849"/>
      <w:bookmarkStart w:id="3264" w:name="_Toc98485983"/>
      <w:r w:rsidRPr="006A7EE2">
        <w:t>6.2.3.</w:t>
      </w:r>
      <w:r w:rsidR="0028148F">
        <w:t>9</w:t>
      </w:r>
      <w:r w:rsidRPr="006A7EE2">
        <w:t>.3.</w:t>
      </w:r>
      <w:r>
        <w:t>1</w:t>
      </w:r>
      <w:r w:rsidRPr="006A7EE2">
        <w:tab/>
        <w:t>GET</w:t>
      </w:r>
      <w:bookmarkEnd w:id="3261"/>
      <w:bookmarkEnd w:id="3262"/>
      <w:bookmarkEnd w:id="3263"/>
      <w:bookmarkEnd w:id="3264"/>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65" w:name="_Toc45028253"/>
      <w:bookmarkStart w:id="3266" w:name="_Toc45029088"/>
      <w:bookmarkStart w:id="3267" w:name="_Toc51867850"/>
      <w:bookmarkStart w:id="3268" w:name="_Toc98485984"/>
      <w:r w:rsidRPr="006A7EE2">
        <w:t>6.2.3.</w:t>
      </w:r>
      <w:r w:rsidR="00FC531E">
        <w:t>10</w:t>
      </w:r>
      <w:r w:rsidRPr="006A7EE2">
        <w:tab/>
        <w:t xml:space="preserve">Resource: </w:t>
      </w:r>
      <w:r>
        <w:t>IpSmGw</w:t>
      </w:r>
      <w:r w:rsidRPr="006A7EE2">
        <w:t>Registration</w:t>
      </w:r>
      <w:bookmarkEnd w:id="3265"/>
      <w:bookmarkEnd w:id="3266"/>
      <w:bookmarkEnd w:id="3267"/>
      <w:bookmarkEnd w:id="3268"/>
    </w:p>
    <w:p w14:paraId="616244FE" w14:textId="5AF6DC8B" w:rsidR="007B7649" w:rsidRPr="006A7EE2" w:rsidRDefault="007B7649" w:rsidP="007B7649">
      <w:pPr>
        <w:pStyle w:val="Heading5"/>
      </w:pPr>
      <w:bookmarkStart w:id="3269" w:name="_Toc45028254"/>
      <w:bookmarkStart w:id="3270" w:name="_Toc45029089"/>
      <w:bookmarkStart w:id="3271" w:name="_Toc51867851"/>
      <w:bookmarkStart w:id="3272" w:name="_Toc98485985"/>
      <w:r w:rsidRPr="006A7EE2">
        <w:t>6.2.3.</w:t>
      </w:r>
      <w:r w:rsidR="00FC531E">
        <w:t>10</w:t>
      </w:r>
      <w:r w:rsidRPr="006A7EE2">
        <w:t>.1</w:t>
      </w:r>
      <w:r w:rsidRPr="006A7EE2">
        <w:tab/>
        <w:t>Description</w:t>
      </w:r>
      <w:bookmarkEnd w:id="3269"/>
      <w:bookmarkEnd w:id="3270"/>
      <w:bookmarkEnd w:id="3271"/>
      <w:bookmarkEnd w:id="3272"/>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73" w:name="_Toc45028255"/>
      <w:bookmarkStart w:id="3274" w:name="_Toc45029090"/>
      <w:bookmarkStart w:id="3275" w:name="_Toc51867852"/>
      <w:bookmarkStart w:id="3276" w:name="_Toc98485986"/>
      <w:r w:rsidRPr="006A7EE2">
        <w:t>6.2.3.</w:t>
      </w:r>
      <w:r w:rsidR="00FC531E">
        <w:t>10</w:t>
      </w:r>
      <w:r w:rsidRPr="006A7EE2">
        <w:t>.2</w:t>
      </w:r>
      <w:r w:rsidRPr="006A7EE2">
        <w:tab/>
        <w:t>Resource Definition</w:t>
      </w:r>
      <w:bookmarkEnd w:id="3273"/>
      <w:bookmarkEnd w:id="3274"/>
      <w:bookmarkEnd w:id="3275"/>
      <w:bookmarkEnd w:id="3276"/>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77" w:name="_Toc45028256"/>
      <w:bookmarkStart w:id="3278" w:name="_Toc45029091"/>
      <w:bookmarkStart w:id="3279" w:name="_Toc51867853"/>
      <w:bookmarkStart w:id="3280" w:name="_Toc98485987"/>
      <w:r w:rsidRPr="006A7EE2">
        <w:t>6.2.3.</w:t>
      </w:r>
      <w:r w:rsidR="00FC531E">
        <w:t>10</w:t>
      </w:r>
      <w:r w:rsidRPr="006A7EE2">
        <w:t>.3</w:t>
      </w:r>
      <w:r w:rsidRPr="006A7EE2">
        <w:tab/>
        <w:t>Resource Standard Methods</w:t>
      </w:r>
      <w:bookmarkEnd w:id="3277"/>
      <w:bookmarkEnd w:id="3278"/>
      <w:bookmarkEnd w:id="3279"/>
      <w:bookmarkEnd w:id="3280"/>
    </w:p>
    <w:p w14:paraId="422C428D" w14:textId="4071119D" w:rsidR="007B7649" w:rsidRPr="006A7EE2" w:rsidRDefault="007B7649" w:rsidP="00225B21">
      <w:pPr>
        <w:pStyle w:val="H6"/>
      </w:pPr>
      <w:bookmarkStart w:id="3281" w:name="_Toc45028257"/>
      <w:bookmarkStart w:id="3282" w:name="_Toc45029092"/>
      <w:bookmarkStart w:id="3283" w:name="_Toc51867854"/>
      <w:bookmarkStart w:id="3284" w:name="_Toc98485988"/>
      <w:r w:rsidRPr="006A7EE2">
        <w:t>6.2.3.</w:t>
      </w:r>
      <w:r w:rsidR="00FC531E">
        <w:t>10</w:t>
      </w:r>
      <w:r w:rsidRPr="006A7EE2">
        <w:t>.3.1</w:t>
      </w:r>
      <w:r w:rsidRPr="006A7EE2">
        <w:tab/>
        <w:t>PUT</w:t>
      </w:r>
      <w:bookmarkEnd w:id="3281"/>
      <w:bookmarkEnd w:id="3282"/>
      <w:bookmarkEnd w:id="3283"/>
      <w:bookmarkEnd w:id="3284"/>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85" w:name="_Toc45028258"/>
      <w:bookmarkStart w:id="3286" w:name="_Toc45029093"/>
      <w:bookmarkStart w:id="3287" w:name="_Toc51867855"/>
      <w:bookmarkStart w:id="3288" w:name="_Toc98485989"/>
      <w:r w:rsidRPr="006A7EE2">
        <w:t>6.2.3.</w:t>
      </w:r>
      <w:r w:rsidR="00FC531E">
        <w:t>10</w:t>
      </w:r>
      <w:r w:rsidRPr="006A7EE2">
        <w:t>.3.2</w:t>
      </w:r>
      <w:r w:rsidRPr="006A7EE2">
        <w:tab/>
        <w:t>DELETE</w:t>
      </w:r>
      <w:bookmarkEnd w:id="3285"/>
      <w:bookmarkEnd w:id="3286"/>
      <w:bookmarkEnd w:id="3287"/>
      <w:bookmarkEnd w:id="328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89" w:name="_Toc45028259"/>
      <w:bookmarkStart w:id="3290" w:name="_Toc45029094"/>
      <w:bookmarkStart w:id="3291" w:name="_Toc51867856"/>
      <w:bookmarkStart w:id="3292" w:name="_Toc98485990"/>
      <w:r w:rsidRPr="006A7EE2">
        <w:t>6.2.3.</w:t>
      </w:r>
      <w:r w:rsidR="00FC531E">
        <w:t>10</w:t>
      </w:r>
      <w:r w:rsidRPr="006A7EE2">
        <w:t>.3.3</w:t>
      </w:r>
      <w:r w:rsidRPr="006A7EE2">
        <w:tab/>
        <w:t>GET</w:t>
      </w:r>
      <w:bookmarkEnd w:id="3289"/>
      <w:bookmarkEnd w:id="3290"/>
      <w:bookmarkEnd w:id="3291"/>
      <w:bookmarkEnd w:id="3292"/>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93" w:name="_Toc45028260"/>
      <w:bookmarkStart w:id="3294" w:name="_Toc45029095"/>
      <w:bookmarkStart w:id="3295" w:name="_Toc51867857"/>
      <w:bookmarkStart w:id="3296" w:name="_Toc98485991"/>
      <w:r w:rsidRPr="00B3056F">
        <w:t>6.2.4</w:t>
      </w:r>
      <w:r w:rsidRPr="00B3056F">
        <w:tab/>
        <w:t>Custom Operations without associated resources</w:t>
      </w:r>
      <w:bookmarkEnd w:id="3222"/>
      <w:bookmarkEnd w:id="3223"/>
      <w:bookmarkEnd w:id="3248"/>
      <w:bookmarkEnd w:id="3293"/>
      <w:bookmarkEnd w:id="3294"/>
      <w:bookmarkEnd w:id="3295"/>
      <w:bookmarkEnd w:id="3296"/>
    </w:p>
    <w:p w14:paraId="60307CF2" w14:textId="77777777" w:rsidR="00EF45DA" w:rsidRPr="00B3056F" w:rsidRDefault="00EF45DA" w:rsidP="00EF45DA">
      <w:pPr>
        <w:pStyle w:val="Heading4"/>
      </w:pPr>
      <w:bookmarkStart w:id="3297" w:name="_Toc510696623"/>
      <w:bookmarkStart w:id="3298" w:name="_Toc6488447"/>
      <w:bookmarkStart w:id="3299" w:name="_Toc27585353"/>
      <w:bookmarkStart w:id="3300" w:name="_Toc36457349"/>
      <w:bookmarkStart w:id="3301" w:name="_Toc45028261"/>
      <w:bookmarkStart w:id="3302" w:name="_Toc45029096"/>
      <w:bookmarkStart w:id="3303" w:name="_Toc51867858"/>
      <w:bookmarkStart w:id="3304" w:name="_Toc98485992"/>
      <w:bookmarkStart w:id="3305" w:name="_Toc11338677"/>
      <w:r w:rsidRPr="00B3056F">
        <w:t>6.2.4.1</w:t>
      </w:r>
      <w:r w:rsidRPr="00B3056F">
        <w:tab/>
        <w:t>Overview</w:t>
      </w:r>
      <w:bookmarkEnd w:id="3297"/>
      <w:bookmarkEnd w:id="3298"/>
      <w:bookmarkEnd w:id="3299"/>
      <w:bookmarkEnd w:id="3300"/>
      <w:bookmarkEnd w:id="3301"/>
      <w:bookmarkEnd w:id="3302"/>
      <w:bookmarkEnd w:id="3303"/>
      <w:bookmarkEnd w:id="3304"/>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06" w:name="_Toc510696624"/>
      <w:bookmarkStart w:id="3307" w:name="_Toc6488448"/>
      <w:bookmarkStart w:id="3308" w:name="_Toc27585354"/>
      <w:bookmarkStart w:id="3309" w:name="_Toc36457350"/>
      <w:bookmarkStart w:id="3310" w:name="_Toc45028262"/>
      <w:bookmarkStart w:id="3311" w:name="_Toc45029097"/>
      <w:bookmarkStart w:id="3312" w:name="_Toc51867859"/>
      <w:bookmarkStart w:id="3313" w:name="_Toc98485993"/>
      <w:r w:rsidRPr="00B3056F">
        <w:t>6.2.4.2</w:t>
      </w:r>
      <w:r w:rsidRPr="00B3056F">
        <w:tab/>
        <w:t>Operation: Trigger P-CSCF Restoration</w:t>
      </w:r>
      <w:bookmarkEnd w:id="3306"/>
      <w:bookmarkEnd w:id="3307"/>
      <w:bookmarkEnd w:id="3308"/>
      <w:bookmarkEnd w:id="3309"/>
      <w:bookmarkEnd w:id="3310"/>
      <w:bookmarkEnd w:id="3311"/>
      <w:bookmarkEnd w:id="3312"/>
      <w:bookmarkEnd w:id="3313"/>
    </w:p>
    <w:p w14:paraId="783BA14C" w14:textId="77777777" w:rsidR="00EF45DA" w:rsidRPr="00B3056F" w:rsidRDefault="00EF45DA" w:rsidP="00EF45DA">
      <w:pPr>
        <w:pStyle w:val="Heading5"/>
      </w:pPr>
      <w:bookmarkStart w:id="3314" w:name="_Toc510696625"/>
      <w:bookmarkStart w:id="3315" w:name="_Toc6488449"/>
      <w:bookmarkStart w:id="3316" w:name="_Toc27585355"/>
      <w:bookmarkStart w:id="3317" w:name="_Toc36457351"/>
      <w:bookmarkStart w:id="3318" w:name="_Toc45028263"/>
      <w:bookmarkStart w:id="3319" w:name="_Toc45029098"/>
      <w:bookmarkStart w:id="3320" w:name="_Toc51867860"/>
      <w:bookmarkStart w:id="3321" w:name="_Toc98485994"/>
      <w:r w:rsidRPr="00B3056F">
        <w:t>6.2.4.2.1</w:t>
      </w:r>
      <w:r w:rsidRPr="00B3056F">
        <w:tab/>
        <w:t>Description</w:t>
      </w:r>
      <w:bookmarkEnd w:id="3314"/>
      <w:bookmarkEnd w:id="3315"/>
      <w:bookmarkEnd w:id="3316"/>
      <w:bookmarkEnd w:id="3317"/>
      <w:bookmarkEnd w:id="3318"/>
      <w:bookmarkEnd w:id="3319"/>
      <w:bookmarkEnd w:id="3320"/>
      <w:bookmarkEnd w:id="3321"/>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22" w:name="_Toc510696626"/>
      <w:bookmarkStart w:id="3323" w:name="_Toc6488450"/>
      <w:bookmarkStart w:id="3324" w:name="_Toc27585356"/>
      <w:bookmarkStart w:id="3325" w:name="_Toc36457352"/>
      <w:bookmarkStart w:id="3326" w:name="_Toc45028264"/>
      <w:bookmarkStart w:id="3327" w:name="_Toc45029099"/>
      <w:bookmarkStart w:id="3328" w:name="_Toc51867861"/>
      <w:bookmarkStart w:id="3329" w:name="_Toc98485995"/>
      <w:r w:rsidRPr="00B3056F">
        <w:t>6.2.4.2.2</w:t>
      </w:r>
      <w:r w:rsidRPr="00B3056F">
        <w:tab/>
        <w:t>Operation Definition</w:t>
      </w:r>
      <w:bookmarkEnd w:id="3322"/>
      <w:bookmarkEnd w:id="3323"/>
      <w:bookmarkEnd w:id="3324"/>
      <w:bookmarkEnd w:id="3325"/>
      <w:bookmarkEnd w:id="3326"/>
      <w:bookmarkEnd w:id="3327"/>
      <w:bookmarkEnd w:id="3328"/>
      <w:bookmarkEnd w:id="3329"/>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30" w:name="_Toc27585357"/>
      <w:bookmarkStart w:id="3331" w:name="_Toc36457353"/>
      <w:bookmarkStart w:id="3332" w:name="_Toc45028265"/>
      <w:bookmarkStart w:id="3333" w:name="_Toc45029100"/>
      <w:bookmarkStart w:id="3334" w:name="_Toc51867862"/>
      <w:bookmarkStart w:id="3335" w:name="_Toc98485996"/>
      <w:r w:rsidRPr="00B3056F">
        <w:t>6.2.5</w:t>
      </w:r>
      <w:r w:rsidRPr="00B3056F">
        <w:tab/>
        <w:t>Notifications</w:t>
      </w:r>
      <w:bookmarkEnd w:id="3305"/>
      <w:bookmarkEnd w:id="3330"/>
      <w:bookmarkEnd w:id="3331"/>
      <w:bookmarkEnd w:id="3332"/>
      <w:bookmarkEnd w:id="3333"/>
      <w:bookmarkEnd w:id="3334"/>
      <w:bookmarkEnd w:id="3335"/>
    </w:p>
    <w:p w14:paraId="77E01165" w14:textId="77777777" w:rsidR="00EF45DA" w:rsidRPr="00B3056F" w:rsidRDefault="00EF45DA" w:rsidP="00EF45DA">
      <w:pPr>
        <w:pStyle w:val="Heading4"/>
      </w:pPr>
      <w:bookmarkStart w:id="3336" w:name="_Toc11338678"/>
      <w:bookmarkStart w:id="3337" w:name="_Toc27585358"/>
      <w:bookmarkStart w:id="3338" w:name="_Toc36457354"/>
      <w:bookmarkStart w:id="3339" w:name="_Toc45028266"/>
      <w:bookmarkStart w:id="3340" w:name="_Toc45029101"/>
      <w:bookmarkStart w:id="3341" w:name="_Toc51867863"/>
      <w:bookmarkStart w:id="3342" w:name="_Toc98485997"/>
      <w:r w:rsidRPr="00B3056F">
        <w:t>6.2.5.1</w:t>
      </w:r>
      <w:r w:rsidRPr="00B3056F">
        <w:tab/>
        <w:t>General</w:t>
      </w:r>
      <w:bookmarkEnd w:id="3336"/>
      <w:bookmarkEnd w:id="3337"/>
      <w:bookmarkEnd w:id="3338"/>
      <w:bookmarkEnd w:id="3339"/>
      <w:bookmarkEnd w:id="3340"/>
      <w:bookmarkEnd w:id="3341"/>
      <w:bookmarkEnd w:id="3342"/>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43" w:name="_Toc11338679"/>
      <w:bookmarkStart w:id="3344" w:name="_Toc27585359"/>
      <w:bookmarkStart w:id="3345" w:name="_Toc36457355"/>
      <w:bookmarkStart w:id="3346" w:name="_Toc45028267"/>
      <w:bookmarkStart w:id="3347" w:name="_Toc45029102"/>
      <w:bookmarkStart w:id="3348" w:name="_Toc51867864"/>
      <w:bookmarkStart w:id="3349" w:name="_Toc98485998"/>
      <w:r w:rsidRPr="00B3056F">
        <w:t>6.2.5.2</w:t>
      </w:r>
      <w:r w:rsidRPr="00B3056F">
        <w:tab/>
        <w:t>Deregistration Notification</w:t>
      </w:r>
      <w:bookmarkEnd w:id="3343"/>
      <w:bookmarkEnd w:id="3344"/>
      <w:bookmarkEnd w:id="3345"/>
      <w:bookmarkEnd w:id="3346"/>
      <w:bookmarkEnd w:id="3347"/>
      <w:bookmarkEnd w:id="3348"/>
      <w:bookmarkEnd w:id="3349"/>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50" w:name="_Toc11338680"/>
      <w:bookmarkStart w:id="3351" w:name="_Toc27585360"/>
      <w:bookmarkStart w:id="3352" w:name="_Toc36457356"/>
      <w:bookmarkStart w:id="3353" w:name="_Toc45028268"/>
      <w:bookmarkStart w:id="3354" w:name="_Toc45029103"/>
      <w:bookmarkStart w:id="3355" w:name="_Toc51867865"/>
      <w:bookmarkStart w:id="3356" w:name="_Toc98485999"/>
      <w:r w:rsidRPr="00B3056F">
        <w:t>6.2.5.3</w:t>
      </w:r>
      <w:r w:rsidRPr="00B3056F">
        <w:tab/>
        <w:t>P-CSCF Restoration Notification</w:t>
      </w:r>
      <w:bookmarkEnd w:id="3350"/>
      <w:bookmarkEnd w:id="3351"/>
      <w:bookmarkEnd w:id="3352"/>
      <w:bookmarkEnd w:id="3353"/>
      <w:bookmarkEnd w:id="3354"/>
      <w:bookmarkEnd w:id="3355"/>
      <w:bookmarkEnd w:id="3356"/>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57" w:name="_Toc11338681"/>
      <w:bookmarkStart w:id="3358" w:name="_Toc27585361"/>
      <w:bookmarkStart w:id="3359" w:name="_Toc36457357"/>
      <w:bookmarkStart w:id="3360" w:name="_Toc45028269"/>
      <w:bookmarkStart w:id="3361" w:name="_Toc45029104"/>
      <w:bookmarkStart w:id="3362" w:name="_Toc51867866"/>
      <w:bookmarkStart w:id="3363" w:name="_Toc98486000"/>
      <w:r w:rsidRPr="00B3056F">
        <w:t>6.2.6</w:t>
      </w:r>
      <w:r w:rsidRPr="00B3056F">
        <w:tab/>
        <w:t>Data Model</w:t>
      </w:r>
      <w:bookmarkEnd w:id="3357"/>
      <w:bookmarkEnd w:id="3358"/>
      <w:bookmarkEnd w:id="3359"/>
      <w:bookmarkEnd w:id="3360"/>
      <w:bookmarkEnd w:id="3361"/>
      <w:bookmarkEnd w:id="3362"/>
      <w:bookmarkEnd w:id="3363"/>
    </w:p>
    <w:p w14:paraId="777BC825" w14:textId="77777777" w:rsidR="00EF45DA" w:rsidRPr="00B3056F" w:rsidRDefault="00EF45DA" w:rsidP="00EF45DA">
      <w:pPr>
        <w:pStyle w:val="Heading4"/>
      </w:pPr>
      <w:bookmarkStart w:id="3364" w:name="_Toc11338682"/>
      <w:bookmarkStart w:id="3365" w:name="_Toc27585362"/>
      <w:bookmarkStart w:id="3366" w:name="_Toc36457358"/>
      <w:bookmarkStart w:id="3367" w:name="_Toc45028270"/>
      <w:bookmarkStart w:id="3368" w:name="_Toc45029105"/>
      <w:bookmarkStart w:id="3369" w:name="_Toc51867867"/>
      <w:bookmarkStart w:id="3370" w:name="_Toc98486001"/>
      <w:r w:rsidRPr="00B3056F">
        <w:t>6.2.6.1</w:t>
      </w:r>
      <w:r w:rsidRPr="00B3056F">
        <w:tab/>
        <w:t>General</w:t>
      </w:r>
      <w:bookmarkEnd w:id="3364"/>
      <w:bookmarkEnd w:id="3365"/>
      <w:bookmarkEnd w:id="3366"/>
      <w:bookmarkEnd w:id="3367"/>
      <w:bookmarkEnd w:id="3368"/>
      <w:bookmarkEnd w:id="3369"/>
      <w:bookmarkEnd w:id="3370"/>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71" w:name="_Toc11338683"/>
      <w:bookmarkStart w:id="3372" w:name="_Toc27585363"/>
      <w:bookmarkStart w:id="3373" w:name="_Toc36457359"/>
      <w:bookmarkStart w:id="3374" w:name="_Toc45028271"/>
      <w:bookmarkStart w:id="3375" w:name="_Toc45029106"/>
      <w:bookmarkStart w:id="3376" w:name="_Toc51867868"/>
      <w:bookmarkStart w:id="3377" w:name="_Toc98486002"/>
      <w:r w:rsidRPr="00B3056F">
        <w:rPr>
          <w:lang w:val="en-US"/>
        </w:rPr>
        <w:t>6.2.6.2</w:t>
      </w:r>
      <w:r w:rsidRPr="00B3056F">
        <w:rPr>
          <w:lang w:val="en-US"/>
        </w:rPr>
        <w:tab/>
        <w:t>Structured data types</w:t>
      </w:r>
      <w:bookmarkEnd w:id="3371"/>
      <w:bookmarkEnd w:id="3372"/>
      <w:bookmarkEnd w:id="3373"/>
      <w:bookmarkEnd w:id="3374"/>
      <w:bookmarkEnd w:id="3375"/>
      <w:bookmarkEnd w:id="3376"/>
      <w:bookmarkEnd w:id="3377"/>
    </w:p>
    <w:p w14:paraId="1E63B557" w14:textId="77777777" w:rsidR="00EF45DA" w:rsidRPr="00B3056F" w:rsidRDefault="00EF45DA" w:rsidP="00EF45DA">
      <w:pPr>
        <w:pStyle w:val="Heading5"/>
      </w:pPr>
      <w:bookmarkStart w:id="3378" w:name="_Toc11338684"/>
      <w:bookmarkStart w:id="3379" w:name="_Toc27585364"/>
      <w:bookmarkStart w:id="3380" w:name="_Toc36457360"/>
      <w:bookmarkStart w:id="3381" w:name="_Toc45028272"/>
      <w:bookmarkStart w:id="3382" w:name="_Toc45029107"/>
      <w:bookmarkStart w:id="3383" w:name="_Toc51867869"/>
      <w:bookmarkStart w:id="3384" w:name="_Toc98486003"/>
      <w:r w:rsidRPr="00B3056F">
        <w:t>6.2.6.2.1</w:t>
      </w:r>
      <w:r w:rsidRPr="00B3056F">
        <w:tab/>
        <w:t>Introduction</w:t>
      </w:r>
      <w:bookmarkEnd w:id="3378"/>
      <w:bookmarkEnd w:id="3379"/>
      <w:bookmarkEnd w:id="3380"/>
      <w:bookmarkEnd w:id="3381"/>
      <w:bookmarkEnd w:id="3382"/>
      <w:bookmarkEnd w:id="3383"/>
      <w:bookmarkEnd w:id="3384"/>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85" w:name="_Toc11338685"/>
      <w:bookmarkStart w:id="3386" w:name="_Toc27585365"/>
      <w:bookmarkStart w:id="3387" w:name="_Toc36457361"/>
      <w:bookmarkStart w:id="3388" w:name="_Toc45028273"/>
      <w:bookmarkStart w:id="3389" w:name="_Toc45029108"/>
      <w:bookmarkStart w:id="3390" w:name="_Toc51867870"/>
      <w:bookmarkStart w:id="3391" w:name="_Toc98486004"/>
      <w:r w:rsidRPr="00B3056F">
        <w:t>6.2.6.2.2</w:t>
      </w:r>
      <w:r w:rsidRPr="00B3056F">
        <w:tab/>
        <w:t>Type: Amf3GppAccessRegistration</w:t>
      </w:r>
      <w:bookmarkEnd w:id="3385"/>
      <w:bookmarkEnd w:id="3386"/>
      <w:bookmarkEnd w:id="3387"/>
      <w:bookmarkEnd w:id="3388"/>
      <w:bookmarkEnd w:id="3389"/>
      <w:bookmarkEnd w:id="3390"/>
      <w:bookmarkEnd w:id="3391"/>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91FBEC"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92" w:name="_Toc11338686"/>
      <w:bookmarkStart w:id="3393" w:name="_Toc27585366"/>
      <w:bookmarkStart w:id="3394" w:name="_Toc36457362"/>
      <w:bookmarkStart w:id="3395" w:name="_Toc45028274"/>
      <w:bookmarkStart w:id="3396" w:name="_Toc45029109"/>
      <w:bookmarkStart w:id="3397" w:name="_Toc51867871"/>
      <w:bookmarkStart w:id="3398" w:name="_Toc98486005"/>
      <w:r w:rsidRPr="00B3056F">
        <w:t>6.2.6.2.3</w:t>
      </w:r>
      <w:r w:rsidRPr="00B3056F">
        <w:tab/>
        <w:t>Type: AmfNon3GppAccessRegistration</w:t>
      </w:r>
      <w:bookmarkEnd w:id="3392"/>
      <w:bookmarkEnd w:id="3393"/>
      <w:bookmarkEnd w:id="3394"/>
      <w:bookmarkEnd w:id="3395"/>
      <w:bookmarkEnd w:id="3396"/>
      <w:bookmarkEnd w:id="3397"/>
      <w:bookmarkEnd w:id="3398"/>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512698B3"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58C7C1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99" w:name="_Toc11338687"/>
      <w:bookmarkStart w:id="3400" w:name="_Toc27585367"/>
      <w:bookmarkStart w:id="3401" w:name="_Toc36457363"/>
      <w:bookmarkStart w:id="3402" w:name="_Toc45028275"/>
      <w:bookmarkStart w:id="3403" w:name="_Toc45029110"/>
      <w:bookmarkStart w:id="3404" w:name="_Toc51867872"/>
      <w:bookmarkStart w:id="3405" w:name="_Toc98486006"/>
      <w:r w:rsidRPr="00B3056F">
        <w:t>6.2.6.2.4</w:t>
      </w:r>
      <w:r w:rsidRPr="00B3056F">
        <w:tab/>
        <w:t>Type: SmfRegistration</w:t>
      </w:r>
      <w:bookmarkEnd w:id="3399"/>
      <w:bookmarkEnd w:id="3400"/>
      <w:bookmarkEnd w:id="3401"/>
      <w:bookmarkEnd w:id="3402"/>
      <w:bookmarkEnd w:id="3403"/>
      <w:bookmarkEnd w:id="3404"/>
      <w:bookmarkEnd w:id="3405"/>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A969E7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06" w:name="_Toc11338688"/>
      <w:bookmarkStart w:id="3407" w:name="_Toc27585368"/>
      <w:bookmarkStart w:id="3408" w:name="_Toc36457364"/>
      <w:bookmarkStart w:id="3409" w:name="_Toc45028276"/>
      <w:bookmarkStart w:id="3410" w:name="_Toc45029111"/>
      <w:bookmarkStart w:id="3411" w:name="_Toc51867873"/>
      <w:bookmarkStart w:id="3412" w:name="_Toc98486007"/>
      <w:r w:rsidRPr="00B3056F">
        <w:t>6.2.6.2.5</w:t>
      </w:r>
      <w:r w:rsidRPr="00B3056F">
        <w:tab/>
        <w:t>Type: DeregistrationData</w:t>
      </w:r>
      <w:bookmarkEnd w:id="3406"/>
      <w:bookmarkEnd w:id="3407"/>
      <w:bookmarkEnd w:id="3408"/>
      <w:bookmarkEnd w:id="3409"/>
      <w:bookmarkEnd w:id="3410"/>
      <w:bookmarkEnd w:id="3411"/>
      <w:bookmarkEnd w:id="3412"/>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13" w:name="_Toc11338689"/>
      <w:bookmarkStart w:id="3414" w:name="_Toc27585369"/>
      <w:bookmarkStart w:id="3415" w:name="_Toc36457365"/>
      <w:bookmarkStart w:id="3416" w:name="_Toc45028277"/>
      <w:bookmarkStart w:id="3417" w:name="_Toc45029112"/>
      <w:bookmarkStart w:id="3418" w:name="_Toc51867874"/>
      <w:bookmarkStart w:id="3419" w:name="_Toc98486008"/>
      <w:r w:rsidRPr="00B3056F">
        <w:t>6.2.6.2.6</w:t>
      </w:r>
      <w:r w:rsidRPr="00B3056F">
        <w:tab/>
        <w:t>Type: SmsfRegistration</w:t>
      </w:r>
      <w:bookmarkEnd w:id="3413"/>
      <w:bookmarkEnd w:id="3414"/>
      <w:bookmarkEnd w:id="3415"/>
      <w:bookmarkEnd w:id="3416"/>
      <w:bookmarkEnd w:id="3417"/>
      <w:bookmarkEnd w:id="3418"/>
      <w:bookmarkEnd w:id="3419"/>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A2DC46D"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20" w:name="_Toc11338690"/>
      <w:bookmarkStart w:id="3421" w:name="_Toc27585370"/>
      <w:bookmarkStart w:id="3422" w:name="_Toc36457366"/>
      <w:bookmarkStart w:id="3423" w:name="_Toc45028278"/>
      <w:bookmarkStart w:id="3424" w:name="_Toc45029113"/>
      <w:bookmarkStart w:id="3425" w:name="_Toc51867875"/>
      <w:bookmarkStart w:id="3426" w:name="_Toc98486009"/>
      <w:r w:rsidRPr="00B3056F">
        <w:t>6.2.6.2.7</w:t>
      </w:r>
      <w:r w:rsidRPr="00B3056F">
        <w:tab/>
        <w:t>Type: Amf3GppAccessRegistrationModification</w:t>
      </w:r>
      <w:bookmarkEnd w:id="3420"/>
      <w:bookmarkEnd w:id="3421"/>
      <w:bookmarkEnd w:id="3422"/>
      <w:bookmarkEnd w:id="3423"/>
      <w:bookmarkEnd w:id="3424"/>
      <w:bookmarkEnd w:id="3425"/>
      <w:bookmarkEnd w:id="3426"/>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27" w:name="_Toc11338691"/>
      <w:bookmarkStart w:id="3428" w:name="_Toc27585371"/>
      <w:bookmarkStart w:id="3429" w:name="_Toc36457367"/>
      <w:bookmarkStart w:id="3430" w:name="_Toc45028279"/>
      <w:bookmarkStart w:id="3431" w:name="_Toc45029114"/>
      <w:bookmarkStart w:id="3432" w:name="_Toc51867876"/>
      <w:bookmarkStart w:id="3433" w:name="_Toc98486010"/>
      <w:r w:rsidRPr="00B3056F">
        <w:t>6.2.6.2.8</w:t>
      </w:r>
      <w:r w:rsidRPr="00B3056F">
        <w:tab/>
        <w:t>Type: AmfNon3GppAccessRegistrationModification</w:t>
      </w:r>
      <w:bookmarkEnd w:id="3427"/>
      <w:bookmarkEnd w:id="3428"/>
      <w:bookmarkEnd w:id="3429"/>
      <w:bookmarkEnd w:id="3430"/>
      <w:bookmarkEnd w:id="3431"/>
      <w:bookmarkEnd w:id="3432"/>
      <w:bookmarkEnd w:id="3433"/>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34" w:name="_Toc11338692"/>
      <w:bookmarkStart w:id="3435" w:name="_Toc27585372"/>
      <w:bookmarkStart w:id="3436" w:name="_Toc36457368"/>
      <w:bookmarkStart w:id="3437" w:name="_Toc45028280"/>
      <w:bookmarkStart w:id="3438" w:name="_Toc45029115"/>
      <w:bookmarkStart w:id="3439" w:name="_Toc51867877"/>
      <w:bookmarkStart w:id="3440" w:name="_Toc98486011"/>
      <w:r w:rsidRPr="00B3056F">
        <w:t>6.2.6.2.9</w:t>
      </w:r>
      <w:r w:rsidRPr="00B3056F">
        <w:tab/>
        <w:t>Type: PcscfRestorationNotification</w:t>
      </w:r>
      <w:bookmarkEnd w:id="3434"/>
      <w:bookmarkEnd w:id="3435"/>
      <w:bookmarkEnd w:id="3436"/>
      <w:bookmarkEnd w:id="3437"/>
      <w:bookmarkEnd w:id="3438"/>
      <w:bookmarkEnd w:id="3439"/>
      <w:bookmarkEnd w:id="3440"/>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41" w:name="_Toc11338693"/>
      <w:bookmarkStart w:id="3442" w:name="_Toc27585373"/>
      <w:bookmarkStart w:id="3443" w:name="_Toc36457369"/>
      <w:bookmarkStart w:id="3444" w:name="_Toc45028281"/>
      <w:bookmarkStart w:id="3445" w:name="_Toc45029116"/>
      <w:bookmarkStart w:id="3446" w:name="_Toc51867878"/>
      <w:bookmarkStart w:id="3447" w:name="_Toc98486012"/>
      <w:r w:rsidRPr="00B3056F">
        <w:t>6.2.6.2.10</w:t>
      </w:r>
      <w:r w:rsidRPr="00B3056F">
        <w:tab/>
        <w:t>Type: NetworkNodeDiameterAddress</w:t>
      </w:r>
      <w:bookmarkEnd w:id="3441"/>
      <w:bookmarkEnd w:id="3442"/>
      <w:bookmarkEnd w:id="3443"/>
      <w:bookmarkEnd w:id="3444"/>
      <w:bookmarkEnd w:id="3445"/>
      <w:bookmarkEnd w:id="3446"/>
      <w:bookmarkEnd w:id="3447"/>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48" w:name="_Toc11338694"/>
      <w:bookmarkStart w:id="3449" w:name="_Toc27585374"/>
      <w:bookmarkStart w:id="3450" w:name="_Toc36457370"/>
      <w:bookmarkStart w:id="3451" w:name="_Toc45028282"/>
      <w:bookmarkStart w:id="3452" w:name="_Toc45029117"/>
      <w:bookmarkStart w:id="3453" w:name="_Toc51867879"/>
      <w:bookmarkStart w:id="3454" w:name="_Toc98486013"/>
      <w:r w:rsidRPr="00B3056F">
        <w:t>6.2.6.2.11</w:t>
      </w:r>
      <w:r w:rsidRPr="00B3056F">
        <w:tab/>
        <w:t xml:space="preserve">Type: </w:t>
      </w:r>
      <w:r w:rsidRPr="00B3056F">
        <w:rPr>
          <w:rFonts w:hint="eastAsia"/>
          <w:lang w:eastAsia="zh-CN"/>
        </w:rPr>
        <w:t>EpsIwkPgw</w:t>
      </w:r>
      <w:bookmarkEnd w:id="3448"/>
      <w:bookmarkEnd w:id="3449"/>
      <w:bookmarkEnd w:id="3450"/>
      <w:bookmarkEnd w:id="3451"/>
      <w:bookmarkEnd w:id="3452"/>
      <w:bookmarkEnd w:id="3453"/>
      <w:bookmarkEnd w:id="3454"/>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55" w:name="_Toc27585375"/>
      <w:bookmarkStart w:id="3456" w:name="_Toc36457371"/>
      <w:bookmarkStart w:id="3457" w:name="_Toc45028283"/>
      <w:bookmarkStart w:id="3458" w:name="_Toc45029118"/>
      <w:bookmarkStart w:id="3459" w:name="_Toc51867880"/>
      <w:bookmarkStart w:id="3460" w:name="_Toc98486014"/>
      <w:bookmarkStart w:id="3461" w:name="_Toc11338695"/>
      <w:r w:rsidRPr="00B3056F">
        <w:t>6.2.6.2.12</w:t>
      </w:r>
      <w:r w:rsidRPr="00B3056F">
        <w:tab/>
        <w:t>Type: TriggerRequest</w:t>
      </w:r>
      <w:bookmarkEnd w:id="3455"/>
      <w:bookmarkEnd w:id="3456"/>
      <w:bookmarkEnd w:id="3457"/>
      <w:bookmarkEnd w:id="3458"/>
      <w:bookmarkEnd w:id="3459"/>
      <w:bookmarkEnd w:id="3460"/>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62" w:name="_Toc36457372"/>
      <w:bookmarkStart w:id="3463" w:name="_Toc45028284"/>
      <w:bookmarkStart w:id="3464" w:name="_Toc45029119"/>
      <w:bookmarkStart w:id="3465" w:name="_Toc51867881"/>
      <w:bookmarkStart w:id="3466" w:name="_Toc98486015"/>
      <w:bookmarkStart w:id="3467" w:name="_Toc27585376"/>
      <w:r w:rsidRPr="00B3056F">
        <w:t>6.2.6.2.13</w:t>
      </w:r>
      <w:r w:rsidRPr="00B3056F">
        <w:tab/>
        <w:t>Type: AmfDeregInfo</w:t>
      </w:r>
      <w:bookmarkEnd w:id="3462"/>
      <w:bookmarkEnd w:id="3463"/>
      <w:bookmarkEnd w:id="3464"/>
      <w:bookmarkEnd w:id="3465"/>
      <w:bookmarkEnd w:id="3466"/>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68" w:name="_Toc36457373"/>
      <w:bookmarkStart w:id="3469" w:name="_Toc45028285"/>
      <w:bookmarkStart w:id="3470" w:name="_Toc45029120"/>
      <w:bookmarkStart w:id="3471" w:name="_Toc51867882"/>
      <w:bookmarkStart w:id="3472" w:name="_Toc98486016"/>
      <w:r w:rsidRPr="00B3056F">
        <w:t>6.2.6.2.14</w:t>
      </w:r>
      <w:r w:rsidRPr="00B3056F">
        <w:tab/>
        <w:t>Type: EpsInterworkingInfo</w:t>
      </w:r>
      <w:bookmarkEnd w:id="3468"/>
      <w:bookmarkEnd w:id="3469"/>
      <w:bookmarkEnd w:id="3470"/>
      <w:bookmarkEnd w:id="3471"/>
      <w:bookmarkEnd w:id="3472"/>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73" w:name="_Toc36457374"/>
    </w:p>
    <w:p w14:paraId="4F8EE28B" w14:textId="77777777" w:rsidR="00EF45DA" w:rsidRPr="00B3056F" w:rsidRDefault="00EF45DA" w:rsidP="00EF45DA">
      <w:pPr>
        <w:pStyle w:val="Heading5"/>
        <w:rPr>
          <w:lang w:eastAsia="zh-CN"/>
        </w:rPr>
      </w:pPr>
      <w:bookmarkStart w:id="3474" w:name="_Toc45028286"/>
      <w:bookmarkStart w:id="3475" w:name="_Toc45029121"/>
      <w:bookmarkStart w:id="3476" w:name="_Toc51867883"/>
      <w:bookmarkStart w:id="3477" w:name="_Toc98486017"/>
      <w:r w:rsidRPr="00B3056F">
        <w:t>6.2.6.2.15</w:t>
      </w:r>
      <w:r w:rsidRPr="00B3056F">
        <w:tab/>
        <w:t xml:space="preserve">Type: </w:t>
      </w:r>
      <w:r w:rsidRPr="00B3056F">
        <w:rPr>
          <w:rFonts w:hint="eastAsia"/>
          <w:lang w:eastAsia="zh-CN"/>
        </w:rPr>
        <w:t>LocationInfo</w:t>
      </w:r>
      <w:bookmarkEnd w:id="3473"/>
      <w:bookmarkEnd w:id="3474"/>
      <w:bookmarkEnd w:id="3475"/>
      <w:bookmarkEnd w:id="3476"/>
      <w:bookmarkEnd w:id="3477"/>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78" w:name="_Toc36457375"/>
      <w:bookmarkStart w:id="3479" w:name="_Toc45028287"/>
      <w:bookmarkStart w:id="3480" w:name="_Toc45029122"/>
      <w:bookmarkStart w:id="3481" w:name="_Toc51867884"/>
      <w:bookmarkStart w:id="3482" w:name="_Toc98486018"/>
      <w:r w:rsidRPr="00B3056F">
        <w:t>6.2.6.2.16</w:t>
      </w:r>
      <w:r w:rsidRPr="00B3056F">
        <w:tab/>
        <w:t xml:space="preserve">Type: </w:t>
      </w:r>
      <w:r w:rsidRPr="00B3056F">
        <w:rPr>
          <w:rFonts w:hint="eastAsia"/>
          <w:lang w:eastAsia="zh-CN"/>
        </w:rPr>
        <w:t>RegistrationLocationInfo</w:t>
      </w:r>
      <w:bookmarkEnd w:id="3478"/>
      <w:bookmarkEnd w:id="3479"/>
      <w:bookmarkEnd w:id="3480"/>
      <w:bookmarkEnd w:id="3481"/>
      <w:bookmarkEnd w:id="3482"/>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83" w:name="_Toc36457376"/>
      <w:bookmarkStart w:id="3484" w:name="_Toc45028288"/>
      <w:bookmarkStart w:id="3485" w:name="_Toc45029123"/>
      <w:bookmarkStart w:id="3486" w:name="_Toc51867885"/>
      <w:bookmarkStart w:id="3487" w:name="_Toc98486019"/>
      <w:r w:rsidRPr="00B3056F">
        <w:t>6.2.6.2.17</w:t>
      </w:r>
      <w:r w:rsidRPr="00B3056F">
        <w:tab/>
        <w:t xml:space="preserve">Type: </w:t>
      </w:r>
      <w:r w:rsidRPr="00B3056F">
        <w:rPr>
          <w:rFonts w:hint="eastAsia"/>
          <w:lang w:eastAsia="zh-CN"/>
        </w:rPr>
        <w:t>VgmlcAddress</w:t>
      </w:r>
      <w:bookmarkEnd w:id="3483"/>
      <w:bookmarkEnd w:id="3484"/>
      <w:bookmarkEnd w:id="3485"/>
      <w:bookmarkEnd w:id="3486"/>
      <w:bookmarkEnd w:id="3487"/>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88" w:name="_Toc36457377"/>
      <w:bookmarkStart w:id="3489" w:name="_Toc45028289"/>
      <w:bookmarkStart w:id="3490" w:name="_Toc45029124"/>
      <w:bookmarkStart w:id="3491" w:name="_Toc51867886"/>
      <w:bookmarkStart w:id="3492" w:name="_Toc98486020"/>
      <w:r w:rsidRPr="00B3056F">
        <w:t>6.2.6.2.18</w:t>
      </w:r>
      <w:r w:rsidRPr="00B3056F">
        <w:tab/>
        <w:t>Type: PeiUpdateInfo</w:t>
      </w:r>
      <w:bookmarkEnd w:id="3488"/>
      <w:bookmarkEnd w:id="3489"/>
      <w:bookmarkEnd w:id="3490"/>
      <w:bookmarkEnd w:id="3491"/>
      <w:bookmarkEnd w:id="3492"/>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93" w:name="_Toc36457378"/>
    </w:p>
    <w:p w14:paraId="442A94DA" w14:textId="3772EDB9" w:rsidR="00A57E20" w:rsidRPr="006A7EE2" w:rsidRDefault="00A57E20" w:rsidP="00A57E20">
      <w:pPr>
        <w:pStyle w:val="Heading5"/>
      </w:pPr>
      <w:bookmarkStart w:id="3494" w:name="_Toc45028290"/>
      <w:bookmarkStart w:id="3495" w:name="_Toc45029125"/>
      <w:bookmarkStart w:id="3496" w:name="_Toc51867887"/>
      <w:bookmarkStart w:id="3497" w:name="_Toc98486021"/>
      <w:r w:rsidRPr="006A7EE2">
        <w:t>6.2.6.2.</w:t>
      </w:r>
      <w:r w:rsidR="0028148F">
        <w:t>19</w:t>
      </w:r>
      <w:r w:rsidRPr="006A7EE2">
        <w:tab/>
        <w:t>Type: Registration</w:t>
      </w:r>
      <w:r>
        <w:t>DataSets</w:t>
      </w:r>
      <w:bookmarkEnd w:id="3494"/>
      <w:bookmarkEnd w:id="3495"/>
      <w:bookmarkEnd w:id="3496"/>
      <w:bookmarkEnd w:id="3497"/>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98" w:name="_Toc45028291"/>
      <w:bookmarkStart w:id="3499" w:name="_Toc45029126"/>
      <w:bookmarkStart w:id="3500" w:name="_Toc51867888"/>
      <w:bookmarkStart w:id="3501" w:name="_Toc98486022"/>
      <w:r w:rsidRPr="006A7EE2">
        <w:t>6.2.6.2.</w:t>
      </w:r>
      <w:r w:rsidR="00FC531E">
        <w:t>20</w:t>
      </w:r>
      <w:r w:rsidRPr="006A7EE2">
        <w:tab/>
        <w:t xml:space="preserve">Type: </w:t>
      </w:r>
      <w:r>
        <w:t>IpSmGwRegistration</w:t>
      </w:r>
      <w:bookmarkEnd w:id="3498"/>
      <w:bookmarkEnd w:id="3499"/>
      <w:bookmarkEnd w:id="3500"/>
      <w:bookmarkEnd w:id="3501"/>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502" w:name="_Toc67681737"/>
      <w:bookmarkStart w:id="3503" w:name="_Toc82680323"/>
      <w:bookmarkStart w:id="3504" w:name="_Toc98486023"/>
      <w:bookmarkStart w:id="3505" w:name="_Toc45028292"/>
      <w:bookmarkStart w:id="3506" w:name="_Toc45029127"/>
      <w:bookmarkStart w:id="3507" w:name="_Toc51867889"/>
      <w:r w:rsidRPr="00B06F7A">
        <w:t>6.</w:t>
      </w:r>
      <w:r>
        <w:t>2</w:t>
      </w:r>
      <w:r w:rsidRPr="00B06F7A">
        <w:t>.6.2.</w:t>
      </w:r>
      <w:r>
        <w:t>20A</w:t>
      </w:r>
      <w:r w:rsidRPr="00B06F7A">
        <w:tab/>
        <w:t>Type: SmfRegistrationInfo</w:t>
      </w:r>
      <w:bookmarkEnd w:id="3502"/>
      <w:bookmarkEnd w:id="3503"/>
      <w:bookmarkEnd w:id="3504"/>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508" w:name="_Toc98486024"/>
      <w:r w:rsidRPr="00B3056F">
        <w:rPr>
          <w:lang w:val="en-US"/>
        </w:rPr>
        <w:t>6.2.6.3</w:t>
      </w:r>
      <w:r w:rsidRPr="00B3056F">
        <w:rPr>
          <w:lang w:val="en-US"/>
        </w:rPr>
        <w:tab/>
        <w:t>Simple data types and enumerations</w:t>
      </w:r>
      <w:bookmarkEnd w:id="3461"/>
      <w:bookmarkEnd w:id="3467"/>
      <w:bookmarkEnd w:id="3493"/>
      <w:bookmarkEnd w:id="3505"/>
      <w:bookmarkEnd w:id="3506"/>
      <w:bookmarkEnd w:id="3507"/>
      <w:bookmarkEnd w:id="3508"/>
    </w:p>
    <w:p w14:paraId="5646143C" w14:textId="77777777" w:rsidR="00EF45DA" w:rsidRPr="00B3056F" w:rsidRDefault="00EF45DA" w:rsidP="00EF45DA">
      <w:pPr>
        <w:pStyle w:val="Heading5"/>
      </w:pPr>
      <w:bookmarkStart w:id="3509" w:name="_Toc11338696"/>
      <w:bookmarkStart w:id="3510" w:name="_Toc27585377"/>
      <w:bookmarkStart w:id="3511" w:name="_Toc36457379"/>
      <w:bookmarkStart w:id="3512" w:name="_Toc45028293"/>
      <w:bookmarkStart w:id="3513" w:name="_Toc45029128"/>
      <w:bookmarkStart w:id="3514" w:name="_Toc51867890"/>
      <w:bookmarkStart w:id="3515" w:name="_Toc98486025"/>
      <w:r w:rsidRPr="00B3056F">
        <w:t>6.2.6.3.1</w:t>
      </w:r>
      <w:r w:rsidRPr="00B3056F">
        <w:tab/>
        <w:t>Introduction</w:t>
      </w:r>
      <w:bookmarkEnd w:id="3509"/>
      <w:bookmarkEnd w:id="3510"/>
      <w:bookmarkEnd w:id="3511"/>
      <w:bookmarkEnd w:id="3512"/>
      <w:bookmarkEnd w:id="3513"/>
      <w:bookmarkEnd w:id="3514"/>
      <w:bookmarkEnd w:id="3515"/>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16" w:name="_Toc11338697"/>
      <w:bookmarkStart w:id="3517" w:name="_Toc27585378"/>
      <w:bookmarkStart w:id="3518" w:name="_Toc36457380"/>
      <w:bookmarkStart w:id="3519" w:name="_Toc45028294"/>
      <w:bookmarkStart w:id="3520" w:name="_Toc45029129"/>
      <w:bookmarkStart w:id="3521" w:name="_Toc51867891"/>
      <w:bookmarkStart w:id="3522" w:name="_Toc98486026"/>
      <w:r w:rsidRPr="00B3056F">
        <w:t>6.2.6.3.2</w:t>
      </w:r>
      <w:r w:rsidRPr="00B3056F">
        <w:tab/>
        <w:t>Simple data types</w:t>
      </w:r>
      <w:bookmarkEnd w:id="3516"/>
      <w:bookmarkEnd w:id="3517"/>
      <w:bookmarkEnd w:id="3518"/>
      <w:bookmarkEnd w:id="3519"/>
      <w:bookmarkEnd w:id="3520"/>
      <w:bookmarkEnd w:id="3521"/>
      <w:bookmarkEnd w:id="3522"/>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23" w:name="_Toc11338698"/>
      <w:bookmarkStart w:id="3524" w:name="_Toc27585379"/>
      <w:bookmarkStart w:id="3525" w:name="_Toc36457381"/>
      <w:bookmarkStart w:id="3526" w:name="_Toc45028295"/>
      <w:bookmarkStart w:id="3527" w:name="_Toc45029130"/>
      <w:bookmarkStart w:id="3528" w:name="_Toc51867892"/>
      <w:bookmarkStart w:id="3529" w:name="_Toc98486027"/>
      <w:r w:rsidRPr="00B3056F">
        <w:t>6.2.6.3.3</w:t>
      </w:r>
      <w:r w:rsidRPr="00B3056F">
        <w:tab/>
        <w:t>Enumeration: DeregistrationReason</w:t>
      </w:r>
      <w:bookmarkEnd w:id="3523"/>
      <w:bookmarkEnd w:id="3524"/>
      <w:bookmarkEnd w:id="3525"/>
      <w:bookmarkEnd w:id="3526"/>
      <w:bookmarkEnd w:id="3527"/>
      <w:bookmarkEnd w:id="3528"/>
      <w:bookmarkEnd w:id="3529"/>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30" w:name="_Toc11338699"/>
      <w:bookmarkStart w:id="3531" w:name="_Toc27585380"/>
      <w:bookmarkStart w:id="3532" w:name="_Toc36457382"/>
      <w:bookmarkStart w:id="3533" w:name="_Toc45028296"/>
      <w:bookmarkStart w:id="3534" w:name="_Toc45029131"/>
      <w:bookmarkStart w:id="3535" w:name="_Toc51867893"/>
      <w:bookmarkStart w:id="3536" w:name="_Toc98486028"/>
      <w:r w:rsidRPr="00B3056F">
        <w:t>6.2.6.3.4</w:t>
      </w:r>
      <w:r w:rsidRPr="00B3056F">
        <w:tab/>
        <w:t>Enumeration: ImsVoPs</w:t>
      </w:r>
      <w:bookmarkEnd w:id="3530"/>
      <w:bookmarkEnd w:id="3531"/>
      <w:bookmarkEnd w:id="3532"/>
      <w:bookmarkEnd w:id="3533"/>
      <w:bookmarkEnd w:id="3534"/>
      <w:bookmarkEnd w:id="3535"/>
      <w:bookmarkEnd w:id="3536"/>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37" w:name="_Toc27585381"/>
      <w:bookmarkStart w:id="3538" w:name="_Toc36457383"/>
      <w:bookmarkStart w:id="3539" w:name="_Toc45028297"/>
      <w:bookmarkStart w:id="3540" w:name="_Toc45029132"/>
      <w:bookmarkStart w:id="3541" w:name="_Toc51867894"/>
      <w:bookmarkStart w:id="3542" w:name="_Toc98486029"/>
      <w:bookmarkStart w:id="3543" w:name="_Toc11338700"/>
      <w:r w:rsidRPr="00B3056F">
        <w:t>6.2.6.3.5</w:t>
      </w:r>
      <w:r w:rsidRPr="00B3056F">
        <w:tab/>
        <w:t xml:space="preserve">Enumeration: </w:t>
      </w:r>
      <w:r w:rsidRPr="00B3056F">
        <w:rPr>
          <w:lang w:eastAsia="zh-CN"/>
        </w:rPr>
        <w:t>RegistrationReason</w:t>
      </w:r>
      <w:bookmarkEnd w:id="3537"/>
      <w:bookmarkEnd w:id="3538"/>
      <w:bookmarkEnd w:id="3539"/>
      <w:bookmarkEnd w:id="3540"/>
      <w:bookmarkEnd w:id="3541"/>
      <w:bookmarkEnd w:id="354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44" w:name="_Toc45028298"/>
      <w:bookmarkStart w:id="3545" w:name="_Toc45029133"/>
      <w:bookmarkStart w:id="3546" w:name="_Toc51867895"/>
      <w:bookmarkStart w:id="3547" w:name="_Toc98486030"/>
      <w:bookmarkStart w:id="3548" w:name="_Toc27585382"/>
      <w:bookmarkStart w:id="3549" w:name="_Toc36457384"/>
      <w:r w:rsidRPr="006A7EE2">
        <w:t>6.</w:t>
      </w:r>
      <w:r>
        <w:t>2</w:t>
      </w:r>
      <w:r w:rsidRPr="006A7EE2">
        <w:t>.6.3.</w:t>
      </w:r>
      <w:r w:rsidR="0028148F">
        <w:t>6</w:t>
      </w:r>
      <w:r w:rsidRPr="006A7EE2">
        <w:tab/>
        <w:t xml:space="preserve">Enumeration: </w:t>
      </w:r>
      <w:r>
        <w:t>Registration</w:t>
      </w:r>
      <w:r w:rsidRPr="006A7EE2">
        <w:t>DataSetName</w:t>
      </w:r>
      <w:bookmarkEnd w:id="3544"/>
      <w:bookmarkEnd w:id="3545"/>
      <w:bookmarkEnd w:id="3546"/>
      <w:bookmarkEnd w:id="3547"/>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50" w:name="_Toc45028299"/>
      <w:bookmarkStart w:id="3551" w:name="_Toc45029134"/>
      <w:bookmarkStart w:id="3552" w:name="_Toc51867896"/>
      <w:bookmarkStart w:id="3553" w:name="_Toc98486031"/>
      <w:r w:rsidRPr="00B3056F">
        <w:t>6.2.7</w:t>
      </w:r>
      <w:r w:rsidRPr="00B3056F">
        <w:tab/>
        <w:t>Error Handling</w:t>
      </w:r>
      <w:bookmarkEnd w:id="3543"/>
      <w:bookmarkEnd w:id="3548"/>
      <w:bookmarkEnd w:id="3549"/>
      <w:bookmarkEnd w:id="3550"/>
      <w:bookmarkEnd w:id="3551"/>
      <w:bookmarkEnd w:id="3552"/>
      <w:bookmarkEnd w:id="3553"/>
    </w:p>
    <w:p w14:paraId="454CF369" w14:textId="77777777" w:rsidR="00EF45DA" w:rsidRPr="00B3056F" w:rsidRDefault="00EF45DA" w:rsidP="00EF45DA">
      <w:pPr>
        <w:pStyle w:val="Heading4"/>
      </w:pPr>
      <w:bookmarkStart w:id="3554" w:name="_Toc11338701"/>
      <w:bookmarkStart w:id="3555" w:name="_Toc27585383"/>
      <w:bookmarkStart w:id="3556" w:name="_Toc36457385"/>
      <w:bookmarkStart w:id="3557" w:name="_Toc45028300"/>
      <w:bookmarkStart w:id="3558" w:name="_Toc45029135"/>
      <w:bookmarkStart w:id="3559" w:name="_Toc51867897"/>
      <w:bookmarkStart w:id="3560" w:name="_Toc98486032"/>
      <w:r w:rsidRPr="00B3056F">
        <w:t>6.2.7.1</w:t>
      </w:r>
      <w:r w:rsidRPr="00B3056F">
        <w:tab/>
        <w:t>General</w:t>
      </w:r>
      <w:bookmarkEnd w:id="3554"/>
      <w:bookmarkEnd w:id="3555"/>
      <w:bookmarkEnd w:id="3556"/>
      <w:bookmarkEnd w:id="3557"/>
      <w:bookmarkEnd w:id="3558"/>
      <w:bookmarkEnd w:id="3559"/>
      <w:bookmarkEnd w:id="3560"/>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61"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62" w:name="_Toc27585384"/>
      <w:bookmarkStart w:id="3563" w:name="_Toc36457386"/>
      <w:bookmarkStart w:id="3564" w:name="_Toc45028301"/>
      <w:bookmarkStart w:id="3565" w:name="_Toc45029136"/>
      <w:bookmarkStart w:id="3566" w:name="_Toc51867898"/>
      <w:bookmarkStart w:id="3567" w:name="_Toc98486033"/>
      <w:r w:rsidRPr="00B3056F">
        <w:t>6.2.7.2</w:t>
      </w:r>
      <w:r w:rsidRPr="00B3056F">
        <w:tab/>
        <w:t>Protocol Errors</w:t>
      </w:r>
      <w:bookmarkEnd w:id="3561"/>
      <w:bookmarkEnd w:id="3562"/>
      <w:bookmarkEnd w:id="3563"/>
      <w:bookmarkEnd w:id="3564"/>
      <w:bookmarkEnd w:id="3565"/>
      <w:bookmarkEnd w:id="3566"/>
      <w:bookmarkEnd w:id="3567"/>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68" w:name="_Toc11338703"/>
      <w:bookmarkStart w:id="3569" w:name="_Toc27585385"/>
      <w:bookmarkStart w:id="3570" w:name="_Toc36457387"/>
      <w:bookmarkStart w:id="3571" w:name="_Toc45028302"/>
      <w:bookmarkStart w:id="3572" w:name="_Toc45029137"/>
      <w:bookmarkStart w:id="3573" w:name="_Toc51867899"/>
      <w:bookmarkStart w:id="3574" w:name="_Toc98486034"/>
      <w:r w:rsidRPr="00B3056F">
        <w:t>6.2.7.3</w:t>
      </w:r>
      <w:r w:rsidRPr="00B3056F">
        <w:tab/>
        <w:t>Application Errors</w:t>
      </w:r>
      <w:bookmarkEnd w:id="3568"/>
      <w:bookmarkEnd w:id="3569"/>
      <w:bookmarkEnd w:id="3570"/>
      <w:bookmarkEnd w:id="3571"/>
      <w:bookmarkEnd w:id="3572"/>
      <w:bookmarkEnd w:id="3573"/>
      <w:bookmarkEnd w:id="3574"/>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75" w:name="_Toc11338704"/>
      <w:bookmarkStart w:id="3576" w:name="_Toc27585386"/>
      <w:bookmarkStart w:id="3577" w:name="_Toc36457388"/>
      <w:bookmarkStart w:id="3578" w:name="_Toc45028303"/>
      <w:bookmarkStart w:id="3579" w:name="_Toc45029138"/>
      <w:bookmarkStart w:id="3580" w:name="_Toc51867900"/>
      <w:bookmarkStart w:id="3581" w:name="_Toc98486035"/>
      <w:r w:rsidRPr="00B3056F">
        <w:t>6.2.8</w:t>
      </w:r>
      <w:r w:rsidRPr="00B3056F">
        <w:tab/>
        <w:t>Feature Negotiation</w:t>
      </w:r>
      <w:bookmarkEnd w:id="3575"/>
      <w:bookmarkEnd w:id="3576"/>
      <w:bookmarkEnd w:id="3577"/>
      <w:bookmarkEnd w:id="3578"/>
      <w:bookmarkEnd w:id="3579"/>
      <w:bookmarkEnd w:id="3580"/>
      <w:bookmarkEnd w:id="3581"/>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82" w:name="_Toc11338705"/>
      <w:bookmarkStart w:id="3583" w:name="_Toc27585387"/>
      <w:bookmarkStart w:id="3584" w:name="_Toc36457389"/>
      <w:bookmarkStart w:id="3585" w:name="_Toc45028304"/>
      <w:bookmarkStart w:id="3586" w:name="_Toc45029139"/>
      <w:bookmarkStart w:id="3587" w:name="_Toc51867901"/>
      <w:bookmarkStart w:id="3588" w:name="_Toc98486036"/>
      <w:r w:rsidRPr="00B3056F">
        <w:rPr>
          <w:lang w:val="en-US"/>
        </w:rPr>
        <w:t>6.2.9</w:t>
      </w:r>
      <w:r w:rsidRPr="00B3056F">
        <w:rPr>
          <w:lang w:val="en-US"/>
        </w:rPr>
        <w:tab/>
        <w:t>Security</w:t>
      </w:r>
      <w:bookmarkEnd w:id="3582"/>
      <w:bookmarkEnd w:id="3583"/>
      <w:bookmarkEnd w:id="3584"/>
      <w:bookmarkEnd w:id="3585"/>
      <w:bookmarkEnd w:id="3586"/>
      <w:bookmarkEnd w:id="3587"/>
      <w:bookmarkEnd w:id="3588"/>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89" w:name="_Toc11338706"/>
      <w:bookmarkStart w:id="3590" w:name="_Toc27585388"/>
      <w:bookmarkStart w:id="3591" w:name="_Toc36457390"/>
      <w:bookmarkStart w:id="3592" w:name="_Toc45028305"/>
      <w:bookmarkStart w:id="3593" w:name="_Toc45029140"/>
      <w:bookmarkStart w:id="3594" w:name="_Toc51867902"/>
      <w:bookmarkStart w:id="3595" w:name="_Toc98486037"/>
      <w:r w:rsidRPr="00B3056F">
        <w:t>6.3</w:t>
      </w:r>
      <w:r w:rsidRPr="00B3056F">
        <w:tab/>
        <w:t>Nudm_UEAuthentication Service API</w:t>
      </w:r>
      <w:bookmarkEnd w:id="3589"/>
      <w:bookmarkEnd w:id="3590"/>
      <w:bookmarkEnd w:id="3591"/>
      <w:bookmarkEnd w:id="3592"/>
      <w:bookmarkEnd w:id="3593"/>
      <w:bookmarkEnd w:id="3594"/>
      <w:bookmarkEnd w:id="3595"/>
    </w:p>
    <w:p w14:paraId="065C6C83" w14:textId="77777777" w:rsidR="00EF45DA" w:rsidRPr="00B3056F" w:rsidRDefault="00EF45DA" w:rsidP="00EF45DA">
      <w:pPr>
        <w:pStyle w:val="Heading3"/>
      </w:pPr>
      <w:bookmarkStart w:id="3596" w:name="_Toc11338707"/>
      <w:bookmarkStart w:id="3597" w:name="_Toc27585389"/>
      <w:bookmarkStart w:id="3598" w:name="_Toc36457391"/>
      <w:bookmarkStart w:id="3599" w:name="_Toc45028306"/>
      <w:bookmarkStart w:id="3600" w:name="_Toc45029141"/>
      <w:bookmarkStart w:id="3601" w:name="_Toc51867903"/>
      <w:bookmarkStart w:id="3602" w:name="_Toc98486038"/>
      <w:r w:rsidRPr="00B3056F">
        <w:t>6.3.1</w:t>
      </w:r>
      <w:r w:rsidRPr="00B3056F">
        <w:tab/>
        <w:t>API URI</w:t>
      </w:r>
      <w:bookmarkEnd w:id="3596"/>
      <w:bookmarkEnd w:id="3597"/>
      <w:bookmarkEnd w:id="3598"/>
      <w:bookmarkEnd w:id="3599"/>
      <w:bookmarkEnd w:id="3600"/>
      <w:bookmarkEnd w:id="3601"/>
      <w:bookmarkEnd w:id="3602"/>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03" w:name="_Toc11338708"/>
      <w:bookmarkStart w:id="3604" w:name="_Toc27585390"/>
      <w:bookmarkStart w:id="3605" w:name="_Toc36457392"/>
      <w:bookmarkStart w:id="3606" w:name="_Toc45028307"/>
      <w:bookmarkStart w:id="3607" w:name="_Toc45029142"/>
      <w:bookmarkStart w:id="3608" w:name="_Toc51867904"/>
      <w:bookmarkStart w:id="3609" w:name="_Toc98486039"/>
      <w:r w:rsidRPr="00B3056F">
        <w:t>6.3.2</w:t>
      </w:r>
      <w:r w:rsidRPr="00B3056F">
        <w:tab/>
        <w:t>Usage of HTTP</w:t>
      </w:r>
      <w:bookmarkEnd w:id="3603"/>
      <w:bookmarkEnd w:id="3604"/>
      <w:bookmarkEnd w:id="3605"/>
      <w:bookmarkEnd w:id="3606"/>
      <w:bookmarkEnd w:id="3607"/>
      <w:bookmarkEnd w:id="3608"/>
      <w:bookmarkEnd w:id="3609"/>
    </w:p>
    <w:p w14:paraId="50B493D6" w14:textId="77777777" w:rsidR="00EF45DA" w:rsidRPr="00B3056F" w:rsidRDefault="00EF45DA" w:rsidP="00EF45DA">
      <w:pPr>
        <w:pStyle w:val="Heading4"/>
      </w:pPr>
      <w:bookmarkStart w:id="3610" w:name="_Toc11338709"/>
      <w:bookmarkStart w:id="3611" w:name="_Toc27585391"/>
      <w:bookmarkStart w:id="3612" w:name="_Toc36457393"/>
      <w:bookmarkStart w:id="3613" w:name="_Toc45028308"/>
      <w:bookmarkStart w:id="3614" w:name="_Toc45029143"/>
      <w:bookmarkStart w:id="3615" w:name="_Toc51867905"/>
      <w:bookmarkStart w:id="3616" w:name="_Toc98486040"/>
      <w:r w:rsidRPr="00B3056F">
        <w:t>6.3.2.1</w:t>
      </w:r>
      <w:r w:rsidRPr="00B3056F">
        <w:tab/>
        <w:t>General</w:t>
      </w:r>
      <w:bookmarkEnd w:id="3610"/>
      <w:bookmarkEnd w:id="3611"/>
      <w:bookmarkEnd w:id="3612"/>
      <w:bookmarkEnd w:id="3613"/>
      <w:bookmarkEnd w:id="3614"/>
      <w:bookmarkEnd w:id="3615"/>
      <w:bookmarkEnd w:id="3616"/>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17" w:name="_Toc11338710"/>
      <w:bookmarkStart w:id="3618" w:name="_Toc27585392"/>
      <w:bookmarkStart w:id="3619" w:name="_Toc36457394"/>
      <w:bookmarkStart w:id="3620" w:name="_Toc45028309"/>
      <w:bookmarkStart w:id="3621" w:name="_Toc45029144"/>
      <w:bookmarkStart w:id="3622" w:name="_Toc51867906"/>
      <w:bookmarkStart w:id="3623" w:name="_Toc98486041"/>
      <w:r w:rsidRPr="00B3056F">
        <w:t>6.3.2.2</w:t>
      </w:r>
      <w:r w:rsidRPr="00B3056F">
        <w:tab/>
        <w:t>HTTP standard headers</w:t>
      </w:r>
      <w:bookmarkEnd w:id="3617"/>
      <w:bookmarkEnd w:id="3618"/>
      <w:bookmarkEnd w:id="3619"/>
      <w:bookmarkEnd w:id="3620"/>
      <w:bookmarkEnd w:id="3621"/>
      <w:bookmarkEnd w:id="3622"/>
      <w:bookmarkEnd w:id="3623"/>
    </w:p>
    <w:p w14:paraId="674D0653" w14:textId="77777777" w:rsidR="00EF45DA" w:rsidRPr="00B3056F" w:rsidRDefault="00EF45DA" w:rsidP="00EF45DA">
      <w:pPr>
        <w:pStyle w:val="Heading5"/>
        <w:rPr>
          <w:lang w:eastAsia="zh-CN"/>
        </w:rPr>
      </w:pPr>
      <w:bookmarkStart w:id="3624" w:name="_Toc11338711"/>
      <w:bookmarkStart w:id="3625" w:name="_Toc27585393"/>
      <w:bookmarkStart w:id="3626" w:name="_Toc36457395"/>
      <w:bookmarkStart w:id="3627" w:name="_Toc45028310"/>
      <w:bookmarkStart w:id="3628" w:name="_Toc45029145"/>
      <w:bookmarkStart w:id="3629" w:name="_Toc51867907"/>
      <w:bookmarkStart w:id="3630" w:name="_Toc98486042"/>
      <w:r w:rsidRPr="00B3056F">
        <w:t>6.3.2.2.1</w:t>
      </w:r>
      <w:r w:rsidRPr="00B3056F">
        <w:rPr>
          <w:rFonts w:hint="eastAsia"/>
          <w:lang w:eastAsia="zh-CN"/>
        </w:rPr>
        <w:tab/>
      </w:r>
      <w:r w:rsidRPr="00B3056F">
        <w:rPr>
          <w:lang w:eastAsia="zh-CN"/>
        </w:rPr>
        <w:t>General</w:t>
      </w:r>
      <w:bookmarkEnd w:id="3624"/>
      <w:bookmarkEnd w:id="3625"/>
      <w:bookmarkEnd w:id="3626"/>
      <w:bookmarkEnd w:id="3627"/>
      <w:bookmarkEnd w:id="3628"/>
      <w:bookmarkEnd w:id="3629"/>
      <w:bookmarkEnd w:id="3630"/>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31" w:name="_Toc11338712"/>
      <w:bookmarkStart w:id="3632" w:name="_Toc27585394"/>
      <w:bookmarkStart w:id="3633" w:name="_Toc36457396"/>
      <w:bookmarkStart w:id="3634" w:name="_Toc45028311"/>
      <w:bookmarkStart w:id="3635" w:name="_Toc45029146"/>
      <w:bookmarkStart w:id="3636" w:name="_Toc51867908"/>
      <w:bookmarkStart w:id="3637" w:name="_Toc98486043"/>
      <w:r w:rsidRPr="00B3056F">
        <w:t>6.3.2.2.2</w:t>
      </w:r>
      <w:r w:rsidRPr="00B3056F">
        <w:tab/>
        <w:t>Content type</w:t>
      </w:r>
      <w:bookmarkEnd w:id="3631"/>
      <w:bookmarkEnd w:id="3632"/>
      <w:bookmarkEnd w:id="3633"/>
      <w:bookmarkEnd w:id="3634"/>
      <w:bookmarkEnd w:id="3635"/>
      <w:bookmarkEnd w:id="3636"/>
      <w:bookmarkEnd w:id="3637"/>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38" w:name="_Toc11338713"/>
      <w:bookmarkStart w:id="3639" w:name="_Toc27585395"/>
      <w:bookmarkStart w:id="3640" w:name="_Toc36457397"/>
      <w:bookmarkStart w:id="3641" w:name="_Toc45028312"/>
      <w:bookmarkStart w:id="3642" w:name="_Toc45029147"/>
      <w:bookmarkStart w:id="3643" w:name="_Toc51867909"/>
      <w:bookmarkStart w:id="3644" w:name="_Toc98486044"/>
      <w:r w:rsidRPr="00B3056F">
        <w:t>6.3.2.3</w:t>
      </w:r>
      <w:r w:rsidRPr="00B3056F">
        <w:tab/>
        <w:t>HTTP custom headers</w:t>
      </w:r>
      <w:bookmarkEnd w:id="3638"/>
      <w:bookmarkEnd w:id="3639"/>
      <w:bookmarkEnd w:id="3640"/>
      <w:bookmarkEnd w:id="3641"/>
      <w:bookmarkEnd w:id="3642"/>
      <w:bookmarkEnd w:id="3643"/>
      <w:bookmarkEnd w:id="3644"/>
    </w:p>
    <w:p w14:paraId="6BAC4480" w14:textId="77777777" w:rsidR="00EF45DA" w:rsidRPr="00B3056F" w:rsidRDefault="00EF45DA" w:rsidP="00EF45DA">
      <w:pPr>
        <w:pStyle w:val="Heading5"/>
        <w:rPr>
          <w:lang w:eastAsia="zh-CN"/>
        </w:rPr>
      </w:pPr>
      <w:bookmarkStart w:id="3645" w:name="_Toc11338714"/>
      <w:bookmarkStart w:id="3646" w:name="_Toc27585396"/>
      <w:bookmarkStart w:id="3647" w:name="_Toc36457398"/>
      <w:bookmarkStart w:id="3648" w:name="_Toc45028313"/>
      <w:bookmarkStart w:id="3649" w:name="_Toc45029148"/>
      <w:bookmarkStart w:id="3650" w:name="_Toc51867910"/>
      <w:bookmarkStart w:id="3651" w:name="_Toc98486045"/>
      <w:r w:rsidRPr="00B3056F">
        <w:t>6.3.2.3.1</w:t>
      </w:r>
      <w:r w:rsidRPr="00B3056F">
        <w:rPr>
          <w:rFonts w:hint="eastAsia"/>
          <w:lang w:eastAsia="zh-CN"/>
        </w:rPr>
        <w:tab/>
      </w:r>
      <w:r w:rsidRPr="00B3056F">
        <w:rPr>
          <w:lang w:eastAsia="zh-CN"/>
        </w:rPr>
        <w:t>General</w:t>
      </w:r>
      <w:bookmarkEnd w:id="3645"/>
      <w:bookmarkEnd w:id="3646"/>
      <w:bookmarkEnd w:id="3647"/>
      <w:bookmarkEnd w:id="3648"/>
      <w:bookmarkEnd w:id="3649"/>
      <w:bookmarkEnd w:id="3650"/>
      <w:bookmarkEnd w:id="3651"/>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52" w:name="_Toc11338715"/>
      <w:bookmarkStart w:id="3653" w:name="_Toc27585397"/>
      <w:bookmarkStart w:id="3654" w:name="_Toc36457399"/>
      <w:bookmarkStart w:id="3655" w:name="_Toc45028314"/>
      <w:bookmarkStart w:id="3656" w:name="_Toc45029149"/>
      <w:bookmarkStart w:id="3657" w:name="_Toc51867911"/>
      <w:bookmarkStart w:id="3658" w:name="_Toc98486046"/>
      <w:r w:rsidRPr="00B3056F">
        <w:t>6.3.3</w:t>
      </w:r>
      <w:r w:rsidRPr="00B3056F">
        <w:tab/>
        <w:t>Resources</w:t>
      </w:r>
      <w:bookmarkEnd w:id="3652"/>
      <w:bookmarkEnd w:id="3653"/>
      <w:bookmarkEnd w:id="3654"/>
      <w:bookmarkEnd w:id="3655"/>
      <w:bookmarkEnd w:id="3656"/>
      <w:bookmarkEnd w:id="3657"/>
      <w:bookmarkEnd w:id="3658"/>
    </w:p>
    <w:p w14:paraId="41BA3BE5" w14:textId="77777777" w:rsidR="00EF45DA" w:rsidRPr="00B3056F" w:rsidRDefault="00EF45DA" w:rsidP="00EF45DA">
      <w:pPr>
        <w:pStyle w:val="Heading4"/>
      </w:pPr>
      <w:bookmarkStart w:id="3659" w:name="_Toc11338716"/>
      <w:bookmarkStart w:id="3660" w:name="_Toc27585398"/>
      <w:bookmarkStart w:id="3661" w:name="_Toc36457400"/>
      <w:bookmarkStart w:id="3662" w:name="_Toc45028315"/>
      <w:bookmarkStart w:id="3663" w:name="_Toc45029150"/>
      <w:bookmarkStart w:id="3664" w:name="_Toc51867912"/>
      <w:bookmarkStart w:id="3665" w:name="_Toc98486047"/>
      <w:r w:rsidRPr="00B3056F">
        <w:t>6.3.3.1</w:t>
      </w:r>
      <w:r w:rsidRPr="00B3056F">
        <w:tab/>
        <w:t>Overview</w:t>
      </w:r>
      <w:bookmarkEnd w:id="3659"/>
      <w:bookmarkEnd w:id="3660"/>
      <w:bookmarkEnd w:id="3661"/>
      <w:bookmarkEnd w:id="3662"/>
      <w:bookmarkEnd w:id="3663"/>
      <w:bookmarkEnd w:id="3664"/>
      <w:bookmarkEnd w:id="3665"/>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3pt;height:462pt" o:ole="">
            <v:imagedata r:id="rId178" o:title=""/>
          </v:shape>
          <o:OLEObject Type="Embed" ProgID="Visio.Drawing.15" ShapeID="_x0000_i1110" DrawAspect="Content" ObjectID="_1709158095"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66" w:name="_Toc11338717"/>
      <w:bookmarkStart w:id="3667" w:name="_Toc27585399"/>
      <w:bookmarkStart w:id="3668" w:name="_Toc36457401"/>
      <w:bookmarkStart w:id="3669" w:name="_Toc45028316"/>
      <w:bookmarkStart w:id="3670" w:name="_Toc45029151"/>
      <w:bookmarkStart w:id="3671" w:name="_Toc51867913"/>
      <w:bookmarkStart w:id="3672" w:name="_Toc98486048"/>
      <w:r w:rsidRPr="00B3056F">
        <w:t>6.3.3.2</w:t>
      </w:r>
      <w:r w:rsidRPr="00B3056F">
        <w:tab/>
        <w:t>Resource: SecurityInformation</w:t>
      </w:r>
      <w:bookmarkEnd w:id="3666"/>
      <w:bookmarkEnd w:id="3667"/>
      <w:r w:rsidRPr="00B3056F">
        <w:t xml:space="preserve"> (Custom operation)</w:t>
      </w:r>
      <w:bookmarkEnd w:id="3668"/>
      <w:bookmarkEnd w:id="3669"/>
      <w:bookmarkEnd w:id="3670"/>
      <w:bookmarkEnd w:id="3671"/>
      <w:bookmarkEnd w:id="3672"/>
    </w:p>
    <w:p w14:paraId="7159CF3B" w14:textId="77777777" w:rsidR="00EF45DA" w:rsidRPr="00B3056F" w:rsidRDefault="00EF45DA" w:rsidP="00EF45DA">
      <w:pPr>
        <w:pStyle w:val="Heading5"/>
      </w:pPr>
      <w:bookmarkStart w:id="3673" w:name="_Toc11338718"/>
      <w:bookmarkStart w:id="3674" w:name="_Toc27585400"/>
      <w:bookmarkStart w:id="3675" w:name="_Toc36457402"/>
      <w:bookmarkStart w:id="3676" w:name="_Toc45028317"/>
      <w:bookmarkStart w:id="3677" w:name="_Toc45029152"/>
      <w:bookmarkStart w:id="3678" w:name="_Toc51867914"/>
      <w:bookmarkStart w:id="3679" w:name="_Toc98486049"/>
      <w:r w:rsidRPr="00B3056F">
        <w:t>6.3.3.2.1</w:t>
      </w:r>
      <w:r w:rsidRPr="00B3056F">
        <w:tab/>
        <w:t>Description</w:t>
      </w:r>
      <w:bookmarkEnd w:id="3673"/>
      <w:bookmarkEnd w:id="3674"/>
      <w:bookmarkEnd w:id="3675"/>
      <w:bookmarkEnd w:id="3676"/>
      <w:bookmarkEnd w:id="3677"/>
      <w:bookmarkEnd w:id="3678"/>
      <w:bookmarkEnd w:id="3679"/>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80" w:name="_Toc11338719"/>
      <w:bookmarkStart w:id="3681" w:name="_Toc27585401"/>
      <w:bookmarkStart w:id="3682" w:name="_Toc36457403"/>
      <w:bookmarkStart w:id="3683" w:name="_Toc45028318"/>
      <w:bookmarkStart w:id="3684" w:name="_Toc45029153"/>
      <w:bookmarkStart w:id="3685" w:name="_Toc51867915"/>
      <w:bookmarkStart w:id="3686" w:name="_Toc98486050"/>
      <w:r w:rsidRPr="00B3056F">
        <w:t>6.3.3.2.2</w:t>
      </w:r>
      <w:r w:rsidRPr="00B3056F">
        <w:tab/>
        <w:t>Resource Definition</w:t>
      </w:r>
      <w:bookmarkEnd w:id="3680"/>
      <w:bookmarkEnd w:id="3681"/>
      <w:bookmarkEnd w:id="3682"/>
      <w:bookmarkEnd w:id="3683"/>
      <w:bookmarkEnd w:id="3684"/>
      <w:bookmarkEnd w:id="3685"/>
      <w:bookmarkEnd w:id="3686"/>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87" w:name="_Toc11338720"/>
      <w:bookmarkStart w:id="3688" w:name="_Toc27585402"/>
      <w:bookmarkStart w:id="3689" w:name="_Toc36457404"/>
      <w:bookmarkStart w:id="3690" w:name="_Toc45028319"/>
      <w:bookmarkStart w:id="3691" w:name="_Toc45029154"/>
      <w:bookmarkStart w:id="3692" w:name="_Toc51867916"/>
      <w:bookmarkStart w:id="3693" w:name="_Toc98486051"/>
      <w:r w:rsidRPr="00B3056F">
        <w:t>6.3.3.2.3</w:t>
      </w:r>
      <w:r w:rsidRPr="00B3056F">
        <w:tab/>
        <w:t>Resource Standard Methods</w:t>
      </w:r>
      <w:bookmarkEnd w:id="3687"/>
      <w:bookmarkEnd w:id="3688"/>
      <w:bookmarkEnd w:id="3689"/>
      <w:bookmarkEnd w:id="3690"/>
      <w:bookmarkEnd w:id="3691"/>
      <w:bookmarkEnd w:id="3692"/>
      <w:bookmarkEnd w:id="3693"/>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94" w:name="_Toc11338721"/>
      <w:bookmarkStart w:id="3695" w:name="_Toc27585403"/>
      <w:bookmarkStart w:id="3696" w:name="_Toc36457405"/>
      <w:bookmarkStart w:id="3697" w:name="_Toc45028320"/>
      <w:bookmarkStart w:id="3698" w:name="_Toc45029155"/>
      <w:bookmarkStart w:id="3699" w:name="_Toc51867917"/>
      <w:bookmarkStart w:id="3700" w:name="_Toc98486052"/>
      <w:r w:rsidRPr="00B3056F">
        <w:t>6.3.3.2.4</w:t>
      </w:r>
      <w:r w:rsidRPr="00B3056F">
        <w:tab/>
        <w:t>Resource Custom Operations</w:t>
      </w:r>
      <w:bookmarkEnd w:id="3694"/>
      <w:bookmarkEnd w:id="3695"/>
      <w:bookmarkEnd w:id="3696"/>
      <w:bookmarkEnd w:id="3697"/>
      <w:bookmarkEnd w:id="3698"/>
      <w:bookmarkEnd w:id="3699"/>
      <w:bookmarkEnd w:id="3700"/>
    </w:p>
    <w:p w14:paraId="638C9418" w14:textId="77777777" w:rsidR="00EF45DA" w:rsidRPr="00B3056F" w:rsidRDefault="00EF45DA" w:rsidP="00225B21">
      <w:pPr>
        <w:pStyle w:val="H6"/>
      </w:pPr>
      <w:bookmarkStart w:id="3701" w:name="_Toc11338722"/>
      <w:bookmarkStart w:id="3702" w:name="_Toc27585404"/>
      <w:bookmarkStart w:id="3703" w:name="_Toc36457406"/>
      <w:bookmarkStart w:id="3704" w:name="_Toc45028321"/>
      <w:bookmarkStart w:id="3705" w:name="_Toc45029156"/>
      <w:bookmarkStart w:id="3706" w:name="_Toc51867918"/>
      <w:bookmarkStart w:id="3707" w:name="_Toc98486053"/>
      <w:r w:rsidRPr="00B3056F">
        <w:t>6.3.3.2.4.1</w:t>
      </w:r>
      <w:r w:rsidRPr="00B3056F">
        <w:tab/>
        <w:t>Overview</w:t>
      </w:r>
      <w:bookmarkEnd w:id="3701"/>
      <w:bookmarkEnd w:id="3702"/>
      <w:bookmarkEnd w:id="3703"/>
      <w:bookmarkEnd w:id="3704"/>
      <w:bookmarkEnd w:id="3705"/>
      <w:bookmarkEnd w:id="3706"/>
      <w:bookmarkEnd w:id="3707"/>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708" w:name="_Toc11338723"/>
      <w:bookmarkStart w:id="3709" w:name="_Toc27585405"/>
      <w:bookmarkStart w:id="3710" w:name="_Toc36457407"/>
      <w:bookmarkStart w:id="3711" w:name="_Toc45028322"/>
      <w:bookmarkStart w:id="3712" w:name="_Toc45029157"/>
      <w:bookmarkStart w:id="3713" w:name="_Toc51867919"/>
      <w:bookmarkStart w:id="3714" w:name="_Toc98486054"/>
      <w:r w:rsidRPr="00B3056F">
        <w:t>6.3.3.2.4.2</w:t>
      </w:r>
      <w:r w:rsidRPr="00B3056F">
        <w:tab/>
        <w:t>Operation: generate-auth-data</w:t>
      </w:r>
      <w:bookmarkEnd w:id="3708"/>
      <w:bookmarkEnd w:id="3709"/>
      <w:bookmarkEnd w:id="3710"/>
      <w:bookmarkEnd w:id="3711"/>
      <w:bookmarkEnd w:id="3712"/>
      <w:bookmarkEnd w:id="3713"/>
      <w:bookmarkEnd w:id="3714"/>
    </w:p>
    <w:p w14:paraId="1D1E3AE9" w14:textId="77777777" w:rsidR="00EF45DA" w:rsidRPr="00B3056F" w:rsidRDefault="00EF45DA" w:rsidP="00225B21">
      <w:pPr>
        <w:pStyle w:val="H6"/>
      </w:pPr>
      <w:bookmarkStart w:id="3715" w:name="_Toc11338724"/>
      <w:bookmarkStart w:id="3716" w:name="_Toc27585406"/>
      <w:bookmarkStart w:id="3717" w:name="_Toc36457408"/>
      <w:bookmarkStart w:id="3718" w:name="_Toc45028323"/>
      <w:bookmarkStart w:id="3719" w:name="_Toc45029158"/>
      <w:bookmarkStart w:id="3720" w:name="_Toc51867920"/>
      <w:bookmarkStart w:id="3721" w:name="_Toc98486055"/>
      <w:r w:rsidRPr="00B3056F">
        <w:t>6.3.3.2.4.2.1</w:t>
      </w:r>
      <w:r w:rsidRPr="00B3056F">
        <w:tab/>
        <w:t>Description</w:t>
      </w:r>
      <w:bookmarkEnd w:id="3715"/>
      <w:bookmarkEnd w:id="3716"/>
      <w:bookmarkEnd w:id="3717"/>
      <w:bookmarkEnd w:id="3718"/>
      <w:bookmarkEnd w:id="3719"/>
      <w:bookmarkEnd w:id="3720"/>
      <w:bookmarkEnd w:id="3721"/>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722" w:name="_Toc11338725"/>
      <w:bookmarkStart w:id="3723" w:name="_Toc27585407"/>
      <w:bookmarkStart w:id="3724" w:name="_Toc36457409"/>
      <w:bookmarkStart w:id="3725" w:name="_Toc45028324"/>
      <w:bookmarkStart w:id="3726" w:name="_Toc45029159"/>
      <w:bookmarkStart w:id="3727" w:name="_Toc51867921"/>
      <w:bookmarkStart w:id="3728" w:name="_Toc98486056"/>
      <w:r w:rsidRPr="00B3056F">
        <w:t>6.3.3.2.4.2.2</w:t>
      </w:r>
      <w:r w:rsidRPr="00B3056F">
        <w:tab/>
        <w:t>Operation Definition</w:t>
      </w:r>
      <w:bookmarkEnd w:id="3722"/>
      <w:bookmarkEnd w:id="3723"/>
      <w:bookmarkEnd w:id="3724"/>
      <w:bookmarkEnd w:id="3725"/>
      <w:bookmarkEnd w:id="3726"/>
      <w:bookmarkEnd w:id="3727"/>
      <w:bookmarkEnd w:id="3728"/>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29" w:name="_Toc11338726"/>
      <w:bookmarkStart w:id="3730" w:name="_Toc27585408"/>
      <w:bookmarkStart w:id="3731" w:name="_Toc36457410"/>
      <w:bookmarkStart w:id="3732" w:name="_Toc45028325"/>
      <w:bookmarkStart w:id="3733" w:name="_Toc45029160"/>
      <w:bookmarkStart w:id="3734" w:name="_Toc51867922"/>
      <w:bookmarkStart w:id="3735" w:name="_Toc98486057"/>
      <w:r w:rsidRPr="00B3056F">
        <w:t>6.3.3.3</w:t>
      </w:r>
      <w:r w:rsidRPr="00B3056F">
        <w:tab/>
        <w:t>Resource: AuthEvents</w:t>
      </w:r>
      <w:bookmarkEnd w:id="3729"/>
      <w:bookmarkEnd w:id="3730"/>
      <w:r w:rsidRPr="00B3056F">
        <w:t xml:space="preserve"> (Collection)</w:t>
      </w:r>
      <w:bookmarkEnd w:id="3731"/>
      <w:bookmarkEnd w:id="3732"/>
      <w:bookmarkEnd w:id="3733"/>
      <w:bookmarkEnd w:id="3734"/>
      <w:bookmarkEnd w:id="3735"/>
    </w:p>
    <w:p w14:paraId="56253544" w14:textId="77777777" w:rsidR="00EF45DA" w:rsidRPr="00B3056F" w:rsidRDefault="00EF45DA" w:rsidP="00EF45DA">
      <w:pPr>
        <w:pStyle w:val="Heading5"/>
      </w:pPr>
      <w:bookmarkStart w:id="3736" w:name="_Toc11338727"/>
      <w:bookmarkStart w:id="3737" w:name="_Toc27585409"/>
      <w:bookmarkStart w:id="3738" w:name="_Toc36457411"/>
      <w:bookmarkStart w:id="3739" w:name="_Toc45028326"/>
      <w:bookmarkStart w:id="3740" w:name="_Toc45029161"/>
      <w:bookmarkStart w:id="3741" w:name="_Toc51867923"/>
      <w:bookmarkStart w:id="3742" w:name="_Toc98486058"/>
      <w:r w:rsidRPr="00B3056F">
        <w:t>6.3.3.3.1</w:t>
      </w:r>
      <w:r w:rsidRPr="00B3056F">
        <w:tab/>
        <w:t>Description</w:t>
      </w:r>
      <w:bookmarkEnd w:id="3736"/>
      <w:bookmarkEnd w:id="3737"/>
      <w:bookmarkEnd w:id="3738"/>
      <w:bookmarkEnd w:id="3739"/>
      <w:bookmarkEnd w:id="3740"/>
      <w:bookmarkEnd w:id="3741"/>
      <w:bookmarkEnd w:id="3742"/>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43" w:name="_Toc11338728"/>
      <w:bookmarkStart w:id="3744" w:name="_Toc27585410"/>
      <w:bookmarkStart w:id="3745" w:name="_Toc36457412"/>
      <w:bookmarkStart w:id="3746" w:name="_Toc45028327"/>
      <w:bookmarkStart w:id="3747" w:name="_Toc45029162"/>
      <w:bookmarkStart w:id="3748" w:name="_Toc51867924"/>
      <w:bookmarkStart w:id="3749" w:name="_Toc98486059"/>
      <w:r w:rsidRPr="00B3056F">
        <w:t>6.3.3.3.2</w:t>
      </w:r>
      <w:r w:rsidRPr="00B3056F">
        <w:tab/>
        <w:t>Resource Definition</w:t>
      </w:r>
      <w:bookmarkEnd w:id="3743"/>
      <w:bookmarkEnd w:id="3744"/>
      <w:bookmarkEnd w:id="3745"/>
      <w:bookmarkEnd w:id="3746"/>
      <w:bookmarkEnd w:id="3747"/>
      <w:bookmarkEnd w:id="3748"/>
      <w:bookmarkEnd w:id="3749"/>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50" w:name="_Toc11338729"/>
      <w:bookmarkStart w:id="3751" w:name="_Toc27585411"/>
      <w:bookmarkStart w:id="3752" w:name="_Toc36457413"/>
      <w:bookmarkStart w:id="3753" w:name="_Toc45028328"/>
      <w:bookmarkStart w:id="3754" w:name="_Toc45029163"/>
      <w:bookmarkStart w:id="3755" w:name="_Toc51867925"/>
      <w:bookmarkStart w:id="3756" w:name="_Toc98486060"/>
      <w:r w:rsidRPr="00B3056F">
        <w:t>6.3.3.3.3</w:t>
      </w:r>
      <w:r w:rsidRPr="00B3056F">
        <w:tab/>
        <w:t>Resource Standard Methods</w:t>
      </w:r>
      <w:bookmarkEnd w:id="3750"/>
      <w:bookmarkEnd w:id="3751"/>
      <w:bookmarkEnd w:id="3752"/>
      <w:bookmarkEnd w:id="3753"/>
      <w:bookmarkEnd w:id="3754"/>
      <w:bookmarkEnd w:id="3755"/>
      <w:bookmarkEnd w:id="3756"/>
    </w:p>
    <w:p w14:paraId="781DF0CA" w14:textId="77777777" w:rsidR="00EF45DA" w:rsidRPr="00B3056F" w:rsidRDefault="00EF45DA" w:rsidP="00225B21">
      <w:pPr>
        <w:pStyle w:val="H6"/>
      </w:pPr>
      <w:bookmarkStart w:id="3757" w:name="_Toc11338730"/>
      <w:bookmarkStart w:id="3758" w:name="_Toc27585412"/>
      <w:bookmarkStart w:id="3759" w:name="_Toc36457414"/>
      <w:bookmarkStart w:id="3760" w:name="_Toc45028329"/>
      <w:bookmarkStart w:id="3761" w:name="_Toc45029164"/>
      <w:bookmarkStart w:id="3762" w:name="_Toc51867926"/>
      <w:bookmarkStart w:id="3763" w:name="_Toc98486061"/>
      <w:r w:rsidRPr="00B3056F">
        <w:t>6.3.3.3.3.1</w:t>
      </w:r>
      <w:r w:rsidRPr="00B3056F">
        <w:tab/>
        <w:t>POST</w:t>
      </w:r>
      <w:bookmarkEnd w:id="3757"/>
      <w:bookmarkEnd w:id="3758"/>
      <w:bookmarkEnd w:id="3759"/>
      <w:bookmarkEnd w:id="3760"/>
      <w:bookmarkEnd w:id="3761"/>
      <w:bookmarkEnd w:id="3762"/>
      <w:bookmarkEnd w:id="376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64" w:name="_Toc27585413"/>
      <w:bookmarkStart w:id="3765" w:name="_Toc36457415"/>
      <w:bookmarkStart w:id="3766" w:name="_Toc45028330"/>
      <w:bookmarkStart w:id="3767" w:name="_Toc45029165"/>
      <w:bookmarkStart w:id="3768" w:name="_Toc51867927"/>
      <w:bookmarkStart w:id="3769" w:name="_Toc98486062"/>
      <w:bookmarkStart w:id="3770" w:name="_Toc11338731"/>
      <w:r w:rsidRPr="00B3056F">
        <w:t>6.3.3.4</w:t>
      </w:r>
      <w:r w:rsidRPr="00B3056F">
        <w:tab/>
        <w:t>Resource: SecurityInformation</w:t>
      </w:r>
      <w:r w:rsidRPr="00B3056F">
        <w:rPr>
          <w:rFonts w:hint="eastAsia"/>
          <w:lang w:eastAsia="zh-CN"/>
        </w:rPr>
        <w:t>For</w:t>
      </w:r>
      <w:r w:rsidRPr="00B3056F">
        <w:rPr>
          <w:lang w:eastAsia="zh-CN"/>
        </w:rPr>
        <w:t>Rg</w:t>
      </w:r>
      <w:bookmarkEnd w:id="3764"/>
      <w:bookmarkEnd w:id="3765"/>
      <w:bookmarkEnd w:id="3766"/>
      <w:bookmarkEnd w:id="3767"/>
      <w:bookmarkEnd w:id="3768"/>
      <w:bookmarkEnd w:id="3769"/>
    </w:p>
    <w:p w14:paraId="37D569DA" w14:textId="77777777" w:rsidR="00EF45DA" w:rsidRPr="00B3056F" w:rsidRDefault="00EF45DA" w:rsidP="00EF45DA">
      <w:pPr>
        <w:pStyle w:val="Heading5"/>
      </w:pPr>
      <w:bookmarkStart w:id="3771" w:name="_Toc27585414"/>
      <w:bookmarkStart w:id="3772" w:name="_Toc36457416"/>
      <w:bookmarkStart w:id="3773" w:name="_Toc45028331"/>
      <w:bookmarkStart w:id="3774" w:name="_Toc45029166"/>
      <w:bookmarkStart w:id="3775" w:name="_Toc51867928"/>
      <w:bookmarkStart w:id="3776" w:name="_Toc98486063"/>
      <w:r w:rsidRPr="00B3056F">
        <w:t>6.3.3.4.1</w:t>
      </w:r>
      <w:r w:rsidRPr="00B3056F">
        <w:tab/>
        <w:t>Description</w:t>
      </w:r>
      <w:bookmarkEnd w:id="3771"/>
      <w:bookmarkEnd w:id="3772"/>
      <w:bookmarkEnd w:id="3773"/>
      <w:bookmarkEnd w:id="3774"/>
      <w:bookmarkEnd w:id="3775"/>
      <w:bookmarkEnd w:id="377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77" w:name="_Toc27585415"/>
      <w:bookmarkStart w:id="3778" w:name="_Toc36457417"/>
      <w:bookmarkStart w:id="3779" w:name="_Toc45028332"/>
      <w:bookmarkStart w:id="3780" w:name="_Toc45029167"/>
      <w:bookmarkStart w:id="3781" w:name="_Toc51867929"/>
      <w:bookmarkStart w:id="3782" w:name="_Toc98486064"/>
      <w:r w:rsidRPr="00B3056F">
        <w:t>6.3.3.4.2</w:t>
      </w:r>
      <w:r w:rsidRPr="00B3056F">
        <w:tab/>
        <w:t>Resource Definition</w:t>
      </w:r>
      <w:bookmarkEnd w:id="3777"/>
      <w:bookmarkEnd w:id="3778"/>
      <w:bookmarkEnd w:id="3779"/>
      <w:bookmarkEnd w:id="3780"/>
      <w:bookmarkEnd w:id="3781"/>
      <w:bookmarkEnd w:id="3782"/>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83" w:name="_Toc27585416"/>
      <w:bookmarkStart w:id="3784" w:name="_Toc36457418"/>
      <w:bookmarkStart w:id="3785" w:name="_Toc45028333"/>
      <w:bookmarkStart w:id="3786" w:name="_Toc45029168"/>
      <w:bookmarkStart w:id="3787" w:name="_Toc51867930"/>
      <w:bookmarkStart w:id="3788" w:name="_Toc98486065"/>
      <w:r w:rsidRPr="00B3056F">
        <w:t>6.3.3.4.3</w:t>
      </w:r>
      <w:r w:rsidRPr="00B3056F">
        <w:tab/>
        <w:t>Resource Standard Methods</w:t>
      </w:r>
      <w:bookmarkEnd w:id="3783"/>
      <w:bookmarkEnd w:id="3784"/>
      <w:bookmarkEnd w:id="3785"/>
      <w:bookmarkEnd w:id="3786"/>
      <w:bookmarkEnd w:id="3787"/>
      <w:bookmarkEnd w:id="3788"/>
    </w:p>
    <w:p w14:paraId="4E481C27" w14:textId="77777777" w:rsidR="00EF45DA" w:rsidRPr="00B3056F" w:rsidRDefault="00EF45DA" w:rsidP="00225B21">
      <w:pPr>
        <w:pStyle w:val="H6"/>
      </w:pPr>
      <w:bookmarkStart w:id="3789" w:name="_Toc27585417"/>
      <w:bookmarkStart w:id="3790" w:name="_Toc36457419"/>
      <w:bookmarkStart w:id="3791" w:name="_Toc45028334"/>
      <w:bookmarkStart w:id="3792" w:name="_Toc45029169"/>
      <w:bookmarkStart w:id="3793" w:name="_Toc51867931"/>
      <w:bookmarkStart w:id="3794" w:name="_Toc98486066"/>
      <w:r w:rsidRPr="00B3056F">
        <w:t>6.3.3.4.3.1</w:t>
      </w:r>
      <w:r w:rsidRPr="00B3056F">
        <w:tab/>
        <w:t>GET</w:t>
      </w:r>
      <w:bookmarkEnd w:id="3789"/>
      <w:bookmarkEnd w:id="3790"/>
      <w:bookmarkEnd w:id="3791"/>
      <w:bookmarkEnd w:id="3792"/>
      <w:bookmarkEnd w:id="3793"/>
      <w:bookmarkEnd w:id="3794"/>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95" w:name="_Toc27585418"/>
      <w:bookmarkStart w:id="3796" w:name="_Toc36457420"/>
      <w:bookmarkStart w:id="3797" w:name="_Toc45028335"/>
      <w:bookmarkStart w:id="3798" w:name="_Toc45029170"/>
      <w:bookmarkStart w:id="3799" w:name="_Toc51867932"/>
      <w:bookmarkStart w:id="3800" w:name="_Toc98486067"/>
      <w:r w:rsidRPr="00B3056F">
        <w:t>6.3.3.5</w:t>
      </w:r>
      <w:r w:rsidRPr="00B3056F">
        <w:tab/>
        <w:t>Resource: HssSecurityInformation</w:t>
      </w:r>
      <w:bookmarkEnd w:id="3795"/>
      <w:r w:rsidRPr="00B3056F">
        <w:t xml:space="preserve"> (Custom operation)</w:t>
      </w:r>
      <w:bookmarkEnd w:id="3796"/>
      <w:bookmarkEnd w:id="3797"/>
      <w:bookmarkEnd w:id="3798"/>
      <w:bookmarkEnd w:id="3799"/>
      <w:bookmarkEnd w:id="3800"/>
    </w:p>
    <w:p w14:paraId="7ACDA03E" w14:textId="77777777" w:rsidR="00EF45DA" w:rsidRPr="00B3056F" w:rsidRDefault="00EF45DA" w:rsidP="00EF45DA">
      <w:pPr>
        <w:pStyle w:val="Heading5"/>
      </w:pPr>
      <w:bookmarkStart w:id="3801" w:name="_Toc27585419"/>
      <w:bookmarkStart w:id="3802" w:name="_Toc36457421"/>
      <w:bookmarkStart w:id="3803" w:name="_Toc45028336"/>
      <w:bookmarkStart w:id="3804" w:name="_Toc45029171"/>
      <w:bookmarkStart w:id="3805" w:name="_Toc51867933"/>
      <w:bookmarkStart w:id="3806" w:name="_Toc98486068"/>
      <w:r w:rsidRPr="00B3056F">
        <w:t>6.3.3.5.1</w:t>
      </w:r>
      <w:r w:rsidRPr="00B3056F">
        <w:tab/>
        <w:t>Description</w:t>
      </w:r>
      <w:bookmarkEnd w:id="3801"/>
      <w:bookmarkEnd w:id="3802"/>
      <w:bookmarkEnd w:id="3803"/>
      <w:bookmarkEnd w:id="3804"/>
      <w:bookmarkEnd w:id="3805"/>
      <w:bookmarkEnd w:id="3806"/>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07" w:name="_Toc27585420"/>
      <w:bookmarkStart w:id="3808" w:name="_Toc36457422"/>
      <w:bookmarkStart w:id="3809" w:name="_Toc45028337"/>
      <w:bookmarkStart w:id="3810" w:name="_Toc45029172"/>
      <w:bookmarkStart w:id="3811" w:name="_Toc51867934"/>
      <w:bookmarkStart w:id="3812" w:name="_Toc98486069"/>
      <w:r w:rsidRPr="00B3056F">
        <w:t>6.3.3.5.2</w:t>
      </w:r>
      <w:r w:rsidRPr="00B3056F">
        <w:tab/>
        <w:t>Resource Definition</w:t>
      </w:r>
      <w:bookmarkEnd w:id="3807"/>
      <w:bookmarkEnd w:id="3808"/>
      <w:bookmarkEnd w:id="3809"/>
      <w:bookmarkEnd w:id="3810"/>
      <w:bookmarkEnd w:id="3811"/>
      <w:bookmarkEnd w:id="3812"/>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13" w:name="_Toc27585421"/>
      <w:bookmarkStart w:id="3814" w:name="_Toc36457423"/>
      <w:bookmarkStart w:id="3815" w:name="_Toc45028338"/>
      <w:bookmarkStart w:id="3816" w:name="_Toc45029173"/>
      <w:bookmarkStart w:id="3817" w:name="_Toc51867935"/>
      <w:bookmarkStart w:id="3818" w:name="_Toc98486070"/>
      <w:r w:rsidRPr="00B3056F">
        <w:t>6.3.3.5.3</w:t>
      </w:r>
      <w:r w:rsidRPr="00B3056F">
        <w:tab/>
        <w:t>Resource Standard Methods</w:t>
      </w:r>
      <w:bookmarkEnd w:id="3813"/>
      <w:bookmarkEnd w:id="3814"/>
      <w:bookmarkEnd w:id="3815"/>
      <w:bookmarkEnd w:id="3816"/>
      <w:bookmarkEnd w:id="3817"/>
      <w:bookmarkEnd w:id="3818"/>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19" w:name="_Toc27585422"/>
      <w:bookmarkStart w:id="3820" w:name="_Toc36457424"/>
      <w:bookmarkStart w:id="3821" w:name="_Toc45028339"/>
      <w:bookmarkStart w:id="3822" w:name="_Toc45029174"/>
      <w:bookmarkStart w:id="3823" w:name="_Toc51867936"/>
      <w:bookmarkStart w:id="3824" w:name="_Toc98486071"/>
      <w:r w:rsidRPr="00B3056F">
        <w:t>6.3.3.5.4</w:t>
      </w:r>
      <w:r w:rsidRPr="00B3056F">
        <w:tab/>
        <w:t>Resource Custom Operations</w:t>
      </w:r>
      <w:bookmarkEnd w:id="3819"/>
      <w:bookmarkEnd w:id="3820"/>
      <w:bookmarkEnd w:id="3821"/>
      <w:bookmarkEnd w:id="3822"/>
      <w:bookmarkEnd w:id="3823"/>
      <w:bookmarkEnd w:id="3824"/>
    </w:p>
    <w:p w14:paraId="2DB76AA8" w14:textId="77777777" w:rsidR="00EF45DA" w:rsidRPr="00B3056F" w:rsidRDefault="00EF45DA" w:rsidP="00225B21">
      <w:pPr>
        <w:pStyle w:val="H6"/>
      </w:pPr>
      <w:bookmarkStart w:id="3825" w:name="_Toc27585423"/>
      <w:bookmarkStart w:id="3826" w:name="_Toc36457425"/>
      <w:bookmarkStart w:id="3827" w:name="_Toc45028340"/>
      <w:bookmarkStart w:id="3828" w:name="_Toc45029175"/>
      <w:bookmarkStart w:id="3829" w:name="_Toc51867937"/>
      <w:bookmarkStart w:id="3830" w:name="_Toc98486072"/>
      <w:r w:rsidRPr="00B3056F">
        <w:t>6.3.3.5.4.1</w:t>
      </w:r>
      <w:r w:rsidRPr="00B3056F">
        <w:tab/>
        <w:t>Overview</w:t>
      </w:r>
      <w:bookmarkEnd w:id="3825"/>
      <w:bookmarkEnd w:id="3826"/>
      <w:bookmarkEnd w:id="3827"/>
      <w:bookmarkEnd w:id="3828"/>
      <w:bookmarkEnd w:id="3829"/>
      <w:bookmarkEnd w:id="3830"/>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831" w:name="_Toc27585424"/>
      <w:bookmarkStart w:id="3832" w:name="_Toc36457426"/>
      <w:bookmarkStart w:id="3833" w:name="_Toc45028341"/>
      <w:bookmarkStart w:id="3834" w:name="_Toc45029176"/>
      <w:bookmarkStart w:id="3835" w:name="_Toc51867938"/>
      <w:bookmarkStart w:id="3836" w:name="_Toc98486073"/>
      <w:r w:rsidRPr="00B3056F">
        <w:t>6.3.3.5.4.2</w:t>
      </w:r>
      <w:r w:rsidRPr="00B3056F">
        <w:tab/>
        <w:t>Operation: generate-av</w:t>
      </w:r>
      <w:bookmarkEnd w:id="3831"/>
      <w:bookmarkEnd w:id="3832"/>
      <w:bookmarkEnd w:id="3833"/>
      <w:bookmarkEnd w:id="3834"/>
      <w:bookmarkEnd w:id="3835"/>
      <w:bookmarkEnd w:id="3836"/>
    </w:p>
    <w:p w14:paraId="2FA8624D" w14:textId="77777777" w:rsidR="00EF45DA" w:rsidRPr="00B3056F" w:rsidRDefault="00EF45DA" w:rsidP="00225B21">
      <w:pPr>
        <w:pStyle w:val="H6"/>
      </w:pPr>
      <w:bookmarkStart w:id="3837" w:name="_Toc27585425"/>
      <w:bookmarkStart w:id="3838" w:name="_Toc36457427"/>
      <w:bookmarkStart w:id="3839" w:name="_Toc45028342"/>
      <w:bookmarkStart w:id="3840" w:name="_Toc45029177"/>
      <w:bookmarkStart w:id="3841" w:name="_Toc51867939"/>
      <w:bookmarkStart w:id="3842" w:name="_Toc98486074"/>
      <w:r w:rsidRPr="00B3056F">
        <w:t>6.3.3.5.4.2.1</w:t>
      </w:r>
      <w:r w:rsidRPr="00B3056F">
        <w:tab/>
        <w:t>Description</w:t>
      </w:r>
      <w:bookmarkEnd w:id="3837"/>
      <w:bookmarkEnd w:id="3838"/>
      <w:bookmarkEnd w:id="3839"/>
      <w:bookmarkEnd w:id="3840"/>
      <w:bookmarkEnd w:id="3841"/>
      <w:bookmarkEnd w:id="384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843" w:name="_Toc27585426"/>
      <w:bookmarkStart w:id="3844" w:name="_Toc36457428"/>
      <w:bookmarkStart w:id="3845" w:name="_Toc45028343"/>
      <w:bookmarkStart w:id="3846" w:name="_Toc45029178"/>
      <w:bookmarkStart w:id="3847" w:name="_Toc51867940"/>
      <w:bookmarkStart w:id="3848" w:name="_Toc98486075"/>
      <w:r w:rsidRPr="00B3056F">
        <w:t>6.3.3.5.4.2.2</w:t>
      </w:r>
      <w:r w:rsidRPr="00B3056F">
        <w:tab/>
        <w:t>Operation Definition</w:t>
      </w:r>
      <w:bookmarkEnd w:id="3843"/>
      <w:bookmarkEnd w:id="3844"/>
      <w:bookmarkEnd w:id="3845"/>
      <w:bookmarkEnd w:id="3846"/>
      <w:bookmarkEnd w:id="3847"/>
      <w:bookmarkEnd w:id="3848"/>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849" w:name="_Toc36457429"/>
      <w:bookmarkStart w:id="3850" w:name="_Toc45028344"/>
      <w:bookmarkStart w:id="3851" w:name="_Toc45029179"/>
      <w:bookmarkStart w:id="3852" w:name="_Toc51867941"/>
      <w:bookmarkStart w:id="3853" w:name="_Toc98486076"/>
      <w:bookmarkStart w:id="3854" w:name="_Toc27585427"/>
      <w:r w:rsidRPr="00B3056F">
        <w:t>6.3.3.6</w:t>
      </w:r>
      <w:r w:rsidRPr="00B3056F">
        <w:tab/>
        <w:t>Resource: Individual AuthEvent</w:t>
      </w:r>
      <w:bookmarkEnd w:id="3849"/>
      <w:bookmarkEnd w:id="3850"/>
      <w:bookmarkEnd w:id="3851"/>
      <w:bookmarkEnd w:id="3852"/>
      <w:bookmarkEnd w:id="3853"/>
    </w:p>
    <w:p w14:paraId="6C634EAA" w14:textId="77777777" w:rsidR="00EF45DA" w:rsidRPr="00B3056F" w:rsidRDefault="00EF45DA" w:rsidP="00EF45DA">
      <w:pPr>
        <w:pStyle w:val="Heading5"/>
      </w:pPr>
      <w:bookmarkStart w:id="3855" w:name="_Toc36457430"/>
      <w:bookmarkStart w:id="3856" w:name="_Toc45028345"/>
      <w:bookmarkStart w:id="3857" w:name="_Toc45029180"/>
      <w:bookmarkStart w:id="3858" w:name="_Toc51867942"/>
      <w:bookmarkStart w:id="3859" w:name="_Toc98486077"/>
      <w:r w:rsidRPr="00B3056F">
        <w:t>6.3.3.6.1</w:t>
      </w:r>
      <w:r w:rsidRPr="00B3056F">
        <w:tab/>
        <w:t>Resource Definition</w:t>
      </w:r>
      <w:bookmarkEnd w:id="3855"/>
      <w:bookmarkEnd w:id="3856"/>
      <w:bookmarkEnd w:id="3857"/>
      <w:bookmarkEnd w:id="3858"/>
      <w:bookmarkEnd w:id="3859"/>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60" w:name="_Toc36457431"/>
      <w:bookmarkStart w:id="3861" w:name="_Toc45028346"/>
      <w:bookmarkStart w:id="3862" w:name="_Toc45029181"/>
      <w:bookmarkStart w:id="3863" w:name="_Toc51867943"/>
      <w:bookmarkStart w:id="3864" w:name="_Toc98486078"/>
      <w:r w:rsidRPr="00B3056F">
        <w:t>6.3.3.6.2</w:t>
      </w:r>
      <w:r w:rsidRPr="00B3056F">
        <w:tab/>
        <w:t>Resource Standard Methods</w:t>
      </w:r>
      <w:bookmarkEnd w:id="3860"/>
      <w:bookmarkEnd w:id="3861"/>
      <w:bookmarkEnd w:id="3862"/>
      <w:bookmarkEnd w:id="3863"/>
      <w:bookmarkEnd w:id="3864"/>
    </w:p>
    <w:p w14:paraId="034724DD" w14:textId="27B90DF7" w:rsidR="00EF45DA" w:rsidRPr="00B3056F" w:rsidRDefault="00EF45DA" w:rsidP="00225B21">
      <w:pPr>
        <w:pStyle w:val="H6"/>
      </w:pPr>
      <w:bookmarkStart w:id="3865" w:name="_Toc36457432"/>
      <w:bookmarkStart w:id="3866" w:name="_Toc45028347"/>
      <w:bookmarkStart w:id="3867" w:name="_Toc45029182"/>
      <w:bookmarkStart w:id="3868" w:name="_Toc51867944"/>
      <w:bookmarkStart w:id="3869" w:name="_Toc98486079"/>
      <w:r w:rsidRPr="00B3056F">
        <w:t>6.3.3.6.2.1</w:t>
      </w:r>
      <w:r w:rsidRPr="00B3056F">
        <w:tab/>
      </w:r>
      <w:r w:rsidR="006F5FFF">
        <w:t>PUT</w:t>
      </w:r>
      <w:bookmarkEnd w:id="3865"/>
      <w:bookmarkEnd w:id="3866"/>
      <w:bookmarkEnd w:id="3867"/>
      <w:bookmarkEnd w:id="3868"/>
      <w:bookmarkEnd w:id="3869"/>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70" w:name="_Toc36457433"/>
      <w:bookmarkStart w:id="3871" w:name="_Toc45028348"/>
      <w:bookmarkStart w:id="3872" w:name="_Toc45029183"/>
      <w:bookmarkStart w:id="3873" w:name="_Toc51867945"/>
      <w:bookmarkStart w:id="3874" w:name="_Toc98486080"/>
      <w:r w:rsidRPr="00B3056F">
        <w:t>6.3.4</w:t>
      </w:r>
      <w:r w:rsidRPr="00B3056F">
        <w:tab/>
        <w:t>Custom Operations without associated resources</w:t>
      </w:r>
      <w:bookmarkEnd w:id="3770"/>
      <w:bookmarkEnd w:id="3854"/>
      <w:bookmarkEnd w:id="3870"/>
      <w:bookmarkEnd w:id="3871"/>
      <w:bookmarkEnd w:id="3872"/>
      <w:bookmarkEnd w:id="3873"/>
      <w:bookmarkEnd w:id="3874"/>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75" w:name="_Toc11338732"/>
      <w:bookmarkStart w:id="3876" w:name="_Toc27585428"/>
      <w:bookmarkStart w:id="3877" w:name="_Toc36457434"/>
      <w:bookmarkStart w:id="3878" w:name="_Toc45028349"/>
      <w:bookmarkStart w:id="3879" w:name="_Toc45029184"/>
      <w:bookmarkStart w:id="3880" w:name="_Toc51867946"/>
      <w:bookmarkStart w:id="3881" w:name="_Toc98486081"/>
      <w:r w:rsidRPr="00B3056F">
        <w:t>6.3.5</w:t>
      </w:r>
      <w:r w:rsidRPr="00B3056F">
        <w:tab/>
        <w:t>Notifications</w:t>
      </w:r>
      <w:bookmarkEnd w:id="3875"/>
      <w:bookmarkEnd w:id="3876"/>
      <w:bookmarkEnd w:id="3877"/>
      <w:bookmarkEnd w:id="3878"/>
      <w:bookmarkEnd w:id="3879"/>
      <w:bookmarkEnd w:id="3880"/>
      <w:bookmarkEnd w:id="3881"/>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82" w:name="_Toc11338733"/>
      <w:bookmarkStart w:id="3883" w:name="_Toc27585429"/>
      <w:bookmarkStart w:id="3884" w:name="_Toc36457435"/>
      <w:bookmarkStart w:id="3885" w:name="_Toc45028350"/>
      <w:bookmarkStart w:id="3886" w:name="_Toc45029185"/>
      <w:bookmarkStart w:id="3887" w:name="_Toc51867947"/>
      <w:bookmarkStart w:id="3888" w:name="_Toc98486082"/>
      <w:r w:rsidRPr="00B3056F">
        <w:t>6.3.6</w:t>
      </w:r>
      <w:r w:rsidRPr="00B3056F">
        <w:tab/>
        <w:t>Data Model</w:t>
      </w:r>
      <w:bookmarkEnd w:id="3882"/>
      <w:bookmarkEnd w:id="3883"/>
      <w:bookmarkEnd w:id="3884"/>
      <w:bookmarkEnd w:id="3885"/>
      <w:bookmarkEnd w:id="3886"/>
      <w:bookmarkEnd w:id="3887"/>
      <w:bookmarkEnd w:id="3888"/>
    </w:p>
    <w:p w14:paraId="45363B03" w14:textId="77777777" w:rsidR="00EF45DA" w:rsidRPr="00B3056F" w:rsidRDefault="00EF45DA" w:rsidP="00EF45DA">
      <w:pPr>
        <w:pStyle w:val="Heading4"/>
      </w:pPr>
      <w:bookmarkStart w:id="3889" w:name="_Toc11338734"/>
      <w:bookmarkStart w:id="3890" w:name="_Toc27585430"/>
      <w:bookmarkStart w:id="3891" w:name="_Toc36457436"/>
      <w:bookmarkStart w:id="3892" w:name="_Toc45028351"/>
      <w:bookmarkStart w:id="3893" w:name="_Toc45029186"/>
      <w:bookmarkStart w:id="3894" w:name="_Toc51867948"/>
      <w:bookmarkStart w:id="3895" w:name="_Toc98486083"/>
      <w:r w:rsidRPr="00B3056F">
        <w:t>6.3.6.1</w:t>
      </w:r>
      <w:r w:rsidRPr="00B3056F">
        <w:tab/>
        <w:t>General</w:t>
      </w:r>
      <w:bookmarkEnd w:id="3889"/>
      <w:bookmarkEnd w:id="3890"/>
      <w:bookmarkEnd w:id="3891"/>
      <w:bookmarkEnd w:id="3892"/>
      <w:bookmarkEnd w:id="3893"/>
      <w:bookmarkEnd w:id="3894"/>
      <w:bookmarkEnd w:id="3895"/>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96" w:name="_Toc11338735"/>
      <w:bookmarkStart w:id="3897" w:name="_Toc27585431"/>
      <w:bookmarkStart w:id="3898" w:name="_Toc36457437"/>
      <w:bookmarkStart w:id="3899" w:name="_Toc45028352"/>
      <w:bookmarkStart w:id="3900" w:name="_Toc45029187"/>
      <w:bookmarkStart w:id="3901" w:name="_Toc51867949"/>
      <w:bookmarkStart w:id="3902" w:name="_Toc98486084"/>
      <w:r w:rsidRPr="00B3056F">
        <w:rPr>
          <w:lang w:val="en-US"/>
        </w:rPr>
        <w:t>6.3.6.2</w:t>
      </w:r>
      <w:r w:rsidRPr="00B3056F">
        <w:rPr>
          <w:lang w:val="en-US"/>
        </w:rPr>
        <w:tab/>
        <w:t>Structured data types</w:t>
      </w:r>
      <w:bookmarkEnd w:id="3896"/>
      <w:bookmarkEnd w:id="3897"/>
      <w:bookmarkEnd w:id="3898"/>
      <w:bookmarkEnd w:id="3899"/>
      <w:bookmarkEnd w:id="3900"/>
      <w:bookmarkEnd w:id="3901"/>
      <w:bookmarkEnd w:id="3902"/>
    </w:p>
    <w:p w14:paraId="1AF05431" w14:textId="77777777" w:rsidR="00EF45DA" w:rsidRPr="00B3056F" w:rsidRDefault="00EF45DA" w:rsidP="00EF45DA">
      <w:pPr>
        <w:pStyle w:val="Heading5"/>
      </w:pPr>
      <w:bookmarkStart w:id="3903" w:name="_Toc11338736"/>
      <w:bookmarkStart w:id="3904" w:name="_Toc27585432"/>
      <w:bookmarkStart w:id="3905" w:name="_Toc36457438"/>
      <w:bookmarkStart w:id="3906" w:name="_Toc45028353"/>
      <w:bookmarkStart w:id="3907" w:name="_Toc45029188"/>
      <w:bookmarkStart w:id="3908" w:name="_Toc51867950"/>
      <w:bookmarkStart w:id="3909" w:name="_Toc98486085"/>
      <w:r w:rsidRPr="00B3056F">
        <w:t>6.3.6.2.1</w:t>
      </w:r>
      <w:r w:rsidRPr="00B3056F">
        <w:tab/>
        <w:t>Introduction</w:t>
      </w:r>
      <w:bookmarkEnd w:id="3903"/>
      <w:bookmarkEnd w:id="3904"/>
      <w:bookmarkEnd w:id="3905"/>
      <w:bookmarkEnd w:id="3906"/>
      <w:bookmarkEnd w:id="3907"/>
      <w:bookmarkEnd w:id="3908"/>
      <w:bookmarkEnd w:id="3909"/>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10" w:name="_Toc11338737"/>
      <w:bookmarkStart w:id="3911" w:name="_Toc27585433"/>
      <w:bookmarkStart w:id="3912" w:name="_Toc36457439"/>
      <w:bookmarkStart w:id="3913" w:name="_Toc45028354"/>
      <w:bookmarkStart w:id="3914" w:name="_Toc45029189"/>
      <w:bookmarkStart w:id="3915" w:name="_Toc51867951"/>
      <w:bookmarkStart w:id="3916" w:name="_Toc98486086"/>
      <w:r w:rsidRPr="00B3056F">
        <w:t>6.3.6.2.2</w:t>
      </w:r>
      <w:r w:rsidRPr="00B3056F">
        <w:tab/>
        <w:t>Type: AuthenticationInfoRequest</w:t>
      </w:r>
      <w:bookmarkEnd w:id="3910"/>
      <w:bookmarkEnd w:id="3911"/>
      <w:bookmarkEnd w:id="3912"/>
      <w:bookmarkEnd w:id="3913"/>
      <w:bookmarkEnd w:id="3914"/>
      <w:bookmarkEnd w:id="3915"/>
      <w:bookmarkEnd w:id="3916"/>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17" w:name="_Toc11338738"/>
      <w:bookmarkStart w:id="3918" w:name="_Toc27585434"/>
      <w:bookmarkStart w:id="3919" w:name="_Toc36457440"/>
      <w:bookmarkStart w:id="3920" w:name="_Toc45028355"/>
      <w:bookmarkStart w:id="3921" w:name="_Toc45029190"/>
      <w:bookmarkStart w:id="3922" w:name="_Toc51867952"/>
      <w:bookmarkStart w:id="3923" w:name="_Toc98486087"/>
      <w:r w:rsidRPr="00B3056F">
        <w:t>6.3.6.2.3</w:t>
      </w:r>
      <w:r w:rsidRPr="00B3056F">
        <w:tab/>
        <w:t>Type: AuthenticationInfoResult</w:t>
      </w:r>
      <w:bookmarkEnd w:id="3917"/>
      <w:bookmarkEnd w:id="3918"/>
      <w:bookmarkEnd w:id="3919"/>
      <w:bookmarkEnd w:id="3920"/>
      <w:bookmarkEnd w:id="3921"/>
      <w:bookmarkEnd w:id="3922"/>
      <w:bookmarkEnd w:id="3923"/>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24" w:name="_Toc11338739"/>
      <w:bookmarkStart w:id="3925" w:name="_Toc27585435"/>
      <w:bookmarkStart w:id="3926" w:name="_Toc36457441"/>
      <w:bookmarkStart w:id="3927" w:name="_Toc45028356"/>
      <w:bookmarkStart w:id="3928" w:name="_Toc45029191"/>
      <w:bookmarkStart w:id="3929" w:name="_Toc51867953"/>
      <w:bookmarkStart w:id="3930" w:name="_Toc98486088"/>
      <w:r w:rsidRPr="00B3056F">
        <w:t>6.3.6.2.4</w:t>
      </w:r>
      <w:r w:rsidRPr="00B3056F">
        <w:tab/>
        <w:t>Type: AvEapAkaPrime</w:t>
      </w:r>
      <w:bookmarkEnd w:id="3924"/>
      <w:bookmarkEnd w:id="3925"/>
      <w:bookmarkEnd w:id="3926"/>
      <w:bookmarkEnd w:id="3927"/>
      <w:bookmarkEnd w:id="3928"/>
      <w:bookmarkEnd w:id="3929"/>
      <w:bookmarkEnd w:id="3930"/>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31" w:name="_Toc11338740"/>
      <w:bookmarkStart w:id="3932" w:name="_Toc27585436"/>
      <w:bookmarkStart w:id="3933" w:name="_Toc36457442"/>
      <w:bookmarkStart w:id="3934" w:name="_Toc45028357"/>
      <w:bookmarkStart w:id="3935" w:name="_Toc45029192"/>
      <w:bookmarkStart w:id="3936" w:name="_Toc51867954"/>
      <w:bookmarkStart w:id="3937" w:name="_Toc98486089"/>
      <w:r w:rsidRPr="00B3056F">
        <w:t>6.3.6.2.5</w:t>
      </w:r>
      <w:r w:rsidRPr="00B3056F">
        <w:tab/>
        <w:t>Type: Av5GHeAka</w:t>
      </w:r>
      <w:bookmarkEnd w:id="3931"/>
      <w:bookmarkEnd w:id="3932"/>
      <w:bookmarkEnd w:id="3933"/>
      <w:bookmarkEnd w:id="3934"/>
      <w:bookmarkEnd w:id="3935"/>
      <w:bookmarkEnd w:id="3936"/>
      <w:bookmarkEnd w:id="3937"/>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38" w:name="_Toc11338741"/>
      <w:bookmarkStart w:id="3939" w:name="_Toc27585437"/>
      <w:bookmarkStart w:id="3940" w:name="_Toc36457443"/>
      <w:bookmarkStart w:id="3941" w:name="_Toc45028358"/>
      <w:bookmarkStart w:id="3942" w:name="_Toc45029193"/>
      <w:bookmarkStart w:id="3943" w:name="_Toc51867955"/>
      <w:bookmarkStart w:id="3944" w:name="_Toc98486090"/>
      <w:r w:rsidRPr="00B3056F">
        <w:t>6.3.6.2.6</w:t>
      </w:r>
      <w:r w:rsidRPr="00B3056F">
        <w:tab/>
        <w:t>Type: ResynchronizationInfo</w:t>
      </w:r>
      <w:bookmarkEnd w:id="3938"/>
      <w:bookmarkEnd w:id="3939"/>
      <w:bookmarkEnd w:id="3940"/>
      <w:bookmarkEnd w:id="3941"/>
      <w:bookmarkEnd w:id="3942"/>
      <w:bookmarkEnd w:id="3943"/>
      <w:bookmarkEnd w:id="3944"/>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45" w:name="_Toc11338742"/>
      <w:bookmarkStart w:id="3946" w:name="_Toc27585438"/>
      <w:bookmarkStart w:id="3947" w:name="_Toc36457444"/>
      <w:bookmarkStart w:id="3948" w:name="_Toc45028359"/>
      <w:bookmarkStart w:id="3949" w:name="_Toc45029194"/>
      <w:bookmarkStart w:id="3950" w:name="_Toc51867956"/>
      <w:bookmarkStart w:id="3951" w:name="_Toc98486091"/>
      <w:r w:rsidRPr="00B3056F">
        <w:t>6.3.6.2.7</w:t>
      </w:r>
      <w:r w:rsidRPr="00B3056F">
        <w:tab/>
        <w:t>Type: AuthEvent</w:t>
      </w:r>
      <w:bookmarkEnd w:id="3945"/>
      <w:bookmarkEnd w:id="3946"/>
      <w:bookmarkEnd w:id="3947"/>
      <w:bookmarkEnd w:id="3948"/>
      <w:bookmarkEnd w:id="3949"/>
      <w:bookmarkEnd w:id="3950"/>
      <w:bookmarkEnd w:id="3951"/>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52" w:name="_Toc11338743"/>
      <w:bookmarkStart w:id="3953" w:name="_Toc27585439"/>
      <w:bookmarkStart w:id="3954" w:name="_Toc36457445"/>
      <w:bookmarkStart w:id="3955" w:name="_Toc45028360"/>
      <w:bookmarkStart w:id="3956" w:name="_Toc45029195"/>
      <w:bookmarkStart w:id="3957" w:name="_Toc51867957"/>
      <w:bookmarkStart w:id="3958" w:name="_Toc98486092"/>
      <w:r w:rsidRPr="00B3056F">
        <w:t>6.3.6.2.8</w:t>
      </w:r>
      <w:r w:rsidRPr="00B3056F">
        <w:tab/>
        <w:t>Type: AuthenticationVector</w:t>
      </w:r>
      <w:bookmarkEnd w:id="3952"/>
      <w:bookmarkEnd w:id="3953"/>
      <w:bookmarkEnd w:id="3954"/>
      <w:bookmarkEnd w:id="3955"/>
      <w:bookmarkEnd w:id="3956"/>
      <w:bookmarkEnd w:id="3957"/>
      <w:bookmarkEnd w:id="395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59" w:name="_Toc27585440"/>
      <w:bookmarkStart w:id="3960" w:name="_Toc36457446"/>
      <w:bookmarkStart w:id="3961" w:name="_Toc45028361"/>
      <w:bookmarkStart w:id="3962" w:name="_Toc45029196"/>
      <w:bookmarkStart w:id="3963" w:name="_Toc51867958"/>
      <w:bookmarkStart w:id="3964" w:name="_Toc98486093"/>
      <w:bookmarkStart w:id="3965" w:name="_Toc11338744"/>
      <w:r w:rsidRPr="00B3056F">
        <w:t>6.3.6.2.9</w:t>
      </w:r>
      <w:r w:rsidRPr="00B3056F">
        <w:tab/>
        <w:t>Type: RgAuthCtx</w:t>
      </w:r>
      <w:bookmarkEnd w:id="3959"/>
      <w:bookmarkEnd w:id="3960"/>
      <w:bookmarkEnd w:id="3961"/>
      <w:bookmarkEnd w:id="3962"/>
      <w:bookmarkEnd w:id="3963"/>
      <w:bookmarkEnd w:id="3964"/>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66" w:name="_Toc27585441"/>
      <w:bookmarkStart w:id="3967" w:name="_Toc36457447"/>
      <w:bookmarkStart w:id="3968" w:name="_Toc45028362"/>
      <w:bookmarkStart w:id="3969" w:name="_Toc45029197"/>
      <w:bookmarkStart w:id="3970" w:name="_Toc51867959"/>
      <w:bookmarkStart w:id="3971" w:name="_Toc98486094"/>
      <w:r w:rsidRPr="00B3056F">
        <w:t>6.3.6.2.10</w:t>
      </w:r>
      <w:r w:rsidRPr="00B3056F">
        <w:tab/>
        <w:t>Type: HssAuthenticationInfoRequest</w:t>
      </w:r>
      <w:bookmarkEnd w:id="3966"/>
      <w:bookmarkEnd w:id="3967"/>
      <w:bookmarkEnd w:id="3968"/>
      <w:bookmarkEnd w:id="3969"/>
      <w:bookmarkEnd w:id="3970"/>
      <w:bookmarkEnd w:id="397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72" w:name="_Toc27585442"/>
      <w:bookmarkStart w:id="3973" w:name="_Toc36457448"/>
      <w:bookmarkStart w:id="3974" w:name="_Toc45028363"/>
      <w:bookmarkStart w:id="3975" w:name="_Toc45029198"/>
      <w:bookmarkStart w:id="3976" w:name="_Toc51867960"/>
      <w:bookmarkStart w:id="3977" w:name="_Toc98486095"/>
      <w:r w:rsidRPr="00B3056F">
        <w:t>6.3.6.2.11</w:t>
      </w:r>
      <w:r w:rsidRPr="00B3056F">
        <w:tab/>
        <w:t>Type: HssAuthenticationInfoResult</w:t>
      </w:r>
      <w:bookmarkEnd w:id="3972"/>
      <w:bookmarkEnd w:id="3973"/>
      <w:bookmarkEnd w:id="3974"/>
      <w:bookmarkEnd w:id="3975"/>
      <w:bookmarkEnd w:id="3976"/>
      <w:bookmarkEnd w:id="397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78" w:name="_Toc27585443"/>
      <w:bookmarkStart w:id="3979" w:name="_Toc36457449"/>
      <w:bookmarkStart w:id="3980" w:name="_Toc45028364"/>
      <w:bookmarkStart w:id="3981" w:name="_Toc45029199"/>
      <w:bookmarkStart w:id="3982" w:name="_Toc51867961"/>
      <w:bookmarkStart w:id="3983" w:name="_Toc98486096"/>
      <w:r w:rsidRPr="00B3056F">
        <w:t>6.3.6.2.12</w:t>
      </w:r>
      <w:r w:rsidRPr="00B3056F">
        <w:tab/>
        <w:t>Type: HssAuthenticationVectors</w:t>
      </w:r>
      <w:bookmarkEnd w:id="3978"/>
      <w:bookmarkEnd w:id="3979"/>
      <w:bookmarkEnd w:id="3980"/>
      <w:bookmarkEnd w:id="3981"/>
      <w:bookmarkEnd w:id="3982"/>
      <w:bookmarkEnd w:id="398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84" w:name="_Toc27585444"/>
      <w:bookmarkStart w:id="3985" w:name="_Toc36457450"/>
      <w:bookmarkStart w:id="3986" w:name="_Toc45028365"/>
      <w:bookmarkStart w:id="3987" w:name="_Toc45029200"/>
      <w:bookmarkStart w:id="3988" w:name="_Toc51867962"/>
      <w:bookmarkStart w:id="3989" w:name="_Toc98486097"/>
      <w:r w:rsidRPr="00B3056F">
        <w:t>6.3.6.2.13</w:t>
      </w:r>
      <w:r w:rsidRPr="00B3056F">
        <w:tab/>
        <w:t>Type: AvEpsAka</w:t>
      </w:r>
      <w:bookmarkEnd w:id="3984"/>
      <w:bookmarkEnd w:id="3985"/>
      <w:bookmarkEnd w:id="3986"/>
      <w:bookmarkEnd w:id="3987"/>
      <w:bookmarkEnd w:id="3988"/>
      <w:bookmarkEnd w:id="398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90" w:name="_Toc27585445"/>
      <w:bookmarkStart w:id="3991" w:name="_Toc36457451"/>
      <w:bookmarkStart w:id="3992" w:name="_Toc45028366"/>
      <w:bookmarkStart w:id="3993" w:name="_Toc45029201"/>
      <w:bookmarkStart w:id="3994" w:name="_Toc51867963"/>
      <w:bookmarkStart w:id="3995" w:name="_Toc98486098"/>
      <w:r w:rsidRPr="00B3056F">
        <w:t>6.3.6.2.14</w:t>
      </w:r>
      <w:r w:rsidRPr="00B3056F">
        <w:tab/>
        <w:t>Type: AvImsGbaEapAka</w:t>
      </w:r>
      <w:bookmarkEnd w:id="3990"/>
      <w:bookmarkEnd w:id="3991"/>
      <w:bookmarkEnd w:id="3992"/>
      <w:bookmarkEnd w:id="3993"/>
      <w:bookmarkEnd w:id="3994"/>
      <w:bookmarkEnd w:id="399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96" w:name="_Toc27585446"/>
    </w:p>
    <w:p w14:paraId="15DF3F82" w14:textId="77777777" w:rsidR="00EF45DA" w:rsidRPr="00B3056F" w:rsidRDefault="00EF45DA" w:rsidP="00EF45DA">
      <w:pPr>
        <w:pStyle w:val="Heading4"/>
        <w:rPr>
          <w:lang w:val="en-US"/>
        </w:rPr>
      </w:pPr>
      <w:bookmarkStart w:id="3997" w:name="_Toc36457452"/>
      <w:bookmarkStart w:id="3998" w:name="_Toc45028367"/>
      <w:bookmarkStart w:id="3999" w:name="_Toc45029202"/>
      <w:bookmarkStart w:id="4000" w:name="_Toc51867964"/>
      <w:bookmarkStart w:id="4001" w:name="_Toc98486099"/>
      <w:r w:rsidRPr="00B3056F">
        <w:rPr>
          <w:lang w:val="en-US"/>
        </w:rPr>
        <w:t>6.3.6.3</w:t>
      </w:r>
      <w:r w:rsidRPr="00B3056F">
        <w:rPr>
          <w:lang w:val="en-US"/>
        </w:rPr>
        <w:tab/>
        <w:t>Simple data types and enumerations</w:t>
      </w:r>
      <w:bookmarkEnd w:id="3965"/>
      <w:bookmarkEnd w:id="3996"/>
      <w:bookmarkEnd w:id="3997"/>
      <w:bookmarkEnd w:id="3998"/>
      <w:bookmarkEnd w:id="3999"/>
      <w:bookmarkEnd w:id="4000"/>
      <w:bookmarkEnd w:id="4001"/>
    </w:p>
    <w:p w14:paraId="30940903" w14:textId="77777777" w:rsidR="00EF45DA" w:rsidRPr="00B3056F" w:rsidRDefault="00EF45DA" w:rsidP="00EF45DA">
      <w:pPr>
        <w:pStyle w:val="Heading5"/>
      </w:pPr>
      <w:bookmarkStart w:id="4002" w:name="_Toc11338745"/>
      <w:bookmarkStart w:id="4003" w:name="_Toc27585447"/>
      <w:bookmarkStart w:id="4004" w:name="_Toc36457453"/>
      <w:bookmarkStart w:id="4005" w:name="_Toc45028368"/>
      <w:bookmarkStart w:id="4006" w:name="_Toc45029203"/>
      <w:bookmarkStart w:id="4007" w:name="_Toc51867965"/>
      <w:bookmarkStart w:id="4008" w:name="_Toc98486100"/>
      <w:r w:rsidRPr="00B3056F">
        <w:t>6.3.6.3.1</w:t>
      </w:r>
      <w:r w:rsidRPr="00B3056F">
        <w:tab/>
        <w:t>Introduction</w:t>
      </w:r>
      <w:bookmarkEnd w:id="4002"/>
      <w:bookmarkEnd w:id="4003"/>
      <w:bookmarkEnd w:id="4004"/>
      <w:bookmarkEnd w:id="4005"/>
      <w:bookmarkEnd w:id="4006"/>
      <w:bookmarkEnd w:id="4007"/>
      <w:bookmarkEnd w:id="400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09" w:name="_Toc11338746"/>
      <w:bookmarkStart w:id="4010" w:name="_Toc27585448"/>
      <w:bookmarkStart w:id="4011" w:name="_Toc36457454"/>
      <w:bookmarkStart w:id="4012" w:name="_Toc45028369"/>
      <w:bookmarkStart w:id="4013" w:name="_Toc45029204"/>
      <w:bookmarkStart w:id="4014" w:name="_Toc51867966"/>
      <w:bookmarkStart w:id="4015" w:name="_Toc98486101"/>
      <w:r w:rsidRPr="00B3056F">
        <w:t>6.3.6.3.2</w:t>
      </w:r>
      <w:r w:rsidRPr="00B3056F">
        <w:tab/>
        <w:t>Simple data types</w:t>
      </w:r>
      <w:bookmarkEnd w:id="4009"/>
      <w:bookmarkEnd w:id="4010"/>
      <w:bookmarkEnd w:id="4011"/>
      <w:bookmarkEnd w:id="4012"/>
      <w:bookmarkEnd w:id="4013"/>
      <w:bookmarkEnd w:id="4014"/>
      <w:bookmarkEnd w:id="401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6B11723A"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 xml:space="preserve">.1.1.4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16" w:name="_Toc11338747"/>
      <w:bookmarkStart w:id="4017" w:name="_Toc27585449"/>
      <w:bookmarkStart w:id="4018" w:name="_Toc36457455"/>
      <w:bookmarkStart w:id="4019" w:name="_Toc45028370"/>
      <w:bookmarkStart w:id="4020" w:name="_Toc45029205"/>
      <w:bookmarkStart w:id="4021" w:name="_Toc51867967"/>
      <w:bookmarkStart w:id="4022" w:name="_Toc98486102"/>
      <w:r w:rsidRPr="00B3056F">
        <w:t>6.3.6.3.3</w:t>
      </w:r>
      <w:r w:rsidRPr="00B3056F">
        <w:tab/>
        <w:t>Enumeration: AuthType</w:t>
      </w:r>
      <w:bookmarkEnd w:id="4016"/>
      <w:bookmarkEnd w:id="4017"/>
      <w:bookmarkEnd w:id="4018"/>
      <w:bookmarkEnd w:id="4019"/>
      <w:bookmarkEnd w:id="4020"/>
      <w:bookmarkEnd w:id="4021"/>
      <w:bookmarkEnd w:id="402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23" w:name="_Toc11338748"/>
      <w:bookmarkStart w:id="4024" w:name="_Toc27585450"/>
      <w:bookmarkStart w:id="4025" w:name="_Toc36457456"/>
      <w:bookmarkStart w:id="4026" w:name="_Toc45028371"/>
      <w:bookmarkStart w:id="4027" w:name="_Toc45029206"/>
      <w:bookmarkStart w:id="4028" w:name="_Toc51867968"/>
      <w:bookmarkStart w:id="4029" w:name="_Toc98486103"/>
      <w:r w:rsidRPr="00B3056F">
        <w:t>6.3.6.3.4</w:t>
      </w:r>
      <w:r w:rsidRPr="00B3056F">
        <w:tab/>
        <w:t>Enumeration: AvType</w:t>
      </w:r>
      <w:bookmarkEnd w:id="4023"/>
      <w:bookmarkEnd w:id="4024"/>
      <w:bookmarkEnd w:id="4025"/>
      <w:bookmarkEnd w:id="4026"/>
      <w:bookmarkEnd w:id="4027"/>
      <w:bookmarkEnd w:id="4028"/>
      <w:bookmarkEnd w:id="402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30" w:name="_Toc27585451"/>
      <w:bookmarkStart w:id="4031" w:name="_Toc36457457"/>
      <w:bookmarkStart w:id="4032" w:name="_Toc45028372"/>
      <w:bookmarkStart w:id="4033" w:name="_Toc45029207"/>
      <w:bookmarkStart w:id="4034" w:name="_Toc51867969"/>
      <w:bookmarkStart w:id="4035" w:name="_Toc98486104"/>
      <w:bookmarkStart w:id="4036" w:name="_Toc11338749"/>
      <w:r w:rsidRPr="00B3056F">
        <w:t>6.3.6.3.5</w:t>
      </w:r>
      <w:r w:rsidRPr="00B3056F">
        <w:tab/>
        <w:t>Enumeration: HssAuthType</w:t>
      </w:r>
      <w:bookmarkEnd w:id="4030"/>
      <w:bookmarkEnd w:id="4031"/>
      <w:bookmarkEnd w:id="4032"/>
      <w:bookmarkEnd w:id="4033"/>
      <w:bookmarkEnd w:id="4034"/>
      <w:bookmarkEnd w:id="4035"/>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37" w:name="_Toc27585452"/>
      <w:bookmarkStart w:id="4038" w:name="_Toc36457458"/>
      <w:bookmarkStart w:id="4039" w:name="_Toc45028373"/>
      <w:bookmarkStart w:id="4040" w:name="_Toc45029208"/>
      <w:bookmarkStart w:id="4041" w:name="_Toc51867970"/>
      <w:bookmarkStart w:id="4042" w:name="_Toc98486105"/>
      <w:r w:rsidRPr="00B3056F">
        <w:t>6.3.6.3.6</w:t>
      </w:r>
      <w:r w:rsidRPr="00B3056F">
        <w:tab/>
        <w:t>Enumeration: HssAvType</w:t>
      </w:r>
      <w:bookmarkEnd w:id="4037"/>
      <w:bookmarkEnd w:id="4038"/>
      <w:bookmarkEnd w:id="4039"/>
      <w:bookmarkEnd w:id="4040"/>
      <w:bookmarkEnd w:id="4041"/>
      <w:bookmarkEnd w:id="404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4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44" w:name="_Toc45028374"/>
      <w:bookmarkStart w:id="4045" w:name="_Toc45029209"/>
      <w:bookmarkStart w:id="4046" w:name="_Toc51867971"/>
      <w:bookmarkStart w:id="4047" w:name="_Toc98486106"/>
      <w:bookmarkStart w:id="4048" w:name="_Toc36457459"/>
      <w:r w:rsidRPr="00B3056F">
        <w:t>6.3.6.3.</w:t>
      </w:r>
      <w:r w:rsidR="00100BBC">
        <w:t>7</w:t>
      </w:r>
      <w:r w:rsidRPr="00B3056F">
        <w:tab/>
        <w:t>Enumeration: HssAuthType</w:t>
      </w:r>
      <w:r>
        <w:t>InUri</w:t>
      </w:r>
      <w:bookmarkEnd w:id="4044"/>
      <w:bookmarkEnd w:id="4045"/>
      <w:bookmarkEnd w:id="4046"/>
      <w:bookmarkEnd w:id="4047"/>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4049" w:name="_Toc45028375"/>
      <w:bookmarkStart w:id="4050" w:name="_Toc45029210"/>
      <w:bookmarkStart w:id="4051" w:name="_Toc51867972"/>
      <w:bookmarkStart w:id="4052" w:name="_Toc98486107"/>
      <w:r w:rsidRPr="00B3056F">
        <w:t>6.3.6.3.</w:t>
      </w:r>
      <w:r>
        <w:t>8</w:t>
      </w:r>
      <w:r w:rsidRPr="00B3056F">
        <w:tab/>
        <w:t xml:space="preserve">Enumeration: </w:t>
      </w:r>
      <w:r>
        <w:t>AccessNetworkId</w:t>
      </w:r>
      <w:bookmarkEnd w:id="4049"/>
      <w:bookmarkEnd w:id="4050"/>
      <w:bookmarkEnd w:id="4051"/>
      <w:bookmarkEnd w:id="405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53" w:name="_Toc51867973"/>
      <w:bookmarkStart w:id="4054" w:name="_Toc98486108"/>
      <w:bookmarkStart w:id="4055" w:name="_Toc45028376"/>
      <w:bookmarkStart w:id="4056" w:name="_Toc45029211"/>
      <w:r>
        <w:t>6.3.6.3.9</w:t>
      </w:r>
      <w:r>
        <w:tab/>
        <w:t>Enumeration: Node</w:t>
      </w:r>
      <w:r w:rsidRPr="00B3056F">
        <w:t>Type</w:t>
      </w:r>
      <w:bookmarkEnd w:id="4053"/>
      <w:bookmarkEnd w:id="4054"/>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57" w:name="_Toc51867974"/>
      <w:bookmarkStart w:id="4058" w:name="_Toc98486109"/>
      <w:r w:rsidRPr="00B3056F">
        <w:t>6.3.7</w:t>
      </w:r>
      <w:r w:rsidRPr="00B3056F">
        <w:tab/>
        <w:t>Error Handling</w:t>
      </w:r>
      <w:bookmarkEnd w:id="4036"/>
      <w:bookmarkEnd w:id="4043"/>
      <w:bookmarkEnd w:id="4048"/>
      <w:bookmarkEnd w:id="4055"/>
      <w:bookmarkEnd w:id="4056"/>
      <w:bookmarkEnd w:id="4057"/>
      <w:bookmarkEnd w:id="4058"/>
    </w:p>
    <w:p w14:paraId="47644C67" w14:textId="77777777" w:rsidR="00EF45DA" w:rsidRPr="00B3056F" w:rsidRDefault="00EF45DA" w:rsidP="00EF45DA">
      <w:pPr>
        <w:pStyle w:val="Heading4"/>
      </w:pPr>
      <w:bookmarkStart w:id="4059" w:name="_Toc11338750"/>
      <w:bookmarkStart w:id="4060" w:name="_Toc27585454"/>
      <w:bookmarkStart w:id="4061" w:name="_Toc36457460"/>
      <w:bookmarkStart w:id="4062" w:name="_Toc45028377"/>
      <w:bookmarkStart w:id="4063" w:name="_Toc45029212"/>
      <w:bookmarkStart w:id="4064" w:name="_Toc51867975"/>
      <w:bookmarkStart w:id="4065" w:name="_Toc98486110"/>
      <w:r w:rsidRPr="00B3056F">
        <w:t>6.3.7.1</w:t>
      </w:r>
      <w:r w:rsidRPr="00B3056F">
        <w:tab/>
        <w:t>General</w:t>
      </w:r>
      <w:bookmarkEnd w:id="4059"/>
      <w:bookmarkEnd w:id="4060"/>
      <w:bookmarkEnd w:id="4061"/>
      <w:bookmarkEnd w:id="4062"/>
      <w:bookmarkEnd w:id="4063"/>
      <w:bookmarkEnd w:id="4064"/>
      <w:bookmarkEnd w:id="406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66" w:name="_Toc11338751"/>
      <w:bookmarkStart w:id="4067" w:name="_Toc27585455"/>
      <w:bookmarkStart w:id="4068" w:name="_Toc36457461"/>
      <w:bookmarkStart w:id="4069" w:name="_Toc45028378"/>
      <w:bookmarkStart w:id="4070" w:name="_Toc45029213"/>
      <w:bookmarkStart w:id="4071" w:name="_Toc51867976"/>
      <w:bookmarkStart w:id="4072" w:name="_Toc98486111"/>
      <w:r w:rsidRPr="00B3056F">
        <w:t>6.3.7.2</w:t>
      </w:r>
      <w:r w:rsidRPr="00B3056F">
        <w:tab/>
        <w:t>Protocol Errors</w:t>
      </w:r>
      <w:bookmarkEnd w:id="4066"/>
      <w:bookmarkEnd w:id="4067"/>
      <w:bookmarkEnd w:id="4068"/>
      <w:bookmarkEnd w:id="4069"/>
      <w:bookmarkEnd w:id="4070"/>
      <w:bookmarkEnd w:id="4071"/>
      <w:bookmarkEnd w:id="407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73" w:name="_Toc11338752"/>
      <w:bookmarkStart w:id="4074" w:name="_Toc27585456"/>
      <w:bookmarkStart w:id="4075" w:name="_Toc36457462"/>
      <w:bookmarkStart w:id="4076" w:name="_Toc45028379"/>
      <w:bookmarkStart w:id="4077" w:name="_Toc45029214"/>
      <w:bookmarkStart w:id="4078" w:name="_Toc51867977"/>
      <w:bookmarkStart w:id="4079" w:name="_Toc98486112"/>
      <w:r w:rsidRPr="00B3056F">
        <w:t>6.3.7.3</w:t>
      </w:r>
      <w:r w:rsidRPr="00B3056F">
        <w:tab/>
        <w:t>Application Errors</w:t>
      </w:r>
      <w:bookmarkEnd w:id="4073"/>
      <w:bookmarkEnd w:id="4074"/>
      <w:bookmarkEnd w:id="4075"/>
      <w:bookmarkEnd w:id="4076"/>
      <w:bookmarkEnd w:id="4077"/>
      <w:bookmarkEnd w:id="4078"/>
      <w:bookmarkEnd w:id="407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80" w:name="_Toc11338753"/>
      <w:bookmarkStart w:id="4081" w:name="_Toc27585457"/>
      <w:bookmarkStart w:id="4082" w:name="_Toc36457463"/>
      <w:bookmarkStart w:id="4083" w:name="_Toc45028380"/>
      <w:bookmarkStart w:id="4084" w:name="_Toc45029215"/>
      <w:bookmarkStart w:id="4085" w:name="_Toc51867978"/>
      <w:bookmarkStart w:id="4086" w:name="_Toc98486113"/>
      <w:r w:rsidRPr="00B3056F">
        <w:t>6.3.8</w:t>
      </w:r>
      <w:r w:rsidRPr="00B3056F">
        <w:tab/>
        <w:t>Feature Negotiation</w:t>
      </w:r>
      <w:bookmarkEnd w:id="4080"/>
      <w:bookmarkEnd w:id="4081"/>
      <w:bookmarkEnd w:id="4082"/>
      <w:bookmarkEnd w:id="4083"/>
      <w:bookmarkEnd w:id="4084"/>
      <w:bookmarkEnd w:id="4085"/>
      <w:bookmarkEnd w:id="408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87" w:name="_Toc11338754"/>
      <w:bookmarkStart w:id="4088" w:name="_Toc27585458"/>
      <w:bookmarkStart w:id="4089" w:name="_Toc36457464"/>
      <w:bookmarkStart w:id="4090" w:name="_Toc45028381"/>
      <w:bookmarkStart w:id="4091" w:name="_Toc45029216"/>
      <w:bookmarkStart w:id="4092" w:name="_Toc51867979"/>
      <w:bookmarkStart w:id="4093" w:name="_Toc98486114"/>
      <w:r w:rsidRPr="00B3056F">
        <w:rPr>
          <w:lang w:val="en-US"/>
        </w:rPr>
        <w:t>6.3.9</w:t>
      </w:r>
      <w:r w:rsidRPr="00B3056F">
        <w:rPr>
          <w:lang w:val="en-US"/>
        </w:rPr>
        <w:tab/>
        <w:t>Security</w:t>
      </w:r>
      <w:bookmarkEnd w:id="4087"/>
      <w:bookmarkEnd w:id="4088"/>
      <w:bookmarkEnd w:id="4089"/>
      <w:bookmarkEnd w:id="4090"/>
      <w:bookmarkEnd w:id="4091"/>
      <w:bookmarkEnd w:id="4092"/>
      <w:bookmarkEnd w:id="409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94" w:name="_Toc11338755"/>
      <w:bookmarkStart w:id="4095" w:name="_Toc27585459"/>
      <w:bookmarkStart w:id="4096" w:name="_Toc36457465"/>
      <w:bookmarkStart w:id="4097" w:name="_Toc45028382"/>
      <w:bookmarkStart w:id="4098" w:name="_Toc45029217"/>
      <w:bookmarkStart w:id="4099" w:name="_Toc51867980"/>
      <w:bookmarkStart w:id="4100" w:name="_Toc98486115"/>
      <w:r w:rsidRPr="00B3056F">
        <w:t>6.4</w:t>
      </w:r>
      <w:r w:rsidRPr="00B3056F">
        <w:tab/>
        <w:t>Nudm_EventExposure Service API</w:t>
      </w:r>
      <w:bookmarkEnd w:id="4094"/>
      <w:bookmarkEnd w:id="4095"/>
      <w:bookmarkEnd w:id="4096"/>
      <w:bookmarkEnd w:id="4097"/>
      <w:bookmarkEnd w:id="4098"/>
      <w:bookmarkEnd w:id="4099"/>
      <w:bookmarkEnd w:id="4100"/>
    </w:p>
    <w:p w14:paraId="7B8E2E2D" w14:textId="77777777" w:rsidR="00EF45DA" w:rsidRPr="00B3056F" w:rsidRDefault="00EF45DA" w:rsidP="00EF45DA">
      <w:pPr>
        <w:pStyle w:val="Heading3"/>
      </w:pPr>
      <w:bookmarkStart w:id="4101" w:name="_Toc11338756"/>
      <w:bookmarkStart w:id="4102" w:name="_Toc27585460"/>
      <w:bookmarkStart w:id="4103" w:name="_Toc36457466"/>
      <w:bookmarkStart w:id="4104" w:name="_Toc45028383"/>
      <w:bookmarkStart w:id="4105" w:name="_Toc45029218"/>
      <w:bookmarkStart w:id="4106" w:name="_Toc51867981"/>
      <w:bookmarkStart w:id="4107" w:name="_Toc98486116"/>
      <w:r w:rsidRPr="00B3056F">
        <w:t>6.4.1</w:t>
      </w:r>
      <w:r w:rsidRPr="00B3056F">
        <w:tab/>
        <w:t>API URI</w:t>
      </w:r>
      <w:bookmarkEnd w:id="4101"/>
      <w:bookmarkEnd w:id="4102"/>
      <w:bookmarkEnd w:id="4103"/>
      <w:bookmarkEnd w:id="4104"/>
      <w:bookmarkEnd w:id="4105"/>
      <w:bookmarkEnd w:id="4106"/>
      <w:bookmarkEnd w:id="410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08" w:name="_Toc11338757"/>
      <w:bookmarkStart w:id="4109" w:name="_Toc27585461"/>
      <w:bookmarkStart w:id="4110" w:name="_Toc36457467"/>
      <w:bookmarkStart w:id="4111" w:name="_Toc45028384"/>
      <w:bookmarkStart w:id="4112" w:name="_Toc45029219"/>
      <w:bookmarkStart w:id="4113" w:name="_Toc51867982"/>
      <w:bookmarkStart w:id="4114" w:name="_Toc98486117"/>
      <w:r w:rsidRPr="00B3056F">
        <w:t>6.4.2</w:t>
      </w:r>
      <w:r w:rsidRPr="00B3056F">
        <w:tab/>
        <w:t>Usage of HTTP</w:t>
      </w:r>
      <w:bookmarkEnd w:id="4108"/>
      <w:bookmarkEnd w:id="4109"/>
      <w:bookmarkEnd w:id="4110"/>
      <w:bookmarkEnd w:id="4111"/>
      <w:bookmarkEnd w:id="4112"/>
      <w:bookmarkEnd w:id="4113"/>
      <w:bookmarkEnd w:id="4114"/>
    </w:p>
    <w:p w14:paraId="7330B25C" w14:textId="77777777" w:rsidR="00EF45DA" w:rsidRPr="00B3056F" w:rsidRDefault="00EF45DA" w:rsidP="00EF45DA">
      <w:pPr>
        <w:pStyle w:val="Heading4"/>
      </w:pPr>
      <w:bookmarkStart w:id="4115" w:name="_Toc11338758"/>
      <w:bookmarkStart w:id="4116" w:name="_Toc27585462"/>
      <w:bookmarkStart w:id="4117" w:name="_Toc36457468"/>
      <w:bookmarkStart w:id="4118" w:name="_Toc45028385"/>
      <w:bookmarkStart w:id="4119" w:name="_Toc45029220"/>
      <w:bookmarkStart w:id="4120" w:name="_Toc51867983"/>
      <w:bookmarkStart w:id="4121" w:name="_Toc98486118"/>
      <w:r w:rsidRPr="00B3056F">
        <w:t>6.4.2.1</w:t>
      </w:r>
      <w:r w:rsidRPr="00B3056F">
        <w:tab/>
        <w:t>General</w:t>
      </w:r>
      <w:bookmarkEnd w:id="4115"/>
      <w:bookmarkEnd w:id="4116"/>
      <w:bookmarkEnd w:id="4117"/>
      <w:bookmarkEnd w:id="4118"/>
      <w:bookmarkEnd w:id="4119"/>
      <w:bookmarkEnd w:id="4120"/>
      <w:bookmarkEnd w:id="412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22" w:name="_Toc11338759"/>
      <w:bookmarkStart w:id="4123" w:name="_Toc27585463"/>
      <w:bookmarkStart w:id="4124" w:name="_Toc36457469"/>
      <w:bookmarkStart w:id="4125" w:name="_Toc45028386"/>
      <w:bookmarkStart w:id="4126" w:name="_Toc45029221"/>
      <w:bookmarkStart w:id="4127" w:name="_Toc51867984"/>
      <w:bookmarkStart w:id="4128" w:name="_Toc98486119"/>
      <w:r w:rsidRPr="00B3056F">
        <w:t>6.4.2.2</w:t>
      </w:r>
      <w:r w:rsidRPr="00B3056F">
        <w:tab/>
        <w:t>HTTP standard headers</w:t>
      </w:r>
      <w:bookmarkEnd w:id="4122"/>
      <w:bookmarkEnd w:id="4123"/>
      <w:bookmarkEnd w:id="4124"/>
      <w:bookmarkEnd w:id="4125"/>
      <w:bookmarkEnd w:id="4126"/>
      <w:bookmarkEnd w:id="4127"/>
      <w:bookmarkEnd w:id="4128"/>
    </w:p>
    <w:p w14:paraId="3022FAD6" w14:textId="77777777" w:rsidR="00EF45DA" w:rsidRPr="00B3056F" w:rsidRDefault="00EF45DA" w:rsidP="00EF45DA">
      <w:pPr>
        <w:pStyle w:val="Heading5"/>
        <w:rPr>
          <w:lang w:eastAsia="zh-CN"/>
        </w:rPr>
      </w:pPr>
      <w:bookmarkStart w:id="4129" w:name="_Toc11338760"/>
      <w:bookmarkStart w:id="4130" w:name="_Toc27585464"/>
      <w:bookmarkStart w:id="4131" w:name="_Toc36457470"/>
      <w:bookmarkStart w:id="4132" w:name="_Toc45028387"/>
      <w:bookmarkStart w:id="4133" w:name="_Toc45029222"/>
      <w:bookmarkStart w:id="4134" w:name="_Toc51867985"/>
      <w:bookmarkStart w:id="4135" w:name="_Toc98486120"/>
      <w:r w:rsidRPr="00B3056F">
        <w:t>6.4.2.2.1</w:t>
      </w:r>
      <w:r w:rsidRPr="00B3056F">
        <w:rPr>
          <w:rFonts w:hint="eastAsia"/>
          <w:lang w:eastAsia="zh-CN"/>
        </w:rPr>
        <w:tab/>
      </w:r>
      <w:r w:rsidRPr="00B3056F">
        <w:rPr>
          <w:lang w:eastAsia="zh-CN"/>
        </w:rPr>
        <w:t>General</w:t>
      </w:r>
      <w:bookmarkEnd w:id="4129"/>
      <w:bookmarkEnd w:id="4130"/>
      <w:bookmarkEnd w:id="4131"/>
      <w:bookmarkEnd w:id="4132"/>
      <w:bookmarkEnd w:id="4133"/>
      <w:bookmarkEnd w:id="4134"/>
      <w:bookmarkEnd w:id="413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36" w:name="_Toc11338761"/>
      <w:bookmarkStart w:id="4137" w:name="_Toc27585465"/>
      <w:bookmarkStart w:id="4138" w:name="_Toc36457471"/>
      <w:bookmarkStart w:id="4139" w:name="_Toc45028388"/>
      <w:bookmarkStart w:id="4140" w:name="_Toc45029223"/>
      <w:bookmarkStart w:id="4141" w:name="_Toc51867986"/>
      <w:bookmarkStart w:id="4142" w:name="_Toc98486121"/>
      <w:r w:rsidRPr="00B3056F">
        <w:t>6.4.2.2.2</w:t>
      </w:r>
      <w:r w:rsidRPr="00B3056F">
        <w:tab/>
        <w:t>Content type</w:t>
      </w:r>
      <w:bookmarkEnd w:id="4136"/>
      <w:bookmarkEnd w:id="4137"/>
      <w:bookmarkEnd w:id="4138"/>
      <w:bookmarkEnd w:id="4139"/>
      <w:bookmarkEnd w:id="4140"/>
      <w:bookmarkEnd w:id="4141"/>
      <w:bookmarkEnd w:id="414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4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44" w:name="_Toc27585466"/>
      <w:bookmarkStart w:id="4145" w:name="_Toc36457472"/>
      <w:bookmarkStart w:id="4146" w:name="_Toc45028389"/>
      <w:bookmarkStart w:id="4147" w:name="_Toc45029224"/>
      <w:bookmarkStart w:id="4148" w:name="_Toc51867987"/>
      <w:bookmarkStart w:id="4149" w:name="_Toc98486122"/>
      <w:r w:rsidRPr="00B3056F">
        <w:t>6.4.2.3</w:t>
      </w:r>
      <w:r w:rsidRPr="00B3056F">
        <w:tab/>
        <w:t>HTTP custom headers</w:t>
      </w:r>
      <w:bookmarkEnd w:id="4143"/>
      <w:bookmarkEnd w:id="4144"/>
      <w:bookmarkEnd w:id="4145"/>
      <w:bookmarkEnd w:id="4146"/>
      <w:bookmarkEnd w:id="4147"/>
      <w:bookmarkEnd w:id="4148"/>
      <w:bookmarkEnd w:id="4149"/>
    </w:p>
    <w:p w14:paraId="7B2F56DB" w14:textId="77777777" w:rsidR="00EF45DA" w:rsidRPr="00B3056F" w:rsidRDefault="00EF45DA" w:rsidP="00EF45DA">
      <w:pPr>
        <w:pStyle w:val="Heading5"/>
        <w:rPr>
          <w:lang w:eastAsia="zh-CN"/>
        </w:rPr>
      </w:pPr>
      <w:bookmarkStart w:id="4150" w:name="_Toc11338763"/>
      <w:bookmarkStart w:id="4151" w:name="_Toc27585467"/>
      <w:bookmarkStart w:id="4152" w:name="_Toc36457473"/>
      <w:bookmarkStart w:id="4153" w:name="_Toc45028390"/>
      <w:bookmarkStart w:id="4154" w:name="_Toc45029225"/>
      <w:bookmarkStart w:id="4155" w:name="_Toc51867988"/>
      <w:bookmarkStart w:id="4156" w:name="_Toc98486123"/>
      <w:r w:rsidRPr="00B3056F">
        <w:t>6.4.2.3.1</w:t>
      </w:r>
      <w:r w:rsidRPr="00B3056F">
        <w:rPr>
          <w:rFonts w:hint="eastAsia"/>
          <w:lang w:eastAsia="zh-CN"/>
        </w:rPr>
        <w:tab/>
      </w:r>
      <w:r w:rsidRPr="00B3056F">
        <w:rPr>
          <w:lang w:eastAsia="zh-CN"/>
        </w:rPr>
        <w:t>General</w:t>
      </w:r>
      <w:bookmarkEnd w:id="4150"/>
      <w:bookmarkEnd w:id="4151"/>
      <w:bookmarkEnd w:id="4152"/>
      <w:bookmarkEnd w:id="4153"/>
      <w:bookmarkEnd w:id="4154"/>
      <w:bookmarkEnd w:id="4155"/>
      <w:bookmarkEnd w:id="415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57" w:name="_Toc11338764"/>
      <w:bookmarkStart w:id="4158" w:name="_Toc27585468"/>
      <w:bookmarkStart w:id="4159" w:name="_Toc36457474"/>
      <w:bookmarkStart w:id="4160" w:name="_Toc45028391"/>
      <w:bookmarkStart w:id="4161" w:name="_Toc45029226"/>
      <w:bookmarkStart w:id="4162" w:name="_Toc51867989"/>
      <w:bookmarkStart w:id="4163" w:name="_Toc98486124"/>
      <w:r w:rsidRPr="00B3056F">
        <w:t>6.4.3</w:t>
      </w:r>
      <w:r w:rsidRPr="00B3056F">
        <w:tab/>
        <w:t>Resources</w:t>
      </w:r>
      <w:bookmarkEnd w:id="4157"/>
      <w:bookmarkEnd w:id="4158"/>
      <w:bookmarkEnd w:id="4159"/>
      <w:bookmarkEnd w:id="4160"/>
      <w:bookmarkEnd w:id="4161"/>
      <w:bookmarkEnd w:id="4162"/>
      <w:bookmarkEnd w:id="4163"/>
    </w:p>
    <w:p w14:paraId="29459558" w14:textId="77777777" w:rsidR="00EF45DA" w:rsidRPr="00B3056F" w:rsidRDefault="00EF45DA" w:rsidP="00EF45DA">
      <w:pPr>
        <w:pStyle w:val="Heading4"/>
      </w:pPr>
      <w:bookmarkStart w:id="4164" w:name="_Toc11338765"/>
      <w:bookmarkStart w:id="4165" w:name="_Toc27585469"/>
      <w:bookmarkStart w:id="4166" w:name="_Toc36457475"/>
      <w:bookmarkStart w:id="4167" w:name="_Toc45028392"/>
      <w:bookmarkStart w:id="4168" w:name="_Toc45029227"/>
      <w:bookmarkStart w:id="4169" w:name="_Toc51867990"/>
      <w:bookmarkStart w:id="4170" w:name="_Toc98486125"/>
      <w:r w:rsidRPr="00B3056F">
        <w:t>6.4.3.1</w:t>
      </w:r>
      <w:r w:rsidRPr="00B3056F">
        <w:tab/>
        <w:t>Overview</w:t>
      </w:r>
      <w:bookmarkEnd w:id="4164"/>
      <w:bookmarkEnd w:id="4165"/>
      <w:bookmarkEnd w:id="4166"/>
      <w:bookmarkEnd w:id="4167"/>
      <w:bookmarkEnd w:id="4168"/>
      <w:bookmarkEnd w:id="4169"/>
      <w:bookmarkEnd w:id="417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pt;height:180.5pt" o:ole="">
            <v:imagedata r:id="rId180" o:title=""/>
          </v:shape>
          <o:OLEObject Type="Embed" ProgID="Visio.Drawing.11" ShapeID="_x0000_i1111" DrawAspect="Content" ObjectID="_1709158096"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71" w:name="_Toc11338766"/>
      <w:bookmarkStart w:id="4172" w:name="_Toc27585470"/>
      <w:bookmarkStart w:id="4173" w:name="_Toc36457476"/>
      <w:bookmarkStart w:id="4174" w:name="_Toc45028393"/>
      <w:bookmarkStart w:id="4175" w:name="_Toc45029228"/>
      <w:bookmarkStart w:id="4176" w:name="_Toc51867991"/>
      <w:bookmarkStart w:id="4177" w:name="_Toc98486126"/>
      <w:r w:rsidRPr="00B3056F">
        <w:t>6.4.3.2</w:t>
      </w:r>
      <w:r w:rsidRPr="00B3056F">
        <w:tab/>
        <w:t>Resource: EeSubscriptions</w:t>
      </w:r>
      <w:bookmarkEnd w:id="4171"/>
      <w:bookmarkEnd w:id="4172"/>
      <w:r w:rsidRPr="00B3056F">
        <w:t xml:space="preserve"> (Collection)</w:t>
      </w:r>
      <w:bookmarkEnd w:id="4173"/>
      <w:bookmarkEnd w:id="4174"/>
      <w:bookmarkEnd w:id="4175"/>
      <w:bookmarkEnd w:id="4176"/>
      <w:bookmarkEnd w:id="4177"/>
    </w:p>
    <w:p w14:paraId="755F4A2E" w14:textId="77777777" w:rsidR="00EF45DA" w:rsidRPr="00B3056F" w:rsidRDefault="00EF45DA" w:rsidP="00EF45DA">
      <w:pPr>
        <w:pStyle w:val="Heading5"/>
      </w:pPr>
      <w:bookmarkStart w:id="4178" w:name="_Toc11338767"/>
      <w:bookmarkStart w:id="4179" w:name="_Toc27585471"/>
      <w:bookmarkStart w:id="4180" w:name="_Toc36457477"/>
      <w:bookmarkStart w:id="4181" w:name="_Toc45028394"/>
      <w:bookmarkStart w:id="4182" w:name="_Toc45029229"/>
      <w:bookmarkStart w:id="4183" w:name="_Toc51867992"/>
      <w:bookmarkStart w:id="4184" w:name="_Toc98486127"/>
      <w:r w:rsidRPr="00B3056F">
        <w:t>6.4.3.2.1</w:t>
      </w:r>
      <w:r w:rsidRPr="00B3056F">
        <w:tab/>
        <w:t>Description</w:t>
      </w:r>
      <w:bookmarkEnd w:id="4178"/>
      <w:bookmarkEnd w:id="4179"/>
      <w:bookmarkEnd w:id="4180"/>
      <w:bookmarkEnd w:id="4181"/>
      <w:bookmarkEnd w:id="4182"/>
      <w:bookmarkEnd w:id="4183"/>
      <w:bookmarkEnd w:id="418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85" w:name="_Toc11338768"/>
      <w:bookmarkStart w:id="4186" w:name="_Toc27585472"/>
      <w:bookmarkStart w:id="4187" w:name="_Toc36457478"/>
      <w:bookmarkStart w:id="4188" w:name="_Toc45028395"/>
      <w:bookmarkStart w:id="4189" w:name="_Toc45029230"/>
      <w:bookmarkStart w:id="4190" w:name="_Toc51867993"/>
      <w:bookmarkStart w:id="4191" w:name="_Toc98486128"/>
      <w:r w:rsidRPr="00B3056F">
        <w:t>6.4.3.2.2</w:t>
      </w:r>
      <w:r w:rsidRPr="00B3056F">
        <w:tab/>
        <w:t>Resource Definition</w:t>
      </w:r>
      <w:bookmarkEnd w:id="4185"/>
      <w:bookmarkEnd w:id="4186"/>
      <w:bookmarkEnd w:id="4187"/>
      <w:bookmarkEnd w:id="4188"/>
      <w:bookmarkEnd w:id="4189"/>
      <w:bookmarkEnd w:id="4190"/>
      <w:bookmarkEnd w:id="419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92" w:name="_Toc11338769"/>
      <w:bookmarkStart w:id="4193" w:name="_Toc27585473"/>
      <w:bookmarkStart w:id="4194" w:name="_Toc36457479"/>
      <w:bookmarkStart w:id="4195" w:name="_Toc45028396"/>
      <w:bookmarkStart w:id="4196" w:name="_Toc45029231"/>
      <w:bookmarkStart w:id="4197" w:name="_Toc51867994"/>
      <w:bookmarkStart w:id="4198" w:name="_Toc98486129"/>
      <w:r w:rsidRPr="00B3056F">
        <w:t>6.4.3.2.3</w:t>
      </w:r>
      <w:r w:rsidRPr="00B3056F">
        <w:tab/>
        <w:t>Resource Standard Methods</w:t>
      </w:r>
      <w:bookmarkEnd w:id="4192"/>
      <w:bookmarkEnd w:id="4193"/>
      <w:bookmarkEnd w:id="4194"/>
      <w:bookmarkEnd w:id="4195"/>
      <w:bookmarkEnd w:id="4196"/>
      <w:bookmarkEnd w:id="4197"/>
      <w:bookmarkEnd w:id="4198"/>
    </w:p>
    <w:p w14:paraId="2D7894E0" w14:textId="77777777" w:rsidR="00EF45DA" w:rsidRPr="00B3056F" w:rsidRDefault="00EF45DA" w:rsidP="00225B21">
      <w:pPr>
        <w:pStyle w:val="H6"/>
      </w:pPr>
      <w:bookmarkStart w:id="4199" w:name="_Toc11338770"/>
      <w:bookmarkStart w:id="4200" w:name="_Toc27585474"/>
      <w:bookmarkStart w:id="4201" w:name="_Toc36457480"/>
      <w:bookmarkStart w:id="4202" w:name="_Toc45028397"/>
      <w:bookmarkStart w:id="4203" w:name="_Toc45029232"/>
      <w:bookmarkStart w:id="4204" w:name="_Toc51867995"/>
      <w:bookmarkStart w:id="4205" w:name="_Toc98486130"/>
      <w:r w:rsidRPr="00B3056F">
        <w:t>6.4.3.2.3.1</w:t>
      </w:r>
      <w:r w:rsidRPr="00B3056F">
        <w:tab/>
        <w:t>POST</w:t>
      </w:r>
      <w:bookmarkEnd w:id="4199"/>
      <w:bookmarkEnd w:id="4200"/>
      <w:bookmarkEnd w:id="4201"/>
      <w:bookmarkEnd w:id="4202"/>
      <w:bookmarkEnd w:id="4203"/>
      <w:bookmarkEnd w:id="4204"/>
      <w:bookmarkEnd w:id="420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06" w:name="_Toc11338771"/>
      <w:bookmarkStart w:id="4207" w:name="_Toc27585475"/>
      <w:bookmarkStart w:id="4208" w:name="_Toc36457481"/>
      <w:bookmarkStart w:id="4209" w:name="_Toc45028398"/>
      <w:bookmarkStart w:id="4210" w:name="_Toc45029233"/>
      <w:bookmarkStart w:id="4211" w:name="_Toc51867996"/>
      <w:bookmarkStart w:id="4212" w:name="_Toc98486131"/>
      <w:r w:rsidRPr="00B3056F">
        <w:t>6.4.3.3</w:t>
      </w:r>
      <w:r w:rsidRPr="00B3056F">
        <w:tab/>
        <w:t>Resource: Individual subscription</w:t>
      </w:r>
      <w:bookmarkEnd w:id="4206"/>
      <w:bookmarkEnd w:id="4207"/>
      <w:r w:rsidRPr="00B3056F">
        <w:t xml:space="preserve"> (Document)</w:t>
      </w:r>
      <w:bookmarkEnd w:id="4208"/>
      <w:bookmarkEnd w:id="4209"/>
      <w:bookmarkEnd w:id="4210"/>
      <w:bookmarkEnd w:id="4211"/>
      <w:bookmarkEnd w:id="4212"/>
    </w:p>
    <w:p w14:paraId="3B7507E5" w14:textId="77777777" w:rsidR="00EF45DA" w:rsidRPr="00B3056F" w:rsidRDefault="00EF45DA" w:rsidP="00EF45DA">
      <w:pPr>
        <w:pStyle w:val="Heading5"/>
      </w:pPr>
      <w:bookmarkStart w:id="4213" w:name="_Toc11338772"/>
      <w:bookmarkStart w:id="4214" w:name="_Toc27585476"/>
      <w:bookmarkStart w:id="4215" w:name="_Toc36457482"/>
      <w:bookmarkStart w:id="4216" w:name="_Toc45028399"/>
      <w:bookmarkStart w:id="4217" w:name="_Toc45029234"/>
      <w:bookmarkStart w:id="4218" w:name="_Toc51867997"/>
      <w:bookmarkStart w:id="4219" w:name="_Toc98486132"/>
      <w:r w:rsidRPr="00B3056F">
        <w:t>6.4.3.3.1</w:t>
      </w:r>
      <w:r w:rsidRPr="00B3056F">
        <w:tab/>
        <w:t>Resource Definition</w:t>
      </w:r>
      <w:bookmarkEnd w:id="4213"/>
      <w:bookmarkEnd w:id="4214"/>
      <w:bookmarkEnd w:id="4215"/>
      <w:bookmarkEnd w:id="4216"/>
      <w:bookmarkEnd w:id="4217"/>
      <w:bookmarkEnd w:id="4218"/>
      <w:bookmarkEnd w:id="421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20" w:name="_Toc11338773"/>
      <w:bookmarkStart w:id="4221" w:name="_Toc27585477"/>
      <w:bookmarkStart w:id="4222" w:name="_Toc36457483"/>
      <w:bookmarkStart w:id="4223" w:name="_Toc45028400"/>
      <w:bookmarkStart w:id="4224" w:name="_Toc45029235"/>
      <w:bookmarkStart w:id="4225" w:name="_Toc51867998"/>
      <w:bookmarkStart w:id="4226" w:name="_Toc98486133"/>
      <w:r w:rsidRPr="00B3056F">
        <w:t>6.4.3.3.2</w:t>
      </w:r>
      <w:r w:rsidRPr="00B3056F">
        <w:tab/>
        <w:t>Resource Standard Methods</w:t>
      </w:r>
      <w:bookmarkEnd w:id="4220"/>
      <w:bookmarkEnd w:id="4221"/>
      <w:bookmarkEnd w:id="4222"/>
      <w:bookmarkEnd w:id="4223"/>
      <w:bookmarkEnd w:id="4224"/>
      <w:bookmarkEnd w:id="4225"/>
      <w:bookmarkEnd w:id="4226"/>
    </w:p>
    <w:p w14:paraId="4A114042" w14:textId="77777777" w:rsidR="00EF45DA" w:rsidRPr="00B3056F" w:rsidRDefault="00EF45DA" w:rsidP="00225B21">
      <w:pPr>
        <w:pStyle w:val="H6"/>
      </w:pPr>
      <w:bookmarkStart w:id="4227" w:name="_Toc11338774"/>
      <w:bookmarkStart w:id="4228" w:name="_Toc27585478"/>
      <w:bookmarkStart w:id="4229" w:name="_Toc36457484"/>
      <w:bookmarkStart w:id="4230" w:name="_Toc45028401"/>
      <w:bookmarkStart w:id="4231" w:name="_Toc45029236"/>
      <w:bookmarkStart w:id="4232" w:name="_Toc51867999"/>
      <w:bookmarkStart w:id="4233" w:name="_Toc98486134"/>
      <w:r w:rsidRPr="00B3056F">
        <w:t>6.4.3.3.2.1</w:t>
      </w:r>
      <w:r w:rsidRPr="00B3056F">
        <w:tab/>
        <w:t>DELETE</w:t>
      </w:r>
      <w:bookmarkEnd w:id="4227"/>
      <w:bookmarkEnd w:id="4228"/>
      <w:bookmarkEnd w:id="4229"/>
      <w:bookmarkEnd w:id="4230"/>
      <w:bookmarkEnd w:id="4231"/>
      <w:bookmarkEnd w:id="4232"/>
      <w:bookmarkEnd w:id="4233"/>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234" w:name="_Toc11338775"/>
      <w:bookmarkStart w:id="4235" w:name="_Toc27585479"/>
      <w:bookmarkStart w:id="4236" w:name="_Toc36457485"/>
      <w:bookmarkStart w:id="4237" w:name="_Toc45028402"/>
      <w:bookmarkStart w:id="4238" w:name="_Toc45029237"/>
      <w:bookmarkStart w:id="4239" w:name="_Toc51868000"/>
      <w:bookmarkStart w:id="4240" w:name="_Toc98486135"/>
      <w:r w:rsidRPr="00B3056F">
        <w:t>6.4.3.3.2.2</w:t>
      </w:r>
      <w:r w:rsidRPr="00B3056F">
        <w:tab/>
        <w:t>PATCH</w:t>
      </w:r>
      <w:bookmarkEnd w:id="4234"/>
      <w:bookmarkEnd w:id="4235"/>
      <w:bookmarkEnd w:id="4236"/>
      <w:bookmarkEnd w:id="4237"/>
      <w:bookmarkEnd w:id="4238"/>
      <w:bookmarkEnd w:id="4239"/>
      <w:bookmarkEnd w:id="4240"/>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41" w:name="_Toc11338776"/>
      <w:bookmarkStart w:id="4242" w:name="_Toc27585480"/>
      <w:bookmarkStart w:id="4243" w:name="_Toc36457486"/>
      <w:bookmarkStart w:id="4244" w:name="_Toc45028403"/>
      <w:bookmarkStart w:id="4245" w:name="_Toc45029238"/>
      <w:bookmarkStart w:id="4246" w:name="_Toc51868001"/>
      <w:bookmarkStart w:id="4247" w:name="_Toc98486136"/>
      <w:r w:rsidRPr="00B3056F">
        <w:t>6.4.4</w:t>
      </w:r>
      <w:r w:rsidRPr="00B3056F">
        <w:tab/>
        <w:t>Custom Operations without associated resources</w:t>
      </w:r>
      <w:bookmarkEnd w:id="4241"/>
      <w:bookmarkEnd w:id="4242"/>
      <w:bookmarkEnd w:id="4243"/>
      <w:bookmarkEnd w:id="4244"/>
      <w:bookmarkEnd w:id="4245"/>
      <w:bookmarkEnd w:id="4246"/>
      <w:bookmarkEnd w:id="4247"/>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48" w:name="_Toc11338777"/>
      <w:bookmarkStart w:id="4249" w:name="_Toc27585481"/>
      <w:bookmarkStart w:id="4250" w:name="_Toc36457487"/>
      <w:bookmarkStart w:id="4251" w:name="_Toc45028404"/>
      <w:bookmarkStart w:id="4252" w:name="_Toc45029239"/>
      <w:bookmarkStart w:id="4253" w:name="_Toc51868002"/>
      <w:bookmarkStart w:id="4254" w:name="_Toc98486137"/>
      <w:r w:rsidRPr="00B3056F">
        <w:t>6.4.5</w:t>
      </w:r>
      <w:r w:rsidRPr="00B3056F">
        <w:tab/>
        <w:t>Notifications</w:t>
      </w:r>
      <w:bookmarkEnd w:id="4248"/>
      <w:bookmarkEnd w:id="4249"/>
      <w:bookmarkEnd w:id="4250"/>
      <w:bookmarkEnd w:id="4251"/>
      <w:bookmarkEnd w:id="4252"/>
      <w:bookmarkEnd w:id="4253"/>
      <w:bookmarkEnd w:id="4254"/>
    </w:p>
    <w:p w14:paraId="6FC5E9DC" w14:textId="77777777" w:rsidR="00EF45DA" w:rsidRPr="00B3056F" w:rsidRDefault="00EF45DA" w:rsidP="00EF45DA">
      <w:pPr>
        <w:pStyle w:val="Heading4"/>
      </w:pPr>
      <w:bookmarkStart w:id="4255" w:name="_Toc11338778"/>
      <w:bookmarkStart w:id="4256" w:name="_Toc27585482"/>
      <w:bookmarkStart w:id="4257" w:name="_Toc36457488"/>
      <w:bookmarkStart w:id="4258" w:name="_Toc45028405"/>
      <w:bookmarkStart w:id="4259" w:name="_Toc45029240"/>
      <w:bookmarkStart w:id="4260" w:name="_Toc51868003"/>
      <w:bookmarkStart w:id="4261" w:name="_Toc98486138"/>
      <w:r w:rsidRPr="00B3056F">
        <w:t>6.4.5.1</w:t>
      </w:r>
      <w:r w:rsidRPr="00B3056F">
        <w:tab/>
        <w:t>General</w:t>
      </w:r>
      <w:bookmarkEnd w:id="4255"/>
      <w:bookmarkEnd w:id="4256"/>
      <w:bookmarkEnd w:id="4257"/>
      <w:bookmarkEnd w:id="4258"/>
      <w:bookmarkEnd w:id="4259"/>
      <w:bookmarkEnd w:id="4260"/>
      <w:bookmarkEnd w:id="4261"/>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62" w:name="_Toc11338779"/>
      <w:bookmarkStart w:id="4263" w:name="_Toc27585483"/>
      <w:bookmarkStart w:id="4264" w:name="_Toc36457489"/>
      <w:bookmarkStart w:id="4265" w:name="_Toc45028406"/>
      <w:bookmarkStart w:id="4266" w:name="_Toc45029241"/>
      <w:bookmarkStart w:id="4267" w:name="_Toc51868004"/>
      <w:bookmarkStart w:id="4268" w:name="_Toc98486139"/>
      <w:r w:rsidRPr="00B3056F">
        <w:t>6.4.5.2</w:t>
      </w:r>
      <w:r w:rsidRPr="00B3056F">
        <w:tab/>
        <w:t>Event Occurrence Notification</w:t>
      </w:r>
      <w:bookmarkEnd w:id="4262"/>
      <w:bookmarkEnd w:id="4263"/>
      <w:bookmarkEnd w:id="4264"/>
      <w:bookmarkEnd w:id="4265"/>
      <w:bookmarkEnd w:id="4266"/>
      <w:bookmarkEnd w:id="4267"/>
      <w:bookmarkEnd w:id="4268"/>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69" w:name="_Toc11338780"/>
      <w:bookmarkStart w:id="4270" w:name="_Toc27585484"/>
      <w:bookmarkStart w:id="4271" w:name="_Toc36457490"/>
      <w:bookmarkStart w:id="4272" w:name="_Toc45028407"/>
      <w:bookmarkStart w:id="4273" w:name="_Toc45029242"/>
      <w:bookmarkStart w:id="4274" w:name="_Toc51868005"/>
      <w:bookmarkStart w:id="4275" w:name="_Toc98486140"/>
      <w:r w:rsidRPr="00B3056F">
        <w:t>6.4.6</w:t>
      </w:r>
      <w:r w:rsidRPr="00B3056F">
        <w:tab/>
        <w:t>Data Model</w:t>
      </w:r>
      <w:bookmarkEnd w:id="4269"/>
      <w:bookmarkEnd w:id="4270"/>
      <w:bookmarkEnd w:id="4271"/>
      <w:bookmarkEnd w:id="4272"/>
      <w:bookmarkEnd w:id="4273"/>
      <w:bookmarkEnd w:id="4274"/>
      <w:bookmarkEnd w:id="4275"/>
    </w:p>
    <w:p w14:paraId="43D55287" w14:textId="77777777" w:rsidR="00EF45DA" w:rsidRPr="00B3056F" w:rsidRDefault="00EF45DA" w:rsidP="00EF45DA">
      <w:pPr>
        <w:pStyle w:val="Heading4"/>
      </w:pPr>
      <w:bookmarkStart w:id="4276" w:name="_Toc11338781"/>
      <w:bookmarkStart w:id="4277" w:name="_Toc27585485"/>
      <w:bookmarkStart w:id="4278" w:name="_Toc36457491"/>
      <w:bookmarkStart w:id="4279" w:name="_Toc45028408"/>
      <w:bookmarkStart w:id="4280" w:name="_Toc45029243"/>
      <w:bookmarkStart w:id="4281" w:name="_Toc51868006"/>
      <w:bookmarkStart w:id="4282" w:name="_Toc98486141"/>
      <w:r w:rsidRPr="00B3056F">
        <w:t>6.4.6.1</w:t>
      </w:r>
      <w:r w:rsidRPr="00B3056F">
        <w:tab/>
        <w:t>General</w:t>
      </w:r>
      <w:bookmarkEnd w:id="4276"/>
      <w:bookmarkEnd w:id="4277"/>
      <w:bookmarkEnd w:id="4278"/>
      <w:bookmarkEnd w:id="4279"/>
      <w:bookmarkEnd w:id="4280"/>
      <w:bookmarkEnd w:id="4281"/>
      <w:bookmarkEnd w:id="4282"/>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83" w:name="_Toc11338782"/>
      <w:bookmarkStart w:id="4284" w:name="_Toc27585486"/>
      <w:bookmarkStart w:id="4285" w:name="_Toc36457492"/>
      <w:bookmarkStart w:id="4286" w:name="_Toc45028409"/>
      <w:bookmarkStart w:id="4287" w:name="_Toc45029244"/>
      <w:bookmarkStart w:id="4288" w:name="_Toc51868007"/>
      <w:bookmarkStart w:id="4289" w:name="_Toc98486142"/>
      <w:r w:rsidRPr="00B3056F">
        <w:rPr>
          <w:lang w:val="en-US"/>
        </w:rPr>
        <w:t>6.4.6.2</w:t>
      </w:r>
      <w:r w:rsidRPr="00B3056F">
        <w:rPr>
          <w:lang w:val="en-US"/>
        </w:rPr>
        <w:tab/>
        <w:t>Structured data types</w:t>
      </w:r>
      <w:bookmarkEnd w:id="4283"/>
      <w:bookmarkEnd w:id="4284"/>
      <w:bookmarkEnd w:id="4285"/>
      <w:bookmarkEnd w:id="4286"/>
      <w:bookmarkEnd w:id="4287"/>
      <w:bookmarkEnd w:id="4288"/>
      <w:bookmarkEnd w:id="4289"/>
    </w:p>
    <w:p w14:paraId="2E5EBE06" w14:textId="77777777" w:rsidR="00EF45DA" w:rsidRPr="00B3056F" w:rsidRDefault="00EF45DA" w:rsidP="00EF45DA">
      <w:pPr>
        <w:pStyle w:val="Heading5"/>
      </w:pPr>
      <w:bookmarkStart w:id="4290" w:name="_Toc11338783"/>
      <w:bookmarkStart w:id="4291" w:name="_Toc27585487"/>
      <w:bookmarkStart w:id="4292" w:name="_Toc36457493"/>
      <w:bookmarkStart w:id="4293" w:name="_Toc45028410"/>
      <w:bookmarkStart w:id="4294" w:name="_Toc45029245"/>
      <w:bookmarkStart w:id="4295" w:name="_Toc51868008"/>
      <w:bookmarkStart w:id="4296" w:name="_Toc98486143"/>
      <w:r w:rsidRPr="00B3056F">
        <w:t>6.4.6.2.1</w:t>
      </w:r>
      <w:r w:rsidRPr="00B3056F">
        <w:tab/>
        <w:t>Introduction</w:t>
      </w:r>
      <w:bookmarkEnd w:id="4290"/>
      <w:bookmarkEnd w:id="4291"/>
      <w:bookmarkEnd w:id="4292"/>
      <w:bookmarkEnd w:id="4293"/>
      <w:bookmarkEnd w:id="4294"/>
      <w:bookmarkEnd w:id="4295"/>
      <w:bookmarkEnd w:id="4296"/>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97" w:name="_Toc11338784"/>
      <w:bookmarkStart w:id="4298" w:name="_Toc27585488"/>
      <w:bookmarkStart w:id="4299" w:name="_Toc36457494"/>
      <w:bookmarkStart w:id="4300" w:name="_Toc45028411"/>
      <w:bookmarkStart w:id="4301" w:name="_Toc45029246"/>
      <w:bookmarkStart w:id="4302" w:name="_Toc51868009"/>
      <w:bookmarkStart w:id="4303" w:name="_Toc98486144"/>
      <w:r w:rsidRPr="00B3056F">
        <w:t>6.4.6.2.2</w:t>
      </w:r>
      <w:r w:rsidRPr="00B3056F">
        <w:tab/>
        <w:t>Type: EeSubscription</w:t>
      </w:r>
      <w:bookmarkEnd w:id="4297"/>
      <w:bookmarkEnd w:id="4298"/>
      <w:bookmarkEnd w:id="4299"/>
      <w:bookmarkEnd w:id="4300"/>
      <w:bookmarkEnd w:id="4301"/>
      <w:bookmarkEnd w:id="4302"/>
      <w:bookmarkEnd w:id="4303"/>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1CFC6FF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04" w:name="_Toc11338785"/>
      <w:bookmarkStart w:id="4305" w:name="_Toc27585489"/>
      <w:bookmarkStart w:id="4306" w:name="_Toc36457495"/>
      <w:bookmarkStart w:id="4307" w:name="_Toc45028412"/>
      <w:bookmarkStart w:id="4308" w:name="_Toc45029247"/>
      <w:bookmarkStart w:id="4309" w:name="_Toc51868010"/>
      <w:bookmarkStart w:id="4310" w:name="_Toc98486145"/>
      <w:r w:rsidRPr="00B3056F">
        <w:t>6.4.6.2.3</w:t>
      </w:r>
      <w:r w:rsidRPr="00B3056F">
        <w:tab/>
        <w:t>Type: MonitoringConfiguration</w:t>
      </w:r>
      <w:bookmarkEnd w:id="4304"/>
      <w:bookmarkEnd w:id="4305"/>
      <w:bookmarkEnd w:id="4306"/>
      <w:bookmarkEnd w:id="4307"/>
      <w:bookmarkEnd w:id="4308"/>
      <w:bookmarkEnd w:id="4309"/>
      <w:bookmarkEnd w:id="4310"/>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11" w:name="_Toc11338786"/>
      <w:bookmarkStart w:id="4312" w:name="_Toc27585490"/>
      <w:bookmarkStart w:id="4313" w:name="_Toc36457496"/>
      <w:bookmarkStart w:id="4314" w:name="_Toc45028413"/>
      <w:bookmarkStart w:id="4315" w:name="_Toc45029248"/>
      <w:bookmarkStart w:id="4316" w:name="_Toc51868011"/>
      <w:bookmarkStart w:id="4317" w:name="_Toc98486146"/>
      <w:r w:rsidRPr="00B3056F">
        <w:t>6.4.6.2.4</w:t>
      </w:r>
      <w:r w:rsidRPr="00B3056F">
        <w:tab/>
        <w:t>Type: MonitoringReport</w:t>
      </w:r>
      <w:bookmarkEnd w:id="4311"/>
      <w:bookmarkEnd w:id="4312"/>
      <w:bookmarkEnd w:id="4313"/>
      <w:bookmarkEnd w:id="4314"/>
      <w:bookmarkEnd w:id="4315"/>
      <w:bookmarkEnd w:id="4316"/>
      <w:bookmarkEnd w:id="4317"/>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18" w:name="_Toc11338787"/>
      <w:bookmarkStart w:id="4319" w:name="_Toc27585491"/>
      <w:bookmarkStart w:id="4320" w:name="_Toc36457497"/>
      <w:bookmarkStart w:id="4321" w:name="_Toc45028414"/>
      <w:bookmarkStart w:id="4322" w:name="_Toc45029249"/>
      <w:bookmarkStart w:id="4323" w:name="_Toc51868012"/>
      <w:bookmarkStart w:id="4324" w:name="_Toc98486147"/>
      <w:r w:rsidRPr="00B3056F">
        <w:t>6.4.6.2.5</w:t>
      </w:r>
      <w:r w:rsidRPr="00B3056F">
        <w:tab/>
        <w:t>Type: Report</w:t>
      </w:r>
      <w:bookmarkEnd w:id="4318"/>
      <w:bookmarkEnd w:id="4319"/>
      <w:bookmarkEnd w:id="4320"/>
      <w:bookmarkEnd w:id="4321"/>
      <w:bookmarkEnd w:id="4322"/>
      <w:bookmarkEnd w:id="4323"/>
      <w:bookmarkEnd w:id="4324"/>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25" w:name="_Toc11338788"/>
      <w:bookmarkStart w:id="4326" w:name="_Toc27585492"/>
      <w:bookmarkStart w:id="4327" w:name="_Toc36457498"/>
      <w:bookmarkStart w:id="4328" w:name="_Toc45028415"/>
      <w:bookmarkStart w:id="4329" w:name="_Toc45029250"/>
      <w:bookmarkStart w:id="4330" w:name="_Toc51868013"/>
      <w:bookmarkStart w:id="4331" w:name="_Toc98486148"/>
      <w:r w:rsidRPr="00B3056F">
        <w:t>6.4.6.2.6</w:t>
      </w:r>
      <w:r w:rsidRPr="00B3056F">
        <w:tab/>
        <w:t>Type: ReportingOptions</w:t>
      </w:r>
      <w:bookmarkEnd w:id="4325"/>
      <w:bookmarkEnd w:id="4326"/>
      <w:bookmarkEnd w:id="4327"/>
      <w:bookmarkEnd w:id="4328"/>
      <w:bookmarkEnd w:id="4329"/>
      <w:bookmarkEnd w:id="4330"/>
      <w:bookmarkEnd w:id="4331"/>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32" w:name="_Toc11338789"/>
      <w:bookmarkStart w:id="4333" w:name="_Toc27585493"/>
      <w:bookmarkStart w:id="4334" w:name="_Toc36457499"/>
      <w:bookmarkStart w:id="4335" w:name="_Toc45028416"/>
      <w:bookmarkStart w:id="4336" w:name="_Toc45029251"/>
      <w:bookmarkStart w:id="4337" w:name="_Toc51868014"/>
      <w:bookmarkStart w:id="4338" w:name="_Toc98486149"/>
      <w:r w:rsidRPr="00B3056F">
        <w:t>6.4.6.2.7</w:t>
      </w:r>
      <w:r w:rsidRPr="00B3056F">
        <w:tab/>
        <w:t>Type: ChangeOfSupiPeiAssociationReport</w:t>
      </w:r>
      <w:bookmarkEnd w:id="4332"/>
      <w:bookmarkEnd w:id="4333"/>
      <w:bookmarkEnd w:id="4334"/>
      <w:bookmarkEnd w:id="4335"/>
      <w:bookmarkEnd w:id="4336"/>
      <w:bookmarkEnd w:id="4337"/>
      <w:bookmarkEnd w:id="4338"/>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39" w:name="_Toc11338790"/>
      <w:bookmarkStart w:id="4340" w:name="_Toc27585494"/>
      <w:bookmarkStart w:id="4341" w:name="_Toc36457500"/>
      <w:bookmarkStart w:id="4342" w:name="_Toc45028417"/>
      <w:bookmarkStart w:id="4343" w:name="_Toc45029252"/>
      <w:bookmarkStart w:id="4344" w:name="_Toc51868015"/>
      <w:bookmarkStart w:id="4345" w:name="_Toc98486150"/>
      <w:r w:rsidRPr="00B3056F">
        <w:t>6.4.6.2.8</w:t>
      </w:r>
      <w:r w:rsidRPr="00B3056F">
        <w:tab/>
        <w:t>Type: RoamingStatusReport</w:t>
      </w:r>
      <w:bookmarkEnd w:id="4339"/>
      <w:bookmarkEnd w:id="4340"/>
      <w:bookmarkEnd w:id="4341"/>
      <w:bookmarkEnd w:id="4342"/>
      <w:bookmarkEnd w:id="4343"/>
      <w:bookmarkEnd w:id="4344"/>
      <w:bookmarkEnd w:id="4345"/>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46" w:name="_Toc11338791"/>
      <w:bookmarkStart w:id="4347" w:name="_Toc27585495"/>
      <w:bookmarkStart w:id="4348" w:name="_Toc36457501"/>
      <w:bookmarkStart w:id="4349" w:name="_Toc45028418"/>
      <w:bookmarkStart w:id="4350" w:name="_Toc45029253"/>
      <w:bookmarkStart w:id="4351" w:name="_Toc51868016"/>
      <w:bookmarkStart w:id="4352" w:name="_Toc98486151"/>
      <w:r w:rsidRPr="00B3056F">
        <w:t>6.4.6.2.9</w:t>
      </w:r>
      <w:r w:rsidRPr="00B3056F">
        <w:tab/>
        <w:t>Type: CreatedEeSubscription</w:t>
      </w:r>
      <w:bookmarkEnd w:id="4346"/>
      <w:bookmarkEnd w:id="4347"/>
      <w:bookmarkEnd w:id="4348"/>
      <w:bookmarkEnd w:id="4349"/>
      <w:bookmarkEnd w:id="4350"/>
      <w:bookmarkEnd w:id="4351"/>
      <w:bookmarkEnd w:id="4352"/>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53" w:name="_Toc11338792"/>
      <w:bookmarkStart w:id="4354" w:name="_Toc27585496"/>
      <w:bookmarkStart w:id="4355" w:name="_Toc36457502"/>
      <w:bookmarkStart w:id="4356" w:name="_Toc45028419"/>
      <w:bookmarkStart w:id="4357" w:name="_Toc45029254"/>
      <w:bookmarkStart w:id="4358" w:name="_Toc51868017"/>
      <w:bookmarkStart w:id="4359" w:name="_Toc98486152"/>
      <w:r w:rsidRPr="00B3056F">
        <w:t>6.4.6.2.10</w:t>
      </w:r>
      <w:r w:rsidRPr="00B3056F">
        <w:tab/>
        <w:t>Type: LocationReportingConfiguration</w:t>
      </w:r>
      <w:bookmarkEnd w:id="4353"/>
      <w:bookmarkEnd w:id="4354"/>
      <w:bookmarkEnd w:id="4355"/>
      <w:bookmarkEnd w:id="4356"/>
      <w:bookmarkEnd w:id="4357"/>
      <w:bookmarkEnd w:id="4358"/>
      <w:bookmarkEnd w:id="4359"/>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60" w:name="_Toc11338793"/>
      <w:bookmarkStart w:id="4361" w:name="_Toc27585497"/>
      <w:bookmarkStart w:id="4362" w:name="_Toc36457503"/>
      <w:bookmarkStart w:id="4363" w:name="_Toc45028420"/>
      <w:bookmarkStart w:id="4364" w:name="_Toc45029255"/>
      <w:bookmarkStart w:id="4365" w:name="_Toc51868018"/>
      <w:bookmarkStart w:id="4366" w:name="_Toc98486153"/>
      <w:r w:rsidRPr="00B3056F">
        <w:t>6.4.6.2.11</w:t>
      </w:r>
      <w:r w:rsidRPr="00B3056F">
        <w:tab/>
        <w:t>Type: CnTypeChangeReport</w:t>
      </w:r>
      <w:bookmarkEnd w:id="4360"/>
      <w:bookmarkEnd w:id="4361"/>
      <w:bookmarkEnd w:id="4362"/>
      <w:bookmarkEnd w:id="4363"/>
      <w:bookmarkEnd w:id="4364"/>
      <w:bookmarkEnd w:id="4365"/>
      <w:bookmarkEnd w:id="4366"/>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67" w:name="_Toc27585498"/>
      <w:bookmarkStart w:id="4368" w:name="_Toc36457504"/>
      <w:bookmarkStart w:id="4369" w:name="_Toc45028421"/>
      <w:bookmarkStart w:id="4370" w:name="_Toc45029256"/>
      <w:bookmarkStart w:id="4371" w:name="_Toc51868019"/>
      <w:bookmarkStart w:id="4372" w:name="_Toc98486154"/>
      <w:bookmarkStart w:id="4373" w:name="_Toc11338794"/>
      <w:r w:rsidRPr="00B3056F">
        <w:t>6.4.6.2.12</w:t>
      </w:r>
      <w:r w:rsidRPr="00B3056F">
        <w:tab/>
        <w:t>Type: ReachabilityForSmsReport</w:t>
      </w:r>
      <w:bookmarkEnd w:id="4367"/>
      <w:bookmarkEnd w:id="4368"/>
      <w:bookmarkEnd w:id="4369"/>
      <w:bookmarkEnd w:id="4370"/>
      <w:bookmarkEnd w:id="4371"/>
      <w:bookmarkEnd w:id="4372"/>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74" w:name="_Toc27585499"/>
      <w:bookmarkStart w:id="4375" w:name="_Toc36457505"/>
      <w:bookmarkStart w:id="4376" w:name="_Toc45028422"/>
      <w:bookmarkStart w:id="4377" w:name="_Toc45029257"/>
      <w:bookmarkStart w:id="4378" w:name="_Toc51868020"/>
      <w:bookmarkStart w:id="4379" w:name="_Toc98486155"/>
      <w:r w:rsidRPr="00B3056F">
        <w:t>6.4.6.2.13</w:t>
      </w:r>
      <w:r w:rsidRPr="00B3056F">
        <w:tab/>
        <w:t>Type: DatalinkReportingConfiguration</w:t>
      </w:r>
      <w:bookmarkEnd w:id="4374"/>
      <w:bookmarkEnd w:id="4375"/>
      <w:bookmarkEnd w:id="4376"/>
      <w:bookmarkEnd w:id="4377"/>
      <w:bookmarkEnd w:id="4378"/>
      <w:bookmarkEnd w:id="4379"/>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80" w:name="_Toc36457506"/>
      <w:bookmarkStart w:id="4381" w:name="_Toc45028423"/>
      <w:bookmarkStart w:id="4382" w:name="_Toc45029258"/>
      <w:bookmarkStart w:id="4383" w:name="_Toc51868021"/>
      <w:bookmarkStart w:id="4384" w:name="_Toc98486156"/>
      <w:bookmarkStart w:id="4385" w:name="_Toc27585500"/>
      <w:r w:rsidRPr="00B3056F">
        <w:t>6.4.6.2.14</w:t>
      </w:r>
      <w:r w:rsidRPr="00B3056F">
        <w:tab/>
        <w:t xml:space="preserve">Type: </w:t>
      </w:r>
      <w:r w:rsidRPr="00B3056F">
        <w:rPr>
          <w:rFonts w:hint="eastAsia"/>
          <w:lang w:eastAsia="zh-CN"/>
        </w:rPr>
        <w:t>CmInfoReport</w:t>
      </w:r>
      <w:bookmarkEnd w:id="4380"/>
      <w:bookmarkEnd w:id="4381"/>
      <w:bookmarkEnd w:id="4382"/>
      <w:bookmarkEnd w:id="4383"/>
      <w:bookmarkEnd w:id="4384"/>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86" w:name="_Toc45028424"/>
      <w:bookmarkStart w:id="4387" w:name="_Toc45029259"/>
      <w:bookmarkStart w:id="4388" w:name="_Toc51868022"/>
      <w:bookmarkStart w:id="4389" w:name="_Toc98486157"/>
      <w:bookmarkStart w:id="4390" w:name="_Toc36457507"/>
      <w:r>
        <w:t>6.4.6.2.</w:t>
      </w:r>
      <w:r w:rsidR="00D20CE2">
        <w:t>15</w:t>
      </w:r>
      <w:r>
        <w:tab/>
        <w:t>Type: LossConnectivityCfg</w:t>
      </w:r>
      <w:bookmarkEnd w:id="4386"/>
      <w:bookmarkEnd w:id="4387"/>
      <w:bookmarkEnd w:id="4388"/>
      <w:bookmarkEnd w:id="4389"/>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91" w:name="_Toc98486158"/>
      <w:bookmarkStart w:id="4392" w:name="_Toc45028425"/>
      <w:bookmarkStart w:id="4393" w:name="_Toc45029260"/>
      <w:bookmarkStart w:id="4394" w:name="_Toc51868023"/>
      <w:r>
        <w:t>6.4.6.2.</w:t>
      </w:r>
      <w:r w:rsidR="00D60FFE">
        <w:t>16</w:t>
      </w:r>
      <w:r>
        <w:tab/>
        <w:t xml:space="preserve">Type: </w:t>
      </w:r>
      <w:r w:rsidRPr="000D000E">
        <w:t>PduSessionStatusCfg</w:t>
      </w:r>
      <w:bookmarkEnd w:id="4391"/>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95" w:name="_Toc67682020"/>
      <w:bookmarkStart w:id="4396" w:name="_Toc74945033"/>
      <w:bookmarkStart w:id="4397" w:name="_Toc98486159"/>
      <w:r w:rsidRPr="00B3056F">
        <w:t>6.4.6.2.</w:t>
      </w:r>
      <w:r w:rsidR="00A66FD9">
        <w:t>17</w:t>
      </w:r>
      <w:r w:rsidRPr="00B3056F">
        <w:tab/>
        <w:t xml:space="preserve">Type: </w:t>
      </w:r>
      <w:bookmarkEnd w:id="4395"/>
      <w:bookmarkEnd w:id="4396"/>
      <w:r>
        <w:t>LossConnectivityReport</w:t>
      </w:r>
      <w:bookmarkEnd w:id="4397"/>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98" w:name="_Toc98486160"/>
      <w:r w:rsidRPr="00B3056F">
        <w:t>6.4.6.2.</w:t>
      </w:r>
      <w:r w:rsidR="00A66FD9">
        <w:t>18</w:t>
      </w:r>
      <w:r w:rsidRPr="00B3056F">
        <w:tab/>
        <w:t xml:space="preserve">Type: </w:t>
      </w:r>
      <w:r>
        <w:t>LocationReport</w:t>
      </w:r>
      <w:bookmarkEnd w:id="4398"/>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99" w:name="_Toc98486161"/>
      <w:r w:rsidRPr="00B3056F">
        <w:t>6.4.6.2.</w:t>
      </w:r>
      <w:r w:rsidR="00A66FD9">
        <w:t>19</w:t>
      </w:r>
      <w:r w:rsidRPr="00B3056F">
        <w:tab/>
        <w:t xml:space="preserve">Type: </w:t>
      </w:r>
      <w:r>
        <w:t>PdnConnectivityStatReport</w:t>
      </w:r>
      <w:bookmarkEnd w:id="4399"/>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400" w:name="_Toc98486162"/>
      <w:r w:rsidRPr="00B3056F">
        <w:rPr>
          <w:lang w:val="en-US"/>
        </w:rPr>
        <w:t>6.4.6.3</w:t>
      </w:r>
      <w:r w:rsidRPr="00B3056F">
        <w:rPr>
          <w:lang w:val="en-US"/>
        </w:rPr>
        <w:tab/>
        <w:t>Simple data types and enumerations</w:t>
      </w:r>
      <w:bookmarkEnd w:id="4373"/>
      <w:bookmarkEnd w:id="4385"/>
      <w:bookmarkEnd w:id="4390"/>
      <w:bookmarkEnd w:id="4392"/>
      <w:bookmarkEnd w:id="4393"/>
      <w:bookmarkEnd w:id="4394"/>
      <w:bookmarkEnd w:id="4400"/>
    </w:p>
    <w:p w14:paraId="3D98AD4C" w14:textId="77777777" w:rsidR="00EF45DA" w:rsidRPr="00B3056F" w:rsidRDefault="00EF45DA" w:rsidP="00EF45DA">
      <w:pPr>
        <w:pStyle w:val="Heading5"/>
      </w:pPr>
      <w:bookmarkStart w:id="4401" w:name="_Toc11338795"/>
      <w:bookmarkStart w:id="4402" w:name="_Toc27585501"/>
      <w:bookmarkStart w:id="4403" w:name="_Toc36457508"/>
      <w:bookmarkStart w:id="4404" w:name="_Toc45028426"/>
      <w:bookmarkStart w:id="4405" w:name="_Toc45029261"/>
      <w:bookmarkStart w:id="4406" w:name="_Toc51868024"/>
      <w:bookmarkStart w:id="4407" w:name="_Toc98486163"/>
      <w:r w:rsidRPr="00B3056F">
        <w:t>6.4.6.3.1</w:t>
      </w:r>
      <w:r w:rsidRPr="00B3056F">
        <w:tab/>
        <w:t>Introduction</w:t>
      </w:r>
      <w:bookmarkEnd w:id="4401"/>
      <w:bookmarkEnd w:id="4402"/>
      <w:bookmarkEnd w:id="4403"/>
      <w:bookmarkEnd w:id="4404"/>
      <w:bookmarkEnd w:id="4405"/>
      <w:bookmarkEnd w:id="4406"/>
      <w:bookmarkEnd w:id="4407"/>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08" w:name="_Toc11338796"/>
      <w:bookmarkStart w:id="4409" w:name="_Toc27585502"/>
      <w:bookmarkStart w:id="4410" w:name="_Toc36457509"/>
      <w:bookmarkStart w:id="4411" w:name="_Toc45028427"/>
      <w:bookmarkStart w:id="4412" w:name="_Toc45029262"/>
      <w:bookmarkStart w:id="4413" w:name="_Toc51868025"/>
      <w:bookmarkStart w:id="4414" w:name="_Toc98486164"/>
      <w:r w:rsidRPr="00B3056F">
        <w:t>6.4.6.3.2</w:t>
      </w:r>
      <w:r w:rsidRPr="00B3056F">
        <w:tab/>
        <w:t>Simple data types</w:t>
      </w:r>
      <w:bookmarkEnd w:id="4408"/>
      <w:bookmarkEnd w:id="4409"/>
      <w:bookmarkEnd w:id="4410"/>
      <w:bookmarkEnd w:id="4411"/>
      <w:bookmarkEnd w:id="4412"/>
      <w:bookmarkEnd w:id="4413"/>
      <w:bookmarkEnd w:id="4414"/>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15" w:name="_Toc11338797"/>
      <w:bookmarkStart w:id="4416" w:name="_Toc27585503"/>
      <w:bookmarkStart w:id="4417" w:name="_Toc36457510"/>
      <w:bookmarkStart w:id="4418" w:name="_Toc45028428"/>
      <w:bookmarkStart w:id="4419" w:name="_Toc45029263"/>
      <w:bookmarkStart w:id="4420" w:name="_Toc51868026"/>
      <w:bookmarkStart w:id="4421" w:name="_Toc98486165"/>
      <w:r w:rsidRPr="00B3056F">
        <w:t>6.4.6.3.3</w:t>
      </w:r>
      <w:r w:rsidRPr="00B3056F">
        <w:tab/>
        <w:t>Enumeration: EventType</w:t>
      </w:r>
      <w:bookmarkEnd w:id="4415"/>
      <w:bookmarkEnd w:id="4416"/>
      <w:bookmarkEnd w:id="4417"/>
      <w:bookmarkEnd w:id="4418"/>
      <w:bookmarkEnd w:id="4419"/>
      <w:bookmarkEnd w:id="4420"/>
      <w:bookmarkEnd w:id="4421"/>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22" w:name="_Toc11338798"/>
      <w:bookmarkStart w:id="4423" w:name="_Toc27585504"/>
      <w:bookmarkStart w:id="4424" w:name="_Toc36457511"/>
      <w:bookmarkStart w:id="4425" w:name="_Toc45028429"/>
      <w:bookmarkStart w:id="4426" w:name="_Toc45029264"/>
      <w:bookmarkStart w:id="4427" w:name="_Toc51868027"/>
      <w:bookmarkStart w:id="4428" w:name="_Toc98486166"/>
      <w:r w:rsidRPr="00B3056F">
        <w:t>6.4.6.3.4</w:t>
      </w:r>
      <w:r w:rsidRPr="00B3056F">
        <w:tab/>
        <w:t>Enumeration: LocationAccuracy</w:t>
      </w:r>
      <w:bookmarkEnd w:id="4422"/>
      <w:bookmarkEnd w:id="4423"/>
      <w:bookmarkEnd w:id="4424"/>
      <w:bookmarkEnd w:id="4425"/>
      <w:bookmarkEnd w:id="4426"/>
      <w:bookmarkEnd w:id="4427"/>
      <w:bookmarkEnd w:id="4428"/>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29" w:name="_Toc11338799"/>
      <w:bookmarkStart w:id="4430" w:name="_Toc27585505"/>
      <w:bookmarkStart w:id="4431" w:name="_Toc36457512"/>
      <w:bookmarkStart w:id="4432" w:name="_Toc45028430"/>
      <w:bookmarkStart w:id="4433" w:name="_Toc45029265"/>
      <w:bookmarkStart w:id="4434" w:name="_Toc51868028"/>
      <w:bookmarkStart w:id="4435" w:name="_Toc98486167"/>
      <w:r w:rsidRPr="00B3056F">
        <w:t>6.4.6.3.5</w:t>
      </w:r>
      <w:r w:rsidRPr="00B3056F">
        <w:tab/>
        <w:t>Enumeration: CnType</w:t>
      </w:r>
      <w:bookmarkEnd w:id="4429"/>
      <w:bookmarkEnd w:id="4430"/>
      <w:bookmarkEnd w:id="4431"/>
      <w:bookmarkEnd w:id="4432"/>
      <w:bookmarkEnd w:id="4433"/>
      <w:bookmarkEnd w:id="4434"/>
      <w:bookmarkEnd w:id="4435"/>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36" w:name="_Toc27585506"/>
      <w:bookmarkStart w:id="4437" w:name="_Toc36457513"/>
      <w:bookmarkStart w:id="4438" w:name="_Toc45028431"/>
      <w:bookmarkStart w:id="4439" w:name="_Toc45029266"/>
      <w:bookmarkStart w:id="4440" w:name="_Toc51868029"/>
      <w:bookmarkStart w:id="4441" w:name="_Toc98486168"/>
      <w:bookmarkStart w:id="4442" w:name="_Toc11338800"/>
      <w:r w:rsidRPr="00B3056F">
        <w:t>6.4.6.3.6</w:t>
      </w:r>
      <w:r w:rsidRPr="00B3056F">
        <w:tab/>
        <w:t xml:space="preserve">Enumeration: </w:t>
      </w:r>
      <w:r w:rsidRPr="00B3056F">
        <w:rPr>
          <w:sz w:val="20"/>
          <w:lang w:eastAsia="zh-CN"/>
        </w:rPr>
        <w:t>AssociationType</w:t>
      </w:r>
      <w:bookmarkEnd w:id="4436"/>
      <w:bookmarkEnd w:id="4437"/>
      <w:bookmarkEnd w:id="4438"/>
      <w:bookmarkEnd w:id="4439"/>
      <w:bookmarkEnd w:id="4440"/>
      <w:bookmarkEnd w:id="4441"/>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43" w:name="_Toc27585507"/>
      <w:bookmarkStart w:id="4444" w:name="_Toc36457514"/>
      <w:bookmarkStart w:id="4445" w:name="_Toc45028432"/>
      <w:bookmarkStart w:id="4446" w:name="_Toc45029267"/>
      <w:bookmarkStart w:id="4447" w:name="_Toc51868030"/>
      <w:bookmarkStart w:id="4448" w:name="_Toc98486169"/>
      <w:r w:rsidRPr="00B3056F">
        <w:t>6.4.6.3.7</w:t>
      </w:r>
      <w:r w:rsidRPr="00B3056F">
        <w:tab/>
        <w:t xml:space="preserve">Enumeration: </w:t>
      </w:r>
      <w:r w:rsidRPr="00B3056F">
        <w:rPr>
          <w:rFonts w:hint="eastAsia"/>
          <w:lang w:eastAsia="zh-CN"/>
        </w:rPr>
        <w:t>EventReportMode</w:t>
      </w:r>
      <w:bookmarkEnd w:id="4443"/>
      <w:bookmarkEnd w:id="4444"/>
      <w:bookmarkEnd w:id="4445"/>
      <w:bookmarkEnd w:id="4446"/>
      <w:bookmarkEnd w:id="4447"/>
      <w:bookmarkEnd w:id="4448"/>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49" w:name="_Toc98486170"/>
      <w:bookmarkStart w:id="4450" w:name="_Toc27585508"/>
      <w:bookmarkStart w:id="4451" w:name="_Toc36457515"/>
      <w:bookmarkStart w:id="4452" w:name="_Toc45028433"/>
      <w:bookmarkStart w:id="4453" w:name="_Toc45029268"/>
      <w:bookmarkStart w:id="4454" w:name="_Toc51868031"/>
      <w:r w:rsidRPr="00B3056F">
        <w:t>6.4.6.3.</w:t>
      </w:r>
      <w:r w:rsidR="00547702">
        <w:t>8</w:t>
      </w:r>
      <w:r w:rsidRPr="00B3056F">
        <w:tab/>
        <w:t xml:space="preserve">Enumeration: </w:t>
      </w:r>
      <w:r>
        <w:t>ReachabilityForSmsConfiguration</w:t>
      </w:r>
      <w:bookmarkEnd w:id="4449"/>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455" w:name="_Toc67682039"/>
      <w:bookmarkStart w:id="4456" w:name="_Toc74945052"/>
      <w:bookmarkStart w:id="4457" w:name="_Toc98486171"/>
      <w:r>
        <w:t>6.4.6.3.</w:t>
      </w:r>
      <w:r w:rsidR="00A66FD9">
        <w:t>9</w:t>
      </w:r>
      <w:r>
        <w:tab/>
        <w:t xml:space="preserve">Enumeration: </w:t>
      </w:r>
      <w:bookmarkEnd w:id="4455"/>
      <w:bookmarkEnd w:id="4456"/>
      <w:r>
        <w:t>PdnConnectivityStatus</w:t>
      </w:r>
      <w:bookmarkEnd w:id="4457"/>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458" w:name="_Toc98486172"/>
      <w:r w:rsidRPr="00B3056F">
        <w:t>6.4.7</w:t>
      </w:r>
      <w:r w:rsidRPr="00B3056F">
        <w:tab/>
        <w:t>Error Handling</w:t>
      </w:r>
      <w:bookmarkEnd w:id="4442"/>
      <w:bookmarkEnd w:id="4450"/>
      <w:bookmarkEnd w:id="4451"/>
      <w:bookmarkEnd w:id="4452"/>
      <w:bookmarkEnd w:id="4453"/>
      <w:bookmarkEnd w:id="4454"/>
      <w:bookmarkEnd w:id="4458"/>
    </w:p>
    <w:p w14:paraId="44FF6854" w14:textId="77777777" w:rsidR="00EF45DA" w:rsidRPr="00B3056F" w:rsidRDefault="00EF45DA" w:rsidP="00EF45DA">
      <w:pPr>
        <w:pStyle w:val="Heading4"/>
      </w:pPr>
      <w:bookmarkStart w:id="4459" w:name="_Toc11338801"/>
      <w:bookmarkStart w:id="4460" w:name="_Toc27585509"/>
      <w:bookmarkStart w:id="4461" w:name="_Toc36457516"/>
      <w:bookmarkStart w:id="4462" w:name="_Toc45028434"/>
      <w:bookmarkStart w:id="4463" w:name="_Toc45029269"/>
      <w:bookmarkStart w:id="4464" w:name="_Toc51868032"/>
      <w:bookmarkStart w:id="4465" w:name="_Toc98486173"/>
      <w:r w:rsidRPr="00B3056F">
        <w:t>6.4.7.1</w:t>
      </w:r>
      <w:r w:rsidRPr="00B3056F">
        <w:tab/>
        <w:t>General</w:t>
      </w:r>
      <w:bookmarkEnd w:id="4459"/>
      <w:bookmarkEnd w:id="4460"/>
      <w:bookmarkEnd w:id="4461"/>
      <w:bookmarkEnd w:id="4462"/>
      <w:bookmarkEnd w:id="4463"/>
      <w:bookmarkEnd w:id="4464"/>
      <w:bookmarkEnd w:id="4465"/>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66" w:name="_Toc11338802"/>
      <w:bookmarkStart w:id="4467" w:name="_Toc27585510"/>
      <w:bookmarkStart w:id="4468" w:name="_Toc36457517"/>
      <w:bookmarkStart w:id="4469" w:name="_Toc45028435"/>
      <w:bookmarkStart w:id="4470" w:name="_Toc45029270"/>
      <w:bookmarkStart w:id="4471" w:name="_Toc51868033"/>
      <w:bookmarkStart w:id="4472" w:name="_Toc98486174"/>
      <w:r w:rsidRPr="00B3056F">
        <w:t>6.4.7.2</w:t>
      </w:r>
      <w:r w:rsidRPr="00B3056F">
        <w:tab/>
        <w:t>Protocol Errors</w:t>
      </w:r>
      <w:bookmarkEnd w:id="4466"/>
      <w:bookmarkEnd w:id="4467"/>
      <w:bookmarkEnd w:id="4468"/>
      <w:bookmarkEnd w:id="4469"/>
      <w:bookmarkEnd w:id="4470"/>
      <w:bookmarkEnd w:id="4471"/>
      <w:bookmarkEnd w:id="4472"/>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73" w:name="_Toc11338803"/>
      <w:bookmarkStart w:id="4474" w:name="_Toc27585511"/>
      <w:bookmarkStart w:id="4475" w:name="_Toc36457518"/>
      <w:bookmarkStart w:id="4476" w:name="_Toc45028436"/>
      <w:bookmarkStart w:id="4477" w:name="_Toc45029271"/>
      <w:bookmarkStart w:id="4478" w:name="_Toc51868034"/>
      <w:bookmarkStart w:id="4479" w:name="_Toc98486175"/>
      <w:r w:rsidRPr="00B3056F">
        <w:t>6.4.7.3</w:t>
      </w:r>
      <w:r w:rsidRPr="00B3056F">
        <w:tab/>
        <w:t>Application Errors</w:t>
      </w:r>
      <w:bookmarkEnd w:id="4473"/>
      <w:bookmarkEnd w:id="4474"/>
      <w:bookmarkEnd w:id="4475"/>
      <w:bookmarkEnd w:id="4476"/>
      <w:bookmarkEnd w:id="4477"/>
      <w:bookmarkEnd w:id="4478"/>
      <w:bookmarkEnd w:id="4479"/>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80" w:name="_Toc11338804"/>
      <w:bookmarkStart w:id="4481" w:name="_Toc27585512"/>
      <w:bookmarkStart w:id="4482" w:name="_Toc36457519"/>
      <w:bookmarkStart w:id="4483" w:name="_Toc45028437"/>
      <w:bookmarkStart w:id="4484" w:name="_Toc45029272"/>
      <w:bookmarkStart w:id="4485" w:name="_Toc51868035"/>
      <w:bookmarkStart w:id="4486" w:name="_Toc98486176"/>
      <w:r w:rsidRPr="00B3056F">
        <w:t>6.4.8</w:t>
      </w:r>
      <w:r w:rsidRPr="00B3056F">
        <w:tab/>
        <w:t>Feature Negotiation</w:t>
      </w:r>
      <w:bookmarkEnd w:id="4480"/>
      <w:bookmarkEnd w:id="4481"/>
      <w:bookmarkEnd w:id="4482"/>
      <w:bookmarkEnd w:id="4483"/>
      <w:bookmarkEnd w:id="4484"/>
      <w:bookmarkEnd w:id="4485"/>
      <w:bookmarkEnd w:id="4486"/>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87" w:name="_Toc11338805"/>
      <w:bookmarkStart w:id="4488" w:name="_Toc27585513"/>
      <w:bookmarkStart w:id="4489" w:name="_Toc36457520"/>
      <w:bookmarkStart w:id="4490" w:name="_Toc45028438"/>
      <w:bookmarkStart w:id="4491" w:name="_Toc45029273"/>
      <w:bookmarkStart w:id="4492" w:name="_Toc51868036"/>
      <w:bookmarkStart w:id="4493" w:name="_Toc98486177"/>
      <w:r w:rsidRPr="00B3056F">
        <w:rPr>
          <w:lang w:val="en-US"/>
        </w:rPr>
        <w:t>6.4.9</w:t>
      </w:r>
      <w:r w:rsidRPr="00B3056F">
        <w:rPr>
          <w:lang w:val="en-US"/>
        </w:rPr>
        <w:tab/>
        <w:t>Security</w:t>
      </w:r>
      <w:bookmarkEnd w:id="4487"/>
      <w:bookmarkEnd w:id="4488"/>
      <w:bookmarkEnd w:id="4489"/>
      <w:bookmarkEnd w:id="4490"/>
      <w:bookmarkEnd w:id="4491"/>
      <w:bookmarkEnd w:id="4492"/>
      <w:bookmarkEnd w:id="4493"/>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94" w:name="_Toc11338806"/>
      <w:bookmarkStart w:id="4495" w:name="_Toc27585514"/>
      <w:bookmarkStart w:id="4496" w:name="_Toc36457521"/>
      <w:bookmarkStart w:id="4497" w:name="_Toc45028439"/>
      <w:bookmarkStart w:id="4498" w:name="_Toc45029274"/>
      <w:bookmarkStart w:id="4499" w:name="_Toc51868037"/>
      <w:bookmarkStart w:id="4500" w:name="_Toc98486178"/>
      <w:r w:rsidRPr="00B3056F">
        <w:t>6.5</w:t>
      </w:r>
      <w:r w:rsidRPr="00B3056F">
        <w:tab/>
        <w:t>Nudm_ParameterProvision Service API</w:t>
      </w:r>
      <w:bookmarkEnd w:id="4494"/>
      <w:bookmarkEnd w:id="4495"/>
      <w:bookmarkEnd w:id="4496"/>
      <w:bookmarkEnd w:id="4497"/>
      <w:bookmarkEnd w:id="4498"/>
      <w:bookmarkEnd w:id="4499"/>
      <w:bookmarkEnd w:id="4500"/>
    </w:p>
    <w:p w14:paraId="52107D2D" w14:textId="77777777" w:rsidR="00EF45DA" w:rsidRPr="00B3056F" w:rsidRDefault="00EF45DA" w:rsidP="00EF45DA">
      <w:pPr>
        <w:pStyle w:val="Heading3"/>
      </w:pPr>
      <w:bookmarkStart w:id="4501" w:name="_Toc11338807"/>
      <w:bookmarkStart w:id="4502" w:name="_Toc27585515"/>
      <w:bookmarkStart w:id="4503" w:name="_Toc36457522"/>
      <w:bookmarkStart w:id="4504" w:name="_Toc45028440"/>
      <w:bookmarkStart w:id="4505" w:name="_Toc45029275"/>
      <w:bookmarkStart w:id="4506" w:name="_Toc51868038"/>
      <w:bookmarkStart w:id="4507" w:name="_Toc98486179"/>
      <w:r w:rsidRPr="00B3056F">
        <w:t>6.5.1</w:t>
      </w:r>
      <w:r w:rsidRPr="00B3056F">
        <w:tab/>
        <w:t>API URI</w:t>
      </w:r>
      <w:bookmarkEnd w:id="4501"/>
      <w:bookmarkEnd w:id="4502"/>
      <w:bookmarkEnd w:id="4503"/>
      <w:bookmarkEnd w:id="4504"/>
      <w:bookmarkEnd w:id="4505"/>
      <w:bookmarkEnd w:id="4506"/>
      <w:bookmarkEnd w:id="4507"/>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08" w:name="_Toc11338808"/>
      <w:bookmarkStart w:id="4509" w:name="_Toc27585516"/>
      <w:bookmarkStart w:id="4510" w:name="_Toc36457523"/>
      <w:bookmarkStart w:id="4511" w:name="_Toc45028441"/>
      <w:bookmarkStart w:id="4512" w:name="_Toc45029276"/>
      <w:bookmarkStart w:id="4513" w:name="_Toc51868039"/>
      <w:bookmarkStart w:id="4514" w:name="_Toc98486180"/>
      <w:r w:rsidRPr="00B3056F">
        <w:t>6.5.2</w:t>
      </w:r>
      <w:r w:rsidRPr="00B3056F">
        <w:tab/>
        <w:t>Usage of HTTP</w:t>
      </w:r>
      <w:bookmarkEnd w:id="4508"/>
      <w:bookmarkEnd w:id="4509"/>
      <w:bookmarkEnd w:id="4510"/>
      <w:bookmarkEnd w:id="4511"/>
      <w:bookmarkEnd w:id="4512"/>
      <w:bookmarkEnd w:id="4513"/>
      <w:bookmarkEnd w:id="4514"/>
    </w:p>
    <w:p w14:paraId="20E98EAA" w14:textId="77777777" w:rsidR="00EF45DA" w:rsidRPr="00B3056F" w:rsidRDefault="00EF45DA" w:rsidP="00EF45DA">
      <w:pPr>
        <w:pStyle w:val="Heading4"/>
      </w:pPr>
      <w:bookmarkStart w:id="4515" w:name="_Toc11338809"/>
      <w:bookmarkStart w:id="4516" w:name="_Toc27585517"/>
      <w:bookmarkStart w:id="4517" w:name="_Toc36457524"/>
      <w:bookmarkStart w:id="4518" w:name="_Toc45028442"/>
      <w:bookmarkStart w:id="4519" w:name="_Toc45029277"/>
      <w:bookmarkStart w:id="4520" w:name="_Toc51868040"/>
      <w:bookmarkStart w:id="4521" w:name="_Toc98486181"/>
      <w:r w:rsidRPr="00B3056F">
        <w:t>6.5.2.1</w:t>
      </w:r>
      <w:r w:rsidRPr="00B3056F">
        <w:tab/>
        <w:t>General</w:t>
      </w:r>
      <w:bookmarkEnd w:id="4515"/>
      <w:bookmarkEnd w:id="4516"/>
      <w:bookmarkEnd w:id="4517"/>
      <w:bookmarkEnd w:id="4518"/>
      <w:bookmarkEnd w:id="4519"/>
      <w:bookmarkEnd w:id="4520"/>
      <w:bookmarkEnd w:id="4521"/>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22" w:name="_Toc11338810"/>
      <w:bookmarkStart w:id="4523" w:name="_Toc27585518"/>
      <w:bookmarkStart w:id="4524" w:name="_Toc36457525"/>
      <w:bookmarkStart w:id="4525" w:name="_Toc45028443"/>
      <w:bookmarkStart w:id="4526" w:name="_Toc45029278"/>
      <w:bookmarkStart w:id="4527" w:name="_Toc51868041"/>
      <w:bookmarkStart w:id="4528" w:name="_Toc98486182"/>
      <w:r w:rsidRPr="00B3056F">
        <w:t>6.5.2.2</w:t>
      </w:r>
      <w:r w:rsidRPr="00B3056F">
        <w:tab/>
        <w:t>HTTP standard headers</w:t>
      </w:r>
      <w:bookmarkEnd w:id="4522"/>
      <w:bookmarkEnd w:id="4523"/>
      <w:bookmarkEnd w:id="4524"/>
      <w:bookmarkEnd w:id="4525"/>
      <w:bookmarkEnd w:id="4526"/>
      <w:bookmarkEnd w:id="4527"/>
      <w:bookmarkEnd w:id="4528"/>
    </w:p>
    <w:p w14:paraId="6E0F713A" w14:textId="77777777" w:rsidR="00EF45DA" w:rsidRPr="00B3056F" w:rsidRDefault="00EF45DA" w:rsidP="00EF45DA">
      <w:pPr>
        <w:pStyle w:val="Heading5"/>
        <w:rPr>
          <w:lang w:eastAsia="zh-CN"/>
        </w:rPr>
      </w:pPr>
      <w:bookmarkStart w:id="4529" w:name="_Toc11338811"/>
      <w:bookmarkStart w:id="4530" w:name="_Toc27585519"/>
      <w:bookmarkStart w:id="4531" w:name="_Toc36457526"/>
      <w:bookmarkStart w:id="4532" w:name="_Toc45028444"/>
      <w:bookmarkStart w:id="4533" w:name="_Toc45029279"/>
      <w:bookmarkStart w:id="4534" w:name="_Toc51868042"/>
      <w:bookmarkStart w:id="4535" w:name="_Toc98486183"/>
      <w:r w:rsidRPr="00B3056F">
        <w:t>6.5.2.2.1</w:t>
      </w:r>
      <w:r w:rsidRPr="00B3056F">
        <w:rPr>
          <w:rFonts w:hint="eastAsia"/>
          <w:lang w:eastAsia="zh-CN"/>
        </w:rPr>
        <w:tab/>
      </w:r>
      <w:r w:rsidRPr="00B3056F">
        <w:rPr>
          <w:lang w:eastAsia="zh-CN"/>
        </w:rPr>
        <w:t>General</w:t>
      </w:r>
      <w:bookmarkEnd w:id="4529"/>
      <w:bookmarkEnd w:id="4530"/>
      <w:bookmarkEnd w:id="4531"/>
      <w:bookmarkEnd w:id="4532"/>
      <w:bookmarkEnd w:id="4533"/>
      <w:bookmarkEnd w:id="4534"/>
      <w:bookmarkEnd w:id="4535"/>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36" w:name="_Toc11338812"/>
      <w:bookmarkStart w:id="4537" w:name="_Toc27585520"/>
      <w:bookmarkStart w:id="4538" w:name="_Toc36457527"/>
      <w:bookmarkStart w:id="4539" w:name="_Toc45028445"/>
      <w:bookmarkStart w:id="4540" w:name="_Toc45029280"/>
      <w:bookmarkStart w:id="4541" w:name="_Toc51868043"/>
      <w:bookmarkStart w:id="4542" w:name="_Toc98486184"/>
      <w:r w:rsidRPr="00B3056F">
        <w:t>6.5.2.2.2</w:t>
      </w:r>
      <w:r w:rsidRPr="00B3056F">
        <w:tab/>
        <w:t>Content type</w:t>
      </w:r>
      <w:bookmarkEnd w:id="4536"/>
      <w:bookmarkEnd w:id="4537"/>
      <w:bookmarkEnd w:id="4538"/>
      <w:bookmarkEnd w:id="4539"/>
      <w:bookmarkEnd w:id="4540"/>
      <w:bookmarkEnd w:id="4541"/>
      <w:bookmarkEnd w:id="4542"/>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43" w:name="_Toc11338813"/>
      <w:bookmarkStart w:id="4544" w:name="_Toc27585521"/>
      <w:bookmarkStart w:id="4545" w:name="_Toc36457528"/>
      <w:bookmarkStart w:id="4546" w:name="_Toc45028446"/>
      <w:bookmarkStart w:id="4547" w:name="_Toc45029281"/>
      <w:bookmarkStart w:id="4548" w:name="_Toc51868044"/>
      <w:bookmarkStart w:id="4549" w:name="_Toc98486185"/>
      <w:r w:rsidRPr="00B3056F">
        <w:t>6.5.2.3</w:t>
      </w:r>
      <w:r w:rsidRPr="00B3056F">
        <w:tab/>
        <w:t>HTTP custom headers</w:t>
      </w:r>
      <w:bookmarkEnd w:id="4543"/>
      <w:bookmarkEnd w:id="4544"/>
      <w:bookmarkEnd w:id="4545"/>
      <w:bookmarkEnd w:id="4546"/>
      <w:bookmarkEnd w:id="4547"/>
      <w:bookmarkEnd w:id="4548"/>
      <w:bookmarkEnd w:id="4549"/>
    </w:p>
    <w:p w14:paraId="1CF1E8D5" w14:textId="77777777" w:rsidR="00EF45DA" w:rsidRPr="00B3056F" w:rsidRDefault="00EF45DA" w:rsidP="00EF45DA">
      <w:pPr>
        <w:pStyle w:val="Heading5"/>
        <w:rPr>
          <w:lang w:eastAsia="zh-CN"/>
        </w:rPr>
      </w:pPr>
      <w:bookmarkStart w:id="4550" w:name="_Toc11338814"/>
      <w:bookmarkStart w:id="4551" w:name="_Toc27585522"/>
      <w:bookmarkStart w:id="4552" w:name="_Toc36457529"/>
      <w:bookmarkStart w:id="4553" w:name="_Toc45028447"/>
      <w:bookmarkStart w:id="4554" w:name="_Toc45029282"/>
      <w:bookmarkStart w:id="4555" w:name="_Toc51868045"/>
      <w:bookmarkStart w:id="4556" w:name="_Toc98486186"/>
      <w:r w:rsidRPr="00B3056F">
        <w:t>6.5.2.3.1</w:t>
      </w:r>
      <w:r w:rsidRPr="00B3056F">
        <w:rPr>
          <w:rFonts w:hint="eastAsia"/>
          <w:lang w:eastAsia="zh-CN"/>
        </w:rPr>
        <w:tab/>
      </w:r>
      <w:r w:rsidRPr="00B3056F">
        <w:rPr>
          <w:lang w:eastAsia="zh-CN"/>
        </w:rPr>
        <w:t>General</w:t>
      </w:r>
      <w:bookmarkEnd w:id="4550"/>
      <w:bookmarkEnd w:id="4551"/>
      <w:bookmarkEnd w:id="4552"/>
      <w:bookmarkEnd w:id="4553"/>
      <w:bookmarkEnd w:id="4554"/>
      <w:bookmarkEnd w:id="4555"/>
      <w:bookmarkEnd w:id="4556"/>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57" w:name="_Toc11338815"/>
      <w:bookmarkStart w:id="4558" w:name="_Toc27585523"/>
      <w:bookmarkStart w:id="4559" w:name="_Toc36457530"/>
      <w:bookmarkStart w:id="4560" w:name="_Toc45028448"/>
      <w:bookmarkStart w:id="4561" w:name="_Toc45029283"/>
      <w:bookmarkStart w:id="4562" w:name="_Toc51868046"/>
      <w:bookmarkStart w:id="4563" w:name="_Toc98486187"/>
      <w:r w:rsidRPr="00B3056F">
        <w:t>6.5.3</w:t>
      </w:r>
      <w:r w:rsidRPr="00B3056F">
        <w:tab/>
        <w:t>Resources</w:t>
      </w:r>
      <w:bookmarkEnd w:id="4557"/>
      <w:bookmarkEnd w:id="4558"/>
      <w:bookmarkEnd w:id="4559"/>
      <w:bookmarkEnd w:id="4560"/>
      <w:bookmarkEnd w:id="4561"/>
      <w:bookmarkEnd w:id="4562"/>
      <w:bookmarkEnd w:id="4563"/>
    </w:p>
    <w:p w14:paraId="31897EFF" w14:textId="77777777" w:rsidR="00EF45DA" w:rsidRPr="00B3056F" w:rsidRDefault="00EF45DA" w:rsidP="00EF45DA">
      <w:pPr>
        <w:pStyle w:val="Heading4"/>
      </w:pPr>
      <w:bookmarkStart w:id="4564" w:name="_Toc11338816"/>
      <w:bookmarkStart w:id="4565" w:name="_Toc27585524"/>
      <w:bookmarkStart w:id="4566" w:name="_Toc36457531"/>
      <w:bookmarkStart w:id="4567" w:name="_Toc45028449"/>
      <w:bookmarkStart w:id="4568" w:name="_Toc45029284"/>
      <w:bookmarkStart w:id="4569" w:name="_Toc51868047"/>
      <w:bookmarkStart w:id="4570" w:name="_Toc98486188"/>
      <w:r w:rsidRPr="00B3056F">
        <w:t>6.5.3.1</w:t>
      </w:r>
      <w:r w:rsidRPr="00B3056F">
        <w:tab/>
        <w:t>Overview</w:t>
      </w:r>
      <w:bookmarkEnd w:id="4564"/>
      <w:bookmarkEnd w:id="4565"/>
      <w:bookmarkEnd w:id="4566"/>
      <w:bookmarkEnd w:id="4567"/>
      <w:bookmarkEnd w:id="4568"/>
      <w:bookmarkEnd w:id="4569"/>
      <w:bookmarkEnd w:id="4570"/>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5pt;height:367.5pt" o:ole="">
            <v:imagedata r:id="rId182" o:title=""/>
          </v:shape>
          <o:OLEObject Type="Embed" ProgID="Visio.Drawing.11" ShapeID="_x0000_i1112" DrawAspect="Content" ObjectID="_1709158097"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71" w:name="_Toc11338817"/>
      <w:bookmarkStart w:id="4572" w:name="_Toc27585525"/>
      <w:bookmarkStart w:id="4573" w:name="_Toc36457532"/>
      <w:bookmarkStart w:id="4574" w:name="_Toc45028450"/>
      <w:bookmarkStart w:id="4575" w:name="_Toc45029285"/>
      <w:bookmarkStart w:id="4576" w:name="_Toc51868048"/>
      <w:bookmarkStart w:id="4577" w:name="_Toc98486189"/>
      <w:r w:rsidRPr="00B3056F">
        <w:t>6.5.3.2</w:t>
      </w:r>
      <w:r w:rsidRPr="00B3056F">
        <w:tab/>
        <w:t>Resource: PpData</w:t>
      </w:r>
      <w:bookmarkEnd w:id="4571"/>
      <w:bookmarkEnd w:id="4572"/>
      <w:bookmarkEnd w:id="4573"/>
      <w:bookmarkEnd w:id="4574"/>
      <w:bookmarkEnd w:id="4575"/>
      <w:bookmarkEnd w:id="4576"/>
      <w:bookmarkEnd w:id="4577"/>
    </w:p>
    <w:p w14:paraId="63B4676E" w14:textId="77777777" w:rsidR="00EF45DA" w:rsidRPr="00B3056F" w:rsidRDefault="00EF45DA" w:rsidP="00EF45DA">
      <w:pPr>
        <w:pStyle w:val="Heading5"/>
      </w:pPr>
      <w:bookmarkStart w:id="4578" w:name="_Toc11338818"/>
      <w:bookmarkStart w:id="4579" w:name="_Toc27585526"/>
      <w:bookmarkStart w:id="4580" w:name="_Toc36457533"/>
      <w:bookmarkStart w:id="4581" w:name="_Toc45028451"/>
      <w:bookmarkStart w:id="4582" w:name="_Toc45029286"/>
      <w:bookmarkStart w:id="4583" w:name="_Toc51868049"/>
      <w:bookmarkStart w:id="4584" w:name="_Toc98486190"/>
      <w:r w:rsidRPr="00B3056F">
        <w:t>6.5.3.2.1</w:t>
      </w:r>
      <w:r w:rsidRPr="00B3056F">
        <w:tab/>
        <w:t>Description</w:t>
      </w:r>
      <w:bookmarkEnd w:id="4578"/>
      <w:bookmarkEnd w:id="4579"/>
      <w:bookmarkEnd w:id="4580"/>
      <w:bookmarkEnd w:id="4581"/>
      <w:bookmarkEnd w:id="4582"/>
      <w:bookmarkEnd w:id="4583"/>
      <w:bookmarkEnd w:id="4584"/>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85" w:name="_Toc11338819"/>
      <w:bookmarkStart w:id="4586" w:name="_Toc27585527"/>
      <w:bookmarkStart w:id="4587" w:name="_Toc36457534"/>
      <w:bookmarkStart w:id="4588" w:name="_Toc45028452"/>
      <w:bookmarkStart w:id="4589" w:name="_Toc45029287"/>
      <w:bookmarkStart w:id="4590" w:name="_Toc51868050"/>
      <w:bookmarkStart w:id="4591" w:name="_Toc98486191"/>
      <w:r w:rsidRPr="00B3056F">
        <w:t>6.5.3.2.2</w:t>
      </w:r>
      <w:r w:rsidRPr="00B3056F">
        <w:tab/>
        <w:t>Resource Definition</w:t>
      </w:r>
      <w:bookmarkEnd w:id="4585"/>
      <w:bookmarkEnd w:id="4586"/>
      <w:bookmarkEnd w:id="4587"/>
      <w:bookmarkEnd w:id="4588"/>
      <w:bookmarkEnd w:id="4589"/>
      <w:bookmarkEnd w:id="4590"/>
      <w:bookmarkEnd w:id="4591"/>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92" w:name="_Toc11338820"/>
      <w:bookmarkStart w:id="4593" w:name="_Toc27585528"/>
      <w:bookmarkStart w:id="4594" w:name="_Toc36457535"/>
      <w:bookmarkStart w:id="4595" w:name="_Toc45028453"/>
      <w:bookmarkStart w:id="4596" w:name="_Toc45029288"/>
      <w:bookmarkStart w:id="4597" w:name="_Toc51868051"/>
      <w:bookmarkStart w:id="4598" w:name="_Toc98486192"/>
      <w:r w:rsidRPr="00B3056F">
        <w:t>6.5.3.2.3</w:t>
      </w:r>
      <w:r w:rsidRPr="00B3056F">
        <w:tab/>
        <w:t>Resource Standard Methods</w:t>
      </w:r>
      <w:bookmarkEnd w:id="4592"/>
      <w:bookmarkEnd w:id="4593"/>
      <w:bookmarkEnd w:id="4594"/>
      <w:bookmarkEnd w:id="4595"/>
      <w:bookmarkEnd w:id="4596"/>
      <w:bookmarkEnd w:id="4597"/>
      <w:bookmarkEnd w:id="4598"/>
    </w:p>
    <w:p w14:paraId="12293AEF" w14:textId="77777777" w:rsidR="00EF45DA" w:rsidRPr="00B3056F" w:rsidRDefault="00EF45DA" w:rsidP="00225B21">
      <w:pPr>
        <w:pStyle w:val="H6"/>
      </w:pPr>
      <w:bookmarkStart w:id="4599" w:name="_Toc11338821"/>
      <w:bookmarkStart w:id="4600" w:name="_Toc27585529"/>
      <w:bookmarkStart w:id="4601" w:name="_Toc36457536"/>
      <w:bookmarkStart w:id="4602" w:name="_Toc45028454"/>
      <w:bookmarkStart w:id="4603" w:name="_Toc45029289"/>
      <w:bookmarkStart w:id="4604" w:name="_Toc51868052"/>
      <w:bookmarkStart w:id="4605" w:name="_Toc98486193"/>
      <w:r w:rsidRPr="00B3056F">
        <w:t>6.5.3.2.3.1</w:t>
      </w:r>
      <w:r w:rsidRPr="00B3056F">
        <w:tab/>
        <w:t>PATCH</w:t>
      </w:r>
      <w:bookmarkEnd w:id="4599"/>
      <w:bookmarkEnd w:id="4600"/>
      <w:bookmarkEnd w:id="4601"/>
      <w:bookmarkEnd w:id="4602"/>
      <w:bookmarkEnd w:id="4603"/>
      <w:bookmarkEnd w:id="4604"/>
      <w:bookmarkEnd w:id="4605"/>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06" w:name="_Toc27585530"/>
      <w:bookmarkStart w:id="4607" w:name="_Toc36457537"/>
      <w:bookmarkStart w:id="4608" w:name="_Toc45028455"/>
      <w:bookmarkStart w:id="4609" w:name="_Toc45029290"/>
      <w:bookmarkStart w:id="4610" w:name="_Toc51868053"/>
      <w:bookmarkStart w:id="4611" w:name="_Toc98486194"/>
      <w:bookmarkStart w:id="4612" w:name="_Toc11338822"/>
      <w:r w:rsidRPr="00B3056F">
        <w:t>6.5.3.3</w:t>
      </w:r>
      <w:r w:rsidRPr="00B3056F">
        <w:tab/>
        <w:t>Resource: 5GVnGroupConfiguration</w:t>
      </w:r>
      <w:bookmarkEnd w:id="4606"/>
      <w:bookmarkEnd w:id="4607"/>
      <w:bookmarkEnd w:id="4608"/>
      <w:bookmarkEnd w:id="4609"/>
      <w:bookmarkEnd w:id="4610"/>
      <w:bookmarkEnd w:id="4611"/>
    </w:p>
    <w:p w14:paraId="0BC80BC6" w14:textId="77777777" w:rsidR="00EF45DA" w:rsidRPr="00B3056F" w:rsidRDefault="00EF45DA" w:rsidP="00EF45DA">
      <w:pPr>
        <w:pStyle w:val="Heading5"/>
      </w:pPr>
      <w:bookmarkStart w:id="4613" w:name="_Toc27585531"/>
      <w:bookmarkStart w:id="4614" w:name="_Toc36457538"/>
      <w:bookmarkStart w:id="4615" w:name="_Toc45028456"/>
      <w:bookmarkStart w:id="4616" w:name="_Toc45029291"/>
      <w:bookmarkStart w:id="4617" w:name="_Toc51868054"/>
      <w:bookmarkStart w:id="4618" w:name="_Toc98486195"/>
      <w:r w:rsidRPr="00B3056F">
        <w:t>6.5.3.3.1</w:t>
      </w:r>
      <w:r w:rsidRPr="00B3056F">
        <w:tab/>
        <w:t>Description</w:t>
      </w:r>
      <w:bookmarkEnd w:id="4613"/>
      <w:bookmarkEnd w:id="4614"/>
      <w:bookmarkEnd w:id="4615"/>
      <w:bookmarkEnd w:id="4616"/>
      <w:bookmarkEnd w:id="4617"/>
      <w:bookmarkEnd w:id="4618"/>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19" w:name="_Toc27585532"/>
      <w:bookmarkStart w:id="4620" w:name="_Toc36457539"/>
      <w:bookmarkStart w:id="4621" w:name="_Toc45028457"/>
      <w:bookmarkStart w:id="4622" w:name="_Toc45029292"/>
      <w:bookmarkStart w:id="4623" w:name="_Toc51868055"/>
      <w:bookmarkStart w:id="4624" w:name="_Toc98486196"/>
      <w:r w:rsidRPr="00B3056F">
        <w:t>6.5.3.3.2</w:t>
      </w:r>
      <w:r w:rsidRPr="00B3056F">
        <w:tab/>
        <w:t>Resource Definition</w:t>
      </w:r>
      <w:bookmarkEnd w:id="4619"/>
      <w:bookmarkEnd w:id="4620"/>
      <w:bookmarkEnd w:id="4621"/>
      <w:bookmarkEnd w:id="4622"/>
      <w:bookmarkEnd w:id="4623"/>
      <w:bookmarkEnd w:id="4624"/>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25" w:name="_Toc27585533"/>
      <w:bookmarkStart w:id="4626" w:name="_Toc36457540"/>
      <w:bookmarkStart w:id="4627" w:name="_Toc45028458"/>
      <w:bookmarkStart w:id="4628" w:name="_Toc45029293"/>
      <w:bookmarkStart w:id="4629" w:name="_Toc51868056"/>
      <w:bookmarkStart w:id="4630" w:name="_Toc98486197"/>
      <w:r w:rsidRPr="00B3056F">
        <w:t>6.5.3.3.3</w:t>
      </w:r>
      <w:r w:rsidRPr="00B3056F">
        <w:tab/>
        <w:t>Resource Standard Methods</w:t>
      </w:r>
      <w:bookmarkEnd w:id="4625"/>
      <w:bookmarkEnd w:id="4626"/>
      <w:bookmarkEnd w:id="4627"/>
      <w:bookmarkEnd w:id="4628"/>
      <w:bookmarkEnd w:id="4629"/>
      <w:bookmarkEnd w:id="4630"/>
    </w:p>
    <w:p w14:paraId="4498CA91" w14:textId="77777777" w:rsidR="00EF45DA" w:rsidRPr="00B3056F" w:rsidRDefault="00EF45DA" w:rsidP="00225B21">
      <w:pPr>
        <w:pStyle w:val="H6"/>
      </w:pPr>
      <w:bookmarkStart w:id="4631" w:name="_Toc27585534"/>
      <w:bookmarkStart w:id="4632" w:name="_Toc36457541"/>
      <w:bookmarkStart w:id="4633" w:name="_Toc45028459"/>
      <w:bookmarkStart w:id="4634" w:name="_Toc45029294"/>
      <w:bookmarkStart w:id="4635" w:name="_Toc51868057"/>
      <w:bookmarkStart w:id="4636" w:name="_Toc98486198"/>
      <w:r w:rsidRPr="00B3056F">
        <w:t>6.5.3.3.3.1</w:t>
      </w:r>
      <w:r w:rsidRPr="00B3056F">
        <w:tab/>
        <w:t>PUT</w:t>
      </w:r>
      <w:bookmarkEnd w:id="4631"/>
      <w:bookmarkEnd w:id="4632"/>
      <w:bookmarkEnd w:id="4633"/>
      <w:bookmarkEnd w:id="4634"/>
      <w:bookmarkEnd w:id="4635"/>
      <w:bookmarkEnd w:id="4636"/>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637" w:name="_Toc27585535"/>
      <w:bookmarkStart w:id="4638" w:name="_Toc36457542"/>
      <w:bookmarkStart w:id="4639" w:name="_Toc45028460"/>
      <w:bookmarkStart w:id="4640" w:name="_Toc45029295"/>
      <w:bookmarkStart w:id="4641" w:name="_Toc51868058"/>
      <w:bookmarkStart w:id="4642" w:name="_Toc98486199"/>
      <w:r w:rsidRPr="00B3056F">
        <w:t>6.5.3.3.3.2</w:t>
      </w:r>
      <w:r w:rsidRPr="00B3056F">
        <w:tab/>
        <w:t>DELETE</w:t>
      </w:r>
      <w:bookmarkEnd w:id="4637"/>
      <w:bookmarkEnd w:id="4638"/>
      <w:bookmarkEnd w:id="4639"/>
      <w:bookmarkEnd w:id="4640"/>
      <w:bookmarkEnd w:id="4641"/>
      <w:bookmarkEnd w:id="4642"/>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643" w:name="_Toc27585536"/>
      <w:bookmarkStart w:id="4644" w:name="_Toc36457543"/>
      <w:bookmarkStart w:id="4645" w:name="_Toc45028461"/>
      <w:bookmarkStart w:id="4646" w:name="_Toc45029296"/>
      <w:bookmarkStart w:id="4647" w:name="_Toc51868059"/>
      <w:bookmarkStart w:id="4648" w:name="_Toc98486200"/>
      <w:r w:rsidRPr="00B3056F">
        <w:t>6.5.3.3.3.3</w:t>
      </w:r>
      <w:r w:rsidRPr="00B3056F">
        <w:tab/>
        <w:t>PATCH</w:t>
      </w:r>
      <w:bookmarkEnd w:id="4643"/>
      <w:bookmarkEnd w:id="4644"/>
      <w:bookmarkEnd w:id="4645"/>
      <w:bookmarkEnd w:id="4646"/>
      <w:bookmarkEnd w:id="4647"/>
      <w:bookmarkEnd w:id="4648"/>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649" w:name="_Toc98486201"/>
      <w:bookmarkStart w:id="4650" w:name="_Toc27585537"/>
      <w:bookmarkStart w:id="4651" w:name="_Toc36457544"/>
      <w:bookmarkStart w:id="4652" w:name="_Toc45028462"/>
      <w:bookmarkStart w:id="4653" w:name="_Toc45029297"/>
      <w:bookmarkStart w:id="4654" w:name="_Toc51868060"/>
      <w:r w:rsidRPr="00B3056F">
        <w:t>6.5.3.3.3.</w:t>
      </w:r>
      <w:r w:rsidR="00D73BCF">
        <w:t>4</w:t>
      </w:r>
      <w:r w:rsidRPr="00B3056F">
        <w:tab/>
      </w:r>
      <w:r>
        <w:t>GET</w:t>
      </w:r>
      <w:bookmarkEnd w:id="4649"/>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55" w:name="_Toc98486202"/>
      <w:r w:rsidRPr="00B3056F">
        <w:t>6.5.4</w:t>
      </w:r>
      <w:r w:rsidRPr="00B3056F">
        <w:tab/>
        <w:t>Custom Operations without associated resources</w:t>
      </w:r>
      <w:bookmarkEnd w:id="4612"/>
      <w:bookmarkEnd w:id="4650"/>
      <w:bookmarkEnd w:id="4651"/>
      <w:bookmarkEnd w:id="4652"/>
      <w:bookmarkEnd w:id="4653"/>
      <w:bookmarkEnd w:id="4654"/>
      <w:bookmarkEnd w:id="4655"/>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56" w:name="_Toc11338823"/>
      <w:bookmarkStart w:id="4657" w:name="_Toc27585538"/>
      <w:bookmarkStart w:id="4658" w:name="_Toc36457545"/>
      <w:bookmarkStart w:id="4659" w:name="_Toc45028463"/>
      <w:bookmarkStart w:id="4660" w:name="_Toc45029298"/>
      <w:bookmarkStart w:id="4661" w:name="_Toc51868061"/>
      <w:bookmarkStart w:id="4662" w:name="_Toc98486203"/>
      <w:r w:rsidRPr="00B3056F">
        <w:t>6.5.5</w:t>
      </w:r>
      <w:r w:rsidRPr="00B3056F">
        <w:tab/>
        <w:t>Notifications</w:t>
      </w:r>
      <w:bookmarkEnd w:id="4656"/>
      <w:bookmarkEnd w:id="4657"/>
      <w:bookmarkEnd w:id="4658"/>
      <w:bookmarkEnd w:id="4659"/>
      <w:bookmarkEnd w:id="4660"/>
      <w:bookmarkEnd w:id="4661"/>
      <w:bookmarkEnd w:id="4662"/>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63" w:name="_Toc11338824"/>
      <w:bookmarkStart w:id="4664" w:name="_Toc27585539"/>
      <w:bookmarkStart w:id="4665" w:name="_Toc36457546"/>
      <w:bookmarkStart w:id="4666" w:name="_Toc45028464"/>
      <w:bookmarkStart w:id="4667" w:name="_Toc45029299"/>
      <w:bookmarkStart w:id="4668" w:name="_Toc51868062"/>
      <w:bookmarkStart w:id="4669" w:name="_Toc98486204"/>
      <w:r w:rsidRPr="00B3056F">
        <w:t>6.5.6</w:t>
      </w:r>
      <w:r w:rsidRPr="00B3056F">
        <w:tab/>
        <w:t>Data Model</w:t>
      </w:r>
      <w:bookmarkEnd w:id="4663"/>
      <w:bookmarkEnd w:id="4664"/>
      <w:bookmarkEnd w:id="4665"/>
      <w:bookmarkEnd w:id="4666"/>
      <w:bookmarkEnd w:id="4667"/>
      <w:bookmarkEnd w:id="4668"/>
      <w:bookmarkEnd w:id="4669"/>
    </w:p>
    <w:p w14:paraId="2046C1D9" w14:textId="77777777" w:rsidR="00EF45DA" w:rsidRPr="00B3056F" w:rsidRDefault="00EF45DA" w:rsidP="00EF45DA">
      <w:pPr>
        <w:pStyle w:val="Heading4"/>
      </w:pPr>
      <w:bookmarkStart w:id="4670" w:name="_Toc11338825"/>
      <w:bookmarkStart w:id="4671" w:name="_Toc27585540"/>
      <w:bookmarkStart w:id="4672" w:name="_Toc36457547"/>
      <w:bookmarkStart w:id="4673" w:name="_Toc45028465"/>
      <w:bookmarkStart w:id="4674" w:name="_Toc45029300"/>
      <w:bookmarkStart w:id="4675" w:name="_Toc51868063"/>
      <w:bookmarkStart w:id="4676" w:name="_Toc98486205"/>
      <w:r w:rsidRPr="00B3056F">
        <w:t>6.5.6.1</w:t>
      </w:r>
      <w:r w:rsidRPr="00B3056F">
        <w:tab/>
        <w:t>General</w:t>
      </w:r>
      <w:bookmarkEnd w:id="4670"/>
      <w:bookmarkEnd w:id="4671"/>
      <w:bookmarkEnd w:id="4672"/>
      <w:bookmarkEnd w:id="4673"/>
      <w:bookmarkEnd w:id="4674"/>
      <w:bookmarkEnd w:id="4675"/>
      <w:bookmarkEnd w:id="4676"/>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77" w:name="_Toc11338826"/>
      <w:bookmarkStart w:id="4678" w:name="_Toc27585541"/>
      <w:bookmarkStart w:id="4679" w:name="_Toc36457548"/>
      <w:bookmarkStart w:id="4680" w:name="_Toc45028466"/>
      <w:bookmarkStart w:id="4681" w:name="_Toc45029301"/>
      <w:bookmarkStart w:id="4682" w:name="_Toc51868064"/>
      <w:bookmarkStart w:id="4683" w:name="_Toc98486206"/>
      <w:r w:rsidRPr="00B3056F">
        <w:rPr>
          <w:lang w:val="en-US"/>
        </w:rPr>
        <w:t>6.5.6.2</w:t>
      </w:r>
      <w:r w:rsidRPr="00B3056F">
        <w:rPr>
          <w:lang w:val="en-US"/>
        </w:rPr>
        <w:tab/>
        <w:t>Structured data types</w:t>
      </w:r>
      <w:bookmarkEnd w:id="4677"/>
      <w:bookmarkEnd w:id="4678"/>
      <w:bookmarkEnd w:id="4679"/>
      <w:bookmarkEnd w:id="4680"/>
      <w:bookmarkEnd w:id="4681"/>
      <w:bookmarkEnd w:id="4682"/>
      <w:bookmarkEnd w:id="4683"/>
    </w:p>
    <w:p w14:paraId="3DFF3B41" w14:textId="77777777" w:rsidR="00EF45DA" w:rsidRPr="00B3056F" w:rsidRDefault="00EF45DA" w:rsidP="00EF45DA">
      <w:pPr>
        <w:pStyle w:val="Heading5"/>
      </w:pPr>
      <w:bookmarkStart w:id="4684" w:name="_Toc11338827"/>
      <w:bookmarkStart w:id="4685" w:name="_Toc27585542"/>
      <w:bookmarkStart w:id="4686" w:name="_Toc36457549"/>
      <w:bookmarkStart w:id="4687" w:name="_Toc45028467"/>
      <w:bookmarkStart w:id="4688" w:name="_Toc45029302"/>
      <w:bookmarkStart w:id="4689" w:name="_Toc51868065"/>
      <w:bookmarkStart w:id="4690" w:name="_Toc98486207"/>
      <w:r w:rsidRPr="00B3056F">
        <w:t>6.5.6.2.1</w:t>
      </w:r>
      <w:r w:rsidRPr="00B3056F">
        <w:tab/>
        <w:t>Introduction</w:t>
      </w:r>
      <w:bookmarkEnd w:id="4684"/>
      <w:bookmarkEnd w:id="4685"/>
      <w:bookmarkEnd w:id="4686"/>
      <w:bookmarkEnd w:id="4687"/>
      <w:bookmarkEnd w:id="4688"/>
      <w:bookmarkEnd w:id="4689"/>
      <w:bookmarkEnd w:id="4690"/>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91" w:name="_Toc11338828"/>
      <w:bookmarkStart w:id="4692" w:name="_Toc27585543"/>
      <w:bookmarkStart w:id="4693" w:name="_Toc36457550"/>
      <w:bookmarkStart w:id="4694" w:name="_Toc45028468"/>
      <w:bookmarkStart w:id="4695" w:name="_Toc45029303"/>
      <w:bookmarkStart w:id="4696" w:name="_Toc51868066"/>
      <w:bookmarkStart w:id="4697" w:name="_Toc98486208"/>
      <w:r w:rsidRPr="00B3056F">
        <w:t>6.5.6.2.2</w:t>
      </w:r>
      <w:r w:rsidRPr="00B3056F">
        <w:tab/>
        <w:t>Type: PpData</w:t>
      </w:r>
      <w:bookmarkEnd w:id="4691"/>
      <w:bookmarkEnd w:id="4692"/>
      <w:bookmarkEnd w:id="4693"/>
      <w:bookmarkEnd w:id="4694"/>
      <w:bookmarkEnd w:id="4695"/>
      <w:bookmarkEnd w:id="4696"/>
      <w:bookmarkEnd w:id="4697"/>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98" w:name="_Toc11338829"/>
      <w:bookmarkStart w:id="4699" w:name="_Toc27585544"/>
      <w:bookmarkStart w:id="4700" w:name="_Toc36457551"/>
      <w:bookmarkStart w:id="4701" w:name="_Toc45028469"/>
      <w:bookmarkStart w:id="4702" w:name="_Toc45029304"/>
      <w:bookmarkStart w:id="4703" w:name="_Toc51868067"/>
      <w:bookmarkStart w:id="4704" w:name="_Toc98486209"/>
      <w:r w:rsidRPr="00B3056F">
        <w:t>6.5.6.2.3</w:t>
      </w:r>
      <w:r w:rsidRPr="00B3056F">
        <w:tab/>
        <w:t>Type: CommunicationCharacteristics</w:t>
      </w:r>
      <w:bookmarkEnd w:id="4698"/>
      <w:bookmarkEnd w:id="4699"/>
      <w:bookmarkEnd w:id="4700"/>
      <w:bookmarkEnd w:id="4701"/>
      <w:bookmarkEnd w:id="4702"/>
      <w:bookmarkEnd w:id="4703"/>
      <w:bookmarkEnd w:id="4704"/>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05" w:name="_Toc11338830"/>
      <w:bookmarkStart w:id="4706" w:name="_Toc27585545"/>
      <w:bookmarkStart w:id="4707" w:name="_Toc36457552"/>
      <w:bookmarkStart w:id="4708" w:name="_Toc45028470"/>
      <w:bookmarkStart w:id="4709" w:name="_Toc45029305"/>
      <w:bookmarkStart w:id="4710" w:name="_Toc51868068"/>
      <w:bookmarkStart w:id="4711" w:name="_Toc98486210"/>
      <w:r w:rsidRPr="00B3056F">
        <w:t>6.5.6.2.4</w:t>
      </w:r>
      <w:r w:rsidRPr="00B3056F">
        <w:tab/>
        <w:t>Type: PpSubsRegTimer</w:t>
      </w:r>
      <w:bookmarkEnd w:id="4705"/>
      <w:bookmarkEnd w:id="4706"/>
      <w:bookmarkEnd w:id="4707"/>
      <w:bookmarkEnd w:id="4708"/>
      <w:bookmarkEnd w:id="4709"/>
      <w:bookmarkEnd w:id="4710"/>
      <w:bookmarkEnd w:id="4711"/>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12" w:name="_Toc11338831"/>
      <w:bookmarkStart w:id="4713" w:name="_Toc27585546"/>
      <w:bookmarkStart w:id="4714" w:name="_Toc36457553"/>
      <w:bookmarkStart w:id="4715" w:name="_Toc45028471"/>
      <w:bookmarkStart w:id="4716" w:name="_Toc45029306"/>
      <w:bookmarkStart w:id="4717" w:name="_Toc51868069"/>
      <w:bookmarkStart w:id="4718" w:name="_Toc98486211"/>
      <w:r w:rsidRPr="00B3056F">
        <w:t>6.5.6.2.5</w:t>
      </w:r>
      <w:r w:rsidRPr="00B3056F">
        <w:tab/>
        <w:t>Type: PpActiveTime</w:t>
      </w:r>
      <w:bookmarkEnd w:id="4712"/>
      <w:bookmarkEnd w:id="4713"/>
      <w:bookmarkEnd w:id="4714"/>
      <w:bookmarkEnd w:id="4715"/>
      <w:bookmarkEnd w:id="4716"/>
      <w:bookmarkEnd w:id="4717"/>
      <w:bookmarkEnd w:id="4718"/>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19" w:name="_Toc27585547"/>
      <w:bookmarkStart w:id="4720" w:name="_Toc36457554"/>
      <w:bookmarkStart w:id="4721" w:name="_Toc45028472"/>
      <w:bookmarkStart w:id="4722" w:name="_Toc45029307"/>
      <w:bookmarkStart w:id="4723" w:name="_Toc51868070"/>
      <w:bookmarkStart w:id="4724" w:name="_Toc98486212"/>
      <w:bookmarkStart w:id="4725" w:name="_Toc11338832"/>
      <w:r w:rsidRPr="00B3056F">
        <w:t>6.5.6.2.6</w:t>
      </w:r>
      <w:r w:rsidRPr="00B3056F">
        <w:tab/>
        <w:t>Type: 5GVnGroupConfiguration</w:t>
      </w:r>
      <w:bookmarkEnd w:id="4719"/>
      <w:bookmarkEnd w:id="4720"/>
      <w:bookmarkEnd w:id="4721"/>
      <w:bookmarkEnd w:id="4722"/>
      <w:bookmarkEnd w:id="4723"/>
      <w:bookmarkEnd w:id="4724"/>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26" w:name="_Toc27585548"/>
      <w:bookmarkStart w:id="4727" w:name="_Toc36457555"/>
      <w:bookmarkStart w:id="4728" w:name="_Toc45028473"/>
      <w:bookmarkStart w:id="4729" w:name="_Toc45029308"/>
      <w:bookmarkStart w:id="4730" w:name="_Toc51868071"/>
      <w:bookmarkStart w:id="4731" w:name="_Toc98486213"/>
      <w:r w:rsidRPr="00B3056F">
        <w:t>6.5.6.2.7</w:t>
      </w:r>
      <w:r w:rsidRPr="00B3056F">
        <w:tab/>
        <w:t>Type: 5GVnGroupData</w:t>
      </w:r>
      <w:bookmarkEnd w:id="4726"/>
      <w:bookmarkEnd w:id="4727"/>
      <w:bookmarkEnd w:id="4728"/>
      <w:bookmarkEnd w:id="4729"/>
      <w:bookmarkEnd w:id="4730"/>
      <w:bookmarkEnd w:id="4731"/>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32" w:name="_Toc4397123"/>
      <w:bookmarkStart w:id="4733" w:name="_Toc27585549"/>
      <w:bookmarkStart w:id="4734" w:name="_Toc36457556"/>
      <w:bookmarkStart w:id="4735" w:name="_Toc45028474"/>
      <w:bookmarkStart w:id="4736" w:name="_Toc45029309"/>
      <w:bookmarkStart w:id="4737" w:name="_Toc51868072"/>
      <w:bookmarkStart w:id="4738" w:name="_Toc98486214"/>
      <w:r w:rsidRPr="00B3056F">
        <w:t>6.5.6.2.8</w:t>
      </w:r>
      <w:r w:rsidRPr="00B3056F">
        <w:tab/>
        <w:t xml:space="preserve">Type: </w:t>
      </w:r>
      <w:bookmarkEnd w:id="4732"/>
      <w:r w:rsidRPr="00B3056F">
        <w:rPr>
          <w:rFonts w:hint="eastAsia"/>
          <w:lang w:eastAsia="zh-CN"/>
        </w:rPr>
        <w:t>ExpectedUeBehaviour</w:t>
      </w:r>
      <w:bookmarkEnd w:id="4733"/>
      <w:bookmarkEnd w:id="4734"/>
      <w:bookmarkEnd w:id="4735"/>
      <w:bookmarkEnd w:id="4736"/>
      <w:bookmarkEnd w:id="4737"/>
      <w:bookmarkEnd w:id="4738"/>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739" w:name="_MCCTEMPBM_CRPT55630119___7"/>
            <w:bookmarkEnd w:id="4739"/>
          </w:p>
        </w:tc>
      </w:tr>
    </w:tbl>
    <w:p w14:paraId="7E7F98D9" w14:textId="77777777" w:rsidR="00EF45DA" w:rsidRPr="00B3056F" w:rsidRDefault="00EF45DA" w:rsidP="00EF45DA">
      <w:bookmarkStart w:id="4740" w:name="_Toc27585550"/>
    </w:p>
    <w:p w14:paraId="0017B612" w14:textId="77777777" w:rsidR="00EF45DA" w:rsidRPr="00B3056F" w:rsidRDefault="00EF45DA" w:rsidP="00EF45DA">
      <w:pPr>
        <w:pStyle w:val="Heading5"/>
      </w:pPr>
      <w:bookmarkStart w:id="4741" w:name="_Toc36457557"/>
      <w:bookmarkStart w:id="4742" w:name="_Toc45028475"/>
      <w:bookmarkStart w:id="4743" w:name="_Toc45029310"/>
      <w:bookmarkStart w:id="4744" w:name="_Toc51868073"/>
      <w:bookmarkStart w:id="4745" w:name="_Toc98486215"/>
      <w:r w:rsidRPr="00B3056F">
        <w:t>6.5.6.2.9</w:t>
      </w:r>
      <w:r w:rsidRPr="00B3056F">
        <w:tab/>
        <w:t>Void</w:t>
      </w:r>
      <w:bookmarkEnd w:id="4740"/>
      <w:bookmarkEnd w:id="4741"/>
      <w:bookmarkEnd w:id="4742"/>
      <w:bookmarkEnd w:id="4743"/>
      <w:bookmarkEnd w:id="4744"/>
      <w:bookmarkEnd w:id="4745"/>
    </w:p>
    <w:p w14:paraId="28B0801F" w14:textId="77777777" w:rsidR="00EF45DA" w:rsidRPr="00B3056F" w:rsidRDefault="00EF45DA" w:rsidP="00EF45DA">
      <w:pPr>
        <w:pStyle w:val="Heading5"/>
        <w:rPr>
          <w:lang w:eastAsia="zh-CN"/>
        </w:rPr>
      </w:pPr>
      <w:bookmarkStart w:id="4746" w:name="_Toc27585551"/>
      <w:bookmarkStart w:id="4747" w:name="_Toc36457558"/>
      <w:bookmarkStart w:id="4748" w:name="_Toc45028476"/>
      <w:bookmarkStart w:id="4749" w:name="_Toc45029311"/>
      <w:bookmarkStart w:id="4750" w:name="_Toc51868074"/>
      <w:bookmarkStart w:id="4751" w:name="_Toc98486216"/>
      <w:r w:rsidRPr="00B3056F">
        <w:t>6.5.6.2.10</w:t>
      </w:r>
      <w:r w:rsidRPr="00B3056F">
        <w:tab/>
        <w:t xml:space="preserve">Type: </w:t>
      </w:r>
      <w:r w:rsidRPr="00B3056F">
        <w:rPr>
          <w:lang w:eastAsia="zh-CN"/>
        </w:rPr>
        <w:t>LocationArea</w:t>
      </w:r>
      <w:bookmarkEnd w:id="4746"/>
      <w:bookmarkEnd w:id="4747"/>
      <w:bookmarkEnd w:id="4748"/>
      <w:bookmarkEnd w:id="4749"/>
      <w:bookmarkEnd w:id="4750"/>
      <w:bookmarkEnd w:id="4751"/>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52" w:name="_Toc27585552"/>
      <w:bookmarkStart w:id="4753" w:name="_Toc36457559"/>
      <w:bookmarkStart w:id="4754" w:name="_Toc45028477"/>
      <w:bookmarkStart w:id="4755" w:name="_Toc45029312"/>
      <w:bookmarkStart w:id="4756" w:name="_Toc51868075"/>
      <w:bookmarkStart w:id="4757" w:name="_Toc98486217"/>
      <w:r w:rsidRPr="00B3056F">
        <w:t>6.5.6.2.11</w:t>
      </w:r>
      <w:r w:rsidRPr="00B3056F">
        <w:tab/>
        <w:t xml:space="preserve">Type: </w:t>
      </w:r>
      <w:r w:rsidRPr="00B3056F">
        <w:rPr>
          <w:lang w:eastAsia="zh-CN"/>
        </w:rPr>
        <w:t>NetworkAreaInfo</w:t>
      </w:r>
      <w:bookmarkEnd w:id="4752"/>
      <w:bookmarkEnd w:id="4753"/>
      <w:bookmarkEnd w:id="4754"/>
      <w:bookmarkEnd w:id="4755"/>
      <w:bookmarkEnd w:id="4756"/>
      <w:bookmarkEnd w:id="4757"/>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58" w:name="_Toc27585553"/>
      <w:bookmarkStart w:id="4759" w:name="_Toc36457560"/>
      <w:bookmarkStart w:id="4760" w:name="_Toc45028478"/>
      <w:bookmarkStart w:id="4761" w:name="_Toc45029313"/>
      <w:bookmarkStart w:id="4762" w:name="_Toc51868076"/>
      <w:bookmarkStart w:id="4763" w:name="_Toc98486218"/>
      <w:r w:rsidRPr="00B3056F">
        <w:t>6.5.6.2.12</w:t>
      </w:r>
      <w:r w:rsidRPr="00B3056F">
        <w:tab/>
        <w:t xml:space="preserve">Type: </w:t>
      </w:r>
      <w:r w:rsidRPr="00B3056F">
        <w:rPr>
          <w:rFonts w:hint="eastAsia"/>
          <w:lang w:eastAsia="zh-CN"/>
        </w:rPr>
        <w:t>E</w:t>
      </w:r>
      <w:r w:rsidRPr="00B3056F">
        <w:rPr>
          <w:lang w:eastAsia="zh-CN"/>
        </w:rPr>
        <w:t>cRestriction</w:t>
      </w:r>
      <w:bookmarkEnd w:id="4758"/>
      <w:bookmarkEnd w:id="4759"/>
      <w:bookmarkEnd w:id="4760"/>
      <w:bookmarkEnd w:id="4761"/>
      <w:bookmarkEnd w:id="4762"/>
      <w:bookmarkEnd w:id="4763"/>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764" w:name="_Toc27585554"/>
    </w:p>
    <w:p w14:paraId="74AB5E39" w14:textId="77777777" w:rsidR="00EF45DA" w:rsidRPr="00B3056F" w:rsidRDefault="00EF45DA" w:rsidP="00EF45DA">
      <w:pPr>
        <w:pStyle w:val="Heading5"/>
      </w:pPr>
      <w:bookmarkStart w:id="4765" w:name="_Toc36457561"/>
      <w:bookmarkStart w:id="4766" w:name="_Toc45028479"/>
      <w:bookmarkStart w:id="4767" w:name="_Toc45029314"/>
      <w:bookmarkStart w:id="4768" w:name="_Toc51868077"/>
      <w:bookmarkStart w:id="4769" w:name="_Toc98486219"/>
      <w:r w:rsidRPr="00B3056F">
        <w:t>6.5.6.2.13</w:t>
      </w:r>
      <w:r w:rsidRPr="00B3056F">
        <w:tab/>
        <w:t>Type: PlmnEcInfo</w:t>
      </w:r>
      <w:bookmarkEnd w:id="4764"/>
      <w:bookmarkEnd w:id="4765"/>
      <w:bookmarkEnd w:id="4766"/>
      <w:bookmarkEnd w:id="4767"/>
      <w:bookmarkEnd w:id="4768"/>
      <w:bookmarkEnd w:id="4769"/>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70" w:name="_Toc27585555"/>
      <w:bookmarkStart w:id="4771" w:name="_Toc36457562"/>
      <w:bookmarkStart w:id="4772" w:name="_Toc45028480"/>
      <w:bookmarkStart w:id="4773" w:name="_Toc45029315"/>
      <w:bookmarkStart w:id="4774" w:name="_Toc51868078"/>
      <w:bookmarkStart w:id="4775" w:name="_Toc98486220"/>
      <w:r w:rsidRPr="00B3056F">
        <w:t>6.5.6.2.14</w:t>
      </w:r>
      <w:r w:rsidRPr="00B3056F">
        <w:tab/>
        <w:t>Type: PpDlPacketCountExt</w:t>
      </w:r>
      <w:bookmarkEnd w:id="4770"/>
      <w:bookmarkEnd w:id="4771"/>
      <w:bookmarkEnd w:id="4772"/>
      <w:bookmarkEnd w:id="4773"/>
      <w:bookmarkEnd w:id="4774"/>
      <w:bookmarkEnd w:id="4775"/>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76" w:name="_Toc36457563"/>
      <w:bookmarkStart w:id="4777" w:name="_Toc45028481"/>
      <w:bookmarkStart w:id="4778" w:name="_Toc45029316"/>
      <w:bookmarkStart w:id="4779" w:name="_Toc51868079"/>
      <w:bookmarkStart w:id="4780" w:name="_Toc98486221"/>
      <w:bookmarkStart w:id="4781" w:name="_Toc27585556"/>
      <w:r w:rsidRPr="00B3056F">
        <w:t>6.5.6.2.15</w:t>
      </w:r>
      <w:r w:rsidRPr="00B3056F">
        <w:tab/>
        <w:t xml:space="preserve">Type: </w:t>
      </w:r>
      <w:r w:rsidRPr="00B3056F">
        <w:rPr>
          <w:lang w:eastAsia="zh-CN"/>
        </w:rPr>
        <w:t>Pp</w:t>
      </w:r>
      <w:r w:rsidRPr="00B3056F">
        <w:rPr>
          <w:rFonts w:eastAsia="Malgun Gothic"/>
        </w:rPr>
        <w:t>MaximumResponseTime</w:t>
      </w:r>
      <w:bookmarkEnd w:id="4776"/>
      <w:bookmarkEnd w:id="4777"/>
      <w:bookmarkEnd w:id="4778"/>
      <w:bookmarkEnd w:id="4779"/>
      <w:bookmarkEnd w:id="4780"/>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82" w:name="_Toc36457564"/>
      <w:bookmarkStart w:id="4783" w:name="_Toc45028482"/>
      <w:bookmarkStart w:id="4784" w:name="_Toc45029317"/>
      <w:bookmarkStart w:id="4785" w:name="_Toc51868080"/>
      <w:bookmarkStart w:id="4786" w:name="_Toc98486222"/>
      <w:r w:rsidRPr="00B3056F">
        <w:t>6.5.6.2.16</w:t>
      </w:r>
      <w:r w:rsidRPr="00B3056F">
        <w:tab/>
        <w:t xml:space="preserve">Type: </w:t>
      </w:r>
      <w:r w:rsidRPr="00B3056F">
        <w:rPr>
          <w:rFonts w:eastAsia="Malgun Gothic"/>
        </w:rPr>
        <w:t>PpMaximumLatency</w:t>
      </w:r>
      <w:bookmarkEnd w:id="4782"/>
      <w:bookmarkEnd w:id="4783"/>
      <w:bookmarkEnd w:id="4784"/>
      <w:bookmarkEnd w:id="4785"/>
      <w:bookmarkEnd w:id="4786"/>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87" w:name="_Toc36457565"/>
      <w:bookmarkStart w:id="4788" w:name="_Toc45028483"/>
      <w:bookmarkStart w:id="4789" w:name="_Toc45029318"/>
      <w:bookmarkStart w:id="4790" w:name="_Toc51868081"/>
      <w:bookmarkStart w:id="4791" w:name="_Toc98486223"/>
      <w:r w:rsidRPr="00B3056F">
        <w:t>6.5.6.2.17</w:t>
      </w:r>
      <w:r w:rsidRPr="00B3056F">
        <w:tab/>
        <w:t>Type: LcsPrivacy</w:t>
      </w:r>
      <w:bookmarkEnd w:id="4787"/>
      <w:bookmarkEnd w:id="4788"/>
      <w:bookmarkEnd w:id="4789"/>
      <w:bookmarkEnd w:id="4790"/>
      <w:bookmarkEnd w:id="4791"/>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92" w:name="_Toc36457566"/>
      <w:bookmarkStart w:id="4793" w:name="_Toc45028484"/>
      <w:bookmarkStart w:id="4794" w:name="_Toc45029319"/>
      <w:bookmarkStart w:id="4795" w:name="_Toc51868082"/>
      <w:bookmarkStart w:id="4796" w:name="_Toc98486224"/>
      <w:r w:rsidRPr="00B3056F">
        <w:rPr>
          <w:lang w:val="en-US"/>
        </w:rPr>
        <w:t>6.5.6.3</w:t>
      </w:r>
      <w:r w:rsidRPr="00B3056F">
        <w:rPr>
          <w:lang w:val="en-US"/>
        </w:rPr>
        <w:tab/>
        <w:t>Simple data types and enumerations</w:t>
      </w:r>
      <w:bookmarkEnd w:id="4725"/>
      <w:bookmarkEnd w:id="4781"/>
      <w:bookmarkEnd w:id="4792"/>
      <w:bookmarkEnd w:id="4793"/>
      <w:bookmarkEnd w:id="4794"/>
      <w:bookmarkEnd w:id="4795"/>
      <w:bookmarkEnd w:id="4796"/>
    </w:p>
    <w:p w14:paraId="75D748F6" w14:textId="77777777" w:rsidR="00EF45DA" w:rsidRPr="00B3056F" w:rsidRDefault="00EF45DA" w:rsidP="00EF45DA">
      <w:pPr>
        <w:pStyle w:val="Heading5"/>
      </w:pPr>
      <w:bookmarkStart w:id="4797" w:name="_Toc11338833"/>
      <w:bookmarkStart w:id="4798" w:name="_Toc27585557"/>
      <w:bookmarkStart w:id="4799" w:name="_Toc36457567"/>
      <w:bookmarkStart w:id="4800" w:name="_Toc45028485"/>
      <w:bookmarkStart w:id="4801" w:name="_Toc45029320"/>
      <w:bookmarkStart w:id="4802" w:name="_Toc51868083"/>
      <w:bookmarkStart w:id="4803" w:name="_Toc98486225"/>
      <w:r w:rsidRPr="00B3056F">
        <w:t>6.5.6.3.1</w:t>
      </w:r>
      <w:r w:rsidRPr="00B3056F">
        <w:tab/>
        <w:t>Introduction</w:t>
      </w:r>
      <w:bookmarkEnd w:id="4797"/>
      <w:bookmarkEnd w:id="4798"/>
      <w:bookmarkEnd w:id="4799"/>
      <w:bookmarkEnd w:id="4800"/>
      <w:bookmarkEnd w:id="4801"/>
      <w:bookmarkEnd w:id="4802"/>
      <w:bookmarkEnd w:id="4803"/>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04" w:name="_Toc11338834"/>
      <w:bookmarkStart w:id="4805" w:name="_Toc27585558"/>
      <w:bookmarkStart w:id="4806" w:name="_Toc36457568"/>
      <w:bookmarkStart w:id="4807" w:name="_Toc45028486"/>
      <w:bookmarkStart w:id="4808" w:name="_Toc45029321"/>
      <w:bookmarkStart w:id="4809" w:name="_Toc51868084"/>
      <w:bookmarkStart w:id="4810" w:name="_Toc98486226"/>
      <w:r w:rsidRPr="00B3056F">
        <w:t>6.5.6.3.2</w:t>
      </w:r>
      <w:r w:rsidRPr="00B3056F">
        <w:tab/>
        <w:t>Simple data types</w:t>
      </w:r>
      <w:bookmarkEnd w:id="4804"/>
      <w:bookmarkEnd w:id="4805"/>
      <w:bookmarkEnd w:id="4806"/>
      <w:bookmarkEnd w:id="4807"/>
      <w:bookmarkEnd w:id="4808"/>
      <w:bookmarkEnd w:id="4809"/>
      <w:bookmarkEnd w:id="4810"/>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11" w:name="_Toc11338835"/>
      <w:bookmarkStart w:id="4812" w:name="_Toc27585559"/>
      <w:bookmarkStart w:id="4813" w:name="_Toc36457569"/>
      <w:bookmarkStart w:id="4814" w:name="_Toc45028487"/>
      <w:bookmarkStart w:id="4815" w:name="_Toc45029322"/>
      <w:bookmarkStart w:id="4816" w:name="_Toc51868085"/>
      <w:bookmarkStart w:id="4817" w:name="_Toc98486227"/>
      <w:r w:rsidRPr="00B3056F">
        <w:t>6.5.6.3.3</w:t>
      </w:r>
      <w:r w:rsidRPr="00B3056F">
        <w:tab/>
        <w:t>Void</w:t>
      </w:r>
      <w:bookmarkEnd w:id="4811"/>
      <w:bookmarkEnd w:id="4812"/>
      <w:bookmarkEnd w:id="4813"/>
      <w:bookmarkEnd w:id="4814"/>
      <w:bookmarkEnd w:id="4815"/>
      <w:bookmarkEnd w:id="4816"/>
      <w:bookmarkEnd w:id="4817"/>
    </w:p>
    <w:p w14:paraId="23C71560" w14:textId="77777777" w:rsidR="00EF45DA" w:rsidRPr="00B3056F" w:rsidRDefault="00EF45DA" w:rsidP="00EF45DA">
      <w:pPr>
        <w:pStyle w:val="Heading5"/>
      </w:pPr>
      <w:bookmarkStart w:id="4818" w:name="_Toc27585560"/>
      <w:bookmarkStart w:id="4819" w:name="_Toc36457570"/>
      <w:bookmarkStart w:id="4820" w:name="_Toc45028488"/>
      <w:bookmarkStart w:id="4821" w:name="_Toc45029323"/>
      <w:bookmarkStart w:id="4822" w:name="_Toc51868086"/>
      <w:bookmarkStart w:id="4823" w:name="_Toc98486228"/>
      <w:bookmarkStart w:id="4824" w:name="_Toc11338836"/>
      <w:r w:rsidRPr="00B3056F">
        <w:t>6.5.6.3.4</w:t>
      </w:r>
      <w:r w:rsidRPr="00B3056F">
        <w:tab/>
        <w:t>Void</w:t>
      </w:r>
      <w:bookmarkEnd w:id="4818"/>
      <w:bookmarkEnd w:id="4819"/>
      <w:bookmarkEnd w:id="4820"/>
      <w:bookmarkEnd w:id="4821"/>
      <w:bookmarkEnd w:id="4822"/>
      <w:bookmarkEnd w:id="4823"/>
    </w:p>
    <w:p w14:paraId="278BD27A" w14:textId="77777777" w:rsidR="00EF45DA" w:rsidRPr="00B3056F" w:rsidRDefault="00EF45DA" w:rsidP="00EF45DA">
      <w:pPr>
        <w:pStyle w:val="Heading3"/>
      </w:pPr>
      <w:bookmarkStart w:id="4825" w:name="_Toc27585561"/>
      <w:bookmarkStart w:id="4826" w:name="_Toc36457571"/>
      <w:bookmarkStart w:id="4827" w:name="_Toc45028489"/>
      <w:bookmarkStart w:id="4828" w:name="_Toc45029324"/>
      <w:bookmarkStart w:id="4829" w:name="_Toc51868087"/>
      <w:bookmarkStart w:id="4830" w:name="_Toc98486229"/>
      <w:r w:rsidRPr="00B3056F">
        <w:t>6.5.7</w:t>
      </w:r>
      <w:r w:rsidRPr="00B3056F">
        <w:tab/>
        <w:t>Error Handling</w:t>
      </w:r>
      <w:bookmarkEnd w:id="4824"/>
      <w:bookmarkEnd w:id="4825"/>
      <w:bookmarkEnd w:id="4826"/>
      <w:bookmarkEnd w:id="4827"/>
      <w:bookmarkEnd w:id="4828"/>
      <w:bookmarkEnd w:id="4829"/>
      <w:bookmarkEnd w:id="4830"/>
    </w:p>
    <w:p w14:paraId="3A165A8D" w14:textId="77777777" w:rsidR="00EF45DA" w:rsidRPr="00B3056F" w:rsidRDefault="00EF45DA" w:rsidP="00EF45DA">
      <w:pPr>
        <w:pStyle w:val="Heading4"/>
      </w:pPr>
      <w:bookmarkStart w:id="4831" w:name="_Toc11338837"/>
      <w:bookmarkStart w:id="4832" w:name="_Toc27585562"/>
      <w:bookmarkStart w:id="4833" w:name="_Toc36457572"/>
      <w:bookmarkStart w:id="4834" w:name="_Toc45028490"/>
      <w:bookmarkStart w:id="4835" w:name="_Toc45029325"/>
      <w:bookmarkStart w:id="4836" w:name="_Toc51868088"/>
      <w:bookmarkStart w:id="4837" w:name="_Toc98486230"/>
      <w:r w:rsidRPr="00B3056F">
        <w:t>6.5.7.1</w:t>
      </w:r>
      <w:r w:rsidRPr="00B3056F">
        <w:tab/>
        <w:t>General</w:t>
      </w:r>
      <w:bookmarkEnd w:id="4831"/>
      <w:bookmarkEnd w:id="4832"/>
      <w:bookmarkEnd w:id="4833"/>
      <w:bookmarkEnd w:id="4834"/>
      <w:bookmarkEnd w:id="4835"/>
      <w:bookmarkEnd w:id="4836"/>
      <w:bookmarkEnd w:id="4837"/>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38" w:name="_Toc11338838"/>
      <w:bookmarkStart w:id="4839" w:name="_Toc27585563"/>
      <w:bookmarkStart w:id="4840" w:name="_Toc36457573"/>
      <w:bookmarkStart w:id="4841" w:name="_Toc45028491"/>
      <w:bookmarkStart w:id="4842" w:name="_Toc45029326"/>
      <w:bookmarkStart w:id="4843" w:name="_Toc51868089"/>
      <w:bookmarkStart w:id="4844" w:name="_Toc98486231"/>
      <w:r w:rsidRPr="00B3056F">
        <w:t>6.5.7.2</w:t>
      </w:r>
      <w:r w:rsidRPr="00B3056F">
        <w:tab/>
        <w:t>Protocol Errors</w:t>
      </w:r>
      <w:bookmarkEnd w:id="4838"/>
      <w:bookmarkEnd w:id="4839"/>
      <w:bookmarkEnd w:id="4840"/>
      <w:bookmarkEnd w:id="4841"/>
      <w:bookmarkEnd w:id="4842"/>
      <w:bookmarkEnd w:id="4843"/>
      <w:bookmarkEnd w:id="4844"/>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845" w:name="_Toc11338839"/>
      <w:bookmarkStart w:id="4846" w:name="_Toc27585564"/>
      <w:bookmarkStart w:id="4847" w:name="_Toc36457574"/>
      <w:bookmarkStart w:id="4848" w:name="_Toc45028492"/>
      <w:bookmarkStart w:id="4849" w:name="_Toc45029327"/>
      <w:bookmarkStart w:id="4850" w:name="_Toc51868090"/>
      <w:bookmarkStart w:id="4851" w:name="_Toc98486232"/>
      <w:r w:rsidRPr="00B3056F">
        <w:t>6.5.7.3</w:t>
      </w:r>
      <w:r w:rsidRPr="00B3056F">
        <w:tab/>
        <w:t>Application Errors</w:t>
      </w:r>
      <w:bookmarkEnd w:id="4845"/>
      <w:bookmarkEnd w:id="4846"/>
      <w:bookmarkEnd w:id="4847"/>
      <w:bookmarkEnd w:id="4848"/>
      <w:bookmarkEnd w:id="4849"/>
      <w:bookmarkEnd w:id="4850"/>
      <w:bookmarkEnd w:id="4851"/>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52" w:name="_Toc11338840"/>
      <w:bookmarkStart w:id="4853" w:name="_Toc27585565"/>
      <w:bookmarkStart w:id="4854" w:name="_Toc36457575"/>
      <w:bookmarkStart w:id="4855" w:name="_Toc45028493"/>
      <w:bookmarkStart w:id="4856" w:name="_Toc45029328"/>
      <w:bookmarkStart w:id="4857" w:name="_Toc51868091"/>
      <w:bookmarkStart w:id="4858" w:name="_Toc98486233"/>
      <w:r w:rsidRPr="00B3056F">
        <w:t>6.5.8</w:t>
      </w:r>
      <w:r w:rsidRPr="00B3056F">
        <w:tab/>
        <w:t>Feature Negotiation</w:t>
      </w:r>
      <w:bookmarkEnd w:id="4852"/>
      <w:bookmarkEnd w:id="4853"/>
      <w:bookmarkEnd w:id="4854"/>
      <w:bookmarkEnd w:id="4855"/>
      <w:bookmarkEnd w:id="4856"/>
      <w:bookmarkEnd w:id="4857"/>
      <w:bookmarkEnd w:id="4858"/>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59" w:name="_Toc11338841"/>
      <w:bookmarkStart w:id="4860" w:name="_Toc27585566"/>
      <w:bookmarkStart w:id="4861" w:name="_Toc36457576"/>
      <w:bookmarkStart w:id="4862" w:name="_Toc45028494"/>
      <w:bookmarkStart w:id="4863" w:name="_Toc45029329"/>
      <w:bookmarkStart w:id="4864" w:name="_Toc51868092"/>
      <w:bookmarkStart w:id="4865" w:name="_Toc98486234"/>
      <w:r w:rsidRPr="00B3056F">
        <w:rPr>
          <w:lang w:val="en-US"/>
        </w:rPr>
        <w:t>6.5.9</w:t>
      </w:r>
      <w:r w:rsidRPr="00B3056F">
        <w:rPr>
          <w:lang w:val="en-US"/>
        </w:rPr>
        <w:tab/>
        <w:t>Security</w:t>
      </w:r>
      <w:bookmarkEnd w:id="4859"/>
      <w:bookmarkEnd w:id="4860"/>
      <w:bookmarkEnd w:id="4861"/>
      <w:bookmarkEnd w:id="4862"/>
      <w:bookmarkEnd w:id="4863"/>
      <w:bookmarkEnd w:id="4864"/>
      <w:bookmarkEnd w:id="4865"/>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66" w:name="_Toc11338842"/>
      <w:bookmarkStart w:id="4867" w:name="_Toc27585567"/>
      <w:bookmarkStart w:id="4868" w:name="_Toc36457577"/>
      <w:bookmarkStart w:id="4869" w:name="_Toc45028495"/>
      <w:bookmarkStart w:id="4870" w:name="_Toc45029330"/>
      <w:bookmarkStart w:id="4871" w:name="_Toc51868093"/>
      <w:bookmarkStart w:id="4872" w:name="_Toc98486235"/>
      <w:r w:rsidRPr="00B3056F">
        <w:t>6.6</w:t>
      </w:r>
      <w:r w:rsidRPr="00B3056F">
        <w:tab/>
        <w:t>Nudm_NIDDAuthorization Service API</w:t>
      </w:r>
      <w:bookmarkEnd w:id="4866"/>
      <w:bookmarkEnd w:id="4867"/>
      <w:bookmarkEnd w:id="4868"/>
      <w:bookmarkEnd w:id="4869"/>
      <w:bookmarkEnd w:id="4870"/>
      <w:bookmarkEnd w:id="4871"/>
      <w:bookmarkEnd w:id="4872"/>
    </w:p>
    <w:p w14:paraId="032B3814" w14:textId="77777777" w:rsidR="00EF45DA" w:rsidRPr="00B3056F" w:rsidRDefault="00EF45DA" w:rsidP="00EF45DA">
      <w:pPr>
        <w:pStyle w:val="Heading3"/>
      </w:pPr>
      <w:bookmarkStart w:id="4873" w:name="_Toc11338843"/>
      <w:bookmarkStart w:id="4874" w:name="_Toc27585568"/>
      <w:bookmarkStart w:id="4875" w:name="_Toc36457578"/>
      <w:bookmarkStart w:id="4876" w:name="_Toc45028496"/>
      <w:bookmarkStart w:id="4877" w:name="_Toc45029331"/>
      <w:bookmarkStart w:id="4878" w:name="_Toc51868094"/>
      <w:bookmarkStart w:id="4879" w:name="_Toc98486236"/>
      <w:r w:rsidRPr="00B3056F">
        <w:t>6.6.1</w:t>
      </w:r>
      <w:r w:rsidRPr="00B3056F">
        <w:tab/>
        <w:t>API URI</w:t>
      </w:r>
      <w:bookmarkEnd w:id="4873"/>
      <w:bookmarkEnd w:id="4874"/>
      <w:bookmarkEnd w:id="4875"/>
      <w:bookmarkEnd w:id="4876"/>
      <w:bookmarkEnd w:id="4877"/>
      <w:bookmarkEnd w:id="4878"/>
      <w:bookmarkEnd w:id="4879"/>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80" w:name="_Toc11338844"/>
      <w:bookmarkStart w:id="4881" w:name="_Toc27585569"/>
      <w:bookmarkStart w:id="4882" w:name="_Toc36457579"/>
      <w:bookmarkStart w:id="4883" w:name="_Toc45028497"/>
      <w:bookmarkStart w:id="4884" w:name="_Toc45029332"/>
      <w:bookmarkStart w:id="4885" w:name="_Toc51868095"/>
      <w:bookmarkStart w:id="4886" w:name="_Toc98486237"/>
      <w:r w:rsidRPr="00B3056F">
        <w:t>6.6.2</w:t>
      </w:r>
      <w:r w:rsidRPr="00B3056F">
        <w:tab/>
        <w:t>Usage of HTTP</w:t>
      </w:r>
      <w:bookmarkEnd w:id="4880"/>
      <w:bookmarkEnd w:id="4881"/>
      <w:bookmarkEnd w:id="4882"/>
      <w:bookmarkEnd w:id="4883"/>
      <w:bookmarkEnd w:id="4884"/>
      <w:bookmarkEnd w:id="4885"/>
      <w:bookmarkEnd w:id="4886"/>
    </w:p>
    <w:p w14:paraId="550420F6" w14:textId="77777777" w:rsidR="00EF45DA" w:rsidRPr="00B3056F" w:rsidRDefault="00EF45DA" w:rsidP="00EF45DA">
      <w:pPr>
        <w:pStyle w:val="Heading4"/>
      </w:pPr>
      <w:bookmarkStart w:id="4887" w:name="_Toc11338845"/>
      <w:bookmarkStart w:id="4888" w:name="_Toc27585570"/>
      <w:bookmarkStart w:id="4889" w:name="_Toc36457580"/>
      <w:bookmarkStart w:id="4890" w:name="_Toc45028498"/>
      <w:bookmarkStart w:id="4891" w:name="_Toc45029333"/>
      <w:bookmarkStart w:id="4892" w:name="_Toc51868096"/>
      <w:bookmarkStart w:id="4893" w:name="_Toc98486238"/>
      <w:r w:rsidRPr="00B3056F">
        <w:t>6.6.2.1</w:t>
      </w:r>
      <w:r w:rsidRPr="00B3056F">
        <w:tab/>
        <w:t>General</w:t>
      </w:r>
      <w:bookmarkEnd w:id="4887"/>
      <w:bookmarkEnd w:id="4888"/>
      <w:bookmarkEnd w:id="4889"/>
      <w:bookmarkEnd w:id="4890"/>
      <w:bookmarkEnd w:id="4891"/>
      <w:bookmarkEnd w:id="4892"/>
      <w:bookmarkEnd w:id="4893"/>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94" w:name="_Toc11338846"/>
      <w:bookmarkStart w:id="4895" w:name="_Toc27585571"/>
      <w:bookmarkStart w:id="4896" w:name="_Toc36457581"/>
      <w:bookmarkStart w:id="4897" w:name="_Toc45028499"/>
      <w:bookmarkStart w:id="4898" w:name="_Toc45029334"/>
      <w:bookmarkStart w:id="4899" w:name="_Toc51868097"/>
      <w:bookmarkStart w:id="4900" w:name="_Toc98486239"/>
      <w:r w:rsidRPr="00B3056F">
        <w:t>6.6.2.2</w:t>
      </w:r>
      <w:r w:rsidRPr="00B3056F">
        <w:tab/>
        <w:t>HTTP standard headers</w:t>
      </w:r>
      <w:bookmarkEnd w:id="4894"/>
      <w:bookmarkEnd w:id="4895"/>
      <w:bookmarkEnd w:id="4896"/>
      <w:bookmarkEnd w:id="4897"/>
      <w:bookmarkEnd w:id="4898"/>
      <w:bookmarkEnd w:id="4899"/>
      <w:bookmarkEnd w:id="4900"/>
    </w:p>
    <w:p w14:paraId="4DC2108B" w14:textId="77777777" w:rsidR="00EF45DA" w:rsidRPr="00B3056F" w:rsidRDefault="00EF45DA" w:rsidP="00EF45DA">
      <w:pPr>
        <w:pStyle w:val="Heading5"/>
        <w:rPr>
          <w:lang w:eastAsia="zh-CN"/>
        </w:rPr>
      </w:pPr>
      <w:bookmarkStart w:id="4901" w:name="_Toc11338847"/>
      <w:bookmarkStart w:id="4902" w:name="_Toc27585572"/>
      <w:bookmarkStart w:id="4903" w:name="_Toc36457582"/>
      <w:bookmarkStart w:id="4904" w:name="_Toc45028500"/>
      <w:bookmarkStart w:id="4905" w:name="_Toc45029335"/>
      <w:bookmarkStart w:id="4906" w:name="_Toc51868098"/>
      <w:bookmarkStart w:id="4907" w:name="_Toc98486240"/>
      <w:r w:rsidRPr="00B3056F">
        <w:t>6.6.2.2.1</w:t>
      </w:r>
      <w:r w:rsidRPr="00B3056F">
        <w:rPr>
          <w:rFonts w:hint="eastAsia"/>
          <w:lang w:eastAsia="zh-CN"/>
        </w:rPr>
        <w:tab/>
      </w:r>
      <w:r w:rsidRPr="00B3056F">
        <w:rPr>
          <w:lang w:eastAsia="zh-CN"/>
        </w:rPr>
        <w:t>General</w:t>
      </w:r>
      <w:bookmarkEnd w:id="4901"/>
      <w:bookmarkEnd w:id="4902"/>
      <w:bookmarkEnd w:id="4903"/>
      <w:bookmarkEnd w:id="4904"/>
      <w:bookmarkEnd w:id="4905"/>
      <w:bookmarkEnd w:id="4906"/>
      <w:bookmarkEnd w:id="4907"/>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08" w:name="_Toc11338848"/>
      <w:bookmarkStart w:id="4909" w:name="_Toc27585573"/>
      <w:bookmarkStart w:id="4910" w:name="_Toc36457583"/>
      <w:bookmarkStart w:id="4911" w:name="_Toc45028501"/>
      <w:bookmarkStart w:id="4912" w:name="_Toc45029336"/>
      <w:bookmarkStart w:id="4913" w:name="_Toc51868099"/>
      <w:bookmarkStart w:id="4914" w:name="_Toc98486241"/>
      <w:r w:rsidRPr="00B3056F">
        <w:t>6.6.2.2.2</w:t>
      </w:r>
      <w:r w:rsidRPr="00B3056F">
        <w:tab/>
        <w:t>Content type</w:t>
      </w:r>
      <w:bookmarkEnd w:id="4908"/>
      <w:bookmarkEnd w:id="4909"/>
      <w:bookmarkEnd w:id="4910"/>
      <w:bookmarkEnd w:id="4911"/>
      <w:bookmarkEnd w:id="4912"/>
      <w:bookmarkEnd w:id="4913"/>
      <w:bookmarkEnd w:id="4914"/>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15" w:name="_Toc11338849"/>
      <w:bookmarkStart w:id="4916" w:name="_Toc27585574"/>
      <w:bookmarkStart w:id="4917" w:name="_Toc36457584"/>
      <w:bookmarkStart w:id="4918" w:name="_Toc45028502"/>
      <w:bookmarkStart w:id="4919" w:name="_Toc45029337"/>
      <w:bookmarkStart w:id="4920" w:name="_Toc51868100"/>
      <w:bookmarkStart w:id="4921" w:name="_Toc98486242"/>
      <w:r w:rsidRPr="00B3056F">
        <w:t>6.6.2.3</w:t>
      </w:r>
      <w:r w:rsidRPr="00B3056F">
        <w:tab/>
        <w:t>HTTP custom headers</w:t>
      </w:r>
      <w:bookmarkEnd w:id="4915"/>
      <w:bookmarkEnd w:id="4916"/>
      <w:bookmarkEnd w:id="4917"/>
      <w:bookmarkEnd w:id="4918"/>
      <w:bookmarkEnd w:id="4919"/>
      <w:bookmarkEnd w:id="4920"/>
      <w:bookmarkEnd w:id="4921"/>
    </w:p>
    <w:p w14:paraId="01EBF873" w14:textId="77777777" w:rsidR="00EF45DA" w:rsidRPr="00B3056F" w:rsidRDefault="00EF45DA" w:rsidP="00EF45DA">
      <w:pPr>
        <w:pStyle w:val="Heading5"/>
        <w:rPr>
          <w:lang w:eastAsia="zh-CN"/>
        </w:rPr>
      </w:pPr>
      <w:bookmarkStart w:id="4922" w:name="_Toc11338850"/>
      <w:bookmarkStart w:id="4923" w:name="_Toc27585575"/>
      <w:bookmarkStart w:id="4924" w:name="_Toc36457585"/>
      <w:bookmarkStart w:id="4925" w:name="_Toc45028503"/>
      <w:bookmarkStart w:id="4926" w:name="_Toc45029338"/>
      <w:bookmarkStart w:id="4927" w:name="_Toc51868101"/>
      <w:bookmarkStart w:id="4928" w:name="_Toc98486243"/>
      <w:r w:rsidRPr="00B3056F">
        <w:t>6.6.2.3.1</w:t>
      </w:r>
      <w:r w:rsidRPr="00B3056F">
        <w:rPr>
          <w:rFonts w:hint="eastAsia"/>
          <w:lang w:eastAsia="zh-CN"/>
        </w:rPr>
        <w:tab/>
      </w:r>
      <w:r w:rsidRPr="00B3056F">
        <w:rPr>
          <w:lang w:eastAsia="zh-CN"/>
        </w:rPr>
        <w:t>General</w:t>
      </w:r>
      <w:bookmarkEnd w:id="4922"/>
      <w:bookmarkEnd w:id="4923"/>
      <w:bookmarkEnd w:id="4924"/>
      <w:bookmarkEnd w:id="4925"/>
      <w:bookmarkEnd w:id="4926"/>
      <w:bookmarkEnd w:id="4927"/>
      <w:bookmarkEnd w:id="4928"/>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29" w:name="_Toc11338851"/>
      <w:bookmarkStart w:id="4930" w:name="_Toc27585576"/>
      <w:bookmarkStart w:id="4931" w:name="_Toc36457586"/>
      <w:bookmarkStart w:id="4932" w:name="_Toc45028504"/>
      <w:bookmarkStart w:id="4933" w:name="_Toc45029339"/>
      <w:bookmarkStart w:id="4934" w:name="_Toc51868102"/>
      <w:bookmarkStart w:id="4935" w:name="_Toc98486244"/>
      <w:r w:rsidRPr="00B3056F">
        <w:t>6.6.3</w:t>
      </w:r>
      <w:r w:rsidRPr="00B3056F">
        <w:tab/>
        <w:t>Resources</w:t>
      </w:r>
      <w:bookmarkEnd w:id="4929"/>
      <w:bookmarkEnd w:id="4930"/>
      <w:bookmarkEnd w:id="4931"/>
      <w:bookmarkEnd w:id="4932"/>
      <w:bookmarkEnd w:id="4933"/>
      <w:bookmarkEnd w:id="4934"/>
      <w:bookmarkEnd w:id="4935"/>
    </w:p>
    <w:p w14:paraId="20E3B38C" w14:textId="77777777" w:rsidR="00EF45DA" w:rsidRPr="00B3056F" w:rsidRDefault="00EF45DA" w:rsidP="00EF45DA">
      <w:pPr>
        <w:pStyle w:val="Heading4"/>
      </w:pPr>
      <w:bookmarkStart w:id="4936" w:name="_Toc11338852"/>
      <w:bookmarkStart w:id="4937" w:name="_Toc27585577"/>
      <w:bookmarkStart w:id="4938" w:name="_Toc36457587"/>
      <w:bookmarkStart w:id="4939" w:name="_Toc45028505"/>
      <w:bookmarkStart w:id="4940" w:name="_Toc45029340"/>
      <w:bookmarkStart w:id="4941" w:name="_Toc51868103"/>
      <w:bookmarkStart w:id="4942" w:name="_Toc98486245"/>
      <w:r w:rsidRPr="00B3056F">
        <w:t>6.6.3.1</w:t>
      </w:r>
      <w:r w:rsidRPr="00B3056F">
        <w:tab/>
        <w:t>Overview</w:t>
      </w:r>
      <w:bookmarkEnd w:id="4936"/>
      <w:bookmarkEnd w:id="4937"/>
      <w:bookmarkEnd w:id="4938"/>
      <w:bookmarkEnd w:id="4939"/>
      <w:bookmarkEnd w:id="4940"/>
      <w:bookmarkEnd w:id="4941"/>
      <w:bookmarkEnd w:id="4942"/>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5pt;height:122.5pt" o:ole="">
            <v:imagedata r:id="rId184" o:title=""/>
          </v:shape>
          <o:OLEObject Type="Embed" ProgID="Visio.Drawing.11" ShapeID="_x0000_i1113" DrawAspect="Content" ObjectID="_1709158098"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43" w:name="_Toc11338853"/>
      <w:bookmarkStart w:id="4944" w:name="_Toc27585578"/>
      <w:bookmarkStart w:id="4945" w:name="_Toc36457588"/>
      <w:bookmarkStart w:id="4946" w:name="_Toc45028506"/>
      <w:bookmarkStart w:id="4947" w:name="_Toc45029341"/>
      <w:bookmarkStart w:id="4948" w:name="_Toc51868104"/>
      <w:bookmarkStart w:id="4949" w:name="_Toc98486246"/>
      <w:r w:rsidRPr="00B3056F">
        <w:t>6.6.3.2</w:t>
      </w:r>
      <w:r w:rsidRPr="00B3056F">
        <w:tab/>
        <w:t>Resource: ueIdentity (Document)</w:t>
      </w:r>
      <w:bookmarkEnd w:id="4943"/>
      <w:bookmarkEnd w:id="4944"/>
      <w:bookmarkEnd w:id="4945"/>
      <w:bookmarkEnd w:id="4946"/>
      <w:bookmarkEnd w:id="4947"/>
      <w:bookmarkEnd w:id="4948"/>
      <w:bookmarkEnd w:id="4949"/>
    </w:p>
    <w:p w14:paraId="5EF6115C" w14:textId="77777777" w:rsidR="00EF45DA" w:rsidRPr="00B3056F" w:rsidRDefault="00EF45DA" w:rsidP="00EF45DA">
      <w:pPr>
        <w:pStyle w:val="Heading5"/>
      </w:pPr>
      <w:bookmarkStart w:id="4950" w:name="_Toc11338854"/>
      <w:bookmarkStart w:id="4951" w:name="_Toc27585579"/>
      <w:bookmarkStart w:id="4952" w:name="_Toc36457589"/>
      <w:bookmarkStart w:id="4953" w:name="_Toc45028507"/>
      <w:bookmarkStart w:id="4954" w:name="_Toc45029342"/>
      <w:bookmarkStart w:id="4955" w:name="_Toc51868105"/>
      <w:bookmarkStart w:id="4956" w:name="_Toc98486247"/>
      <w:r w:rsidRPr="00B3056F">
        <w:t>6.6.3.2.1</w:t>
      </w:r>
      <w:r w:rsidRPr="00B3056F">
        <w:tab/>
        <w:t>Description</w:t>
      </w:r>
      <w:bookmarkEnd w:id="4950"/>
      <w:bookmarkEnd w:id="4951"/>
      <w:bookmarkEnd w:id="4952"/>
      <w:bookmarkEnd w:id="4953"/>
      <w:bookmarkEnd w:id="4954"/>
      <w:bookmarkEnd w:id="4955"/>
      <w:bookmarkEnd w:id="4956"/>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57" w:name="_Toc11338855"/>
      <w:bookmarkStart w:id="4958" w:name="_Toc27585580"/>
      <w:bookmarkStart w:id="4959" w:name="_Toc36457590"/>
      <w:bookmarkStart w:id="4960" w:name="_Toc45028508"/>
      <w:bookmarkStart w:id="4961" w:name="_Toc45029343"/>
      <w:bookmarkStart w:id="4962" w:name="_Toc51868106"/>
      <w:bookmarkStart w:id="4963" w:name="_Toc98486248"/>
      <w:r w:rsidRPr="00B3056F">
        <w:t>6.6.3.2.2</w:t>
      </w:r>
      <w:r w:rsidRPr="00B3056F">
        <w:tab/>
        <w:t>Resource Definition</w:t>
      </w:r>
      <w:bookmarkEnd w:id="4957"/>
      <w:bookmarkEnd w:id="4958"/>
      <w:bookmarkEnd w:id="4959"/>
      <w:bookmarkEnd w:id="4960"/>
      <w:bookmarkEnd w:id="4961"/>
      <w:bookmarkEnd w:id="4962"/>
      <w:bookmarkEnd w:id="4963"/>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64" w:name="_Toc11338856"/>
      <w:bookmarkStart w:id="4965" w:name="_Toc27585581"/>
      <w:bookmarkStart w:id="4966" w:name="_Toc36457591"/>
      <w:bookmarkStart w:id="4967" w:name="_Toc45028509"/>
      <w:bookmarkStart w:id="4968" w:name="_Toc45029344"/>
      <w:bookmarkStart w:id="4969" w:name="_Toc51868107"/>
      <w:bookmarkStart w:id="4970" w:name="_Toc98486249"/>
      <w:r w:rsidRPr="00B3056F">
        <w:t>6.6.3.2.3</w:t>
      </w:r>
      <w:r w:rsidRPr="00B3056F">
        <w:tab/>
        <w:t>Resource Standard Methods</w:t>
      </w:r>
      <w:bookmarkEnd w:id="4964"/>
      <w:bookmarkEnd w:id="4965"/>
      <w:bookmarkEnd w:id="4966"/>
      <w:bookmarkEnd w:id="4967"/>
      <w:bookmarkEnd w:id="4968"/>
      <w:bookmarkEnd w:id="4969"/>
      <w:bookmarkEnd w:id="4970"/>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71" w:name="_Toc27585582"/>
      <w:bookmarkStart w:id="4972" w:name="_Toc36457592"/>
      <w:bookmarkStart w:id="4973" w:name="_Toc45028510"/>
      <w:bookmarkStart w:id="4974" w:name="_Toc45029345"/>
      <w:bookmarkStart w:id="4975" w:name="_Toc51868108"/>
      <w:bookmarkStart w:id="4976" w:name="_Toc98486250"/>
      <w:bookmarkStart w:id="4977" w:name="_Toc11338858"/>
      <w:r w:rsidRPr="00B3056F">
        <w:t>6.6.3.2.4</w:t>
      </w:r>
      <w:r w:rsidRPr="00B3056F">
        <w:tab/>
        <w:t>Resource Custom Operations</w:t>
      </w:r>
      <w:bookmarkEnd w:id="4971"/>
      <w:bookmarkEnd w:id="4972"/>
      <w:bookmarkEnd w:id="4973"/>
      <w:bookmarkEnd w:id="4974"/>
      <w:bookmarkEnd w:id="4975"/>
      <w:bookmarkEnd w:id="4976"/>
    </w:p>
    <w:p w14:paraId="4602540D" w14:textId="77777777" w:rsidR="00EF45DA" w:rsidRPr="00B3056F" w:rsidRDefault="00EF45DA" w:rsidP="00225B21">
      <w:pPr>
        <w:pStyle w:val="H6"/>
      </w:pPr>
      <w:bookmarkStart w:id="4978" w:name="_Toc27585583"/>
      <w:bookmarkStart w:id="4979" w:name="_Toc36457593"/>
      <w:bookmarkStart w:id="4980" w:name="_Toc45028511"/>
      <w:bookmarkStart w:id="4981" w:name="_Toc45029346"/>
      <w:bookmarkStart w:id="4982" w:name="_Toc51868109"/>
      <w:bookmarkStart w:id="4983" w:name="_Toc98486251"/>
      <w:r w:rsidRPr="00B3056F">
        <w:t>6.6.3.2.4.1</w:t>
      </w:r>
      <w:r w:rsidRPr="00B3056F">
        <w:tab/>
        <w:t>Overview</w:t>
      </w:r>
      <w:bookmarkEnd w:id="4978"/>
      <w:bookmarkEnd w:id="4979"/>
      <w:bookmarkEnd w:id="4980"/>
      <w:bookmarkEnd w:id="4981"/>
      <w:bookmarkEnd w:id="4982"/>
      <w:bookmarkEnd w:id="4983"/>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84" w:name="_Toc27585584"/>
      <w:bookmarkStart w:id="4985" w:name="_Toc36457594"/>
      <w:bookmarkStart w:id="4986" w:name="_Toc45028512"/>
      <w:bookmarkStart w:id="4987" w:name="_Toc45029347"/>
      <w:bookmarkStart w:id="4988" w:name="_Toc51868110"/>
      <w:bookmarkStart w:id="4989" w:name="_Toc98486252"/>
      <w:r w:rsidRPr="00B3056F">
        <w:t>6.6.3.2.4.2</w:t>
      </w:r>
      <w:r w:rsidRPr="00B3056F">
        <w:tab/>
        <w:t>Operation: authorize</w:t>
      </w:r>
      <w:bookmarkEnd w:id="4984"/>
      <w:bookmarkEnd w:id="4985"/>
      <w:bookmarkEnd w:id="4986"/>
      <w:bookmarkEnd w:id="4987"/>
      <w:bookmarkEnd w:id="4988"/>
      <w:bookmarkEnd w:id="4989"/>
    </w:p>
    <w:p w14:paraId="103A377A" w14:textId="77777777" w:rsidR="00EF45DA" w:rsidRPr="00B3056F" w:rsidRDefault="00EF45DA" w:rsidP="00225B21">
      <w:pPr>
        <w:pStyle w:val="H6"/>
      </w:pPr>
      <w:bookmarkStart w:id="4990" w:name="_Toc27585585"/>
      <w:bookmarkStart w:id="4991" w:name="_Toc36457595"/>
      <w:bookmarkStart w:id="4992" w:name="_Toc45028513"/>
      <w:bookmarkStart w:id="4993" w:name="_Toc45029348"/>
      <w:bookmarkStart w:id="4994" w:name="_Toc51868111"/>
      <w:bookmarkStart w:id="4995" w:name="_Toc98486253"/>
      <w:r w:rsidRPr="00B3056F">
        <w:t>6.6.3.2.4.2.1</w:t>
      </w:r>
      <w:r w:rsidRPr="00B3056F">
        <w:tab/>
        <w:t>Description</w:t>
      </w:r>
      <w:bookmarkEnd w:id="4990"/>
      <w:bookmarkEnd w:id="4991"/>
      <w:bookmarkEnd w:id="4992"/>
      <w:bookmarkEnd w:id="4993"/>
      <w:bookmarkEnd w:id="4994"/>
      <w:bookmarkEnd w:id="4995"/>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96" w:name="_Toc27585586"/>
      <w:bookmarkStart w:id="4997" w:name="_Toc36457596"/>
      <w:bookmarkStart w:id="4998" w:name="_Toc45028514"/>
      <w:bookmarkStart w:id="4999" w:name="_Toc45029349"/>
      <w:bookmarkStart w:id="5000" w:name="_Toc51868112"/>
      <w:bookmarkStart w:id="5001" w:name="_Toc98486254"/>
      <w:r w:rsidRPr="00B3056F">
        <w:t>6.6.3.2.4.2.2</w:t>
      </w:r>
      <w:r w:rsidRPr="00B3056F">
        <w:tab/>
        <w:t>Operation Definition</w:t>
      </w:r>
      <w:bookmarkEnd w:id="4996"/>
      <w:bookmarkEnd w:id="4997"/>
      <w:bookmarkEnd w:id="4998"/>
      <w:bookmarkEnd w:id="4999"/>
      <w:bookmarkEnd w:id="5000"/>
      <w:bookmarkEnd w:id="5001"/>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shd w:val="clear" w:color="auto" w:fill="auto"/>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02" w:name="_Toc27585587"/>
      <w:bookmarkStart w:id="5003" w:name="_Toc36457597"/>
      <w:bookmarkStart w:id="5004" w:name="_Toc45028515"/>
      <w:bookmarkStart w:id="5005" w:name="_Toc45029350"/>
      <w:bookmarkStart w:id="5006" w:name="_Toc51868113"/>
      <w:bookmarkStart w:id="5007" w:name="_Toc98486255"/>
      <w:r w:rsidRPr="00B3056F">
        <w:t>6.6.4</w:t>
      </w:r>
      <w:r w:rsidRPr="00B3056F">
        <w:tab/>
        <w:t>Custom Operations without associated resources</w:t>
      </w:r>
      <w:bookmarkEnd w:id="4977"/>
      <w:bookmarkEnd w:id="5002"/>
      <w:bookmarkEnd w:id="5003"/>
      <w:bookmarkEnd w:id="5004"/>
      <w:bookmarkEnd w:id="5005"/>
      <w:bookmarkEnd w:id="5006"/>
      <w:bookmarkEnd w:id="5007"/>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5008" w:name="_Toc11338859"/>
      <w:bookmarkStart w:id="5009" w:name="_Toc27585588"/>
      <w:bookmarkStart w:id="5010" w:name="_Toc36457598"/>
      <w:bookmarkStart w:id="5011" w:name="_Toc45028516"/>
      <w:bookmarkStart w:id="5012" w:name="_Toc45029351"/>
      <w:bookmarkStart w:id="5013" w:name="_Toc51868114"/>
      <w:bookmarkStart w:id="5014" w:name="_Toc98486256"/>
      <w:r w:rsidRPr="00B3056F">
        <w:t>6.6.5</w:t>
      </w:r>
      <w:r w:rsidRPr="00B3056F">
        <w:tab/>
        <w:t>Notifications</w:t>
      </w:r>
      <w:bookmarkEnd w:id="5008"/>
      <w:bookmarkEnd w:id="5009"/>
      <w:bookmarkEnd w:id="5010"/>
      <w:bookmarkEnd w:id="5011"/>
      <w:bookmarkEnd w:id="5012"/>
      <w:bookmarkEnd w:id="5013"/>
      <w:bookmarkEnd w:id="5014"/>
    </w:p>
    <w:p w14:paraId="179592EE" w14:textId="77777777" w:rsidR="00EF45DA" w:rsidRPr="00B3056F" w:rsidRDefault="00EF45DA" w:rsidP="00EF45DA">
      <w:pPr>
        <w:pStyle w:val="Heading4"/>
      </w:pPr>
      <w:bookmarkStart w:id="5015" w:name="_Toc11338860"/>
      <w:bookmarkStart w:id="5016" w:name="_Toc27585589"/>
      <w:bookmarkStart w:id="5017" w:name="_Toc36457599"/>
      <w:bookmarkStart w:id="5018" w:name="_Toc45028517"/>
      <w:bookmarkStart w:id="5019" w:name="_Toc45029352"/>
      <w:bookmarkStart w:id="5020" w:name="_Toc51868115"/>
      <w:bookmarkStart w:id="5021" w:name="_Toc98486257"/>
      <w:r w:rsidRPr="00B3056F">
        <w:t>6.6.5.1</w:t>
      </w:r>
      <w:r w:rsidRPr="00B3056F">
        <w:tab/>
        <w:t>General</w:t>
      </w:r>
      <w:bookmarkEnd w:id="5015"/>
      <w:bookmarkEnd w:id="5016"/>
      <w:bookmarkEnd w:id="5017"/>
      <w:bookmarkEnd w:id="5018"/>
      <w:bookmarkEnd w:id="5019"/>
      <w:bookmarkEnd w:id="5020"/>
      <w:bookmarkEnd w:id="5021"/>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22" w:name="_Toc27585590"/>
      <w:bookmarkStart w:id="5023" w:name="_Toc36457600"/>
      <w:bookmarkStart w:id="5024" w:name="_Toc45028518"/>
      <w:bookmarkStart w:id="5025" w:name="_Toc45029353"/>
      <w:bookmarkStart w:id="5026" w:name="_Toc51868116"/>
      <w:bookmarkStart w:id="5027" w:name="_Toc98486258"/>
      <w:bookmarkStart w:id="5028" w:name="_Toc11338861"/>
      <w:r w:rsidRPr="00B3056F">
        <w:t>6.6.5.2</w:t>
      </w:r>
      <w:r w:rsidRPr="00B3056F">
        <w:tab/>
        <w:t>Nidd Authorization Data Update Notification</w:t>
      </w:r>
      <w:bookmarkEnd w:id="5022"/>
      <w:bookmarkEnd w:id="5023"/>
      <w:bookmarkEnd w:id="5024"/>
      <w:bookmarkEnd w:id="5025"/>
      <w:bookmarkEnd w:id="5026"/>
      <w:bookmarkEnd w:id="5027"/>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29" w:name="_Toc27585591"/>
    </w:p>
    <w:p w14:paraId="724636E4" w14:textId="77777777" w:rsidR="00EF45DA" w:rsidRPr="00B3056F" w:rsidRDefault="00EF45DA" w:rsidP="00EF45DA">
      <w:pPr>
        <w:pStyle w:val="Heading3"/>
      </w:pPr>
      <w:bookmarkStart w:id="5030" w:name="_Toc36457601"/>
      <w:bookmarkStart w:id="5031" w:name="_Toc45028519"/>
      <w:bookmarkStart w:id="5032" w:name="_Toc45029354"/>
      <w:bookmarkStart w:id="5033" w:name="_Toc51868117"/>
      <w:bookmarkStart w:id="5034" w:name="_Toc98486259"/>
      <w:r w:rsidRPr="00B3056F">
        <w:t>6.6.6</w:t>
      </w:r>
      <w:r w:rsidRPr="00B3056F">
        <w:tab/>
        <w:t>Data Model</w:t>
      </w:r>
      <w:bookmarkEnd w:id="5028"/>
      <w:bookmarkEnd w:id="5029"/>
      <w:bookmarkEnd w:id="5030"/>
      <w:bookmarkEnd w:id="5031"/>
      <w:bookmarkEnd w:id="5032"/>
      <w:bookmarkEnd w:id="5033"/>
      <w:bookmarkEnd w:id="5034"/>
    </w:p>
    <w:p w14:paraId="0AB4B195" w14:textId="77777777" w:rsidR="00EF45DA" w:rsidRPr="00B3056F" w:rsidRDefault="00EF45DA" w:rsidP="00EF45DA">
      <w:pPr>
        <w:pStyle w:val="Heading4"/>
      </w:pPr>
      <w:bookmarkStart w:id="5035" w:name="_Toc11338862"/>
      <w:bookmarkStart w:id="5036" w:name="_Toc27585592"/>
      <w:bookmarkStart w:id="5037" w:name="_Toc36457602"/>
      <w:bookmarkStart w:id="5038" w:name="_Toc45028520"/>
      <w:bookmarkStart w:id="5039" w:name="_Toc45029355"/>
      <w:bookmarkStart w:id="5040" w:name="_Toc51868118"/>
      <w:bookmarkStart w:id="5041" w:name="_Toc98486260"/>
      <w:r w:rsidRPr="00B3056F">
        <w:t>6.6.6.1</w:t>
      </w:r>
      <w:r w:rsidRPr="00B3056F">
        <w:tab/>
        <w:t>General</w:t>
      </w:r>
      <w:bookmarkEnd w:id="5035"/>
      <w:bookmarkEnd w:id="5036"/>
      <w:bookmarkEnd w:id="5037"/>
      <w:bookmarkEnd w:id="5038"/>
      <w:bookmarkEnd w:id="5039"/>
      <w:bookmarkEnd w:id="5040"/>
      <w:bookmarkEnd w:id="5041"/>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42" w:name="_Toc11338863"/>
      <w:bookmarkStart w:id="5043" w:name="_Toc27585593"/>
      <w:bookmarkStart w:id="5044" w:name="_Toc36457603"/>
      <w:bookmarkStart w:id="5045" w:name="_Toc45028521"/>
      <w:bookmarkStart w:id="5046" w:name="_Toc45029356"/>
      <w:bookmarkStart w:id="5047" w:name="_Toc51868119"/>
      <w:bookmarkStart w:id="5048" w:name="_Toc98486261"/>
      <w:r w:rsidRPr="00B3056F">
        <w:rPr>
          <w:lang w:val="en-US"/>
        </w:rPr>
        <w:t>6.6.6.2</w:t>
      </w:r>
      <w:r w:rsidRPr="00B3056F">
        <w:rPr>
          <w:lang w:val="en-US"/>
        </w:rPr>
        <w:tab/>
        <w:t>Structured data types</w:t>
      </w:r>
      <w:bookmarkEnd w:id="5042"/>
      <w:bookmarkEnd w:id="5043"/>
      <w:bookmarkEnd w:id="5044"/>
      <w:bookmarkEnd w:id="5045"/>
      <w:bookmarkEnd w:id="5046"/>
      <w:bookmarkEnd w:id="5047"/>
      <w:bookmarkEnd w:id="5048"/>
    </w:p>
    <w:p w14:paraId="2F6C008B" w14:textId="77777777" w:rsidR="00EF45DA" w:rsidRPr="00B3056F" w:rsidRDefault="00EF45DA" w:rsidP="00EF45DA">
      <w:pPr>
        <w:pStyle w:val="Heading5"/>
      </w:pPr>
      <w:bookmarkStart w:id="5049" w:name="_Toc11338864"/>
      <w:bookmarkStart w:id="5050" w:name="_Toc27585594"/>
      <w:bookmarkStart w:id="5051" w:name="_Toc36457604"/>
      <w:bookmarkStart w:id="5052" w:name="_Toc45028522"/>
      <w:bookmarkStart w:id="5053" w:name="_Toc45029357"/>
      <w:bookmarkStart w:id="5054" w:name="_Toc51868120"/>
      <w:bookmarkStart w:id="5055" w:name="_Toc98486262"/>
      <w:r w:rsidRPr="00B3056F">
        <w:t>6.6.6.2.1</w:t>
      </w:r>
      <w:r w:rsidRPr="00B3056F">
        <w:tab/>
        <w:t>Introduction</w:t>
      </w:r>
      <w:bookmarkEnd w:id="5049"/>
      <w:bookmarkEnd w:id="5050"/>
      <w:bookmarkEnd w:id="5051"/>
      <w:bookmarkEnd w:id="5052"/>
      <w:bookmarkEnd w:id="5053"/>
      <w:bookmarkEnd w:id="5054"/>
      <w:bookmarkEnd w:id="5055"/>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56" w:name="_Toc11338865"/>
      <w:bookmarkStart w:id="5057" w:name="_Toc27585595"/>
      <w:bookmarkStart w:id="5058" w:name="_Toc36457605"/>
      <w:bookmarkStart w:id="5059" w:name="_Toc45028523"/>
      <w:bookmarkStart w:id="5060" w:name="_Toc45029358"/>
      <w:bookmarkStart w:id="5061" w:name="_Toc51868121"/>
      <w:bookmarkStart w:id="5062" w:name="_Toc98486263"/>
      <w:r w:rsidRPr="00B3056F">
        <w:t>6.6.6.2.2</w:t>
      </w:r>
      <w:r w:rsidRPr="00B3056F">
        <w:tab/>
        <w:t>Type: AuthorizationData</w:t>
      </w:r>
      <w:bookmarkEnd w:id="5056"/>
      <w:bookmarkEnd w:id="5057"/>
      <w:bookmarkEnd w:id="5058"/>
      <w:bookmarkEnd w:id="5059"/>
      <w:bookmarkEnd w:id="5060"/>
      <w:bookmarkEnd w:id="5061"/>
      <w:bookmarkEnd w:id="5062"/>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63" w:name="_Toc11338866"/>
      <w:bookmarkStart w:id="5064" w:name="_Toc27585596"/>
      <w:bookmarkStart w:id="5065" w:name="_Toc36457606"/>
      <w:bookmarkStart w:id="5066" w:name="_Toc45028524"/>
      <w:bookmarkStart w:id="5067" w:name="_Toc45029359"/>
      <w:bookmarkStart w:id="5068" w:name="_Toc51868122"/>
      <w:bookmarkStart w:id="5069" w:name="_Toc98486264"/>
      <w:r w:rsidRPr="00B3056F">
        <w:t>6.6.6.2.3</w:t>
      </w:r>
      <w:r w:rsidRPr="00B3056F">
        <w:tab/>
        <w:t>Type: UserIdentifier</w:t>
      </w:r>
      <w:bookmarkEnd w:id="5063"/>
      <w:bookmarkEnd w:id="5064"/>
      <w:bookmarkEnd w:id="5065"/>
      <w:bookmarkEnd w:id="5066"/>
      <w:bookmarkEnd w:id="5067"/>
      <w:bookmarkEnd w:id="5068"/>
      <w:bookmarkEnd w:id="5069"/>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70" w:name="_Toc27585597"/>
      <w:bookmarkStart w:id="5071" w:name="_Toc36457607"/>
      <w:bookmarkStart w:id="5072" w:name="_Toc45028525"/>
      <w:bookmarkStart w:id="5073" w:name="_Toc45029360"/>
      <w:bookmarkStart w:id="5074" w:name="_Toc51868123"/>
      <w:bookmarkStart w:id="5075" w:name="_Toc98486265"/>
      <w:bookmarkStart w:id="5076" w:name="_Toc11338867"/>
      <w:r w:rsidRPr="00B3056F">
        <w:t>6.6.6.2.4</w:t>
      </w:r>
      <w:r w:rsidRPr="00B3056F">
        <w:tab/>
        <w:t>Type: NiddAuthUpdateInfo</w:t>
      </w:r>
      <w:bookmarkEnd w:id="5070"/>
      <w:bookmarkEnd w:id="5071"/>
      <w:bookmarkEnd w:id="5072"/>
      <w:bookmarkEnd w:id="5073"/>
      <w:bookmarkEnd w:id="5074"/>
      <w:bookmarkEnd w:id="5075"/>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77" w:name="_Toc27585598"/>
      <w:bookmarkStart w:id="5078" w:name="_Toc36457608"/>
      <w:bookmarkStart w:id="5079" w:name="_Toc45028526"/>
      <w:bookmarkStart w:id="5080" w:name="_Toc45029361"/>
      <w:bookmarkStart w:id="5081" w:name="_Toc51868124"/>
      <w:bookmarkStart w:id="5082" w:name="_Toc98486266"/>
      <w:r w:rsidRPr="00B3056F">
        <w:t>6.6.6.2.5</w:t>
      </w:r>
      <w:r w:rsidRPr="00B3056F">
        <w:tab/>
        <w:t>Type: NiddAuthUpdateNotification</w:t>
      </w:r>
      <w:bookmarkEnd w:id="5077"/>
      <w:bookmarkEnd w:id="5078"/>
      <w:bookmarkEnd w:id="5079"/>
      <w:bookmarkEnd w:id="5080"/>
      <w:bookmarkEnd w:id="5081"/>
      <w:bookmarkEnd w:id="5082"/>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83" w:name="_Toc27585599"/>
      <w:bookmarkStart w:id="5084" w:name="_Toc36457609"/>
      <w:bookmarkStart w:id="5085" w:name="_Toc45028527"/>
      <w:bookmarkStart w:id="5086" w:name="_Toc45029362"/>
      <w:bookmarkStart w:id="5087" w:name="_Toc51868125"/>
      <w:bookmarkStart w:id="5088" w:name="_Toc98486267"/>
      <w:r w:rsidRPr="00B3056F">
        <w:t>6.6.6.2.6</w:t>
      </w:r>
      <w:r w:rsidRPr="00B3056F">
        <w:tab/>
        <w:t>Type: AuthorizationInfo</w:t>
      </w:r>
      <w:bookmarkEnd w:id="5083"/>
      <w:bookmarkEnd w:id="5084"/>
      <w:bookmarkEnd w:id="5085"/>
      <w:bookmarkEnd w:id="5086"/>
      <w:bookmarkEnd w:id="5087"/>
      <w:bookmarkEnd w:id="5088"/>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89" w:name="_Toc27585600"/>
      <w:bookmarkStart w:id="5090" w:name="_Toc36457610"/>
      <w:bookmarkStart w:id="5091" w:name="_Toc45028528"/>
      <w:bookmarkStart w:id="5092" w:name="_Toc45029363"/>
      <w:bookmarkStart w:id="5093" w:name="_Toc51868126"/>
      <w:bookmarkStart w:id="5094" w:name="_Toc98486268"/>
      <w:r w:rsidRPr="00B3056F">
        <w:rPr>
          <w:lang w:val="en-US"/>
        </w:rPr>
        <w:t>6.6.6.3</w:t>
      </w:r>
      <w:r w:rsidRPr="00B3056F">
        <w:rPr>
          <w:lang w:val="en-US"/>
        </w:rPr>
        <w:tab/>
        <w:t>Simple data types and enumerations</w:t>
      </w:r>
      <w:bookmarkEnd w:id="5076"/>
      <w:bookmarkEnd w:id="5089"/>
      <w:bookmarkEnd w:id="5090"/>
      <w:bookmarkEnd w:id="5091"/>
      <w:bookmarkEnd w:id="5092"/>
      <w:bookmarkEnd w:id="5093"/>
      <w:bookmarkEnd w:id="5094"/>
    </w:p>
    <w:p w14:paraId="188AFF9A" w14:textId="77777777" w:rsidR="00EF45DA" w:rsidRPr="00B3056F" w:rsidRDefault="00EF45DA" w:rsidP="00EF45DA">
      <w:pPr>
        <w:pStyle w:val="Heading5"/>
      </w:pPr>
      <w:bookmarkStart w:id="5095" w:name="_Toc11338868"/>
      <w:bookmarkStart w:id="5096" w:name="_Toc27585601"/>
      <w:bookmarkStart w:id="5097" w:name="_Toc36457611"/>
      <w:bookmarkStart w:id="5098" w:name="_Toc45028529"/>
      <w:bookmarkStart w:id="5099" w:name="_Toc45029364"/>
      <w:bookmarkStart w:id="5100" w:name="_Toc51868127"/>
      <w:bookmarkStart w:id="5101" w:name="_Toc98486269"/>
      <w:r w:rsidRPr="00B3056F">
        <w:t>6.6.6.3.1</w:t>
      </w:r>
      <w:r w:rsidRPr="00B3056F">
        <w:tab/>
        <w:t>Introduction</w:t>
      </w:r>
      <w:bookmarkEnd w:id="5095"/>
      <w:bookmarkEnd w:id="5096"/>
      <w:bookmarkEnd w:id="5097"/>
      <w:bookmarkEnd w:id="5098"/>
      <w:bookmarkEnd w:id="5099"/>
      <w:bookmarkEnd w:id="5100"/>
      <w:bookmarkEnd w:id="5101"/>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02" w:name="_Toc11338869"/>
      <w:bookmarkStart w:id="5103" w:name="_Toc27585602"/>
      <w:bookmarkStart w:id="5104" w:name="_Toc36457612"/>
      <w:bookmarkStart w:id="5105" w:name="_Toc45028530"/>
      <w:bookmarkStart w:id="5106" w:name="_Toc45029365"/>
      <w:bookmarkStart w:id="5107" w:name="_Toc51868128"/>
      <w:bookmarkStart w:id="5108" w:name="_Toc98486270"/>
      <w:r w:rsidRPr="00B3056F">
        <w:t>6.6.6.3.2</w:t>
      </w:r>
      <w:r w:rsidRPr="00B3056F">
        <w:tab/>
        <w:t>Simple data types</w:t>
      </w:r>
      <w:bookmarkEnd w:id="5102"/>
      <w:bookmarkEnd w:id="5103"/>
      <w:bookmarkEnd w:id="5104"/>
      <w:bookmarkEnd w:id="5105"/>
      <w:bookmarkEnd w:id="5106"/>
      <w:bookmarkEnd w:id="5107"/>
      <w:bookmarkEnd w:id="5108"/>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09" w:name="_Toc11338870"/>
      <w:bookmarkStart w:id="5110" w:name="_Toc27585603"/>
      <w:bookmarkStart w:id="5111" w:name="_Toc36457613"/>
      <w:bookmarkStart w:id="5112" w:name="_Toc45028531"/>
      <w:bookmarkStart w:id="5113" w:name="_Toc45029366"/>
      <w:bookmarkStart w:id="5114" w:name="_Toc51868129"/>
      <w:bookmarkStart w:id="5115" w:name="_Toc98486271"/>
      <w:r w:rsidRPr="00B3056F">
        <w:t>6.6.7</w:t>
      </w:r>
      <w:r w:rsidRPr="00B3056F">
        <w:tab/>
        <w:t>Error Handling</w:t>
      </w:r>
      <w:bookmarkEnd w:id="5109"/>
      <w:bookmarkEnd w:id="5110"/>
      <w:bookmarkEnd w:id="5111"/>
      <w:bookmarkEnd w:id="5112"/>
      <w:bookmarkEnd w:id="5113"/>
      <w:bookmarkEnd w:id="5114"/>
      <w:bookmarkEnd w:id="5115"/>
    </w:p>
    <w:p w14:paraId="025DB060" w14:textId="77777777" w:rsidR="00EF45DA" w:rsidRPr="00B3056F" w:rsidRDefault="00EF45DA" w:rsidP="00EF45DA">
      <w:pPr>
        <w:pStyle w:val="Heading4"/>
      </w:pPr>
      <w:bookmarkStart w:id="5116" w:name="_Toc11338871"/>
      <w:bookmarkStart w:id="5117" w:name="_Toc27585604"/>
      <w:bookmarkStart w:id="5118" w:name="_Toc36457614"/>
      <w:bookmarkStart w:id="5119" w:name="_Toc45028532"/>
      <w:bookmarkStart w:id="5120" w:name="_Toc45029367"/>
      <w:bookmarkStart w:id="5121" w:name="_Toc51868130"/>
      <w:bookmarkStart w:id="5122" w:name="_Toc98486272"/>
      <w:r w:rsidRPr="00B3056F">
        <w:t>6.6.7.1</w:t>
      </w:r>
      <w:r w:rsidRPr="00B3056F">
        <w:tab/>
        <w:t>General</w:t>
      </w:r>
      <w:bookmarkEnd w:id="5116"/>
      <w:bookmarkEnd w:id="5117"/>
      <w:bookmarkEnd w:id="5118"/>
      <w:bookmarkEnd w:id="5119"/>
      <w:bookmarkEnd w:id="5120"/>
      <w:bookmarkEnd w:id="5121"/>
      <w:bookmarkEnd w:id="512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23" w:name="_Toc11338872"/>
      <w:bookmarkStart w:id="5124" w:name="_Toc27585605"/>
      <w:bookmarkStart w:id="5125" w:name="_Toc36457615"/>
      <w:bookmarkStart w:id="5126" w:name="_Toc45028533"/>
      <w:bookmarkStart w:id="5127" w:name="_Toc45029368"/>
      <w:bookmarkStart w:id="5128" w:name="_Toc51868131"/>
      <w:bookmarkStart w:id="5129" w:name="_Toc98486273"/>
      <w:r w:rsidRPr="00B3056F">
        <w:t>6.6.7.2</w:t>
      </w:r>
      <w:r w:rsidRPr="00B3056F">
        <w:tab/>
        <w:t>Protocol Errors</w:t>
      </w:r>
      <w:bookmarkEnd w:id="5123"/>
      <w:bookmarkEnd w:id="5124"/>
      <w:bookmarkEnd w:id="5125"/>
      <w:bookmarkEnd w:id="5126"/>
      <w:bookmarkEnd w:id="5127"/>
      <w:bookmarkEnd w:id="5128"/>
      <w:bookmarkEnd w:id="512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130" w:name="_Toc11338873"/>
      <w:bookmarkStart w:id="5131" w:name="_Toc27585606"/>
      <w:bookmarkStart w:id="5132" w:name="_Toc36457616"/>
      <w:bookmarkStart w:id="5133" w:name="_Toc45028534"/>
      <w:bookmarkStart w:id="5134" w:name="_Toc45029369"/>
      <w:bookmarkStart w:id="5135" w:name="_Toc51868132"/>
      <w:bookmarkStart w:id="5136" w:name="_Toc98486274"/>
      <w:r w:rsidRPr="00B3056F">
        <w:t>6.6.7.3</w:t>
      </w:r>
      <w:r w:rsidRPr="00B3056F">
        <w:tab/>
        <w:t>Application Errors</w:t>
      </w:r>
      <w:bookmarkEnd w:id="5130"/>
      <w:bookmarkEnd w:id="5131"/>
      <w:bookmarkEnd w:id="5132"/>
      <w:bookmarkEnd w:id="5133"/>
      <w:bookmarkEnd w:id="5134"/>
      <w:bookmarkEnd w:id="5135"/>
      <w:bookmarkEnd w:id="513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37" w:name="_Toc11338874"/>
      <w:bookmarkStart w:id="5138" w:name="_Toc27585607"/>
      <w:bookmarkStart w:id="5139" w:name="_Toc36457617"/>
      <w:bookmarkStart w:id="5140" w:name="_Toc45028535"/>
      <w:bookmarkStart w:id="5141" w:name="_Toc45029370"/>
      <w:bookmarkStart w:id="5142" w:name="_Toc51868133"/>
      <w:bookmarkStart w:id="5143" w:name="_Toc98486275"/>
      <w:r w:rsidRPr="00B3056F">
        <w:t>6.6.8</w:t>
      </w:r>
      <w:r w:rsidRPr="00B3056F">
        <w:tab/>
        <w:t>Feature Negotiation</w:t>
      </w:r>
      <w:bookmarkEnd w:id="5137"/>
      <w:bookmarkEnd w:id="5138"/>
      <w:bookmarkEnd w:id="5139"/>
      <w:bookmarkEnd w:id="5140"/>
      <w:bookmarkEnd w:id="5141"/>
      <w:bookmarkEnd w:id="5142"/>
      <w:bookmarkEnd w:id="514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44" w:name="_Toc11338875"/>
      <w:bookmarkStart w:id="5145" w:name="_Toc27585608"/>
      <w:bookmarkStart w:id="5146" w:name="_Toc36457618"/>
      <w:bookmarkStart w:id="5147" w:name="_Toc45028536"/>
      <w:bookmarkStart w:id="5148" w:name="_Toc45029371"/>
      <w:bookmarkStart w:id="5149" w:name="_Toc51868134"/>
      <w:bookmarkStart w:id="5150" w:name="_Toc98486276"/>
      <w:r w:rsidRPr="00B3056F">
        <w:rPr>
          <w:lang w:val="en-US"/>
        </w:rPr>
        <w:t>6.6.9</w:t>
      </w:r>
      <w:r w:rsidRPr="00B3056F">
        <w:rPr>
          <w:lang w:val="en-US"/>
        </w:rPr>
        <w:tab/>
        <w:t>Security</w:t>
      </w:r>
      <w:bookmarkEnd w:id="5144"/>
      <w:bookmarkEnd w:id="5145"/>
      <w:bookmarkEnd w:id="5146"/>
      <w:bookmarkEnd w:id="5147"/>
      <w:bookmarkEnd w:id="5148"/>
      <w:bookmarkEnd w:id="5149"/>
      <w:bookmarkEnd w:id="515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51" w:name="_Toc27585609"/>
      <w:bookmarkStart w:id="5152" w:name="_Toc36457619"/>
      <w:bookmarkStart w:id="5153" w:name="_Toc45028537"/>
      <w:bookmarkStart w:id="5154" w:name="_Toc45029372"/>
      <w:bookmarkStart w:id="5155" w:name="_Toc51868135"/>
      <w:bookmarkStart w:id="5156" w:name="_Toc98486277"/>
      <w:bookmarkStart w:id="5157" w:name="_Toc11338876"/>
      <w:r w:rsidRPr="00B3056F">
        <w:t>6.7</w:t>
      </w:r>
      <w:r w:rsidRPr="00B3056F">
        <w:tab/>
        <w:t>Nudm_MT Service API</w:t>
      </w:r>
      <w:bookmarkEnd w:id="5151"/>
      <w:bookmarkEnd w:id="5152"/>
      <w:bookmarkEnd w:id="5153"/>
      <w:bookmarkEnd w:id="5154"/>
      <w:bookmarkEnd w:id="5155"/>
      <w:bookmarkEnd w:id="5156"/>
    </w:p>
    <w:p w14:paraId="4EE7B311" w14:textId="77777777" w:rsidR="00EF45DA" w:rsidRPr="00B3056F" w:rsidRDefault="00EF45DA" w:rsidP="00EF45DA">
      <w:pPr>
        <w:pStyle w:val="Heading3"/>
      </w:pPr>
      <w:bookmarkStart w:id="5158" w:name="_Toc27585610"/>
      <w:bookmarkStart w:id="5159" w:name="_Toc36457620"/>
      <w:bookmarkStart w:id="5160" w:name="_Toc45028538"/>
      <w:bookmarkStart w:id="5161" w:name="_Toc45029373"/>
      <w:bookmarkStart w:id="5162" w:name="_Toc51868136"/>
      <w:bookmarkStart w:id="5163" w:name="_Toc98486278"/>
      <w:r w:rsidRPr="00B3056F">
        <w:t>6.7.1</w:t>
      </w:r>
      <w:r w:rsidRPr="00B3056F">
        <w:tab/>
        <w:t>API URI</w:t>
      </w:r>
      <w:bookmarkEnd w:id="5158"/>
      <w:bookmarkEnd w:id="5159"/>
      <w:bookmarkEnd w:id="5160"/>
      <w:bookmarkEnd w:id="5161"/>
      <w:bookmarkEnd w:id="5162"/>
      <w:bookmarkEnd w:id="516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64" w:name="_Toc27585611"/>
      <w:bookmarkStart w:id="5165" w:name="_Toc36457621"/>
      <w:bookmarkStart w:id="5166" w:name="_Toc45028539"/>
      <w:bookmarkStart w:id="5167" w:name="_Toc45029374"/>
      <w:bookmarkStart w:id="5168" w:name="_Toc51868137"/>
      <w:bookmarkStart w:id="5169" w:name="_Toc98486279"/>
      <w:r w:rsidRPr="00B3056F">
        <w:t>6.7.2</w:t>
      </w:r>
      <w:r w:rsidRPr="00B3056F">
        <w:tab/>
        <w:t>Usage of HTTP</w:t>
      </w:r>
      <w:bookmarkEnd w:id="5164"/>
      <w:bookmarkEnd w:id="5165"/>
      <w:bookmarkEnd w:id="5166"/>
      <w:bookmarkEnd w:id="5167"/>
      <w:bookmarkEnd w:id="5168"/>
      <w:bookmarkEnd w:id="5169"/>
    </w:p>
    <w:p w14:paraId="46751058" w14:textId="77777777" w:rsidR="00EF45DA" w:rsidRPr="00B3056F" w:rsidRDefault="00EF45DA" w:rsidP="00EF45DA">
      <w:pPr>
        <w:pStyle w:val="Heading4"/>
      </w:pPr>
      <w:bookmarkStart w:id="5170" w:name="_Toc27585612"/>
      <w:bookmarkStart w:id="5171" w:name="_Toc36457622"/>
      <w:bookmarkStart w:id="5172" w:name="_Toc45028540"/>
      <w:bookmarkStart w:id="5173" w:name="_Toc45029375"/>
      <w:bookmarkStart w:id="5174" w:name="_Toc51868138"/>
      <w:bookmarkStart w:id="5175" w:name="_Toc98486280"/>
      <w:r w:rsidRPr="00B3056F">
        <w:t>6.7.2.1</w:t>
      </w:r>
      <w:r w:rsidRPr="00B3056F">
        <w:tab/>
        <w:t>General</w:t>
      </w:r>
      <w:bookmarkEnd w:id="5170"/>
      <w:bookmarkEnd w:id="5171"/>
      <w:bookmarkEnd w:id="5172"/>
      <w:bookmarkEnd w:id="5173"/>
      <w:bookmarkEnd w:id="5174"/>
      <w:bookmarkEnd w:id="517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76" w:name="_Toc27585613"/>
      <w:bookmarkStart w:id="5177" w:name="_Toc36457623"/>
      <w:bookmarkStart w:id="5178" w:name="_Toc45028541"/>
      <w:bookmarkStart w:id="5179" w:name="_Toc45029376"/>
      <w:bookmarkStart w:id="5180" w:name="_Toc51868139"/>
      <w:bookmarkStart w:id="5181" w:name="_Toc98486281"/>
      <w:r w:rsidRPr="00B3056F">
        <w:t>6.7.2.2</w:t>
      </w:r>
      <w:r w:rsidRPr="00B3056F">
        <w:tab/>
        <w:t>HTTP standard headers</w:t>
      </w:r>
      <w:bookmarkEnd w:id="5176"/>
      <w:bookmarkEnd w:id="5177"/>
      <w:bookmarkEnd w:id="5178"/>
      <w:bookmarkEnd w:id="5179"/>
      <w:bookmarkEnd w:id="5180"/>
      <w:bookmarkEnd w:id="5181"/>
    </w:p>
    <w:p w14:paraId="650D5D08" w14:textId="77777777" w:rsidR="00EF45DA" w:rsidRPr="00B3056F" w:rsidRDefault="00EF45DA" w:rsidP="00EF45DA">
      <w:pPr>
        <w:pStyle w:val="Heading5"/>
        <w:rPr>
          <w:lang w:eastAsia="zh-CN"/>
        </w:rPr>
      </w:pPr>
      <w:bookmarkStart w:id="5182" w:name="_Toc27585614"/>
      <w:bookmarkStart w:id="5183" w:name="_Toc36457624"/>
      <w:bookmarkStart w:id="5184" w:name="_Toc45028542"/>
      <w:bookmarkStart w:id="5185" w:name="_Toc45029377"/>
      <w:bookmarkStart w:id="5186" w:name="_Toc51868140"/>
      <w:bookmarkStart w:id="5187" w:name="_Toc98486282"/>
      <w:r w:rsidRPr="00B3056F">
        <w:t>6.7.2.2.1</w:t>
      </w:r>
      <w:r w:rsidRPr="00B3056F">
        <w:rPr>
          <w:rFonts w:hint="eastAsia"/>
          <w:lang w:eastAsia="zh-CN"/>
        </w:rPr>
        <w:tab/>
      </w:r>
      <w:r w:rsidRPr="00B3056F">
        <w:rPr>
          <w:lang w:eastAsia="zh-CN"/>
        </w:rPr>
        <w:t>General</w:t>
      </w:r>
      <w:bookmarkEnd w:id="5182"/>
      <w:bookmarkEnd w:id="5183"/>
      <w:bookmarkEnd w:id="5184"/>
      <w:bookmarkEnd w:id="5185"/>
      <w:bookmarkEnd w:id="5186"/>
      <w:bookmarkEnd w:id="518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88" w:name="_Toc27585615"/>
      <w:bookmarkStart w:id="5189" w:name="_Toc36457625"/>
      <w:bookmarkStart w:id="5190" w:name="_Toc45028543"/>
      <w:bookmarkStart w:id="5191" w:name="_Toc45029378"/>
      <w:bookmarkStart w:id="5192" w:name="_Toc51868141"/>
      <w:bookmarkStart w:id="5193" w:name="_Toc98486283"/>
      <w:r w:rsidRPr="00B3056F">
        <w:t>6.7.2.2.2</w:t>
      </w:r>
      <w:r w:rsidRPr="00B3056F">
        <w:tab/>
        <w:t>Content type</w:t>
      </w:r>
      <w:bookmarkEnd w:id="5188"/>
      <w:bookmarkEnd w:id="5189"/>
      <w:bookmarkEnd w:id="5190"/>
      <w:bookmarkEnd w:id="5191"/>
      <w:bookmarkEnd w:id="5192"/>
      <w:bookmarkEnd w:id="519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94" w:name="_Toc27585616"/>
      <w:bookmarkStart w:id="5195" w:name="_Toc36457626"/>
      <w:bookmarkStart w:id="5196" w:name="_Toc45028544"/>
      <w:bookmarkStart w:id="5197" w:name="_Toc45029379"/>
      <w:bookmarkStart w:id="5198" w:name="_Toc51868142"/>
      <w:bookmarkStart w:id="5199" w:name="_Toc98486284"/>
      <w:r w:rsidRPr="00B3056F">
        <w:t>6.7.2.3</w:t>
      </w:r>
      <w:r w:rsidRPr="00B3056F">
        <w:tab/>
        <w:t>HTTP custom headers</w:t>
      </w:r>
      <w:bookmarkEnd w:id="5194"/>
      <w:bookmarkEnd w:id="5195"/>
      <w:bookmarkEnd w:id="5196"/>
      <w:bookmarkEnd w:id="5197"/>
      <w:bookmarkEnd w:id="5198"/>
      <w:bookmarkEnd w:id="5199"/>
    </w:p>
    <w:p w14:paraId="6A394FB9" w14:textId="77777777" w:rsidR="00EF45DA" w:rsidRPr="00B3056F" w:rsidRDefault="00EF45DA" w:rsidP="00EF45DA">
      <w:pPr>
        <w:pStyle w:val="Heading5"/>
        <w:rPr>
          <w:lang w:eastAsia="zh-CN"/>
        </w:rPr>
      </w:pPr>
      <w:bookmarkStart w:id="5200" w:name="_Toc27585617"/>
      <w:bookmarkStart w:id="5201" w:name="_Toc36457627"/>
      <w:bookmarkStart w:id="5202" w:name="_Toc45028545"/>
      <w:bookmarkStart w:id="5203" w:name="_Toc45029380"/>
      <w:bookmarkStart w:id="5204" w:name="_Toc51868143"/>
      <w:bookmarkStart w:id="5205" w:name="_Toc98486285"/>
      <w:r w:rsidRPr="00B3056F">
        <w:t>6.7.2.3.1</w:t>
      </w:r>
      <w:r w:rsidRPr="00B3056F">
        <w:rPr>
          <w:rFonts w:hint="eastAsia"/>
          <w:lang w:eastAsia="zh-CN"/>
        </w:rPr>
        <w:tab/>
      </w:r>
      <w:r w:rsidRPr="00B3056F">
        <w:rPr>
          <w:lang w:eastAsia="zh-CN"/>
        </w:rPr>
        <w:t>General</w:t>
      </w:r>
      <w:bookmarkEnd w:id="5200"/>
      <w:bookmarkEnd w:id="5201"/>
      <w:bookmarkEnd w:id="5202"/>
      <w:bookmarkEnd w:id="5203"/>
      <w:bookmarkEnd w:id="5204"/>
      <w:bookmarkEnd w:id="520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06" w:name="_Toc27585618"/>
      <w:bookmarkStart w:id="5207" w:name="_Toc36457628"/>
      <w:bookmarkStart w:id="5208" w:name="_Toc45028546"/>
      <w:bookmarkStart w:id="5209" w:name="_Toc45029381"/>
      <w:bookmarkStart w:id="5210" w:name="_Toc51868144"/>
      <w:bookmarkStart w:id="5211" w:name="_Toc98486286"/>
      <w:r w:rsidRPr="00B3056F">
        <w:t>6.7.3</w:t>
      </w:r>
      <w:r w:rsidRPr="00B3056F">
        <w:tab/>
        <w:t>Resources</w:t>
      </w:r>
      <w:bookmarkEnd w:id="5206"/>
      <w:bookmarkEnd w:id="5207"/>
      <w:bookmarkEnd w:id="5208"/>
      <w:bookmarkEnd w:id="5209"/>
      <w:bookmarkEnd w:id="5210"/>
      <w:bookmarkEnd w:id="5211"/>
    </w:p>
    <w:p w14:paraId="7CF2639C" w14:textId="77777777" w:rsidR="00EF45DA" w:rsidRPr="00B3056F" w:rsidRDefault="00EF45DA" w:rsidP="00EF45DA">
      <w:pPr>
        <w:pStyle w:val="Heading4"/>
      </w:pPr>
      <w:bookmarkStart w:id="5212" w:name="_Toc11338014"/>
      <w:bookmarkStart w:id="5213" w:name="_Toc27585619"/>
      <w:bookmarkStart w:id="5214" w:name="_Toc36457629"/>
      <w:bookmarkStart w:id="5215" w:name="_Toc45028547"/>
      <w:bookmarkStart w:id="5216" w:name="_Toc45029382"/>
      <w:bookmarkStart w:id="5217" w:name="_Toc51868145"/>
      <w:bookmarkStart w:id="5218" w:name="_Toc98486287"/>
      <w:r w:rsidRPr="00B3056F">
        <w:t>6.7.3.1</w:t>
      </w:r>
      <w:r w:rsidRPr="00B3056F">
        <w:tab/>
        <w:t>Overview</w:t>
      </w:r>
      <w:bookmarkEnd w:id="5212"/>
      <w:bookmarkEnd w:id="5213"/>
      <w:bookmarkEnd w:id="5214"/>
      <w:bookmarkEnd w:id="5215"/>
      <w:bookmarkEnd w:id="5216"/>
      <w:bookmarkEnd w:id="5217"/>
      <w:bookmarkEnd w:id="521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5pt;height:94pt" o:ole="">
            <v:imagedata r:id="rId186" o:title=""/>
          </v:shape>
          <o:OLEObject Type="Embed" ProgID="Visio.Drawing.11" ShapeID="_x0000_i1114" DrawAspect="Content" ObjectID="_1709158099"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19" w:name="_Toc11338015"/>
      <w:bookmarkStart w:id="5220" w:name="_Toc27585620"/>
      <w:bookmarkStart w:id="5221" w:name="_Toc36457630"/>
      <w:bookmarkStart w:id="5222" w:name="_Toc45028548"/>
      <w:bookmarkStart w:id="5223" w:name="_Toc45029383"/>
      <w:bookmarkStart w:id="5224" w:name="_Toc51868146"/>
      <w:bookmarkStart w:id="5225" w:name="_Toc98486288"/>
      <w:r w:rsidRPr="00B3056F">
        <w:t>6.7.3.2</w:t>
      </w:r>
      <w:r w:rsidRPr="00B3056F">
        <w:tab/>
        <w:t>Resource: UeInfo</w:t>
      </w:r>
      <w:bookmarkEnd w:id="5219"/>
      <w:bookmarkEnd w:id="5220"/>
      <w:bookmarkEnd w:id="5221"/>
      <w:bookmarkEnd w:id="5222"/>
      <w:bookmarkEnd w:id="5223"/>
      <w:bookmarkEnd w:id="5224"/>
      <w:bookmarkEnd w:id="5225"/>
    </w:p>
    <w:p w14:paraId="5963A473" w14:textId="77777777" w:rsidR="00EF45DA" w:rsidRPr="00B3056F" w:rsidRDefault="00EF45DA" w:rsidP="00EF45DA">
      <w:pPr>
        <w:pStyle w:val="Heading5"/>
      </w:pPr>
      <w:bookmarkStart w:id="5226" w:name="_Toc11338016"/>
      <w:bookmarkStart w:id="5227" w:name="_Toc27585621"/>
      <w:bookmarkStart w:id="5228" w:name="_Toc36457631"/>
      <w:bookmarkStart w:id="5229" w:name="_Toc45028549"/>
      <w:bookmarkStart w:id="5230" w:name="_Toc45029384"/>
      <w:bookmarkStart w:id="5231" w:name="_Toc51868147"/>
      <w:bookmarkStart w:id="5232" w:name="_Toc98486289"/>
      <w:r w:rsidRPr="00B3056F">
        <w:t>6.7.3.2.1</w:t>
      </w:r>
      <w:r w:rsidRPr="00B3056F">
        <w:tab/>
        <w:t>Description</w:t>
      </w:r>
      <w:bookmarkEnd w:id="5226"/>
      <w:bookmarkEnd w:id="5227"/>
      <w:bookmarkEnd w:id="5228"/>
      <w:bookmarkEnd w:id="5229"/>
      <w:bookmarkEnd w:id="5230"/>
      <w:bookmarkEnd w:id="5231"/>
      <w:bookmarkEnd w:id="523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233" w:name="_Toc11338017"/>
      <w:bookmarkStart w:id="5234" w:name="_Toc27585622"/>
      <w:bookmarkStart w:id="5235" w:name="_Toc36457632"/>
      <w:bookmarkStart w:id="5236" w:name="_Toc45028550"/>
      <w:bookmarkStart w:id="5237" w:name="_Toc45029385"/>
      <w:bookmarkStart w:id="5238" w:name="_Toc51868148"/>
      <w:bookmarkStart w:id="5239" w:name="_Toc98486290"/>
      <w:r w:rsidRPr="00B3056F">
        <w:t>6.7.3.2.2</w:t>
      </w:r>
      <w:r w:rsidRPr="00B3056F">
        <w:tab/>
        <w:t>Resource Definition</w:t>
      </w:r>
      <w:bookmarkEnd w:id="5233"/>
      <w:bookmarkEnd w:id="5234"/>
      <w:bookmarkEnd w:id="5235"/>
      <w:bookmarkEnd w:id="5236"/>
      <w:bookmarkEnd w:id="5237"/>
      <w:bookmarkEnd w:id="5238"/>
      <w:bookmarkEnd w:id="523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40" w:name="_Toc11338018"/>
      <w:bookmarkStart w:id="5241" w:name="_Toc27585623"/>
      <w:bookmarkStart w:id="5242" w:name="_Toc36457633"/>
      <w:bookmarkStart w:id="5243" w:name="_Toc45028551"/>
      <w:bookmarkStart w:id="5244" w:name="_Toc45029386"/>
      <w:bookmarkStart w:id="5245" w:name="_Toc51868149"/>
      <w:bookmarkStart w:id="5246" w:name="_Toc98486291"/>
      <w:r w:rsidRPr="00B3056F">
        <w:t>6.7.3.2.3</w:t>
      </w:r>
      <w:r w:rsidRPr="00B3056F">
        <w:tab/>
        <w:t>Resource Standard Methods</w:t>
      </w:r>
      <w:bookmarkEnd w:id="5240"/>
      <w:bookmarkEnd w:id="5241"/>
      <w:bookmarkEnd w:id="5242"/>
      <w:bookmarkEnd w:id="5243"/>
      <w:bookmarkEnd w:id="5244"/>
      <w:bookmarkEnd w:id="5245"/>
      <w:bookmarkEnd w:id="5246"/>
    </w:p>
    <w:p w14:paraId="55735F31" w14:textId="77777777" w:rsidR="00EF45DA" w:rsidRPr="00B3056F" w:rsidRDefault="00EF45DA" w:rsidP="00225B21">
      <w:pPr>
        <w:pStyle w:val="H6"/>
      </w:pPr>
      <w:bookmarkStart w:id="5247" w:name="_Toc11338019"/>
      <w:bookmarkStart w:id="5248" w:name="_Toc27585624"/>
      <w:bookmarkStart w:id="5249" w:name="_Toc36457634"/>
      <w:bookmarkStart w:id="5250" w:name="_Toc45028552"/>
      <w:bookmarkStart w:id="5251" w:name="_Toc45029387"/>
      <w:bookmarkStart w:id="5252" w:name="_Toc51868150"/>
      <w:bookmarkStart w:id="5253" w:name="_Toc98486292"/>
      <w:r w:rsidRPr="00B3056F">
        <w:t>6.7.3.2.3.1</w:t>
      </w:r>
      <w:r w:rsidRPr="00B3056F">
        <w:tab/>
        <w:t>GET</w:t>
      </w:r>
      <w:bookmarkEnd w:id="5247"/>
      <w:bookmarkEnd w:id="5248"/>
      <w:bookmarkEnd w:id="5249"/>
      <w:bookmarkEnd w:id="5250"/>
      <w:bookmarkEnd w:id="5251"/>
      <w:bookmarkEnd w:id="5252"/>
      <w:bookmarkEnd w:id="5253"/>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54" w:name="_Toc36457635"/>
      <w:bookmarkStart w:id="5255" w:name="_Toc45028553"/>
      <w:bookmarkStart w:id="5256" w:name="_Toc45029388"/>
      <w:bookmarkStart w:id="5257" w:name="_Toc51868151"/>
      <w:bookmarkStart w:id="5258" w:name="_Toc98486293"/>
      <w:bookmarkStart w:id="5259" w:name="_Toc27585625"/>
      <w:r w:rsidRPr="00B3056F">
        <w:t>6.7.3.3</w:t>
      </w:r>
      <w:r w:rsidRPr="00B3056F">
        <w:tab/>
        <w:t>Resource: LocationInfo</w:t>
      </w:r>
      <w:bookmarkEnd w:id="5254"/>
      <w:bookmarkEnd w:id="5255"/>
      <w:bookmarkEnd w:id="5256"/>
      <w:bookmarkEnd w:id="5257"/>
      <w:bookmarkEnd w:id="5258"/>
    </w:p>
    <w:p w14:paraId="0E75303A" w14:textId="77777777" w:rsidR="00EF45DA" w:rsidRPr="00B3056F" w:rsidRDefault="00EF45DA" w:rsidP="00EF45DA">
      <w:pPr>
        <w:pStyle w:val="Heading5"/>
      </w:pPr>
      <w:bookmarkStart w:id="5260" w:name="_Toc36457636"/>
      <w:bookmarkStart w:id="5261" w:name="_Toc45028554"/>
      <w:bookmarkStart w:id="5262" w:name="_Toc45029389"/>
      <w:bookmarkStart w:id="5263" w:name="_Toc51868152"/>
      <w:bookmarkStart w:id="5264" w:name="_Toc98486294"/>
      <w:r w:rsidRPr="00B3056F">
        <w:t>6.7.3.3.1</w:t>
      </w:r>
      <w:r w:rsidRPr="00B3056F">
        <w:tab/>
        <w:t>Description</w:t>
      </w:r>
      <w:bookmarkEnd w:id="5260"/>
      <w:bookmarkEnd w:id="5261"/>
      <w:bookmarkEnd w:id="5262"/>
      <w:bookmarkEnd w:id="5263"/>
      <w:bookmarkEnd w:id="5264"/>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265" w:name="_Toc36457637"/>
      <w:bookmarkStart w:id="5266" w:name="_Toc45028555"/>
      <w:bookmarkStart w:id="5267" w:name="_Toc45029390"/>
      <w:bookmarkStart w:id="5268" w:name="_Toc51868153"/>
      <w:bookmarkStart w:id="5269" w:name="_Toc98486295"/>
      <w:r w:rsidRPr="00B3056F">
        <w:t>6.7.3.3.2</w:t>
      </w:r>
      <w:r w:rsidRPr="00B3056F">
        <w:tab/>
        <w:t>Resource Definition</w:t>
      </w:r>
      <w:bookmarkEnd w:id="5265"/>
      <w:bookmarkEnd w:id="5266"/>
      <w:bookmarkEnd w:id="5267"/>
      <w:bookmarkEnd w:id="5268"/>
      <w:bookmarkEnd w:id="5269"/>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70" w:name="_Toc36457638"/>
      <w:bookmarkStart w:id="5271" w:name="_Toc45028556"/>
      <w:bookmarkStart w:id="5272" w:name="_Toc45029391"/>
      <w:bookmarkStart w:id="5273" w:name="_Toc51868154"/>
      <w:bookmarkStart w:id="5274" w:name="_Toc98486296"/>
      <w:r w:rsidRPr="00B3056F">
        <w:t>6.7.3.3.3</w:t>
      </w:r>
      <w:r w:rsidRPr="00B3056F">
        <w:tab/>
        <w:t>Resource Standard Methods</w:t>
      </w:r>
      <w:bookmarkEnd w:id="5270"/>
      <w:bookmarkEnd w:id="5271"/>
      <w:bookmarkEnd w:id="5272"/>
      <w:bookmarkEnd w:id="5273"/>
      <w:bookmarkEnd w:id="5274"/>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75" w:name="_Toc36457639"/>
      <w:bookmarkStart w:id="5276" w:name="_Toc45028557"/>
      <w:bookmarkStart w:id="5277" w:name="_Toc45029392"/>
      <w:bookmarkStart w:id="5278" w:name="_Toc51868155"/>
      <w:bookmarkStart w:id="5279" w:name="_Toc98486297"/>
      <w:r w:rsidRPr="00B3056F">
        <w:t>6.7.3.3.4</w:t>
      </w:r>
      <w:r w:rsidRPr="00B3056F">
        <w:tab/>
        <w:t>Resource Custom Operations</w:t>
      </w:r>
      <w:bookmarkEnd w:id="5275"/>
      <w:bookmarkEnd w:id="5276"/>
      <w:bookmarkEnd w:id="5277"/>
      <w:bookmarkEnd w:id="5278"/>
      <w:bookmarkEnd w:id="5279"/>
    </w:p>
    <w:p w14:paraId="42940BDC" w14:textId="77777777" w:rsidR="00EF45DA" w:rsidRPr="00B3056F" w:rsidRDefault="00EF45DA" w:rsidP="00225B21">
      <w:pPr>
        <w:pStyle w:val="H6"/>
      </w:pPr>
      <w:bookmarkStart w:id="5280" w:name="_Toc36457640"/>
      <w:bookmarkStart w:id="5281" w:name="_Toc45028558"/>
      <w:bookmarkStart w:id="5282" w:name="_Toc45029393"/>
      <w:bookmarkStart w:id="5283" w:name="_Toc51868156"/>
      <w:bookmarkStart w:id="5284" w:name="_Toc98486298"/>
      <w:r w:rsidRPr="00B3056F">
        <w:t>6.7.3.3.4.1</w:t>
      </w:r>
      <w:r w:rsidRPr="00B3056F">
        <w:tab/>
        <w:t>Overview</w:t>
      </w:r>
      <w:bookmarkEnd w:id="5280"/>
      <w:bookmarkEnd w:id="5281"/>
      <w:bookmarkEnd w:id="5282"/>
      <w:bookmarkEnd w:id="5283"/>
      <w:bookmarkEnd w:id="5284"/>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85" w:name="_Toc36457641"/>
      <w:bookmarkStart w:id="5286" w:name="_Toc45028559"/>
      <w:bookmarkStart w:id="5287" w:name="_Toc45029394"/>
      <w:bookmarkStart w:id="5288" w:name="_Toc51868157"/>
      <w:bookmarkStart w:id="5289" w:name="_Toc98486299"/>
      <w:r w:rsidRPr="00B3056F">
        <w:t>6.7.3.3.4.2</w:t>
      </w:r>
      <w:r w:rsidRPr="00B3056F">
        <w:tab/>
        <w:t>Operation: provide-loc-info</w:t>
      </w:r>
      <w:bookmarkEnd w:id="5285"/>
      <w:bookmarkEnd w:id="5286"/>
      <w:bookmarkEnd w:id="5287"/>
      <w:bookmarkEnd w:id="5288"/>
      <w:bookmarkEnd w:id="5289"/>
    </w:p>
    <w:p w14:paraId="5A145F37" w14:textId="77777777" w:rsidR="00EF45DA" w:rsidRPr="00B3056F" w:rsidRDefault="00EF45DA" w:rsidP="00225B21">
      <w:pPr>
        <w:pStyle w:val="H6"/>
      </w:pPr>
      <w:bookmarkStart w:id="5290" w:name="_Toc36457642"/>
      <w:bookmarkStart w:id="5291" w:name="_Toc45028560"/>
      <w:bookmarkStart w:id="5292" w:name="_Toc45029395"/>
      <w:bookmarkStart w:id="5293" w:name="_Toc51868158"/>
      <w:bookmarkStart w:id="5294" w:name="_Toc98486300"/>
      <w:r w:rsidRPr="00B3056F">
        <w:t>6.7.3.3.4.2.1</w:t>
      </w:r>
      <w:r w:rsidRPr="00B3056F">
        <w:tab/>
        <w:t>Description</w:t>
      </w:r>
      <w:bookmarkEnd w:id="5290"/>
      <w:bookmarkEnd w:id="5291"/>
      <w:bookmarkEnd w:id="5292"/>
      <w:bookmarkEnd w:id="5293"/>
      <w:bookmarkEnd w:id="5294"/>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95" w:name="_Toc36457643"/>
      <w:bookmarkStart w:id="5296" w:name="_Toc45028561"/>
      <w:bookmarkStart w:id="5297" w:name="_Toc45029396"/>
      <w:bookmarkStart w:id="5298" w:name="_Toc51868159"/>
      <w:bookmarkStart w:id="5299" w:name="_Toc98486301"/>
      <w:r w:rsidRPr="00B3056F">
        <w:t>6.7.3.3.4.2.2</w:t>
      </w:r>
      <w:r w:rsidRPr="00B3056F">
        <w:tab/>
        <w:t>Operation Definition</w:t>
      </w:r>
      <w:bookmarkEnd w:id="5295"/>
      <w:bookmarkEnd w:id="5296"/>
      <w:bookmarkEnd w:id="5297"/>
      <w:bookmarkEnd w:id="5298"/>
      <w:bookmarkEnd w:id="5299"/>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00" w:name="_Toc36457644"/>
    </w:p>
    <w:p w14:paraId="3A19E7E8" w14:textId="029B6A47" w:rsidR="00EF45DA" w:rsidRPr="00B3056F" w:rsidRDefault="00EF45DA" w:rsidP="00EF45DA">
      <w:pPr>
        <w:pStyle w:val="Heading3"/>
      </w:pPr>
      <w:bookmarkStart w:id="5301" w:name="_Toc45028562"/>
      <w:bookmarkStart w:id="5302" w:name="_Toc45029397"/>
      <w:bookmarkStart w:id="5303" w:name="_Toc51868160"/>
      <w:bookmarkStart w:id="5304" w:name="_Toc98486302"/>
      <w:r w:rsidRPr="00B3056F">
        <w:t>6.7.4</w:t>
      </w:r>
      <w:r w:rsidRPr="00B3056F">
        <w:tab/>
        <w:t>Custom Operations without associated resources</w:t>
      </w:r>
      <w:bookmarkEnd w:id="5259"/>
      <w:bookmarkEnd w:id="5300"/>
      <w:bookmarkEnd w:id="5301"/>
      <w:bookmarkEnd w:id="5302"/>
      <w:bookmarkEnd w:id="5303"/>
      <w:bookmarkEnd w:id="5304"/>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305" w:name="_Toc27585626"/>
      <w:bookmarkStart w:id="5306" w:name="_Toc36457645"/>
      <w:bookmarkStart w:id="5307" w:name="_Toc45028563"/>
      <w:bookmarkStart w:id="5308" w:name="_Toc45029398"/>
      <w:bookmarkStart w:id="5309" w:name="_Toc51868161"/>
      <w:bookmarkStart w:id="5310" w:name="_Toc98486303"/>
      <w:r w:rsidRPr="00B3056F">
        <w:t>6.7.5</w:t>
      </w:r>
      <w:r w:rsidRPr="00B3056F">
        <w:tab/>
        <w:t>Notifications</w:t>
      </w:r>
      <w:bookmarkEnd w:id="5305"/>
      <w:bookmarkEnd w:id="5306"/>
      <w:bookmarkEnd w:id="5307"/>
      <w:bookmarkEnd w:id="5308"/>
      <w:bookmarkEnd w:id="5309"/>
      <w:bookmarkEnd w:id="5310"/>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11" w:name="_Toc27585627"/>
      <w:bookmarkStart w:id="5312" w:name="_Toc36457646"/>
      <w:bookmarkStart w:id="5313" w:name="_Toc45028564"/>
      <w:bookmarkStart w:id="5314" w:name="_Toc45029399"/>
      <w:bookmarkStart w:id="5315" w:name="_Toc51868162"/>
      <w:bookmarkStart w:id="5316" w:name="_Toc98486304"/>
      <w:r w:rsidRPr="00B3056F">
        <w:t>6.7.6</w:t>
      </w:r>
      <w:r w:rsidRPr="00B3056F">
        <w:tab/>
        <w:t>Data Model</w:t>
      </w:r>
      <w:bookmarkEnd w:id="5311"/>
      <w:bookmarkEnd w:id="5312"/>
      <w:bookmarkEnd w:id="5313"/>
      <w:bookmarkEnd w:id="5314"/>
      <w:bookmarkEnd w:id="5315"/>
      <w:bookmarkEnd w:id="5316"/>
    </w:p>
    <w:p w14:paraId="39760EC4" w14:textId="77777777" w:rsidR="00EF45DA" w:rsidRPr="00B3056F" w:rsidRDefault="00EF45DA" w:rsidP="00EF45DA">
      <w:pPr>
        <w:pStyle w:val="Heading4"/>
      </w:pPr>
      <w:bookmarkStart w:id="5317" w:name="_Toc27585628"/>
      <w:bookmarkStart w:id="5318" w:name="_Toc36457647"/>
      <w:bookmarkStart w:id="5319" w:name="_Toc45028565"/>
      <w:bookmarkStart w:id="5320" w:name="_Toc45029400"/>
      <w:bookmarkStart w:id="5321" w:name="_Toc51868163"/>
      <w:bookmarkStart w:id="5322" w:name="_Toc98486305"/>
      <w:r w:rsidRPr="00B3056F">
        <w:t>6.7.6.1</w:t>
      </w:r>
      <w:r w:rsidRPr="00B3056F">
        <w:tab/>
        <w:t>General</w:t>
      </w:r>
      <w:bookmarkEnd w:id="5317"/>
      <w:bookmarkEnd w:id="5318"/>
      <w:bookmarkEnd w:id="5319"/>
      <w:bookmarkEnd w:id="5320"/>
      <w:bookmarkEnd w:id="5321"/>
      <w:bookmarkEnd w:id="5322"/>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23" w:name="_Toc27585629"/>
      <w:bookmarkStart w:id="5324" w:name="_Toc36457648"/>
      <w:bookmarkStart w:id="5325" w:name="_Toc45028566"/>
      <w:bookmarkStart w:id="5326" w:name="_Toc45029401"/>
      <w:bookmarkStart w:id="5327" w:name="_Toc51868164"/>
      <w:bookmarkStart w:id="5328" w:name="_Toc98486306"/>
      <w:r w:rsidRPr="00B3056F">
        <w:rPr>
          <w:lang w:val="en-US"/>
        </w:rPr>
        <w:t>6.7.6.2</w:t>
      </w:r>
      <w:r w:rsidRPr="00B3056F">
        <w:rPr>
          <w:lang w:val="en-US"/>
        </w:rPr>
        <w:tab/>
        <w:t>Structured data types</w:t>
      </w:r>
      <w:bookmarkEnd w:id="5323"/>
      <w:bookmarkEnd w:id="5324"/>
      <w:bookmarkEnd w:id="5325"/>
      <w:bookmarkEnd w:id="5326"/>
      <w:bookmarkEnd w:id="5327"/>
      <w:bookmarkEnd w:id="5328"/>
    </w:p>
    <w:p w14:paraId="53D89DB9" w14:textId="77777777" w:rsidR="00EF45DA" w:rsidRPr="00B3056F" w:rsidRDefault="00EF45DA" w:rsidP="00EF45DA">
      <w:pPr>
        <w:pStyle w:val="Heading5"/>
      </w:pPr>
      <w:bookmarkStart w:id="5329" w:name="_Toc36457649"/>
      <w:bookmarkStart w:id="5330" w:name="_Toc45028567"/>
      <w:bookmarkStart w:id="5331" w:name="_Toc45029402"/>
      <w:bookmarkStart w:id="5332" w:name="_Toc51868165"/>
      <w:bookmarkStart w:id="5333" w:name="_Toc98486307"/>
      <w:bookmarkStart w:id="5334" w:name="_Toc27585630"/>
      <w:r w:rsidRPr="00B3056F">
        <w:t>6.7.6.2.1</w:t>
      </w:r>
      <w:r w:rsidRPr="00B3056F">
        <w:tab/>
        <w:t>Introduction</w:t>
      </w:r>
      <w:bookmarkEnd w:id="5329"/>
      <w:bookmarkEnd w:id="5330"/>
      <w:bookmarkEnd w:id="5331"/>
      <w:bookmarkEnd w:id="5332"/>
      <w:bookmarkEnd w:id="5333"/>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35" w:name="_Toc36457650"/>
      <w:bookmarkStart w:id="5336" w:name="_Toc45028568"/>
      <w:bookmarkStart w:id="5337" w:name="_Toc45029403"/>
      <w:bookmarkStart w:id="5338" w:name="_Toc51868166"/>
      <w:bookmarkStart w:id="5339" w:name="_Toc98486308"/>
      <w:r w:rsidRPr="00B3056F">
        <w:t>6.7.6.2.2</w:t>
      </w:r>
      <w:r w:rsidRPr="00B3056F">
        <w:tab/>
        <w:t>Type: UeInfo</w:t>
      </w:r>
      <w:bookmarkEnd w:id="5335"/>
      <w:bookmarkEnd w:id="5336"/>
      <w:bookmarkEnd w:id="5337"/>
      <w:bookmarkEnd w:id="5338"/>
      <w:bookmarkEnd w:id="5339"/>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40" w:name="_Toc36457651"/>
      <w:bookmarkStart w:id="5341" w:name="_Toc45028569"/>
      <w:bookmarkStart w:id="5342" w:name="_Toc45029404"/>
      <w:bookmarkStart w:id="5343" w:name="_Toc51868167"/>
      <w:bookmarkStart w:id="5344" w:name="_Toc98486309"/>
      <w:r w:rsidRPr="00B3056F">
        <w:t>6.</w:t>
      </w:r>
      <w:r w:rsidRPr="00B3056F">
        <w:rPr>
          <w:rFonts w:hint="eastAsia"/>
          <w:lang w:eastAsia="zh-CN"/>
        </w:rPr>
        <w:t>7</w:t>
      </w:r>
      <w:r w:rsidRPr="00B3056F">
        <w:t>.6.2.3</w:t>
      </w:r>
      <w:r w:rsidRPr="00B3056F">
        <w:tab/>
        <w:t>Type: LocationInfoRequest</w:t>
      </w:r>
      <w:bookmarkEnd w:id="5340"/>
      <w:bookmarkEnd w:id="5341"/>
      <w:bookmarkEnd w:id="5342"/>
      <w:bookmarkEnd w:id="5343"/>
      <w:bookmarkEnd w:id="5344"/>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45" w:name="_Toc36457652"/>
      <w:bookmarkStart w:id="5346" w:name="_Toc45028570"/>
      <w:bookmarkStart w:id="5347" w:name="_Toc45029405"/>
      <w:bookmarkStart w:id="5348" w:name="_Toc51868168"/>
      <w:bookmarkStart w:id="5349" w:name="_Toc98486310"/>
      <w:r w:rsidRPr="00B3056F">
        <w:t>6.</w:t>
      </w:r>
      <w:r w:rsidRPr="00B3056F">
        <w:rPr>
          <w:rFonts w:hint="eastAsia"/>
          <w:lang w:eastAsia="zh-CN"/>
        </w:rPr>
        <w:t>7</w:t>
      </w:r>
      <w:r w:rsidRPr="00B3056F">
        <w:t>.6.2.4</w:t>
      </w:r>
      <w:r w:rsidRPr="00B3056F">
        <w:tab/>
        <w:t>Type: LocationInfoResult</w:t>
      </w:r>
      <w:bookmarkEnd w:id="5345"/>
      <w:bookmarkEnd w:id="5346"/>
      <w:bookmarkEnd w:id="5347"/>
      <w:bookmarkEnd w:id="5348"/>
      <w:bookmarkEnd w:id="5349"/>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350" w:name="_Toc36457653"/>
    </w:p>
    <w:p w14:paraId="7D5B7C96" w14:textId="793EA254" w:rsidR="004C3152" w:rsidRPr="00B3056F" w:rsidRDefault="004C3152" w:rsidP="004C3152">
      <w:pPr>
        <w:pStyle w:val="Heading5"/>
      </w:pPr>
      <w:bookmarkStart w:id="5351" w:name="_Toc45028571"/>
      <w:bookmarkStart w:id="5352" w:name="_Toc45029406"/>
      <w:bookmarkStart w:id="5353" w:name="_Toc51868169"/>
      <w:bookmarkStart w:id="5354" w:name="_Toc98486311"/>
      <w:r w:rsidRPr="00B3056F">
        <w:t>6.7.6.2.</w:t>
      </w:r>
      <w:r w:rsidR="004521EF">
        <w:t>5</w:t>
      </w:r>
      <w:r w:rsidRPr="00B3056F">
        <w:tab/>
        <w:t xml:space="preserve">Type: </w:t>
      </w:r>
      <w:r>
        <w:t>5GSrvccInfo</w:t>
      </w:r>
      <w:bookmarkEnd w:id="5351"/>
      <w:bookmarkEnd w:id="5352"/>
      <w:bookmarkEnd w:id="5353"/>
      <w:bookmarkEnd w:id="5354"/>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55" w:name="_Toc45028572"/>
      <w:bookmarkStart w:id="5356" w:name="_Toc45029407"/>
      <w:bookmarkStart w:id="5357" w:name="_Toc51868170"/>
      <w:bookmarkStart w:id="5358" w:name="_Toc98486312"/>
      <w:r w:rsidRPr="00B3056F">
        <w:rPr>
          <w:lang w:val="en-US"/>
        </w:rPr>
        <w:t>6.7.6.3</w:t>
      </w:r>
      <w:r w:rsidRPr="00B3056F">
        <w:rPr>
          <w:lang w:val="en-US"/>
        </w:rPr>
        <w:tab/>
        <w:t>Simple data types and enumerations</w:t>
      </w:r>
      <w:bookmarkEnd w:id="5334"/>
      <w:bookmarkEnd w:id="5350"/>
      <w:bookmarkEnd w:id="5355"/>
      <w:bookmarkEnd w:id="5356"/>
      <w:bookmarkEnd w:id="5357"/>
      <w:bookmarkEnd w:id="5358"/>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59" w:name="_Toc27585631"/>
      <w:bookmarkStart w:id="5360" w:name="_Toc36457654"/>
      <w:bookmarkStart w:id="5361" w:name="_Toc45028573"/>
      <w:bookmarkStart w:id="5362" w:name="_Toc45029408"/>
      <w:bookmarkStart w:id="5363" w:name="_Toc51868171"/>
      <w:bookmarkStart w:id="5364" w:name="_Toc98486313"/>
      <w:r w:rsidRPr="00B3056F">
        <w:t>6.7.7</w:t>
      </w:r>
      <w:r w:rsidRPr="00B3056F">
        <w:tab/>
        <w:t>Error Handling</w:t>
      </w:r>
      <w:bookmarkEnd w:id="5359"/>
      <w:bookmarkEnd w:id="5360"/>
      <w:bookmarkEnd w:id="5361"/>
      <w:bookmarkEnd w:id="5362"/>
      <w:bookmarkEnd w:id="5363"/>
      <w:bookmarkEnd w:id="5364"/>
    </w:p>
    <w:p w14:paraId="46E52594" w14:textId="77777777" w:rsidR="00EF45DA" w:rsidRPr="00B3056F" w:rsidRDefault="00EF45DA" w:rsidP="00EF45DA">
      <w:pPr>
        <w:pStyle w:val="Heading4"/>
      </w:pPr>
      <w:bookmarkStart w:id="5365" w:name="_Toc27585632"/>
      <w:bookmarkStart w:id="5366" w:name="_Toc36457655"/>
      <w:bookmarkStart w:id="5367" w:name="_Toc45028574"/>
      <w:bookmarkStart w:id="5368" w:name="_Toc45029409"/>
      <w:bookmarkStart w:id="5369" w:name="_Toc51868172"/>
      <w:bookmarkStart w:id="5370" w:name="_Toc98486314"/>
      <w:r w:rsidRPr="00B3056F">
        <w:t>6.7.7.1</w:t>
      </w:r>
      <w:r w:rsidRPr="00B3056F">
        <w:tab/>
        <w:t>General</w:t>
      </w:r>
      <w:bookmarkEnd w:id="5365"/>
      <w:bookmarkEnd w:id="5366"/>
      <w:bookmarkEnd w:id="5367"/>
      <w:bookmarkEnd w:id="5368"/>
      <w:bookmarkEnd w:id="5369"/>
      <w:bookmarkEnd w:id="5370"/>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71" w:name="_Toc27585633"/>
      <w:bookmarkStart w:id="5372" w:name="_Toc36457656"/>
      <w:bookmarkStart w:id="5373" w:name="_Toc45028575"/>
      <w:bookmarkStart w:id="5374" w:name="_Toc45029410"/>
      <w:bookmarkStart w:id="5375" w:name="_Toc51868173"/>
      <w:bookmarkStart w:id="5376" w:name="_Toc98486315"/>
      <w:r w:rsidRPr="00B3056F">
        <w:t>6.7.7.2</w:t>
      </w:r>
      <w:r w:rsidRPr="00B3056F">
        <w:tab/>
        <w:t>Protocol Errors</w:t>
      </w:r>
      <w:bookmarkEnd w:id="5371"/>
      <w:bookmarkEnd w:id="5372"/>
      <w:bookmarkEnd w:id="5373"/>
      <w:bookmarkEnd w:id="5374"/>
      <w:bookmarkEnd w:id="5375"/>
      <w:bookmarkEnd w:id="5376"/>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377" w:name="_Toc27585634"/>
      <w:bookmarkStart w:id="5378" w:name="_Toc36457657"/>
      <w:bookmarkStart w:id="5379" w:name="_Toc45028576"/>
      <w:bookmarkStart w:id="5380" w:name="_Toc45029411"/>
      <w:bookmarkStart w:id="5381" w:name="_Toc51868174"/>
      <w:bookmarkStart w:id="5382" w:name="_Toc98486316"/>
      <w:r w:rsidRPr="00B3056F">
        <w:t>6.7.7.3</w:t>
      </w:r>
      <w:r w:rsidRPr="00B3056F">
        <w:tab/>
        <w:t>Application Errors</w:t>
      </w:r>
      <w:bookmarkEnd w:id="5377"/>
      <w:bookmarkEnd w:id="5378"/>
      <w:bookmarkEnd w:id="5379"/>
      <w:bookmarkEnd w:id="5380"/>
      <w:bookmarkEnd w:id="5381"/>
      <w:bookmarkEnd w:id="5382"/>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83" w:name="_Toc27585635"/>
      <w:bookmarkStart w:id="5384" w:name="_Toc36457658"/>
      <w:bookmarkStart w:id="5385" w:name="_Toc45028577"/>
      <w:bookmarkStart w:id="5386" w:name="_Toc45029412"/>
      <w:bookmarkStart w:id="5387" w:name="_Toc51868175"/>
      <w:bookmarkStart w:id="5388" w:name="_Toc98486317"/>
      <w:r w:rsidRPr="00B3056F">
        <w:t>6.7.8</w:t>
      </w:r>
      <w:r w:rsidRPr="00B3056F">
        <w:tab/>
        <w:t>Feature Negotiation</w:t>
      </w:r>
      <w:bookmarkEnd w:id="5383"/>
      <w:bookmarkEnd w:id="5384"/>
      <w:bookmarkEnd w:id="5385"/>
      <w:bookmarkEnd w:id="5386"/>
      <w:bookmarkEnd w:id="5387"/>
      <w:bookmarkEnd w:id="5388"/>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89" w:name="_Toc27585636"/>
      <w:bookmarkStart w:id="5390" w:name="_Toc36457659"/>
      <w:bookmarkStart w:id="5391" w:name="_Toc45028578"/>
      <w:bookmarkStart w:id="5392" w:name="_Toc45029413"/>
      <w:bookmarkStart w:id="5393" w:name="_Toc51868176"/>
      <w:bookmarkStart w:id="5394" w:name="_Toc98486318"/>
      <w:r w:rsidRPr="00B3056F">
        <w:rPr>
          <w:lang w:val="en-US"/>
        </w:rPr>
        <w:t>6.7.9</w:t>
      </w:r>
      <w:r w:rsidRPr="00B3056F">
        <w:rPr>
          <w:lang w:val="en-US"/>
        </w:rPr>
        <w:tab/>
        <w:t>Security</w:t>
      </w:r>
      <w:bookmarkEnd w:id="5389"/>
      <w:bookmarkEnd w:id="5390"/>
      <w:bookmarkEnd w:id="5391"/>
      <w:bookmarkEnd w:id="5392"/>
      <w:bookmarkEnd w:id="5393"/>
      <w:bookmarkEnd w:id="5394"/>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95" w:name="_Toc27585637"/>
      <w:bookmarkStart w:id="5396" w:name="_Toc36457660"/>
      <w:bookmarkStart w:id="5397" w:name="_Toc45028579"/>
      <w:bookmarkStart w:id="5398" w:name="_Toc45029414"/>
      <w:bookmarkStart w:id="5399" w:name="_Toc51868177"/>
      <w:bookmarkStart w:id="5400" w:name="_Toc98486319"/>
      <w:r w:rsidRPr="00B3056F">
        <w:t>Annex A (normative):</w:t>
      </w:r>
      <w:r w:rsidRPr="00B3056F">
        <w:br/>
        <w:t>OpenAPI specification</w:t>
      </w:r>
      <w:bookmarkEnd w:id="5157"/>
      <w:bookmarkEnd w:id="5395"/>
      <w:bookmarkEnd w:id="5396"/>
      <w:bookmarkEnd w:id="5397"/>
      <w:bookmarkEnd w:id="5398"/>
      <w:bookmarkEnd w:id="5399"/>
      <w:bookmarkEnd w:id="5400"/>
    </w:p>
    <w:p w14:paraId="2FDF3538" w14:textId="2A406AF3" w:rsidR="00EF45DA" w:rsidRPr="00B3056F" w:rsidRDefault="00EF45DA" w:rsidP="00EF45DA">
      <w:pPr>
        <w:pStyle w:val="Heading2"/>
      </w:pPr>
      <w:bookmarkStart w:id="5401" w:name="_Toc11338877"/>
      <w:bookmarkStart w:id="5402" w:name="_Toc27585638"/>
      <w:bookmarkStart w:id="5403" w:name="_Toc36457661"/>
      <w:bookmarkStart w:id="5404" w:name="_Toc45028580"/>
      <w:bookmarkStart w:id="5405" w:name="_Toc45029415"/>
      <w:bookmarkStart w:id="5406" w:name="_Toc51868178"/>
      <w:bookmarkStart w:id="5407" w:name="_Toc98486320"/>
      <w:r w:rsidRPr="00B3056F">
        <w:t>A.1</w:t>
      </w:r>
      <w:r w:rsidRPr="00B3056F">
        <w:tab/>
        <w:t>General</w:t>
      </w:r>
      <w:bookmarkEnd w:id="5401"/>
      <w:bookmarkEnd w:id="5402"/>
      <w:bookmarkEnd w:id="5403"/>
      <w:bookmarkEnd w:id="5404"/>
      <w:bookmarkEnd w:id="5405"/>
      <w:bookmarkEnd w:id="5406"/>
      <w:bookmarkEnd w:id="5407"/>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EF45DA">
      <w:pPr>
        <w:pStyle w:val="Heading2"/>
      </w:pPr>
      <w:bookmarkStart w:id="5408" w:name="_Toc11338878"/>
      <w:bookmarkStart w:id="5409" w:name="_Toc27585639"/>
      <w:bookmarkStart w:id="5410" w:name="_Toc36457662"/>
      <w:bookmarkStart w:id="5411" w:name="_Toc45028581"/>
      <w:bookmarkStart w:id="5412" w:name="_Toc45029416"/>
      <w:bookmarkStart w:id="5413" w:name="_Toc51868179"/>
      <w:bookmarkStart w:id="5414" w:name="_Toc98486321"/>
      <w:r w:rsidRPr="00B3056F">
        <w:t>A.2</w:t>
      </w:r>
      <w:r w:rsidRPr="00B3056F">
        <w:tab/>
        <w:t>Nudm_SDM API</w:t>
      </w:r>
      <w:bookmarkEnd w:id="5408"/>
      <w:bookmarkEnd w:id="5409"/>
      <w:bookmarkEnd w:id="5410"/>
      <w:bookmarkEnd w:id="5411"/>
      <w:bookmarkEnd w:id="5412"/>
      <w:bookmarkEnd w:id="5413"/>
      <w:bookmarkEnd w:id="5414"/>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7040991" w:rsidR="00EF45DA" w:rsidRPr="00B3056F" w:rsidRDefault="00EF45DA" w:rsidP="00EF45DA">
      <w:pPr>
        <w:pStyle w:val="PL"/>
      </w:pPr>
      <w:r w:rsidRPr="00B3056F">
        <w:t xml:space="preserve">  version: '2.1.</w:t>
      </w:r>
      <w:r w:rsidR="00BE1B5E">
        <w:t>7</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0EFBF4B"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88A5B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415"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415"/>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EF45DA">
      <w:pPr>
        <w:pStyle w:val="Heading2"/>
      </w:pPr>
      <w:bookmarkStart w:id="5416" w:name="_Toc11338879"/>
      <w:bookmarkStart w:id="5417" w:name="_Toc27585640"/>
      <w:bookmarkStart w:id="5418" w:name="_Toc36457663"/>
      <w:bookmarkStart w:id="5419" w:name="_Toc45028582"/>
      <w:bookmarkStart w:id="5420" w:name="_Toc45029417"/>
      <w:bookmarkStart w:id="5421" w:name="_Toc51868180"/>
      <w:bookmarkStart w:id="5422" w:name="_Toc98486322"/>
      <w:bookmarkStart w:id="5423" w:name="historyclause"/>
      <w:r w:rsidRPr="00B3056F">
        <w:t>A.3</w:t>
      </w:r>
      <w:r w:rsidRPr="00B3056F">
        <w:tab/>
        <w:t>Nudm_UECM API</w:t>
      </w:r>
      <w:bookmarkEnd w:id="5416"/>
      <w:bookmarkEnd w:id="5417"/>
      <w:bookmarkEnd w:id="5418"/>
      <w:bookmarkEnd w:id="5419"/>
      <w:bookmarkEnd w:id="5420"/>
      <w:bookmarkEnd w:id="5421"/>
      <w:bookmarkEnd w:id="5422"/>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0F0DCAF6" w:rsidR="00EF45DA" w:rsidRPr="00B3056F" w:rsidRDefault="00EF45DA" w:rsidP="00EF45DA">
      <w:pPr>
        <w:pStyle w:val="PL"/>
      </w:pPr>
      <w:r w:rsidRPr="00B3056F">
        <w:t xml:space="preserve">  version: '1.1.</w:t>
      </w:r>
      <w:r w:rsidR="00BE1B5E">
        <w:t>5</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0BC0CE7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BE1B5E">
        <w:rPr>
          <w:lang w:val="en-US"/>
        </w:rPr>
        <w:t>1</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24" w:name="_Toc27585641"/>
      <w:bookmarkStart w:id="5425" w:name="_Toc36457664"/>
      <w:bookmarkStart w:id="5426" w:name="_Toc45028583"/>
      <w:bookmarkStart w:id="5427" w:name="_Toc45029418"/>
      <w:bookmarkStart w:id="5428" w:name="_Toc51868181"/>
      <w:bookmarkStart w:id="5429" w:name="_Toc98486323"/>
      <w:bookmarkStart w:id="5430" w:name="_Toc11338880"/>
      <w:r w:rsidRPr="00B3056F">
        <w:t>A.4</w:t>
      </w:r>
      <w:r w:rsidRPr="00B3056F">
        <w:tab/>
        <w:t>Nudm_UEAU API</w:t>
      </w:r>
      <w:bookmarkEnd w:id="5424"/>
      <w:bookmarkEnd w:id="5425"/>
      <w:bookmarkEnd w:id="5426"/>
      <w:bookmarkEnd w:id="5427"/>
      <w:bookmarkEnd w:id="5428"/>
      <w:bookmarkEnd w:id="5429"/>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31" w:name="_Toc11338881"/>
      <w:bookmarkStart w:id="5432" w:name="_Toc27585642"/>
      <w:bookmarkStart w:id="5433" w:name="_Toc36457665"/>
      <w:bookmarkStart w:id="5434" w:name="_Toc45028584"/>
      <w:bookmarkStart w:id="5435" w:name="_Toc45029419"/>
      <w:bookmarkStart w:id="5436" w:name="_Toc51868182"/>
      <w:bookmarkStart w:id="5437" w:name="_Toc98486324"/>
      <w:bookmarkEnd w:id="5430"/>
      <w:r w:rsidRPr="00B3056F">
        <w:t>A.5</w:t>
      </w:r>
      <w:r w:rsidRPr="00B3056F">
        <w:tab/>
        <w:t>Nudm_EE API</w:t>
      </w:r>
      <w:bookmarkEnd w:id="5431"/>
      <w:bookmarkEnd w:id="5432"/>
      <w:bookmarkEnd w:id="5433"/>
      <w:bookmarkEnd w:id="5434"/>
      <w:bookmarkEnd w:id="5435"/>
      <w:bookmarkEnd w:id="5436"/>
      <w:bookmarkEnd w:id="5437"/>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38" w:name="_Toc11338882"/>
      <w:bookmarkStart w:id="5439" w:name="_Toc27585643"/>
      <w:bookmarkStart w:id="5440" w:name="_Toc36457666"/>
      <w:bookmarkStart w:id="5441" w:name="_Toc45028585"/>
      <w:bookmarkStart w:id="5442" w:name="_Toc45029420"/>
      <w:bookmarkStart w:id="5443" w:name="_Toc51868183"/>
      <w:bookmarkStart w:id="5444" w:name="_Toc98486325"/>
      <w:r w:rsidRPr="00B3056F">
        <w:t>A.6</w:t>
      </w:r>
      <w:r w:rsidRPr="00B3056F">
        <w:tab/>
        <w:t>Nudm_PP API</w:t>
      </w:r>
      <w:bookmarkEnd w:id="5438"/>
      <w:bookmarkEnd w:id="5439"/>
      <w:bookmarkEnd w:id="5440"/>
      <w:bookmarkEnd w:id="5441"/>
      <w:bookmarkEnd w:id="5442"/>
      <w:bookmarkEnd w:id="5443"/>
      <w:bookmarkEnd w:id="5444"/>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F9B7A99" w:rsidR="00EF45DA" w:rsidRPr="00B3056F" w:rsidRDefault="00EF45DA" w:rsidP="00EF45DA">
      <w:pPr>
        <w:pStyle w:val="PL"/>
      </w:pPr>
      <w:r w:rsidRPr="00B3056F">
        <w:t xml:space="preserve">  version: '1.1.</w:t>
      </w:r>
      <w:r w:rsidR="00BE7EEA">
        <w:t>3</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5ABAF12F" w:rsidR="00EF45DA" w:rsidRPr="00B3056F" w:rsidRDefault="00EF45DA" w:rsidP="00EF45DA">
      <w:pPr>
        <w:pStyle w:val="PL"/>
      </w:pPr>
      <w:r w:rsidRPr="00B3056F">
        <w:t xml:space="preserve">    © 202</w:t>
      </w:r>
      <w:r w:rsidR="00BE7EEA">
        <w:t>1</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0C37B5A"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45" w:name="_Toc11338883"/>
      <w:bookmarkStart w:id="5446" w:name="_Toc27585644"/>
      <w:bookmarkStart w:id="5447" w:name="_Toc36457667"/>
      <w:bookmarkStart w:id="5448" w:name="_Toc45028586"/>
      <w:bookmarkStart w:id="5449" w:name="_Toc45029421"/>
      <w:bookmarkStart w:id="5450" w:name="_Toc51868184"/>
      <w:bookmarkStart w:id="5451" w:name="_Toc98486326"/>
      <w:r w:rsidRPr="00B3056F">
        <w:t>A.7</w:t>
      </w:r>
      <w:r w:rsidRPr="00B3056F">
        <w:tab/>
        <w:t>Nudm_NIDDAU API</w:t>
      </w:r>
      <w:bookmarkEnd w:id="5445"/>
      <w:bookmarkEnd w:id="5446"/>
      <w:bookmarkEnd w:id="5447"/>
      <w:bookmarkEnd w:id="5448"/>
      <w:bookmarkEnd w:id="5449"/>
      <w:bookmarkEnd w:id="5450"/>
      <w:bookmarkEnd w:id="5451"/>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76601F62" w:rsidR="00EF45DA" w:rsidRPr="00B3056F" w:rsidRDefault="00EF45DA" w:rsidP="00EF45DA">
      <w:pPr>
        <w:pStyle w:val="PL"/>
      </w:pPr>
      <w:r w:rsidRPr="00B3056F">
        <w:t xml:space="preserve">  version: '1.0.</w:t>
      </w:r>
      <w:r w:rsidR="00BE7EEA">
        <w:t>2</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60A0DDD3" w:rsidR="00EF45DA" w:rsidRPr="00B3056F" w:rsidRDefault="00EF45DA" w:rsidP="00EF45DA">
      <w:pPr>
        <w:pStyle w:val="PL"/>
      </w:pPr>
      <w:r w:rsidRPr="00B3056F">
        <w:t xml:space="preserve">    © 202</w:t>
      </w:r>
      <w:r w:rsidR="00BE7EEA">
        <w:t>1</w:t>
      </w:r>
      <w:r w:rsidRPr="00B3056F">
        <w:t>,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166ABECC" w:rsidR="00EF45DA" w:rsidRPr="00B3056F" w:rsidRDefault="00EF45DA" w:rsidP="00EF45DA">
      <w:pPr>
        <w:pStyle w:val="PL"/>
        <w:rPr>
          <w:lang w:val="en-US"/>
        </w:rPr>
      </w:pPr>
      <w:r w:rsidRPr="00B3056F">
        <w:rPr>
          <w:lang w:val="en-US"/>
        </w:rPr>
        <w:t xml:space="preserve">  description: 3GPP TS 29.503 Unified Data Management Services, version 16.</w:t>
      </w:r>
      <w:r w:rsidR="00BE7EEA">
        <w:rPr>
          <w:lang w:val="en-US"/>
        </w:rPr>
        <w:t>8</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52" w:name="_Toc27585645"/>
      <w:bookmarkStart w:id="5453" w:name="_Toc36457668"/>
      <w:bookmarkStart w:id="5454" w:name="_Toc45028587"/>
      <w:bookmarkStart w:id="5455" w:name="_Toc45029422"/>
      <w:bookmarkStart w:id="5456" w:name="_Toc51868185"/>
      <w:bookmarkStart w:id="5457" w:name="_Toc98486327"/>
      <w:bookmarkStart w:id="5458" w:name="_Toc11338884"/>
      <w:r w:rsidRPr="00B3056F">
        <w:t>A.8</w:t>
      </w:r>
      <w:r w:rsidRPr="00B3056F">
        <w:tab/>
        <w:t>Nudm_MT API</w:t>
      </w:r>
      <w:bookmarkEnd w:id="5452"/>
      <w:bookmarkEnd w:id="5453"/>
      <w:bookmarkEnd w:id="5454"/>
      <w:bookmarkEnd w:id="5455"/>
      <w:bookmarkEnd w:id="5456"/>
      <w:bookmarkEnd w:id="5457"/>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459" w:name="_Toc27585646"/>
      <w:bookmarkStart w:id="5460" w:name="_Toc36457669"/>
      <w:bookmarkStart w:id="5461" w:name="_Toc45028588"/>
      <w:bookmarkStart w:id="5462" w:name="_Toc45029423"/>
      <w:bookmarkStart w:id="5463" w:name="_Toc51868186"/>
      <w:bookmarkStart w:id="5464" w:name="_Toc98486328"/>
      <w:r w:rsidRPr="00B3056F">
        <w:t>Annex B (informative):</w:t>
      </w:r>
      <w:r w:rsidRPr="00B3056F">
        <w:br/>
        <w:t>Stateless UDMs</w:t>
      </w:r>
      <w:bookmarkEnd w:id="5458"/>
      <w:bookmarkEnd w:id="5459"/>
      <w:bookmarkEnd w:id="5460"/>
      <w:bookmarkEnd w:id="5461"/>
      <w:bookmarkEnd w:id="5462"/>
      <w:bookmarkEnd w:id="5463"/>
      <w:bookmarkEnd w:id="5464"/>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5pt" o:ole="">
            <v:imagedata r:id="rId188" o:title=""/>
          </v:shape>
          <o:OLEObject Type="Embed" ProgID="Visio.Drawing.11" ShapeID="_x0000_i1115" DrawAspect="Content" ObjectID="_1709158100"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5.5pt" o:ole="">
            <v:imagedata r:id="rId190" o:title=""/>
          </v:shape>
          <o:OLEObject Type="Embed" ProgID="Visio.Drawing.11" ShapeID="_x0000_i1116" DrawAspect="Content" ObjectID="_1709158101"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8.5pt" o:ole="">
            <v:imagedata r:id="rId192" o:title=""/>
          </v:shape>
          <o:OLEObject Type="Embed" ProgID="Visio.Drawing.11" ShapeID="_x0000_i1117" DrawAspect="Content" ObjectID="_1709158102"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5pt" o:ole="">
            <v:imagedata r:id="rId194" o:title=""/>
          </v:shape>
          <o:OLEObject Type="Embed" ProgID="Visio.Drawing.11" ShapeID="_x0000_i1118" DrawAspect="Content" ObjectID="_1709158103"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465"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465"/>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66" w:name="_Toc11338885"/>
      <w:bookmarkStart w:id="5467" w:name="_Toc27585647"/>
      <w:bookmarkStart w:id="5468" w:name="_Toc36457670"/>
      <w:bookmarkStart w:id="5469" w:name="_Toc45028589"/>
      <w:bookmarkStart w:id="5470" w:name="_Toc45029424"/>
      <w:bookmarkStart w:id="5471" w:name="_Toc51868187"/>
      <w:bookmarkStart w:id="5472" w:name="_Toc98486329"/>
      <w:r w:rsidRPr="00B3056F">
        <w:t>Annex C (informative):</w:t>
      </w:r>
      <w:r w:rsidRPr="00B3056F">
        <w:br/>
        <w:t>SUCI encoding</w:t>
      </w:r>
      <w:bookmarkEnd w:id="5466"/>
      <w:bookmarkEnd w:id="5467"/>
      <w:bookmarkEnd w:id="5468"/>
      <w:bookmarkEnd w:id="5469"/>
      <w:bookmarkEnd w:id="5470"/>
      <w:bookmarkEnd w:id="5471"/>
      <w:bookmarkEnd w:id="5472"/>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473"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473"/>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474"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475" w:name="_PERM_MCCTEMPBM_CRPT55630134___2"/>
      <w:bookmarkEnd w:id="5474"/>
      <w:r w:rsidRPr="00B3056F">
        <w:t>"0-123-45-012-0-0-0123456789"</w:t>
      </w:r>
    </w:p>
    <w:p w14:paraId="23F59BD3" w14:textId="77777777" w:rsidR="00EF45DA" w:rsidRPr="00B3056F" w:rsidRDefault="00EF45DA" w:rsidP="00EF45DA">
      <w:pPr>
        <w:pStyle w:val="PL"/>
        <w:ind w:left="568"/>
      </w:pPr>
    </w:p>
    <w:bookmarkEnd w:id="5475"/>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476"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77" w:name="_PERM_MCCTEMPBM_CRPT55630136___3"/>
      <w:bookmarkEnd w:id="5476"/>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78" w:name="_PERM_MCCTEMPBM_CRPT55630137___2"/>
      <w:bookmarkEnd w:id="5477"/>
      <w:r w:rsidRPr="00B3056F">
        <w:t>SUCI UTF-8 string:</w:t>
      </w:r>
    </w:p>
    <w:p w14:paraId="312D7A4F" w14:textId="77777777" w:rsidR="00EF45DA" w:rsidRPr="00B3056F" w:rsidRDefault="00EF45DA" w:rsidP="00EF45DA">
      <w:pPr>
        <w:pStyle w:val="PL"/>
        <w:ind w:left="568"/>
      </w:pPr>
      <w:bookmarkStart w:id="5479" w:name="_PERM_MCCTEMPBM_CRPT55630138___2"/>
      <w:bookmarkEnd w:id="5478"/>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79"/>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80"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81" w:name="_PERM_MCCTEMPBM_CRPT55630140___2"/>
      <w:bookmarkEnd w:id="5480"/>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81"/>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82"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83" w:name="_PERM_MCCTEMPBM_CRPT55630142___2"/>
      <w:bookmarkEnd w:id="5482"/>
      <w:r w:rsidRPr="00B3056F">
        <w:t>"3-operator.com-012-0-0-00-00-5E-00-53-00"</w:t>
      </w:r>
    </w:p>
    <w:p w14:paraId="7E011666" w14:textId="77777777" w:rsidR="00EF45DA" w:rsidRPr="00B3056F" w:rsidRDefault="00EF45DA" w:rsidP="00EF45DA">
      <w:pPr>
        <w:pStyle w:val="PL"/>
        <w:ind w:left="568"/>
      </w:pPr>
    </w:p>
    <w:bookmarkEnd w:id="5483"/>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484" w:name="_Toc11338886"/>
      <w:bookmarkStart w:id="5485" w:name="_Toc27585648"/>
      <w:bookmarkStart w:id="5486" w:name="_Toc36457671"/>
      <w:bookmarkStart w:id="5487" w:name="_Toc45028590"/>
      <w:bookmarkStart w:id="5488" w:name="_Toc45029425"/>
      <w:bookmarkStart w:id="5489" w:name="_Toc51868188"/>
      <w:bookmarkStart w:id="5490" w:name="_Toc98486330"/>
      <w:r w:rsidRPr="00B3056F">
        <w:t>Annex D (informative):</w:t>
      </w:r>
      <w:r w:rsidRPr="00B3056F">
        <w:br/>
        <w:t>Change history</w:t>
      </w:r>
      <w:bookmarkEnd w:id="5484"/>
      <w:bookmarkEnd w:id="5485"/>
      <w:bookmarkEnd w:id="5486"/>
      <w:bookmarkEnd w:id="5487"/>
      <w:bookmarkEnd w:id="5488"/>
      <w:bookmarkEnd w:id="5489"/>
      <w:bookmarkEnd w:id="5490"/>
    </w:p>
    <w:bookmarkEnd w:id="5423"/>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292861" w:rsidP="00543F16">
            <w:pPr>
              <w:pStyle w:val="TAL"/>
              <w:rPr>
                <w:noProof/>
              </w:rPr>
            </w:pPr>
            <w:r>
              <w:fldChar w:fldCharType="begin"/>
            </w:r>
            <w:r>
              <w:instrText xml:space="preserve"> DOCPROPERTY  CrTitle  \* MERGEFORMAT </w:instrText>
            </w:r>
            <w:r>
              <w:fldChar w:fldCharType="separate"/>
            </w:r>
            <w:r w:rsidR="00E50B12">
              <w:t>Deregistration Notification to Old SMF</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5B4A4" w14:textId="77777777" w:rsidR="00292861" w:rsidRDefault="00292861">
      <w:r>
        <w:separator/>
      </w:r>
    </w:p>
  </w:endnote>
  <w:endnote w:type="continuationSeparator" w:id="0">
    <w:p w14:paraId="4E0E0E32" w14:textId="77777777" w:rsidR="00292861" w:rsidRDefault="00292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65CA7D" w14:textId="77777777" w:rsidR="00292861" w:rsidRDefault="00292861">
      <w:r>
        <w:separator/>
      </w:r>
    </w:p>
  </w:footnote>
  <w:footnote w:type="continuationSeparator" w:id="0">
    <w:p w14:paraId="00A9622C" w14:textId="77777777" w:rsidR="00292861" w:rsidRDefault="00292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62763" w14:textId="44313200"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35C3">
      <w:rPr>
        <w:rFonts w:ascii="Arial" w:hAnsi="Arial" w:cs="Arial"/>
        <w:b/>
        <w:noProof/>
        <w:sz w:val="18"/>
        <w:szCs w:val="18"/>
      </w:rPr>
      <w:t>3GPP TS 29.503 V16.11.0 (2022-03)</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006D2E3B"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35C3">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1537D"/>
    <w:rsid w:val="000217B9"/>
    <w:rsid w:val="00022CCF"/>
    <w:rsid w:val="00024EF1"/>
    <w:rsid w:val="00033397"/>
    <w:rsid w:val="00040095"/>
    <w:rsid w:val="000415E9"/>
    <w:rsid w:val="000454AB"/>
    <w:rsid w:val="00047C3F"/>
    <w:rsid w:val="00051834"/>
    <w:rsid w:val="00054A22"/>
    <w:rsid w:val="00055E41"/>
    <w:rsid w:val="00056DE3"/>
    <w:rsid w:val="00062023"/>
    <w:rsid w:val="00062936"/>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3BE4"/>
    <w:rsid w:val="000D58AB"/>
    <w:rsid w:val="000E0E2A"/>
    <w:rsid w:val="000F0F4F"/>
    <w:rsid w:val="000F1A55"/>
    <w:rsid w:val="00100BBC"/>
    <w:rsid w:val="00106FD1"/>
    <w:rsid w:val="001216B6"/>
    <w:rsid w:val="00123296"/>
    <w:rsid w:val="00124BA8"/>
    <w:rsid w:val="0013163E"/>
    <w:rsid w:val="001330D7"/>
    <w:rsid w:val="00133525"/>
    <w:rsid w:val="00134088"/>
    <w:rsid w:val="001665AC"/>
    <w:rsid w:val="00171CE4"/>
    <w:rsid w:val="001776AD"/>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5B21"/>
    <w:rsid w:val="0022775D"/>
    <w:rsid w:val="00231A5F"/>
    <w:rsid w:val="00233601"/>
    <w:rsid w:val="002347A2"/>
    <w:rsid w:val="002421C2"/>
    <w:rsid w:val="00250902"/>
    <w:rsid w:val="00256D5C"/>
    <w:rsid w:val="002604A9"/>
    <w:rsid w:val="00264DA5"/>
    <w:rsid w:val="002675F0"/>
    <w:rsid w:val="00267C15"/>
    <w:rsid w:val="002732B5"/>
    <w:rsid w:val="0028148F"/>
    <w:rsid w:val="002867C4"/>
    <w:rsid w:val="00287833"/>
    <w:rsid w:val="00292861"/>
    <w:rsid w:val="00296A43"/>
    <w:rsid w:val="002A2491"/>
    <w:rsid w:val="002B2A15"/>
    <w:rsid w:val="002B4F2A"/>
    <w:rsid w:val="002B505D"/>
    <w:rsid w:val="002B6339"/>
    <w:rsid w:val="002B6388"/>
    <w:rsid w:val="002C79B4"/>
    <w:rsid w:val="002D15E1"/>
    <w:rsid w:val="002E00EE"/>
    <w:rsid w:val="002E20CF"/>
    <w:rsid w:val="002E36F7"/>
    <w:rsid w:val="002E488B"/>
    <w:rsid w:val="002E6B15"/>
    <w:rsid w:val="002F0AB7"/>
    <w:rsid w:val="002F3B14"/>
    <w:rsid w:val="00307160"/>
    <w:rsid w:val="003172DC"/>
    <w:rsid w:val="0031737D"/>
    <w:rsid w:val="003428B9"/>
    <w:rsid w:val="0035462D"/>
    <w:rsid w:val="00364C79"/>
    <w:rsid w:val="003650B1"/>
    <w:rsid w:val="00372B92"/>
    <w:rsid w:val="003765B8"/>
    <w:rsid w:val="00391F05"/>
    <w:rsid w:val="003A50C7"/>
    <w:rsid w:val="003B7097"/>
    <w:rsid w:val="003C3971"/>
    <w:rsid w:val="003E1097"/>
    <w:rsid w:val="003F3CF6"/>
    <w:rsid w:val="003F6FF7"/>
    <w:rsid w:val="004131F7"/>
    <w:rsid w:val="00415B2C"/>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90432"/>
    <w:rsid w:val="00490663"/>
    <w:rsid w:val="004A44B3"/>
    <w:rsid w:val="004C0648"/>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7005"/>
    <w:rsid w:val="00591FDB"/>
    <w:rsid w:val="00597B11"/>
    <w:rsid w:val="005A24AA"/>
    <w:rsid w:val="005A28D3"/>
    <w:rsid w:val="005B5820"/>
    <w:rsid w:val="005C00B6"/>
    <w:rsid w:val="005C0A75"/>
    <w:rsid w:val="005C1972"/>
    <w:rsid w:val="005C3985"/>
    <w:rsid w:val="005C75E1"/>
    <w:rsid w:val="005D2E01"/>
    <w:rsid w:val="005D7526"/>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7114"/>
    <w:rsid w:val="00652F66"/>
    <w:rsid w:val="00655B6E"/>
    <w:rsid w:val="00656681"/>
    <w:rsid w:val="0065785E"/>
    <w:rsid w:val="00666280"/>
    <w:rsid w:val="00666C9B"/>
    <w:rsid w:val="00677407"/>
    <w:rsid w:val="00680446"/>
    <w:rsid w:val="00683FF1"/>
    <w:rsid w:val="00694816"/>
    <w:rsid w:val="00695583"/>
    <w:rsid w:val="006A1FAE"/>
    <w:rsid w:val="006A323F"/>
    <w:rsid w:val="006A40AE"/>
    <w:rsid w:val="006B30D0"/>
    <w:rsid w:val="006B3469"/>
    <w:rsid w:val="006C3D95"/>
    <w:rsid w:val="006C7851"/>
    <w:rsid w:val="006C7F35"/>
    <w:rsid w:val="006D0D26"/>
    <w:rsid w:val="006D6AF9"/>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8028A4"/>
    <w:rsid w:val="0081072F"/>
    <w:rsid w:val="00830747"/>
    <w:rsid w:val="0083112F"/>
    <w:rsid w:val="00834810"/>
    <w:rsid w:val="00843C8B"/>
    <w:rsid w:val="00846B64"/>
    <w:rsid w:val="008568A2"/>
    <w:rsid w:val="008570A5"/>
    <w:rsid w:val="008768CA"/>
    <w:rsid w:val="00877E21"/>
    <w:rsid w:val="00881F6E"/>
    <w:rsid w:val="00892B89"/>
    <w:rsid w:val="008A4B80"/>
    <w:rsid w:val="008B19AB"/>
    <w:rsid w:val="008B692A"/>
    <w:rsid w:val="008C0205"/>
    <w:rsid w:val="008C0C57"/>
    <w:rsid w:val="008C2BC2"/>
    <w:rsid w:val="008C384C"/>
    <w:rsid w:val="008C5C7C"/>
    <w:rsid w:val="008D1232"/>
    <w:rsid w:val="008E3FD3"/>
    <w:rsid w:val="008F04D2"/>
    <w:rsid w:val="00901577"/>
    <w:rsid w:val="00901703"/>
    <w:rsid w:val="0090271F"/>
    <w:rsid w:val="00902E23"/>
    <w:rsid w:val="00906402"/>
    <w:rsid w:val="009114D7"/>
    <w:rsid w:val="0091348E"/>
    <w:rsid w:val="00913E46"/>
    <w:rsid w:val="00914A69"/>
    <w:rsid w:val="00917CCB"/>
    <w:rsid w:val="00922369"/>
    <w:rsid w:val="00922C12"/>
    <w:rsid w:val="0092450D"/>
    <w:rsid w:val="00926346"/>
    <w:rsid w:val="00933301"/>
    <w:rsid w:val="00936A63"/>
    <w:rsid w:val="0093782E"/>
    <w:rsid w:val="0094196F"/>
    <w:rsid w:val="00942EC2"/>
    <w:rsid w:val="009438F7"/>
    <w:rsid w:val="00950B53"/>
    <w:rsid w:val="00955A04"/>
    <w:rsid w:val="00960166"/>
    <w:rsid w:val="009655F6"/>
    <w:rsid w:val="00967F46"/>
    <w:rsid w:val="009728E2"/>
    <w:rsid w:val="009862CD"/>
    <w:rsid w:val="009925B0"/>
    <w:rsid w:val="00994EF4"/>
    <w:rsid w:val="009B007B"/>
    <w:rsid w:val="009B0C15"/>
    <w:rsid w:val="009B2681"/>
    <w:rsid w:val="009B66DB"/>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1454"/>
    <w:rsid w:val="00A82346"/>
    <w:rsid w:val="00A873B7"/>
    <w:rsid w:val="00A91218"/>
    <w:rsid w:val="00A92BA1"/>
    <w:rsid w:val="00AA5A7B"/>
    <w:rsid w:val="00AB2543"/>
    <w:rsid w:val="00AB5EE0"/>
    <w:rsid w:val="00AB7C39"/>
    <w:rsid w:val="00AC1E2D"/>
    <w:rsid w:val="00AC43E7"/>
    <w:rsid w:val="00AC6BC6"/>
    <w:rsid w:val="00AC6DFD"/>
    <w:rsid w:val="00AC746E"/>
    <w:rsid w:val="00AD502D"/>
    <w:rsid w:val="00AE1CD7"/>
    <w:rsid w:val="00AE2723"/>
    <w:rsid w:val="00AE5CCC"/>
    <w:rsid w:val="00AE65E2"/>
    <w:rsid w:val="00AE6949"/>
    <w:rsid w:val="00AF7CC7"/>
    <w:rsid w:val="00B026F3"/>
    <w:rsid w:val="00B038BC"/>
    <w:rsid w:val="00B06F5A"/>
    <w:rsid w:val="00B15449"/>
    <w:rsid w:val="00B3056F"/>
    <w:rsid w:val="00B31299"/>
    <w:rsid w:val="00B32D5A"/>
    <w:rsid w:val="00B50769"/>
    <w:rsid w:val="00B60623"/>
    <w:rsid w:val="00B626B4"/>
    <w:rsid w:val="00B66481"/>
    <w:rsid w:val="00B7240A"/>
    <w:rsid w:val="00B81C33"/>
    <w:rsid w:val="00B829E2"/>
    <w:rsid w:val="00B844CC"/>
    <w:rsid w:val="00B84A39"/>
    <w:rsid w:val="00B86BA9"/>
    <w:rsid w:val="00B87C8B"/>
    <w:rsid w:val="00B91A3F"/>
    <w:rsid w:val="00B93086"/>
    <w:rsid w:val="00B95195"/>
    <w:rsid w:val="00B95868"/>
    <w:rsid w:val="00B95ADD"/>
    <w:rsid w:val="00BA19ED"/>
    <w:rsid w:val="00BA4B8D"/>
    <w:rsid w:val="00BA7B9E"/>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7972"/>
    <w:rsid w:val="00D604C2"/>
    <w:rsid w:val="00D60FFE"/>
    <w:rsid w:val="00D675A6"/>
    <w:rsid w:val="00D675A9"/>
    <w:rsid w:val="00D72898"/>
    <w:rsid w:val="00D73736"/>
    <w:rsid w:val="00D738D6"/>
    <w:rsid w:val="00D73BCF"/>
    <w:rsid w:val="00D755EB"/>
    <w:rsid w:val="00D76048"/>
    <w:rsid w:val="00D87E00"/>
    <w:rsid w:val="00D9134D"/>
    <w:rsid w:val="00D97490"/>
    <w:rsid w:val="00DA0BE5"/>
    <w:rsid w:val="00DA7A03"/>
    <w:rsid w:val="00DB1818"/>
    <w:rsid w:val="00DC309B"/>
    <w:rsid w:val="00DC4DA2"/>
    <w:rsid w:val="00DD4C17"/>
    <w:rsid w:val="00DD74A5"/>
    <w:rsid w:val="00DF24C4"/>
    <w:rsid w:val="00DF2B1F"/>
    <w:rsid w:val="00DF565F"/>
    <w:rsid w:val="00DF62CD"/>
    <w:rsid w:val="00DF7C70"/>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3ABF"/>
    <w:rsid w:val="00E94FF1"/>
    <w:rsid w:val="00EA15B0"/>
    <w:rsid w:val="00EA2CC8"/>
    <w:rsid w:val="00EA407A"/>
    <w:rsid w:val="00EA4D0B"/>
    <w:rsid w:val="00EA5EA7"/>
    <w:rsid w:val="00EB13DA"/>
    <w:rsid w:val="00EB742C"/>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6556"/>
    <w:rsid w:val="00F80AE6"/>
    <w:rsid w:val="00F83B9F"/>
    <w:rsid w:val="00F9008D"/>
    <w:rsid w:val="00F94A47"/>
    <w:rsid w:val="00F96EB5"/>
    <w:rsid w:val="00FA02FF"/>
    <w:rsid w:val="00FA1266"/>
    <w:rsid w:val="00FA6098"/>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E57F4C"/>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noProof/>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124583</Words>
  <Characters>710125</Characters>
  <Application>Microsoft Office Word</Application>
  <DocSecurity>0</DocSecurity>
  <Lines>5917</Lines>
  <Paragraphs>1666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833042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29.829_CR0004_(Rel-17)_SMS_SBI</cp:lastModifiedBy>
  <cp:revision>9</cp:revision>
  <cp:lastPrinted>2019-02-25T14:05:00Z</cp:lastPrinted>
  <dcterms:created xsi:type="dcterms:W3CDTF">2022-03-04T08:28:00Z</dcterms:created>
  <dcterms:modified xsi:type="dcterms:W3CDTF">2022-03-19T00:17:00Z</dcterms:modified>
</cp:coreProperties>
</file>