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w:t>
      </w:r>
      <w:r w:rsidR="00D829FA">
        <w:t>6</w:t>
      </w:r>
      <w:r w:rsidRPr="000B71E3">
        <w:t>.</w:t>
      </w:r>
      <w:r w:rsidR="00D829FA">
        <w:t>0</w:t>
      </w:r>
      <w:r w:rsidRPr="000B71E3">
        <w:t>.</w:t>
      </w:r>
      <w:r w:rsidR="00D759D6">
        <w:t>0</w:t>
      </w:r>
      <w:r w:rsidRPr="000B71E3">
        <w:t xml:space="preserve"> </w:t>
      </w:r>
      <w:r w:rsidRPr="000B71E3">
        <w:rPr>
          <w:sz w:val="32"/>
        </w:rPr>
        <w:t>(</w:t>
      </w:r>
      <w:r w:rsidR="00F80346" w:rsidRPr="000B71E3">
        <w:rPr>
          <w:sz w:val="32"/>
        </w:rPr>
        <w:t>201</w:t>
      </w:r>
      <w:r w:rsidR="00D759D6">
        <w:rPr>
          <w:sz w:val="32"/>
        </w:rPr>
        <w:t>9</w:t>
      </w:r>
      <w:r w:rsidRPr="000B71E3">
        <w:rPr>
          <w:sz w:val="32"/>
        </w:rPr>
        <w:t>-</w:t>
      </w:r>
      <w:r w:rsidR="00D759D6">
        <w:rPr>
          <w:sz w:val="32"/>
        </w:rPr>
        <w:t>0</w:t>
      </w:r>
      <w:r w:rsidR="008D08FE">
        <w:rPr>
          <w:sz w:val="32"/>
        </w:rPr>
        <w:t>6</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w:t>
      </w:r>
      <w:r w:rsidR="006F4875">
        <w:rPr>
          <w:rStyle w:val="ZGSM"/>
        </w:rPr>
        <w:t>6</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1"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CF5997">
        <w:rPr>
          <w:noProof/>
          <w:sz w:val="18"/>
        </w:rPr>
        <w:t>9</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rsidR="00080512" w:rsidRPr="000B71E3" w:rsidRDefault="00080512">
      <w:pPr>
        <w:pStyle w:val="TT"/>
      </w:pPr>
      <w:r w:rsidRPr="000B71E3">
        <w:br w:type="page"/>
      </w:r>
      <w:r w:rsidRPr="000B71E3">
        <w:lastRenderedPageBreak/>
        <w:t>Contents</w:t>
      </w:r>
    </w:p>
    <w:p w:rsidR="00EC75F7" w:rsidRDefault="00EC75F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_Toc11338333 \h </w:instrText>
      </w:r>
      <w:r>
        <w:fldChar w:fldCharType="separate"/>
      </w:r>
      <w:r>
        <w:t>13</w:t>
      </w:r>
      <w:r>
        <w:fldChar w:fldCharType="end"/>
      </w:r>
    </w:p>
    <w:p w:rsidR="00EC75F7" w:rsidRDefault="00EC75F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_Toc11338334 \h </w:instrText>
      </w:r>
      <w:r>
        <w:fldChar w:fldCharType="separate"/>
      </w:r>
      <w:r>
        <w:t>14</w:t>
      </w:r>
      <w:r>
        <w:fldChar w:fldCharType="end"/>
      </w:r>
    </w:p>
    <w:p w:rsidR="00EC75F7" w:rsidRDefault="00EC75F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_Toc11338335 \h </w:instrText>
      </w:r>
      <w:r>
        <w:fldChar w:fldCharType="separate"/>
      </w:r>
      <w:r>
        <w:t>14</w:t>
      </w:r>
      <w:r>
        <w:fldChar w:fldCharType="end"/>
      </w:r>
    </w:p>
    <w:p w:rsidR="00EC75F7" w:rsidRDefault="00EC75F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2F59A1">
        <w:rPr>
          <w:rFonts w:eastAsia="SimSun"/>
        </w:rPr>
        <w:t>Definitions and abbreviations</w:t>
      </w:r>
      <w:r>
        <w:tab/>
      </w:r>
      <w:r>
        <w:fldChar w:fldCharType="begin" w:fldLock="1"/>
      </w:r>
      <w:r>
        <w:instrText xml:space="preserve"> PAGEREF _Toc11338336 \h </w:instrText>
      </w:r>
      <w:r>
        <w:fldChar w:fldCharType="separate"/>
      </w:r>
      <w:r>
        <w:t>15</w:t>
      </w:r>
      <w:r>
        <w:fldChar w:fldCharType="end"/>
      </w:r>
    </w:p>
    <w:p w:rsidR="00EC75F7" w:rsidRDefault="00EC75F7">
      <w:pPr>
        <w:pStyle w:val="TOC2"/>
        <w:rPr>
          <w:rFonts w:asciiTheme="minorHAnsi" w:eastAsiaTheme="minorEastAsia" w:hAnsiTheme="minorHAnsi" w:cstheme="minorBidi"/>
          <w:sz w:val="22"/>
          <w:szCs w:val="22"/>
          <w:lang w:eastAsia="en-GB"/>
        </w:rPr>
      </w:pPr>
      <w:r w:rsidRPr="00EC75F7">
        <w:t>3.1</w:t>
      </w:r>
      <w:r w:rsidRPr="00EC75F7">
        <w:rPr>
          <w:rFonts w:asciiTheme="minorHAnsi" w:hAnsiTheme="minorHAnsi" w:cstheme="minorBidi"/>
          <w:sz w:val="22"/>
          <w:szCs w:val="22"/>
          <w:lang w:eastAsia="en-GB"/>
        </w:rPr>
        <w:tab/>
      </w:r>
      <w:r w:rsidRPr="002F59A1">
        <w:rPr>
          <w:rFonts w:eastAsia="SimSun"/>
        </w:rPr>
        <w:t>Definitions</w:t>
      </w:r>
      <w:r>
        <w:tab/>
      </w:r>
      <w:r>
        <w:fldChar w:fldCharType="begin" w:fldLock="1"/>
      </w:r>
      <w:r>
        <w:instrText xml:space="preserve"> PAGEREF _Toc11338337 \h </w:instrText>
      </w:r>
      <w:r>
        <w:fldChar w:fldCharType="separate"/>
      </w:r>
      <w:r>
        <w:t>15</w:t>
      </w:r>
      <w:r>
        <w:fldChar w:fldCharType="end"/>
      </w:r>
    </w:p>
    <w:p w:rsidR="00EC75F7" w:rsidRDefault="00EC75F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_Toc11338338 \h </w:instrText>
      </w:r>
      <w:r>
        <w:fldChar w:fldCharType="separate"/>
      </w:r>
      <w:r>
        <w:t>15</w:t>
      </w:r>
      <w:r>
        <w:fldChar w:fldCharType="end"/>
      </w:r>
    </w:p>
    <w:p w:rsidR="00EC75F7" w:rsidRDefault="00EC75F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_Toc11338339 \h </w:instrText>
      </w:r>
      <w:r>
        <w:fldChar w:fldCharType="separate"/>
      </w:r>
      <w:r>
        <w:t>16</w:t>
      </w:r>
      <w:r>
        <w:fldChar w:fldCharType="end"/>
      </w:r>
    </w:p>
    <w:p w:rsidR="00EC75F7" w:rsidRDefault="00EC75F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_Toc11338340 \h </w:instrText>
      </w:r>
      <w:r>
        <w:fldChar w:fldCharType="separate"/>
      </w:r>
      <w:r>
        <w:t>16</w:t>
      </w:r>
      <w:r>
        <w:fldChar w:fldCharType="end"/>
      </w:r>
    </w:p>
    <w:p w:rsidR="00EC75F7" w:rsidRDefault="00EC75F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_Toc11338341 \h </w:instrText>
      </w:r>
      <w:r>
        <w:fldChar w:fldCharType="separate"/>
      </w:r>
      <w:r>
        <w:t>16</w:t>
      </w:r>
      <w:r>
        <w:fldChar w:fldCharType="end"/>
      </w:r>
    </w:p>
    <w:p w:rsidR="00EC75F7" w:rsidRDefault="00EC75F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_Toc11338342 \h </w:instrText>
      </w:r>
      <w:r>
        <w:fldChar w:fldCharType="separate"/>
      </w:r>
      <w:r>
        <w:t>16</w:t>
      </w:r>
      <w:r>
        <w:fldChar w:fldCharType="end"/>
      </w:r>
    </w:p>
    <w:p w:rsidR="00EC75F7" w:rsidRDefault="00EC75F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_Toc11338343 \h </w:instrText>
      </w:r>
      <w:r>
        <w:fldChar w:fldCharType="separate"/>
      </w:r>
      <w:r>
        <w:t>17</w:t>
      </w:r>
      <w:r>
        <w:fldChar w:fldCharType="end"/>
      </w:r>
    </w:p>
    <w:p w:rsidR="00EC75F7" w:rsidRDefault="00EC75F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_Toc11338344 \h </w:instrText>
      </w:r>
      <w:r>
        <w:fldChar w:fldCharType="separate"/>
      </w:r>
      <w:r>
        <w:t>17</w:t>
      </w:r>
      <w:r>
        <w:fldChar w:fldCharType="end"/>
      </w:r>
    </w:p>
    <w:p w:rsidR="00EC75F7" w:rsidRDefault="00EC75F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_Toc11338345 \h </w:instrText>
      </w:r>
      <w:r>
        <w:fldChar w:fldCharType="separate"/>
      </w:r>
      <w:r>
        <w:t>17</w:t>
      </w:r>
      <w:r>
        <w:fldChar w:fldCharType="end"/>
      </w:r>
    </w:p>
    <w:p w:rsidR="00EC75F7" w:rsidRDefault="00EC75F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_Toc11338346 \h </w:instrText>
      </w:r>
      <w:r>
        <w:fldChar w:fldCharType="separate"/>
      </w:r>
      <w:r>
        <w:t>17</w:t>
      </w:r>
      <w:r>
        <w:fldChar w:fldCharType="end"/>
      </w:r>
    </w:p>
    <w:p w:rsidR="00EC75F7" w:rsidRDefault="00EC75F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_Toc11338347 \h </w:instrText>
      </w:r>
      <w:r>
        <w:fldChar w:fldCharType="separate"/>
      </w:r>
      <w:r>
        <w:t>18</w:t>
      </w:r>
      <w:r>
        <w:fldChar w:fldCharType="end"/>
      </w:r>
    </w:p>
    <w:p w:rsidR="00EC75F7" w:rsidRDefault="00EC75F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_Toc11338348 \h </w:instrText>
      </w:r>
      <w:r>
        <w:fldChar w:fldCharType="separate"/>
      </w:r>
      <w:r>
        <w:t>18</w:t>
      </w:r>
      <w:r>
        <w:fldChar w:fldCharType="end"/>
      </w:r>
    </w:p>
    <w:p w:rsidR="00EC75F7" w:rsidRDefault="00EC75F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_Toc11338349 \h </w:instrText>
      </w:r>
      <w:r>
        <w:fldChar w:fldCharType="separate"/>
      </w:r>
      <w:r>
        <w:t>18</w:t>
      </w:r>
      <w:r>
        <w:fldChar w:fldCharType="end"/>
      </w:r>
    </w:p>
    <w:p w:rsidR="00EC75F7" w:rsidRDefault="00EC75F7">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_Toc11338350 \h </w:instrText>
      </w:r>
      <w:r>
        <w:fldChar w:fldCharType="separate"/>
      </w:r>
      <w:r>
        <w:t>19</w:t>
      </w:r>
      <w:r>
        <w:fldChar w:fldCharType="end"/>
      </w:r>
    </w:p>
    <w:p w:rsidR="00EC75F7" w:rsidRDefault="00EC75F7">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_Toc11338351 \h </w:instrText>
      </w:r>
      <w:r>
        <w:fldChar w:fldCharType="separate"/>
      </w:r>
      <w:r>
        <w:t>19</w:t>
      </w:r>
      <w:r>
        <w:fldChar w:fldCharType="end"/>
      </w:r>
    </w:p>
    <w:p w:rsidR="00EC75F7" w:rsidRDefault="00EC75F7">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_Toc11338352 \h </w:instrText>
      </w:r>
      <w:r>
        <w:fldChar w:fldCharType="separate"/>
      </w:r>
      <w:r>
        <w:t>20</w:t>
      </w:r>
      <w:r>
        <w:fldChar w:fldCharType="end"/>
      </w:r>
    </w:p>
    <w:p w:rsidR="00EC75F7" w:rsidRDefault="00EC75F7">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_Toc11338353 \h </w:instrText>
      </w:r>
      <w:r>
        <w:fldChar w:fldCharType="separate"/>
      </w:r>
      <w:r>
        <w:t>21</w:t>
      </w:r>
      <w:r>
        <w:fldChar w:fldCharType="end"/>
      </w:r>
    </w:p>
    <w:p w:rsidR="00EC75F7" w:rsidRDefault="00EC75F7">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_Toc11338354 \h </w:instrText>
      </w:r>
      <w:r>
        <w:fldChar w:fldCharType="separate"/>
      </w:r>
      <w:r>
        <w:t>21</w:t>
      </w:r>
      <w:r>
        <w:fldChar w:fldCharType="end"/>
      </w:r>
    </w:p>
    <w:p w:rsidR="00EC75F7" w:rsidRDefault="00EC75F7">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_Toc11338355 \h </w:instrText>
      </w:r>
      <w:r>
        <w:fldChar w:fldCharType="separate"/>
      </w:r>
      <w:r>
        <w:t>22</w:t>
      </w:r>
      <w:r>
        <w:fldChar w:fldCharType="end"/>
      </w:r>
    </w:p>
    <w:p w:rsidR="00EC75F7" w:rsidRDefault="00EC75F7">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_Toc11338356 \h </w:instrText>
      </w:r>
      <w:r>
        <w:fldChar w:fldCharType="separate"/>
      </w:r>
      <w:r>
        <w:t>22</w:t>
      </w:r>
      <w:r>
        <w:fldChar w:fldCharType="end"/>
      </w:r>
    </w:p>
    <w:p w:rsidR="00EC75F7" w:rsidRDefault="00EC75F7">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_Toc11338357 \h </w:instrText>
      </w:r>
      <w:r>
        <w:fldChar w:fldCharType="separate"/>
      </w:r>
      <w:r>
        <w:t>23</w:t>
      </w:r>
      <w:r>
        <w:fldChar w:fldCharType="end"/>
      </w:r>
    </w:p>
    <w:p w:rsidR="00EC75F7" w:rsidRDefault="00EC75F7">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_Toc11338358 \h </w:instrText>
      </w:r>
      <w:r>
        <w:fldChar w:fldCharType="separate"/>
      </w:r>
      <w:r>
        <w:t>23</w:t>
      </w:r>
      <w:r>
        <w:fldChar w:fldCharType="end"/>
      </w:r>
    </w:p>
    <w:p w:rsidR="00EC75F7" w:rsidRDefault="00EC75F7">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_Toc11338359 \h </w:instrText>
      </w:r>
      <w:r>
        <w:fldChar w:fldCharType="separate"/>
      </w:r>
      <w:r>
        <w:t>24</w:t>
      </w:r>
      <w:r>
        <w:fldChar w:fldCharType="end"/>
      </w:r>
    </w:p>
    <w:p w:rsidR="00EC75F7" w:rsidRDefault="00EC75F7">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_Toc11338360 \h </w:instrText>
      </w:r>
      <w:r>
        <w:fldChar w:fldCharType="separate"/>
      </w:r>
      <w:r>
        <w:t>24</w:t>
      </w:r>
      <w:r>
        <w:fldChar w:fldCharType="end"/>
      </w:r>
    </w:p>
    <w:p w:rsidR="00EC75F7" w:rsidRDefault="00EC75F7">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_Toc11338361 \h </w:instrText>
      </w:r>
      <w:r>
        <w:fldChar w:fldCharType="separate"/>
      </w:r>
      <w:r>
        <w:t>25</w:t>
      </w:r>
      <w:r>
        <w:fldChar w:fldCharType="end"/>
      </w:r>
    </w:p>
    <w:p w:rsidR="00EC75F7" w:rsidRDefault="00EC75F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_Toc11338362 \h </w:instrText>
      </w:r>
      <w:r>
        <w:fldChar w:fldCharType="separate"/>
      </w:r>
      <w:r>
        <w:t>25</w:t>
      </w:r>
      <w:r>
        <w:fldChar w:fldCharType="end"/>
      </w:r>
    </w:p>
    <w:p w:rsidR="00EC75F7" w:rsidRDefault="00EC75F7">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_Toc11338363 \h </w:instrText>
      </w:r>
      <w:r>
        <w:fldChar w:fldCharType="separate"/>
      </w:r>
      <w:r>
        <w:t>25</w:t>
      </w:r>
      <w:r>
        <w:fldChar w:fldCharType="end"/>
      </w:r>
    </w:p>
    <w:p w:rsidR="00EC75F7" w:rsidRDefault="00EC75F7">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_Toc11338364 \h </w:instrText>
      </w:r>
      <w:r>
        <w:fldChar w:fldCharType="separate"/>
      </w:r>
      <w:r>
        <w:t>25</w:t>
      </w:r>
      <w:r>
        <w:fldChar w:fldCharType="end"/>
      </w:r>
    </w:p>
    <w:p w:rsidR="00EC75F7" w:rsidRDefault="00EC75F7">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_Toc11338365 \h </w:instrText>
      </w:r>
      <w:r>
        <w:fldChar w:fldCharType="separate"/>
      </w:r>
      <w:r>
        <w:t>26</w:t>
      </w:r>
      <w:r>
        <w:fldChar w:fldCharType="end"/>
      </w:r>
    </w:p>
    <w:p w:rsidR="00EC75F7" w:rsidRDefault="00EC75F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_Toc11338366 \h </w:instrText>
      </w:r>
      <w:r>
        <w:fldChar w:fldCharType="separate"/>
      </w:r>
      <w:r>
        <w:t>26</w:t>
      </w:r>
      <w:r>
        <w:fldChar w:fldCharType="end"/>
      </w:r>
    </w:p>
    <w:p w:rsidR="00EC75F7" w:rsidRDefault="00EC75F7">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_Toc11338367 \h </w:instrText>
      </w:r>
      <w:r>
        <w:fldChar w:fldCharType="separate"/>
      </w:r>
      <w:r>
        <w:t>26</w:t>
      </w:r>
      <w:r>
        <w:fldChar w:fldCharType="end"/>
      </w:r>
    </w:p>
    <w:p w:rsidR="00EC75F7" w:rsidRDefault="00EC75F7">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_Toc11338368 \h </w:instrText>
      </w:r>
      <w:r>
        <w:fldChar w:fldCharType="separate"/>
      </w:r>
      <w:r>
        <w:t>26</w:t>
      </w:r>
      <w:r>
        <w:fldChar w:fldCharType="end"/>
      </w:r>
    </w:p>
    <w:p w:rsidR="00EC75F7" w:rsidRDefault="00EC75F7">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_Toc11338369 \h </w:instrText>
      </w:r>
      <w:r>
        <w:fldChar w:fldCharType="separate"/>
      </w:r>
      <w:r>
        <w:t>27</w:t>
      </w:r>
      <w:r>
        <w:fldChar w:fldCharType="end"/>
      </w:r>
    </w:p>
    <w:p w:rsidR="00EC75F7" w:rsidRDefault="00EC75F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_Toc11338370 \h </w:instrText>
      </w:r>
      <w:r>
        <w:fldChar w:fldCharType="separate"/>
      </w:r>
      <w:r>
        <w:t>28</w:t>
      </w:r>
      <w:r>
        <w:fldChar w:fldCharType="end"/>
      </w:r>
    </w:p>
    <w:p w:rsidR="00EC75F7" w:rsidRDefault="00EC75F7">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_Toc11338371 \h </w:instrText>
      </w:r>
      <w:r>
        <w:fldChar w:fldCharType="separate"/>
      </w:r>
      <w:r>
        <w:t>28</w:t>
      </w:r>
      <w:r>
        <w:fldChar w:fldCharType="end"/>
      </w:r>
    </w:p>
    <w:p w:rsidR="00EC75F7" w:rsidRDefault="00EC75F7">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_Toc11338372 \h </w:instrText>
      </w:r>
      <w:r>
        <w:fldChar w:fldCharType="separate"/>
      </w:r>
      <w:r>
        <w:t>28</w:t>
      </w:r>
      <w:r>
        <w:fldChar w:fldCharType="end"/>
      </w:r>
    </w:p>
    <w:p w:rsidR="00EC75F7" w:rsidRDefault="00EC75F7">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_Toc11338373 \h </w:instrText>
      </w:r>
      <w:r>
        <w:fldChar w:fldCharType="separate"/>
      </w:r>
      <w:r>
        <w:t>28</w:t>
      </w:r>
      <w:r>
        <w:fldChar w:fldCharType="end"/>
      </w:r>
    </w:p>
    <w:p w:rsidR="00EC75F7" w:rsidRDefault="00EC75F7">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_Toc11338374 \h </w:instrText>
      </w:r>
      <w:r>
        <w:fldChar w:fldCharType="separate"/>
      </w:r>
      <w:r>
        <w:t>28</w:t>
      </w:r>
      <w:r>
        <w:fldChar w:fldCharType="end"/>
      </w:r>
    </w:p>
    <w:p w:rsidR="00EC75F7" w:rsidRDefault="00EC75F7">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_Toc11338375 \h </w:instrText>
      </w:r>
      <w:r>
        <w:fldChar w:fldCharType="separate"/>
      </w:r>
      <w:r>
        <w:t>28</w:t>
      </w:r>
      <w:r>
        <w:fldChar w:fldCharType="end"/>
      </w:r>
    </w:p>
    <w:p w:rsidR="00EC75F7" w:rsidRDefault="00EC75F7">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_Toc11338376 \h </w:instrText>
      </w:r>
      <w:r>
        <w:fldChar w:fldCharType="separate"/>
      </w:r>
      <w:r>
        <w:t>29</w:t>
      </w:r>
      <w:r>
        <w:fldChar w:fldCharType="end"/>
      </w:r>
    </w:p>
    <w:p w:rsidR="00EC75F7" w:rsidRDefault="00EC75F7">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_Toc11338377 \h </w:instrText>
      </w:r>
      <w:r>
        <w:fldChar w:fldCharType="separate"/>
      </w:r>
      <w:r>
        <w:t>29</w:t>
      </w:r>
      <w:r>
        <w:fldChar w:fldCharType="end"/>
      </w:r>
    </w:p>
    <w:p w:rsidR="00EC75F7" w:rsidRDefault="00EC75F7">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_Toc11338378 \h </w:instrText>
      </w:r>
      <w:r>
        <w:fldChar w:fldCharType="separate"/>
      </w:r>
      <w:r>
        <w:t>29</w:t>
      </w:r>
      <w:r>
        <w:fldChar w:fldCharType="end"/>
      </w:r>
    </w:p>
    <w:p w:rsidR="00EC75F7" w:rsidRDefault="00EC75F7">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_Toc11338379 \h </w:instrText>
      </w:r>
      <w:r>
        <w:fldChar w:fldCharType="separate"/>
      </w:r>
      <w:r>
        <w:t>30</w:t>
      </w:r>
      <w:r>
        <w:fldChar w:fldCharType="end"/>
      </w:r>
    </w:p>
    <w:p w:rsidR="00EC75F7" w:rsidRDefault="00EC75F7">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_Toc11338380 \h </w:instrText>
      </w:r>
      <w:r>
        <w:fldChar w:fldCharType="separate"/>
      </w:r>
      <w:r>
        <w:t>30</w:t>
      </w:r>
      <w:r>
        <w:fldChar w:fldCharType="end"/>
      </w:r>
    </w:p>
    <w:p w:rsidR="00EC75F7" w:rsidRDefault="00EC75F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_Toc11338381 \h </w:instrText>
      </w:r>
      <w:r>
        <w:fldChar w:fldCharType="separate"/>
      </w:r>
      <w:r>
        <w:t>31</w:t>
      </w:r>
      <w:r>
        <w:fldChar w:fldCharType="end"/>
      </w:r>
    </w:p>
    <w:p w:rsidR="00EC75F7" w:rsidRDefault="00EC75F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_Toc11338382 \h </w:instrText>
      </w:r>
      <w:r>
        <w:fldChar w:fldCharType="separate"/>
      </w:r>
      <w:r>
        <w:t>31</w:t>
      </w:r>
      <w:r>
        <w:fldChar w:fldCharType="end"/>
      </w:r>
    </w:p>
    <w:p w:rsidR="00EC75F7" w:rsidRDefault="00EC75F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_Toc11338383 \h </w:instrText>
      </w:r>
      <w:r>
        <w:fldChar w:fldCharType="separate"/>
      </w:r>
      <w:r>
        <w:t>31</w:t>
      </w:r>
      <w:r>
        <w:fldChar w:fldCharType="end"/>
      </w:r>
    </w:p>
    <w:p w:rsidR="00EC75F7" w:rsidRDefault="00EC75F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_Toc11338384 \h </w:instrText>
      </w:r>
      <w:r>
        <w:fldChar w:fldCharType="separate"/>
      </w:r>
      <w:r>
        <w:t>31</w:t>
      </w:r>
      <w:r>
        <w:fldChar w:fldCharType="end"/>
      </w:r>
    </w:p>
    <w:p w:rsidR="00EC75F7" w:rsidRDefault="00EC75F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_Toc11338385 \h </w:instrText>
      </w:r>
      <w:r>
        <w:fldChar w:fldCharType="separate"/>
      </w:r>
      <w:r>
        <w:t>31</w:t>
      </w:r>
      <w:r>
        <w:fldChar w:fldCharType="end"/>
      </w:r>
    </w:p>
    <w:p w:rsidR="00EC75F7" w:rsidRDefault="00EC75F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_Toc11338386 \h </w:instrText>
      </w:r>
      <w:r>
        <w:fldChar w:fldCharType="separate"/>
      </w:r>
      <w:r>
        <w:t>31</w:t>
      </w:r>
      <w:r>
        <w:fldChar w:fldCharType="end"/>
      </w:r>
    </w:p>
    <w:p w:rsidR="00EC75F7" w:rsidRDefault="00EC75F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_Toc11338387 \h </w:instrText>
      </w:r>
      <w:r>
        <w:fldChar w:fldCharType="separate"/>
      </w:r>
      <w:r>
        <w:t>32</w:t>
      </w:r>
      <w:r>
        <w:fldChar w:fldCharType="end"/>
      </w:r>
    </w:p>
    <w:p w:rsidR="00EC75F7" w:rsidRDefault="00EC75F7">
      <w:pPr>
        <w:pStyle w:val="TOC5"/>
        <w:rPr>
          <w:rFonts w:asciiTheme="minorHAnsi" w:eastAsiaTheme="minorEastAsia" w:hAnsiTheme="minorHAnsi" w:cstheme="minorBidi"/>
          <w:sz w:val="22"/>
          <w:szCs w:val="22"/>
          <w:lang w:eastAsia="en-GB"/>
        </w:rPr>
      </w:pPr>
      <w:r>
        <w:lastRenderedPageBreak/>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_Toc11338388 \h </w:instrText>
      </w:r>
      <w:r>
        <w:fldChar w:fldCharType="separate"/>
      </w:r>
      <w:r>
        <w:t>33</w:t>
      </w:r>
      <w:r>
        <w:fldChar w:fldCharType="end"/>
      </w:r>
    </w:p>
    <w:p w:rsidR="00EC75F7" w:rsidRDefault="00EC75F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_Toc11338389 \h </w:instrText>
      </w:r>
      <w:r>
        <w:fldChar w:fldCharType="separate"/>
      </w:r>
      <w:r>
        <w:t>33</w:t>
      </w:r>
      <w:r>
        <w:fldChar w:fldCharType="end"/>
      </w:r>
    </w:p>
    <w:p w:rsidR="00EC75F7" w:rsidRDefault="00EC75F7">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_Toc11338390 \h </w:instrText>
      </w:r>
      <w:r>
        <w:fldChar w:fldCharType="separate"/>
      </w:r>
      <w:r>
        <w:t>34</w:t>
      </w:r>
      <w:r>
        <w:fldChar w:fldCharType="end"/>
      </w:r>
    </w:p>
    <w:p w:rsidR="00EC75F7" w:rsidRDefault="00EC75F7">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_Toc11338391 \h </w:instrText>
      </w:r>
      <w:r>
        <w:fldChar w:fldCharType="separate"/>
      </w:r>
      <w:r>
        <w:t>34</w:t>
      </w:r>
      <w:r>
        <w:fldChar w:fldCharType="end"/>
      </w:r>
    </w:p>
    <w:p w:rsidR="00EC75F7" w:rsidRDefault="00EC75F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_Toc11338392 \h </w:instrText>
      </w:r>
      <w:r>
        <w:fldChar w:fldCharType="separate"/>
      </w:r>
      <w:r>
        <w:t>35</w:t>
      </w:r>
      <w:r>
        <w:fldChar w:fldCharType="end"/>
      </w:r>
    </w:p>
    <w:p w:rsidR="00EC75F7" w:rsidRDefault="00EC75F7">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_Toc11338393 \h </w:instrText>
      </w:r>
      <w:r>
        <w:fldChar w:fldCharType="separate"/>
      </w:r>
      <w:r>
        <w:t>35</w:t>
      </w:r>
      <w:r>
        <w:fldChar w:fldCharType="end"/>
      </w:r>
    </w:p>
    <w:p w:rsidR="00EC75F7" w:rsidRDefault="00EC75F7">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_Toc11338394 \h </w:instrText>
      </w:r>
      <w:r>
        <w:fldChar w:fldCharType="separate"/>
      </w:r>
      <w:r>
        <w:t>35</w:t>
      </w:r>
      <w:r>
        <w:fldChar w:fldCharType="end"/>
      </w:r>
    </w:p>
    <w:p w:rsidR="00EC75F7" w:rsidRDefault="00EC75F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_Toc11338395 \h </w:instrText>
      </w:r>
      <w:r>
        <w:fldChar w:fldCharType="separate"/>
      </w:r>
      <w:r>
        <w:t>36</w:t>
      </w:r>
      <w:r>
        <w:fldChar w:fldCharType="end"/>
      </w:r>
    </w:p>
    <w:p w:rsidR="00EC75F7" w:rsidRDefault="00EC75F7">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_Toc11338396 \h </w:instrText>
      </w:r>
      <w:r>
        <w:fldChar w:fldCharType="separate"/>
      </w:r>
      <w:r>
        <w:t>36</w:t>
      </w:r>
      <w:r>
        <w:fldChar w:fldCharType="end"/>
      </w:r>
    </w:p>
    <w:p w:rsidR="00EC75F7" w:rsidRDefault="00EC75F7">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_Toc11338397 \h </w:instrText>
      </w:r>
      <w:r>
        <w:fldChar w:fldCharType="separate"/>
      </w:r>
      <w:r>
        <w:t>36</w:t>
      </w:r>
      <w:r>
        <w:fldChar w:fldCharType="end"/>
      </w:r>
    </w:p>
    <w:p w:rsidR="00EC75F7" w:rsidRDefault="00EC75F7">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_Toc11338398 \h </w:instrText>
      </w:r>
      <w:r>
        <w:fldChar w:fldCharType="separate"/>
      </w:r>
      <w:r>
        <w:t>36</w:t>
      </w:r>
      <w:r>
        <w:fldChar w:fldCharType="end"/>
      </w:r>
    </w:p>
    <w:p w:rsidR="00EC75F7" w:rsidRDefault="00EC75F7">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_Toc11338399 \h </w:instrText>
      </w:r>
      <w:r>
        <w:fldChar w:fldCharType="separate"/>
      </w:r>
      <w:r>
        <w:t>37</w:t>
      </w:r>
      <w:r>
        <w:fldChar w:fldCharType="end"/>
      </w:r>
    </w:p>
    <w:p w:rsidR="00EC75F7" w:rsidRDefault="00EC75F7">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_Toc11338400 \h </w:instrText>
      </w:r>
      <w:r>
        <w:fldChar w:fldCharType="separate"/>
      </w:r>
      <w:r>
        <w:t>37</w:t>
      </w:r>
      <w:r>
        <w:fldChar w:fldCharType="end"/>
      </w:r>
    </w:p>
    <w:p w:rsidR="00EC75F7" w:rsidRDefault="00EC75F7">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_Toc11338401 \h </w:instrText>
      </w:r>
      <w:r>
        <w:fldChar w:fldCharType="separate"/>
      </w:r>
      <w:r>
        <w:t>38</w:t>
      </w:r>
      <w:r>
        <w:fldChar w:fldCharType="end"/>
      </w:r>
    </w:p>
    <w:p w:rsidR="00EC75F7" w:rsidRDefault="00EC75F7">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_Toc11338402 \h </w:instrText>
      </w:r>
      <w:r>
        <w:fldChar w:fldCharType="separate"/>
      </w:r>
      <w:r>
        <w:t>38</w:t>
      </w:r>
      <w:r>
        <w:fldChar w:fldCharType="end"/>
      </w:r>
    </w:p>
    <w:p w:rsidR="00EC75F7" w:rsidRDefault="00EC75F7">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_Toc11338403 \h </w:instrText>
      </w:r>
      <w:r>
        <w:fldChar w:fldCharType="separate"/>
      </w:r>
      <w:r>
        <w:t>38</w:t>
      </w:r>
      <w:r>
        <w:fldChar w:fldCharType="end"/>
      </w:r>
    </w:p>
    <w:p w:rsidR="00EC75F7" w:rsidRDefault="00EC75F7">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_Toc11338404 \h </w:instrText>
      </w:r>
      <w:r>
        <w:fldChar w:fldCharType="separate"/>
      </w:r>
      <w:r>
        <w:t>39</w:t>
      </w:r>
      <w:r>
        <w:fldChar w:fldCharType="end"/>
      </w:r>
    </w:p>
    <w:p w:rsidR="00EC75F7" w:rsidRDefault="00EC75F7">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_Toc11338405 \h </w:instrText>
      </w:r>
      <w:r>
        <w:fldChar w:fldCharType="separate"/>
      </w:r>
      <w:r>
        <w:t>39</w:t>
      </w:r>
      <w:r>
        <w:fldChar w:fldCharType="end"/>
      </w:r>
    </w:p>
    <w:p w:rsidR="00EC75F7" w:rsidRDefault="00EC75F7">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_Toc11338406 \h </w:instrText>
      </w:r>
      <w:r>
        <w:fldChar w:fldCharType="separate"/>
      </w:r>
      <w:r>
        <w:t>40</w:t>
      </w:r>
      <w:r>
        <w:fldChar w:fldCharType="end"/>
      </w:r>
    </w:p>
    <w:p w:rsidR="00EC75F7" w:rsidRDefault="00EC75F7">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_Toc11338407 \h </w:instrText>
      </w:r>
      <w:r>
        <w:fldChar w:fldCharType="separate"/>
      </w:r>
      <w:r>
        <w:t>40</w:t>
      </w:r>
      <w:r>
        <w:fldChar w:fldCharType="end"/>
      </w:r>
    </w:p>
    <w:p w:rsidR="00EC75F7" w:rsidRDefault="00EC75F7">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_Toc11338408 \h </w:instrText>
      </w:r>
      <w:r>
        <w:fldChar w:fldCharType="separate"/>
      </w:r>
      <w:r>
        <w:t>40</w:t>
      </w:r>
      <w:r>
        <w:fldChar w:fldCharType="end"/>
      </w:r>
    </w:p>
    <w:p w:rsidR="00EC75F7" w:rsidRDefault="00EC75F7">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_Toc11338409 \h </w:instrText>
      </w:r>
      <w:r>
        <w:fldChar w:fldCharType="separate"/>
      </w:r>
      <w:r>
        <w:t>41</w:t>
      </w:r>
      <w:r>
        <w:fldChar w:fldCharType="end"/>
      </w:r>
    </w:p>
    <w:p w:rsidR="00EC75F7" w:rsidRDefault="00EC75F7">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_Toc11338410 \h </w:instrText>
      </w:r>
      <w:r>
        <w:fldChar w:fldCharType="separate"/>
      </w:r>
      <w:r>
        <w:t>41</w:t>
      </w:r>
      <w:r>
        <w:fldChar w:fldCharType="end"/>
      </w:r>
    </w:p>
    <w:p w:rsidR="00EC75F7" w:rsidRDefault="00EC75F7">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_Toc11338411 \h </w:instrText>
      </w:r>
      <w:r>
        <w:fldChar w:fldCharType="separate"/>
      </w:r>
      <w:r>
        <w:t>41</w:t>
      </w:r>
      <w:r>
        <w:fldChar w:fldCharType="end"/>
      </w:r>
    </w:p>
    <w:p w:rsidR="00EC75F7" w:rsidRDefault="00EC75F7">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_Toc11338412 \h </w:instrText>
      </w:r>
      <w:r>
        <w:fldChar w:fldCharType="separate"/>
      </w:r>
      <w:r>
        <w:t>41</w:t>
      </w:r>
      <w:r>
        <w:fldChar w:fldCharType="end"/>
      </w:r>
    </w:p>
    <w:p w:rsidR="00EC75F7" w:rsidRDefault="00EC75F7">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_Toc11338413 \h </w:instrText>
      </w:r>
      <w:r>
        <w:fldChar w:fldCharType="separate"/>
      </w:r>
      <w:r>
        <w:t>42</w:t>
      </w:r>
      <w:r>
        <w:fldChar w:fldCharType="end"/>
      </w:r>
    </w:p>
    <w:p w:rsidR="00EC75F7" w:rsidRDefault="00EC75F7">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_Toc11338414 \h </w:instrText>
      </w:r>
      <w:r>
        <w:fldChar w:fldCharType="separate"/>
      </w:r>
      <w:r>
        <w:t>42</w:t>
      </w:r>
      <w:r>
        <w:fldChar w:fldCharType="end"/>
      </w:r>
    </w:p>
    <w:p w:rsidR="00EC75F7" w:rsidRDefault="00EC75F7">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_Toc11338415 \h </w:instrText>
      </w:r>
      <w:r>
        <w:fldChar w:fldCharType="separate"/>
      </w:r>
      <w:r>
        <w:t>42</w:t>
      </w:r>
      <w:r>
        <w:fldChar w:fldCharType="end"/>
      </w:r>
    </w:p>
    <w:p w:rsidR="00EC75F7" w:rsidRDefault="00EC75F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_Toc11338416 \h </w:instrText>
      </w:r>
      <w:r>
        <w:fldChar w:fldCharType="separate"/>
      </w:r>
      <w:r>
        <w:t>43</w:t>
      </w:r>
      <w:r>
        <w:fldChar w:fldCharType="end"/>
      </w:r>
    </w:p>
    <w:p w:rsidR="00EC75F7" w:rsidRDefault="00EC75F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_Toc11338417 \h </w:instrText>
      </w:r>
      <w:r>
        <w:fldChar w:fldCharType="separate"/>
      </w:r>
      <w:r>
        <w:t>43</w:t>
      </w:r>
      <w:r>
        <w:fldChar w:fldCharType="end"/>
      </w:r>
    </w:p>
    <w:p w:rsidR="00EC75F7" w:rsidRDefault="00EC75F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_Toc11338418 \h </w:instrText>
      </w:r>
      <w:r>
        <w:fldChar w:fldCharType="separate"/>
      </w:r>
      <w:r>
        <w:t>43</w:t>
      </w:r>
      <w:r>
        <w:fldChar w:fldCharType="end"/>
      </w:r>
    </w:p>
    <w:p w:rsidR="00EC75F7" w:rsidRDefault="00EC75F7">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_Toc11338419 \h </w:instrText>
      </w:r>
      <w:r>
        <w:fldChar w:fldCharType="separate"/>
      </w:r>
      <w:r>
        <w:t>43</w:t>
      </w:r>
      <w:r>
        <w:fldChar w:fldCharType="end"/>
      </w:r>
    </w:p>
    <w:p w:rsidR="00EC75F7" w:rsidRDefault="00EC75F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_Toc11338420 \h </w:instrText>
      </w:r>
      <w:r>
        <w:fldChar w:fldCharType="separate"/>
      </w:r>
      <w:r>
        <w:t>43</w:t>
      </w:r>
      <w:r>
        <w:fldChar w:fldCharType="end"/>
      </w:r>
    </w:p>
    <w:p w:rsidR="00EC75F7" w:rsidRDefault="00EC75F7">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_Toc11338421 \h </w:instrText>
      </w:r>
      <w:r>
        <w:fldChar w:fldCharType="separate"/>
      </w:r>
      <w:r>
        <w:t>43</w:t>
      </w:r>
      <w:r>
        <w:fldChar w:fldCharType="end"/>
      </w:r>
    </w:p>
    <w:p w:rsidR="00EC75F7" w:rsidRDefault="00EC75F7">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_Toc11338422 \h </w:instrText>
      </w:r>
      <w:r>
        <w:fldChar w:fldCharType="separate"/>
      </w:r>
      <w:r>
        <w:t>43</w:t>
      </w:r>
      <w:r>
        <w:fldChar w:fldCharType="end"/>
      </w:r>
    </w:p>
    <w:p w:rsidR="00EC75F7" w:rsidRDefault="00EC75F7">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_Toc11338423 \h </w:instrText>
      </w:r>
      <w:r>
        <w:fldChar w:fldCharType="separate"/>
      </w:r>
      <w:r>
        <w:t>44</w:t>
      </w:r>
      <w:r>
        <w:fldChar w:fldCharType="end"/>
      </w:r>
    </w:p>
    <w:p w:rsidR="00EC75F7" w:rsidRDefault="00EC75F7">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_Toc11338424 \h </w:instrText>
      </w:r>
      <w:r>
        <w:fldChar w:fldCharType="separate"/>
      </w:r>
      <w:r>
        <w:t>44</w:t>
      </w:r>
      <w:r>
        <w:fldChar w:fldCharType="end"/>
      </w:r>
    </w:p>
    <w:p w:rsidR="00EC75F7" w:rsidRDefault="00EC75F7">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_Toc11338425 \h </w:instrText>
      </w:r>
      <w:r>
        <w:fldChar w:fldCharType="separate"/>
      </w:r>
      <w:r>
        <w:t>44</w:t>
      </w:r>
      <w:r>
        <w:fldChar w:fldCharType="end"/>
      </w:r>
    </w:p>
    <w:p w:rsidR="00EC75F7" w:rsidRDefault="00EC75F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_Toc11338426 \h </w:instrText>
      </w:r>
      <w:r>
        <w:fldChar w:fldCharType="separate"/>
      </w:r>
      <w:r>
        <w:t>44</w:t>
      </w:r>
      <w:r>
        <w:fldChar w:fldCharType="end"/>
      </w:r>
    </w:p>
    <w:p w:rsidR="00EC75F7" w:rsidRDefault="00EC75F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_Toc11338427 \h </w:instrText>
      </w:r>
      <w:r>
        <w:fldChar w:fldCharType="separate"/>
      </w:r>
      <w:r>
        <w:t>44</w:t>
      </w:r>
      <w:r>
        <w:fldChar w:fldCharType="end"/>
      </w:r>
    </w:p>
    <w:p w:rsidR="00EC75F7" w:rsidRDefault="00EC75F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_Toc11338428 \h </w:instrText>
      </w:r>
      <w:r>
        <w:fldChar w:fldCharType="separate"/>
      </w:r>
      <w:r>
        <w:t>44</w:t>
      </w:r>
      <w:r>
        <w:fldChar w:fldCharType="end"/>
      </w:r>
    </w:p>
    <w:p w:rsidR="00EC75F7" w:rsidRDefault="00EC75F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_Toc11338429 \h </w:instrText>
      </w:r>
      <w:r>
        <w:fldChar w:fldCharType="separate"/>
      </w:r>
      <w:r>
        <w:t>44</w:t>
      </w:r>
      <w:r>
        <w:fldChar w:fldCharType="end"/>
      </w:r>
    </w:p>
    <w:p w:rsidR="00EC75F7" w:rsidRDefault="00EC75F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_Toc11338430 \h </w:instrText>
      </w:r>
      <w:r>
        <w:fldChar w:fldCharType="separate"/>
      </w:r>
      <w:r>
        <w:t>45</w:t>
      </w:r>
      <w:r>
        <w:fldChar w:fldCharType="end"/>
      </w:r>
    </w:p>
    <w:p w:rsidR="00EC75F7" w:rsidRDefault="00EC75F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_Toc11338431 \h </w:instrText>
      </w:r>
      <w:r>
        <w:fldChar w:fldCharType="separate"/>
      </w:r>
      <w:r>
        <w:t>45</w:t>
      </w:r>
      <w:r>
        <w:fldChar w:fldCharType="end"/>
      </w:r>
    </w:p>
    <w:p w:rsidR="00EC75F7" w:rsidRDefault="00EC75F7">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_Toc11338432 \h </w:instrText>
      </w:r>
      <w:r>
        <w:fldChar w:fldCharType="separate"/>
      </w:r>
      <w:r>
        <w:t>45</w:t>
      </w:r>
      <w:r>
        <w:fldChar w:fldCharType="end"/>
      </w:r>
    </w:p>
    <w:p w:rsidR="00EC75F7" w:rsidRDefault="00EC75F7">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_Toc11338433 \h </w:instrText>
      </w:r>
      <w:r>
        <w:fldChar w:fldCharType="separate"/>
      </w:r>
      <w:r>
        <w:t>46</w:t>
      </w:r>
      <w:r>
        <w:fldChar w:fldCharType="end"/>
      </w:r>
    </w:p>
    <w:p w:rsidR="00EC75F7" w:rsidRDefault="00EC75F7">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_Toc11338434 \h </w:instrText>
      </w:r>
      <w:r>
        <w:fldChar w:fldCharType="separate"/>
      </w:r>
      <w:r>
        <w:t>46</w:t>
      </w:r>
      <w:r>
        <w:fldChar w:fldCharType="end"/>
      </w:r>
    </w:p>
    <w:p w:rsidR="00EC75F7" w:rsidRDefault="00EC75F7">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_Toc11338435 \h </w:instrText>
      </w:r>
      <w:r>
        <w:fldChar w:fldCharType="separate"/>
      </w:r>
      <w:r>
        <w:t>46</w:t>
      </w:r>
      <w:r>
        <w:fldChar w:fldCharType="end"/>
      </w:r>
    </w:p>
    <w:p w:rsidR="00EC75F7" w:rsidRDefault="00EC75F7">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_Toc11338436 \h </w:instrText>
      </w:r>
      <w:r>
        <w:fldChar w:fldCharType="separate"/>
      </w:r>
      <w:r>
        <w:t>46</w:t>
      </w:r>
      <w:r>
        <w:fldChar w:fldCharType="end"/>
      </w:r>
    </w:p>
    <w:p w:rsidR="00EC75F7" w:rsidRDefault="00EC75F7">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_Toc11338437 \h </w:instrText>
      </w:r>
      <w:r>
        <w:fldChar w:fldCharType="separate"/>
      </w:r>
      <w:r>
        <w:t>47</w:t>
      </w:r>
      <w:r>
        <w:fldChar w:fldCharType="end"/>
      </w:r>
    </w:p>
    <w:p w:rsidR="00EC75F7" w:rsidRDefault="00EC75F7">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_Toc11338438 \h </w:instrText>
      </w:r>
      <w:r>
        <w:fldChar w:fldCharType="separate"/>
      </w:r>
      <w:r>
        <w:t>47</w:t>
      </w:r>
      <w:r>
        <w:fldChar w:fldCharType="end"/>
      </w:r>
    </w:p>
    <w:p w:rsidR="00EC75F7" w:rsidRDefault="00EC75F7">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_Toc11338439 \h </w:instrText>
      </w:r>
      <w:r>
        <w:fldChar w:fldCharType="separate"/>
      </w:r>
      <w:r>
        <w:t>47</w:t>
      </w:r>
      <w:r>
        <w:fldChar w:fldCharType="end"/>
      </w:r>
    </w:p>
    <w:p w:rsidR="00EC75F7" w:rsidRDefault="00EC75F7">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_Toc11338440 \h </w:instrText>
      </w:r>
      <w:r>
        <w:fldChar w:fldCharType="separate"/>
      </w:r>
      <w:r>
        <w:t>47</w:t>
      </w:r>
      <w:r>
        <w:fldChar w:fldCharType="end"/>
      </w:r>
    </w:p>
    <w:p w:rsidR="00EC75F7" w:rsidRDefault="00EC75F7">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_Toc11338441 \h </w:instrText>
      </w:r>
      <w:r>
        <w:fldChar w:fldCharType="separate"/>
      </w:r>
      <w:r>
        <w:t>47</w:t>
      </w:r>
      <w:r>
        <w:fldChar w:fldCharType="end"/>
      </w:r>
    </w:p>
    <w:p w:rsidR="00EC75F7" w:rsidRDefault="00EC75F7">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_Toc11338442 \h </w:instrText>
      </w:r>
      <w:r>
        <w:fldChar w:fldCharType="separate"/>
      </w:r>
      <w:r>
        <w:t>47</w:t>
      </w:r>
      <w:r>
        <w:fldChar w:fldCharType="end"/>
      </w:r>
    </w:p>
    <w:p w:rsidR="00EC75F7" w:rsidRDefault="00EC75F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_Toc11338443 \h </w:instrText>
      </w:r>
      <w:r>
        <w:fldChar w:fldCharType="separate"/>
      </w:r>
      <w:r>
        <w:t>48</w:t>
      </w:r>
      <w:r>
        <w:fldChar w:fldCharType="end"/>
      </w:r>
    </w:p>
    <w:p w:rsidR="00EC75F7" w:rsidRDefault="00EC75F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_Toc11338444 \h </w:instrText>
      </w:r>
      <w:r>
        <w:fldChar w:fldCharType="separate"/>
      </w:r>
      <w:r>
        <w:t>48</w:t>
      </w:r>
      <w:r>
        <w:fldChar w:fldCharType="end"/>
      </w:r>
    </w:p>
    <w:p w:rsidR="00EC75F7" w:rsidRDefault="00EC75F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_Toc11338445 \h </w:instrText>
      </w:r>
      <w:r>
        <w:fldChar w:fldCharType="separate"/>
      </w:r>
      <w:r>
        <w:t>48</w:t>
      </w:r>
      <w:r>
        <w:fldChar w:fldCharType="end"/>
      </w:r>
    </w:p>
    <w:p w:rsidR="00EC75F7" w:rsidRDefault="00EC75F7">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_Toc11338446 \h </w:instrText>
      </w:r>
      <w:r>
        <w:fldChar w:fldCharType="separate"/>
      </w:r>
      <w:r>
        <w:t>48</w:t>
      </w:r>
      <w:r>
        <w:fldChar w:fldCharType="end"/>
      </w:r>
    </w:p>
    <w:p w:rsidR="00EC75F7" w:rsidRDefault="00EC75F7">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_Toc11338447 \h </w:instrText>
      </w:r>
      <w:r>
        <w:fldChar w:fldCharType="separate"/>
      </w:r>
      <w:r>
        <w:t>48</w:t>
      </w:r>
      <w:r>
        <w:fldChar w:fldCharType="end"/>
      </w:r>
    </w:p>
    <w:p w:rsidR="00EC75F7" w:rsidRDefault="00EC75F7">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_Toc11338448 \h </w:instrText>
      </w:r>
      <w:r>
        <w:fldChar w:fldCharType="separate"/>
      </w:r>
      <w:r>
        <w:t>48</w:t>
      </w:r>
      <w:r>
        <w:fldChar w:fldCharType="end"/>
      </w:r>
    </w:p>
    <w:p w:rsidR="00EC75F7" w:rsidRDefault="00EC75F7">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_Toc11338449 \h </w:instrText>
      </w:r>
      <w:r>
        <w:fldChar w:fldCharType="separate"/>
      </w:r>
      <w:r>
        <w:t>49</w:t>
      </w:r>
      <w:r>
        <w:fldChar w:fldCharType="end"/>
      </w:r>
    </w:p>
    <w:p w:rsidR="00EC75F7" w:rsidRDefault="00EC75F7">
      <w:pPr>
        <w:pStyle w:val="TOC2"/>
        <w:rPr>
          <w:rFonts w:asciiTheme="minorHAnsi" w:eastAsiaTheme="minorEastAsia" w:hAnsiTheme="minorHAnsi" w:cstheme="minorBidi"/>
          <w:sz w:val="22"/>
          <w:szCs w:val="22"/>
          <w:lang w:eastAsia="en-GB"/>
        </w:rPr>
      </w:pPr>
      <w:r>
        <w:lastRenderedPageBreak/>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_Toc11338450 \h </w:instrText>
      </w:r>
      <w:r>
        <w:fldChar w:fldCharType="separate"/>
      </w:r>
      <w:r>
        <w:t>49</w:t>
      </w:r>
      <w:r>
        <w:fldChar w:fldCharType="end"/>
      </w:r>
    </w:p>
    <w:p w:rsidR="00EC75F7" w:rsidRDefault="00EC75F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_Toc11338451 \h </w:instrText>
      </w:r>
      <w:r>
        <w:fldChar w:fldCharType="separate"/>
      </w:r>
      <w:r>
        <w:t>49</w:t>
      </w:r>
      <w:r>
        <w:fldChar w:fldCharType="end"/>
      </w:r>
    </w:p>
    <w:p w:rsidR="00EC75F7" w:rsidRDefault="00EC75F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_Toc11338452 \h </w:instrText>
      </w:r>
      <w:r>
        <w:fldChar w:fldCharType="separate"/>
      </w:r>
      <w:r>
        <w:t>49</w:t>
      </w:r>
      <w:r>
        <w:fldChar w:fldCharType="end"/>
      </w:r>
    </w:p>
    <w:p w:rsidR="00EC75F7" w:rsidRDefault="00EC75F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_Toc11338453 \h </w:instrText>
      </w:r>
      <w:r>
        <w:fldChar w:fldCharType="separate"/>
      </w:r>
      <w:r>
        <w:t>49</w:t>
      </w:r>
      <w:r>
        <w:fldChar w:fldCharType="end"/>
      </w:r>
    </w:p>
    <w:p w:rsidR="00EC75F7" w:rsidRDefault="00EC75F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_Toc11338454 \h </w:instrText>
      </w:r>
      <w:r>
        <w:fldChar w:fldCharType="separate"/>
      </w:r>
      <w:r>
        <w:t>49</w:t>
      </w:r>
      <w:r>
        <w:fldChar w:fldCharType="end"/>
      </w:r>
    </w:p>
    <w:p w:rsidR="00EC75F7" w:rsidRDefault="00EC75F7">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_Toc11338455 \h </w:instrText>
      </w:r>
      <w:r>
        <w:fldChar w:fldCharType="separate"/>
      </w:r>
      <w:r>
        <w:t>49</w:t>
      </w:r>
      <w:r>
        <w:fldChar w:fldCharType="end"/>
      </w:r>
    </w:p>
    <w:p w:rsidR="00EC75F7" w:rsidRDefault="00EC75F7">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_Toc11338456 \h </w:instrText>
      </w:r>
      <w:r>
        <w:fldChar w:fldCharType="separate"/>
      </w:r>
      <w:r>
        <w:t>50</w:t>
      </w:r>
      <w:r>
        <w:fldChar w:fldCharType="end"/>
      </w:r>
    </w:p>
    <w:p w:rsidR="00EC75F7" w:rsidRDefault="00EC75F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_Toc11338457 \h </w:instrText>
      </w:r>
      <w:r>
        <w:fldChar w:fldCharType="separate"/>
      </w:r>
      <w:r>
        <w:t>50</w:t>
      </w:r>
      <w:r>
        <w:fldChar w:fldCharType="end"/>
      </w:r>
    </w:p>
    <w:p w:rsidR="00EC75F7" w:rsidRDefault="00EC75F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_Toc11338458 \h </w:instrText>
      </w:r>
      <w:r>
        <w:fldChar w:fldCharType="separate"/>
      </w:r>
      <w:r>
        <w:t>50</w:t>
      </w:r>
      <w:r>
        <w:fldChar w:fldCharType="end"/>
      </w:r>
    </w:p>
    <w:p w:rsidR="00EC75F7" w:rsidRDefault="00EC75F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_Toc11338459 \h </w:instrText>
      </w:r>
      <w:r>
        <w:fldChar w:fldCharType="separate"/>
      </w:r>
      <w:r>
        <w:t>50</w:t>
      </w:r>
      <w:r>
        <w:fldChar w:fldCharType="end"/>
      </w:r>
    </w:p>
    <w:p w:rsidR="00EC75F7" w:rsidRDefault="00EC75F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_Toc11338460 \h </w:instrText>
      </w:r>
      <w:r>
        <w:fldChar w:fldCharType="separate"/>
      </w:r>
      <w:r>
        <w:t>51</w:t>
      </w:r>
      <w:r>
        <w:fldChar w:fldCharType="end"/>
      </w:r>
    </w:p>
    <w:p w:rsidR="00EC75F7" w:rsidRDefault="00EC75F7">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_Toc11338461 \h </w:instrText>
      </w:r>
      <w:r>
        <w:fldChar w:fldCharType="separate"/>
      </w:r>
      <w:r>
        <w:t>51</w:t>
      </w:r>
      <w:r>
        <w:fldChar w:fldCharType="end"/>
      </w:r>
    </w:p>
    <w:p w:rsidR="00EC75F7" w:rsidRDefault="00EC75F7">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_Toc11338462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_Toc11338463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_Toc11338464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6.1.2.2.3</w:t>
      </w:r>
      <w:r w:rsidRPr="00EC75F7">
        <w:rPr>
          <w:rFonts w:asciiTheme="minorHAnsi" w:eastAsiaTheme="minorEastAsia" w:hAnsiTheme="minorHAnsi" w:cstheme="minorBidi"/>
          <w:sz w:val="22"/>
          <w:szCs w:val="22"/>
          <w:lang w:eastAsia="en-GB"/>
        </w:rPr>
        <w:tab/>
      </w:r>
      <w:r w:rsidRPr="002F59A1">
        <w:rPr>
          <w:lang w:val="es-ES"/>
        </w:rPr>
        <w:t>Cache-Control</w:t>
      </w:r>
      <w:r>
        <w:tab/>
      </w:r>
      <w:r>
        <w:fldChar w:fldCharType="begin" w:fldLock="1"/>
      </w:r>
      <w:r>
        <w:instrText xml:space="preserve"> PAGEREF _Toc11338465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6.1.2.2.4</w:t>
      </w:r>
      <w:r w:rsidRPr="00EC75F7">
        <w:rPr>
          <w:rFonts w:asciiTheme="minorHAnsi" w:eastAsiaTheme="minorEastAsia" w:hAnsiTheme="minorHAnsi" w:cstheme="minorBidi"/>
          <w:sz w:val="22"/>
          <w:szCs w:val="22"/>
          <w:lang w:eastAsia="en-GB"/>
        </w:rPr>
        <w:tab/>
      </w:r>
      <w:r w:rsidRPr="002F59A1">
        <w:rPr>
          <w:lang w:val="en-US"/>
        </w:rPr>
        <w:t>ETag</w:t>
      </w:r>
      <w:r>
        <w:tab/>
      </w:r>
      <w:r>
        <w:fldChar w:fldCharType="begin" w:fldLock="1"/>
      </w:r>
      <w:r>
        <w:instrText xml:space="preserve"> PAGEREF _Toc11338466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6.1.2.2.5</w:t>
      </w:r>
      <w:r w:rsidRPr="00EC75F7">
        <w:rPr>
          <w:rFonts w:asciiTheme="minorHAnsi" w:eastAsiaTheme="minorEastAsia" w:hAnsiTheme="minorHAnsi" w:cstheme="minorBidi"/>
          <w:sz w:val="22"/>
          <w:szCs w:val="22"/>
          <w:lang w:eastAsia="en-GB"/>
        </w:rPr>
        <w:tab/>
      </w:r>
      <w:r w:rsidRPr="002F59A1">
        <w:rPr>
          <w:lang w:val="en-US"/>
        </w:rPr>
        <w:t>If-None-Match</w:t>
      </w:r>
      <w:r>
        <w:tab/>
      </w:r>
      <w:r>
        <w:fldChar w:fldCharType="begin" w:fldLock="1"/>
      </w:r>
      <w:r>
        <w:instrText xml:space="preserve"> PAGEREF _Toc11338467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6.1.2.2.6</w:t>
      </w:r>
      <w:r w:rsidRPr="00EC75F7">
        <w:rPr>
          <w:rFonts w:asciiTheme="minorHAnsi" w:eastAsiaTheme="minorEastAsia" w:hAnsiTheme="minorHAnsi" w:cstheme="minorBidi"/>
          <w:sz w:val="22"/>
          <w:szCs w:val="22"/>
          <w:lang w:eastAsia="en-GB"/>
        </w:rPr>
        <w:tab/>
      </w:r>
      <w:r w:rsidRPr="002F59A1">
        <w:rPr>
          <w:lang w:val="en-US"/>
        </w:rPr>
        <w:t>Last-Modified</w:t>
      </w:r>
      <w:r>
        <w:tab/>
      </w:r>
      <w:r>
        <w:fldChar w:fldCharType="begin" w:fldLock="1"/>
      </w:r>
      <w:r>
        <w:instrText xml:space="preserve"> PAGEREF _Toc11338468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6.1.2.2.7</w:t>
      </w:r>
      <w:r w:rsidRPr="00EC75F7">
        <w:rPr>
          <w:rFonts w:asciiTheme="minorHAnsi" w:eastAsiaTheme="minorEastAsia" w:hAnsiTheme="minorHAnsi" w:cstheme="minorBidi"/>
          <w:sz w:val="22"/>
          <w:szCs w:val="22"/>
          <w:lang w:eastAsia="en-GB"/>
        </w:rPr>
        <w:tab/>
      </w:r>
      <w:r w:rsidRPr="002F59A1">
        <w:rPr>
          <w:lang w:val="en-US"/>
        </w:rPr>
        <w:t>If-Modified-Since</w:t>
      </w:r>
      <w:r>
        <w:tab/>
      </w:r>
      <w:r>
        <w:fldChar w:fldCharType="begin" w:fldLock="1"/>
      </w:r>
      <w:r>
        <w:instrText xml:space="preserve"> PAGEREF _Toc11338469 \h </w:instrText>
      </w:r>
      <w:r>
        <w:fldChar w:fldCharType="separate"/>
      </w:r>
      <w:r>
        <w:t>51</w:t>
      </w:r>
      <w:r>
        <w:fldChar w:fldCharType="end"/>
      </w:r>
    </w:p>
    <w:p w:rsidR="00EC75F7" w:rsidRDefault="00EC75F7">
      <w:pPr>
        <w:pStyle w:val="TOC5"/>
        <w:rPr>
          <w:rFonts w:asciiTheme="minorHAnsi" w:eastAsiaTheme="minorEastAsia" w:hAnsiTheme="minorHAnsi" w:cstheme="minorBidi"/>
          <w:sz w:val="22"/>
          <w:szCs w:val="22"/>
          <w:lang w:eastAsia="en-GB"/>
        </w:rPr>
      </w:pPr>
      <w:r w:rsidRPr="00EC75F7">
        <w:t>6.1.2.2.8</w:t>
      </w:r>
      <w:r w:rsidRPr="00EC75F7">
        <w:rPr>
          <w:rFonts w:asciiTheme="minorHAnsi" w:eastAsiaTheme="minorEastAsia" w:hAnsiTheme="minorHAnsi" w:cstheme="minorBidi"/>
          <w:sz w:val="22"/>
          <w:szCs w:val="22"/>
          <w:lang w:eastAsia="en-GB"/>
        </w:rPr>
        <w:tab/>
      </w:r>
      <w:r w:rsidRPr="002F59A1">
        <w:rPr>
          <w:lang w:val="en-US"/>
        </w:rPr>
        <w:t>When to Use Entity-Tags and Last-Modified Dates</w:t>
      </w:r>
      <w:r>
        <w:tab/>
      </w:r>
      <w:r>
        <w:fldChar w:fldCharType="begin" w:fldLock="1"/>
      </w:r>
      <w:r>
        <w:instrText xml:space="preserve"> PAGEREF _Toc11338470 \h </w:instrText>
      </w:r>
      <w:r>
        <w:fldChar w:fldCharType="separate"/>
      </w:r>
      <w:r>
        <w:t>52</w:t>
      </w:r>
      <w:r>
        <w:fldChar w:fldCharType="end"/>
      </w:r>
    </w:p>
    <w:p w:rsidR="00EC75F7" w:rsidRDefault="00EC75F7">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_Toc11338471 \h </w:instrText>
      </w:r>
      <w:r>
        <w:fldChar w:fldCharType="separate"/>
      </w:r>
      <w:r>
        <w:t>52</w:t>
      </w:r>
      <w:r>
        <w:fldChar w:fldCharType="end"/>
      </w:r>
    </w:p>
    <w:p w:rsidR="00EC75F7" w:rsidRDefault="00EC75F7">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_Toc11338472 \h </w:instrText>
      </w:r>
      <w:r>
        <w:fldChar w:fldCharType="separate"/>
      </w:r>
      <w:r>
        <w:t>52</w:t>
      </w:r>
      <w:r>
        <w:fldChar w:fldCharType="end"/>
      </w:r>
    </w:p>
    <w:p w:rsidR="00EC75F7" w:rsidRDefault="00EC75F7">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_Toc11338473 \h </w:instrText>
      </w:r>
      <w:r>
        <w:fldChar w:fldCharType="separate"/>
      </w:r>
      <w:r>
        <w:t>52</w:t>
      </w:r>
      <w:r>
        <w:fldChar w:fldCharType="end"/>
      </w:r>
    </w:p>
    <w:p w:rsidR="00EC75F7" w:rsidRDefault="00EC75F7">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_Toc11338474 \h </w:instrText>
      </w:r>
      <w:r>
        <w:fldChar w:fldCharType="separate"/>
      </w:r>
      <w:r>
        <w:t>52</w:t>
      </w:r>
      <w:r>
        <w:fldChar w:fldCharType="end"/>
      </w:r>
    </w:p>
    <w:p w:rsidR="00EC75F7" w:rsidRDefault="00EC75F7">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_Toc11338475 \h </w:instrText>
      </w:r>
      <w:r>
        <w:fldChar w:fldCharType="separate"/>
      </w:r>
      <w:r>
        <w:t>53</w:t>
      </w:r>
      <w:r>
        <w:fldChar w:fldCharType="end"/>
      </w:r>
    </w:p>
    <w:p w:rsidR="00EC75F7" w:rsidRDefault="00EC75F7">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_Toc11338476 \h </w:instrText>
      </w:r>
      <w:r>
        <w:fldChar w:fldCharType="separate"/>
      </w:r>
      <w:r>
        <w:t>53</w:t>
      </w:r>
      <w:r>
        <w:fldChar w:fldCharType="end"/>
      </w:r>
    </w:p>
    <w:p w:rsidR="00EC75F7" w:rsidRDefault="00EC75F7">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_Toc11338477 \h </w:instrText>
      </w:r>
      <w:r>
        <w:fldChar w:fldCharType="separate"/>
      </w:r>
      <w:r>
        <w:t>54</w:t>
      </w:r>
      <w:r>
        <w:fldChar w:fldCharType="end"/>
      </w:r>
    </w:p>
    <w:p w:rsidR="00EC75F7" w:rsidRDefault="00EC75F7">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_Toc11338478 \h </w:instrText>
      </w:r>
      <w:r>
        <w:fldChar w:fldCharType="separate"/>
      </w:r>
      <w:r>
        <w:t>54</w:t>
      </w:r>
      <w:r>
        <w:fldChar w:fldCharType="end"/>
      </w:r>
    </w:p>
    <w:p w:rsidR="00EC75F7" w:rsidRDefault="00EC75F7">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_Toc11338479 \h </w:instrText>
      </w:r>
      <w:r>
        <w:fldChar w:fldCharType="separate"/>
      </w:r>
      <w:r>
        <w:t>54</w:t>
      </w:r>
      <w:r>
        <w:fldChar w:fldCharType="end"/>
      </w:r>
    </w:p>
    <w:p w:rsidR="00EC75F7" w:rsidRDefault="00EC75F7">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_Toc11338480 \h </w:instrText>
      </w:r>
      <w:r>
        <w:fldChar w:fldCharType="separate"/>
      </w:r>
      <w:r>
        <w:t>54</w:t>
      </w:r>
      <w:r>
        <w:fldChar w:fldCharType="end"/>
      </w:r>
    </w:p>
    <w:p w:rsidR="00EC75F7" w:rsidRDefault="00EC75F7">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_Toc11338481 \h </w:instrText>
      </w:r>
      <w:r>
        <w:fldChar w:fldCharType="separate"/>
      </w:r>
      <w:r>
        <w:t>54</w:t>
      </w:r>
      <w:r>
        <w:fldChar w:fldCharType="end"/>
      </w:r>
    </w:p>
    <w:p w:rsidR="00EC75F7" w:rsidRDefault="00EC75F7">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_Toc11338482 \h </w:instrText>
      </w:r>
      <w:r>
        <w:fldChar w:fldCharType="separate"/>
      </w:r>
      <w:r>
        <w:t>55</w:t>
      </w:r>
      <w:r>
        <w:fldChar w:fldCharType="end"/>
      </w:r>
    </w:p>
    <w:p w:rsidR="00EC75F7" w:rsidRDefault="00EC75F7">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_Toc11338483 \h </w:instrText>
      </w:r>
      <w:r>
        <w:fldChar w:fldCharType="separate"/>
      </w:r>
      <w:r>
        <w:t>55</w:t>
      </w:r>
      <w:r>
        <w:fldChar w:fldCharType="end"/>
      </w:r>
    </w:p>
    <w:p w:rsidR="00EC75F7" w:rsidRDefault="00EC75F7">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_Toc11338484 \h </w:instrText>
      </w:r>
      <w:r>
        <w:fldChar w:fldCharType="separate"/>
      </w:r>
      <w:r>
        <w:t>55</w:t>
      </w:r>
      <w:r>
        <w:fldChar w:fldCharType="end"/>
      </w:r>
    </w:p>
    <w:p w:rsidR="00EC75F7" w:rsidRDefault="00EC75F7">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_Toc11338485 \h </w:instrText>
      </w:r>
      <w:r>
        <w:fldChar w:fldCharType="separate"/>
      </w:r>
      <w:r>
        <w:t>56</w:t>
      </w:r>
      <w:r>
        <w:fldChar w:fldCharType="end"/>
      </w:r>
    </w:p>
    <w:p w:rsidR="00EC75F7" w:rsidRDefault="00EC75F7">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_Toc11338486 \h </w:instrText>
      </w:r>
      <w:r>
        <w:fldChar w:fldCharType="separate"/>
      </w:r>
      <w:r>
        <w:t>56</w:t>
      </w:r>
      <w:r>
        <w:fldChar w:fldCharType="end"/>
      </w:r>
    </w:p>
    <w:p w:rsidR="00EC75F7" w:rsidRDefault="00EC75F7">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_Toc11338487 \h </w:instrText>
      </w:r>
      <w:r>
        <w:fldChar w:fldCharType="separate"/>
      </w:r>
      <w:r>
        <w:t>56</w:t>
      </w:r>
      <w:r>
        <w:fldChar w:fldCharType="end"/>
      </w:r>
    </w:p>
    <w:p w:rsidR="00EC75F7" w:rsidRDefault="00EC75F7">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_Toc11338488 \h </w:instrText>
      </w:r>
      <w:r>
        <w:fldChar w:fldCharType="separate"/>
      </w:r>
      <w:r>
        <w:t>56</w:t>
      </w:r>
      <w:r>
        <w:fldChar w:fldCharType="end"/>
      </w:r>
    </w:p>
    <w:p w:rsidR="00EC75F7" w:rsidRDefault="00EC75F7">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_Toc11338489 \h </w:instrText>
      </w:r>
      <w:r>
        <w:fldChar w:fldCharType="separate"/>
      </w:r>
      <w:r>
        <w:t>56</w:t>
      </w:r>
      <w:r>
        <w:fldChar w:fldCharType="end"/>
      </w:r>
    </w:p>
    <w:p w:rsidR="00EC75F7" w:rsidRDefault="00EC75F7">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_Toc11338490 \h </w:instrText>
      </w:r>
      <w:r>
        <w:fldChar w:fldCharType="separate"/>
      </w:r>
      <w:r>
        <w:t>56</w:t>
      </w:r>
      <w:r>
        <w:fldChar w:fldCharType="end"/>
      </w:r>
    </w:p>
    <w:p w:rsidR="00EC75F7" w:rsidRDefault="00EC75F7">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_Toc11338491 \h </w:instrText>
      </w:r>
      <w:r>
        <w:fldChar w:fldCharType="separate"/>
      </w:r>
      <w:r>
        <w:t>57</w:t>
      </w:r>
      <w:r>
        <w:fldChar w:fldCharType="end"/>
      </w:r>
    </w:p>
    <w:p w:rsidR="00EC75F7" w:rsidRDefault="00EC75F7">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_Toc11338492 \h </w:instrText>
      </w:r>
      <w:r>
        <w:fldChar w:fldCharType="separate"/>
      </w:r>
      <w:r>
        <w:t>57</w:t>
      </w:r>
      <w:r>
        <w:fldChar w:fldCharType="end"/>
      </w:r>
    </w:p>
    <w:p w:rsidR="00EC75F7" w:rsidRDefault="00EC75F7">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_Toc11338493 \h </w:instrText>
      </w:r>
      <w:r>
        <w:fldChar w:fldCharType="separate"/>
      </w:r>
      <w:r>
        <w:t>57</w:t>
      </w:r>
      <w:r>
        <w:fldChar w:fldCharType="end"/>
      </w:r>
    </w:p>
    <w:p w:rsidR="00EC75F7" w:rsidRDefault="00EC75F7">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_Toc11338494 \h </w:instrText>
      </w:r>
      <w:r>
        <w:fldChar w:fldCharType="separate"/>
      </w:r>
      <w:r>
        <w:t>57</w:t>
      </w:r>
      <w:r>
        <w:fldChar w:fldCharType="end"/>
      </w:r>
    </w:p>
    <w:p w:rsidR="00EC75F7" w:rsidRDefault="00EC75F7">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_Toc11338495 \h </w:instrText>
      </w:r>
      <w:r>
        <w:fldChar w:fldCharType="separate"/>
      </w:r>
      <w:r>
        <w:t>57</w:t>
      </w:r>
      <w:r>
        <w:fldChar w:fldCharType="end"/>
      </w:r>
    </w:p>
    <w:p w:rsidR="00EC75F7" w:rsidRDefault="00EC75F7">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_Toc11338496 \h </w:instrText>
      </w:r>
      <w:r>
        <w:fldChar w:fldCharType="separate"/>
      </w:r>
      <w:r>
        <w:t>58</w:t>
      </w:r>
      <w:r>
        <w:fldChar w:fldCharType="end"/>
      </w:r>
    </w:p>
    <w:p w:rsidR="00EC75F7" w:rsidRDefault="00EC75F7">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_Toc11338497 \h </w:instrText>
      </w:r>
      <w:r>
        <w:fldChar w:fldCharType="separate"/>
      </w:r>
      <w:r>
        <w:t>58</w:t>
      </w:r>
      <w:r>
        <w:fldChar w:fldCharType="end"/>
      </w:r>
    </w:p>
    <w:p w:rsidR="00EC75F7" w:rsidRDefault="00EC75F7">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_Toc11338498 \h </w:instrText>
      </w:r>
      <w:r>
        <w:fldChar w:fldCharType="separate"/>
      </w:r>
      <w:r>
        <w:t>58</w:t>
      </w:r>
      <w:r>
        <w:fldChar w:fldCharType="end"/>
      </w:r>
    </w:p>
    <w:p w:rsidR="00EC75F7" w:rsidRDefault="00EC75F7">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_Toc11338499 \h </w:instrText>
      </w:r>
      <w:r>
        <w:fldChar w:fldCharType="separate"/>
      </w:r>
      <w:r>
        <w:t>58</w:t>
      </w:r>
      <w:r>
        <w:fldChar w:fldCharType="end"/>
      </w:r>
    </w:p>
    <w:p w:rsidR="00EC75F7" w:rsidRDefault="00EC75F7">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_Toc11338500 \h </w:instrText>
      </w:r>
      <w:r>
        <w:fldChar w:fldCharType="separate"/>
      </w:r>
      <w:r>
        <w:t>58</w:t>
      </w:r>
      <w:r>
        <w:fldChar w:fldCharType="end"/>
      </w:r>
    </w:p>
    <w:p w:rsidR="00EC75F7" w:rsidRDefault="00EC75F7">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_Toc11338501 \h </w:instrText>
      </w:r>
      <w:r>
        <w:fldChar w:fldCharType="separate"/>
      </w:r>
      <w:r>
        <w:t>59</w:t>
      </w:r>
      <w:r>
        <w:fldChar w:fldCharType="end"/>
      </w:r>
    </w:p>
    <w:p w:rsidR="00EC75F7" w:rsidRDefault="00EC75F7">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_Toc11338502 \h </w:instrText>
      </w:r>
      <w:r>
        <w:fldChar w:fldCharType="separate"/>
      </w:r>
      <w:r>
        <w:t>59</w:t>
      </w:r>
      <w:r>
        <w:fldChar w:fldCharType="end"/>
      </w:r>
    </w:p>
    <w:p w:rsidR="00EC75F7" w:rsidRDefault="00EC75F7">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_Toc11338503 \h </w:instrText>
      </w:r>
      <w:r>
        <w:fldChar w:fldCharType="separate"/>
      </w:r>
      <w:r>
        <w:t>59</w:t>
      </w:r>
      <w:r>
        <w:fldChar w:fldCharType="end"/>
      </w:r>
    </w:p>
    <w:p w:rsidR="00EC75F7" w:rsidRDefault="00EC75F7">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_Toc11338504 \h </w:instrText>
      </w:r>
      <w:r>
        <w:fldChar w:fldCharType="separate"/>
      </w:r>
      <w:r>
        <w:t>59</w:t>
      </w:r>
      <w:r>
        <w:fldChar w:fldCharType="end"/>
      </w:r>
    </w:p>
    <w:p w:rsidR="00EC75F7" w:rsidRDefault="00EC75F7">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_Toc11338505 \h </w:instrText>
      </w:r>
      <w:r>
        <w:fldChar w:fldCharType="separate"/>
      </w:r>
      <w:r>
        <w:t>59</w:t>
      </w:r>
      <w:r>
        <w:fldChar w:fldCharType="end"/>
      </w:r>
    </w:p>
    <w:p w:rsidR="00EC75F7" w:rsidRDefault="00EC75F7">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_Toc11338506 \h </w:instrText>
      </w:r>
      <w:r>
        <w:fldChar w:fldCharType="separate"/>
      </w:r>
      <w:r>
        <w:t>60</w:t>
      </w:r>
      <w:r>
        <w:fldChar w:fldCharType="end"/>
      </w:r>
    </w:p>
    <w:p w:rsidR="00EC75F7" w:rsidRDefault="00EC75F7">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_Toc11338507 \h </w:instrText>
      </w:r>
      <w:r>
        <w:fldChar w:fldCharType="separate"/>
      </w:r>
      <w:r>
        <w:t>60</w:t>
      </w:r>
      <w:r>
        <w:fldChar w:fldCharType="end"/>
      </w:r>
    </w:p>
    <w:p w:rsidR="00EC75F7" w:rsidRDefault="00EC75F7">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_Toc11338508 \h </w:instrText>
      </w:r>
      <w:r>
        <w:fldChar w:fldCharType="separate"/>
      </w:r>
      <w:r>
        <w:t>60</w:t>
      </w:r>
      <w:r>
        <w:fldChar w:fldCharType="end"/>
      </w:r>
    </w:p>
    <w:p w:rsidR="00EC75F7" w:rsidRDefault="00EC75F7">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_Toc11338509 \h </w:instrText>
      </w:r>
      <w:r>
        <w:fldChar w:fldCharType="separate"/>
      </w:r>
      <w:r>
        <w:t>60</w:t>
      </w:r>
      <w:r>
        <w:fldChar w:fldCharType="end"/>
      </w:r>
    </w:p>
    <w:p w:rsidR="00EC75F7" w:rsidRDefault="00EC75F7">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_Toc11338510 \h </w:instrText>
      </w:r>
      <w:r>
        <w:fldChar w:fldCharType="separate"/>
      </w:r>
      <w:r>
        <w:t>60</w:t>
      </w:r>
      <w:r>
        <w:fldChar w:fldCharType="end"/>
      </w:r>
    </w:p>
    <w:p w:rsidR="00EC75F7" w:rsidRDefault="00EC75F7">
      <w:pPr>
        <w:pStyle w:val="TOC4"/>
        <w:rPr>
          <w:rFonts w:asciiTheme="minorHAnsi" w:eastAsiaTheme="minorEastAsia" w:hAnsiTheme="minorHAnsi" w:cstheme="minorBidi"/>
          <w:sz w:val="22"/>
          <w:szCs w:val="22"/>
          <w:lang w:eastAsia="en-GB"/>
        </w:rPr>
      </w:pPr>
      <w:r>
        <w:lastRenderedPageBreak/>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_Toc11338511 \h </w:instrText>
      </w:r>
      <w:r>
        <w:fldChar w:fldCharType="separate"/>
      </w:r>
      <w:r>
        <w:t>61</w:t>
      </w:r>
      <w:r>
        <w:fldChar w:fldCharType="end"/>
      </w:r>
    </w:p>
    <w:p w:rsidR="00EC75F7" w:rsidRDefault="00EC75F7">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_Toc11338512 \h </w:instrText>
      </w:r>
      <w:r>
        <w:fldChar w:fldCharType="separate"/>
      </w:r>
      <w:r>
        <w:t>61</w:t>
      </w:r>
      <w:r>
        <w:fldChar w:fldCharType="end"/>
      </w:r>
    </w:p>
    <w:p w:rsidR="00EC75F7" w:rsidRDefault="00EC75F7">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_Toc11338513 \h </w:instrText>
      </w:r>
      <w:r>
        <w:fldChar w:fldCharType="separate"/>
      </w:r>
      <w:r>
        <w:t>61</w:t>
      </w:r>
      <w:r>
        <w:fldChar w:fldCharType="end"/>
      </w:r>
    </w:p>
    <w:p w:rsidR="00EC75F7" w:rsidRDefault="00EC75F7">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_Toc11338514 \h </w:instrText>
      </w:r>
      <w:r>
        <w:fldChar w:fldCharType="separate"/>
      </w:r>
      <w:r>
        <w:t>61</w:t>
      </w:r>
      <w:r>
        <w:fldChar w:fldCharType="end"/>
      </w:r>
    </w:p>
    <w:p w:rsidR="00EC75F7" w:rsidRDefault="00EC75F7">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_Toc11338515 \h </w:instrText>
      </w:r>
      <w:r>
        <w:fldChar w:fldCharType="separate"/>
      </w:r>
      <w:r>
        <w:t>61</w:t>
      </w:r>
      <w:r>
        <w:fldChar w:fldCharType="end"/>
      </w:r>
    </w:p>
    <w:p w:rsidR="00EC75F7" w:rsidRDefault="00EC75F7">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_Toc11338516 \h </w:instrText>
      </w:r>
      <w:r>
        <w:fldChar w:fldCharType="separate"/>
      </w:r>
      <w:r>
        <w:t>62</w:t>
      </w:r>
      <w:r>
        <w:fldChar w:fldCharType="end"/>
      </w:r>
    </w:p>
    <w:p w:rsidR="00EC75F7" w:rsidRDefault="00EC75F7">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_Toc11338517 \h </w:instrText>
      </w:r>
      <w:r>
        <w:fldChar w:fldCharType="separate"/>
      </w:r>
      <w:r>
        <w:t>62</w:t>
      </w:r>
      <w:r>
        <w:fldChar w:fldCharType="end"/>
      </w:r>
    </w:p>
    <w:p w:rsidR="00EC75F7" w:rsidRDefault="00EC75F7">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_Toc11338518 \h </w:instrText>
      </w:r>
      <w:r>
        <w:fldChar w:fldCharType="separate"/>
      </w:r>
      <w:r>
        <w:t>62</w:t>
      </w:r>
      <w:r>
        <w:fldChar w:fldCharType="end"/>
      </w:r>
    </w:p>
    <w:p w:rsidR="00EC75F7" w:rsidRDefault="00EC75F7">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_Toc11338519 \h </w:instrText>
      </w:r>
      <w:r>
        <w:fldChar w:fldCharType="separate"/>
      </w:r>
      <w:r>
        <w:t>62</w:t>
      </w:r>
      <w:r>
        <w:fldChar w:fldCharType="end"/>
      </w:r>
    </w:p>
    <w:p w:rsidR="00EC75F7" w:rsidRDefault="00EC75F7">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_Toc11338520 \h </w:instrText>
      </w:r>
      <w:r>
        <w:fldChar w:fldCharType="separate"/>
      </w:r>
      <w:r>
        <w:t>62</w:t>
      </w:r>
      <w:r>
        <w:fldChar w:fldCharType="end"/>
      </w:r>
    </w:p>
    <w:p w:rsidR="00EC75F7" w:rsidRDefault="00EC75F7">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_Toc11338521 \h </w:instrText>
      </w:r>
      <w:r>
        <w:fldChar w:fldCharType="separate"/>
      </w:r>
      <w:r>
        <w:t>63</w:t>
      </w:r>
      <w:r>
        <w:fldChar w:fldCharType="end"/>
      </w:r>
    </w:p>
    <w:p w:rsidR="00EC75F7" w:rsidRDefault="00EC75F7">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_Toc11338522 \h </w:instrText>
      </w:r>
      <w:r>
        <w:fldChar w:fldCharType="separate"/>
      </w:r>
      <w:r>
        <w:t>63</w:t>
      </w:r>
      <w:r>
        <w:fldChar w:fldCharType="end"/>
      </w:r>
    </w:p>
    <w:p w:rsidR="00EC75F7" w:rsidRDefault="00EC75F7">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_Toc11338523 \h </w:instrText>
      </w:r>
      <w:r>
        <w:fldChar w:fldCharType="separate"/>
      </w:r>
      <w:r>
        <w:t>63</w:t>
      </w:r>
      <w:r>
        <w:fldChar w:fldCharType="end"/>
      </w:r>
    </w:p>
    <w:p w:rsidR="00EC75F7" w:rsidRDefault="00EC75F7">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_Toc11338524 \h </w:instrText>
      </w:r>
      <w:r>
        <w:fldChar w:fldCharType="separate"/>
      </w:r>
      <w:r>
        <w:t>63</w:t>
      </w:r>
      <w:r>
        <w:fldChar w:fldCharType="end"/>
      </w:r>
    </w:p>
    <w:p w:rsidR="00EC75F7" w:rsidRDefault="00EC75F7">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_Toc11338525 \h </w:instrText>
      </w:r>
      <w:r>
        <w:fldChar w:fldCharType="separate"/>
      </w:r>
      <w:r>
        <w:t>63</w:t>
      </w:r>
      <w:r>
        <w:fldChar w:fldCharType="end"/>
      </w:r>
    </w:p>
    <w:p w:rsidR="00EC75F7" w:rsidRDefault="00EC75F7">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_Toc11338526 \h </w:instrText>
      </w:r>
      <w:r>
        <w:fldChar w:fldCharType="separate"/>
      </w:r>
      <w:r>
        <w:t>64</w:t>
      </w:r>
      <w:r>
        <w:fldChar w:fldCharType="end"/>
      </w:r>
    </w:p>
    <w:p w:rsidR="00EC75F7" w:rsidRDefault="00EC75F7">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_Toc11338527 \h </w:instrText>
      </w:r>
      <w:r>
        <w:fldChar w:fldCharType="separate"/>
      </w:r>
      <w:r>
        <w:t>64</w:t>
      </w:r>
      <w:r>
        <w:fldChar w:fldCharType="end"/>
      </w:r>
    </w:p>
    <w:p w:rsidR="00EC75F7" w:rsidRDefault="00EC75F7">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_Toc11338528 \h </w:instrText>
      </w:r>
      <w:r>
        <w:fldChar w:fldCharType="separate"/>
      </w:r>
      <w:r>
        <w:t>64</w:t>
      </w:r>
      <w:r>
        <w:fldChar w:fldCharType="end"/>
      </w:r>
    </w:p>
    <w:p w:rsidR="00EC75F7" w:rsidRDefault="00EC75F7">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_Toc11338529 \h </w:instrText>
      </w:r>
      <w:r>
        <w:fldChar w:fldCharType="separate"/>
      </w:r>
      <w:r>
        <w:t>64</w:t>
      </w:r>
      <w:r>
        <w:fldChar w:fldCharType="end"/>
      </w:r>
    </w:p>
    <w:p w:rsidR="00EC75F7" w:rsidRDefault="00EC75F7">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_Toc11338530 \h </w:instrText>
      </w:r>
      <w:r>
        <w:fldChar w:fldCharType="separate"/>
      </w:r>
      <w:r>
        <w:t>64</w:t>
      </w:r>
      <w:r>
        <w:fldChar w:fldCharType="end"/>
      </w:r>
    </w:p>
    <w:p w:rsidR="00EC75F7" w:rsidRDefault="00EC75F7">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_Toc11338531 \h </w:instrText>
      </w:r>
      <w:r>
        <w:fldChar w:fldCharType="separate"/>
      </w:r>
      <w:r>
        <w:t>65</w:t>
      </w:r>
      <w:r>
        <w:fldChar w:fldCharType="end"/>
      </w:r>
    </w:p>
    <w:p w:rsidR="00EC75F7" w:rsidRDefault="00EC75F7">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_Toc11338532 \h </w:instrText>
      </w:r>
      <w:r>
        <w:fldChar w:fldCharType="separate"/>
      </w:r>
      <w:r>
        <w:t>65</w:t>
      </w:r>
      <w:r>
        <w:fldChar w:fldCharType="end"/>
      </w:r>
    </w:p>
    <w:p w:rsidR="00EC75F7" w:rsidRDefault="00EC75F7">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_Toc11338533 \h </w:instrText>
      </w:r>
      <w:r>
        <w:fldChar w:fldCharType="separate"/>
      </w:r>
      <w:r>
        <w:t>65</w:t>
      </w:r>
      <w:r>
        <w:fldChar w:fldCharType="end"/>
      </w:r>
    </w:p>
    <w:p w:rsidR="00EC75F7" w:rsidRDefault="00EC75F7">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_Toc11338534 \h </w:instrText>
      </w:r>
      <w:r>
        <w:fldChar w:fldCharType="separate"/>
      </w:r>
      <w:r>
        <w:t>65</w:t>
      </w:r>
      <w:r>
        <w:fldChar w:fldCharType="end"/>
      </w:r>
    </w:p>
    <w:p w:rsidR="00EC75F7" w:rsidRDefault="00EC75F7">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_Toc11338535 \h </w:instrText>
      </w:r>
      <w:r>
        <w:fldChar w:fldCharType="separate"/>
      </w:r>
      <w:r>
        <w:t>65</w:t>
      </w:r>
      <w:r>
        <w:fldChar w:fldCharType="end"/>
      </w:r>
    </w:p>
    <w:p w:rsidR="00EC75F7" w:rsidRDefault="00EC75F7">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_Toc11338536 \h </w:instrText>
      </w:r>
      <w:r>
        <w:fldChar w:fldCharType="separate"/>
      </w:r>
      <w:r>
        <w:t>66</w:t>
      </w:r>
      <w:r>
        <w:fldChar w:fldCharType="end"/>
      </w:r>
    </w:p>
    <w:p w:rsidR="00EC75F7" w:rsidRDefault="00EC75F7">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_Toc11338537 \h </w:instrText>
      </w:r>
      <w:r>
        <w:fldChar w:fldCharType="separate"/>
      </w:r>
      <w:r>
        <w:t>66</w:t>
      </w:r>
      <w:r>
        <w:fldChar w:fldCharType="end"/>
      </w:r>
    </w:p>
    <w:p w:rsidR="00EC75F7" w:rsidRDefault="00EC75F7">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_Toc11338538 \h </w:instrText>
      </w:r>
      <w:r>
        <w:fldChar w:fldCharType="separate"/>
      </w:r>
      <w:r>
        <w:t>66</w:t>
      </w:r>
      <w:r>
        <w:fldChar w:fldCharType="end"/>
      </w:r>
    </w:p>
    <w:p w:rsidR="00EC75F7" w:rsidRDefault="00EC75F7">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_Toc11338539 \h </w:instrText>
      </w:r>
      <w:r>
        <w:fldChar w:fldCharType="separate"/>
      </w:r>
      <w:r>
        <w:t>66</w:t>
      </w:r>
      <w:r>
        <w:fldChar w:fldCharType="end"/>
      </w:r>
    </w:p>
    <w:p w:rsidR="00EC75F7" w:rsidRDefault="00EC75F7">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_Toc11338540 \h </w:instrText>
      </w:r>
      <w:r>
        <w:fldChar w:fldCharType="separate"/>
      </w:r>
      <w:r>
        <w:t>66</w:t>
      </w:r>
      <w:r>
        <w:fldChar w:fldCharType="end"/>
      </w:r>
    </w:p>
    <w:p w:rsidR="00EC75F7" w:rsidRDefault="00EC75F7">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_Toc11338541 \h </w:instrText>
      </w:r>
      <w:r>
        <w:fldChar w:fldCharType="separate"/>
      </w:r>
      <w:r>
        <w:t>67</w:t>
      </w:r>
      <w:r>
        <w:fldChar w:fldCharType="end"/>
      </w:r>
    </w:p>
    <w:p w:rsidR="00EC75F7" w:rsidRDefault="00EC75F7">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_Toc11338542 \h </w:instrText>
      </w:r>
      <w:r>
        <w:fldChar w:fldCharType="separate"/>
      </w:r>
      <w:r>
        <w:t>67</w:t>
      </w:r>
      <w:r>
        <w:fldChar w:fldCharType="end"/>
      </w:r>
    </w:p>
    <w:p w:rsidR="00EC75F7" w:rsidRDefault="00EC75F7">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_Toc11338543 \h </w:instrText>
      </w:r>
      <w:r>
        <w:fldChar w:fldCharType="separate"/>
      </w:r>
      <w:r>
        <w:t>67</w:t>
      </w:r>
      <w:r>
        <w:fldChar w:fldCharType="end"/>
      </w:r>
    </w:p>
    <w:p w:rsidR="00EC75F7" w:rsidRDefault="00EC75F7">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_Toc11338544 \h </w:instrText>
      </w:r>
      <w:r>
        <w:fldChar w:fldCharType="separate"/>
      </w:r>
      <w:r>
        <w:t>67</w:t>
      </w:r>
      <w:r>
        <w:fldChar w:fldCharType="end"/>
      </w:r>
    </w:p>
    <w:p w:rsidR="00EC75F7" w:rsidRDefault="00EC75F7">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_Toc11338545 \h </w:instrText>
      </w:r>
      <w:r>
        <w:fldChar w:fldCharType="separate"/>
      </w:r>
      <w:r>
        <w:t>67</w:t>
      </w:r>
      <w:r>
        <w:fldChar w:fldCharType="end"/>
      </w:r>
    </w:p>
    <w:p w:rsidR="00EC75F7" w:rsidRDefault="00EC75F7">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_Toc11338546 \h </w:instrText>
      </w:r>
      <w:r>
        <w:fldChar w:fldCharType="separate"/>
      </w:r>
      <w:r>
        <w:t>68</w:t>
      </w:r>
      <w:r>
        <w:fldChar w:fldCharType="end"/>
      </w:r>
    </w:p>
    <w:p w:rsidR="00EC75F7" w:rsidRDefault="00EC75F7">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_Toc11338547 \h </w:instrText>
      </w:r>
      <w:r>
        <w:fldChar w:fldCharType="separate"/>
      </w:r>
      <w:r>
        <w:t>68</w:t>
      </w:r>
      <w:r>
        <w:fldChar w:fldCharType="end"/>
      </w:r>
    </w:p>
    <w:p w:rsidR="00EC75F7" w:rsidRDefault="00EC75F7">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_Toc11338548 \h </w:instrText>
      </w:r>
      <w:r>
        <w:fldChar w:fldCharType="separate"/>
      </w:r>
      <w:r>
        <w:t>68</w:t>
      </w:r>
      <w:r>
        <w:fldChar w:fldCharType="end"/>
      </w:r>
    </w:p>
    <w:p w:rsidR="00EC75F7" w:rsidRDefault="00EC75F7">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_Toc11338549 \h </w:instrText>
      </w:r>
      <w:r>
        <w:fldChar w:fldCharType="separate"/>
      </w:r>
      <w:r>
        <w:t>68</w:t>
      </w:r>
      <w:r>
        <w:fldChar w:fldCharType="end"/>
      </w:r>
    </w:p>
    <w:p w:rsidR="00EC75F7" w:rsidRDefault="00EC75F7">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_Toc11338550 \h </w:instrText>
      </w:r>
      <w:r>
        <w:fldChar w:fldCharType="separate"/>
      </w:r>
      <w:r>
        <w:t>68</w:t>
      </w:r>
      <w:r>
        <w:fldChar w:fldCharType="end"/>
      </w:r>
    </w:p>
    <w:p w:rsidR="00EC75F7" w:rsidRDefault="00EC75F7">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_Toc11338551 \h </w:instrText>
      </w:r>
      <w:r>
        <w:fldChar w:fldCharType="separate"/>
      </w:r>
      <w:r>
        <w:t>69</w:t>
      </w:r>
      <w:r>
        <w:fldChar w:fldCharType="end"/>
      </w:r>
    </w:p>
    <w:p w:rsidR="00EC75F7" w:rsidRDefault="00EC75F7">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_Toc11338552 \h </w:instrText>
      </w:r>
      <w:r>
        <w:fldChar w:fldCharType="separate"/>
      </w:r>
      <w:r>
        <w:t>69</w:t>
      </w:r>
      <w:r>
        <w:fldChar w:fldCharType="end"/>
      </w:r>
    </w:p>
    <w:p w:rsidR="00EC75F7" w:rsidRDefault="00EC75F7">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_Toc11338553 \h </w:instrText>
      </w:r>
      <w:r>
        <w:fldChar w:fldCharType="separate"/>
      </w:r>
      <w:r>
        <w:t>69</w:t>
      </w:r>
      <w:r>
        <w:fldChar w:fldCharType="end"/>
      </w:r>
    </w:p>
    <w:p w:rsidR="00EC75F7" w:rsidRDefault="00EC75F7">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_Toc11338554 \h </w:instrText>
      </w:r>
      <w:r>
        <w:fldChar w:fldCharType="separate"/>
      </w:r>
      <w:r>
        <w:t>69</w:t>
      </w:r>
      <w:r>
        <w:fldChar w:fldCharType="end"/>
      </w:r>
    </w:p>
    <w:p w:rsidR="00EC75F7" w:rsidRDefault="00EC75F7">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_Toc11338555 \h </w:instrText>
      </w:r>
      <w:r>
        <w:fldChar w:fldCharType="separate"/>
      </w:r>
      <w:r>
        <w:t>69</w:t>
      </w:r>
      <w:r>
        <w:fldChar w:fldCharType="end"/>
      </w:r>
    </w:p>
    <w:p w:rsidR="00EC75F7" w:rsidRDefault="00EC75F7">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_Toc11338556 \h </w:instrText>
      </w:r>
      <w:r>
        <w:fldChar w:fldCharType="separate"/>
      </w:r>
      <w:r>
        <w:t>70</w:t>
      </w:r>
      <w:r>
        <w:fldChar w:fldCharType="end"/>
      </w:r>
    </w:p>
    <w:p w:rsidR="00EC75F7" w:rsidRDefault="00EC75F7">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_Toc11338557 \h </w:instrText>
      </w:r>
      <w:r>
        <w:fldChar w:fldCharType="separate"/>
      </w:r>
      <w:r>
        <w:t>70</w:t>
      </w:r>
      <w:r>
        <w:fldChar w:fldCharType="end"/>
      </w:r>
    </w:p>
    <w:p w:rsidR="00EC75F7" w:rsidRDefault="00EC75F7">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_Toc11338558 \h </w:instrText>
      </w:r>
      <w:r>
        <w:fldChar w:fldCharType="separate"/>
      </w:r>
      <w:r>
        <w:t>70</w:t>
      </w:r>
      <w:r>
        <w:fldChar w:fldCharType="end"/>
      </w:r>
    </w:p>
    <w:p w:rsidR="00EC75F7" w:rsidRDefault="00EC75F7">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_Toc11338559 \h </w:instrText>
      </w:r>
      <w:r>
        <w:fldChar w:fldCharType="separate"/>
      </w:r>
      <w:r>
        <w:t>70</w:t>
      </w:r>
      <w:r>
        <w:fldChar w:fldCharType="end"/>
      </w:r>
    </w:p>
    <w:p w:rsidR="00EC75F7" w:rsidRDefault="00EC75F7">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_Toc11338560 \h </w:instrText>
      </w:r>
      <w:r>
        <w:fldChar w:fldCharType="separate"/>
      </w:r>
      <w:r>
        <w:t>71</w:t>
      </w:r>
      <w:r>
        <w:fldChar w:fldCharType="end"/>
      </w:r>
    </w:p>
    <w:p w:rsidR="00EC75F7" w:rsidRDefault="00EC75F7">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_Toc11338561 \h </w:instrText>
      </w:r>
      <w:r>
        <w:fldChar w:fldCharType="separate"/>
      </w:r>
      <w:r>
        <w:t>71</w:t>
      </w:r>
      <w:r>
        <w:fldChar w:fldCharType="end"/>
      </w:r>
    </w:p>
    <w:p w:rsidR="00EC75F7" w:rsidRDefault="00EC75F7">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_Toc11338562 \h </w:instrText>
      </w:r>
      <w:r>
        <w:fldChar w:fldCharType="separate"/>
      </w:r>
      <w:r>
        <w:t>71</w:t>
      </w:r>
      <w:r>
        <w:fldChar w:fldCharType="end"/>
      </w:r>
    </w:p>
    <w:p w:rsidR="00EC75F7" w:rsidRDefault="00EC75F7">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_Toc11338563 \h </w:instrText>
      </w:r>
      <w:r>
        <w:fldChar w:fldCharType="separate"/>
      </w:r>
      <w:r>
        <w:t>71</w:t>
      </w:r>
      <w:r>
        <w:fldChar w:fldCharType="end"/>
      </w:r>
    </w:p>
    <w:p w:rsidR="00EC75F7" w:rsidRDefault="00EC75F7">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_Toc11338564 \h </w:instrText>
      </w:r>
      <w:r>
        <w:fldChar w:fldCharType="separate"/>
      </w:r>
      <w:r>
        <w:t>71</w:t>
      </w:r>
      <w:r>
        <w:fldChar w:fldCharType="end"/>
      </w:r>
    </w:p>
    <w:p w:rsidR="00EC75F7" w:rsidRDefault="00EC75F7">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_Toc11338565 \h </w:instrText>
      </w:r>
      <w:r>
        <w:fldChar w:fldCharType="separate"/>
      </w:r>
      <w:r>
        <w:t>71</w:t>
      </w:r>
      <w:r>
        <w:fldChar w:fldCharType="end"/>
      </w:r>
    </w:p>
    <w:p w:rsidR="00EC75F7" w:rsidRDefault="00EC75F7">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_Toc11338566 \h </w:instrText>
      </w:r>
      <w:r>
        <w:fldChar w:fldCharType="separate"/>
      </w:r>
      <w:r>
        <w:t>71</w:t>
      </w:r>
      <w:r>
        <w:fldChar w:fldCharType="end"/>
      </w:r>
    </w:p>
    <w:p w:rsidR="00EC75F7" w:rsidRDefault="00EC75F7">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_Toc11338567 \h </w:instrText>
      </w:r>
      <w:r>
        <w:fldChar w:fldCharType="separate"/>
      </w:r>
      <w:r>
        <w:t>72</w:t>
      </w:r>
      <w:r>
        <w:fldChar w:fldCharType="end"/>
      </w:r>
    </w:p>
    <w:p w:rsidR="00EC75F7" w:rsidRDefault="00EC75F7">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_Toc11338568 \h </w:instrText>
      </w:r>
      <w:r>
        <w:fldChar w:fldCharType="separate"/>
      </w:r>
      <w:r>
        <w:t>72</w:t>
      </w:r>
      <w:r>
        <w:fldChar w:fldCharType="end"/>
      </w:r>
    </w:p>
    <w:p w:rsidR="00EC75F7" w:rsidRDefault="00EC75F7">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_Toc11338569 \h </w:instrText>
      </w:r>
      <w:r>
        <w:fldChar w:fldCharType="separate"/>
      </w:r>
      <w:r>
        <w:t>72</w:t>
      </w:r>
      <w:r>
        <w:fldChar w:fldCharType="end"/>
      </w:r>
    </w:p>
    <w:p w:rsidR="00EC75F7" w:rsidRDefault="00EC75F7">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_Toc11338570 \h </w:instrText>
      </w:r>
      <w:r>
        <w:fldChar w:fldCharType="separate"/>
      </w:r>
      <w:r>
        <w:t>72</w:t>
      </w:r>
      <w:r>
        <w:fldChar w:fldCharType="end"/>
      </w:r>
    </w:p>
    <w:p w:rsidR="00EC75F7" w:rsidRDefault="00EC75F7">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_Toc11338571 \h </w:instrText>
      </w:r>
      <w:r>
        <w:fldChar w:fldCharType="separate"/>
      </w:r>
      <w:r>
        <w:t>72</w:t>
      </w:r>
      <w:r>
        <w:fldChar w:fldCharType="end"/>
      </w:r>
    </w:p>
    <w:p w:rsidR="00EC75F7" w:rsidRDefault="00EC75F7">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_Toc11338572 \h </w:instrText>
      </w:r>
      <w:r>
        <w:fldChar w:fldCharType="separate"/>
      </w:r>
      <w:r>
        <w:t>73</w:t>
      </w:r>
      <w:r>
        <w:fldChar w:fldCharType="end"/>
      </w:r>
    </w:p>
    <w:p w:rsidR="00EC75F7" w:rsidRDefault="00EC75F7">
      <w:pPr>
        <w:pStyle w:val="TOC3"/>
        <w:rPr>
          <w:rFonts w:asciiTheme="minorHAnsi" w:eastAsiaTheme="minorEastAsia" w:hAnsiTheme="minorHAnsi" w:cstheme="minorBidi"/>
          <w:sz w:val="22"/>
          <w:szCs w:val="22"/>
          <w:lang w:eastAsia="en-GB"/>
        </w:rPr>
      </w:pPr>
      <w:r>
        <w:lastRenderedPageBreak/>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_Toc11338573 \h </w:instrText>
      </w:r>
      <w:r>
        <w:fldChar w:fldCharType="separate"/>
      </w:r>
      <w:r>
        <w:t>73</w:t>
      </w:r>
      <w:r>
        <w:fldChar w:fldCharType="end"/>
      </w:r>
    </w:p>
    <w:p w:rsidR="00EC75F7" w:rsidRDefault="00EC75F7">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_Toc11338574 \h </w:instrText>
      </w:r>
      <w:r>
        <w:fldChar w:fldCharType="separate"/>
      </w:r>
      <w:r>
        <w:t>73</w:t>
      </w:r>
      <w:r>
        <w:fldChar w:fldCharType="end"/>
      </w:r>
    </w:p>
    <w:p w:rsidR="00EC75F7" w:rsidRDefault="00EC75F7">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_Toc11338575 \h </w:instrText>
      </w:r>
      <w:r>
        <w:fldChar w:fldCharType="separate"/>
      </w:r>
      <w:r>
        <w:t>73</w:t>
      </w:r>
      <w:r>
        <w:fldChar w:fldCharType="end"/>
      </w:r>
    </w:p>
    <w:p w:rsidR="00EC75F7" w:rsidRDefault="00EC75F7">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_Toc11338576 \h </w:instrText>
      </w:r>
      <w:r>
        <w:fldChar w:fldCharType="separate"/>
      </w:r>
      <w:r>
        <w:t>74</w:t>
      </w:r>
      <w:r>
        <w:fldChar w:fldCharType="end"/>
      </w:r>
    </w:p>
    <w:p w:rsidR="00EC75F7" w:rsidRDefault="00EC75F7">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_Toc11338577 \h </w:instrText>
      </w:r>
      <w:r>
        <w:fldChar w:fldCharType="separate"/>
      </w:r>
      <w:r>
        <w:t>74</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6.1.6.2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_Toc11338578 \h </w:instrText>
      </w:r>
      <w:r>
        <w:fldChar w:fldCharType="separate"/>
      </w:r>
      <w:r>
        <w:t>76</w:t>
      </w:r>
      <w:r>
        <w:fldChar w:fldCharType="end"/>
      </w:r>
    </w:p>
    <w:p w:rsidR="00EC75F7" w:rsidRDefault="00EC75F7">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_Toc11338579 \h </w:instrText>
      </w:r>
      <w:r>
        <w:fldChar w:fldCharType="separate"/>
      </w:r>
      <w:r>
        <w:t>76</w:t>
      </w:r>
      <w:r>
        <w:fldChar w:fldCharType="end"/>
      </w:r>
    </w:p>
    <w:p w:rsidR="00EC75F7" w:rsidRDefault="00EC75F7">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_Toc11338580 \h </w:instrText>
      </w:r>
      <w:r>
        <w:fldChar w:fldCharType="separate"/>
      </w:r>
      <w:r>
        <w:t>76</w:t>
      </w:r>
      <w:r>
        <w:fldChar w:fldCharType="end"/>
      </w:r>
    </w:p>
    <w:p w:rsidR="00EC75F7" w:rsidRDefault="00EC75F7">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_Toc11338581 \h </w:instrText>
      </w:r>
      <w:r>
        <w:fldChar w:fldCharType="separate"/>
      </w:r>
      <w:r>
        <w:t>77</w:t>
      </w:r>
      <w:r>
        <w:fldChar w:fldCharType="end"/>
      </w:r>
    </w:p>
    <w:p w:rsidR="00EC75F7" w:rsidRDefault="00EC75F7">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_Toc11338582 \h </w:instrText>
      </w:r>
      <w:r>
        <w:fldChar w:fldCharType="separate"/>
      </w:r>
      <w:r>
        <w:t>78</w:t>
      </w:r>
      <w:r>
        <w:fldChar w:fldCharType="end"/>
      </w:r>
    </w:p>
    <w:p w:rsidR="00EC75F7" w:rsidRDefault="00EC75F7">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_Toc11338583 \h </w:instrText>
      </w:r>
      <w:r>
        <w:fldChar w:fldCharType="separate"/>
      </w:r>
      <w:r>
        <w:t>79</w:t>
      </w:r>
      <w:r>
        <w:fldChar w:fldCharType="end"/>
      </w:r>
    </w:p>
    <w:p w:rsidR="00EC75F7" w:rsidRDefault="00EC75F7">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_Toc11338584 \h </w:instrText>
      </w:r>
      <w:r>
        <w:fldChar w:fldCharType="separate"/>
      </w:r>
      <w:r>
        <w:t>79</w:t>
      </w:r>
      <w:r>
        <w:fldChar w:fldCharType="end"/>
      </w:r>
    </w:p>
    <w:p w:rsidR="00EC75F7" w:rsidRDefault="00EC75F7">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_Toc11338585 \h </w:instrText>
      </w:r>
      <w:r>
        <w:fldChar w:fldCharType="separate"/>
      </w:r>
      <w:r>
        <w:t>79</w:t>
      </w:r>
      <w:r>
        <w:fldChar w:fldCharType="end"/>
      </w:r>
    </w:p>
    <w:p w:rsidR="00EC75F7" w:rsidRDefault="00EC75F7">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_Toc11338586 \h </w:instrText>
      </w:r>
      <w:r>
        <w:fldChar w:fldCharType="separate"/>
      </w:r>
      <w:r>
        <w:t>80</w:t>
      </w:r>
      <w:r>
        <w:fldChar w:fldCharType="end"/>
      </w:r>
    </w:p>
    <w:p w:rsidR="00EC75F7" w:rsidRDefault="00EC75F7">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_Toc11338587 \h </w:instrText>
      </w:r>
      <w:r>
        <w:fldChar w:fldCharType="separate"/>
      </w:r>
      <w:r>
        <w:t>81</w:t>
      </w:r>
      <w:r>
        <w:fldChar w:fldCharType="end"/>
      </w:r>
    </w:p>
    <w:p w:rsidR="00EC75F7" w:rsidRDefault="00EC75F7">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_Toc11338588 \h </w:instrText>
      </w:r>
      <w:r>
        <w:fldChar w:fldCharType="separate"/>
      </w:r>
      <w:r>
        <w:t>81</w:t>
      </w:r>
      <w:r>
        <w:fldChar w:fldCharType="end"/>
      </w:r>
    </w:p>
    <w:p w:rsidR="00EC75F7" w:rsidRDefault="00EC75F7">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_Toc11338589 \h </w:instrText>
      </w:r>
      <w:r>
        <w:fldChar w:fldCharType="separate"/>
      </w:r>
      <w:r>
        <w:t>81</w:t>
      </w:r>
      <w:r>
        <w:fldChar w:fldCharType="end"/>
      </w:r>
    </w:p>
    <w:p w:rsidR="00EC75F7" w:rsidRDefault="00EC75F7">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_Toc11338590 \h </w:instrText>
      </w:r>
      <w:r>
        <w:fldChar w:fldCharType="separate"/>
      </w:r>
      <w:r>
        <w:t>82</w:t>
      </w:r>
      <w:r>
        <w:fldChar w:fldCharType="end"/>
      </w:r>
    </w:p>
    <w:p w:rsidR="00EC75F7" w:rsidRDefault="00EC75F7">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_Toc11338591 \h </w:instrText>
      </w:r>
      <w:r>
        <w:fldChar w:fldCharType="separate"/>
      </w:r>
      <w:r>
        <w:t>82</w:t>
      </w:r>
      <w:r>
        <w:fldChar w:fldCharType="end"/>
      </w:r>
    </w:p>
    <w:p w:rsidR="00EC75F7" w:rsidRDefault="00EC75F7">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_Toc11338592 \h </w:instrText>
      </w:r>
      <w:r>
        <w:fldChar w:fldCharType="separate"/>
      </w:r>
      <w:r>
        <w:t>82</w:t>
      </w:r>
      <w:r>
        <w:fldChar w:fldCharType="end"/>
      </w:r>
    </w:p>
    <w:p w:rsidR="00EC75F7" w:rsidRDefault="00EC75F7">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_Toc11338593 \h </w:instrText>
      </w:r>
      <w:r>
        <w:fldChar w:fldCharType="separate"/>
      </w:r>
      <w:r>
        <w:t>83</w:t>
      </w:r>
      <w:r>
        <w:fldChar w:fldCharType="end"/>
      </w:r>
    </w:p>
    <w:p w:rsidR="00EC75F7" w:rsidRDefault="00EC75F7">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_Toc11338594 \h </w:instrText>
      </w:r>
      <w:r>
        <w:fldChar w:fldCharType="separate"/>
      </w:r>
      <w:r>
        <w:t>83</w:t>
      </w:r>
      <w:r>
        <w:fldChar w:fldCharType="end"/>
      </w:r>
    </w:p>
    <w:p w:rsidR="00EC75F7" w:rsidRDefault="00EC75F7">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_Toc11338595 \h </w:instrText>
      </w:r>
      <w:r>
        <w:fldChar w:fldCharType="separate"/>
      </w:r>
      <w:r>
        <w:t>83</w:t>
      </w:r>
      <w:r>
        <w:fldChar w:fldCharType="end"/>
      </w:r>
    </w:p>
    <w:p w:rsidR="00EC75F7" w:rsidRDefault="00EC75F7">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_Toc11338596 \h </w:instrText>
      </w:r>
      <w:r>
        <w:fldChar w:fldCharType="separate"/>
      </w:r>
      <w:r>
        <w:t>83</w:t>
      </w:r>
      <w:r>
        <w:fldChar w:fldCharType="end"/>
      </w:r>
    </w:p>
    <w:p w:rsidR="00EC75F7" w:rsidRDefault="00EC75F7">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_Toc11338597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_Toc11338598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_Toc11338599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_Toc11338600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_Toc11338601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_Toc11338602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_Toc11338603 \h </w:instrText>
      </w:r>
      <w:r>
        <w:fldChar w:fldCharType="separate"/>
      </w:r>
      <w:r>
        <w:t>84</w:t>
      </w:r>
      <w:r>
        <w:fldChar w:fldCharType="end"/>
      </w:r>
    </w:p>
    <w:p w:rsidR="00EC75F7" w:rsidRDefault="00EC75F7">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_Toc11338604 \h </w:instrText>
      </w:r>
      <w:r>
        <w:fldChar w:fldCharType="separate"/>
      </w:r>
      <w:r>
        <w:t>85</w:t>
      </w:r>
      <w:r>
        <w:fldChar w:fldCharType="end"/>
      </w:r>
    </w:p>
    <w:p w:rsidR="00EC75F7" w:rsidRDefault="00EC75F7">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_Toc11338605 \h </w:instrText>
      </w:r>
      <w:r>
        <w:fldChar w:fldCharType="separate"/>
      </w:r>
      <w:r>
        <w:t>85</w:t>
      </w:r>
      <w:r>
        <w:fldChar w:fldCharType="end"/>
      </w:r>
    </w:p>
    <w:p w:rsidR="00EC75F7" w:rsidRDefault="00EC75F7">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_Toc11338606 \h </w:instrText>
      </w:r>
      <w:r>
        <w:fldChar w:fldCharType="separate"/>
      </w:r>
      <w:r>
        <w:t>85</w:t>
      </w:r>
      <w:r>
        <w:fldChar w:fldCharType="end"/>
      </w:r>
    </w:p>
    <w:p w:rsidR="00EC75F7" w:rsidRDefault="00EC75F7">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_Toc11338607 \h </w:instrText>
      </w:r>
      <w:r>
        <w:fldChar w:fldCharType="separate"/>
      </w:r>
      <w:r>
        <w:t>86</w:t>
      </w:r>
      <w:r>
        <w:fldChar w:fldCharType="end"/>
      </w:r>
    </w:p>
    <w:p w:rsidR="00EC75F7" w:rsidRDefault="00EC75F7">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_Toc11338608 \h </w:instrText>
      </w:r>
      <w:r>
        <w:fldChar w:fldCharType="separate"/>
      </w:r>
      <w:r>
        <w:t>86</w:t>
      </w:r>
      <w:r>
        <w:fldChar w:fldCharType="end"/>
      </w:r>
    </w:p>
    <w:p w:rsidR="00EC75F7" w:rsidRDefault="00EC75F7">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_Toc11338609 \h </w:instrText>
      </w:r>
      <w:r>
        <w:fldChar w:fldCharType="separate"/>
      </w:r>
      <w:r>
        <w:t>86</w:t>
      </w:r>
      <w:r>
        <w:fldChar w:fldCharType="end"/>
      </w:r>
    </w:p>
    <w:p w:rsidR="00EC75F7" w:rsidRDefault="00EC75F7">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_Toc11338610 \h </w:instrText>
      </w:r>
      <w:r>
        <w:fldChar w:fldCharType="separate"/>
      </w:r>
      <w:r>
        <w:t>86</w:t>
      </w:r>
      <w:r>
        <w:fldChar w:fldCharType="end"/>
      </w:r>
    </w:p>
    <w:p w:rsidR="00EC75F7" w:rsidRDefault="00EC75F7">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_Toc11338611 \h </w:instrText>
      </w:r>
      <w:r>
        <w:fldChar w:fldCharType="separate"/>
      </w:r>
      <w:r>
        <w:t>87</w:t>
      </w:r>
      <w:r>
        <w:fldChar w:fldCharType="end"/>
      </w:r>
    </w:p>
    <w:p w:rsidR="00EC75F7" w:rsidRDefault="00EC75F7">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_Toc11338612 \h </w:instrText>
      </w:r>
      <w:r>
        <w:fldChar w:fldCharType="separate"/>
      </w:r>
      <w:r>
        <w:t>87</w:t>
      </w:r>
      <w:r>
        <w:fldChar w:fldCharType="end"/>
      </w:r>
    </w:p>
    <w:p w:rsidR="00EC75F7" w:rsidRDefault="00EC75F7">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_Toc11338613 \h </w:instrText>
      </w:r>
      <w:r>
        <w:fldChar w:fldCharType="separate"/>
      </w:r>
      <w:r>
        <w:t>87</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6.1.6.3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_Toc11338614 \h </w:instrText>
      </w:r>
      <w:r>
        <w:fldChar w:fldCharType="separate"/>
      </w:r>
      <w:r>
        <w:t>87</w:t>
      </w:r>
      <w:r>
        <w:fldChar w:fldCharType="end"/>
      </w:r>
    </w:p>
    <w:p w:rsidR="00EC75F7" w:rsidRDefault="00EC75F7">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_Toc11338615 \h </w:instrText>
      </w:r>
      <w:r>
        <w:fldChar w:fldCharType="separate"/>
      </w:r>
      <w:r>
        <w:t>87</w:t>
      </w:r>
      <w:r>
        <w:fldChar w:fldCharType="end"/>
      </w:r>
    </w:p>
    <w:p w:rsidR="00EC75F7" w:rsidRDefault="00EC75F7">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_Toc11338616 \h </w:instrText>
      </w:r>
      <w:r>
        <w:fldChar w:fldCharType="separate"/>
      </w:r>
      <w:r>
        <w:t>87</w:t>
      </w:r>
      <w:r>
        <w:fldChar w:fldCharType="end"/>
      </w:r>
    </w:p>
    <w:p w:rsidR="00EC75F7" w:rsidRDefault="00EC75F7">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_Toc11338617 \h </w:instrText>
      </w:r>
      <w:r>
        <w:fldChar w:fldCharType="separate"/>
      </w:r>
      <w:r>
        <w:t>88</w:t>
      </w:r>
      <w:r>
        <w:fldChar w:fldCharType="end"/>
      </w:r>
    </w:p>
    <w:p w:rsidR="00EC75F7" w:rsidRDefault="00EC75F7">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_Toc11338618 \h </w:instrText>
      </w:r>
      <w:r>
        <w:fldChar w:fldCharType="separate"/>
      </w:r>
      <w:r>
        <w:t>89</w:t>
      </w:r>
      <w:r>
        <w:fldChar w:fldCharType="end"/>
      </w:r>
    </w:p>
    <w:p w:rsidR="00EC75F7" w:rsidRDefault="00EC75F7">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_Toc11338619 \h </w:instrText>
      </w:r>
      <w:r>
        <w:fldChar w:fldCharType="separate"/>
      </w:r>
      <w:r>
        <w:t>89</w:t>
      </w:r>
      <w:r>
        <w:fldChar w:fldCharType="end"/>
      </w:r>
    </w:p>
    <w:p w:rsidR="00EC75F7" w:rsidRDefault="00EC75F7">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_Toc11338620 \h </w:instrText>
      </w:r>
      <w:r>
        <w:fldChar w:fldCharType="separate"/>
      </w:r>
      <w:r>
        <w:t>89</w:t>
      </w:r>
      <w:r>
        <w:fldChar w:fldCharType="end"/>
      </w:r>
    </w:p>
    <w:p w:rsidR="00EC75F7" w:rsidRDefault="00EC75F7">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_Toc11338621 \h </w:instrText>
      </w:r>
      <w:r>
        <w:fldChar w:fldCharType="separate"/>
      </w:r>
      <w:r>
        <w:t>89</w:t>
      </w:r>
      <w:r>
        <w:fldChar w:fldCharType="end"/>
      </w:r>
    </w:p>
    <w:p w:rsidR="00EC75F7" w:rsidRDefault="00EC75F7">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_Toc11338622 \h </w:instrText>
      </w:r>
      <w:r>
        <w:fldChar w:fldCharType="separate"/>
      </w:r>
      <w:r>
        <w:t>89</w:t>
      </w:r>
      <w:r>
        <w:fldChar w:fldCharType="end"/>
      </w:r>
    </w:p>
    <w:p w:rsidR="00EC75F7" w:rsidRDefault="00EC75F7">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_Toc11338623 \h </w:instrText>
      </w:r>
      <w:r>
        <w:fldChar w:fldCharType="separate"/>
      </w:r>
      <w:r>
        <w:t>89</w:t>
      </w:r>
      <w:r>
        <w:fldChar w:fldCharType="end"/>
      </w:r>
    </w:p>
    <w:p w:rsidR="00EC75F7" w:rsidRDefault="00EC75F7">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_Toc11338624 \h </w:instrText>
      </w:r>
      <w:r>
        <w:fldChar w:fldCharType="separate"/>
      </w:r>
      <w:r>
        <w:t>89</w:t>
      </w:r>
      <w:r>
        <w:fldChar w:fldCharType="end"/>
      </w:r>
    </w:p>
    <w:p w:rsidR="00EC75F7" w:rsidRDefault="00EC75F7">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_Toc11338625 \h </w:instrText>
      </w:r>
      <w:r>
        <w:fldChar w:fldCharType="separate"/>
      </w:r>
      <w:r>
        <w:t>89</w:t>
      </w:r>
      <w:r>
        <w:fldChar w:fldCharType="end"/>
      </w:r>
    </w:p>
    <w:p w:rsidR="00EC75F7" w:rsidRDefault="00EC75F7">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_Toc11338626 \h </w:instrText>
      </w:r>
      <w:r>
        <w:fldChar w:fldCharType="separate"/>
      </w:r>
      <w:r>
        <w:t>90</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6.1.9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_Toc11338627 \h </w:instrText>
      </w:r>
      <w:r>
        <w:fldChar w:fldCharType="separate"/>
      </w:r>
      <w:r>
        <w:t>90</w:t>
      </w:r>
      <w:r>
        <w:fldChar w:fldCharType="end"/>
      </w:r>
    </w:p>
    <w:p w:rsidR="00EC75F7" w:rsidRDefault="00EC75F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_Toc11338628 \h </w:instrText>
      </w:r>
      <w:r>
        <w:fldChar w:fldCharType="separate"/>
      </w:r>
      <w:r>
        <w:t>90</w:t>
      </w:r>
      <w:r>
        <w:fldChar w:fldCharType="end"/>
      </w:r>
    </w:p>
    <w:p w:rsidR="00EC75F7" w:rsidRDefault="00EC75F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_Toc11338629 \h </w:instrText>
      </w:r>
      <w:r>
        <w:fldChar w:fldCharType="separate"/>
      </w:r>
      <w:r>
        <w:t>90</w:t>
      </w:r>
      <w:r>
        <w:fldChar w:fldCharType="end"/>
      </w:r>
    </w:p>
    <w:p w:rsidR="00EC75F7" w:rsidRDefault="00EC75F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_Toc11338630 \h </w:instrText>
      </w:r>
      <w:r>
        <w:fldChar w:fldCharType="separate"/>
      </w:r>
      <w:r>
        <w:t>90</w:t>
      </w:r>
      <w:r>
        <w:fldChar w:fldCharType="end"/>
      </w:r>
    </w:p>
    <w:p w:rsidR="00EC75F7" w:rsidRDefault="00EC75F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_Toc11338631 \h </w:instrText>
      </w:r>
      <w:r>
        <w:fldChar w:fldCharType="separate"/>
      </w:r>
      <w:r>
        <w:t>90</w:t>
      </w:r>
      <w:r>
        <w:fldChar w:fldCharType="end"/>
      </w:r>
    </w:p>
    <w:p w:rsidR="00EC75F7" w:rsidRDefault="00EC75F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_Toc11338632 \h </w:instrText>
      </w:r>
      <w:r>
        <w:fldChar w:fldCharType="separate"/>
      </w:r>
      <w:r>
        <w:t>91</w:t>
      </w:r>
      <w:r>
        <w:fldChar w:fldCharType="end"/>
      </w:r>
    </w:p>
    <w:p w:rsidR="00EC75F7" w:rsidRDefault="00EC75F7">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_Toc11338633 \h </w:instrText>
      </w:r>
      <w:r>
        <w:fldChar w:fldCharType="separate"/>
      </w:r>
      <w:r>
        <w:t>91</w:t>
      </w:r>
      <w:r>
        <w:fldChar w:fldCharType="end"/>
      </w:r>
    </w:p>
    <w:p w:rsidR="00EC75F7" w:rsidRDefault="00EC75F7">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_Toc11338634 \h </w:instrText>
      </w:r>
      <w:r>
        <w:fldChar w:fldCharType="separate"/>
      </w:r>
      <w:r>
        <w:t>91</w:t>
      </w:r>
      <w:r>
        <w:fldChar w:fldCharType="end"/>
      </w:r>
    </w:p>
    <w:p w:rsidR="00EC75F7" w:rsidRDefault="00EC75F7">
      <w:pPr>
        <w:pStyle w:val="TOC4"/>
        <w:rPr>
          <w:rFonts w:asciiTheme="minorHAnsi" w:eastAsiaTheme="minorEastAsia" w:hAnsiTheme="minorHAnsi" w:cstheme="minorBidi"/>
          <w:sz w:val="22"/>
          <w:szCs w:val="22"/>
          <w:lang w:eastAsia="en-GB"/>
        </w:rPr>
      </w:pPr>
      <w:r>
        <w:lastRenderedPageBreak/>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_Toc11338635 \h </w:instrText>
      </w:r>
      <w:r>
        <w:fldChar w:fldCharType="separate"/>
      </w:r>
      <w:r>
        <w:t>91</w:t>
      </w:r>
      <w:r>
        <w:fldChar w:fldCharType="end"/>
      </w:r>
    </w:p>
    <w:p w:rsidR="00EC75F7" w:rsidRDefault="00EC75F7">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_Toc11338636 \h </w:instrText>
      </w:r>
      <w:r>
        <w:fldChar w:fldCharType="separate"/>
      </w:r>
      <w:r>
        <w:t>91</w:t>
      </w:r>
      <w:r>
        <w:fldChar w:fldCharType="end"/>
      </w:r>
    </w:p>
    <w:p w:rsidR="00EC75F7" w:rsidRDefault="00EC75F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_Toc11338637 \h </w:instrText>
      </w:r>
      <w:r>
        <w:fldChar w:fldCharType="separate"/>
      </w:r>
      <w:r>
        <w:t>91</w:t>
      </w:r>
      <w:r>
        <w:fldChar w:fldCharType="end"/>
      </w:r>
    </w:p>
    <w:p w:rsidR="00EC75F7" w:rsidRDefault="00EC75F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_Toc11338638 \h </w:instrText>
      </w:r>
      <w:r>
        <w:fldChar w:fldCharType="separate"/>
      </w:r>
      <w:r>
        <w:t>91</w:t>
      </w:r>
      <w:r>
        <w:fldChar w:fldCharType="end"/>
      </w:r>
    </w:p>
    <w:p w:rsidR="00EC75F7" w:rsidRDefault="00EC75F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_Toc11338639 \h </w:instrText>
      </w:r>
      <w:r>
        <w:fldChar w:fldCharType="separate"/>
      </w:r>
      <w:r>
        <w:t>92</w:t>
      </w:r>
      <w:r>
        <w:fldChar w:fldCharType="end"/>
      </w:r>
    </w:p>
    <w:p w:rsidR="00EC75F7" w:rsidRDefault="00EC75F7">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_Toc11338640 \h </w:instrText>
      </w:r>
      <w:r>
        <w:fldChar w:fldCharType="separate"/>
      </w:r>
      <w:r>
        <w:t>92</w:t>
      </w:r>
      <w:r>
        <w:fldChar w:fldCharType="end"/>
      </w:r>
    </w:p>
    <w:p w:rsidR="00EC75F7" w:rsidRDefault="00EC75F7">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_Toc11338641 \h </w:instrText>
      </w:r>
      <w:r>
        <w:fldChar w:fldCharType="separate"/>
      </w:r>
      <w:r>
        <w:t>92</w:t>
      </w:r>
      <w:r>
        <w:fldChar w:fldCharType="end"/>
      </w:r>
    </w:p>
    <w:p w:rsidR="00EC75F7" w:rsidRDefault="00EC75F7">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_Toc11338642 \h </w:instrText>
      </w:r>
      <w:r>
        <w:fldChar w:fldCharType="separate"/>
      </w:r>
      <w:r>
        <w:t>93</w:t>
      </w:r>
      <w:r>
        <w:fldChar w:fldCharType="end"/>
      </w:r>
    </w:p>
    <w:p w:rsidR="00EC75F7" w:rsidRDefault="00EC75F7">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_Toc11338643 \h </w:instrText>
      </w:r>
      <w:r>
        <w:fldChar w:fldCharType="separate"/>
      </w:r>
      <w:r>
        <w:t>93</w:t>
      </w:r>
      <w:r>
        <w:fldChar w:fldCharType="end"/>
      </w:r>
    </w:p>
    <w:p w:rsidR="00EC75F7" w:rsidRDefault="00EC75F7">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_Toc11338644 \h </w:instrText>
      </w:r>
      <w:r>
        <w:fldChar w:fldCharType="separate"/>
      </w:r>
      <w:r>
        <w:t>93</w:t>
      </w:r>
      <w:r>
        <w:fldChar w:fldCharType="end"/>
      </w:r>
    </w:p>
    <w:p w:rsidR="00EC75F7" w:rsidRDefault="00EC75F7">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_Toc11338645 \h </w:instrText>
      </w:r>
      <w:r>
        <w:fldChar w:fldCharType="separate"/>
      </w:r>
      <w:r>
        <w:t>94</w:t>
      </w:r>
      <w:r>
        <w:fldChar w:fldCharType="end"/>
      </w:r>
    </w:p>
    <w:p w:rsidR="00EC75F7" w:rsidRDefault="00EC75F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_Toc11338646 \h </w:instrText>
      </w:r>
      <w:r>
        <w:fldChar w:fldCharType="separate"/>
      </w:r>
      <w:r>
        <w:t>95</w:t>
      </w:r>
      <w:r>
        <w:fldChar w:fldCharType="end"/>
      </w:r>
    </w:p>
    <w:p w:rsidR="00EC75F7" w:rsidRDefault="00EC75F7">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_Toc11338647 \h </w:instrText>
      </w:r>
      <w:r>
        <w:fldChar w:fldCharType="separate"/>
      </w:r>
      <w:r>
        <w:t>95</w:t>
      </w:r>
      <w:r>
        <w:fldChar w:fldCharType="end"/>
      </w:r>
    </w:p>
    <w:p w:rsidR="00EC75F7" w:rsidRDefault="00EC75F7">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_Toc11338648 \h </w:instrText>
      </w:r>
      <w:r>
        <w:fldChar w:fldCharType="separate"/>
      </w:r>
      <w:r>
        <w:t>95</w:t>
      </w:r>
      <w:r>
        <w:fldChar w:fldCharType="end"/>
      </w:r>
    </w:p>
    <w:p w:rsidR="00EC75F7" w:rsidRDefault="00EC75F7">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_Toc11338649 \h </w:instrText>
      </w:r>
      <w:r>
        <w:fldChar w:fldCharType="separate"/>
      </w:r>
      <w:r>
        <w:t>95</w:t>
      </w:r>
      <w:r>
        <w:fldChar w:fldCharType="end"/>
      </w:r>
    </w:p>
    <w:p w:rsidR="00EC75F7" w:rsidRDefault="00EC75F7">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_Toc11338650 \h </w:instrText>
      </w:r>
      <w:r>
        <w:fldChar w:fldCharType="separate"/>
      </w:r>
      <w:r>
        <w:t>95</w:t>
      </w:r>
      <w:r>
        <w:fldChar w:fldCharType="end"/>
      </w:r>
    </w:p>
    <w:p w:rsidR="00EC75F7" w:rsidRDefault="00EC75F7">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_Toc11338651 \h </w:instrText>
      </w:r>
      <w:r>
        <w:fldChar w:fldCharType="separate"/>
      </w:r>
      <w:r>
        <w:t>96</w:t>
      </w:r>
      <w:r>
        <w:fldChar w:fldCharType="end"/>
      </w:r>
    </w:p>
    <w:p w:rsidR="00EC75F7" w:rsidRDefault="00EC75F7">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_Toc11338652 \h </w:instrText>
      </w:r>
      <w:r>
        <w:fldChar w:fldCharType="separate"/>
      </w:r>
      <w:r>
        <w:t>97</w:t>
      </w:r>
      <w:r>
        <w:fldChar w:fldCharType="end"/>
      </w:r>
    </w:p>
    <w:p w:rsidR="00EC75F7" w:rsidRDefault="00EC75F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_Toc11338653 \h </w:instrText>
      </w:r>
      <w:r>
        <w:fldChar w:fldCharType="separate"/>
      </w:r>
      <w:r>
        <w:t>97</w:t>
      </w:r>
      <w:r>
        <w:fldChar w:fldCharType="end"/>
      </w:r>
    </w:p>
    <w:p w:rsidR="00EC75F7" w:rsidRDefault="00EC75F7">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_Toc11338654 \h </w:instrText>
      </w:r>
      <w:r>
        <w:fldChar w:fldCharType="separate"/>
      </w:r>
      <w:r>
        <w:t>97</w:t>
      </w:r>
      <w:r>
        <w:fldChar w:fldCharType="end"/>
      </w:r>
    </w:p>
    <w:p w:rsidR="00EC75F7" w:rsidRDefault="00EC75F7">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_Toc11338655 \h </w:instrText>
      </w:r>
      <w:r>
        <w:fldChar w:fldCharType="separate"/>
      </w:r>
      <w:r>
        <w:t>97</w:t>
      </w:r>
      <w:r>
        <w:fldChar w:fldCharType="end"/>
      </w:r>
    </w:p>
    <w:p w:rsidR="00EC75F7" w:rsidRDefault="00EC75F7">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_Toc11338656 \h </w:instrText>
      </w:r>
      <w:r>
        <w:fldChar w:fldCharType="separate"/>
      </w:r>
      <w:r>
        <w:t>97</w:t>
      </w:r>
      <w:r>
        <w:fldChar w:fldCharType="end"/>
      </w:r>
    </w:p>
    <w:p w:rsidR="00EC75F7" w:rsidRDefault="00EC75F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_Toc11338657 \h </w:instrText>
      </w:r>
      <w:r>
        <w:fldChar w:fldCharType="separate"/>
      </w:r>
      <w:r>
        <w:t>97</w:t>
      </w:r>
      <w:r>
        <w:fldChar w:fldCharType="end"/>
      </w:r>
    </w:p>
    <w:p w:rsidR="00EC75F7" w:rsidRDefault="00EC75F7">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_Toc11338658 \h </w:instrText>
      </w:r>
      <w:r>
        <w:fldChar w:fldCharType="separate"/>
      </w:r>
      <w:r>
        <w:t>97</w:t>
      </w:r>
      <w:r>
        <w:fldChar w:fldCharType="end"/>
      </w:r>
    </w:p>
    <w:p w:rsidR="00EC75F7" w:rsidRDefault="00EC75F7">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_Toc11338659 \h </w:instrText>
      </w:r>
      <w:r>
        <w:fldChar w:fldCharType="separate"/>
      </w:r>
      <w:r>
        <w:t>98</w:t>
      </w:r>
      <w:r>
        <w:fldChar w:fldCharType="end"/>
      </w:r>
    </w:p>
    <w:p w:rsidR="00EC75F7" w:rsidRDefault="00EC75F7">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_Toc11338660 \h </w:instrText>
      </w:r>
      <w:r>
        <w:fldChar w:fldCharType="separate"/>
      </w:r>
      <w:r>
        <w:t>98</w:t>
      </w:r>
      <w:r>
        <w:fldChar w:fldCharType="end"/>
      </w:r>
    </w:p>
    <w:p w:rsidR="00EC75F7" w:rsidRDefault="00EC75F7">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_Toc11338661 \h </w:instrText>
      </w:r>
      <w:r>
        <w:fldChar w:fldCharType="separate"/>
      </w:r>
      <w:r>
        <w:t>98</w:t>
      </w:r>
      <w:r>
        <w:fldChar w:fldCharType="end"/>
      </w:r>
    </w:p>
    <w:p w:rsidR="00EC75F7" w:rsidRDefault="00EC75F7">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_Toc11338662 \h </w:instrText>
      </w:r>
      <w:r>
        <w:fldChar w:fldCharType="separate"/>
      </w:r>
      <w:r>
        <w:t>99</w:t>
      </w:r>
      <w:r>
        <w:fldChar w:fldCharType="end"/>
      </w:r>
    </w:p>
    <w:p w:rsidR="00EC75F7" w:rsidRDefault="00EC75F7">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_Toc11338663 \h </w:instrText>
      </w:r>
      <w:r>
        <w:fldChar w:fldCharType="separate"/>
      </w:r>
      <w:r>
        <w:t>99</w:t>
      </w:r>
      <w:r>
        <w:fldChar w:fldCharType="end"/>
      </w:r>
    </w:p>
    <w:p w:rsidR="00EC75F7" w:rsidRDefault="00EC75F7">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_Toc11338664 \h </w:instrText>
      </w:r>
      <w:r>
        <w:fldChar w:fldCharType="separate"/>
      </w:r>
      <w:r>
        <w:t>99</w:t>
      </w:r>
      <w:r>
        <w:fldChar w:fldCharType="end"/>
      </w:r>
    </w:p>
    <w:p w:rsidR="00EC75F7" w:rsidRDefault="00EC75F7">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_Toc11338665 \h </w:instrText>
      </w:r>
      <w:r>
        <w:fldChar w:fldCharType="separate"/>
      </w:r>
      <w:r>
        <w:t>99</w:t>
      </w:r>
      <w:r>
        <w:fldChar w:fldCharType="end"/>
      </w:r>
    </w:p>
    <w:p w:rsidR="00EC75F7" w:rsidRDefault="00EC75F7">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_Toc11338666 \h </w:instrText>
      </w:r>
      <w:r>
        <w:fldChar w:fldCharType="separate"/>
      </w:r>
      <w:r>
        <w:t>99</w:t>
      </w:r>
      <w:r>
        <w:fldChar w:fldCharType="end"/>
      </w:r>
    </w:p>
    <w:p w:rsidR="00EC75F7" w:rsidRDefault="00EC75F7">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_Toc11338667 \h </w:instrText>
      </w:r>
      <w:r>
        <w:fldChar w:fldCharType="separate"/>
      </w:r>
      <w:r>
        <w:t>100</w:t>
      </w:r>
      <w:r>
        <w:fldChar w:fldCharType="end"/>
      </w:r>
    </w:p>
    <w:p w:rsidR="00EC75F7" w:rsidRDefault="00EC75F7">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_Toc11338668 \h </w:instrText>
      </w:r>
      <w:r>
        <w:fldChar w:fldCharType="separate"/>
      </w:r>
      <w:r>
        <w:t>100</w:t>
      </w:r>
      <w:r>
        <w:fldChar w:fldCharType="end"/>
      </w:r>
    </w:p>
    <w:p w:rsidR="00EC75F7" w:rsidRDefault="00EC75F7">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_Toc11338669 \h </w:instrText>
      </w:r>
      <w:r>
        <w:fldChar w:fldCharType="separate"/>
      </w:r>
      <w:r>
        <w:t>101</w:t>
      </w:r>
      <w:r>
        <w:fldChar w:fldCharType="end"/>
      </w:r>
    </w:p>
    <w:p w:rsidR="00EC75F7" w:rsidRDefault="00EC75F7">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_Toc11338670 \h </w:instrText>
      </w:r>
      <w:r>
        <w:fldChar w:fldCharType="separate"/>
      </w:r>
      <w:r>
        <w:t>101</w:t>
      </w:r>
      <w:r>
        <w:fldChar w:fldCharType="end"/>
      </w:r>
    </w:p>
    <w:p w:rsidR="00EC75F7" w:rsidRDefault="00EC75F7">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_Toc11338671 \h </w:instrText>
      </w:r>
      <w:r>
        <w:fldChar w:fldCharType="separate"/>
      </w:r>
      <w:r>
        <w:t>101</w:t>
      </w:r>
      <w:r>
        <w:fldChar w:fldCharType="end"/>
      </w:r>
    </w:p>
    <w:p w:rsidR="00EC75F7" w:rsidRDefault="00EC75F7">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_Toc11338672 \h </w:instrText>
      </w:r>
      <w:r>
        <w:fldChar w:fldCharType="separate"/>
      </w:r>
      <w:r>
        <w:t>101</w:t>
      </w:r>
      <w:r>
        <w:fldChar w:fldCharType="end"/>
      </w:r>
    </w:p>
    <w:p w:rsidR="00EC75F7" w:rsidRDefault="00EC75F7">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_Toc11338673 \h </w:instrText>
      </w:r>
      <w:r>
        <w:fldChar w:fldCharType="separate"/>
      </w:r>
      <w:r>
        <w:t>101</w:t>
      </w:r>
      <w:r>
        <w:fldChar w:fldCharType="end"/>
      </w:r>
    </w:p>
    <w:p w:rsidR="00EC75F7" w:rsidRDefault="00EC75F7">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_Toc11338674 \h </w:instrText>
      </w:r>
      <w:r>
        <w:fldChar w:fldCharType="separate"/>
      </w:r>
      <w:r>
        <w:t>102</w:t>
      </w:r>
      <w:r>
        <w:fldChar w:fldCharType="end"/>
      </w:r>
    </w:p>
    <w:p w:rsidR="00EC75F7" w:rsidRDefault="00EC75F7">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_Toc11338675 \h </w:instrText>
      </w:r>
      <w:r>
        <w:fldChar w:fldCharType="separate"/>
      </w:r>
      <w:r>
        <w:t>102</w:t>
      </w:r>
      <w:r>
        <w:fldChar w:fldCharType="end"/>
      </w:r>
    </w:p>
    <w:p w:rsidR="00EC75F7" w:rsidRDefault="00EC75F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_Toc11338676 \h </w:instrText>
      </w:r>
      <w:r>
        <w:fldChar w:fldCharType="separate"/>
      </w:r>
      <w:r>
        <w:t>103</w:t>
      </w:r>
      <w:r>
        <w:fldChar w:fldCharType="end"/>
      </w:r>
    </w:p>
    <w:p w:rsidR="00EC75F7" w:rsidRDefault="00EC75F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_Toc11338677 \h </w:instrText>
      </w:r>
      <w:r>
        <w:fldChar w:fldCharType="separate"/>
      </w:r>
      <w:r>
        <w:t>103</w:t>
      </w:r>
      <w:r>
        <w:fldChar w:fldCharType="end"/>
      </w:r>
    </w:p>
    <w:p w:rsidR="00EC75F7" w:rsidRDefault="00EC75F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_Toc11338678 \h </w:instrText>
      </w:r>
      <w:r>
        <w:fldChar w:fldCharType="separate"/>
      </w:r>
      <w:r>
        <w:t>103</w:t>
      </w:r>
      <w:r>
        <w:fldChar w:fldCharType="end"/>
      </w:r>
    </w:p>
    <w:p w:rsidR="00EC75F7" w:rsidRDefault="00EC75F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_Toc11338679 \h </w:instrText>
      </w:r>
      <w:r>
        <w:fldChar w:fldCharType="separate"/>
      </w:r>
      <w:r>
        <w:t>103</w:t>
      </w:r>
      <w:r>
        <w:fldChar w:fldCharType="end"/>
      </w:r>
    </w:p>
    <w:p w:rsidR="00EC75F7" w:rsidRDefault="00EC75F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_Toc11338680 \h </w:instrText>
      </w:r>
      <w:r>
        <w:fldChar w:fldCharType="separate"/>
      </w:r>
      <w:r>
        <w:t>104</w:t>
      </w:r>
      <w:r>
        <w:fldChar w:fldCharType="end"/>
      </w:r>
    </w:p>
    <w:p w:rsidR="00EC75F7" w:rsidRDefault="00EC75F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_Toc11338681 \h </w:instrText>
      </w:r>
      <w:r>
        <w:fldChar w:fldCharType="separate"/>
      </w:r>
      <w:r>
        <w:t>104</w:t>
      </w:r>
      <w:r>
        <w:fldChar w:fldCharType="end"/>
      </w:r>
    </w:p>
    <w:p w:rsidR="00EC75F7" w:rsidRDefault="00EC75F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_Toc11338682 \h </w:instrText>
      </w:r>
      <w:r>
        <w:fldChar w:fldCharType="separate"/>
      </w:r>
      <w:r>
        <w:t>104</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6.2.6.2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_Toc11338683 \h </w:instrText>
      </w:r>
      <w:r>
        <w:fldChar w:fldCharType="separate"/>
      </w:r>
      <w:r>
        <w:t>105</w:t>
      </w:r>
      <w:r>
        <w:fldChar w:fldCharType="end"/>
      </w:r>
    </w:p>
    <w:p w:rsidR="00EC75F7" w:rsidRDefault="00EC75F7">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_Toc11338684 \h </w:instrText>
      </w:r>
      <w:r>
        <w:fldChar w:fldCharType="separate"/>
      </w:r>
      <w:r>
        <w:t>105</w:t>
      </w:r>
      <w:r>
        <w:fldChar w:fldCharType="end"/>
      </w:r>
    </w:p>
    <w:p w:rsidR="00EC75F7" w:rsidRDefault="00EC75F7">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_Toc11338685 \h </w:instrText>
      </w:r>
      <w:r>
        <w:fldChar w:fldCharType="separate"/>
      </w:r>
      <w:r>
        <w:t>106</w:t>
      </w:r>
      <w:r>
        <w:fldChar w:fldCharType="end"/>
      </w:r>
    </w:p>
    <w:p w:rsidR="00EC75F7" w:rsidRDefault="00EC75F7">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_Toc11338686 \h </w:instrText>
      </w:r>
      <w:r>
        <w:fldChar w:fldCharType="separate"/>
      </w:r>
      <w:r>
        <w:t>109</w:t>
      </w:r>
      <w:r>
        <w:fldChar w:fldCharType="end"/>
      </w:r>
    </w:p>
    <w:p w:rsidR="00EC75F7" w:rsidRDefault="00EC75F7">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_Toc11338687 \h </w:instrText>
      </w:r>
      <w:r>
        <w:fldChar w:fldCharType="separate"/>
      </w:r>
      <w:r>
        <w:t>111</w:t>
      </w:r>
      <w:r>
        <w:fldChar w:fldCharType="end"/>
      </w:r>
    </w:p>
    <w:p w:rsidR="00EC75F7" w:rsidRDefault="00EC75F7">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_Toc11338688 \h </w:instrText>
      </w:r>
      <w:r>
        <w:fldChar w:fldCharType="separate"/>
      </w:r>
      <w:r>
        <w:t>111</w:t>
      </w:r>
      <w:r>
        <w:fldChar w:fldCharType="end"/>
      </w:r>
    </w:p>
    <w:p w:rsidR="00EC75F7" w:rsidRDefault="00EC75F7">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_Toc11338689 \h </w:instrText>
      </w:r>
      <w:r>
        <w:fldChar w:fldCharType="separate"/>
      </w:r>
      <w:r>
        <w:t>111</w:t>
      </w:r>
      <w:r>
        <w:fldChar w:fldCharType="end"/>
      </w:r>
    </w:p>
    <w:p w:rsidR="00EC75F7" w:rsidRDefault="00EC75F7">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_Toc11338690 \h </w:instrText>
      </w:r>
      <w:r>
        <w:fldChar w:fldCharType="separate"/>
      </w:r>
      <w:r>
        <w:t>111</w:t>
      </w:r>
      <w:r>
        <w:fldChar w:fldCharType="end"/>
      </w:r>
    </w:p>
    <w:p w:rsidR="00EC75F7" w:rsidRDefault="00EC75F7">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_Toc11338691 \h </w:instrText>
      </w:r>
      <w:r>
        <w:fldChar w:fldCharType="separate"/>
      </w:r>
      <w:r>
        <w:t>112</w:t>
      </w:r>
      <w:r>
        <w:fldChar w:fldCharType="end"/>
      </w:r>
    </w:p>
    <w:p w:rsidR="00EC75F7" w:rsidRDefault="00EC75F7">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_Toc11338692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_Toc11338693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_Toc11338694 \h </w:instrText>
      </w:r>
      <w:r>
        <w:fldChar w:fldCharType="separate"/>
      </w:r>
      <w:r>
        <w:t>113</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6.2.6.3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_Toc11338695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_Toc11338696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lastRenderedPageBreak/>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_Toc11338697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_Toc11338698 \h </w:instrText>
      </w:r>
      <w:r>
        <w:fldChar w:fldCharType="separate"/>
      </w:r>
      <w:r>
        <w:t>113</w:t>
      </w:r>
      <w:r>
        <w:fldChar w:fldCharType="end"/>
      </w:r>
    </w:p>
    <w:p w:rsidR="00EC75F7" w:rsidRDefault="00EC75F7">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_Toc11338699 \h </w:instrText>
      </w:r>
      <w:r>
        <w:fldChar w:fldCharType="separate"/>
      </w:r>
      <w:r>
        <w:t>114</w:t>
      </w:r>
      <w:r>
        <w:fldChar w:fldCharType="end"/>
      </w:r>
    </w:p>
    <w:p w:rsidR="00EC75F7" w:rsidRDefault="00EC75F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_Toc11338700 \h </w:instrText>
      </w:r>
      <w:r>
        <w:fldChar w:fldCharType="separate"/>
      </w:r>
      <w:r>
        <w:t>114</w:t>
      </w:r>
      <w:r>
        <w:fldChar w:fldCharType="end"/>
      </w:r>
    </w:p>
    <w:p w:rsidR="00EC75F7" w:rsidRDefault="00EC75F7">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_Toc11338701 \h </w:instrText>
      </w:r>
      <w:r>
        <w:fldChar w:fldCharType="separate"/>
      </w:r>
      <w:r>
        <w:t>114</w:t>
      </w:r>
      <w:r>
        <w:fldChar w:fldCharType="end"/>
      </w:r>
    </w:p>
    <w:p w:rsidR="00EC75F7" w:rsidRDefault="00EC75F7">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_Toc11338702 \h </w:instrText>
      </w:r>
      <w:r>
        <w:fldChar w:fldCharType="separate"/>
      </w:r>
      <w:r>
        <w:t>114</w:t>
      </w:r>
      <w:r>
        <w:fldChar w:fldCharType="end"/>
      </w:r>
    </w:p>
    <w:p w:rsidR="00EC75F7" w:rsidRDefault="00EC75F7">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_Toc11338703 \h </w:instrText>
      </w:r>
      <w:r>
        <w:fldChar w:fldCharType="separate"/>
      </w:r>
      <w:r>
        <w:t>114</w:t>
      </w:r>
      <w:r>
        <w:fldChar w:fldCharType="end"/>
      </w:r>
    </w:p>
    <w:p w:rsidR="00EC75F7" w:rsidRDefault="00EC75F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_Toc11338704 \h </w:instrText>
      </w:r>
      <w:r>
        <w:fldChar w:fldCharType="separate"/>
      </w:r>
      <w:r>
        <w:t>115</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6.2.9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_Toc11338705 \h </w:instrText>
      </w:r>
      <w:r>
        <w:fldChar w:fldCharType="separate"/>
      </w:r>
      <w:r>
        <w:t>115</w:t>
      </w:r>
      <w:r>
        <w:fldChar w:fldCharType="end"/>
      </w:r>
    </w:p>
    <w:p w:rsidR="00EC75F7" w:rsidRDefault="00EC75F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_Toc11338706 \h </w:instrText>
      </w:r>
      <w:r>
        <w:fldChar w:fldCharType="separate"/>
      </w:r>
      <w:r>
        <w:t>115</w:t>
      </w:r>
      <w:r>
        <w:fldChar w:fldCharType="end"/>
      </w:r>
    </w:p>
    <w:p w:rsidR="00EC75F7" w:rsidRDefault="00EC75F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_Toc11338707 \h </w:instrText>
      </w:r>
      <w:r>
        <w:fldChar w:fldCharType="separate"/>
      </w:r>
      <w:r>
        <w:t>115</w:t>
      </w:r>
      <w:r>
        <w:fldChar w:fldCharType="end"/>
      </w:r>
    </w:p>
    <w:p w:rsidR="00EC75F7" w:rsidRDefault="00EC75F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_Toc11338708 \h </w:instrText>
      </w:r>
      <w:r>
        <w:fldChar w:fldCharType="separate"/>
      </w:r>
      <w:r>
        <w:t>116</w:t>
      </w:r>
      <w:r>
        <w:fldChar w:fldCharType="end"/>
      </w:r>
    </w:p>
    <w:p w:rsidR="00EC75F7" w:rsidRDefault="00EC75F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_Toc11338709 \h </w:instrText>
      </w:r>
      <w:r>
        <w:fldChar w:fldCharType="separate"/>
      </w:r>
      <w:r>
        <w:t>116</w:t>
      </w:r>
      <w:r>
        <w:fldChar w:fldCharType="end"/>
      </w:r>
    </w:p>
    <w:p w:rsidR="00EC75F7" w:rsidRDefault="00EC75F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_Toc11338710 \h </w:instrText>
      </w:r>
      <w:r>
        <w:fldChar w:fldCharType="separate"/>
      </w:r>
      <w:r>
        <w:t>116</w:t>
      </w:r>
      <w:r>
        <w:fldChar w:fldCharType="end"/>
      </w:r>
    </w:p>
    <w:p w:rsidR="00EC75F7" w:rsidRDefault="00EC75F7">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_Toc11338711 \h </w:instrText>
      </w:r>
      <w:r>
        <w:fldChar w:fldCharType="separate"/>
      </w:r>
      <w:r>
        <w:t>116</w:t>
      </w:r>
      <w:r>
        <w:fldChar w:fldCharType="end"/>
      </w:r>
    </w:p>
    <w:p w:rsidR="00EC75F7" w:rsidRDefault="00EC75F7">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_Toc11338712 \h </w:instrText>
      </w:r>
      <w:r>
        <w:fldChar w:fldCharType="separate"/>
      </w:r>
      <w:r>
        <w:t>116</w:t>
      </w:r>
      <w:r>
        <w:fldChar w:fldCharType="end"/>
      </w:r>
    </w:p>
    <w:p w:rsidR="00EC75F7" w:rsidRDefault="00EC75F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_Toc11338713 \h </w:instrText>
      </w:r>
      <w:r>
        <w:fldChar w:fldCharType="separate"/>
      </w:r>
      <w:r>
        <w:t>116</w:t>
      </w:r>
      <w:r>
        <w:fldChar w:fldCharType="end"/>
      </w:r>
    </w:p>
    <w:p w:rsidR="00EC75F7" w:rsidRDefault="00EC75F7">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_Toc11338714 \h </w:instrText>
      </w:r>
      <w:r>
        <w:fldChar w:fldCharType="separate"/>
      </w:r>
      <w:r>
        <w:t>116</w:t>
      </w:r>
      <w:r>
        <w:fldChar w:fldCharType="end"/>
      </w:r>
    </w:p>
    <w:p w:rsidR="00EC75F7" w:rsidRDefault="00EC75F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_Toc11338715 \h </w:instrText>
      </w:r>
      <w:r>
        <w:fldChar w:fldCharType="separate"/>
      </w:r>
      <w:r>
        <w:t>116</w:t>
      </w:r>
      <w:r>
        <w:fldChar w:fldCharType="end"/>
      </w:r>
    </w:p>
    <w:p w:rsidR="00EC75F7" w:rsidRDefault="00EC75F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_Toc11338716 \h </w:instrText>
      </w:r>
      <w:r>
        <w:fldChar w:fldCharType="separate"/>
      </w:r>
      <w:r>
        <w:t>116</w:t>
      </w:r>
      <w:r>
        <w:fldChar w:fldCharType="end"/>
      </w:r>
    </w:p>
    <w:p w:rsidR="00EC75F7" w:rsidRDefault="00EC75F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_Toc11338717 \h </w:instrText>
      </w:r>
      <w:r>
        <w:fldChar w:fldCharType="separate"/>
      </w:r>
      <w:r>
        <w:t>117</w:t>
      </w:r>
      <w:r>
        <w:fldChar w:fldCharType="end"/>
      </w:r>
    </w:p>
    <w:p w:rsidR="00EC75F7" w:rsidRDefault="00EC75F7">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_Toc11338718 \h </w:instrText>
      </w:r>
      <w:r>
        <w:fldChar w:fldCharType="separate"/>
      </w:r>
      <w:r>
        <w:t>117</w:t>
      </w:r>
      <w:r>
        <w:fldChar w:fldCharType="end"/>
      </w:r>
    </w:p>
    <w:p w:rsidR="00EC75F7" w:rsidRDefault="00EC75F7">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_Toc11338719 \h </w:instrText>
      </w:r>
      <w:r>
        <w:fldChar w:fldCharType="separate"/>
      </w:r>
      <w:r>
        <w:t>117</w:t>
      </w:r>
      <w:r>
        <w:fldChar w:fldCharType="end"/>
      </w:r>
    </w:p>
    <w:p w:rsidR="00EC75F7" w:rsidRDefault="00EC75F7">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_Toc11338720 \h </w:instrText>
      </w:r>
      <w:r>
        <w:fldChar w:fldCharType="separate"/>
      </w:r>
      <w:r>
        <w:t>117</w:t>
      </w:r>
      <w:r>
        <w:fldChar w:fldCharType="end"/>
      </w:r>
    </w:p>
    <w:p w:rsidR="00EC75F7" w:rsidRDefault="00EC75F7">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_Toc11338721 \h </w:instrText>
      </w:r>
      <w:r>
        <w:fldChar w:fldCharType="separate"/>
      </w:r>
      <w:r>
        <w:t>118</w:t>
      </w:r>
      <w:r>
        <w:fldChar w:fldCharType="end"/>
      </w:r>
    </w:p>
    <w:p w:rsidR="00EC75F7" w:rsidRDefault="00EC75F7">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_Toc11338722 \h </w:instrText>
      </w:r>
      <w:r>
        <w:fldChar w:fldCharType="separate"/>
      </w:r>
      <w:r>
        <w:t>118</w:t>
      </w:r>
      <w:r>
        <w:fldChar w:fldCharType="end"/>
      </w:r>
    </w:p>
    <w:p w:rsidR="00EC75F7" w:rsidRDefault="00EC75F7">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_Toc11338723 \h </w:instrText>
      </w:r>
      <w:r>
        <w:fldChar w:fldCharType="separate"/>
      </w:r>
      <w:r>
        <w:t>118</w:t>
      </w:r>
      <w:r>
        <w:fldChar w:fldCharType="end"/>
      </w:r>
    </w:p>
    <w:p w:rsidR="00EC75F7" w:rsidRDefault="00EC75F7">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_Toc11338724 \h </w:instrText>
      </w:r>
      <w:r>
        <w:fldChar w:fldCharType="separate"/>
      </w:r>
      <w:r>
        <w:t>118</w:t>
      </w:r>
      <w:r>
        <w:fldChar w:fldCharType="end"/>
      </w:r>
    </w:p>
    <w:p w:rsidR="00EC75F7" w:rsidRDefault="00EC75F7">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_Toc11338725 \h </w:instrText>
      </w:r>
      <w:r>
        <w:fldChar w:fldCharType="separate"/>
      </w:r>
      <w:r>
        <w:t>118</w:t>
      </w:r>
      <w:r>
        <w:fldChar w:fldCharType="end"/>
      </w:r>
    </w:p>
    <w:p w:rsidR="00EC75F7" w:rsidRDefault="00EC75F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_Toc11338726 \h </w:instrText>
      </w:r>
      <w:r>
        <w:fldChar w:fldCharType="separate"/>
      </w:r>
      <w:r>
        <w:t>119</w:t>
      </w:r>
      <w:r>
        <w:fldChar w:fldCharType="end"/>
      </w:r>
    </w:p>
    <w:p w:rsidR="00EC75F7" w:rsidRDefault="00EC75F7">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_Toc11338727 \h </w:instrText>
      </w:r>
      <w:r>
        <w:fldChar w:fldCharType="separate"/>
      </w:r>
      <w:r>
        <w:t>119</w:t>
      </w:r>
      <w:r>
        <w:fldChar w:fldCharType="end"/>
      </w:r>
    </w:p>
    <w:p w:rsidR="00EC75F7" w:rsidRDefault="00EC75F7">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_Toc11338728 \h </w:instrText>
      </w:r>
      <w:r>
        <w:fldChar w:fldCharType="separate"/>
      </w:r>
      <w:r>
        <w:t>119</w:t>
      </w:r>
      <w:r>
        <w:fldChar w:fldCharType="end"/>
      </w:r>
    </w:p>
    <w:p w:rsidR="00EC75F7" w:rsidRDefault="00EC75F7">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_Toc11338729 \h </w:instrText>
      </w:r>
      <w:r>
        <w:fldChar w:fldCharType="separate"/>
      </w:r>
      <w:r>
        <w:t>119</w:t>
      </w:r>
      <w:r>
        <w:fldChar w:fldCharType="end"/>
      </w:r>
    </w:p>
    <w:p w:rsidR="00EC75F7" w:rsidRDefault="00EC75F7">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_Toc11338730 \h </w:instrText>
      </w:r>
      <w:r>
        <w:fldChar w:fldCharType="separate"/>
      </w:r>
      <w:r>
        <w:t>119</w:t>
      </w:r>
      <w:r>
        <w:fldChar w:fldCharType="end"/>
      </w:r>
    </w:p>
    <w:p w:rsidR="00EC75F7" w:rsidRDefault="00EC75F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_Toc11338731 \h </w:instrText>
      </w:r>
      <w:r>
        <w:fldChar w:fldCharType="separate"/>
      </w:r>
      <w:r>
        <w:t>119</w:t>
      </w:r>
      <w:r>
        <w:fldChar w:fldCharType="end"/>
      </w:r>
    </w:p>
    <w:p w:rsidR="00EC75F7" w:rsidRDefault="00EC75F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_Toc11338732 \h </w:instrText>
      </w:r>
      <w:r>
        <w:fldChar w:fldCharType="separate"/>
      </w:r>
      <w:r>
        <w:t>120</w:t>
      </w:r>
      <w:r>
        <w:fldChar w:fldCharType="end"/>
      </w:r>
    </w:p>
    <w:p w:rsidR="00EC75F7" w:rsidRDefault="00EC75F7">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_Toc11338733 \h </w:instrText>
      </w:r>
      <w:r>
        <w:fldChar w:fldCharType="separate"/>
      </w:r>
      <w:r>
        <w:t>120</w:t>
      </w:r>
      <w:r>
        <w:fldChar w:fldCharType="end"/>
      </w:r>
    </w:p>
    <w:p w:rsidR="00EC75F7" w:rsidRDefault="00EC75F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_Toc11338734 \h </w:instrText>
      </w:r>
      <w:r>
        <w:fldChar w:fldCharType="separate"/>
      </w:r>
      <w:r>
        <w:t>120</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6.3.6.2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_Toc11338735 \h </w:instrText>
      </w:r>
      <w:r>
        <w:fldChar w:fldCharType="separate"/>
      </w:r>
      <w:r>
        <w:t>120</w:t>
      </w:r>
      <w:r>
        <w:fldChar w:fldCharType="end"/>
      </w:r>
    </w:p>
    <w:p w:rsidR="00EC75F7" w:rsidRDefault="00EC75F7">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_Toc11338736 \h </w:instrText>
      </w:r>
      <w:r>
        <w:fldChar w:fldCharType="separate"/>
      </w:r>
      <w:r>
        <w:t>120</w:t>
      </w:r>
      <w:r>
        <w:fldChar w:fldCharType="end"/>
      </w:r>
    </w:p>
    <w:p w:rsidR="00EC75F7" w:rsidRDefault="00EC75F7">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_Toc11338737 \h </w:instrText>
      </w:r>
      <w:r>
        <w:fldChar w:fldCharType="separate"/>
      </w:r>
      <w:r>
        <w:t>120</w:t>
      </w:r>
      <w:r>
        <w:fldChar w:fldCharType="end"/>
      </w:r>
    </w:p>
    <w:p w:rsidR="00EC75F7" w:rsidRDefault="00EC75F7">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_Toc11338738 \h </w:instrText>
      </w:r>
      <w:r>
        <w:fldChar w:fldCharType="separate"/>
      </w:r>
      <w:r>
        <w:t>121</w:t>
      </w:r>
      <w:r>
        <w:fldChar w:fldCharType="end"/>
      </w:r>
    </w:p>
    <w:p w:rsidR="00EC75F7" w:rsidRDefault="00EC75F7">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_Toc11338739 \h </w:instrText>
      </w:r>
      <w:r>
        <w:fldChar w:fldCharType="separate"/>
      </w:r>
      <w:r>
        <w:t>121</w:t>
      </w:r>
      <w:r>
        <w:fldChar w:fldCharType="end"/>
      </w:r>
    </w:p>
    <w:p w:rsidR="00EC75F7" w:rsidRDefault="00EC75F7">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_Toc11338740 \h </w:instrText>
      </w:r>
      <w:r>
        <w:fldChar w:fldCharType="separate"/>
      </w:r>
      <w:r>
        <w:t>121</w:t>
      </w:r>
      <w:r>
        <w:fldChar w:fldCharType="end"/>
      </w:r>
    </w:p>
    <w:p w:rsidR="00EC75F7" w:rsidRDefault="00EC75F7">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_Toc11338741 \h </w:instrText>
      </w:r>
      <w:r>
        <w:fldChar w:fldCharType="separate"/>
      </w:r>
      <w:r>
        <w:t>121</w:t>
      </w:r>
      <w:r>
        <w:fldChar w:fldCharType="end"/>
      </w:r>
    </w:p>
    <w:p w:rsidR="00EC75F7" w:rsidRDefault="00EC75F7">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_Toc11338742 \h </w:instrText>
      </w:r>
      <w:r>
        <w:fldChar w:fldCharType="separate"/>
      </w:r>
      <w:r>
        <w:t>121</w:t>
      </w:r>
      <w:r>
        <w:fldChar w:fldCharType="end"/>
      </w:r>
    </w:p>
    <w:p w:rsidR="00EC75F7" w:rsidRDefault="00EC75F7">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_Toc11338743 \h </w:instrText>
      </w:r>
      <w:r>
        <w:fldChar w:fldCharType="separate"/>
      </w:r>
      <w:r>
        <w:t>122</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6.3.6.3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_Toc11338744 \h </w:instrText>
      </w:r>
      <w:r>
        <w:fldChar w:fldCharType="separate"/>
      </w:r>
      <w:r>
        <w:t>122</w:t>
      </w:r>
      <w:r>
        <w:fldChar w:fldCharType="end"/>
      </w:r>
    </w:p>
    <w:p w:rsidR="00EC75F7" w:rsidRDefault="00EC75F7">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_Toc11338745 \h </w:instrText>
      </w:r>
      <w:r>
        <w:fldChar w:fldCharType="separate"/>
      </w:r>
      <w:r>
        <w:t>122</w:t>
      </w:r>
      <w:r>
        <w:fldChar w:fldCharType="end"/>
      </w:r>
    </w:p>
    <w:p w:rsidR="00EC75F7" w:rsidRDefault="00EC75F7">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_Toc11338746 \h </w:instrText>
      </w:r>
      <w:r>
        <w:fldChar w:fldCharType="separate"/>
      </w:r>
      <w:r>
        <w:t>122</w:t>
      </w:r>
      <w:r>
        <w:fldChar w:fldCharType="end"/>
      </w:r>
    </w:p>
    <w:p w:rsidR="00EC75F7" w:rsidRDefault="00EC75F7">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_Toc11338747 \h </w:instrText>
      </w:r>
      <w:r>
        <w:fldChar w:fldCharType="separate"/>
      </w:r>
      <w:r>
        <w:t>122</w:t>
      </w:r>
      <w:r>
        <w:fldChar w:fldCharType="end"/>
      </w:r>
    </w:p>
    <w:p w:rsidR="00EC75F7" w:rsidRDefault="00EC75F7">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_Toc11338748 \h </w:instrText>
      </w:r>
      <w:r>
        <w:fldChar w:fldCharType="separate"/>
      </w:r>
      <w:r>
        <w:t>122</w:t>
      </w:r>
      <w:r>
        <w:fldChar w:fldCharType="end"/>
      </w:r>
    </w:p>
    <w:p w:rsidR="00EC75F7" w:rsidRDefault="00EC75F7">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_Toc11338749 \h </w:instrText>
      </w:r>
      <w:r>
        <w:fldChar w:fldCharType="separate"/>
      </w:r>
      <w:r>
        <w:t>123</w:t>
      </w:r>
      <w:r>
        <w:fldChar w:fldCharType="end"/>
      </w:r>
    </w:p>
    <w:p w:rsidR="00EC75F7" w:rsidRDefault="00EC75F7">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_Toc11338750 \h </w:instrText>
      </w:r>
      <w:r>
        <w:fldChar w:fldCharType="separate"/>
      </w:r>
      <w:r>
        <w:t>123</w:t>
      </w:r>
      <w:r>
        <w:fldChar w:fldCharType="end"/>
      </w:r>
    </w:p>
    <w:p w:rsidR="00EC75F7" w:rsidRDefault="00EC75F7">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_Toc11338751 \h </w:instrText>
      </w:r>
      <w:r>
        <w:fldChar w:fldCharType="separate"/>
      </w:r>
      <w:r>
        <w:t>123</w:t>
      </w:r>
      <w:r>
        <w:fldChar w:fldCharType="end"/>
      </w:r>
    </w:p>
    <w:p w:rsidR="00EC75F7" w:rsidRDefault="00EC75F7">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_Toc11338752 \h </w:instrText>
      </w:r>
      <w:r>
        <w:fldChar w:fldCharType="separate"/>
      </w:r>
      <w:r>
        <w:t>123</w:t>
      </w:r>
      <w:r>
        <w:fldChar w:fldCharType="end"/>
      </w:r>
    </w:p>
    <w:p w:rsidR="00EC75F7" w:rsidRDefault="00EC75F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_Toc11338753 \h </w:instrText>
      </w:r>
      <w:r>
        <w:fldChar w:fldCharType="separate"/>
      </w:r>
      <w:r>
        <w:t>123</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6.3.9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_Toc11338754 \h </w:instrText>
      </w:r>
      <w:r>
        <w:fldChar w:fldCharType="separate"/>
      </w:r>
      <w:r>
        <w:t>123</w:t>
      </w:r>
      <w:r>
        <w:fldChar w:fldCharType="end"/>
      </w:r>
    </w:p>
    <w:p w:rsidR="00EC75F7" w:rsidRDefault="00EC75F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_Toc11338755 \h </w:instrText>
      </w:r>
      <w:r>
        <w:fldChar w:fldCharType="separate"/>
      </w:r>
      <w:r>
        <w:t>124</w:t>
      </w:r>
      <w:r>
        <w:fldChar w:fldCharType="end"/>
      </w:r>
    </w:p>
    <w:p w:rsidR="00EC75F7" w:rsidRDefault="00EC75F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_Toc11338756 \h </w:instrText>
      </w:r>
      <w:r>
        <w:fldChar w:fldCharType="separate"/>
      </w:r>
      <w:r>
        <w:t>124</w:t>
      </w:r>
      <w:r>
        <w:fldChar w:fldCharType="end"/>
      </w:r>
    </w:p>
    <w:p w:rsidR="00EC75F7" w:rsidRDefault="00EC75F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_Toc11338757 \h </w:instrText>
      </w:r>
      <w:r>
        <w:fldChar w:fldCharType="separate"/>
      </w:r>
      <w:r>
        <w:t>124</w:t>
      </w:r>
      <w:r>
        <w:fldChar w:fldCharType="end"/>
      </w:r>
    </w:p>
    <w:p w:rsidR="00EC75F7" w:rsidRDefault="00EC75F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_Toc11338758 \h </w:instrText>
      </w:r>
      <w:r>
        <w:fldChar w:fldCharType="separate"/>
      </w:r>
      <w:r>
        <w:t>124</w:t>
      </w:r>
      <w:r>
        <w:fldChar w:fldCharType="end"/>
      </w:r>
    </w:p>
    <w:p w:rsidR="00EC75F7" w:rsidRDefault="00EC75F7">
      <w:pPr>
        <w:pStyle w:val="TOC4"/>
        <w:rPr>
          <w:rFonts w:asciiTheme="minorHAnsi" w:eastAsiaTheme="minorEastAsia" w:hAnsiTheme="minorHAnsi" w:cstheme="minorBidi"/>
          <w:sz w:val="22"/>
          <w:szCs w:val="22"/>
          <w:lang w:eastAsia="en-GB"/>
        </w:rPr>
      </w:pPr>
      <w:r>
        <w:lastRenderedPageBreak/>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_Toc11338759 \h </w:instrText>
      </w:r>
      <w:r>
        <w:fldChar w:fldCharType="separate"/>
      </w:r>
      <w:r>
        <w:t>124</w:t>
      </w:r>
      <w:r>
        <w:fldChar w:fldCharType="end"/>
      </w:r>
    </w:p>
    <w:p w:rsidR="00EC75F7" w:rsidRDefault="00EC75F7">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_Toc11338760 \h </w:instrText>
      </w:r>
      <w:r>
        <w:fldChar w:fldCharType="separate"/>
      </w:r>
      <w:r>
        <w:t>124</w:t>
      </w:r>
      <w:r>
        <w:fldChar w:fldCharType="end"/>
      </w:r>
    </w:p>
    <w:p w:rsidR="00EC75F7" w:rsidRDefault="00EC75F7">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_Toc11338761 \h </w:instrText>
      </w:r>
      <w:r>
        <w:fldChar w:fldCharType="separate"/>
      </w:r>
      <w:r>
        <w:t>124</w:t>
      </w:r>
      <w:r>
        <w:fldChar w:fldCharType="end"/>
      </w:r>
    </w:p>
    <w:p w:rsidR="00EC75F7" w:rsidRDefault="00EC75F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_Toc11338762 \h </w:instrText>
      </w:r>
      <w:r>
        <w:fldChar w:fldCharType="separate"/>
      </w:r>
      <w:r>
        <w:t>124</w:t>
      </w:r>
      <w:r>
        <w:fldChar w:fldCharType="end"/>
      </w:r>
    </w:p>
    <w:p w:rsidR="00EC75F7" w:rsidRDefault="00EC75F7">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_Toc11338763 \h </w:instrText>
      </w:r>
      <w:r>
        <w:fldChar w:fldCharType="separate"/>
      </w:r>
      <w:r>
        <w:t>124</w:t>
      </w:r>
      <w:r>
        <w:fldChar w:fldCharType="end"/>
      </w:r>
    </w:p>
    <w:p w:rsidR="00EC75F7" w:rsidRDefault="00EC75F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_Toc11338764 \h </w:instrText>
      </w:r>
      <w:r>
        <w:fldChar w:fldCharType="separate"/>
      </w:r>
      <w:r>
        <w:t>125</w:t>
      </w:r>
      <w:r>
        <w:fldChar w:fldCharType="end"/>
      </w:r>
    </w:p>
    <w:p w:rsidR="00EC75F7" w:rsidRDefault="00EC75F7">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_Toc11338765 \h </w:instrText>
      </w:r>
      <w:r>
        <w:fldChar w:fldCharType="separate"/>
      </w:r>
      <w:r>
        <w:t>125</w:t>
      </w:r>
      <w:r>
        <w:fldChar w:fldCharType="end"/>
      </w:r>
    </w:p>
    <w:p w:rsidR="00EC75F7" w:rsidRDefault="00EC75F7">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_Toc11338766 \h </w:instrText>
      </w:r>
      <w:r>
        <w:fldChar w:fldCharType="separate"/>
      </w:r>
      <w:r>
        <w:t>125</w:t>
      </w:r>
      <w:r>
        <w:fldChar w:fldCharType="end"/>
      </w:r>
    </w:p>
    <w:p w:rsidR="00EC75F7" w:rsidRDefault="00EC75F7">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_Toc11338767 \h </w:instrText>
      </w:r>
      <w:r>
        <w:fldChar w:fldCharType="separate"/>
      </w:r>
      <w:r>
        <w:t>125</w:t>
      </w:r>
      <w:r>
        <w:fldChar w:fldCharType="end"/>
      </w:r>
    </w:p>
    <w:p w:rsidR="00EC75F7" w:rsidRDefault="00EC75F7">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_Toc11338768 \h </w:instrText>
      </w:r>
      <w:r>
        <w:fldChar w:fldCharType="separate"/>
      </w:r>
      <w:r>
        <w:t>125</w:t>
      </w:r>
      <w:r>
        <w:fldChar w:fldCharType="end"/>
      </w:r>
    </w:p>
    <w:p w:rsidR="00EC75F7" w:rsidRDefault="00EC75F7">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_Toc11338769 \h </w:instrText>
      </w:r>
      <w:r>
        <w:fldChar w:fldCharType="separate"/>
      </w:r>
      <w:r>
        <w:t>126</w:t>
      </w:r>
      <w:r>
        <w:fldChar w:fldCharType="end"/>
      </w:r>
    </w:p>
    <w:p w:rsidR="00EC75F7" w:rsidRDefault="00EC75F7">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_Toc11338770 \h </w:instrText>
      </w:r>
      <w:r>
        <w:fldChar w:fldCharType="separate"/>
      </w:r>
      <w:r>
        <w:t>126</w:t>
      </w:r>
      <w:r>
        <w:fldChar w:fldCharType="end"/>
      </w:r>
    </w:p>
    <w:p w:rsidR="00EC75F7" w:rsidRDefault="00EC75F7">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_Toc11338771 \h </w:instrText>
      </w:r>
      <w:r>
        <w:fldChar w:fldCharType="separate"/>
      </w:r>
      <w:r>
        <w:t>127</w:t>
      </w:r>
      <w:r>
        <w:fldChar w:fldCharType="end"/>
      </w:r>
    </w:p>
    <w:p w:rsidR="00EC75F7" w:rsidRDefault="00EC75F7">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_Toc11338772 \h </w:instrText>
      </w:r>
      <w:r>
        <w:fldChar w:fldCharType="separate"/>
      </w:r>
      <w:r>
        <w:t>127</w:t>
      </w:r>
      <w:r>
        <w:fldChar w:fldCharType="end"/>
      </w:r>
    </w:p>
    <w:p w:rsidR="00EC75F7" w:rsidRDefault="00EC75F7">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_Toc11338773 \h </w:instrText>
      </w:r>
      <w:r>
        <w:fldChar w:fldCharType="separate"/>
      </w:r>
      <w:r>
        <w:t>127</w:t>
      </w:r>
      <w:r>
        <w:fldChar w:fldCharType="end"/>
      </w:r>
    </w:p>
    <w:p w:rsidR="00EC75F7" w:rsidRDefault="00EC75F7">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_Toc11338774 \h </w:instrText>
      </w:r>
      <w:r>
        <w:fldChar w:fldCharType="separate"/>
      </w:r>
      <w:r>
        <w:t>127</w:t>
      </w:r>
      <w:r>
        <w:fldChar w:fldCharType="end"/>
      </w:r>
    </w:p>
    <w:p w:rsidR="00EC75F7" w:rsidRDefault="00EC75F7">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_Toc11338775 \h </w:instrText>
      </w:r>
      <w:r>
        <w:fldChar w:fldCharType="separate"/>
      </w:r>
      <w:r>
        <w:t>128</w:t>
      </w:r>
      <w:r>
        <w:fldChar w:fldCharType="end"/>
      </w:r>
    </w:p>
    <w:p w:rsidR="00EC75F7" w:rsidRDefault="00EC75F7">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_Toc11338776 \h </w:instrText>
      </w:r>
      <w:r>
        <w:fldChar w:fldCharType="separate"/>
      </w:r>
      <w:r>
        <w:t>129</w:t>
      </w:r>
      <w:r>
        <w:fldChar w:fldCharType="end"/>
      </w:r>
    </w:p>
    <w:p w:rsidR="00EC75F7" w:rsidRDefault="00EC75F7">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_Toc11338777 \h </w:instrText>
      </w:r>
      <w:r>
        <w:fldChar w:fldCharType="separate"/>
      </w:r>
      <w:r>
        <w:t>129</w:t>
      </w:r>
      <w:r>
        <w:fldChar w:fldCharType="end"/>
      </w:r>
    </w:p>
    <w:p w:rsidR="00EC75F7" w:rsidRDefault="00EC75F7">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_Toc11338778 \h </w:instrText>
      </w:r>
      <w:r>
        <w:fldChar w:fldCharType="separate"/>
      </w:r>
      <w:r>
        <w:t>129</w:t>
      </w:r>
      <w:r>
        <w:fldChar w:fldCharType="end"/>
      </w:r>
    </w:p>
    <w:p w:rsidR="00EC75F7" w:rsidRDefault="00EC75F7">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_Toc11338779 \h </w:instrText>
      </w:r>
      <w:r>
        <w:fldChar w:fldCharType="separate"/>
      </w:r>
      <w:r>
        <w:t>129</w:t>
      </w:r>
      <w:r>
        <w:fldChar w:fldCharType="end"/>
      </w:r>
    </w:p>
    <w:p w:rsidR="00EC75F7" w:rsidRDefault="00EC75F7">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_Toc11338780 \h </w:instrText>
      </w:r>
      <w:r>
        <w:fldChar w:fldCharType="separate"/>
      </w:r>
      <w:r>
        <w:t>129</w:t>
      </w:r>
      <w:r>
        <w:fldChar w:fldCharType="end"/>
      </w:r>
    </w:p>
    <w:p w:rsidR="00EC75F7" w:rsidRDefault="00EC75F7">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_Toc11338781 \h </w:instrText>
      </w:r>
      <w:r>
        <w:fldChar w:fldCharType="separate"/>
      </w:r>
      <w:r>
        <w:t>129</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6.4.6.2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_Toc11338782 \h </w:instrText>
      </w:r>
      <w:r>
        <w:fldChar w:fldCharType="separate"/>
      </w:r>
      <w:r>
        <w:t>130</w:t>
      </w:r>
      <w:r>
        <w:fldChar w:fldCharType="end"/>
      </w:r>
    </w:p>
    <w:p w:rsidR="00EC75F7" w:rsidRDefault="00EC75F7">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_Toc11338783 \h </w:instrText>
      </w:r>
      <w:r>
        <w:fldChar w:fldCharType="separate"/>
      </w:r>
      <w:r>
        <w:t>130</w:t>
      </w:r>
      <w:r>
        <w:fldChar w:fldCharType="end"/>
      </w:r>
    </w:p>
    <w:p w:rsidR="00EC75F7" w:rsidRDefault="00EC75F7">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_Toc11338784 \h </w:instrText>
      </w:r>
      <w:r>
        <w:fldChar w:fldCharType="separate"/>
      </w:r>
      <w:r>
        <w:t>130</w:t>
      </w:r>
      <w:r>
        <w:fldChar w:fldCharType="end"/>
      </w:r>
    </w:p>
    <w:p w:rsidR="00EC75F7" w:rsidRDefault="00EC75F7">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_Toc11338785 \h </w:instrText>
      </w:r>
      <w:r>
        <w:fldChar w:fldCharType="separate"/>
      </w:r>
      <w:r>
        <w:t>131</w:t>
      </w:r>
      <w:r>
        <w:fldChar w:fldCharType="end"/>
      </w:r>
    </w:p>
    <w:p w:rsidR="00EC75F7" w:rsidRDefault="00EC75F7">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_Toc11338786 \h </w:instrText>
      </w:r>
      <w:r>
        <w:fldChar w:fldCharType="separate"/>
      </w:r>
      <w:r>
        <w:t>131</w:t>
      </w:r>
      <w:r>
        <w:fldChar w:fldCharType="end"/>
      </w:r>
    </w:p>
    <w:p w:rsidR="00EC75F7" w:rsidRDefault="00EC75F7">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_Toc11338787 \h </w:instrText>
      </w:r>
      <w:r>
        <w:fldChar w:fldCharType="separate"/>
      </w:r>
      <w:r>
        <w:t>131</w:t>
      </w:r>
      <w:r>
        <w:fldChar w:fldCharType="end"/>
      </w:r>
    </w:p>
    <w:p w:rsidR="00EC75F7" w:rsidRDefault="00EC75F7">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_Toc11338788 \h </w:instrText>
      </w:r>
      <w:r>
        <w:fldChar w:fldCharType="separate"/>
      </w:r>
      <w:r>
        <w:t>132</w:t>
      </w:r>
      <w:r>
        <w:fldChar w:fldCharType="end"/>
      </w:r>
    </w:p>
    <w:p w:rsidR="00EC75F7" w:rsidRDefault="00EC75F7">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_Toc11338789 \h </w:instrText>
      </w:r>
      <w:r>
        <w:fldChar w:fldCharType="separate"/>
      </w:r>
      <w:r>
        <w:t>132</w:t>
      </w:r>
      <w:r>
        <w:fldChar w:fldCharType="end"/>
      </w:r>
    </w:p>
    <w:p w:rsidR="00EC75F7" w:rsidRDefault="00EC75F7">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_Toc11338790 \h </w:instrText>
      </w:r>
      <w:r>
        <w:fldChar w:fldCharType="separate"/>
      </w:r>
      <w:r>
        <w:t>132</w:t>
      </w:r>
      <w:r>
        <w:fldChar w:fldCharType="end"/>
      </w:r>
    </w:p>
    <w:p w:rsidR="00EC75F7" w:rsidRDefault="00EC75F7">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_Toc11338791 \h </w:instrText>
      </w:r>
      <w:r>
        <w:fldChar w:fldCharType="separate"/>
      </w:r>
      <w:r>
        <w:t>132</w:t>
      </w:r>
      <w:r>
        <w:fldChar w:fldCharType="end"/>
      </w:r>
    </w:p>
    <w:p w:rsidR="00EC75F7" w:rsidRDefault="00EC75F7">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_Toc11338792 \h </w:instrText>
      </w:r>
      <w:r>
        <w:fldChar w:fldCharType="separate"/>
      </w:r>
      <w:r>
        <w:t>133</w:t>
      </w:r>
      <w:r>
        <w:fldChar w:fldCharType="end"/>
      </w:r>
    </w:p>
    <w:p w:rsidR="00EC75F7" w:rsidRDefault="00EC75F7">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_Toc11338793 \h </w:instrText>
      </w:r>
      <w:r>
        <w:fldChar w:fldCharType="separate"/>
      </w:r>
      <w:r>
        <w:t>133</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6.4.6.3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_Toc11338794 \h </w:instrText>
      </w:r>
      <w:r>
        <w:fldChar w:fldCharType="separate"/>
      </w:r>
      <w:r>
        <w:t>133</w:t>
      </w:r>
      <w:r>
        <w:fldChar w:fldCharType="end"/>
      </w:r>
    </w:p>
    <w:p w:rsidR="00EC75F7" w:rsidRDefault="00EC75F7">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_Toc11338795 \h </w:instrText>
      </w:r>
      <w:r>
        <w:fldChar w:fldCharType="separate"/>
      </w:r>
      <w:r>
        <w:t>133</w:t>
      </w:r>
      <w:r>
        <w:fldChar w:fldCharType="end"/>
      </w:r>
    </w:p>
    <w:p w:rsidR="00EC75F7" w:rsidRDefault="00EC75F7">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_Toc11338796 \h </w:instrText>
      </w:r>
      <w:r>
        <w:fldChar w:fldCharType="separate"/>
      </w:r>
      <w:r>
        <w:t>133</w:t>
      </w:r>
      <w:r>
        <w:fldChar w:fldCharType="end"/>
      </w:r>
    </w:p>
    <w:p w:rsidR="00EC75F7" w:rsidRDefault="00EC75F7">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_Toc11338797 \h </w:instrText>
      </w:r>
      <w:r>
        <w:fldChar w:fldCharType="separate"/>
      </w:r>
      <w:r>
        <w:t>134</w:t>
      </w:r>
      <w:r>
        <w:fldChar w:fldCharType="end"/>
      </w:r>
    </w:p>
    <w:p w:rsidR="00EC75F7" w:rsidRDefault="00EC75F7">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_Toc11338798 \h </w:instrText>
      </w:r>
      <w:r>
        <w:fldChar w:fldCharType="separate"/>
      </w:r>
      <w:r>
        <w:t>134</w:t>
      </w:r>
      <w:r>
        <w:fldChar w:fldCharType="end"/>
      </w:r>
    </w:p>
    <w:p w:rsidR="00EC75F7" w:rsidRDefault="00EC75F7">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_Toc11338799 \h </w:instrText>
      </w:r>
      <w:r>
        <w:fldChar w:fldCharType="separate"/>
      </w:r>
      <w:r>
        <w:t>134</w:t>
      </w:r>
      <w:r>
        <w:fldChar w:fldCharType="end"/>
      </w:r>
    </w:p>
    <w:p w:rsidR="00EC75F7" w:rsidRDefault="00EC75F7">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_Toc11338800 \h </w:instrText>
      </w:r>
      <w:r>
        <w:fldChar w:fldCharType="separate"/>
      </w:r>
      <w:r>
        <w:t>134</w:t>
      </w:r>
      <w:r>
        <w:fldChar w:fldCharType="end"/>
      </w:r>
    </w:p>
    <w:p w:rsidR="00EC75F7" w:rsidRDefault="00EC75F7">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_Toc11338801 \h </w:instrText>
      </w:r>
      <w:r>
        <w:fldChar w:fldCharType="separate"/>
      </w:r>
      <w:r>
        <w:t>134</w:t>
      </w:r>
      <w:r>
        <w:fldChar w:fldCharType="end"/>
      </w:r>
    </w:p>
    <w:p w:rsidR="00EC75F7" w:rsidRDefault="00EC75F7">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_Toc11338802 \h </w:instrText>
      </w:r>
      <w:r>
        <w:fldChar w:fldCharType="separate"/>
      </w:r>
      <w:r>
        <w:t>134</w:t>
      </w:r>
      <w:r>
        <w:fldChar w:fldCharType="end"/>
      </w:r>
    </w:p>
    <w:p w:rsidR="00EC75F7" w:rsidRDefault="00EC75F7">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_Toc11338803 \h </w:instrText>
      </w:r>
      <w:r>
        <w:fldChar w:fldCharType="separate"/>
      </w:r>
      <w:r>
        <w:t>134</w:t>
      </w:r>
      <w:r>
        <w:fldChar w:fldCharType="end"/>
      </w:r>
    </w:p>
    <w:p w:rsidR="00EC75F7" w:rsidRDefault="00EC75F7">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_Toc11338804 \h </w:instrText>
      </w:r>
      <w:r>
        <w:fldChar w:fldCharType="separate"/>
      </w:r>
      <w:r>
        <w:t>136</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6.4.9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_Toc11338805 \h </w:instrText>
      </w:r>
      <w:r>
        <w:fldChar w:fldCharType="separate"/>
      </w:r>
      <w:r>
        <w:t>136</w:t>
      </w:r>
      <w:r>
        <w:fldChar w:fldCharType="end"/>
      </w:r>
    </w:p>
    <w:p w:rsidR="00EC75F7" w:rsidRDefault="00EC75F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_Toc11338806 \h </w:instrText>
      </w:r>
      <w:r>
        <w:fldChar w:fldCharType="separate"/>
      </w:r>
      <w:r>
        <w:t>136</w:t>
      </w:r>
      <w:r>
        <w:fldChar w:fldCharType="end"/>
      </w:r>
    </w:p>
    <w:p w:rsidR="00EC75F7" w:rsidRDefault="00EC75F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_Toc11338807 \h </w:instrText>
      </w:r>
      <w:r>
        <w:fldChar w:fldCharType="separate"/>
      </w:r>
      <w:r>
        <w:t>136</w:t>
      </w:r>
      <w:r>
        <w:fldChar w:fldCharType="end"/>
      </w:r>
    </w:p>
    <w:p w:rsidR="00EC75F7" w:rsidRDefault="00EC75F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_Toc11338808 \h </w:instrText>
      </w:r>
      <w:r>
        <w:fldChar w:fldCharType="separate"/>
      </w:r>
      <w:r>
        <w:t>136</w:t>
      </w:r>
      <w:r>
        <w:fldChar w:fldCharType="end"/>
      </w:r>
    </w:p>
    <w:p w:rsidR="00EC75F7" w:rsidRDefault="00EC75F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_Toc11338809 \h </w:instrText>
      </w:r>
      <w:r>
        <w:fldChar w:fldCharType="separate"/>
      </w:r>
      <w:r>
        <w:t>136</w:t>
      </w:r>
      <w:r>
        <w:fldChar w:fldCharType="end"/>
      </w:r>
    </w:p>
    <w:p w:rsidR="00EC75F7" w:rsidRDefault="00EC75F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_Toc11338810 \h </w:instrText>
      </w:r>
      <w:r>
        <w:fldChar w:fldCharType="separate"/>
      </w:r>
      <w:r>
        <w:t>136</w:t>
      </w:r>
      <w:r>
        <w:fldChar w:fldCharType="end"/>
      </w:r>
    </w:p>
    <w:p w:rsidR="00EC75F7" w:rsidRDefault="00EC75F7">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_Toc11338811 \h </w:instrText>
      </w:r>
      <w:r>
        <w:fldChar w:fldCharType="separate"/>
      </w:r>
      <w:r>
        <w:t>136</w:t>
      </w:r>
      <w:r>
        <w:fldChar w:fldCharType="end"/>
      </w:r>
    </w:p>
    <w:p w:rsidR="00EC75F7" w:rsidRDefault="00EC75F7">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_Toc11338812 \h </w:instrText>
      </w:r>
      <w:r>
        <w:fldChar w:fldCharType="separate"/>
      </w:r>
      <w:r>
        <w:t>136</w:t>
      </w:r>
      <w:r>
        <w:fldChar w:fldCharType="end"/>
      </w:r>
    </w:p>
    <w:p w:rsidR="00EC75F7" w:rsidRDefault="00EC75F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_Toc11338813 \h </w:instrText>
      </w:r>
      <w:r>
        <w:fldChar w:fldCharType="separate"/>
      </w:r>
      <w:r>
        <w:t>137</w:t>
      </w:r>
      <w:r>
        <w:fldChar w:fldCharType="end"/>
      </w:r>
    </w:p>
    <w:p w:rsidR="00EC75F7" w:rsidRDefault="00EC75F7">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_Toc11338814 \h </w:instrText>
      </w:r>
      <w:r>
        <w:fldChar w:fldCharType="separate"/>
      </w:r>
      <w:r>
        <w:t>137</w:t>
      </w:r>
      <w:r>
        <w:fldChar w:fldCharType="end"/>
      </w:r>
    </w:p>
    <w:p w:rsidR="00EC75F7" w:rsidRDefault="00EC75F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_Toc11338815 \h </w:instrText>
      </w:r>
      <w:r>
        <w:fldChar w:fldCharType="separate"/>
      </w:r>
      <w:r>
        <w:t>137</w:t>
      </w:r>
      <w:r>
        <w:fldChar w:fldCharType="end"/>
      </w:r>
    </w:p>
    <w:p w:rsidR="00EC75F7" w:rsidRDefault="00EC75F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_Toc11338816 \h </w:instrText>
      </w:r>
      <w:r>
        <w:fldChar w:fldCharType="separate"/>
      </w:r>
      <w:r>
        <w:t>137</w:t>
      </w:r>
      <w:r>
        <w:fldChar w:fldCharType="end"/>
      </w:r>
    </w:p>
    <w:p w:rsidR="00EC75F7" w:rsidRDefault="00EC75F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_Toc11338817 \h </w:instrText>
      </w:r>
      <w:r>
        <w:fldChar w:fldCharType="separate"/>
      </w:r>
      <w:r>
        <w:t>137</w:t>
      </w:r>
      <w:r>
        <w:fldChar w:fldCharType="end"/>
      </w:r>
    </w:p>
    <w:p w:rsidR="00EC75F7" w:rsidRDefault="00EC75F7">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_Toc11338818 \h </w:instrText>
      </w:r>
      <w:r>
        <w:fldChar w:fldCharType="separate"/>
      </w:r>
      <w:r>
        <w:t>137</w:t>
      </w:r>
      <w:r>
        <w:fldChar w:fldCharType="end"/>
      </w:r>
    </w:p>
    <w:p w:rsidR="00EC75F7" w:rsidRDefault="00EC75F7">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_Toc11338819 \h </w:instrText>
      </w:r>
      <w:r>
        <w:fldChar w:fldCharType="separate"/>
      </w:r>
      <w:r>
        <w:t>137</w:t>
      </w:r>
      <w:r>
        <w:fldChar w:fldCharType="end"/>
      </w:r>
    </w:p>
    <w:p w:rsidR="00EC75F7" w:rsidRDefault="00EC75F7">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_Toc11338820 \h </w:instrText>
      </w:r>
      <w:r>
        <w:fldChar w:fldCharType="separate"/>
      </w:r>
      <w:r>
        <w:t>138</w:t>
      </w:r>
      <w:r>
        <w:fldChar w:fldCharType="end"/>
      </w:r>
    </w:p>
    <w:p w:rsidR="00EC75F7" w:rsidRDefault="00EC75F7">
      <w:pPr>
        <w:pStyle w:val="TOC6"/>
        <w:rPr>
          <w:rFonts w:asciiTheme="minorHAnsi" w:eastAsiaTheme="minorEastAsia" w:hAnsiTheme="minorHAnsi" w:cstheme="minorBidi"/>
          <w:sz w:val="22"/>
          <w:szCs w:val="22"/>
          <w:lang w:eastAsia="en-GB"/>
        </w:rPr>
      </w:pPr>
      <w:r>
        <w:lastRenderedPageBreak/>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_Toc11338821 \h </w:instrText>
      </w:r>
      <w:r>
        <w:fldChar w:fldCharType="separate"/>
      </w:r>
      <w:r>
        <w:t>138</w:t>
      </w:r>
      <w:r>
        <w:fldChar w:fldCharType="end"/>
      </w:r>
    </w:p>
    <w:p w:rsidR="00EC75F7" w:rsidRDefault="00EC75F7">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_Toc11338822 \h </w:instrText>
      </w:r>
      <w:r>
        <w:fldChar w:fldCharType="separate"/>
      </w:r>
      <w:r>
        <w:t>138</w:t>
      </w:r>
      <w:r>
        <w:fldChar w:fldCharType="end"/>
      </w:r>
    </w:p>
    <w:p w:rsidR="00EC75F7" w:rsidRDefault="00EC75F7">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_Toc11338823 \h </w:instrText>
      </w:r>
      <w:r>
        <w:fldChar w:fldCharType="separate"/>
      </w:r>
      <w:r>
        <w:t>138</w:t>
      </w:r>
      <w:r>
        <w:fldChar w:fldCharType="end"/>
      </w:r>
    </w:p>
    <w:p w:rsidR="00EC75F7" w:rsidRDefault="00EC75F7">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_Toc11338824 \h </w:instrText>
      </w:r>
      <w:r>
        <w:fldChar w:fldCharType="separate"/>
      </w:r>
      <w:r>
        <w:t>138</w:t>
      </w:r>
      <w:r>
        <w:fldChar w:fldCharType="end"/>
      </w:r>
    </w:p>
    <w:p w:rsidR="00EC75F7" w:rsidRDefault="00EC75F7">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_Toc11338825 \h </w:instrText>
      </w:r>
      <w:r>
        <w:fldChar w:fldCharType="separate"/>
      </w:r>
      <w:r>
        <w:t>138</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6.5.6.2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_Toc11338826 \h </w:instrText>
      </w:r>
      <w:r>
        <w:fldChar w:fldCharType="separate"/>
      </w:r>
      <w:r>
        <w:t>139</w:t>
      </w:r>
      <w:r>
        <w:fldChar w:fldCharType="end"/>
      </w:r>
    </w:p>
    <w:p w:rsidR="00EC75F7" w:rsidRDefault="00EC75F7">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_Toc11338827 \h </w:instrText>
      </w:r>
      <w:r>
        <w:fldChar w:fldCharType="separate"/>
      </w:r>
      <w:r>
        <w:t>139</w:t>
      </w:r>
      <w:r>
        <w:fldChar w:fldCharType="end"/>
      </w:r>
    </w:p>
    <w:p w:rsidR="00EC75F7" w:rsidRDefault="00EC75F7">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_Toc11338828 \h </w:instrText>
      </w:r>
      <w:r>
        <w:fldChar w:fldCharType="separate"/>
      </w:r>
      <w:r>
        <w:t>139</w:t>
      </w:r>
      <w:r>
        <w:fldChar w:fldCharType="end"/>
      </w:r>
    </w:p>
    <w:p w:rsidR="00EC75F7" w:rsidRDefault="00EC75F7">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_Toc11338829 \h </w:instrText>
      </w:r>
      <w:r>
        <w:fldChar w:fldCharType="separate"/>
      </w:r>
      <w:r>
        <w:t>139</w:t>
      </w:r>
      <w:r>
        <w:fldChar w:fldCharType="end"/>
      </w:r>
    </w:p>
    <w:p w:rsidR="00EC75F7" w:rsidRDefault="00EC75F7">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_Toc11338830 \h </w:instrText>
      </w:r>
      <w:r>
        <w:fldChar w:fldCharType="separate"/>
      </w:r>
      <w:r>
        <w:t>139</w:t>
      </w:r>
      <w:r>
        <w:fldChar w:fldCharType="end"/>
      </w:r>
    </w:p>
    <w:p w:rsidR="00EC75F7" w:rsidRDefault="00EC75F7">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_Toc11338831 \h </w:instrText>
      </w:r>
      <w:r>
        <w:fldChar w:fldCharType="separate"/>
      </w:r>
      <w:r>
        <w:t>140</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6.5.6.3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_Toc11338832 \h </w:instrText>
      </w:r>
      <w:r>
        <w:fldChar w:fldCharType="separate"/>
      </w:r>
      <w:r>
        <w:t>140</w:t>
      </w:r>
      <w:r>
        <w:fldChar w:fldCharType="end"/>
      </w:r>
    </w:p>
    <w:p w:rsidR="00EC75F7" w:rsidRDefault="00EC75F7">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_Toc11338833 \h </w:instrText>
      </w:r>
      <w:r>
        <w:fldChar w:fldCharType="separate"/>
      </w:r>
      <w:r>
        <w:t>140</w:t>
      </w:r>
      <w:r>
        <w:fldChar w:fldCharType="end"/>
      </w:r>
    </w:p>
    <w:p w:rsidR="00EC75F7" w:rsidRDefault="00EC75F7">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_Toc11338834 \h </w:instrText>
      </w:r>
      <w:r>
        <w:fldChar w:fldCharType="separate"/>
      </w:r>
      <w:r>
        <w:t>140</w:t>
      </w:r>
      <w:r>
        <w:fldChar w:fldCharType="end"/>
      </w:r>
    </w:p>
    <w:p w:rsidR="00EC75F7" w:rsidRDefault="00EC75F7">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_Toc11338835 \h </w:instrText>
      </w:r>
      <w:r>
        <w:fldChar w:fldCharType="separate"/>
      </w:r>
      <w:r>
        <w:t>140</w:t>
      </w:r>
      <w:r>
        <w:fldChar w:fldCharType="end"/>
      </w:r>
    </w:p>
    <w:p w:rsidR="00EC75F7" w:rsidRDefault="00EC75F7">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_Toc11338836 \h </w:instrText>
      </w:r>
      <w:r>
        <w:fldChar w:fldCharType="separate"/>
      </w:r>
      <w:r>
        <w:t>140</w:t>
      </w:r>
      <w:r>
        <w:fldChar w:fldCharType="end"/>
      </w:r>
    </w:p>
    <w:p w:rsidR="00EC75F7" w:rsidRDefault="00EC75F7">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_Toc11338837 \h </w:instrText>
      </w:r>
      <w:r>
        <w:fldChar w:fldCharType="separate"/>
      </w:r>
      <w:r>
        <w:t>140</w:t>
      </w:r>
      <w:r>
        <w:fldChar w:fldCharType="end"/>
      </w:r>
    </w:p>
    <w:p w:rsidR="00EC75F7" w:rsidRDefault="00EC75F7">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_Toc11338838 \h </w:instrText>
      </w:r>
      <w:r>
        <w:fldChar w:fldCharType="separate"/>
      </w:r>
      <w:r>
        <w:t>140</w:t>
      </w:r>
      <w:r>
        <w:fldChar w:fldCharType="end"/>
      </w:r>
    </w:p>
    <w:p w:rsidR="00EC75F7" w:rsidRDefault="00EC75F7">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_Toc11338839 \h </w:instrText>
      </w:r>
      <w:r>
        <w:fldChar w:fldCharType="separate"/>
      </w:r>
      <w:r>
        <w:t>140</w:t>
      </w:r>
      <w:r>
        <w:fldChar w:fldCharType="end"/>
      </w:r>
    </w:p>
    <w:p w:rsidR="00EC75F7" w:rsidRDefault="00EC75F7">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_Toc11338840 \h </w:instrText>
      </w:r>
      <w:r>
        <w:fldChar w:fldCharType="separate"/>
      </w:r>
      <w:r>
        <w:t>141</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6.5.9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_Toc11338841 \h </w:instrText>
      </w:r>
      <w:r>
        <w:fldChar w:fldCharType="separate"/>
      </w:r>
      <w:r>
        <w:t>141</w:t>
      </w:r>
      <w:r>
        <w:fldChar w:fldCharType="end"/>
      </w:r>
    </w:p>
    <w:p w:rsidR="00EC75F7" w:rsidRDefault="00EC75F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_Toc11338842 \h </w:instrText>
      </w:r>
      <w:r>
        <w:fldChar w:fldCharType="separate"/>
      </w:r>
      <w:r>
        <w:t>141</w:t>
      </w:r>
      <w:r>
        <w:fldChar w:fldCharType="end"/>
      </w:r>
    </w:p>
    <w:p w:rsidR="00EC75F7" w:rsidRDefault="00EC75F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_Toc11338843 \h </w:instrText>
      </w:r>
      <w:r>
        <w:fldChar w:fldCharType="separate"/>
      </w:r>
      <w:r>
        <w:t>141</w:t>
      </w:r>
      <w:r>
        <w:fldChar w:fldCharType="end"/>
      </w:r>
    </w:p>
    <w:p w:rsidR="00EC75F7" w:rsidRDefault="00EC75F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_Toc11338844 \h </w:instrText>
      </w:r>
      <w:r>
        <w:fldChar w:fldCharType="separate"/>
      </w:r>
      <w:r>
        <w:t>142</w:t>
      </w:r>
      <w:r>
        <w:fldChar w:fldCharType="end"/>
      </w:r>
    </w:p>
    <w:p w:rsidR="00EC75F7" w:rsidRDefault="00EC75F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_Toc11338845 \h </w:instrText>
      </w:r>
      <w:r>
        <w:fldChar w:fldCharType="separate"/>
      </w:r>
      <w:r>
        <w:t>142</w:t>
      </w:r>
      <w:r>
        <w:fldChar w:fldCharType="end"/>
      </w:r>
    </w:p>
    <w:p w:rsidR="00EC75F7" w:rsidRDefault="00EC75F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_Toc11338846 \h </w:instrText>
      </w:r>
      <w:r>
        <w:fldChar w:fldCharType="separate"/>
      </w:r>
      <w:r>
        <w:t>142</w:t>
      </w:r>
      <w:r>
        <w:fldChar w:fldCharType="end"/>
      </w:r>
    </w:p>
    <w:p w:rsidR="00EC75F7" w:rsidRDefault="00EC75F7">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_Toc11338847 \h </w:instrText>
      </w:r>
      <w:r>
        <w:fldChar w:fldCharType="separate"/>
      </w:r>
      <w:r>
        <w:t>142</w:t>
      </w:r>
      <w:r>
        <w:fldChar w:fldCharType="end"/>
      </w:r>
    </w:p>
    <w:p w:rsidR="00EC75F7" w:rsidRDefault="00EC75F7">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_Toc11338848 \h </w:instrText>
      </w:r>
      <w:r>
        <w:fldChar w:fldCharType="separate"/>
      </w:r>
      <w:r>
        <w:t>142</w:t>
      </w:r>
      <w:r>
        <w:fldChar w:fldCharType="end"/>
      </w:r>
    </w:p>
    <w:p w:rsidR="00EC75F7" w:rsidRDefault="00EC75F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_Toc11338849 \h </w:instrText>
      </w:r>
      <w:r>
        <w:fldChar w:fldCharType="separate"/>
      </w:r>
      <w:r>
        <w:t>142</w:t>
      </w:r>
      <w:r>
        <w:fldChar w:fldCharType="end"/>
      </w:r>
    </w:p>
    <w:p w:rsidR="00EC75F7" w:rsidRDefault="00EC75F7">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_Toc11338850 \h </w:instrText>
      </w:r>
      <w:r>
        <w:fldChar w:fldCharType="separate"/>
      </w:r>
      <w:r>
        <w:t>142</w:t>
      </w:r>
      <w:r>
        <w:fldChar w:fldCharType="end"/>
      </w:r>
    </w:p>
    <w:p w:rsidR="00EC75F7" w:rsidRDefault="00EC75F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_Toc11338851 \h </w:instrText>
      </w:r>
      <w:r>
        <w:fldChar w:fldCharType="separate"/>
      </w:r>
      <w:r>
        <w:t>142</w:t>
      </w:r>
      <w:r>
        <w:fldChar w:fldCharType="end"/>
      </w:r>
    </w:p>
    <w:p w:rsidR="00EC75F7" w:rsidRDefault="00EC75F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_Toc11338852 \h </w:instrText>
      </w:r>
      <w:r>
        <w:fldChar w:fldCharType="separate"/>
      </w:r>
      <w:r>
        <w:t>142</w:t>
      </w:r>
      <w:r>
        <w:fldChar w:fldCharType="end"/>
      </w:r>
    </w:p>
    <w:p w:rsidR="00EC75F7" w:rsidRDefault="00EC75F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Authorization</w:t>
      </w:r>
      <w:r>
        <w:tab/>
      </w:r>
      <w:r>
        <w:fldChar w:fldCharType="begin" w:fldLock="1"/>
      </w:r>
      <w:r>
        <w:instrText xml:space="preserve"> PAGEREF _Toc11338853 \h </w:instrText>
      </w:r>
      <w:r>
        <w:fldChar w:fldCharType="separate"/>
      </w:r>
      <w:r>
        <w:t>143</w:t>
      </w:r>
      <w:r>
        <w:fldChar w:fldCharType="end"/>
      </w:r>
    </w:p>
    <w:p w:rsidR="00EC75F7" w:rsidRDefault="00EC75F7">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_Toc11338854 \h </w:instrText>
      </w:r>
      <w:r>
        <w:fldChar w:fldCharType="separate"/>
      </w:r>
      <w:r>
        <w:t>143</w:t>
      </w:r>
      <w:r>
        <w:fldChar w:fldCharType="end"/>
      </w:r>
    </w:p>
    <w:p w:rsidR="00EC75F7" w:rsidRDefault="00EC75F7">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_Toc11338855 \h </w:instrText>
      </w:r>
      <w:r>
        <w:fldChar w:fldCharType="separate"/>
      </w:r>
      <w:r>
        <w:t>143</w:t>
      </w:r>
      <w:r>
        <w:fldChar w:fldCharType="end"/>
      </w:r>
    </w:p>
    <w:p w:rsidR="00EC75F7" w:rsidRDefault="00EC75F7">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_Toc11338856 \h </w:instrText>
      </w:r>
      <w:r>
        <w:fldChar w:fldCharType="separate"/>
      </w:r>
      <w:r>
        <w:t>143</w:t>
      </w:r>
      <w:r>
        <w:fldChar w:fldCharType="end"/>
      </w:r>
    </w:p>
    <w:p w:rsidR="00EC75F7" w:rsidRDefault="00EC75F7">
      <w:pPr>
        <w:pStyle w:val="TOC6"/>
        <w:rPr>
          <w:rFonts w:asciiTheme="minorHAnsi" w:eastAsiaTheme="minorEastAsia" w:hAnsiTheme="minorHAnsi" w:cstheme="minorBidi"/>
          <w:sz w:val="22"/>
          <w:szCs w:val="22"/>
          <w:lang w:eastAsia="en-GB"/>
        </w:rPr>
      </w:pPr>
      <w:r>
        <w:t>6.6.3.2.3.1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_Toc11338857 \h </w:instrText>
      </w:r>
      <w:r>
        <w:fldChar w:fldCharType="separate"/>
      </w:r>
      <w:r>
        <w:t>143</w:t>
      </w:r>
      <w:r>
        <w:fldChar w:fldCharType="end"/>
      </w:r>
    </w:p>
    <w:p w:rsidR="00EC75F7" w:rsidRDefault="00EC75F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_Toc11338858 \h </w:instrText>
      </w:r>
      <w:r>
        <w:fldChar w:fldCharType="separate"/>
      </w:r>
      <w:r>
        <w:t>144</w:t>
      </w:r>
      <w:r>
        <w:fldChar w:fldCharType="end"/>
      </w:r>
    </w:p>
    <w:p w:rsidR="00EC75F7" w:rsidRDefault="00EC75F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_Toc11338859 \h </w:instrText>
      </w:r>
      <w:r>
        <w:fldChar w:fldCharType="separate"/>
      </w:r>
      <w:r>
        <w:t>144</w:t>
      </w:r>
      <w:r>
        <w:fldChar w:fldCharType="end"/>
      </w:r>
    </w:p>
    <w:p w:rsidR="00EC75F7" w:rsidRDefault="00EC75F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_Toc11338860 \h </w:instrText>
      </w:r>
      <w:r>
        <w:fldChar w:fldCharType="separate"/>
      </w:r>
      <w:r>
        <w:t>144</w:t>
      </w:r>
      <w:r>
        <w:fldChar w:fldCharType="end"/>
      </w:r>
    </w:p>
    <w:p w:rsidR="00EC75F7" w:rsidRDefault="00EC75F7">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_Toc11338861 \h </w:instrText>
      </w:r>
      <w:r>
        <w:fldChar w:fldCharType="separate"/>
      </w:r>
      <w:r>
        <w:t>144</w:t>
      </w:r>
      <w:r>
        <w:fldChar w:fldCharType="end"/>
      </w:r>
    </w:p>
    <w:p w:rsidR="00EC75F7" w:rsidRDefault="00EC75F7">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_Toc11338862 \h </w:instrText>
      </w:r>
      <w:r>
        <w:fldChar w:fldCharType="separate"/>
      </w:r>
      <w:r>
        <w:t>144</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6.6.6.2</w:t>
      </w:r>
      <w:r w:rsidRPr="00EC75F7">
        <w:rPr>
          <w:rFonts w:asciiTheme="minorHAnsi" w:eastAsiaTheme="minorEastAsia" w:hAnsiTheme="minorHAnsi" w:cstheme="minorBidi"/>
          <w:sz w:val="22"/>
          <w:szCs w:val="22"/>
          <w:lang w:eastAsia="en-GB"/>
        </w:rPr>
        <w:tab/>
      </w:r>
      <w:r w:rsidRPr="002F59A1">
        <w:rPr>
          <w:lang w:val="en-US"/>
        </w:rPr>
        <w:t>Structured data types</w:t>
      </w:r>
      <w:r>
        <w:tab/>
      </w:r>
      <w:r>
        <w:fldChar w:fldCharType="begin" w:fldLock="1"/>
      </w:r>
      <w:r>
        <w:instrText xml:space="preserve"> PAGEREF _Toc11338863 \h </w:instrText>
      </w:r>
      <w:r>
        <w:fldChar w:fldCharType="separate"/>
      </w:r>
      <w:r>
        <w:t>144</w:t>
      </w:r>
      <w:r>
        <w:fldChar w:fldCharType="end"/>
      </w:r>
    </w:p>
    <w:p w:rsidR="00EC75F7" w:rsidRDefault="00EC75F7">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_Toc11338864 \h </w:instrText>
      </w:r>
      <w:r>
        <w:fldChar w:fldCharType="separate"/>
      </w:r>
      <w:r>
        <w:t>144</w:t>
      </w:r>
      <w:r>
        <w:fldChar w:fldCharType="end"/>
      </w:r>
    </w:p>
    <w:p w:rsidR="00EC75F7" w:rsidRDefault="00EC75F7">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_Toc11338865 \h </w:instrText>
      </w:r>
      <w:r>
        <w:fldChar w:fldCharType="separate"/>
      </w:r>
      <w:r>
        <w:t>145</w:t>
      </w:r>
      <w:r>
        <w:fldChar w:fldCharType="end"/>
      </w:r>
    </w:p>
    <w:p w:rsidR="00EC75F7" w:rsidRDefault="00EC75F7">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_Toc11338866 \h </w:instrText>
      </w:r>
      <w:r>
        <w:fldChar w:fldCharType="separate"/>
      </w:r>
      <w:r>
        <w:t>145</w:t>
      </w:r>
      <w:r>
        <w:fldChar w:fldCharType="end"/>
      </w:r>
    </w:p>
    <w:p w:rsidR="00EC75F7" w:rsidRDefault="00EC75F7">
      <w:pPr>
        <w:pStyle w:val="TOC4"/>
        <w:rPr>
          <w:rFonts w:asciiTheme="minorHAnsi" w:eastAsiaTheme="minorEastAsia" w:hAnsiTheme="minorHAnsi" w:cstheme="minorBidi"/>
          <w:sz w:val="22"/>
          <w:szCs w:val="22"/>
          <w:lang w:eastAsia="en-GB"/>
        </w:rPr>
      </w:pPr>
      <w:r w:rsidRPr="00EC75F7">
        <w:t>6.6.6.3</w:t>
      </w:r>
      <w:r w:rsidRPr="00EC75F7">
        <w:rPr>
          <w:rFonts w:asciiTheme="minorHAnsi" w:eastAsiaTheme="minorEastAsia" w:hAnsiTheme="minorHAnsi" w:cstheme="minorBidi"/>
          <w:sz w:val="22"/>
          <w:szCs w:val="22"/>
          <w:lang w:eastAsia="en-GB"/>
        </w:rPr>
        <w:tab/>
      </w:r>
      <w:r w:rsidRPr="002F59A1">
        <w:rPr>
          <w:lang w:val="en-US"/>
        </w:rPr>
        <w:t>Simple data types and enumerations</w:t>
      </w:r>
      <w:r>
        <w:tab/>
      </w:r>
      <w:r>
        <w:fldChar w:fldCharType="begin" w:fldLock="1"/>
      </w:r>
      <w:r>
        <w:instrText xml:space="preserve"> PAGEREF _Toc11338867 \h </w:instrText>
      </w:r>
      <w:r>
        <w:fldChar w:fldCharType="separate"/>
      </w:r>
      <w:r>
        <w:t>145</w:t>
      </w:r>
      <w:r>
        <w:fldChar w:fldCharType="end"/>
      </w:r>
    </w:p>
    <w:p w:rsidR="00EC75F7" w:rsidRDefault="00EC75F7">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_Toc11338868 \h </w:instrText>
      </w:r>
      <w:r>
        <w:fldChar w:fldCharType="separate"/>
      </w:r>
      <w:r>
        <w:t>145</w:t>
      </w:r>
      <w:r>
        <w:fldChar w:fldCharType="end"/>
      </w:r>
    </w:p>
    <w:p w:rsidR="00EC75F7" w:rsidRDefault="00EC75F7">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_Toc11338869 \h </w:instrText>
      </w:r>
      <w:r>
        <w:fldChar w:fldCharType="separate"/>
      </w:r>
      <w:r>
        <w:t>145</w:t>
      </w:r>
      <w:r>
        <w:fldChar w:fldCharType="end"/>
      </w:r>
    </w:p>
    <w:p w:rsidR="00EC75F7" w:rsidRDefault="00EC75F7">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_Toc11338870 \h </w:instrText>
      </w:r>
      <w:r>
        <w:fldChar w:fldCharType="separate"/>
      </w:r>
      <w:r>
        <w:t>145</w:t>
      </w:r>
      <w:r>
        <w:fldChar w:fldCharType="end"/>
      </w:r>
    </w:p>
    <w:p w:rsidR="00EC75F7" w:rsidRDefault="00EC75F7">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_Toc11338871 \h </w:instrText>
      </w:r>
      <w:r>
        <w:fldChar w:fldCharType="separate"/>
      </w:r>
      <w:r>
        <w:t>145</w:t>
      </w:r>
      <w:r>
        <w:fldChar w:fldCharType="end"/>
      </w:r>
    </w:p>
    <w:p w:rsidR="00EC75F7" w:rsidRDefault="00EC75F7">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_Toc11338872 \h </w:instrText>
      </w:r>
      <w:r>
        <w:fldChar w:fldCharType="separate"/>
      </w:r>
      <w:r>
        <w:t>145</w:t>
      </w:r>
      <w:r>
        <w:fldChar w:fldCharType="end"/>
      </w:r>
    </w:p>
    <w:p w:rsidR="00EC75F7" w:rsidRDefault="00EC75F7">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_Toc11338873 \h </w:instrText>
      </w:r>
      <w:r>
        <w:fldChar w:fldCharType="separate"/>
      </w:r>
      <w:r>
        <w:t>145</w:t>
      </w:r>
      <w:r>
        <w:fldChar w:fldCharType="end"/>
      </w:r>
    </w:p>
    <w:p w:rsidR="00EC75F7" w:rsidRDefault="00EC75F7">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_Toc11338874 \h </w:instrText>
      </w:r>
      <w:r>
        <w:fldChar w:fldCharType="separate"/>
      </w:r>
      <w:r>
        <w:t>146</w:t>
      </w:r>
      <w:r>
        <w:fldChar w:fldCharType="end"/>
      </w:r>
    </w:p>
    <w:p w:rsidR="00EC75F7" w:rsidRDefault="00EC75F7">
      <w:pPr>
        <w:pStyle w:val="TOC3"/>
        <w:rPr>
          <w:rFonts w:asciiTheme="minorHAnsi" w:eastAsiaTheme="minorEastAsia" w:hAnsiTheme="minorHAnsi" w:cstheme="minorBidi"/>
          <w:sz w:val="22"/>
          <w:szCs w:val="22"/>
          <w:lang w:eastAsia="en-GB"/>
        </w:rPr>
      </w:pPr>
      <w:r w:rsidRPr="00EC75F7">
        <w:t>6.6.9</w:t>
      </w:r>
      <w:r w:rsidRPr="00EC75F7">
        <w:rPr>
          <w:rFonts w:asciiTheme="minorHAnsi" w:eastAsiaTheme="minorEastAsia" w:hAnsiTheme="minorHAnsi" w:cstheme="minorBidi"/>
          <w:sz w:val="22"/>
          <w:szCs w:val="22"/>
          <w:lang w:eastAsia="en-GB"/>
        </w:rPr>
        <w:tab/>
      </w:r>
      <w:r w:rsidRPr="002F59A1">
        <w:rPr>
          <w:lang w:val="en-US"/>
        </w:rPr>
        <w:t>Security</w:t>
      </w:r>
      <w:r>
        <w:tab/>
      </w:r>
      <w:r>
        <w:fldChar w:fldCharType="begin" w:fldLock="1"/>
      </w:r>
      <w:r>
        <w:instrText xml:space="preserve"> PAGEREF _Toc11338875 \h </w:instrText>
      </w:r>
      <w:r>
        <w:fldChar w:fldCharType="separate"/>
      </w:r>
      <w:r>
        <w:t>146</w:t>
      </w:r>
      <w:r>
        <w:fldChar w:fldCharType="end"/>
      </w:r>
    </w:p>
    <w:p w:rsidR="00EC75F7" w:rsidRDefault="00EC75F7" w:rsidP="00EC75F7">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_Toc11338876 \h </w:instrText>
      </w:r>
      <w:r>
        <w:fldChar w:fldCharType="separate"/>
      </w:r>
      <w:r>
        <w:t>146</w:t>
      </w:r>
      <w:r>
        <w:fldChar w:fldCharType="end"/>
      </w:r>
    </w:p>
    <w:p w:rsidR="00EC75F7" w:rsidRDefault="00EC75F7">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_Toc11338877 \h </w:instrText>
      </w:r>
      <w:r>
        <w:fldChar w:fldCharType="separate"/>
      </w:r>
      <w:r>
        <w:t>146</w:t>
      </w:r>
      <w:r>
        <w:fldChar w:fldCharType="end"/>
      </w:r>
    </w:p>
    <w:p w:rsidR="00EC75F7" w:rsidRDefault="00EC75F7">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_Toc11338878 \h </w:instrText>
      </w:r>
      <w:r>
        <w:fldChar w:fldCharType="separate"/>
      </w:r>
      <w:r>
        <w:t>146</w:t>
      </w:r>
      <w:r>
        <w:fldChar w:fldCharType="end"/>
      </w:r>
    </w:p>
    <w:p w:rsidR="00EC75F7" w:rsidRDefault="00EC75F7">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_Toc11338879 \h </w:instrText>
      </w:r>
      <w:r>
        <w:fldChar w:fldCharType="separate"/>
      </w:r>
      <w:r>
        <w:t>170</w:t>
      </w:r>
      <w:r>
        <w:fldChar w:fldCharType="end"/>
      </w:r>
    </w:p>
    <w:p w:rsidR="00EC75F7" w:rsidRDefault="00EC75F7">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_Toc11338880 \h </w:instrText>
      </w:r>
      <w:r>
        <w:fldChar w:fldCharType="separate"/>
      </w:r>
      <w:r>
        <w:t>183</w:t>
      </w:r>
      <w:r>
        <w:fldChar w:fldCharType="end"/>
      </w:r>
    </w:p>
    <w:p w:rsidR="00EC75F7" w:rsidRDefault="00EC75F7">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_Toc11338881 \h </w:instrText>
      </w:r>
      <w:r>
        <w:fldChar w:fldCharType="separate"/>
      </w:r>
      <w:r>
        <w:t>187</w:t>
      </w:r>
      <w:r>
        <w:fldChar w:fldCharType="end"/>
      </w:r>
    </w:p>
    <w:p w:rsidR="00EC75F7" w:rsidRDefault="00EC75F7">
      <w:pPr>
        <w:pStyle w:val="TOC2"/>
        <w:rPr>
          <w:rFonts w:asciiTheme="minorHAnsi" w:eastAsiaTheme="minorEastAsia" w:hAnsiTheme="minorHAnsi" w:cstheme="minorBidi"/>
          <w:sz w:val="22"/>
          <w:szCs w:val="22"/>
          <w:lang w:eastAsia="en-GB"/>
        </w:rPr>
      </w:pPr>
      <w:r>
        <w:lastRenderedPageBreak/>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_Toc11338882 \h </w:instrText>
      </w:r>
      <w:r>
        <w:fldChar w:fldCharType="separate"/>
      </w:r>
      <w:r>
        <w:t>192</w:t>
      </w:r>
      <w:r>
        <w:fldChar w:fldCharType="end"/>
      </w:r>
    </w:p>
    <w:p w:rsidR="00EC75F7" w:rsidRDefault="00EC75F7">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_Toc11338883 \h </w:instrText>
      </w:r>
      <w:r>
        <w:fldChar w:fldCharType="separate"/>
      </w:r>
      <w:r>
        <w:t>193</w:t>
      </w:r>
      <w:r>
        <w:fldChar w:fldCharType="end"/>
      </w:r>
    </w:p>
    <w:p w:rsidR="00EC75F7" w:rsidRDefault="00EC75F7" w:rsidP="00EC75F7">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_Toc11338884 \h </w:instrText>
      </w:r>
      <w:r>
        <w:fldChar w:fldCharType="separate"/>
      </w:r>
      <w:r>
        <w:t>195</w:t>
      </w:r>
      <w:r>
        <w:fldChar w:fldCharType="end"/>
      </w:r>
    </w:p>
    <w:p w:rsidR="00EC75F7" w:rsidRDefault="00EC75F7" w:rsidP="00EC75F7">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_Toc11338885 \h </w:instrText>
      </w:r>
      <w:r>
        <w:fldChar w:fldCharType="separate"/>
      </w:r>
      <w:r>
        <w:t>199</w:t>
      </w:r>
      <w:r>
        <w:fldChar w:fldCharType="end"/>
      </w:r>
    </w:p>
    <w:p w:rsidR="00EC75F7" w:rsidRDefault="00EC75F7" w:rsidP="00EC75F7">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_Toc11338886 \h </w:instrText>
      </w:r>
      <w:r>
        <w:fldChar w:fldCharType="separate"/>
      </w:r>
      <w:r>
        <w:t>201</w:t>
      </w:r>
      <w:r>
        <w:fldChar w:fldCharType="end"/>
      </w:r>
    </w:p>
    <w:p w:rsidR="00080512" w:rsidRPr="000B71E3" w:rsidRDefault="00EC75F7">
      <w:r>
        <w:rPr>
          <w:noProof/>
          <w:sz w:val="22"/>
        </w:rPr>
        <w:fldChar w:fldCharType="end"/>
      </w:r>
    </w:p>
    <w:p w:rsidR="00080512" w:rsidRPr="000B71E3" w:rsidRDefault="00080512">
      <w:pPr>
        <w:pStyle w:val="Heading1"/>
      </w:pPr>
      <w:r w:rsidRPr="000B71E3">
        <w:br w:type="page"/>
      </w:r>
      <w:bookmarkStart w:id="3" w:name="_Toc11338333"/>
      <w:r w:rsidRPr="000B71E3">
        <w:lastRenderedPageBreak/>
        <w:t>Foreword</w:t>
      </w:r>
      <w:bookmarkEnd w:id="3"/>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4" w:name="_Toc11338334"/>
      <w:r w:rsidRPr="000B71E3">
        <w:lastRenderedPageBreak/>
        <w:t>1</w:t>
      </w:r>
      <w:r w:rsidRPr="000B71E3">
        <w:tab/>
        <w:t>Scope</w:t>
      </w:r>
      <w:bookmarkEnd w:id="4"/>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5" w:name="_Toc11338335"/>
      <w:r w:rsidRPr="000B71E3">
        <w:t>2</w:t>
      </w:r>
      <w:r w:rsidRPr="000B71E3">
        <w:tab/>
        <w:t>References</w:t>
      </w:r>
      <w:bookmarkEnd w:id="5"/>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6" w:name="OLE_LINK1"/>
      <w:bookmarkStart w:id="7" w:name="OLE_LINK2"/>
      <w:bookmarkStart w:id="8" w:name="OLE_LINK3"/>
      <w:bookmarkStart w:id="9"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6"/>
    <w:bookmarkEnd w:id="7"/>
    <w:bookmarkEnd w:id="8"/>
    <w:bookmarkEnd w:id="9"/>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pPr>
      <w:r>
        <w:t>[</w:t>
      </w:r>
      <w:r w:rsidR="00694AA9">
        <w:t>29</w:t>
      </w:r>
      <w:r>
        <w:t>]</w:t>
      </w:r>
      <w:r>
        <w:tab/>
        <w:t>IETF RFC 7542: "</w:t>
      </w:r>
      <w:r w:rsidRPr="00AE1D38">
        <w:t>The Network Access Identifier</w:t>
      </w:r>
      <w:r>
        <w:t>".</w:t>
      </w:r>
    </w:p>
    <w:p w:rsidR="00C21133" w:rsidRDefault="00C21133" w:rsidP="007B7C47">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rsidR="00FE6CCC" w:rsidRPr="000B71E3" w:rsidRDefault="004D67AB" w:rsidP="00FE6CCC">
      <w:pPr>
        <w:pStyle w:val="Heading1"/>
        <w:rPr>
          <w:rFonts w:eastAsia="SimSun"/>
        </w:rPr>
      </w:pPr>
      <w:r w:rsidRPr="000B71E3" w:rsidDel="004D67AB">
        <w:t xml:space="preserve"> </w:t>
      </w:r>
      <w:bookmarkStart w:id="10" w:name="_Toc11338336"/>
      <w:r w:rsidR="00080512" w:rsidRPr="000B71E3">
        <w:t>3</w:t>
      </w:r>
      <w:r w:rsidR="00080512" w:rsidRPr="000B71E3">
        <w:tab/>
      </w:r>
      <w:r w:rsidR="00FE6CCC" w:rsidRPr="000B71E3">
        <w:rPr>
          <w:rFonts w:eastAsia="SimSun"/>
        </w:rPr>
        <w:t>Definitions and abbreviations</w:t>
      </w:r>
      <w:bookmarkEnd w:id="10"/>
    </w:p>
    <w:p w:rsidR="00FE6CCC" w:rsidRPr="000B71E3" w:rsidRDefault="00FE6CCC" w:rsidP="00FE6CCC">
      <w:pPr>
        <w:pStyle w:val="Heading2"/>
        <w:rPr>
          <w:rFonts w:eastAsia="SimSun"/>
        </w:rPr>
      </w:pPr>
      <w:bookmarkStart w:id="11" w:name="_Toc11338337"/>
      <w:r w:rsidRPr="000B71E3">
        <w:rPr>
          <w:rFonts w:eastAsia="SimSun"/>
        </w:rPr>
        <w:t>3.1</w:t>
      </w:r>
      <w:r w:rsidRPr="000B71E3">
        <w:rPr>
          <w:rFonts w:eastAsia="SimSun"/>
        </w:rPr>
        <w:tab/>
        <w:t>Definitions</w:t>
      </w:r>
      <w:bookmarkEnd w:id="11"/>
    </w:p>
    <w:p w:rsidR="00FE6CCC" w:rsidRPr="000B71E3" w:rsidRDefault="00FE6CCC" w:rsidP="00FE6CCC">
      <w:pPr>
        <w:rPr>
          <w:rFonts w:eastAsia="SimSun"/>
        </w:rPr>
      </w:pPr>
      <w:r w:rsidRPr="000B71E3">
        <w:t xml:space="preserve">For the purposes of the present document, the terms and definitions given in </w:t>
      </w:r>
      <w:bookmarkStart w:id="12" w:name="OLE_LINK8"/>
      <w:bookmarkStart w:id="13" w:name="OLE_LINK7"/>
      <w:bookmarkStart w:id="14" w:name="OLE_LINK6"/>
      <w:r w:rsidRPr="000B71E3">
        <w:t xml:space="preserve">3GPP </w:t>
      </w:r>
      <w:bookmarkEnd w:id="12"/>
      <w:bookmarkEnd w:id="13"/>
      <w:bookmarkEnd w:id="14"/>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5" w:name="_Toc11338338"/>
      <w:r w:rsidRPr="000B71E3">
        <w:t>3.2</w:t>
      </w:r>
      <w:r w:rsidR="00080512" w:rsidRPr="000B71E3">
        <w:tab/>
        <w:t>Abbreviations</w:t>
      </w:r>
      <w:bookmarkEnd w:id="15"/>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A224CC" w:rsidRDefault="00A224CC" w:rsidP="00BF3913">
      <w:pPr>
        <w:pStyle w:val="EW"/>
      </w:pPr>
      <w:r>
        <w:rPr>
          <w:rFonts w:hint="eastAsia"/>
          <w:lang w:eastAsia="zh-CN"/>
        </w:rPr>
        <w:t>NIDD</w:t>
      </w:r>
      <w:r w:rsidRPr="009E0DE1">
        <w:tab/>
      </w:r>
      <w:r w:rsidRPr="00BD46FD">
        <w:t>Non-IP Data Delivery</w:t>
      </w:r>
      <w:r>
        <w:t xml:space="preserve"> </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lastRenderedPageBreak/>
        <w:t>UDR</w:t>
      </w:r>
      <w:r w:rsidRPr="009E0DE1">
        <w:tab/>
        <w:t>Unified Data Repository</w:t>
      </w:r>
    </w:p>
    <w:p w:rsidR="00BF3913" w:rsidRDefault="00BF3913" w:rsidP="00BF3913">
      <w:pPr>
        <w:pStyle w:val="EW"/>
      </w:pPr>
    </w:p>
    <w:p w:rsidR="00080512" w:rsidRPr="000B71E3" w:rsidRDefault="00080512">
      <w:pPr>
        <w:pStyle w:val="Heading1"/>
      </w:pPr>
      <w:bookmarkStart w:id="16" w:name="_Toc11338339"/>
      <w:r w:rsidRPr="000B71E3">
        <w:t>4</w:t>
      </w:r>
      <w:r w:rsidRPr="000B71E3">
        <w:tab/>
      </w:r>
      <w:r w:rsidR="00496495" w:rsidRPr="000B71E3">
        <w:t>Overview</w:t>
      </w:r>
      <w:bookmarkEnd w:id="16"/>
    </w:p>
    <w:p w:rsidR="003E5F44" w:rsidRPr="000B71E3" w:rsidRDefault="003E5F44" w:rsidP="003E5F44">
      <w:pPr>
        <w:pStyle w:val="Heading2"/>
      </w:pPr>
      <w:bookmarkStart w:id="17" w:name="_Toc11338340"/>
      <w:r w:rsidRPr="000B71E3">
        <w:t>4.1</w:t>
      </w:r>
      <w:r w:rsidRPr="000B71E3">
        <w:tab/>
        <w:t>Introduction</w:t>
      </w:r>
      <w:bookmarkEnd w:id="17"/>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306.75pt" o:ole="">
            <v:imagedata r:id="rId12" o:title=""/>
          </v:shape>
          <o:OLEObject Type="Embed" ProgID="Visio.Drawing.11" ShapeID="_x0000_i1025" DrawAspect="Content" ObjectID="_1621960823"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 xml:space="preserve">The functionalities supported by the UDM are listed in </w:t>
      </w:r>
      <w:r w:rsidR="00EC75F7">
        <w:t>clause</w:t>
      </w:r>
      <w:r w:rsidRPr="000B71E3">
        <w:t xml:space="preserve"> 6.2.7 of 3GPP TS 23.501 [2].</w:t>
      </w:r>
    </w:p>
    <w:p w:rsidR="00943FC1" w:rsidRPr="000B71E3" w:rsidRDefault="00943FC1" w:rsidP="00943FC1">
      <w:pPr>
        <w:pStyle w:val="Heading1"/>
      </w:pPr>
      <w:bookmarkStart w:id="18" w:name="_Toc11338341"/>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8"/>
    </w:p>
    <w:p w:rsidR="00943FC1" w:rsidRPr="000B71E3" w:rsidRDefault="00943FC1" w:rsidP="00943FC1">
      <w:pPr>
        <w:pStyle w:val="Heading2"/>
      </w:pPr>
      <w:bookmarkStart w:id="19" w:name="_Toc11338342"/>
      <w:r w:rsidRPr="000B71E3">
        <w:t>5.1</w:t>
      </w:r>
      <w:r w:rsidRPr="000B71E3">
        <w:tab/>
        <w:t>Introduction</w:t>
      </w:r>
      <w:bookmarkEnd w:id="19"/>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363E1D" w:rsidRDefault="0010373E" w:rsidP="00363E1D">
      <w:pPr>
        <w:pStyle w:val="B1"/>
      </w:pPr>
      <w:r w:rsidRPr="000B71E3">
        <w:lastRenderedPageBreak/>
        <w:t>-</w:t>
      </w:r>
      <w:r w:rsidRPr="000B71E3">
        <w:tab/>
        <w:t>Nudm_ParameterProvision Service</w:t>
      </w:r>
    </w:p>
    <w:p w:rsidR="00895104" w:rsidRPr="000B71E3" w:rsidRDefault="00363E1D" w:rsidP="00363E1D">
      <w:pPr>
        <w:pStyle w:val="B1"/>
      </w:pPr>
      <w:r>
        <w:t>-</w:t>
      </w:r>
      <w:r>
        <w:tab/>
      </w:r>
      <w:r w:rsidRPr="002851F0">
        <w:t>Nudm_NIDDAuthori</w:t>
      </w:r>
      <w:r>
        <w:t>z</w:t>
      </w:r>
      <w:r w:rsidRPr="002851F0">
        <w:t>ation</w:t>
      </w:r>
    </w:p>
    <w:p w:rsidR="0010373E" w:rsidRPr="000B71E3" w:rsidRDefault="00895104" w:rsidP="004B059C">
      <w:pPr>
        <w:keepNext/>
      </w:pPr>
      <w:r w:rsidRPr="000B71E3">
        <w:t xml:space="preserve">All scenarios shown in the following </w:t>
      </w:r>
      <w:r w:rsidR="00EC75F7">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EC75F7">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0" w:name="_Toc11338343"/>
      <w:r w:rsidRPr="000B71E3">
        <w:t>5.2</w:t>
      </w:r>
      <w:r w:rsidRPr="000B71E3">
        <w:tab/>
      </w:r>
      <w:r w:rsidR="00047643" w:rsidRPr="000B71E3">
        <w:t>Nudm_SubscriberDataManagement</w:t>
      </w:r>
      <w:r w:rsidR="00AF47A0" w:rsidRPr="000B71E3">
        <w:t xml:space="preserve"> Service</w:t>
      </w:r>
      <w:bookmarkEnd w:id="20"/>
    </w:p>
    <w:p w:rsidR="00943FC1" w:rsidRPr="000B71E3" w:rsidRDefault="00943FC1" w:rsidP="00943FC1">
      <w:pPr>
        <w:pStyle w:val="Heading3"/>
      </w:pPr>
      <w:bookmarkStart w:id="21" w:name="_Toc11338344"/>
      <w:r w:rsidRPr="000B71E3">
        <w:t>5.2.1</w:t>
      </w:r>
      <w:r w:rsidRPr="000B71E3">
        <w:tab/>
      </w:r>
      <w:r w:rsidR="007C608D" w:rsidRPr="000B71E3">
        <w:t>Service Description</w:t>
      </w:r>
      <w:bookmarkEnd w:id="21"/>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2" w:name="_Toc11338345"/>
      <w:r w:rsidRPr="000B71E3">
        <w:t>5.2</w:t>
      </w:r>
      <w:r w:rsidR="004E0785" w:rsidRPr="000B71E3">
        <w:t>.2</w:t>
      </w:r>
      <w:r w:rsidRPr="000B71E3">
        <w:tab/>
      </w:r>
      <w:r w:rsidR="008B6CCA" w:rsidRPr="000B71E3">
        <w:t>Service Operations</w:t>
      </w:r>
      <w:bookmarkEnd w:id="22"/>
    </w:p>
    <w:p w:rsidR="00824A86" w:rsidRPr="000B71E3" w:rsidRDefault="00AF47A0" w:rsidP="00824A86">
      <w:pPr>
        <w:pStyle w:val="Heading4"/>
      </w:pPr>
      <w:bookmarkStart w:id="23" w:name="_Toc11338346"/>
      <w:r w:rsidRPr="000B71E3">
        <w:t>5.2.2.1</w:t>
      </w:r>
      <w:r w:rsidRPr="000B71E3">
        <w:tab/>
      </w:r>
      <w:r w:rsidR="00083EA1" w:rsidRPr="000B71E3">
        <w:t>Introduction</w:t>
      </w:r>
      <w:bookmarkEnd w:id="23"/>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F775DC" w:rsidRDefault="00824A86" w:rsidP="00F775DC">
      <w:pPr>
        <w:pStyle w:val="B1"/>
        <w:rPr>
          <w:lang w:eastAsia="zh-CN"/>
        </w:rPr>
      </w:pPr>
      <w:r w:rsidRPr="000B71E3">
        <w:rPr>
          <w:lang w:eastAsia="zh-CN"/>
        </w:rPr>
        <w:t>-</w:t>
      </w:r>
      <w:r w:rsidRPr="000B71E3">
        <w:rPr>
          <w:lang w:eastAsia="zh-CN"/>
        </w:rPr>
        <w:tab/>
        <w:t>Subscribe</w:t>
      </w:r>
    </w:p>
    <w:p w:rsidR="00824A86" w:rsidRPr="000B71E3" w:rsidRDefault="00F775DC" w:rsidP="00F775DC">
      <w:pPr>
        <w:pStyle w:val="B1"/>
        <w:rPr>
          <w:lang w:eastAsia="zh-CN"/>
        </w:rPr>
      </w:pPr>
      <w:r>
        <w:rPr>
          <w:lang w:eastAsia="zh-CN"/>
        </w:rPr>
        <w:t>-</w:t>
      </w:r>
      <w:r>
        <w:rPr>
          <w:lang w:eastAsia="zh-CN"/>
        </w:rPr>
        <w:tab/>
        <w:t>ModifySubscription</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EC75F7">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EC75F7">
        <w:rPr>
          <w:lang w:eastAsia="zh-CN"/>
        </w:rPr>
        <w:t>clause</w:t>
      </w:r>
      <w:r w:rsidR="00B562CD" w:rsidRPr="000B71E3">
        <w:rPr>
          <w:lang w:eastAsia="zh-CN"/>
        </w:rPr>
        <w:t xml:space="preserve"> 6.1.8), the consumer NF may also subscribe to notifications of shared data change by means of the Subscribe service operation.</w:t>
      </w:r>
    </w:p>
    <w:p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EC75F7">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EC75F7">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EC75F7">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24" w:name="_Toc11338347"/>
      <w:r w:rsidRPr="000B71E3">
        <w:t>5.2.2.2</w:t>
      </w:r>
      <w:r w:rsidRPr="000B71E3">
        <w:tab/>
      </w:r>
      <w:r w:rsidR="00E76841" w:rsidRPr="000B71E3">
        <w:t>Get</w:t>
      </w:r>
      <w:bookmarkEnd w:id="24"/>
    </w:p>
    <w:p w:rsidR="00D93024" w:rsidRPr="000B71E3" w:rsidRDefault="00D93024" w:rsidP="00AC65ED">
      <w:pPr>
        <w:pStyle w:val="Heading5"/>
      </w:pPr>
      <w:bookmarkStart w:id="25" w:name="_Toc11338348"/>
      <w:r w:rsidRPr="000B71E3">
        <w:t>5.2.2.2.1</w:t>
      </w:r>
      <w:r w:rsidRPr="000B71E3">
        <w:tab/>
        <w:t>General</w:t>
      </w:r>
      <w:bookmarkEnd w:id="25"/>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4852FA" w:rsidRDefault="00B562CD" w:rsidP="004852FA">
      <w:pPr>
        <w:pStyle w:val="B1"/>
      </w:pPr>
      <w:r w:rsidRPr="000B71E3">
        <w:t>-</w:t>
      </w:r>
      <w:r w:rsidRPr="000B71E3">
        <w:tab/>
        <w:t>Shared Subscription Data Retrieval</w:t>
      </w:r>
    </w:p>
    <w:p w:rsidR="00F45DE1" w:rsidRDefault="004852FA" w:rsidP="004852FA">
      <w:pPr>
        <w:pStyle w:val="B1"/>
      </w:pPr>
      <w:r>
        <w:rPr>
          <w:rFonts w:hint="eastAsia"/>
          <w:lang w:eastAsia="zh-CN"/>
        </w:rPr>
        <w:t>-</w:t>
      </w:r>
      <w:r>
        <w:tab/>
        <w:t xml:space="preserve">Trace </w:t>
      </w:r>
      <w:r w:rsidRPr="000B71E3">
        <w:t>Data Retrieval</w:t>
      </w:r>
    </w:p>
    <w:p w:rsidR="00D67D76" w:rsidRPr="000B71E3" w:rsidRDefault="00F45DE1" w:rsidP="00767F6E">
      <w:r>
        <w:t xml:space="preserve">When the feature SharedData (see </w:t>
      </w:r>
      <w:r w:rsidR="00EC75F7">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6" w:name="_Toc11338349"/>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6"/>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4.25pt;height:120pt" o:ole="">
            <v:imagedata r:id="rId14" o:title=""/>
          </v:shape>
          <o:OLEObject Type="Embed" ProgID="Visio.Drawing.11" ShapeID="_x0000_i1026" DrawAspect="Content" ObjectID="_1621960824"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bookmarkStart w:id="27" w:name="_Toc11338350"/>
      <w:r w:rsidRPr="000B71E3">
        <w:t>5.2.2.</w:t>
      </w:r>
      <w:r w:rsidR="00D93024" w:rsidRPr="000B71E3">
        <w:t>2.</w:t>
      </w:r>
      <w:r w:rsidRPr="000B71E3">
        <w:t>3</w:t>
      </w:r>
      <w:r w:rsidRPr="000B71E3">
        <w:tab/>
      </w:r>
      <w:r w:rsidR="00A26165" w:rsidRPr="000B71E3">
        <w:t>Access and Mobility Subscription Data Retrieval</w:t>
      </w:r>
      <w:bookmarkEnd w:id="27"/>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4.25pt;height:120pt" o:ole="">
            <v:imagedata r:id="rId16" o:title=""/>
          </v:shape>
          <o:OLEObject Type="Embed" ProgID="Visio.Drawing.11" ShapeID="_x0000_i1027" DrawAspect="Content" ObjectID="_1621960825"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8" w:name="_Toc11338351"/>
      <w:r w:rsidRPr="000B71E3">
        <w:t>5.2.2.2.4</w:t>
      </w:r>
      <w:r w:rsidRPr="000B71E3">
        <w:tab/>
        <w:t>SMF Selection Subscription Data Retrieval</w:t>
      </w:r>
      <w:bookmarkEnd w:id="28"/>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4.25pt;height:120pt" o:ole="">
            <v:imagedata r:id="rId18" o:title=""/>
          </v:shape>
          <o:OLEObject Type="Embed" ProgID="Visio.Drawing.11" ShapeID="_x0000_i1028" DrawAspect="Content" ObjectID="_1621960826"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bookmarkStart w:id="29" w:name="_Toc11338352"/>
      <w:r w:rsidRPr="000B71E3">
        <w:t>5.2.2.2.5</w:t>
      </w:r>
      <w:r w:rsidRPr="000B71E3">
        <w:tab/>
        <w:t xml:space="preserve">Session Management Subscription </w:t>
      </w:r>
      <w:r w:rsidR="00A9237B" w:rsidRPr="000B71E3">
        <w:t xml:space="preserve">Data </w:t>
      </w:r>
      <w:r w:rsidRPr="000B71E3">
        <w:t>Retrieval</w:t>
      </w:r>
      <w:bookmarkEnd w:id="29"/>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5pt;height:120pt" o:ole="">
            <v:imagedata r:id="rId20" o:title=""/>
          </v:shape>
          <o:OLEObject Type="Embed" ProgID="Visio.Drawing.11" ShapeID="_x0000_i1029" DrawAspect="Content" ObjectID="_1621960827"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bookmarkStart w:id="30" w:name="_Toc11338353"/>
      <w:r w:rsidRPr="000B71E3">
        <w:lastRenderedPageBreak/>
        <w:t>5.2.2.2.</w:t>
      </w:r>
      <w:r w:rsidR="00EC68D5" w:rsidRPr="000B71E3">
        <w:t>6</w:t>
      </w:r>
      <w:r w:rsidRPr="000B71E3">
        <w:tab/>
        <w:t xml:space="preserve">SMS Subscription Data </w:t>
      </w:r>
      <w:r w:rsidRPr="000B71E3">
        <w:rPr>
          <w:rFonts w:hint="eastAsia"/>
          <w:lang w:eastAsia="zh-CN"/>
        </w:rPr>
        <w:t>Retrieval</w:t>
      </w:r>
      <w:bookmarkEnd w:id="30"/>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25pt;height:118.5pt" o:ole="">
            <v:imagedata r:id="rId22" o:title=""/>
          </v:shape>
          <o:OLEObject Type="Embed" ProgID="Visio.Drawing.11" ShapeID="_x0000_i1030" DrawAspect="Content" ObjectID="_1621960828"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1" w:name="_Toc11338354"/>
      <w:r w:rsidRPr="000B71E3">
        <w:t>5.2.2.2.</w:t>
      </w:r>
      <w:r w:rsidR="00EC68D5" w:rsidRPr="000B71E3">
        <w:t>7</w:t>
      </w:r>
      <w:r w:rsidRPr="000B71E3">
        <w:tab/>
        <w:t xml:space="preserve">SMS Management Subscription Data </w:t>
      </w:r>
      <w:r w:rsidRPr="000B71E3">
        <w:rPr>
          <w:rFonts w:hint="eastAsia"/>
          <w:lang w:eastAsia="zh-CN"/>
        </w:rPr>
        <w:t>Retrieval</w:t>
      </w:r>
      <w:bookmarkEnd w:id="31"/>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25pt;height:118.5pt" o:ole="">
            <v:imagedata r:id="rId24" o:title=""/>
          </v:shape>
          <o:OLEObject Type="Embed" ProgID="Visio.Drawing.11" ShapeID="_x0000_i1031" DrawAspect="Content" ObjectID="_1621960829"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2" w:name="_Toc11338355"/>
      <w:r w:rsidRPr="000B71E3">
        <w:lastRenderedPageBreak/>
        <w:t>5.2.2.2.</w:t>
      </w:r>
      <w:r w:rsidR="00EC68D5" w:rsidRPr="000B71E3">
        <w:t>8</w:t>
      </w:r>
      <w:r w:rsidRPr="000B71E3">
        <w:tab/>
      </w:r>
      <w:bookmarkStart w:id="33" w:name="_Hlk532988155"/>
      <w:r w:rsidRPr="000B71E3">
        <w:t>UE Context In SMF Data Retrieval</w:t>
      </w:r>
      <w:bookmarkEnd w:id="32"/>
      <w:bookmarkEnd w:id="33"/>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75pt;height:118.5pt" o:ole="">
            <v:imagedata r:id="rId26" o:title=""/>
          </v:shape>
          <o:OLEObject Type="Embed" ProgID="Visio.Drawing.11" ShapeID="_x0000_i1032" DrawAspect="Content" ObjectID="_1621960830"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4" w:name="_Toc11338356"/>
      <w:r w:rsidRPr="000B71E3">
        <w:t>5.2.2.2.</w:t>
      </w:r>
      <w:r w:rsidR="00EC68D5" w:rsidRPr="000B71E3">
        <w:t>9</w:t>
      </w:r>
      <w:r w:rsidRPr="000B71E3">
        <w:tab/>
        <w:t>Retrieval Of Multiple Data Sets</w:t>
      </w:r>
      <w:bookmarkEnd w:id="34"/>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EC75F7">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5pt;height:120pt" o:ole="">
            <v:imagedata r:id="rId28" o:title=""/>
          </v:shape>
          <o:OLEObject Type="Embed" ProgID="Visio.Drawing.11" ShapeID="_x0000_i1033" DrawAspect="Content" ObjectID="_1621960831"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5" w:name="_Toc11338357"/>
      <w:r w:rsidRPr="000B71E3">
        <w:t>5.2.2.2.</w:t>
      </w:r>
      <w:r w:rsidR="00EC68D5" w:rsidRPr="000B71E3">
        <w:t>10</w:t>
      </w:r>
      <w:r w:rsidRPr="000B71E3">
        <w:tab/>
        <w:t>Identifier Translation</w:t>
      </w:r>
      <w:bookmarkEnd w:id="35"/>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5pt;height:120pt" o:ole="">
            <v:imagedata r:id="rId30" o:title=""/>
          </v:shape>
          <o:OLEObject Type="Embed" ProgID="Visio.Drawing.11" ShapeID="_x0000_i1034" DrawAspect="Content" ObjectID="_1621960832"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6" w:name="_Toc11338358"/>
      <w:r w:rsidRPr="000B71E3">
        <w:t>5.2.2.2.</w:t>
      </w:r>
      <w:r w:rsidR="00EE3C18" w:rsidRPr="000B71E3">
        <w:t>11</w:t>
      </w:r>
      <w:r w:rsidRPr="000B71E3">
        <w:tab/>
        <w:t>Shared Subscription Data Retrieval</w:t>
      </w:r>
      <w:bookmarkEnd w:id="36"/>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5pt;height:120pt" o:ole="">
            <v:imagedata r:id="rId32" o:title=""/>
          </v:shape>
          <o:OLEObject Type="Embed" ProgID="Visio.Drawing.11" ShapeID="_x0000_i1035" DrawAspect="Content" ObjectID="_1621960833"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B562CD" w:rsidRPr="000B71E3" w:rsidRDefault="00CB1F6B" w:rsidP="0003074E">
      <w:r>
        <w:t>On failure, the appropriate HTTP status code indicating the error shall be returned and appropriate additional error information should be returned in the GET response body.</w:t>
      </w:r>
    </w:p>
    <w:p w:rsidR="00B95347" w:rsidRPr="000B71E3" w:rsidRDefault="007B11C9" w:rsidP="00B95347">
      <w:pPr>
        <w:pStyle w:val="Heading5"/>
      </w:pPr>
      <w:bookmarkStart w:id="37" w:name="_Toc11338359"/>
      <w:r>
        <w:lastRenderedPageBreak/>
        <w:t>5.2.2.2.12</w:t>
      </w:r>
      <w:r w:rsidR="00B95347" w:rsidRPr="000B71E3">
        <w:tab/>
      </w:r>
      <w:bookmarkStart w:id="38" w:name="_Hlk532988156"/>
      <w:r w:rsidR="00B95347" w:rsidRPr="000B71E3">
        <w:t>UE Context In SM</w:t>
      </w:r>
      <w:r w:rsidR="00B95347">
        <w:t>S</w:t>
      </w:r>
      <w:r w:rsidR="00B95347" w:rsidRPr="000B71E3">
        <w:t>F Data Retrieval</w:t>
      </w:r>
      <w:bookmarkEnd w:id="37"/>
      <w:bookmarkEnd w:id="38"/>
    </w:p>
    <w:p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rsidR="00B95347" w:rsidRPr="000B71E3" w:rsidRDefault="00B95347" w:rsidP="00B95347">
      <w:pPr>
        <w:pStyle w:val="TH"/>
      </w:pPr>
      <w:r w:rsidRPr="000B71E3">
        <w:object w:dxaOrig="11611" w:dyaOrig="3203">
          <v:shape id="_x0000_i1036" type="#_x0000_t75" style="width:434.25pt;height:119.25pt" o:ole="">
            <v:imagedata r:id="rId34" o:title=""/>
          </v:shape>
          <o:OLEObject Type="Embed" ProgID="Visio.Drawing.11" ShapeID="_x0000_i1036" DrawAspect="Content" ObjectID="_1621960834" r:id="rId35"/>
        </w:object>
      </w:r>
    </w:p>
    <w:p w:rsidR="00B95347" w:rsidRPr="000B71E3" w:rsidRDefault="00B95347" w:rsidP="00B95347">
      <w:pPr>
        <w:pStyle w:val="TF"/>
      </w:pPr>
      <w:r w:rsidRPr="000B71E3">
        <w:t xml:space="preserve">Figure </w:t>
      </w:r>
      <w:bookmarkStart w:id="39" w:name="_Hlk532988172"/>
      <w:r w:rsidR="007B11C9">
        <w:t>5.2.2.2.12</w:t>
      </w:r>
      <w:r w:rsidRPr="000B71E3">
        <w:t>-1</w:t>
      </w:r>
      <w:bookmarkEnd w:id="39"/>
      <w:r w:rsidRPr="000B71E3">
        <w:t>: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t>On failure, the appropriate HTTP status code indicating the error shall be returned and appropriate additional error information should be returned in the GET response body.</w:t>
      </w:r>
    </w:p>
    <w:p w:rsidR="008C5514" w:rsidRPr="000B71E3" w:rsidRDefault="008C5514" w:rsidP="008C5514">
      <w:pPr>
        <w:pStyle w:val="Heading5"/>
      </w:pPr>
      <w:bookmarkStart w:id="40" w:name="_Toc11338360"/>
      <w:r>
        <w:t>5.2.2.2.13</w:t>
      </w:r>
      <w:r w:rsidRPr="000B71E3">
        <w:tab/>
      </w:r>
      <w:r>
        <w:t>Trace data</w:t>
      </w:r>
      <w:r w:rsidRPr="000B71E3">
        <w:t xml:space="preserve"> Retrieval</w:t>
      </w:r>
      <w:bookmarkEnd w:id="40"/>
    </w:p>
    <w:p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rsidR="008C5514" w:rsidRPr="000B71E3" w:rsidRDefault="008C5514" w:rsidP="008C5514">
      <w:pPr>
        <w:pStyle w:val="TH"/>
      </w:pPr>
      <w:r w:rsidRPr="000B71E3">
        <w:object w:dxaOrig="8700" w:dyaOrig="2376">
          <v:shape id="_x0000_i1037" type="#_x0000_t75" style="width:325.5pt;height:88.5pt" o:ole="">
            <v:imagedata r:id="rId36" o:title=""/>
          </v:shape>
          <o:OLEObject Type="Embed" ProgID="Visio.Drawing.11" ShapeID="_x0000_i1037" DrawAspect="Content" ObjectID="_1621960835" r:id="rId37"/>
        </w:object>
      </w:r>
    </w:p>
    <w:p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 </w:t>
      </w:r>
    </w:p>
    <w:p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 </w:t>
      </w:r>
    </w:p>
    <w:p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8C5514" w:rsidRPr="000B71E3" w:rsidRDefault="008C5514" w:rsidP="008C5514">
      <w:r>
        <w:t>On failure, the appropriate HTTP status code indicating the error shall be returned and appropriate additional error information should be returned in the GET response body.</w:t>
      </w:r>
    </w:p>
    <w:p w:rsidR="00B02F80" w:rsidRPr="000B71E3" w:rsidRDefault="00B02F80" w:rsidP="00B02F80">
      <w:pPr>
        <w:pStyle w:val="Heading5"/>
      </w:pPr>
      <w:bookmarkStart w:id="41" w:name="_Toc11338361"/>
      <w:r w:rsidRPr="000B71E3">
        <w:lastRenderedPageBreak/>
        <w:t>5.2.2.2.</w:t>
      </w:r>
      <w:r w:rsidR="00A25D54">
        <w:t>14</w:t>
      </w:r>
      <w:r w:rsidRPr="000B71E3">
        <w:tab/>
      </w:r>
      <w:r>
        <w:t xml:space="preserve">Group </w:t>
      </w:r>
      <w:r w:rsidRPr="000B71E3">
        <w:t>Identifier Translation</w:t>
      </w:r>
      <w:bookmarkEnd w:id="41"/>
    </w:p>
    <w:p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rsidR="00B02F80" w:rsidRPr="000B71E3" w:rsidRDefault="00B02F80" w:rsidP="00B02F80">
      <w:pPr>
        <w:pStyle w:val="TH"/>
      </w:pPr>
      <w:r w:rsidRPr="000B71E3">
        <w:object w:dxaOrig="8701" w:dyaOrig="2377">
          <v:shape id="_x0000_i1038" type="#_x0000_t75" style="width:434.25pt;height:118.5pt" o:ole="">
            <v:imagedata r:id="rId38" o:title=""/>
          </v:shape>
          <o:OLEObject Type="Embed" ProgID="Visio.Drawing.11" ShapeID="_x0000_i1038" DrawAspect="Content" ObjectID="_1621960836" r:id="rId39"/>
        </w:object>
      </w:r>
    </w:p>
    <w:p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 xml:space="preserve">. </w:t>
      </w:r>
    </w:p>
    <w:p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rsidR="00B02F80" w:rsidRPr="00A62F61" w:rsidRDefault="00B02F80" w:rsidP="00B02F80">
      <w:r>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bookmarkStart w:id="42" w:name="_Toc11338362"/>
      <w:r w:rsidRPr="000B71E3">
        <w:t>5.2.2.3</w:t>
      </w:r>
      <w:r w:rsidRPr="000B71E3">
        <w:tab/>
        <w:t>Subscribe</w:t>
      </w:r>
      <w:bookmarkEnd w:id="42"/>
    </w:p>
    <w:p w:rsidR="00824A86" w:rsidRPr="000B71E3" w:rsidRDefault="00026CD8" w:rsidP="00824A86">
      <w:pPr>
        <w:pStyle w:val="Heading5"/>
      </w:pPr>
      <w:bookmarkStart w:id="43" w:name="_Toc11338363"/>
      <w:r w:rsidRPr="000B71E3">
        <w:t>5.2.2.3.1</w:t>
      </w:r>
      <w:r w:rsidRPr="000B71E3">
        <w:tab/>
        <w:t>General</w:t>
      </w:r>
      <w:bookmarkEnd w:id="43"/>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44" w:name="_Toc11338364"/>
      <w:r w:rsidRPr="000B71E3">
        <w:t>5.2.2.3.2</w:t>
      </w:r>
      <w:r w:rsidRPr="000B71E3">
        <w:tab/>
        <w:t>Subscription to notifications of data change</w:t>
      </w:r>
      <w:bookmarkEnd w:id="44"/>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9" type="#_x0000_t75" style="width:434.25pt;height:120pt" o:ole="">
            <v:imagedata r:id="rId40" o:title=""/>
          </v:shape>
          <o:OLEObject Type="Embed" ProgID="Visio.Drawing.11" ShapeID="_x0000_i1039" DrawAspect="Content" ObjectID="_1621960837" r:id="rId41"/>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45" w:name="_Toc11338365"/>
      <w:r w:rsidRPr="000B71E3">
        <w:t>5.2.2.3.</w:t>
      </w:r>
      <w:r w:rsidR="003D09DE" w:rsidRPr="000B71E3">
        <w:t>3</w:t>
      </w:r>
      <w:r w:rsidRPr="000B71E3">
        <w:tab/>
        <w:t>Subscription to notifications of shared data change</w:t>
      </w:r>
      <w:bookmarkEnd w:id="45"/>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40" type="#_x0000_t75" style="width:435pt;height:120pt" o:ole="">
            <v:imagedata r:id="rId42" o:title=""/>
          </v:shape>
          <o:OLEObject Type="Embed" ProgID="Visio.Drawing.11" ShapeID="_x0000_i1040" DrawAspect="Content" ObjectID="_1621960838" r:id="rId43"/>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5D483E" w:rsidRPr="000B71E3" w:rsidRDefault="005D483E" w:rsidP="005D483E">
      <w:pPr>
        <w:pStyle w:val="Heading4"/>
      </w:pPr>
      <w:bookmarkStart w:id="46" w:name="_Toc11338366"/>
      <w:r w:rsidRPr="000B71E3">
        <w:t>5.2.2.</w:t>
      </w:r>
      <w:r>
        <w:t>4</w:t>
      </w:r>
      <w:r w:rsidRPr="000B71E3">
        <w:tab/>
      </w:r>
      <w:r>
        <w:t>Uns</w:t>
      </w:r>
      <w:r w:rsidRPr="000B71E3">
        <w:t>ubscribe</w:t>
      </w:r>
      <w:bookmarkEnd w:id="46"/>
    </w:p>
    <w:p w:rsidR="00824A86" w:rsidRPr="000B71E3" w:rsidRDefault="00026CD8" w:rsidP="00824A86">
      <w:pPr>
        <w:pStyle w:val="Heading5"/>
      </w:pPr>
      <w:bookmarkStart w:id="47" w:name="_Toc11338367"/>
      <w:r w:rsidRPr="000B71E3">
        <w:t>5.2.2.4.1</w:t>
      </w:r>
      <w:r w:rsidRPr="000B71E3">
        <w:tab/>
        <w:t>General</w:t>
      </w:r>
      <w:bookmarkEnd w:id="47"/>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8" w:name="_Toc11338368"/>
      <w:r w:rsidRPr="000B71E3">
        <w:t>5.2.2.4.2</w:t>
      </w:r>
      <w:r w:rsidRPr="000B71E3">
        <w:tab/>
        <w:t>Unsubscribe to notifications of data change</w:t>
      </w:r>
      <w:bookmarkEnd w:id="48"/>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41" type="#_x0000_t75" style="width:434.25pt;height:118.5pt" o:ole="">
            <v:imagedata r:id="rId44" o:title=""/>
          </v:shape>
          <o:OLEObject Type="Embed" ProgID="Visio.Drawing.11" ShapeID="_x0000_i1041" DrawAspect="Content" ObjectID="_1621960839" r:id="rId45"/>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9" w:name="_Toc11338369"/>
      <w:r w:rsidRPr="000B71E3">
        <w:t>5.2.2.4.</w:t>
      </w:r>
      <w:r w:rsidR="003D09DE" w:rsidRPr="000B71E3">
        <w:t>3</w:t>
      </w:r>
      <w:r w:rsidRPr="000B71E3">
        <w:tab/>
        <w:t xml:space="preserve">Unsubscribe to notifications of </w:t>
      </w:r>
      <w:r w:rsidR="005D483E">
        <w:t xml:space="preserve">shared </w:t>
      </w:r>
      <w:r w:rsidRPr="000B71E3">
        <w:t>data change</w:t>
      </w:r>
      <w:bookmarkEnd w:id="49"/>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2" type="#_x0000_t75" style="width:435pt;height:120pt" o:ole="">
            <v:imagedata r:id="rId46" o:title=""/>
          </v:shape>
          <o:OLEObject Type="Embed" ProgID="Visio.Drawing.11" ShapeID="_x0000_i1042" DrawAspect="Content" ObjectID="_1621960840" r:id="rId47"/>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50" w:name="_Toc11338370"/>
      <w:r w:rsidRPr="000B71E3">
        <w:lastRenderedPageBreak/>
        <w:t>5.2.2.</w:t>
      </w:r>
      <w:r w:rsidR="002B2497" w:rsidRPr="000B71E3">
        <w:t>5</w:t>
      </w:r>
      <w:r w:rsidRPr="000B71E3">
        <w:tab/>
      </w:r>
      <w:r w:rsidR="00E76841" w:rsidRPr="000B71E3">
        <w:t>Notification</w:t>
      </w:r>
      <w:bookmarkEnd w:id="50"/>
    </w:p>
    <w:p w:rsidR="003173B2" w:rsidRPr="000B71E3" w:rsidRDefault="00E76841" w:rsidP="003173B2">
      <w:pPr>
        <w:pStyle w:val="Heading5"/>
      </w:pPr>
      <w:bookmarkStart w:id="51" w:name="_Toc11338371"/>
      <w:r w:rsidRPr="000B71E3">
        <w:t>5.2.2.</w:t>
      </w:r>
      <w:r w:rsidR="002B2497" w:rsidRPr="000B71E3">
        <w:t>5</w:t>
      </w:r>
      <w:r w:rsidRPr="000B71E3">
        <w:t>.1</w:t>
      </w:r>
      <w:r w:rsidRPr="000B71E3">
        <w:tab/>
        <w:t>General</w:t>
      </w:r>
      <w:bookmarkEnd w:id="51"/>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rsidR="00E76841" w:rsidRPr="000B71E3" w:rsidRDefault="00E76841" w:rsidP="00E76841">
      <w:pPr>
        <w:pStyle w:val="Heading5"/>
      </w:pPr>
      <w:bookmarkStart w:id="52" w:name="_Toc11338372"/>
      <w:r w:rsidRPr="000B71E3">
        <w:t>5.2.2.</w:t>
      </w:r>
      <w:r w:rsidR="00510732" w:rsidRPr="000B71E3">
        <w:t>5</w:t>
      </w:r>
      <w:r w:rsidRPr="000B71E3">
        <w:t>.2</w:t>
      </w:r>
      <w:r w:rsidRPr="000B71E3">
        <w:tab/>
      </w:r>
      <w:r w:rsidR="00C97D1E" w:rsidRPr="000B71E3">
        <w:t>Data Change Notification To NF</w:t>
      </w:r>
      <w:bookmarkEnd w:id="52"/>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EC75F7">
        <w:t>clause</w:t>
      </w:r>
      <w:r w:rsidR="00747E12">
        <w:t xml:space="preserve"> </w:t>
      </w:r>
      <w:r w:rsidR="00747E12">
        <w:rPr>
          <w:rFonts w:hint="eastAsia"/>
          <w:lang w:eastAsia="zh-CN"/>
        </w:rPr>
        <w:t>4.5.1 or</w:t>
      </w:r>
      <w:r w:rsidR="00747E12" w:rsidRPr="000B71E3">
        <w:t xml:space="preserve"> 3GPP TS 23.502 [3] </w:t>
      </w:r>
      <w:r w:rsidR="00EC75F7">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EC75F7">
        <w:t>clause</w:t>
      </w:r>
      <w:r w:rsidRPr="000B71E3">
        <w:t xml:space="preserve"> 6.1.6.2.</w:t>
      </w:r>
      <w:r w:rsidR="00812768" w:rsidRPr="000B71E3">
        <w:t>3</w:t>
      </w:r>
      <w:r w:rsidRPr="000B71E3">
        <w:t>).</w:t>
      </w:r>
    </w:p>
    <w:p w:rsidR="00C97D1E" w:rsidRPr="000B71E3" w:rsidRDefault="00C97D1E" w:rsidP="00C97D1E">
      <w:pPr>
        <w:pStyle w:val="TH"/>
      </w:pPr>
      <w:r w:rsidRPr="000B71E3">
        <w:object w:dxaOrig="8714" w:dyaOrig="2339">
          <v:shape id="_x0000_i1043" type="#_x0000_t75" style="width:435pt;height:116.25pt" o:ole="">
            <v:imagedata r:id="rId48" o:title=""/>
          </v:shape>
          <o:OLEObject Type="Embed" ProgID="Visio.Drawing.11" ShapeID="_x0000_i1043" DrawAspect="Content" ObjectID="_1621960841" r:id="rId49"/>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53" w:name="_Toc11338373"/>
      <w:r w:rsidRPr="000B71E3">
        <w:t>5.2.2.</w:t>
      </w:r>
      <w:r w:rsidR="008A13DE" w:rsidRPr="000B71E3">
        <w:t>6</w:t>
      </w:r>
      <w:r w:rsidRPr="000B71E3">
        <w:tab/>
        <w:t>Info</w:t>
      </w:r>
      <w:bookmarkEnd w:id="53"/>
    </w:p>
    <w:p w:rsidR="003E0A19" w:rsidRPr="000B71E3" w:rsidRDefault="003E0A19" w:rsidP="003E0A19">
      <w:pPr>
        <w:pStyle w:val="Heading5"/>
      </w:pPr>
      <w:bookmarkStart w:id="54" w:name="_Toc11338374"/>
      <w:r w:rsidRPr="000B71E3">
        <w:t>5.2.2.</w:t>
      </w:r>
      <w:r w:rsidR="008A13DE" w:rsidRPr="000B71E3">
        <w:t>6</w:t>
      </w:r>
      <w:r w:rsidRPr="000B71E3">
        <w:t>.1</w:t>
      </w:r>
      <w:r w:rsidRPr="000B71E3">
        <w:tab/>
        <w:t>General</w:t>
      </w:r>
      <w:bookmarkEnd w:id="54"/>
      <w:r w:rsidRPr="000B71E3">
        <w:t xml:space="preserve"> </w:t>
      </w:r>
    </w:p>
    <w:p w:rsidR="003E0A19" w:rsidRPr="000B71E3" w:rsidRDefault="003E0A19" w:rsidP="003E0A19">
      <w:r w:rsidRPr="000B71E3">
        <w:t>The following procedures using the Info service operation are supported:</w:t>
      </w:r>
    </w:p>
    <w:p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r w:rsidR="00747E12" w:rsidRPr="00747E12">
        <w:rPr>
          <w:lang w:eastAsia="zh-CN"/>
        </w:rPr>
        <w:t xml:space="preserve"> </w:t>
      </w:r>
    </w:p>
    <w:p w:rsidR="003E0A19" w:rsidRPr="000B71E3" w:rsidRDefault="00747E12" w:rsidP="00747E12">
      <w:pPr>
        <w:pStyle w:val="B1"/>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rsidR="003E0A19" w:rsidRPr="000B71E3" w:rsidRDefault="003E0A19" w:rsidP="003E0A19">
      <w:pPr>
        <w:pStyle w:val="Heading5"/>
      </w:pPr>
      <w:bookmarkStart w:id="55" w:name="_Toc11338375"/>
      <w:r w:rsidRPr="000B71E3">
        <w:t>5.2.2.</w:t>
      </w:r>
      <w:r w:rsidR="008A13DE" w:rsidRPr="000B71E3">
        <w:t>6</w:t>
      </w:r>
      <w:r w:rsidRPr="000B71E3">
        <w:t>.2</w:t>
      </w:r>
      <w:r w:rsidRPr="000B71E3">
        <w:tab/>
        <w:t xml:space="preserve">Providing acknowledgement of </w:t>
      </w:r>
      <w:r w:rsidRPr="000B71E3">
        <w:rPr>
          <w:lang w:eastAsia="zh-CN"/>
        </w:rPr>
        <w:t>Steering of Roaming</w:t>
      </w:r>
      <w:bookmarkEnd w:id="55"/>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747E12" w:rsidP="003E0A19">
      <w:pPr>
        <w:pStyle w:val="TH"/>
      </w:pPr>
      <w:r>
        <w:object w:dxaOrig="8714" w:dyaOrig="2338">
          <v:shape id="_x0000_i1044" type="#_x0000_t75" style="width:435pt;height:117.75pt" o:ole="">
            <v:imagedata r:id="rId50" o:title=""/>
          </v:shape>
          <o:OLEObject Type="Embed" ProgID="Visio.Drawing.11" ShapeID="_x0000_i1044" DrawAspect="Content" ObjectID="_1621960842" r:id="rId51"/>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747E12" w:rsidRPr="000B71E3" w:rsidRDefault="00747E12" w:rsidP="00747E12">
      <w:pPr>
        <w:pStyle w:val="Heading5"/>
      </w:pPr>
      <w:bookmarkStart w:id="56" w:name="_Toc11338376"/>
      <w:r w:rsidRPr="000B71E3">
        <w:t>5.2.2.6.</w:t>
      </w:r>
      <w:r w:rsidR="006517E6">
        <w:t>3</w:t>
      </w:r>
      <w:r w:rsidRPr="000B71E3">
        <w:tab/>
        <w:t xml:space="preserve">Providing acknowledgement of </w:t>
      </w:r>
      <w:r>
        <w:t>UE parameters update</w:t>
      </w:r>
      <w:bookmarkEnd w:id="56"/>
    </w:p>
    <w:p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rsidR="00747E12" w:rsidRPr="000B71E3" w:rsidRDefault="00747E12" w:rsidP="00747E12">
      <w:pPr>
        <w:pStyle w:val="TH"/>
        <w:rPr>
          <w:lang w:eastAsia="zh-CN"/>
        </w:rPr>
      </w:pPr>
      <w:r>
        <w:object w:dxaOrig="8714" w:dyaOrig="2338">
          <v:shape id="_x0000_i1045" type="#_x0000_t75" style="width:435pt;height:117.75pt" o:ole="">
            <v:imagedata r:id="rId52" o:title=""/>
          </v:shape>
          <o:OLEObject Type="Embed" ProgID="Visio.Drawing.11" ShapeID="_x0000_i1045" DrawAspect="Content" ObjectID="_1621960843" r:id="rId53"/>
        </w:object>
      </w:r>
    </w:p>
    <w:p w:rsidR="00747E12" w:rsidRPr="000B71E3" w:rsidRDefault="00747E12" w:rsidP="00747E12">
      <w:pPr>
        <w:pStyle w:val="TF"/>
      </w:pPr>
      <w:r w:rsidRPr="000B71E3">
        <w:t>Figure 5.2.2.6.</w:t>
      </w:r>
      <w:r w:rsidR="006517E6">
        <w:t>3</w:t>
      </w:r>
      <w:r w:rsidRPr="000B71E3">
        <w:t xml:space="preserve">-1: Providing acknowledgement of </w:t>
      </w:r>
      <w:r>
        <w:t>UE parameters update</w:t>
      </w:r>
    </w:p>
    <w:p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rsidR="00747E12" w:rsidRPr="000B71E3" w:rsidRDefault="00747E12" w:rsidP="00747E12">
      <w:pPr>
        <w:pStyle w:val="B1"/>
        <w:rPr>
          <w:lang w:eastAsia="zh-CN"/>
        </w:rPr>
      </w:pPr>
      <w:r w:rsidRPr="000B71E3">
        <w:t>2.</w:t>
      </w:r>
      <w:r w:rsidRPr="000B71E3">
        <w:tab/>
        <w:t>The UDM responds with "204 No Content".</w:t>
      </w:r>
    </w:p>
    <w:p w:rsidR="00747E12" w:rsidRPr="00A62F61" w:rsidRDefault="00747E12" w:rsidP="00747E12">
      <w:r>
        <w:t>On failure, the appropriate HTTP status code indicating the error shall be returned and appropriate additional error information should be returned in the PUT response body.</w:t>
      </w:r>
    </w:p>
    <w:p w:rsidR="00F775DC" w:rsidRPr="000B71E3" w:rsidRDefault="00F775DC" w:rsidP="00F775DC">
      <w:pPr>
        <w:pStyle w:val="Heading4"/>
      </w:pPr>
      <w:bookmarkStart w:id="57" w:name="_Toc11338377"/>
      <w:r w:rsidRPr="000B71E3">
        <w:t>5.2.2.</w:t>
      </w:r>
      <w:r>
        <w:t>7</w:t>
      </w:r>
      <w:r w:rsidRPr="000B71E3">
        <w:tab/>
      </w:r>
      <w:r>
        <w:t>ModifySubscription</w:t>
      </w:r>
      <w:bookmarkEnd w:id="57"/>
    </w:p>
    <w:p w:rsidR="00F775DC" w:rsidRPr="000B71E3" w:rsidRDefault="00F775DC" w:rsidP="00F775DC">
      <w:pPr>
        <w:pStyle w:val="Heading5"/>
      </w:pPr>
      <w:bookmarkStart w:id="58" w:name="_Toc11338378"/>
      <w:r w:rsidRPr="000B71E3">
        <w:t>5.2.2.</w:t>
      </w:r>
      <w:r>
        <w:t>7</w:t>
      </w:r>
      <w:r w:rsidRPr="000B71E3">
        <w:t>.1</w:t>
      </w:r>
      <w:r w:rsidRPr="000B71E3">
        <w:tab/>
        <w:t>General</w:t>
      </w:r>
      <w:bookmarkEnd w:id="58"/>
    </w:p>
    <w:p w:rsidR="00F775DC" w:rsidRPr="000B71E3" w:rsidRDefault="00F775DC" w:rsidP="00F775DC">
      <w:r w:rsidRPr="000B71E3">
        <w:t xml:space="preserve">The following procedures using the </w:t>
      </w:r>
      <w:r>
        <w:t>ModifySubscription</w:t>
      </w:r>
      <w:r w:rsidRPr="000B71E3">
        <w:t xml:space="preserve"> service operation are supported:</w:t>
      </w:r>
    </w:p>
    <w:p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rsidR="004E77D5" w:rsidRDefault="004E77D5" w:rsidP="004E77D5">
      <w:pPr>
        <w:rPr>
          <w:lang w:eastAsia="zh-CN"/>
        </w:rPr>
      </w:pPr>
      <w:r>
        <w:rPr>
          <w:rFonts w:hint="eastAsia"/>
          <w:lang w:eastAsia="zh-CN"/>
        </w:rPr>
        <w:t>The ModifySubscription service operation can be used for the following purpose:</w:t>
      </w:r>
    </w:p>
    <w:p w:rsidR="004E77D5" w:rsidRDefault="004E77D5" w:rsidP="004E77D5">
      <w:pPr>
        <w:pStyle w:val="B1"/>
        <w:rPr>
          <w:lang w:eastAsia="zh-CN"/>
        </w:rPr>
      </w:pPr>
      <w:r w:rsidRPr="000B71E3">
        <w:t>-</w:t>
      </w:r>
      <w:r w:rsidRPr="000B71E3">
        <w:tab/>
      </w:r>
      <w:r>
        <w:rPr>
          <w:rFonts w:hint="eastAsia"/>
          <w:lang w:eastAsia="zh-CN"/>
        </w:rPr>
        <w:t>Extend the expiry time of SdmSubscription;</w:t>
      </w:r>
    </w:p>
    <w:p w:rsidR="004E77D5" w:rsidRPr="0036422D" w:rsidRDefault="004E77D5" w:rsidP="004E77D5">
      <w:pPr>
        <w:pStyle w:val="B1"/>
        <w:rPr>
          <w:lang w:eastAsia="zh-CN"/>
        </w:rPr>
      </w:pPr>
      <w:r>
        <w:rPr>
          <w:rFonts w:hint="eastAsia"/>
          <w:lang w:eastAsia="zh-CN"/>
        </w:rPr>
        <w:lastRenderedPageBreak/>
        <w:t>-</w:t>
      </w:r>
      <w:r>
        <w:rPr>
          <w:rFonts w:hint="eastAsia"/>
          <w:lang w:eastAsia="zh-CN"/>
        </w:rPr>
        <w:tab/>
        <w:t>Modify the resource URIs to be monitored, e.g. add/remove resource URIs to/from the monitored resource URI list.</w:t>
      </w:r>
    </w:p>
    <w:p w:rsidR="00F775DC" w:rsidRPr="000B71E3" w:rsidRDefault="00F775DC" w:rsidP="00F775DC">
      <w:pPr>
        <w:pStyle w:val="Heading5"/>
      </w:pPr>
      <w:bookmarkStart w:id="59" w:name="_Toc11338379"/>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59"/>
    </w:p>
    <w:p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6" type="#_x0000_t75" style="width:435pt;height:120pt" o:ole="">
            <v:imagedata r:id="rId54" o:title=""/>
          </v:shape>
          <o:OLEObject Type="Embed" ProgID="Visio.Drawing.11" ShapeID="_x0000_i1046" DrawAspect="Content" ObjectID="_1621960844" r:id="rId55"/>
        </w:object>
      </w:r>
    </w:p>
    <w:p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F775DC" w:rsidRPr="000B71E3" w:rsidRDefault="00F775DC" w:rsidP="00F775DC">
      <w:pPr>
        <w:pStyle w:val="B1"/>
      </w:pPr>
    </w:p>
    <w:p w:rsidR="00F775DC" w:rsidRPr="000B71E3" w:rsidRDefault="00F775DC" w:rsidP="00F775DC">
      <w:pPr>
        <w:pStyle w:val="Heading5"/>
      </w:pPr>
      <w:bookmarkStart w:id="60" w:name="_Toc11338380"/>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60"/>
    </w:p>
    <w:p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7" type="#_x0000_t75" style="width:435pt;height:120pt" o:ole="">
            <v:imagedata r:id="rId56" o:title=""/>
          </v:shape>
          <o:OLEObject Type="Embed" ProgID="Visio.Drawing.11" ShapeID="_x0000_i1047" DrawAspect="Content" ObjectID="_1621960845" r:id="rId57"/>
        </w:object>
      </w:r>
    </w:p>
    <w:p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rsidR="00F775DC" w:rsidRPr="000B71E3" w:rsidRDefault="004E77D5" w:rsidP="004E77D5">
      <w:pPr>
        <w:pStyle w:val="B1"/>
      </w:pPr>
      <w:r>
        <w:rPr>
          <w:rFonts w:hint="eastAsia"/>
          <w:lang w:eastAsia="zh-CN"/>
        </w:rPr>
        <w:lastRenderedPageBreak/>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0F0802" w:rsidRPr="000B71E3" w:rsidRDefault="000F0802" w:rsidP="000F0802">
      <w:pPr>
        <w:pStyle w:val="Heading2"/>
      </w:pPr>
      <w:bookmarkStart w:id="61" w:name="_Toc11338381"/>
      <w:r w:rsidRPr="000B71E3">
        <w:t>5.3</w:t>
      </w:r>
      <w:r w:rsidRPr="000B71E3">
        <w:tab/>
      </w:r>
      <w:r w:rsidR="009B0E52" w:rsidRPr="000B71E3">
        <w:t>Nudm_UEContextManagement</w:t>
      </w:r>
      <w:r w:rsidRPr="000B71E3">
        <w:t xml:space="preserve"> Service</w:t>
      </w:r>
      <w:bookmarkEnd w:id="61"/>
    </w:p>
    <w:p w:rsidR="00AE35C2" w:rsidRPr="000B71E3" w:rsidRDefault="00AE35C2" w:rsidP="00AE35C2">
      <w:pPr>
        <w:pStyle w:val="Heading3"/>
      </w:pPr>
      <w:bookmarkStart w:id="62" w:name="_Toc11338382"/>
      <w:r w:rsidRPr="000B71E3">
        <w:t>5.3.1</w:t>
      </w:r>
      <w:r w:rsidRPr="000B71E3">
        <w:tab/>
        <w:t>Service Description</w:t>
      </w:r>
      <w:bookmarkEnd w:id="62"/>
    </w:p>
    <w:p w:rsidR="00A17C21" w:rsidRPr="000B71E3" w:rsidRDefault="00824A86" w:rsidP="00824A86">
      <w:r w:rsidRPr="000B71E3">
        <w:t>See 3GPP TS 23.501 [2] table 7.2.5-1.</w:t>
      </w:r>
    </w:p>
    <w:p w:rsidR="00AE35C2" w:rsidRPr="000B71E3" w:rsidRDefault="00AE35C2" w:rsidP="00AE35C2">
      <w:pPr>
        <w:pStyle w:val="Heading3"/>
      </w:pPr>
      <w:bookmarkStart w:id="63" w:name="_Toc11338383"/>
      <w:r w:rsidRPr="000B71E3">
        <w:t>5.3.2</w:t>
      </w:r>
      <w:r w:rsidRPr="000B71E3">
        <w:tab/>
        <w:t>Service Operations</w:t>
      </w:r>
      <w:bookmarkEnd w:id="63"/>
    </w:p>
    <w:p w:rsidR="00824A86" w:rsidRPr="000B71E3" w:rsidRDefault="00AE35C2" w:rsidP="00824A86">
      <w:pPr>
        <w:pStyle w:val="Heading4"/>
      </w:pPr>
      <w:bookmarkStart w:id="64" w:name="_Toc11338384"/>
      <w:r w:rsidRPr="000B71E3">
        <w:t>5.3.2.1</w:t>
      </w:r>
      <w:r w:rsidRPr="000B71E3">
        <w:tab/>
        <w:t>Introduction</w:t>
      </w:r>
      <w:bookmarkEnd w:id="64"/>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The Nudm_UEContextManagement Service is used by Consumer NFs (AMF, SM</w:t>
      </w:r>
      <w:r w:rsidR="00E46265">
        <w:t>F</w:t>
      </w:r>
      <w:r w:rsidRPr="000B71E3">
        <w:t xml:space="preserve">,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65" w:name="_Toc11338385"/>
      <w:r w:rsidRPr="000B71E3">
        <w:t>5.3.2.2</w:t>
      </w:r>
      <w:r w:rsidRPr="000B71E3">
        <w:tab/>
        <w:t>Registration</w:t>
      </w:r>
      <w:bookmarkEnd w:id="65"/>
    </w:p>
    <w:p w:rsidR="0068384C" w:rsidRPr="000B71E3" w:rsidRDefault="00AE35C2" w:rsidP="0068384C">
      <w:pPr>
        <w:pStyle w:val="Heading5"/>
      </w:pPr>
      <w:bookmarkStart w:id="66" w:name="_Toc11338386"/>
      <w:r w:rsidRPr="000B71E3">
        <w:t>5.3.2.2.1</w:t>
      </w:r>
      <w:r w:rsidRPr="000B71E3">
        <w:tab/>
        <w:t>General</w:t>
      </w:r>
      <w:bookmarkEnd w:id="66"/>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lastRenderedPageBreak/>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67" w:name="_Toc11338387"/>
      <w:r w:rsidRPr="000B71E3">
        <w:t>5.3.2.2.2</w:t>
      </w:r>
      <w:r w:rsidRPr="000B71E3">
        <w:tab/>
      </w:r>
      <w:r w:rsidR="00A43BEE" w:rsidRPr="000B71E3">
        <w:t>AMF registration for 3GPP access</w:t>
      </w:r>
      <w:bookmarkEnd w:id="67"/>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8" type="#_x0000_t75" style="width:435pt;height:115.5pt" o:ole="">
            <v:imagedata r:id="rId58" o:title=""/>
          </v:shape>
          <o:OLEObject Type="Embed" ProgID="Visio.Drawing.11" ShapeID="_x0000_i1048" DrawAspect="Content" ObjectID="_1621960846" r:id="rId59"/>
        </w:object>
      </w:r>
    </w:p>
    <w:p w:rsidR="00A43BEE" w:rsidRPr="000B71E3" w:rsidRDefault="00A43BEE" w:rsidP="00CE4D97">
      <w:pPr>
        <w:pStyle w:val="TF"/>
      </w:pPr>
      <w:r w:rsidRPr="000B71E3">
        <w:t>Figure 5.3.2.2.2-1: AMF registering for 3GPP access</w:t>
      </w:r>
    </w:p>
    <w:p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8"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8"/>
    <w:p w:rsidR="00A43BEE" w:rsidRPr="000B71E3" w:rsidRDefault="00A43BEE" w:rsidP="000D7A09">
      <w:pPr>
        <w:pStyle w:val="B1"/>
      </w:pPr>
    </w:p>
    <w:p w:rsidR="00AE35C2" w:rsidRPr="000B71E3" w:rsidRDefault="00AE35C2" w:rsidP="00AE35C2">
      <w:pPr>
        <w:pStyle w:val="Heading5"/>
      </w:pPr>
      <w:bookmarkStart w:id="69" w:name="_Toc11338388"/>
      <w:r w:rsidRPr="000B71E3">
        <w:lastRenderedPageBreak/>
        <w:t>5.3.2.2.3</w:t>
      </w:r>
      <w:r w:rsidRPr="000B71E3">
        <w:tab/>
      </w:r>
      <w:r w:rsidR="00A43BEE" w:rsidRPr="000B71E3">
        <w:t>AMF registration for non 3GPP access</w:t>
      </w:r>
      <w:bookmarkEnd w:id="69"/>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9" type="#_x0000_t75" style="width:435pt;height:116.25pt" o:ole="">
            <v:imagedata r:id="rId60" o:title=""/>
          </v:shape>
          <o:OLEObject Type="Embed" ProgID="Visio.Drawing.11" ShapeID="_x0000_i1049" DrawAspect="Content" ObjectID="_1621960847" r:id="rId61"/>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70" w:name="_Toc11338389"/>
      <w:r w:rsidRPr="000B71E3">
        <w:t>5.3.2.2.4</w:t>
      </w:r>
      <w:r w:rsidRPr="000B71E3">
        <w:tab/>
        <w:t>SMF registration</w:t>
      </w:r>
      <w:bookmarkEnd w:id="70"/>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50" type="#_x0000_t75" style="width:433.5pt;height:124.5pt" o:ole="">
            <v:imagedata r:id="rId62" o:title=""/>
          </v:shape>
          <o:OLEObject Type="Embed" ProgID="Visio.Drawing.11" ShapeID="_x0000_i1050" DrawAspect="Content" ObjectID="_1621960848" r:id="rId63"/>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lastRenderedPageBreak/>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71" w:name="_Toc11338390"/>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71"/>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51" type="#_x0000_t75" style="width:433.5pt;height:106.5pt" o:ole="">
            <v:imagedata r:id="rId64" o:title=""/>
          </v:shape>
          <o:OLEObject Type="Embed" ProgID="Visio.Drawing.11" ShapeID="_x0000_i1051" DrawAspect="Content" ObjectID="_1621960849" r:id="rId65"/>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72" w:name="_Toc11338391"/>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72"/>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52" type="#_x0000_t75" style="width:433.5pt;height:106.5pt" o:ole="">
            <v:imagedata r:id="rId66" o:title=""/>
          </v:shape>
          <o:OLEObject Type="Embed" ProgID="Visio.Drawing.11" ShapeID="_x0000_i1052" DrawAspect="Content" ObjectID="_1621960850" r:id="rId67"/>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73" w:name="_Toc11338392"/>
      <w:r w:rsidRPr="000B71E3">
        <w:t>5.3.2.3</w:t>
      </w:r>
      <w:r w:rsidRPr="000B71E3">
        <w:tab/>
      </w:r>
      <w:r w:rsidR="00A43BEE" w:rsidRPr="000B71E3">
        <w:t>Deregistration</w:t>
      </w:r>
      <w:r w:rsidR="00AE35C2" w:rsidRPr="000B71E3">
        <w:t>Notification</w:t>
      </w:r>
      <w:bookmarkEnd w:id="73"/>
    </w:p>
    <w:p w:rsidR="00506015" w:rsidRPr="000B71E3" w:rsidRDefault="00AE35C2" w:rsidP="00506015">
      <w:pPr>
        <w:pStyle w:val="Heading5"/>
      </w:pPr>
      <w:bookmarkStart w:id="74" w:name="_Toc11338393"/>
      <w:r w:rsidRPr="000B71E3">
        <w:t>5.3.2.3.1</w:t>
      </w:r>
      <w:r w:rsidRPr="000B71E3">
        <w:tab/>
        <w:t>General</w:t>
      </w:r>
      <w:bookmarkEnd w:id="74"/>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75" w:name="_Toc11338394"/>
      <w:r w:rsidRPr="000B71E3">
        <w:t>5.3.2.3.2</w:t>
      </w:r>
      <w:r w:rsidRPr="000B71E3">
        <w:tab/>
      </w:r>
      <w:r w:rsidR="00506015" w:rsidRPr="000B71E3">
        <w:t>UDM initiated NF Deregistration</w:t>
      </w:r>
      <w:bookmarkEnd w:id="75"/>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53" type="#_x0000_t75" style="width:435pt;height:116.25pt" o:ole="">
            <v:imagedata r:id="rId68" o:title=""/>
          </v:shape>
          <o:OLEObject Type="Embed" ProgID="Visio.Drawing.11" ShapeID="_x0000_i1053" DrawAspect="Content" ObjectID="_1621960851" r:id="rId69"/>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76" w:name="_Toc11338395"/>
      <w:r w:rsidRPr="000B71E3">
        <w:t>5.3.2.4</w:t>
      </w:r>
      <w:r w:rsidRPr="000B71E3">
        <w:tab/>
        <w:t>Deregistration</w:t>
      </w:r>
      <w:bookmarkEnd w:id="76"/>
    </w:p>
    <w:p w:rsidR="00AF4E84" w:rsidRPr="000B71E3" w:rsidRDefault="00AE35C2" w:rsidP="00AF4E84">
      <w:pPr>
        <w:pStyle w:val="Heading5"/>
      </w:pPr>
      <w:bookmarkStart w:id="77" w:name="_Toc11338396"/>
      <w:r w:rsidRPr="000B71E3">
        <w:t>5.3.2.4.1</w:t>
      </w:r>
      <w:r w:rsidRPr="000B71E3">
        <w:tab/>
        <w:t>General</w:t>
      </w:r>
      <w:bookmarkEnd w:id="77"/>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78" w:name="_Toc11338397"/>
      <w:r w:rsidRPr="000B71E3">
        <w:t>5.3.2.4.2</w:t>
      </w:r>
      <w:r w:rsidRPr="000B71E3">
        <w:tab/>
      </w:r>
      <w:r w:rsidR="00AF4E84" w:rsidRPr="000B71E3">
        <w:t>AMF deregistration for 3GPP access</w:t>
      </w:r>
      <w:bookmarkEnd w:id="78"/>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54" type="#_x0000_t75" style="width:435pt;height:107.25pt" o:ole="">
            <v:imagedata r:id="rId70" o:title=""/>
          </v:shape>
          <o:OLEObject Type="Embed" ProgID="Visio.Drawing.11" ShapeID="_x0000_i1054" DrawAspect="Content" ObjectID="_1621960852" r:id="rId71"/>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79" w:name="_Toc11338398"/>
      <w:r w:rsidRPr="000B71E3">
        <w:t>5.3.2.4.3</w:t>
      </w:r>
      <w:r w:rsidRPr="000B71E3">
        <w:tab/>
      </w:r>
      <w:r w:rsidR="003E0565" w:rsidRPr="000B71E3">
        <w:t>AMF deregistration for non-3GPP access</w:t>
      </w:r>
      <w:bookmarkEnd w:id="79"/>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5" type="#_x0000_t75" style="width:435pt;height:107.25pt" o:ole="">
            <v:imagedata r:id="rId72" o:title=""/>
          </v:shape>
          <o:OLEObject Type="Embed" ProgID="Visio.Drawing.11" ShapeID="_x0000_i1055" DrawAspect="Content" ObjectID="_1621960853" r:id="rId73"/>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80" w:name="_Toc11338399"/>
      <w:r w:rsidRPr="000B71E3">
        <w:t>5.3.2.4.4</w:t>
      </w:r>
      <w:r w:rsidRPr="000B71E3">
        <w:tab/>
        <w:t>SMF deregistration</w:t>
      </w:r>
      <w:bookmarkEnd w:id="80"/>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6" type="#_x0000_t75" style="width:435pt;height:107.25pt" o:ole="">
            <v:imagedata r:id="rId74" o:title=""/>
          </v:shape>
          <o:OLEObject Type="Embed" ProgID="Visio.Drawing.11" ShapeID="_x0000_i1056" DrawAspect="Content" ObjectID="_1621960854" r:id="rId75"/>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81" w:name="_Toc11338400"/>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81"/>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7" type="#_x0000_t75" style="width:435pt;height:107.25pt" o:ole="">
            <v:imagedata r:id="rId76" o:title=""/>
          </v:shape>
          <o:OLEObject Type="Embed" ProgID="Visio.Drawing.11" ShapeID="_x0000_i1057" DrawAspect="Content" ObjectID="_1621960855" r:id="rId7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82" w:name="_Toc11338401"/>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82"/>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8" type="#_x0000_t75" style="width:435pt;height:107.25pt" o:ole="">
            <v:imagedata r:id="rId78" o:title=""/>
          </v:shape>
          <o:OLEObject Type="Embed" ProgID="Visio.Drawing.11" ShapeID="_x0000_i1058" DrawAspect="Content" ObjectID="_1621960856" r:id="rId79"/>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83" w:name="_Toc11338402"/>
      <w:r w:rsidRPr="000B71E3">
        <w:t>5.3.2.5</w:t>
      </w:r>
      <w:r w:rsidRPr="000B71E3">
        <w:tab/>
        <w:t>Get</w:t>
      </w:r>
      <w:bookmarkEnd w:id="83"/>
    </w:p>
    <w:p w:rsidR="00C23B51" w:rsidRPr="000B71E3" w:rsidRDefault="00AE35C2" w:rsidP="00C23B51">
      <w:pPr>
        <w:pStyle w:val="Heading5"/>
      </w:pPr>
      <w:bookmarkStart w:id="84" w:name="_Toc11338403"/>
      <w:r w:rsidRPr="000B71E3">
        <w:t>5.3.2.5.1</w:t>
      </w:r>
      <w:r w:rsidRPr="000B71E3">
        <w:tab/>
        <w:t>General</w:t>
      </w:r>
      <w:bookmarkEnd w:id="84"/>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lastRenderedPageBreak/>
        <w:t>-</w:t>
      </w:r>
      <w:r w:rsidRPr="000B71E3">
        <w:tab/>
        <w:t>SmsfRegistration Information Retrieval for Non-3GPP Access</w:t>
      </w:r>
    </w:p>
    <w:p w:rsidR="00AE35C2" w:rsidRPr="000B71E3" w:rsidRDefault="00AE35C2" w:rsidP="00AE35C2">
      <w:pPr>
        <w:pStyle w:val="Heading5"/>
      </w:pPr>
      <w:bookmarkStart w:id="85" w:name="_Toc11338404"/>
      <w:r w:rsidRPr="000B71E3">
        <w:t>5.3.2.5.2</w:t>
      </w:r>
      <w:r w:rsidRPr="000B71E3">
        <w:tab/>
      </w:r>
      <w:r w:rsidR="00C23B51" w:rsidRPr="000B71E3">
        <w:t>Amf3GppAccessRegistration Information Retrieval</w:t>
      </w:r>
      <w:bookmarkEnd w:id="85"/>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9" type="#_x0000_t75" style="width:435pt;height:120pt" o:ole="">
            <v:imagedata r:id="rId80" o:title=""/>
          </v:shape>
          <o:OLEObject Type="Embed" ProgID="Visio.Drawing.11" ShapeID="_x0000_i1059" DrawAspect="Content" ObjectID="_1621960857" r:id="rId81"/>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86" w:name="_Toc11338405"/>
      <w:r w:rsidRPr="000B71E3">
        <w:t>5.3.2.5.3</w:t>
      </w:r>
      <w:r w:rsidRPr="000B71E3">
        <w:tab/>
      </w:r>
      <w:r w:rsidR="00C23B51" w:rsidRPr="000B71E3">
        <w:t>AmfNon3GppAccessRegistration Information Retrieval</w:t>
      </w:r>
      <w:bookmarkEnd w:id="86"/>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60" type="#_x0000_t75" style="width:435pt;height:120pt" o:ole="">
            <v:imagedata r:id="rId82" o:title=""/>
          </v:shape>
          <o:OLEObject Type="Embed" ProgID="Visio.Drawing.11" ShapeID="_x0000_i1060" DrawAspect="Content" ObjectID="_1621960858" r:id="rId83"/>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87" w:name="_Toc11338406"/>
      <w:r w:rsidRPr="000B71E3">
        <w:lastRenderedPageBreak/>
        <w:t>5.3.2.5.4</w:t>
      </w:r>
      <w:r w:rsidRPr="000B71E3">
        <w:tab/>
        <w:t>SmfRegistrations Information Retrieval</w:t>
      </w:r>
      <w:bookmarkEnd w:id="87"/>
    </w:p>
    <w:p w:rsidR="00C23B51" w:rsidRPr="000B71E3" w:rsidRDefault="00C23B51" w:rsidP="00C23B51">
      <w:r w:rsidRPr="000B71E3">
        <w:t>tbd</w:t>
      </w:r>
    </w:p>
    <w:p w:rsidR="00C23B51" w:rsidRPr="000B71E3" w:rsidRDefault="00C23B51" w:rsidP="00C23B51">
      <w:pPr>
        <w:pStyle w:val="Heading5"/>
      </w:pPr>
      <w:bookmarkStart w:id="88" w:name="_Toc11338407"/>
      <w:r w:rsidRPr="000B71E3">
        <w:t>5.3.2.5.5</w:t>
      </w:r>
      <w:r w:rsidRPr="000B71E3">
        <w:tab/>
        <w:t>SmsfRegistration Information Retrieval</w:t>
      </w:r>
      <w:r w:rsidR="0049305D" w:rsidRPr="000B71E3">
        <w:t xml:space="preserve"> for 3GPP Access</w:t>
      </w:r>
      <w:bookmarkEnd w:id="88"/>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61" type="#_x0000_t75" style="width:434.25pt;height:118.5pt" o:ole="">
            <v:imagedata r:id="rId84" o:title=""/>
          </v:shape>
          <o:OLEObject Type="Embed" ProgID="Visio.Drawing.11" ShapeID="_x0000_i1061" DrawAspect="Content" ObjectID="_1621960859" r:id="rId85"/>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89" w:name="_Toc11338408"/>
      <w:r w:rsidRPr="000B71E3">
        <w:t>5.3.2.5.</w:t>
      </w:r>
      <w:r w:rsidR="00822BB4" w:rsidRPr="000B71E3">
        <w:t>6</w:t>
      </w:r>
      <w:r w:rsidRPr="000B71E3">
        <w:tab/>
        <w:t>SmsfRegistration Information Retrieval for Non-3GPP Access</w:t>
      </w:r>
      <w:bookmarkEnd w:id="89"/>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62" type="#_x0000_t75" style="width:434.25pt;height:118.5pt" o:ole="">
            <v:imagedata r:id="rId86" o:title=""/>
          </v:shape>
          <o:OLEObject Type="Embed" ProgID="Visio.Drawing.11" ShapeID="_x0000_i1062" DrawAspect="Content" ObjectID="_1621960860" r:id="rId87"/>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90" w:name="_Toc11338409"/>
      <w:r w:rsidRPr="000B71E3">
        <w:t>5.3.2.6</w:t>
      </w:r>
      <w:r w:rsidRPr="000B71E3">
        <w:tab/>
        <w:t>Update</w:t>
      </w:r>
      <w:bookmarkEnd w:id="90"/>
    </w:p>
    <w:p w:rsidR="00687983" w:rsidRPr="000B71E3" w:rsidRDefault="00AE35C2" w:rsidP="00687983">
      <w:pPr>
        <w:pStyle w:val="Heading5"/>
      </w:pPr>
      <w:bookmarkStart w:id="91" w:name="_Toc11338410"/>
      <w:r w:rsidRPr="000B71E3">
        <w:t>5.3.2.6.1</w:t>
      </w:r>
      <w:r w:rsidRPr="000B71E3">
        <w:tab/>
        <w:t>General</w:t>
      </w:r>
      <w:bookmarkEnd w:id="91"/>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92" w:name="_Toc11338411"/>
      <w:r w:rsidRPr="000B71E3">
        <w:t>5.3.2.6.2</w:t>
      </w:r>
      <w:r w:rsidRPr="000B71E3">
        <w:tab/>
      </w:r>
      <w:r w:rsidR="00687983" w:rsidRPr="000B71E3">
        <w:t>Update A Parameter (e.g. PEI) in the AMF Registration For 3GPP Access</w:t>
      </w:r>
      <w:bookmarkEnd w:id="92"/>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63" type="#_x0000_t75" style="width:435pt;height:107.25pt" o:ole="">
            <v:imagedata r:id="rId88" o:title=""/>
          </v:shape>
          <o:OLEObject Type="Embed" ProgID="Visio.Drawing.11" ShapeID="_x0000_i1063" DrawAspect="Content" ObjectID="_1621960861" r:id="rId89"/>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93" w:name="_Toc11338412"/>
      <w:r w:rsidRPr="000B71E3">
        <w:t>5.3.2.6.3</w:t>
      </w:r>
      <w:r w:rsidRPr="000B71E3">
        <w:tab/>
      </w:r>
      <w:r w:rsidR="00687983" w:rsidRPr="000B71E3">
        <w:t>Update A Parameter (e.g. PEI) in the AMF Registration For Non 3GPP Access</w:t>
      </w:r>
      <w:bookmarkEnd w:id="93"/>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4" type="#_x0000_t75" style="width:435pt;height:107.25pt" o:ole="">
            <v:imagedata r:id="rId90" o:title=""/>
          </v:shape>
          <o:OLEObject Type="Embed" ProgID="Visio.Drawing.11" ShapeID="_x0000_i1064" DrawAspect="Content" ObjectID="_1621960862" r:id="rId91"/>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94" w:name="_Toc11338413"/>
      <w:r w:rsidRPr="000B71E3">
        <w:t>5.3.2.</w:t>
      </w:r>
      <w:r w:rsidR="00E50A32" w:rsidRPr="000B71E3">
        <w:t>7</w:t>
      </w:r>
      <w:r w:rsidRPr="000B71E3">
        <w:tab/>
        <w:t>P-CSCF-RestorationNotification</w:t>
      </w:r>
      <w:bookmarkEnd w:id="94"/>
    </w:p>
    <w:p w:rsidR="008D765A" w:rsidRPr="000B71E3" w:rsidRDefault="008D765A" w:rsidP="008D765A">
      <w:pPr>
        <w:pStyle w:val="Heading5"/>
      </w:pPr>
      <w:bookmarkStart w:id="95" w:name="_Toc11338414"/>
      <w:r w:rsidRPr="000B71E3">
        <w:t>5.3.2.</w:t>
      </w:r>
      <w:r w:rsidR="00E50A32" w:rsidRPr="000B71E3">
        <w:t>7</w:t>
      </w:r>
      <w:r w:rsidRPr="000B71E3">
        <w:t>.1</w:t>
      </w:r>
      <w:r w:rsidRPr="000B71E3">
        <w:tab/>
        <w:t>General</w:t>
      </w:r>
      <w:bookmarkEnd w:id="95"/>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96" w:name="_Toc11338415"/>
      <w:r w:rsidRPr="000B71E3">
        <w:t>5.3.2.</w:t>
      </w:r>
      <w:r w:rsidR="00E50A32" w:rsidRPr="000B71E3">
        <w:t>7</w:t>
      </w:r>
      <w:r w:rsidRPr="000B71E3">
        <w:t>.2</w:t>
      </w:r>
      <w:r w:rsidRPr="000B71E3">
        <w:tab/>
        <w:t>UDM initiated P-CSCF-Restoration</w:t>
      </w:r>
      <w:bookmarkEnd w:id="96"/>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5" type="#_x0000_t75" style="width:434.25pt;height:116.25pt" o:ole="">
            <v:imagedata r:id="rId92" o:title=""/>
          </v:shape>
          <o:OLEObject Type="Embed" ProgID="Visio.Drawing.11" ShapeID="_x0000_i1065" DrawAspect="Content" ObjectID="_1621960863" r:id="rId93"/>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97" w:name="_Toc11338416"/>
      <w:r w:rsidRPr="000B71E3">
        <w:t>5.</w:t>
      </w:r>
      <w:r w:rsidR="00C04949" w:rsidRPr="000B71E3">
        <w:t>4</w:t>
      </w:r>
      <w:r w:rsidRPr="000B71E3">
        <w:tab/>
        <w:t>Nudm_</w:t>
      </w:r>
      <w:r w:rsidR="00C04949" w:rsidRPr="000B71E3">
        <w:t>UEAuthentication</w:t>
      </w:r>
      <w:r w:rsidRPr="000B71E3">
        <w:t xml:space="preserve"> Service</w:t>
      </w:r>
      <w:bookmarkEnd w:id="97"/>
    </w:p>
    <w:p w:rsidR="0074153D" w:rsidRPr="000B71E3" w:rsidRDefault="00945F36" w:rsidP="0074153D">
      <w:pPr>
        <w:pStyle w:val="Heading3"/>
      </w:pPr>
      <w:bookmarkStart w:id="98" w:name="_Toc11338417"/>
      <w:r w:rsidRPr="000B71E3">
        <w:t>5.</w:t>
      </w:r>
      <w:r w:rsidR="00C04949" w:rsidRPr="000B71E3">
        <w:t>4</w:t>
      </w:r>
      <w:r w:rsidRPr="000B71E3">
        <w:t>.1</w:t>
      </w:r>
      <w:r w:rsidRPr="000B71E3">
        <w:tab/>
        <w:t>Service Description</w:t>
      </w:r>
      <w:bookmarkEnd w:id="98"/>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99" w:name="_Toc11338418"/>
      <w:r w:rsidRPr="000B71E3">
        <w:t>5.</w:t>
      </w:r>
      <w:r w:rsidR="00C04949" w:rsidRPr="000B71E3">
        <w:t>4</w:t>
      </w:r>
      <w:r w:rsidRPr="000B71E3">
        <w:t>.2</w:t>
      </w:r>
      <w:r w:rsidRPr="000B71E3">
        <w:tab/>
        <w:t>Service Operations</w:t>
      </w:r>
      <w:bookmarkEnd w:id="99"/>
    </w:p>
    <w:p w:rsidR="00107448" w:rsidRPr="000B71E3" w:rsidRDefault="00945F36" w:rsidP="00107448">
      <w:pPr>
        <w:pStyle w:val="Heading4"/>
      </w:pPr>
      <w:bookmarkStart w:id="100" w:name="_Toc11338419"/>
      <w:r w:rsidRPr="000B71E3">
        <w:t>5.</w:t>
      </w:r>
      <w:r w:rsidR="00C04949" w:rsidRPr="000B71E3">
        <w:t>4</w:t>
      </w:r>
      <w:r w:rsidRPr="000B71E3">
        <w:t>.2.1</w:t>
      </w:r>
      <w:r w:rsidRPr="000B71E3">
        <w:tab/>
        <w:t>Introduction</w:t>
      </w:r>
      <w:bookmarkEnd w:id="100"/>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EC75F7">
        <w:t>clause</w:t>
      </w:r>
      <w:r w:rsidRPr="000B71E3">
        <w:t xml:space="preserv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EC75F7">
        <w:t>clause</w:t>
      </w:r>
      <w:r w:rsidRPr="000B71E3">
        <w:t xml:space="preserve"> </w:t>
      </w:r>
      <w:r w:rsidR="00B61273">
        <w:t>14.2.3</w:t>
      </w:r>
      <w:r w:rsidRPr="000B71E3">
        <w:t>.</w:t>
      </w:r>
    </w:p>
    <w:p w:rsidR="00945F36" w:rsidRPr="000B71E3" w:rsidRDefault="00945F36" w:rsidP="00945F36">
      <w:pPr>
        <w:pStyle w:val="Heading4"/>
      </w:pPr>
      <w:bookmarkStart w:id="101" w:name="_Toc11338420"/>
      <w:r w:rsidRPr="000B71E3">
        <w:t>5.</w:t>
      </w:r>
      <w:r w:rsidR="00C04949" w:rsidRPr="000B71E3">
        <w:t>4</w:t>
      </w:r>
      <w:r w:rsidRPr="000B71E3">
        <w:t>.2.2</w:t>
      </w:r>
      <w:r w:rsidRPr="000B71E3">
        <w:tab/>
      </w:r>
      <w:r w:rsidR="0074153D" w:rsidRPr="000B71E3">
        <w:t>Get</w:t>
      </w:r>
      <w:bookmarkEnd w:id="101"/>
    </w:p>
    <w:p w:rsidR="00945F36" w:rsidRPr="000B71E3" w:rsidRDefault="00945F36" w:rsidP="00945F36">
      <w:pPr>
        <w:pStyle w:val="Heading5"/>
      </w:pPr>
      <w:bookmarkStart w:id="102" w:name="_Toc11338421"/>
      <w:r w:rsidRPr="000B71E3">
        <w:t>5.</w:t>
      </w:r>
      <w:r w:rsidR="00C04949" w:rsidRPr="000B71E3">
        <w:t>4</w:t>
      </w:r>
      <w:r w:rsidRPr="000B71E3">
        <w:t>.2.2.1</w:t>
      </w:r>
      <w:r w:rsidRPr="000B71E3">
        <w:tab/>
        <w:t>General</w:t>
      </w:r>
      <w:bookmarkEnd w:id="102"/>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103" w:name="_Toc11338422"/>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103"/>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EC75F7">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6" type="#_x0000_t75" style="width:433.5pt;height:118.5pt" o:ole="">
            <v:imagedata r:id="rId94" o:title=""/>
          </v:shape>
          <o:OLEObject Type="Embed" ProgID="Visio.Drawing.11" ShapeID="_x0000_i1066" DrawAspect="Content" ObjectID="_1621960864" r:id="rId95"/>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lastRenderedPageBreak/>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104" w:name="_Toc11338423"/>
      <w:r w:rsidRPr="000B71E3">
        <w:t>5.4.2.3</w:t>
      </w:r>
      <w:r w:rsidRPr="000B71E3">
        <w:tab/>
      </w:r>
      <w:r w:rsidR="00CB549E" w:rsidRPr="000B71E3">
        <w:t>ResultConfirmation</w:t>
      </w:r>
      <w:r w:rsidRPr="000B71E3">
        <w:t>Inform</w:t>
      </w:r>
      <w:bookmarkEnd w:id="104"/>
    </w:p>
    <w:p w:rsidR="008122BD" w:rsidRPr="000B71E3" w:rsidRDefault="008122BD" w:rsidP="008122BD">
      <w:pPr>
        <w:pStyle w:val="Heading5"/>
      </w:pPr>
      <w:bookmarkStart w:id="105" w:name="_Toc11338424"/>
      <w:r w:rsidRPr="000B71E3">
        <w:t>5.4.2.3.1</w:t>
      </w:r>
      <w:r w:rsidRPr="000B71E3">
        <w:tab/>
        <w:t>General</w:t>
      </w:r>
      <w:bookmarkEnd w:id="105"/>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106" w:name="_Toc11338425"/>
      <w:r w:rsidRPr="000B71E3">
        <w:t>5.4.2.3.2</w:t>
      </w:r>
      <w:r w:rsidRPr="000B71E3">
        <w:tab/>
        <w:t>Authentication Confirmation</w:t>
      </w:r>
      <w:bookmarkEnd w:id="106"/>
    </w:p>
    <w:p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EC75F7">
        <w:t>clause</w:t>
      </w:r>
      <w:r w:rsidRPr="000B71E3">
        <w:t xml:space="preserv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7" type="#_x0000_t75" style="width:484.5pt;height:132.75pt" o:ole="">
            <v:imagedata r:id="rId96" o:title=""/>
          </v:shape>
          <o:OLEObject Type="Embed" ProgID="Visio.Drawing.11" ShapeID="_x0000_i1067" DrawAspect="Content" ObjectID="_1621960865" r:id="rId97"/>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107" w:name="_Toc11338426"/>
      <w:r w:rsidRPr="000B71E3">
        <w:t>5.5</w:t>
      </w:r>
      <w:r w:rsidRPr="000B71E3">
        <w:tab/>
        <w:t>Nudm_EventExposure Service</w:t>
      </w:r>
      <w:bookmarkEnd w:id="107"/>
    </w:p>
    <w:p w:rsidR="000E5FAD" w:rsidRPr="000B71E3" w:rsidRDefault="000E5FAD" w:rsidP="000E5FAD">
      <w:pPr>
        <w:pStyle w:val="Heading3"/>
      </w:pPr>
      <w:bookmarkStart w:id="108" w:name="_Toc11338427"/>
      <w:r w:rsidRPr="000B71E3">
        <w:t>5.5.1</w:t>
      </w:r>
      <w:r w:rsidRPr="000B71E3">
        <w:tab/>
        <w:t>Service Description</w:t>
      </w:r>
      <w:bookmarkEnd w:id="108"/>
    </w:p>
    <w:p w:rsidR="00D55D0A" w:rsidRPr="000B71E3" w:rsidRDefault="007D46C4" w:rsidP="007D46C4">
      <w:r w:rsidRPr="000B71E3">
        <w:t>See 3GPP TS 23.501 [2] table 7.2.5-1.</w:t>
      </w:r>
    </w:p>
    <w:p w:rsidR="000E5FAD" w:rsidRPr="000B71E3" w:rsidRDefault="000E5FAD" w:rsidP="000E5FAD">
      <w:pPr>
        <w:pStyle w:val="Heading3"/>
      </w:pPr>
      <w:bookmarkStart w:id="109" w:name="_Toc11338428"/>
      <w:r w:rsidRPr="000B71E3">
        <w:t>5.5.2</w:t>
      </w:r>
      <w:r w:rsidRPr="000B71E3">
        <w:tab/>
        <w:t>Service Operations</w:t>
      </w:r>
      <w:bookmarkEnd w:id="109"/>
    </w:p>
    <w:p w:rsidR="007D46C4" w:rsidRPr="000B71E3" w:rsidRDefault="000E5FAD" w:rsidP="007D46C4">
      <w:pPr>
        <w:pStyle w:val="Heading4"/>
      </w:pPr>
      <w:bookmarkStart w:id="110" w:name="_Toc11338429"/>
      <w:r w:rsidRPr="000B71E3">
        <w:t>5.5.2.1</w:t>
      </w:r>
      <w:r w:rsidRPr="000B71E3">
        <w:tab/>
        <w:t>Introduction</w:t>
      </w:r>
      <w:bookmarkEnd w:id="110"/>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lastRenderedPageBreak/>
        <w:t>-</w:t>
      </w:r>
      <w:r w:rsidRPr="000B71E3">
        <w:tab/>
        <w:t>Subscribe</w:t>
      </w:r>
    </w:p>
    <w:p w:rsidR="007D46C4" w:rsidRPr="000B71E3" w:rsidRDefault="007D46C4" w:rsidP="007D46C4">
      <w:pPr>
        <w:pStyle w:val="B1"/>
      </w:pPr>
      <w:r w:rsidRPr="000B71E3">
        <w:t>-</w:t>
      </w:r>
      <w:r w:rsidRPr="000B71E3">
        <w:tab/>
        <w:t>Unsubscribe</w:t>
      </w:r>
    </w:p>
    <w:p w:rsidR="005D483E" w:rsidRDefault="007D46C4" w:rsidP="005D483E">
      <w:pPr>
        <w:pStyle w:val="B1"/>
        <w:rPr>
          <w:lang w:eastAsia="zh-CN"/>
        </w:rPr>
      </w:pPr>
      <w:r w:rsidRPr="000B71E3">
        <w:t>-</w:t>
      </w:r>
      <w:r w:rsidRPr="000B71E3">
        <w:tab/>
        <w:t>Notify</w:t>
      </w:r>
    </w:p>
    <w:p w:rsidR="007D46C4" w:rsidRPr="000B71E3" w:rsidRDefault="005D483E" w:rsidP="005D483E">
      <w:pPr>
        <w:pStyle w:val="B1"/>
      </w:pPr>
      <w:r>
        <w:rPr>
          <w:rFonts w:hint="eastAsia"/>
          <w:lang w:eastAsia="zh-CN"/>
        </w:rPr>
        <w:t>-</w:t>
      </w:r>
      <w:r>
        <w:rPr>
          <w:rFonts w:hint="eastAsia"/>
          <w:lang w:eastAsia="zh-CN"/>
        </w:rPr>
        <w:tab/>
        <w:t>ModifySubscription</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rsidR="007D46C4" w:rsidRPr="000B71E3" w:rsidRDefault="007D46C4" w:rsidP="007D46C4">
      <w:r w:rsidRPr="000B71E3">
        <w:t xml:space="preserve">For details see 3GPP TS 23.502 [3] </w:t>
      </w:r>
      <w:r w:rsidR="00EC75F7">
        <w:t>clause</w:t>
      </w:r>
      <w:r w:rsidRPr="000B71E3">
        <w:t xml:space="preserve"> 4.15.</w:t>
      </w:r>
    </w:p>
    <w:p w:rsidR="000E5FAD" w:rsidRPr="000B71E3" w:rsidRDefault="000E5FAD" w:rsidP="000E5FAD">
      <w:pPr>
        <w:pStyle w:val="Heading4"/>
      </w:pPr>
      <w:bookmarkStart w:id="111" w:name="_Toc11338430"/>
      <w:r w:rsidRPr="000B71E3">
        <w:t>5.5.2.2</w:t>
      </w:r>
      <w:r w:rsidRPr="000B71E3">
        <w:tab/>
        <w:t>Subscribe</w:t>
      </w:r>
      <w:bookmarkEnd w:id="111"/>
    </w:p>
    <w:p w:rsidR="007D46C4" w:rsidRPr="000B71E3" w:rsidRDefault="000E5FAD" w:rsidP="007D46C4">
      <w:pPr>
        <w:pStyle w:val="Heading5"/>
      </w:pPr>
      <w:bookmarkStart w:id="112" w:name="_Toc11338431"/>
      <w:r w:rsidRPr="000B71E3">
        <w:t>5.5.2.2.1</w:t>
      </w:r>
      <w:r w:rsidRPr="000B71E3">
        <w:tab/>
        <w:t>General</w:t>
      </w:r>
      <w:bookmarkEnd w:id="112"/>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t>-</w:t>
      </w:r>
      <w:r w:rsidRPr="000B71E3">
        <w:tab/>
        <w:t>Subscribe to Notification of event occurrence</w:t>
      </w:r>
    </w:p>
    <w:p w:rsidR="000E5FAD" w:rsidRPr="000B71E3" w:rsidRDefault="000E5FAD" w:rsidP="000E5FAD">
      <w:pPr>
        <w:pStyle w:val="Heading5"/>
      </w:pPr>
      <w:bookmarkStart w:id="113" w:name="_Toc11338432"/>
      <w:r w:rsidRPr="000B71E3">
        <w:t>5.5.2.2.2</w:t>
      </w:r>
      <w:r w:rsidRPr="000B71E3">
        <w:tab/>
      </w:r>
      <w:r w:rsidR="00A62F61" w:rsidRPr="000B71E3">
        <w:t>Subscription to Notification of event occurrence</w:t>
      </w:r>
      <w:bookmarkEnd w:id="113"/>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8" type="#_x0000_t75" style="width:435pt;height:120pt" o:ole="">
            <v:imagedata r:id="rId98" o:title=""/>
          </v:shape>
          <o:OLEObject Type="Embed" ProgID="Visio.Drawing.11" ShapeID="_x0000_i1068" DrawAspect="Content" ObjectID="_1621960866" r:id="rId99"/>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lastRenderedPageBreak/>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EC75F7">
        <w:t>clause</w:t>
      </w:r>
      <w:r w:rsidRPr="000B71E3">
        <w:t>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rsidR="00A27C71" w:rsidRDefault="00A27C71" w:rsidP="00A27C71">
      <w:pPr>
        <w:pStyle w:val="Heading5"/>
      </w:pPr>
      <w:bookmarkStart w:id="114" w:name="_Toc11338433"/>
      <w:r>
        <w:rPr>
          <w:rFonts w:hint="eastAsia"/>
        </w:rPr>
        <w:t>5</w:t>
      </w:r>
      <w:r>
        <w:t>.5.2.2.3</w:t>
      </w:r>
      <w:r>
        <w:tab/>
      </w:r>
      <w:r w:rsidR="005D483E">
        <w:t>Void</w:t>
      </w:r>
      <w:bookmarkEnd w:id="114"/>
    </w:p>
    <w:p w:rsidR="000E5FAD" w:rsidRPr="000B71E3" w:rsidRDefault="000E5FAD" w:rsidP="000E5FAD">
      <w:pPr>
        <w:pStyle w:val="Heading4"/>
      </w:pPr>
      <w:bookmarkStart w:id="115" w:name="_Toc11338434"/>
      <w:r w:rsidRPr="000B71E3">
        <w:t>5.5.2.3</w:t>
      </w:r>
      <w:r w:rsidRPr="000B71E3">
        <w:tab/>
        <w:t>Unsubscribe</w:t>
      </w:r>
      <w:bookmarkEnd w:id="115"/>
    </w:p>
    <w:p w:rsidR="007D46C4" w:rsidRPr="000B71E3" w:rsidRDefault="000E5FAD" w:rsidP="007D46C4">
      <w:pPr>
        <w:pStyle w:val="Heading5"/>
      </w:pPr>
      <w:bookmarkStart w:id="116" w:name="_Toc11338435"/>
      <w:r w:rsidRPr="000B71E3">
        <w:t>5.5.2.3.1</w:t>
      </w:r>
      <w:r w:rsidRPr="000B71E3">
        <w:tab/>
        <w:t>General</w:t>
      </w:r>
      <w:bookmarkEnd w:id="116"/>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117" w:name="_Toc11338436"/>
      <w:r w:rsidRPr="000B71E3">
        <w:t>5.5.2.3.2</w:t>
      </w:r>
      <w:r w:rsidRPr="000B71E3">
        <w:tab/>
      </w:r>
      <w:r w:rsidR="00AB01EC" w:rsidRPr="000B71E3">
        <w:t>Unsubscribe to notifications of event occurrence</w:t>
      </w:r>
      <w:bookmarkEnd w:id="117"/>
    </w:p>
    <w:p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9" type="#_x0000_t75" style="width:435pt;height:120pt" o:ole="">
            <v:imagedata r:id="rId100" o:title=""/>
          </v:shape>
          <o:OLEObject Type="Embed" ProgID="Visio.Drawing.11" ShapeID="_x0000_i1069" DrawAspect="Content" ObjectID="_1621960867" r:id="rId101"/>
        </w:object>
      </w:r>
    </w:p>
    <w:p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lastRenderedPageBreak/>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18" w:name="_Toc11338437"/>
      <w:r w:rsidRPr="000B71E3">
        <w:t>5.5.2.4</w:t>
      </w:r>
      <w:r w:rsidRPr="000B71E3">
        <w:tab/>
        <w:t>Notify</w:t>
      </w:r>
      <w:bookmarkEnd w:id="118"/>
    </w:p>
    <w:p w:rsidR="007D46C4" w:rsidRPr="000B71E3" w:rsidRDefault="000E5FAD" w:rsidP="007D46C4">
      <w:pPr>
        <w:pStyle w:val="Heading5"/>
      </w:pPr>
      <w:bookmarkStart w:id="119" w:name="_Toc11338438"/>
      <w:r w:rsidRPr="000B71E3">
        <w:t>5.5.2.4.1</w:t>
      </w:r>
      <w:r w:rsidRPr="000B71E3">
        <w:tab/>
        <w:t>General</w:t>
      </w:r>
      <w:bookmarkEnd w:id="119"/>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20" w:name="_Toc11338439"/>
      <w:r w:rsidRPr="000B71E3">
        <w:t>5.5.2.4.2</w:t>
      </w:r>
      <w:r w:rsidRPr="000B71E3">
        <w:tab/>
      </w:r>
      <w:r w:rsidR="00B90934" w:rsidRPr="000B71E3">
        <w:t>Event Occurrence Notification</w:t>
      </w:r>
      <w:bookmarkEnd w:id="120"/>
    </w:p>
    <w:p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EC75F7">
        <w:t>clause</w:t>
      </w:r>
      <w:r w:rsidRPr="000B71E3">
        <w:t xml:space="preserve"> 6.4.6.2.2).</w:t>
      </w:r>
    </w:p>
    <w:p w:rsidR="007156D2" w:rsidRPr="000B71E3" w:rsidRDefault="007156D2" w:rsidP="007156D2">
      <w:pPr>
        <w:pStyle w:val="TH"/>
      </w:pPr>
      <w:r w:rsidRPr="000B71E3">
        <w:object w:dxaOrig="8714" w:dyaOrig="2339">
          <v:shape id="_x0000_i1070" type="#_x0000_t75" style="width:435pt;height:116.25pt" o:ole="">
            <v:imagedata r:id="rId102" o:title=""/>
          </v:shape>
          <o:OLEObject Type="Embed" ProgID="Visio.Drawing.11" ShapeID="_x0000_i1070" DrawAspect="Content" ObjectID="_1621960868" r:id="rId103"/>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483E" w:rsidRPr="000B71E3" w:rsidRDefault="005D483E" w:rsidP="005D483E">
      <w:pPr>
        <w:pStyle w:val="Heading4"/>
      </w:pPr>
      <w:bookmarkStart w:id="121" w:name="_Toc11338440"/>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121"/>
    </w:p>
    <w:p w:rsidR="005D483E" w:rsidRPr="000B71E3" w:rsidRDefault="005D483E" w:rsidP="005D483E">
      <w:pPr>
        <w:pStyle w:val="Heading5"/>
      </w:pPr>
      <w:bookmarkStart w:id="122" w:name="_Toc11338441"/>
      <w:r w:rsidRPr="000B71E3">
        <w:t>5.</w:t>
      </w:r>
      <w:r>
        <w:rPr>
          <w:rFonts w:hint="eastAsia"/>
          <w:lang w:eastAsia="zh-CN"/>
        </w:rPr>
        <w:t>5</w:t>
      </w:r>
      <w:r w:rsidRPr="000B71E3">
        <w:t>.2.</w:t>
      </w:r>
      <w:r>
        <w:rPr>
          <w:rFonts w:hint="eastAsia"/>
          <w:lang w:eastAsia="zh-CN"/>
        </w:rPr>
        <w:t>5</w:t>
      </w:r>
      <w:r w:rsidRPr="000B71E3">
        <w:t>.1</w:t>
      </w:r>
      <w:r w:rsidRPr="000B71E3">
        <w:tab/>
        <w:t>General</w:t>
      </w:r>
      <w:bookmarkEnd w:id="122"/>
    </w:p>
    <w:p w:rsidR="005D483E" w:rsidRPr="000B71E3" w:rsidRDefault="005D483E" w:rsidP="005D483E">
      <w:r w:rsidRPr="000B71E3">
        <w:t xml:space="preserve">The following procedures using the </w:t>
      </w:r>
      <w:r>
        <w:t>ModifySubscription</w:t>
      </w:r>
      <w:r w:rsidRPr="000B71E3">
        <w:t xml:space="preserve"> service operation are supported:</w:t>
      </w:r>
    </w:p>
    <w:p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rsidR="005D483E" w:rsidRDefault="005D483E" w:rsidP="005D483E">
      <w:pPr>
        <w:pStyle w:val="Heading5"/>
      </w:pPr>
      <w:bookmarkStart w:id="123" w:name="_Toc11338442"/>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123"/>
    </w:p>
    <w:p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rsidR="005D483E" w:rsidRDefault="005D483E" w:rsidP="005D483E">
      <w:r>
        <w:t xml:space="preserve">The NF Service Consumer shall modify the subscription by using HTTP method PATCH with the URI of the individual subscription resource (see </w:t>
      </w:r>
      <w:r w:rsidR="00EC75F7">
        <w:t>clause</w:t>
      </w:r>
      <w:r>
        <w:t xml:space="preserve"> 6.4.3.3) to be modified.</w:t>
      </w:r>
    </w:p>
    <w:p w:rsidR="005D483E" w:rsidRPr="00734100" w:rsidRDefault="005D483E" w:rsidP="005D483E"/>
    <w:p w:rsidR="005D483E" w:rsidRDefault="005D483E" w:rsidP="005D483E">
      <w:pPr>
        <w:pStyle w:val="TH"/>
      </w:pPr>
      <w:r w:rsidRPr="000B71E3">
        <w:object w:dxaOrig="8700" w:dyaOrig="2377">
          <v:shape id="_x0000_i1071" type="#_x0000_t75" style="width:434.25pt;height:119.25pt" o:ole="">
            <v:imagedata r:id="rId104" o:title=""/>
          </v:shape>
          <o:OLEObject Type="Embed" ProgID="Visio.Drawing.11" ShapeID="_x0000_i1071" DrawAspect="Content" ObjectID="_1621960869" r:id="rId105"/>
        </w:object>
      </w:r>
    </w:p>
    <w:p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r w:rsidRPr="000B71E3">
        <w:t xml:space="preserve"> </w:t>
      </w:r>
    </w:p>
    <w:p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rsidR="005D483E" w:rsidRPr="00AC45F5" w:rsidRDefault="005D483E" w:rsidP="005D483E">
      <w:pPr>
        <w:rPr>
          <w:lang w:eastAsia="zh-CN"/>
        </w:rPr>
      </w:pPr>
      <w:r w:rsidRPr="007018A5">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rsidR="007156D2" w:rsidRPr="000B71E3" w:rsidRDefault="007156D2" w:rsidP="005173DD"/>
    <w:p w:rsidR="0010373E" w:rsidRPr="000B71E3" w:rsidRDefault="0010373E" w:rsidP="0010373E">
      <w:pPr>
        <w:pStyle w:val="Heading2"/>
      </w:pPr>
      <w:bookmarkStart w:id="124" w:name="_Toc11338443"/>
      <w:r w:rsidRPr="000B71E3">
        <w:t>5.6</w:t>
      </w:r>
      <w:r w:rsidRPr="000B71E3">
        <w:tab/>
        <w:t>Nudm_ParameterProvision Service</w:t>
      </w:r>
      <w:bookmarkEnd w:id="124"/>
    </w:p>
    <w:p w:rsidR="0010373E" w:rsidRPr="000B71E3" w:rsidRDefault="0010373E" w:rsidP="0010373E">
      <w:pPr>
        <w:pStyle w:val="Heading3"/>
      </w:pPr>
      <w:bookmarkStart w:id="125" w:name="_Toc11338444"/>
      <w:r w:rsidRPr="000B71E3">
        <w:t>5.6.1</w:t>
      </w:r>
      <w:r w:rsidRPr="000B71E3">
        <w:tab/>
        <w:t>Service Description</w:t>
      </w:r>
      <w:bookmarkEnd w:id="125"/>
    </w:p>
    <w:p w:rsidR="0010373E" w:rsidRPr="000B71E3" w:rsidRDefault="007D46C4" w:rsidP="004B059C">
      <w:r w:rsidRPr="000B71E3">
        <w:t>See 3GPP TS 23.501 [2] table 7.2.5-1.</w:t>
      </w:r>
    </w:p>
    <w:p w:rsidR="0010373E" w:rsidRPr="000B71E3" w:rsidRDefault="0010373E" w:rsidP="0010373E">
      <w:pPr>
        <w:pStyle w:val="Heading3"/>
      </w:pPr>
      <w:bookmarkStart w:id="126" w:name="_Toc11338445"/>
      <w:r w:rsidRPr="000B71E3">
        <w:t>5.6.2</w:t>
      </w:r>
      <w:r w:rsidRPr="000B71E3">
        <w:tab/>
        <w:t>Service Operations</w:t>
      </w:r>
      <w:bookmarkEnd w:id="126"/>
    </w:p>
    <w:p w:rsidR="007D46C4" w:rsidRPr="000B71E3" w:rsidRDefault="0010373E" w:rsidP="007D46C4">
      <w:pPr>
        <w:pStyle w:val="Heading4"/>
      </w:pPr>
      <w:bookmarkStart w:id="127" w:name="_Toc11338446"/>
      <w:r w:rsidRPr="000B71E3">
        <w:t>5.6.2.1</w:t>
      </w:r>
      <w:r w:rsidRPr="000B71E3">
        <w:tab/>
        <w:t>Introduction</w:t>
      </w:r>
      <w:bookmarkEnd w:id="127"/>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 xml:space="preserve">For details see 3GPP TS 23.502 [3] </w:t>
      </w:r>
      <w:r w:rsidR="00EC75F7">
        <w:t>clause</w:t>
      </w:r>
      <w:r w:rsidRPr="000B71E3">
        <w:t xml:space="preserve"> 4.15.6.2.</w:t>
      </w:r>
    </w:p>
    <w:p w:rsidR="0010373E" w:rsidRPr="000B71E3" w:rsidRDefault="0010373E" w:rsidP="0010373E">
      <w:pPr>
        <w:pStyle w:val="Heading4"/>
      </w:pPr>
      <w:bookmarkStart w:id="128" w:name="_Toc11338447"/>
      <w:r w:rsidRPr="000B71E3">
        <w:t>5.6.2.2</w:t>
      </w:r>
      <w:r w:rsidRPr="000B71E3">
        <w:tab/>
        <w:t>Update</w:t>
      </w:r>
      <w:bookmarkEnd w:id="128"/>
    </w:p>
    <w:p w:rsidR="007D46C4" w:rsidRPr="000B71E3" w:rsidRDefault="0010373E" w:rsidP="007D46C4">
      <w:pPr>
        <w:pStyle w:val="Heading5"/>
      </w:pPr>
      <w:bookmarkStart w:id="129" w:name="_Toc11338448"/>
      <w:r w:rsidRPr="000B71E3">
        <w:t>5.6.2.2.1</w:t>
      </w:r>
      <w:r w:rsidRPr="000B71E3">
        <w:tab/>
        <w:t>General</w:t>
      </w:r>
      <w:bookmarkEnd w:id="129"/>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30" w:name="_Toc11338449"/>
      <w:r w:rsidRPr="000B71E3">
        <w:lastRenderedPageBreak/>
        <w:t>5.6.2.2.2</w:t>
      </w:r>
      <w:r w:rsidRPr="000B71E3">
        <w:tab/>
        <w:t>Subscription data update</w:t>
      </w:r>
      <w:bookmarkEnd w:id="130"/>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72" type="#_x0000_t75" style="width:435pt;height:120pt" o:ole="">
            <v:imagedata r:id="rId106" o:title=""/>
          </v:shape>
          <o:OLEObject Type="Embed" ProgID="Visio.Drawing.11" ShapeID="_x0000_i1072" DrawAspect="Content" ObjectID="_1621960870" r:id="rId107"/>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363E1D" w:rsidRPr="000B71E3" w:rsidRDefault="00363E1D" w:rsidP="00363E1D">
      <w:pPr>
        <w:pStyle w:val="Heading2"/>
      </w:pPr>
      <w:bookmarkStart w:id="131" w:name="_Toc11338450"/>
      <w:r w:rsidRPr="000B71E3">
        <w:t>5.</w:t>
      </w:r>
      <w:r>
        <w:t>7</w:t>
      </w:r>
      <w:r w:rsidRPr="000B71E3">
        <w:tab/>
      </w:r>
      <w:r w:rsidRPr="002851F0">
        <w:t>Nudm_NIDDAuthori</w:t>
      </w:r>
      <w:r>
        <w:t>z</w:t>
      </w:r>
      <w:r w:rsidRPr="002851F0">
        <w:t>ation</w:t>
      </w:r>
      <w:r w:rsidRPr="000B71E3">
        <w:t xml:space="preserve"> Service</w:t>
      </w:r>
      <w:bookmarkEnd w:id="131"/>
    </w:p>
    <w:p w:rsidR="00363E1D" w:rsidRPr="000B71E3" w:rsidRDefault="00363E1D" w:rsidP="00363E1D">
      <w:pPr>
        <w:pStyle w:val="Heading3"/>
      </w:pPr>
      <w:bookmarkStart w:id="132" w:name="_Toc11338451"/>
      <w:r w:rsidRPr="000B71E3">
        <w:t>5.</w:t>
      </w:r>
      <w:r>
        <w:t>7</w:t>
      </w:r>
      <w:r w:rsidRPr="000B71E3">
        <w:t>.1</w:t>
      </w:r>
      <w:r w:rsidRPr="000B71E3">
        <w:tab/>
        <w:t>Service Description</w:t>
      </w:r>
      <w:bookmarkEnd w:id="132"/>
    </w:p>
    <w:p w:rsidR="00363E1D" w:rsidRDefault="00363E1D" w:rsidP="00363E1D">
      <w:r w:rsidRPr="000B71E3">
        <w:t xml:space="preserve">See 3GPP TS 23.501 [2] table </w:t>
      </w:r>
      <w:r w:rsidRPr="004270A4">
        <w:t>7.2.5-1</w:t>
      </w:r>
      <w:r w:rsidRPr="000B71E3">
        <w:t>.</w:t>
      </w:r>
    </w:p>
    <w:p w:rsidR="00363E1D" w:rsidRPr="000B71E3" w:rsidRDefault="00363E1D" w:rsidP="00363E1D">
      <w:pPr>
        <w:pStyle w:val="EditorsNote"/>
        <w:rPr>
          <w:lang w:eastAsia="zh-CN"/>
        </w:rPr>
      </w:pPr>
      <w:r w:rsidRPr="004270A4">
        <w:rPr>
          <w:lang w:eastAsia="zh-CN"/>
        </w:rPr>
        <w:t>Editor's Note</w:t>
      </w:r>
      <w:r>
        <w:rPr>
          <w:lang w:eastAsia="zh-CN"/>
        </w:rPr>
        <w:t>:</w:t>
      </w:r>
      <w:r>
        <w:rPr>
          <w:lang w:eastAsia="zh-CN"/>
        </w:rPr>
        <w:tab/>
      </w:r>
      <w:r w:rsidRPr="000B71E3">
        <w:t>3GPP TS 23.50</w:t>
      </w:r>
      <w:r>
        <w:t xml:space="preserve">2 describes </w:t>
      </w:r>
      <w:r w:rsidRPr="002851F0">
        <w:t>Nudm_NIDDAuthori</w:t>
      </w:r>
      <w:r>
        <w:t>z</w:t>
      </w:r>
      <w:r w:rsidRPr="002851F0">
        <w:t>ation</w:t>
      </w:r>
      <w:r w:rsidRPr="000B71E3">
        <w:t xml:space="preserve"> Service</w:t>
      </w:r>
      <w:r>
        <w:t xml:space="preserve">, update of table </w:t>
      </w:r>
      <w:r w:rsidRPr="000B71E3">
        <w:t xml:space="preserve">3GPP TS 23.501 [2] table </w:t>
      </w:r>
      <w:r w:rsidRPr="009F5513">
        <w:t>7.2.5-1</w:t>
      </w:r>
      <w:r>
        <w:t xml:space="preserve"> is outstanding.</w:t>
      </w:r>
    </w:p>
    <w:p w:rsidR="00363E1D" w:rsidRPr="000B71E3" w:rsidRDefault="00363E1D" w:rsidP="00363E1D">
      <w:pPr>
        <w:pStyle w:val="Heading3"/>
      </w:pPr>
      <w:bookmarkStart w:id="133" w:name="_Toc11338452"/>
      <w:r w:rsidRPr="000B71E3">
        <w:t>5.</w:t>
      </w:r>
      <w:r>
        <w:t>7</w:t>
      </w:r>
      <w:r w:rsidRPr="000B71E3">
        <w:t>.2</w:t>
      </w:r>
      <w:r w:rsidRPr="000B71E3">
        <w:tab/>
        <w:t>Service Operations</w:t>
      </w:r>
      <w:bookmarkEnd w:id="133"/>
    </w:p>
    <w:p w:rsidR="00363E1D" w:rsidRPr="000B71E3" w:rsidRDefault="00363E1D" w:rsidP="00363E1D">
      <w:pPr>
        <w:pStyle w:val="Heading4"/>
      </w:pPr>
      <w:bookmarkStart w:id="134" w:name="_Toc11338453"/>
      <w:r w:rsidRPr="000B71E3">
        <w:t>5.</w:t>
      </w:r>
      <w:r>
        <w:t>7</w:t>
      </w:r>
      <w:r w:rsidRPr="000B71E3">
        <w:t>.2.1</w:t>
      </w:r>
      <w:r w:rsidRPr="000B71E3">
        <w:tab/>
        <w:t>Introduction</w:t>
      </w:r>
      <w:bookmarkEnd w:id="134"/>
    </w:p>
    <w:p w:rsidR="00363E1D" w:rsidRPr="000B71E3" w:rsidRDefault="00363E1D" w:rsidP="00363E1D">
      <w:pPr>
        <w:rPr>
          <w:lang w:eastAsia="zh-CN"/>
        </w:rPr>
      </w:pPr>
      <w:r w:rsidRPr="000B71E3">
        <w:rPr>
          <w:lang w:eastAsia="zh-CN"/>
        </w:rPr>
        <w:t xml:space="preserve">For the </w:t>
      </w:r>
      <w:r w:rsidRPr="002851F0">
        <w:t>Nudm_NIDDAuthori</w:t>
      </w:r>
      <w:r>
        <w:t>z</w:t>
      </w:r>
      <w:r w:rsidRPr="002851F0">
        <w:t>ation_Get</w:t>
      </w:r>
      <w:r w:rsidRPr="000B71E3">
        <w:rPr>
          <w:lang w:eastAsia="zh-CN"/>
        </w:rPr>
        <w:t xml:space="preserve"> service the following service operations are defined:</w:t>
      </w:r>
    </w:p>
    <w:p w:rsidR="00363E1D" w:rsidRPr="000B71E3" w:rsidRDefault="00363E1D" w:rsidP="00363E1D">
      <w:pPr>
        <w:pStyle w:val="B1"/>
        <w:rPr>
          <w:lang w:eastAsia="zh-CN"/>
        </w:rPr>
      </w:pPr>
      <w:r w:rsidRPr="000B71E3">
        <w:rPr>
          <w:lang w:eastAsia="zh-CN"/>
        </w:rPr>
        <w:t>-</w:t>
      </w:r>
      <w:r w:rsidRPr="000B71E3">
        <w:rPr>
          <w:lang w:eastAsia="zh-CN"/>
        </w:rPr>
        <w:tab/>
        <w:t>Get</w:t>
      </w:r>
    </w:p>
    <w:p w:rsidR="00363E1D" w:rsidRPr="000B71E3" w:rsidRDefault="00363E1D" w:rsidP="00363E1D">
      <w:pPr>
        <w:rPr>
          <w:lang w:eastAsia="zh-CN"/>
        </w:rPr>
      </w:pPr>
      <w:r w:rsidRPr="000B71E3">
        <w:rPr>
          <w:lang w:eastAsia="zh-CN"/>
        </w:rPr>
        <w:t xml:space="preserve">The </w:t>
      </w:r>
      <w:r w:rsidRPr="002851F0">
        <w:t>Nudm_NIDDAuthori</w:t>
      </w:r>
      <w:r>
        <w:t>z</w:t>
      </w:r>
      <w:r w:rsidRPr="002851F0">
        <w:t>ation</w:t>
      </w:r>
      <w:r w:rsidRPr="000B71E3">
        <w:rPr>
          <w:lang w:eastAsia="zh-CN"/>
        </w:rPr>
        <w:t xml:space="preserve"> Service is used by Consumer NFs (</w:t>
      </w:r>
      <w:r>
        <w:rPr>
          <w:lang w:eastAsia="zh-CN"/>
        </w:rPr>
        <w:t>NEF</w:t>
      </w:r>
      <w:r w:rsidRPr="000B71E3">
        <w:rPr>
          <w:lang w:eastAsia="zh-CN"/>
        </w:rPr>
        <w:t xml:space="preserve">) to retrieve the UE's </w:t>
      </w:r>
      <w:r w:rsidRPr="002851F0">
        <w:t>authori</w:t>
      </w:r>
      <w:r>
        <w:t>z</w:t>
      </w:r>
      <w:r w:rsidRPr="002851F0">
        <w:t>ation for NIDD Configuration</w:t>
      </w:r>
      <w:r w:rsidRPr="000B71E3">
        <w:rPr>
          <w:lang w:eastAsia="zh-CN"/>
        </w:rPr>
        <w:t xml:space="preserve"> relevant to the consumer NF from the UDM by means of the Get service operation. </w:t>
      </w:r>
    </w:p>
    <w:p w:rsidR="00363E1D" w:rsidRPr="000B71E3" w:rsidRDefault="00363E1D" w:rsidP="00363E1D">
      <w:pPr>
        <w:rPr>
          <w:lang w:eastAsia="zh-CN"/>
        </w:rPr>
      </w:pPr>
    </w:p>
    <w:p w:rsidR="00363E1D" w:rsidRPr="000B71E3" w:rsidRDefault="00363E1D" w:rsidP="00363E1D">
      <w:pPr>
        <w:pStyle w:val="Heading4"/>
      </w:pPr>
      <w:bookmarkStart w:id="135" w:name="_Toc11338454"/>
      <w:r w:rsidRPr="000B71E3">
        <w:t>5.</w:t>
      </w:r>
      <w:r>
        <w:t>7</w:t>
      </w:r>
      <w:r w:rsidRPr="000B71E3">
        <w:t>.2.2</w:t>
      </w:r>
      <w:r w:rsidRPr="000B71E3">
        <w:tab/>
        <w:t>Get</w:t>
      </w:r>
      <w:bookmarkEnd w:id="135"/>
    </w:p>
    <w:p w:rsidR="00363E1D" w:rsidRPr="000B71E3" w:rsidRDefault="00363E1D" w:rsidP="00363E1D">
      <w:pPr>
        <w:pStyle w:val="Heading5"/>
      </w:pPr>
      <w:bookmarkStart w:id="136" w:name="_Toc11338455"/>
      <w:r w:rsidRPr="000B71E3">
        <w:t>5.</w:t>
      </w:r>
      <w:r>
        <w:t>7</w:t>
      </w:r>
      <w:r w:rsidRPr="000B71E3">
        <w:t>.2.2.1</w:t>
      </w:r>
      <w:r w:rsidRPr="000B71E3">
        <w:tab/>
        <w:t>General</w:t>
      </w:r>
      <w:bookmarkEnd w:id="136"/>
    </w:p>
    <w:p w:rsidR="00363E1D" w:rsidRPr="000B71E3" w:rsidRDefault="00363E1D" w:rsidP="00363E1D">
      <w:r w:rsidRPr="000B71E3">
        <w:t>The following procedures using the Get service operation are supported:</w:t>
      </w:r>
    </w:p>
    <w:p w:rsidR="00363E1D" w:rsidRPr="000B71E3" w:rsidRDefault="00363E1D" w:rsidP="00363E1D">
      <w:pPr>
        <w:pStyle w:val="B1"/>
      </w:pPr>
      <w:r w:rsidRPr="000B71E3">
        <w:t>-</w:t>
      </w:r>
      <w:r w:rsidRPr="000B71E3">
        <w:tab/>
      </w:r>
      <w:r w:rsidRPr="002851F0">
        <w:t>NIDD</w:t>
      </w:r>
      <w:r>
        <w:t xml:space="preserve"> </w:t>
      </w:r>
      <w:r w:rsidRPr="002851F0">
        <w:t>Authori</w:t>
      </w:r>
      <w:r>
        <w:t>z</w:t>
      </w:r>
      <w:r w:rsidRPr="002851F0">
        <w:t>ation</w:t>
      </w:r>
      <w:r w:rsidRPr="000B71E3">
        <w:t xml:space="preserve"> Data Retrieval</w:t>
      </w:r>
    </w:p>
    <w:p w:rsidR="00363E1D" w:rsidRPr="000B71E3" w:rsidRDefault="00363E1D" w:rsidP="00363E1D"/>
    <w:p w:rsidR="00363E1D" w:rsidRPr="000B71E3" w:rsidRDefault="00363E1D" w:rsidP="00363E1D">
      <w:pPr>
        <w:pStyle w:val="Heading5"/>
      </w:pPr>
      <w:bookmarkStart w:id="137" w:name="_Toc11338456"/>
      <w:r w:rsidRPr="000B71E3">
        <w:lastRenderedPageBreak/>
        <w:t>5.</w:t>
      </w:r>
      <w:r>
        <w:t>7</w:t>
      </w:r>
      <w:r w:rsidRPr="000B71E3">
        <w:t>.2.2.2</w:t>
      </w:r>
      <w:r w:rsidRPr="000B71E3">
        <w:tab/>
      </w:r>
      <w:r w:rsidRPr="002851F0">
        <w:t>NIDD</w:t>
      </w:r>
      <w:r>
        <w:t xml:space="preserve"> </w:t>
      </w:r>
      <w:r w:rsidRPr="002851F0">
        <w:t>Authori</w:t>
      </w:r>
      <w:r>
        <w:t>z</w:t>
      </w:r>
      <w:r w:rsidRPr="002851F0">
        <w:t>ation</w:t>
      </w:r>
      <w:r w:rsidRPr="000B71E3">
        <w:t xml:space="preserve"> Data Retrieval</w:t>
      </w:r>
      <w:bookmarkEnd w:id="137"/>
    </w:p>
    <w:p w:rsidR="00363E1D" w:rsidRDefault="00363E1D" w:rsidP="00363E1D">
      <w:r w:rsidRPr="000B71E3">
        <w:t>Figure 5.</w:t>
      </w:r>
      <w:r>
        <w:t>7</w:t>
      </w:r>
      <w:r w:rsidRPr="000B71E3">
        <w:t xml:space="preserve">.2.2.2-1 shows a scenario where the NF service consumer (e.g. </w:t>
      </w:r>
      <w:r>
        <w:t>NE</w:t>
      </w:r>
      <w:r w:rsidRPr="000B71E3">
        <w:t xml:space="preserve">F) sends a request to the UDM to </w:t>
      </w:r>
      <w:r>
        <w:t xml:space="preserve">authorise the NIDD configuration request </w:t>
      </w:r>
      <w:r w:rsidRPr="000B71E3">
        <w:t xml:space="preserve">(see also 3GPP TS 23.502 [3] figure </w:t>
      </w:r>
      <w:r>
        <w:t>4.25.3</w:t>
      </w:r>
      <w:r w:rsidRPr="000B71E3">
        <w:t xml:space="preserve">-1 step </w:t>
      </w:r>
      <w:r>
        <w:t>4</w:t>
      </w:r>
      <w:r w:rsidRPr="000B71E3">
        <w:t>). The request contains the UE's identity (/{</w:t>
      </w:r>
      <w:r>
        <w:t>ueIdentity</w:t>
      </w:r>
      <w:r w:rsidRPr="000B71E3">
        <w:t>}), the type of the requested information (/nssai) and query parameters (supported-features</w:t>
      </w:r>
      <w:r>
        <w:t>,</w:t>
      </w:r>
      <w:r w:rsidRPr="000B71E3">
        <w:t xml:space="preserve"> </w:t>
      </w:r>
      <w:r>
        <w:t>DNN,</w:t>
      </w:r>
      <w:r w:rsidRPr="00A04E0E">
        <w:t xml:space="preserve"> MTC Provider Information</w:t>
      </w:r>
      <w:r w:rsidRPr="000B71E3">
        <w:t>).</w:t>
      </w:r>
    </w:p>
    <w:p w:rsidR="00363E1D" w:rsidRPr="000B71E3" w:rsidRDefault="00363E1D" w:rsidP="00363E1D"/>
    <w:p w:rsidR="00363E1D" w:rsidRPr="000B71E3" w:rsidRDefault="00363E1D" w:rsidP="00363E1D">
      <w:pPr>
        <w:pStyle w:val="TH"/>
      </w:pPr>
      <w:r w:rsidRPr="000B71E3">
        <w:object w:dxaOrig="8700" w:dyaOrig="2383">
          <v:shape id="_x0000_i1073" type="#_x0000_t75" style="width:435.75pt;height:120pt" o:ole="">
            <v:imagedata r:id="rId108" o:title=""/>
          </v:shape>
          <o:OLEObject Type="Embed" ProgID="Visio.Drawing.11" ShapeID="_x0000_i1073" DrawAspect="Content" ObjectID="_1621960871" r:id="rId109"/>
        </w:object>
      </w:r>
    </w:p>
    <w:p w:rsidR="00363E1D" w:rsidRPr="000B71E3" w:rsidRDefault="00363E1D" w:rsidP="00363E1D">
      <w:pPr>
        <w:pStyle w:val="TF"/>
      </w:pPr>
      <w:r w:rsidRPr="000B71E3">
        <w:t>Figure 5.</w:t>
      </w:r>
      <w:r>
        <w:t>7</w:t>
      </w:r>
      <w:r w:rsidRPr="000B71E3">
        <w:t xml:space="preserve">.2.2.2-1: Requesting a UE's </w:t>
      </w:r>
      <w:r w:rsidRPr="002851F0">
        <w:t>NIDD</w:t>
      </w:r>
      <w:r>
        <w:t xml:space="preserve"> Authoriz</w:t>
      </w:r>
      <w:r w:rsidRPr="002851F0">
        <w:t>ation</w:t>
      </w:r>
      <w:r>
        <w:t xml:space="preserve"> Data</w:t>
      </w:r>
    </w:p>
    <w:p w:rsidR="00363E1D" w:rsidRPr="000B71E3" w:rsidRDefault="00363E1D" w:rsidP="00363E1D">
      <w:pPr>
        <w:pStyle w:val="B1"/>
      </w:pPr>
      <w:r w:rsidRPr="000B71E3">
        <w:t>1.</w:t>
      </w:r>
      <w:r w:rsidRPr="000B71E3">
        <w:tab/>
        <w:t xml:space="preserve">The NF service consumer (e.g. </w:t>
      </w:r>
      <w:r>
        <w:t>NE</w:t>
      </w:r>
      <w:r w:rsidRPr="000B71E3">
        <w:t>F) sends a GET request to the resource representing the UE's subscribed with query parameters indicating the supported-features</w:t>
      </w:r>
      <w:r>
        <w:t>,</w:t>
      </w:r>
      <w:r w:rsidRPr="000B71E3">
        <w:t xml:space="preserve"> </w:t>
      </w:r>
      <w:r>
        <w:t>NSSAI, DNN</w:t>
      </w:r>
      <w:r w:rsidRPr="00A04E0E">
        <w:t xml:space="preserve"> </w:t>
      </w:r>
      <w:r w:rsidRPr="000B71E3">
        <w:t xml:space="preserve">and </w:t>
      </w:r>
      <w:r w:rsidRPr="00A04E0E">
        <w:t>MTC Provider Information</w:t>
      </w:r>
      <w:r w:rsidRPr="000B71E3">
        <w:t>.</w:t>
      </w:r>
      <w:r w:rsidRPr="00A04E0E">
        <w:t xml:space="preserve"> </w:t>
      </w:r>
    </w:p>
    <w:p w:rsidR="00363E1D" w:rsidRPr="000B71E3" w:rsidRDefault="00363E1D" w:rsidP="00363E1D">
      <w:pPr>
        <w:pStyle w:val="B1"/>
      </w:pPr>
      <w:r w:rsidRPr="000B71E3">
        <w:t>2a.</w:t>
      </w:r>
      <w:r w:rsidRPr="000B71E3">
        <w:tab/>
        <w:t xml:space="preserve">On success, the UDM responds with "200 OK" with the message body containing the </w:t>
      </w:r>
      <w:r w:rsidRPr="00B321C5">
        <w:t xml:space="preserve">single value or list of </w:t>
      </w:r>
      <w:r>
        <w:t xml:space="preserve">AuthorizationData </w:t>
      </w:r>
      <w:r w:rsidRPr="00B321C5">
        <w:t>(</w:t>
      </w:r>
      <w:r w:rsidRPr="00944193">
        <w:t xml:space="preserve">SUPI and </w:t>
      </w:r>
      <w:r>
        <w:t xml:space="preserve">GPSI) </w:t>
      </w:r>
      <w:r w:rsidRPr="000B71E3">
        <w:t>as relevant for the requesting NF service consumer.</w:t>
      </w:r>
    </w:p>
    <w:p w:rsidR="00363E1D" w:rsidRPr="000B71E3" w:rsidRDefault="00363E1D" w:rsidP="00363E1D">
      <w:pPr>
        <w:pStyle w:val="B1"/>
      </w:pPr>
      <w:r w:rsidRPr="000B71E3">
        <w:t>2b.</w:t>
      </w:r>
      <w:r w:rsidRPr="000B71E3">
        <w:tab/>
        <w:t xml:space="preserve">If there is no valid </w:t>
      </w:r>
      <w:r w:rsidRPr="009F5513">
        <w:t>Authori</w:t>
      </w:r>
      <w:r>
        <w:t>z</w:t>
      </w:r>
      <w:r w:rsidRPr="009F5513">
        <w:t>ationData</w:t>
      </w:r>
      <w:r w:rsidRPr="000B71E3">
        <w:t xml:space="preserve"> for the UE</w:t>
      </w:r>
      <w:r>
        <w:t xml:space="preserve"> Identity</w:t>
      </w:r>
      <w:r w:rsidRPr="000B71E3">
        <w:t>, HTTP status code "404 Not Found" shall be returned including additional error information in the response body (in the "ProblemDetails" element).</w:t>
      </w:r>
    </w:p>
    <w:p w:rsidR="00363E1D" w:rsidRPr="00A62F61" w:rsidRDefault="00363E1D" w:rsidP="00363E1D">
      <w:r>
        <w:t>On failure, the appropriate HTTP status code indicating the error shall be returned and appropriate additional error information should be returned in the GET response body.</w:t>
      </w:r>
    </w:p>
    <w:p w:rsidR="00363E1D" w:rsidRDefault="00363E1D" w:rsidP="00363E1D">
      <w:pPr>
        <w:pStyle w:val="EditorsNote"/>
        <w:rPr>
          <w:noProof/>
        </w:rPr>
      </w:pPr>
      <w:r w:rsidRPr="00BA278E">
        <w:rPr>
          <w:noProof/>
        </w:rPr>
        <w:t>Editor's Note: On success if the response exceeds the maximum length of  a message segmentation need to be introduced</w:t>
      </w:r>
      <w:r>
        <w:rPr>
          <w:noProof/>
        </w:rPr>
        <w:t>,</w:t>
      </w:r>
      <w:r w:rsidRPr="00BA278E">
        <w:rPr>
          <w:noProof/>
        </w:rPr>
        <w:t xml:space="preserve"> how this is done is FFS.</w:t>
      </w:r>
    </w:p>
    <w:p w:rsidR="000E77D4" w:rsidRPr="000B71E3" w:rsidRDefault="000E77D4" w:rsidP="000E77D4">
      <w:pPr>
        <w:pStyle w:val="Heading1"/>
      </w:pPr>
      <w:bookmarkStart w:id="138" w:name="_Toc11338457"/>
      <w:r w:rsidRPr="000B71E3">
        <w:t>6</w:t>
      </w:r>
      <w:r w:rsidRPr="000B71E3">
        <w:tab/>
        <w:t>API Definitions</w:t>
      </w:r>
      <w:bookmarkEnd w:id="138"/>
    </w:p>
    <w:p w:rsidR="000E77D4" w:rsidRPr="000B71E3" w:rsidRDefault="000E77D4" w:rsidP="000E77D4">
      <w:pPr>
        <w:pStyle w:val="Heading2"/>
      </w:pPr>
      <w:bookmarkStart w:id="139" w:name="_Toc11338458"/>
      <w:r w:rsidRPr="000B71E3">
        <w:t>6.1</w:t>
      </w:r>
      <w:r w:rsidRPr="000B71E3">
        <w:tab/>
      </w:r>
      <w:r w:rsidR="00150183" w:rsidRPr="000B71E3">
        <w:t>Nudm_SubscriberDataManagement</w:t>
      </w:r>
      <w:r w:rsidRPr="000B71E3">
        <w:t xml:space="preserve"> Service API</w:t>
      </w:r>
      <w:bookmarkEnd w:id="139"/>
      <w:r w:rsidRPr="000B71E3">
        <w:t xml:space="preserve"> </w:t>
      </w:r>
    </w:p>
    <w:p w:rsidR="00873975" w:rsidRPr="000B71E3" w:rsidRDefault="00873975" w:rsidP="000E77D4">
      <w:pPr>
        <w:pStyle w:val="Heading3"/>
      </w:pPr>
      <w:bookmarkStart w:id="140" w:name="_Toc11338459"/>
      <w:r w:rsidRPr="000B71E3">
        <w:t>6.1</w:t>
      </w:r>
      <w:r w:rsidR="000E77D4" w:rsidRPr="000B71E3">
        <w:t>.1</w:t>
      </w:r>
      <w:r w:rsidRPr="000B71E3">
        <w:tab/>
      </w:r>
      <w:r w:rsidR="004F6C08" w:rsidRPr="000B71E3">
        <w:t>API URI</w:t>
      </w:r>
      <w:bookmarkEnd w:id="140"/>
    </w:p>
    <w:p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EC75F7">
        <w:rPr>
          <w:noProof/>
          <w:lang w:eastAsia="zh-CN"/>
        </w:rPr>
        <w:t>clause</w:t>
      </w:r>
      <w:r w:rsidRPr="00E23840">
        <w:rPr>
          <w:noProof/>
          <w:lang w:eastAsia="zh-CN"/>
        </w:rPr>
        <w:t> 4.4.1 of 3GPP TS 29.501 [</w:t>
      </w:r>
      <w:r>
        <w:rPr>
          <w:noProof/>
          <w:lang w:eastAsia="zh-CN"/>
        </w:rPr>
        <w:t>5</w:t>
      </w:r>
      <w:r w:rsidRPr="00E23840">
        <w:rPr>
          <w:noProof/>
          <w:lang w:eastAsia="zh-CN"/>
        </w:rPr>
        <w:t>], i.e.:</w:t>
      </w:r>
    </w:p>
    <w:p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rsidR="00780A21" w:rsidRPr="00E23840" w:rsidRDefault="00780A21" w:rsidP="00780A21">
      <w:pPr>
        <w:rPr>
          <w:noProof/>
          <w:lang w:eastAsia="zh-CN"/>
        </w:rPr>
      </w:pPr>
      <w:r w:rsidRPr="00E23840">
        <w:rPr>
          <w:noProof/>
          <w:lang w:eastAsia="zh-CN"/>
        </w:rPr>
        <w:t>with the following components:</w:t>
      </w:r>
    </w:p>
    <w:p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EC75F7">
        <w:rPr>
          <w:noProof/>
        </w:rPr>
        <w:t>clause</w:t>
      </w:r>
      <w:r w:rsidRPr="00E23840">
        <w:rPr>
          <w:noProof/>
          <w:lang w:eastAsia="zh-CN"/>
        </w:rPr>
        <w:t> </w:t>
      </w:r>
      <w:r>
        <w:rPr>
          <w:noProof/>
          <w:lang w:eastAsia="zh-CN"/>
        </w:rPr>
        <w:t>6.1.3</w:t>
      </w:r>
      <w:r w:rsidRPr="00E23840">
        <w:rPr>
          <w:noProof/>
        </w:rPr>
        <w:t>.</w:t>
      </w:r>
    </w:p>
    <w:p w:rsidR="000E77D4" w:rsidRPr="000B71E3" w:rsidRDefault="000E77D4" w:rsidP="000E77D4">
      <w:pPr>
        <w:pStyle w:val="Heading3"/>
      </w:pPr>
      <w:bookmarkStart w:id="141" w:name="_Toc11338460"/>
      <w:r w:rsidRPr="000B71E3">
        <w:lastRenderedPageBreak/>
        <w:t>6.1.2</w:t>
      </w:r>
      <w:r w:rsidRPr="000B71E3">
        <w:tab/>
        <w:t>Usage of HTTP</w:t>
      </w:r>
      <w:bookmarkEnd w:id="141"/>
    </w:p>
    <w:p w:rsidR="001110B4" w:rsidRPr="000B71E3" w:rsidRDefault="000C5200" w:rsidP="001110B4">
      <w:pPr>
        <w:pStyle w:val="Heading4"/>
      </w:pPr>
      <w:bookmarkStart w:id="142" w:name="_Toc11338461"/>
      <w:r w:rsidRPr="000B71E3">
        <w:t>6.1.2.1</w:t>
      </w:r>
      <w:r w:rsidRPr="000B71E3">
        <w:tab/>
        <w:t>General</w:t>
      </w:r>
      <w:bookmarkEnd w:id="142"/>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43" w:name="_Toc11338462"/>
      <w:r w:rsidRPr="000B71E3">
        <w:t>6.1.2.2</w:t>
      </w:r>
      <w:r w:rsidRPr="000B71E3">
        <w:tab/>
        <w:t>HTTP standard headers</w:t>
      </w:r>
      <w:bookmarkEnd w:id="143"/>
    </w:p>
    <w:p w:rsidR="00FA10C2" w:rsidRPr="000B71E3" w:rsidRDefault="00FA10C2" w:rsidP="00FA10C2">
      <w:pPr>
        <w:pStyle w:val="Heading5"/>
        <w:rPr>
          <w:lang w:eastAsia="zh-CN"/>
        </w:rPr>
      </w:pPr>
      <w:bookmarkStart w:id="144" w:name="_Toc11338463"/>
      <w:r w:rsidRPr="000B71E3">
        <w:t>6.1.2.2.1</w:t>
      </w:r>
      <w:r w:rsidRPr="000B71E3">
        <w:rPr>
          <w:rFonts w:hint="eastAsia"/>
          <w:lang w:eastAsia="zh-CN"/>
        </w:rPr>
        <w:tab/>
      </w:r>
      <w:r w:rsidRPr="000B71E3">
        <w:rPr>
          <w:lang w:eastAsia="zh-CN"/>
        </w:rPr>
        <w:t>General</w:t>
      </w:r>
      <w:bookmarkEnd w:id="144"/>
    </w:p>
    <w:p w:rsidR="001110B4" w:rsidRPr="000B71E3" w:rsidRDefault="001110B4" w:rsidP="002127F7">
      <w:pPr>
        <w:rPr>
          <w:lang w:eastAsia="zh-CN"/>
        </w:rPr>
      </w:pPr>
      <w:r w:rsidRPr="000B71E3">
        <w:t xml:space="preserve">The usage of HTTP standard headers shall be supported as specified in </w:t>
      </w:r>
      <w:r w:rsidR="00EC75F7">
        <w:t>clause</w:t>
      </w:r>
      <w:r w:rsidRPr="000B71E3">
        <w:t> 5.2.2 of 3GPP TS 29.500 [4].</w:t>
      </w:r>
    </w:p>
    <w:p w:rsidR="00FD6006" w:rsidRPr="000B71E3" w:rsidRDefault="00FD6006" w:rsidP="00AC65ED">
      <w:pPr>
        <w:pStyle w:val="Heading5"/>
      </w:pPr>
      <w:bookmarkStart w:id="145" w:name="_Toc11338464"/>
      <w:r w:rsidRPr="000B71E3">
        <w:t>6.1.2.</w:t>
      </w:r>
      <w:r w:rsidR="00FA10C2" w:rsidRPr="000B71E3">
        <w:t>2.</w:t>
      </w:r>
      <w:r w:rsidRPr="000B71E3">
        <w:t>2</w:t>
      </w:r>
      <w:r w:rsidRPr="000B71E3">
        <w:tab/>
        <w:t>Content type</w:t>
      </w:r>
      <w:bookmarkEnd w:id="145"/>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DB1115" w:rsidRDefault="001110B4" w:rsidP="00DB1115">
      <w:pPr>
        <w:pStyle w:val="B1"/>
      </w:pPr>
      <w:r w:rsidRPr="000B71E3">
        <w:t>The Problem Details JSON Object (IETF RFC 7807 [</w:t>
      </w:r>
      <w:r w:rsidR="00581CA7" w:rsidRPr="000B71E3">
        <w:t>16</w:t>
      </w:r>
      <w:r w:rsidRPr="000B71E3">
        <w:t>] signalled by the content type "application/problem+json"</w:t>
      </w:r>
      <w:r w:rsidR="00DB1115" w:rsidRPr="00DB1115">
        <w:t xml:space="preserve"> </w:t>
      </w:r>
    </w:p>
    <w:p w:rsidR="001110B4" w:rsidRPr="000B71E3" w:rsidRDefault="00DB1115" w:rsidP="00DB1115">
      <w:pPr>
        <w:pStyle w:val="B1"/>
      </w:pPr>
      <w:r w:rsidRPr="000B71E3">
        <w:t>JSON Merge Patch, as defined in IETF RFC 7396 [17], signalled by the content type "application/merge-patch+json"</w:t>
      </w:r>
    </w:p>
    <w:p w:rsidR="00AB32D9" w:rsidRDefault="00AB32D9" w:rsidP="00AB32D9">
      <w:pPr>
        <w:pStyle w:val="Heading5"/>
        <w:rPr>
          <w:lang w:val="es-ES"/>
        </w:rPr>
      </w:pPr>
      <w:bookmarkStart w:id="146" w:name="_Toc11338465"/>
      <w:r w:rsidRPr="00CB2EDF">
        <w:rPr>
          <w:lang w:val="es-ES"/>
        </w:rPr>
        <w:t>6.</w:t>
      </w:r>
      <w:r>
        <w:rPr>
          <w:lang w:val="es-ES"/>
        </w:rPr>
        <w:t>1</w:t>
      </w:r>
      <w:r w:rsidRPr="00CB2EDF">
        <w:rPr>
          <w:lang w:val="es-ES"/>
        </w:rPr>
        <w:t>.2.2.</w:t>
      </w:r>
      <w:r>
        <w:rPr>
          <w:lang w:val="es-ES"/>
        </w:rPr>
        <w:t>3</w:t>
      </w:r>
      <w:r w:rsidRPr="00CB2EDF">
        <w:rPr>
          <w:lang w:val="es-ES"/>
        </w:rPr>
        <w:tab/>
        <w:t>Cache-Control</w:t>
      </w:r>
      <w:bookmarkEnd w:id="146"/>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bookmarkStart w:id="147" w:name="_Toc11338466"/>
      <w:r w:rsidRPr="008A058E">
        <w:rPr>
          <w:lang w:val="en-US"/>
        </w:rPr>
        <w:t>6.</w:t>
      </w:r>
      <w:r>
        <w:rPr>
          <w:lang w:val="en-US"/>
        </w:rPr>
        <w:t>1.2.2.4</w:t>
      </w:r>
      <w:r w:rsidRPr="008A058E">
        <w:rPr>
          <w:lang w:val="en-US"/>
        </w:rPr>
        <w:tab/>
        <w:t>ETag</w:t>
      </w:r>
      <w:bookmarkEnd w:id="147"/>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bookmarkStart w:id="148" w:name="_Toc11338467"/>
      <w:r w:rsidRPr="00CB2EDF">
        <w:rPr>
          <w:lang w:val="en-US"/>
        </w:rPr>
        <w:t>6.</w:t>
      </w:r>
      <w:r>
        <w:rPr>
          <w:lang w:val="en-US"/>
        </w:rPr>
        <w:t>1.2.2.5</w:t>
      </w:r>
      <w:r w:rsidRPr="00CB2EDF">
        <w:rPr>
          <w:lang w:val="en-US"/>
        </w:rPr>
        <w:tab/>
        <w:t>If-None-Match</w:t>
      </w:r>
      <w:bookmarkEnd w:id="148"/>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bookmarkStart w:id="149" w:name="_Toc11338468"/>
      <w:r w:rsidRPr="00CB2EDF">
        <w:rPr>
          <w:lang w:val="en-US"/>
        </w:rPr>
        <w:t>6.</w:t>
      </w:r>
      <w:r>
        <w:rPr>
          <w:lang w:val="en-US"/>
        </w:rPr>
        <w:t>1.2.2.6</w:t>
      </w:r>
      <w:r w:rsidRPr="00CB2EDF">
        <w:rPr>
          <w:lang w:val="en-US"/>
        </w:rPr>
        <w:tab/>
      </w:r>
      <w:r w:rsidRPr="004336A1">
        <w:rPr>
          <w:lang w:val="en-US"/>
        </w:rPr>
        <w:t>Last-Modified</w:t>
      </w:r>
      <w:bookmarkEnd w:id="149"/>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bookmarkStart w:id="150" w:name="_Toc11338469"/>
      <w:r w:rsidRPr="00CB2EDF">
        <w:rPr>
          <w:lang w:val="en-US"/>
        </w:rPr>
        <w:t>6.</w:t>
      </w:r>
      <w:r>
        <w:rPr>
          <w:lang w:val="en-US"/>
        </w:rPr>
        <w:t>1.2.2.7</w:t>
      </w:r>
      <w:r w:rsidRPr="00CB2EDF">
        <w:rPr>
          <w:lang w:val="en-US"/>
        </w:rPr>
        <w:tab/>
      </w:r>
      <w:r w:rsidRPr="0036572D">
        <w:rPr>
          <w:lang w:val="en-US"/>
        </w:rPr>
        <w:t>If-Modified-Since</w:t>
      </w:r>
      <w:bookmarkEnd w:id="150"/>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bookmarkStart w:id="151" w:name="_Toc11338470"/>
      <w:r w:rsidRPr="00CB2EDF">
        <w:rPr>
          <w:lang w:val="en-US"/>
        </w:rPr>
        <w:lastRenderedPageBreak/>
        <w:t>6.</w:t>
      </w:r>
      <w:r>
        <w:rPr>
          <w:lang w:val="en-US"/>
        </w:rPr>
        <w:t>1.2.2.8</w:t>
      </w:r>
      <w:r w:rsidRPr="00CB2EDF">
        <w:rPr>
          <w:lang w:val="en-US"/>
        </w:rPr>
        <w:tab/>
      </w:r>
      <w:r w:rsidRPr="004F4D67">
        <w:rPr>
          <w:lang w:val="en-US"/>
        </w:rPr>
        <w:t>When to Use Entity-Tags and Last-Modified Dates</w:t>
      </w:r>
      <w:bookmarkEnd w:id="151"/>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bookmarkStart w:id="152" w:name="_Toc11338471"/>
      <w:r w:rsidRPr="000B71E3">
        <w:t>6.1.2.</w:t>
      </w:r>
      <w:r w:rsidR="00FD6006" w:rsidRPr="000B71E3">
        <w:t>3</w:t>
      </w:r>
      <w:r w:rsidRPr="000B71E3">
        <w:tab/>
        <w:t>HTTP custom headers</w:t>
      </w:r>
      <w:bookmarkEnd w:id="152"/>
    </w:p>
    <w:p w:rsidR="000C5200" w:rsidRPr="000B71E3" w:rsidRDefault="00FD6006" w:rsidP="000C5200">
      <w:pPr>
        <w:pStyle w:val="Heading5"/>
        <w:rPr>
          <w:lang w:eastAsia="zh-CN"/>
        </w:rPr>
      </w:pPr>
      <w:bookmarkStart w:id="153" w:name="_Toc11338472"/>
      <w:r w:rsidRPr="000B71E3">
        <w:t>6.1.2.3.1</w:t>
      </w:r>
      <w:r w:rsidR="000C5200" w:rsidRPr="000B71E3">
        <w:rPr>
          <w:rFonts w:hint="eastAsia"/>
          <w:lang w:eastAsia="zh-CN"/>
        </w:rPr>
        <w:tab/>
      </w:r>
      <w:r w:rsidR="000C5200" w:rsidRPr="000B71E3">
        <w:rPr>
          <w:lang w:eastAsia="zh-CN"/>
        </w:rPr>
        <w:t>General</w:t>
      </w:r>
      <w:bookmarkEnd w:id="153"/>
    </w:p>
    <w:p w:rsidR="001110B4" w:rsidRPr="000B71E3" w:rsidRDefault="001110B4" w:rsidP="002127F7">
      <w:pPr>
        <w:rPr>
          <w:lang w:eastAsia="zh-CN"/>
        </w:rPr>
      </w:pPr>
      <w:r w:rsidRPr="000B71E3">
        <w:t xml:space="preserve">The usage of HTTP custom headers shall be supported as specified in </w:t>
      </w:r>
      <w:r w:rsidR="00EC75F7">
        <w:t>clause</w:t>
      </w:r>
      <w:r w:rsidRPr="000B71E3">
        <w:t> 5.2.3 of 3GPP TS 29.500 [4].</w:t>
      </w:r>
    </w:p>
    <w:p w:rsidR="00E44765" w:rsidRPr="000B71E3" w:rsidRDefault="00A258AF" w:rsidP="000E77D4">
      <w:pPr>
        <w:pStyle w:val="Heading3"/>
      </w:pPr>
      <w:bookmarkStart w:id="154" w:name="_Toc11338473"/>
      <w:r w:rsidRPr="000B71E3">
        <w:t>6.</w:t>
      </w:r>
      <w:r w:rsidR="000E77D4" w:rsidRPr="000B71E3">
        <w:t>1.</w:t>
      </w:r>
      <w:r w:rsidR="00FD6006" w:rsidRPr="000B71E3">
        <w:t>3</w:t>
      </w:r>
      <w:r w:rsidRPr="000B71E3">
        <w:tab/>
      </w:r>
      <w:r w:rsidR="00E44765" w:rsidRPr="000B71E3">
        <w:t>Resources</w:t>
      </w:r>
      <w:bookmarkEnd w:id="154"/>
      <w:r w:rsidR="00E44765" w:rsidRPr="000B71E3">
        <w:t xml:space="preserve"> </w:t>
      </w:r>
    </w:p>
    <w:p w:rsidR="000A7435" w:rsidRPr="000B71E3" w:rsidRDefault="000A7435" w:rsidP="000E77D4">
      <w:pPr>
        <w:pStyle w:val="Heading4"/>
      </w:pPr>
      <w:bookmarkStart w:id="155" w:name="_Toc11338474"/>
      <w:r w:rsidRPr="000B71E3">
        <w:t>6.</w:t>
      </w:r>
      <w:r w:rsidR="000E77D4" w:rsidRPr="000B71E3">
        <w:t>1.</w:t>
      </w:r>
      <w:r w:rsidR="00FD6006" w:rsidRPr="000B71E3">
        <w:t>3</w:t>
      </w:r>
      <w:r w:rsidRPr="000B71E3">
        <w:t>.1</w:t>
      </w:r>
      <w:r w:rsidRPr="000B71E3">
        <w:tab/>
      </w:r>
      <w:r w:rsidR="008B2858" w:rsidRPr="000B71E3">
        <w:t>Overview</w:t>
      </w:r>
      <w:bookmarkEnd w:id="155"/>
    </w:p>
    <w:p w:rsidR="00E37ACC" w:rsidRPr="000B71E3" w:rsidRDefault="00E37ACC" w:rsidP="000D7A09"/>
    <w:p w:rsidR="00756927" w:rsidRPr="000B71E3" w:rsidRDefault="00B02F80" w:rsidP="00EC5218">
      <w:pPr>
        <w:pStyle w:val="TH"/>
        <w:rPr>
          <w:lang w:val="en-US"/>
        </w:rPr>
      </w:pPr>
      <w:r>
        <w:object w:dxaOrig="9421" w:dyaOrig="12432">
          <v:shape id="_x0000_i1074" type="#_x0000_t75" style="width:318.75pt;height:420.75pt" o:ole="">
            <v:imagedata r:id="rId110" o:title=""/>
          </v:shape>
          <o:OLEObject Type="Embed" ProgID="Visio.Drawing.11" ShapeID="_x0000_i1074" DrawAspect="Content" ObjectID="_1621960872" r:id="rId111"/>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lastRenderedPageBreak/>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747E12">
        <w:trPr>
          <w:gridBefore w:val="1"/>
          <w:gridAfter w:val="1"/>
          <w:wBefore w:w="17" w:type="pct"/>
          <w:wAfter w:w="57" w:type="pct"/>
          <w:jc w:val="center"/>
        </w:trPr>
        <w:tc>
          <w:tcPr>
            <w:tcW w:w="137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rsidTr="00747E12">
        <w:trPr>
          <w:jc w:val="center"/>
        </w:trPr>
        <w:tc>
          <w:tcPr>
            <w:tcW w:w="1396" w:type="pct"/>
            <w:gridSpan w:val="3"/>
            <w:tcBorders>
              <w:left w:val="single" w:sz="4" w:space="0" w:color="auto"/>
              <w:right w:val="single" w:sz="4" w:space="0" w:color="auto"/>
            </w:tcBorders>
          </w:tcPr>
          <w:p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 xml:space="preserve">Providing acknowledgement of </w:t>
            </w:r>
            <w:r>
              <w:t>UE parameters update</w:t>
            </w:r>
          </w:p>
        </w:tc>
      </w:tr>
      <w:tr w:rsidR="00852F82"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DB1115" w:rsidRPr="000B71E3"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 the subscription identified by {subscriptionId}, i.e. unsubscribe</w:t>
            </w:r>
          </w:p>
        </w:tc>
      </w:tr>
      <w:tr w:rsidR="00DB1115" w:rsidRPr="000B71E3"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Modify the sdm-subscription identified by {subscriptionId}</w:t>
            </w:r>
          </w:p>
        </w:tc>
      </w:tr>
      <w:tr w:rsidR="00D67D76"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193E8E" w:rsidRPr="000B71E3"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193E8E" w:rsidRPr="000B71E3" w:rsidRDefault="00193E8E" w:rsidP="00C71D6E">
            <w:pPr>
              <w:pStyle w:val="TAL"/>
            </w:pPr>
            <w:r w:rsidRPr="000B71E3">
              <w:t>Delete the subscription identified by {subscriptionId}, i.e. unsubscribe</w:t>
            </w:r>
          </w:p>
        </w:tc>
      </w:tr>
      <w:tr w:rsidR="00193E8E" w:rsidRPr="000B71E3"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rsidR="00193E8E" w:rsidRPr="000B71E3" w:rsidRDefault="00193E8E" w:rsidP="00C71D6E">
            <w:pPr>
              <w:pStyle w:val="TAL"/>
            </w:pPr>
            <w:r w:rsidRPr="00193E8E">
              <w:t>Modify the shared data subscription identified by {subscriptionId}</w:t>
            </w:r>
          </w:p>
        </w:tc>
      </w:tr>
      <w:tr w:rsidR="00B02F80" w:rsidRPr="000B71E3"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B02F80" w:rsidRDefault="00B02F80" w:rsidP="008C2DB6">
            <w:pPr>
              <w:pStyle w:val="TAL"/>
            </w:pPr>
            <w:r>
              <w:t>GroupIdentifiers</w:t>
            </w:r>
          </w:p>
          <w:p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Retrieve group identifiers</w:t>
            </w:r>
          </w:p>
        </w:tc>
      </w:tr>
    </w:tbl>
    <w:p w:rsidR="008C18E3" w:rsidRPr="000B71E3" w:rsidRDefault="008C18E3" w:rsidP="00EC5218"/>
    <w:p w:rsidR="003C71B6" w:rsidRPr="000B71E3" w:rsidRDefault="003C71B6" w:rsidP="000E77D4">
      <w:pPr>
        <w:pStyle w:val="Heading4"/>
      </w:pPr>
      <w:bookmarkStart w:id="156" w:name="_Toc11338475"/>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56"/>
    </w:p>
    <w:p w:rsidR="001769FF" w:rsidRPr="000B71E3" w:rsidRDefault="001769FF" w:rsidP="000E77D4">
      <w:pPr>
        <w:pStyle w:val="Heading5"/>
      </w:pPr>
      <w:bookmarkStart w:id="157" w:name="_Toc11338476"/>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57"/>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58" w:name="_Toc11338477"/>
      <w:r w:rsidRPr="000B71E3">
        <w:lastRenderedPageBreak/>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58"/>
    </w:p>
    <w:p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 xml:space="preserve">See </w:t>
            </w:r>
            <w:r w:rsidR="00EC75F7">
              <w:t>clause</w:t>
            </w:r>
            <w:r w:rsidRPr="000B71E3">
              <w:rPr>
                <w:lang w:val="en-US" w:eastAsia="zh-CN"/>
              </w:rPr>
              <w:t> </w:t>
            </w:r>
            <w:r w:rsidRPr="000B71E3">
              <w:t>6.</w:t>
            </w:r>
            <w:r w:rsidR="00BB4921" w:rsidRPr="000B71E3">
              <w:t>1</w:t>
            </w:r>
            <w:r w:rsidR="00424946" w:rsidRPr="000B71E3">
              <w:t>.1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59" w:name="_Toc11338478"/>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59"/>
    </w:p>
    <w:p w:rsidR="001769FF" w:rsidRPr="000B71E3" w:rsidRDefault="001769FF" w:rsidP="000E77D4">
      <w:pPr>
        <w:pStyle w:val="Heading6"/>
      </w:pPr>
      <w:bookmarkStart w:id="160" w:name="_Toc11338479"/>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60"/>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61" w:name="_Toc11338480"/>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61"/>
    </w:p>
    <w:p w:rsidR="00510732" w:rsidRPr="000B71E3" w:rsidRDefault="00510732" w:rsidP="00510732">
      <w:pPr>
        <w:pStyle w:val="Heading5"/>
      </w:pPr>
      <w:bookmarkStart w:id="162" w:name="_Toc11338481"/>
      <w:r w:rsidRPr="000B71E3">
        <w:t>6.1.3.3.1</w:t>
      </w:r>
      <w:r w:rsidRPr="000B71E3">
        <w:tab/>
        <w:t>Description</w:t>
      </w:r>
      <w:bookmarkEnd w:id="162"/>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63" w:name="_Toc11338482"/>
      <w:r w:rsidRPr="000B71E3">
        <w:lastRenderedPageBreak/>
        <w:t>6.1.3.3.2</w:t>
      </w:r>
      <w:r w:rsidRPr="000B71E3">
        <w:tab/>
        <w:t>Resource Definition</w:t>
      </w:r>
      <w:bookmarkEnd w:id="163"/>
    </w:p>
    <w:p w:rsidR="00510732" w:rsidRPr="000B71E3" w:rsidRDefault="00510732" w:rsidP="00510732">
      <w:r w:rsidRPr="000B71E3">
        <w:t>Resource URI: {apiRoot}/nudm-sdm/</w:t>
      </w:r>
      <w:r w:rsidR="00B3682C">
        <w:t>{apiVersion}</w:t>
      </w:r>
      <w:r w:rsidRPr="000B71E3">
        <w:t>/{supi}/sdm-subscriptions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 xml:space="preserve">See </w:t>
            </w:r>
            <w:r w:rsidR="00EC75F7">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64" w:name="_Toc11338483"/>
      <w:r w:rsidRPr="000B71E3">
        <w:t>6.1.3.3.3</w:t>
      </w:r>
      <w:r w:rsidRPr="000B71E3">
        <w:tab/>
        <w:t>Resource Standard Methods</w:t>
      </w:r>
      <w:bookmarkEnd w:id="164"/>
    </w:p>
    <w:p w:rsidR="00510732" w:rsidRPr="000B71E3" w:rsidRDefault="00510732" w:rsidP="00510732">
      <w:pPr>
        <w:pStyle w:val="Heading6"/>
      </w:pPr>
      <w:bookmarkStart w:id="165" w:name="_Toc11338484"/>
      <w:r w:rsidRPr="000B71E3">
        <w:t>6.1.3.3.3.1</w:t>
      </w:r>
      <w:r w:rsidRPr="000B71E3">
        <w:tab/>
        <w:t>POST</w:t>
      </w:r>
      <w:bookmarkEnd w:id="165"/>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4E3494">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4E3494">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pPr>
            <w:r w:rsidRPr="00767F6E">
              <w:t>The "cause" attribute shall be set to the following application error:</w:t>
            </w:r>
          </w:p>
          <w:p w:rsidR="00AF35BB" w:rsidRPr="000B71E3" w:rsidRDefault="00AF35BB" w:rsidP="00AF35BB">
            <w:pPr>
              <w:pStyle w:val="TAL"/>
            </w:pPr>
            <w:r w:rsidRPr="00767F6E">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4E3494">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4E3494">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pPr>
            <w:r w:rsidRPr="00767F6E">
              <w:t>The "cause" attribute shall be set to the following application error:</w:t>
            </w:r>
          </w:p>
          <w:p w:rsidR="00AF35BB" w:rsidRDefault="00AF35BB" w:rsidP="00AF35BB">
            <w:pPr>
              <w:pStyle w:val="TAL"/>
            </w:pPr>
            <w:r w:rsidRPr="00767F6E">
              <w:t>- UNSUPPORTED_RESOURCE_URI</w:t>
            </w:r>
          </w:p>
          <w:p w:rsidR="00CD42DC" w:rsidRDefault="00CD42DC" w:rsidP="00AF35BB">
            <w:pPr>
              <w:pStyle w:val="TAL"/>
            </w:pPr>
          </w:p>
          <w:p w:rsidR="00CD42DC" w:rsidRPr="000B71E3" w:rsidRDefault="00CD42DC" w:rsidP="00AF35BB">
            <w:pPr>
              <w:pStyle w:val="TAL"/>
            </w:pPr>
            <w:r>
              <w:rPr>
                <w:rFonts w:hint="eastAsia"/>
                <w:lang w:eastAsia="zh-CN"/>
              </w:rPr>
              <w:t>This response shall not be cached.</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66" w:name="_Toc11338485"/>
      <w:r w:rsidRPr="000B71E3">
        <w:lastRenderedPageBreak/>
        <w:t>6.1.3.4</w:t>
      </w:r>
      <w:r w:rsidRPr="000B71E3">
        <w:tab/>
        <w:t>Resource: Individual subscription</w:t>
      </w:r>
      <w:bookmarkEnd w:id="166"/>
    </w:p>
    <w:p w:rsidR="00CE48D4" w:rsidRPr="000B71E3" w:rsidRDefault="00CE48D4" w:rsidP="00CE48D4">
      <w:pPr>
        <w:pStyle w:val="Heading5"/>
      </w:pPr>
      <w:bookmarkStart w:id="167" w:name="_Toc11338486"/>
      <w:r w:rsidRPr="000B71E3">
        <w:t>6.1.3.4.1</w:t>
      </w:r>
      <w:r w:rsidRPr="000B71E3">
        <w:tab/>
        <w:t>Description</w:t>
      </w:r>
      <w:bookmarkEnd w:id="167"/>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68" w:name="_Toc11338487"/>
      <w:r w:rsidRPr="000B71E3">
        <w:t>6.1.3.4.2</w:t>
      </w:r>
      <w:r w:rsidRPr="000B71E3">
        <w:tab/>
        <w:t>Resource Definition</w:t>
      </w:r>
      <w:bookmarkEnd w:id="168"/>
    </w:p>
    <w:p w:rsidR="00CE48D4" w:rsidRPr="000B71E3" w:rsidRDefault="00CE48D4" w:rsidP="00CE48D4">
      <w:r w:rsidRPr="000B71E3">
        <w:t>Resource URI: {apiRoot}/nudm-sdm/</w:t>
      </w:r>
      <w:r w:rsidR="00B3682C">
        <w:t>{apiVersion}</w:t>
      </w:r>
      <w:r w:rsidRPr="000B71E3">
        <w:t>/{supi}/sdm-subscriptions/{subscriptionId}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 xml:space="preserve">See </w:t>
            </w:r>
            <w:r w:rsidR="00EC75F7">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69" w:name="_Toc11338488"/>
      <w:r w:rsidRPr="000B71E3">
        <w:t>6.1.3.4.3</w:t>
      </w:r>
      <w:r w:rsidRPr="000B71E3">
        <w:tab/>
        <w:t>Resource Standard Methods</w:t>
      </w:r>
      <w:bookmarkEnd w:id="169"/>
    </w:p>
    <w:p w:rsidR="00CE48D4" w:rsidRPr="000B71E3" w:rsidRDefault="00CE48D4" w:rsidP="00CE48D4">
      <w:pPr>
        <w:pStyle w:val="Heading6"/>
      </w:pPr>
      <w:bookmarkStart w:id="170" w:name="_Toc11338489"/>
      <w:r w:rsidRPr="000B71E3">
        <w:t>6.1.3.4.3.1</w:t>
      </w:r>
      <w:r w:rsidRPr="000B71E3">
        <w:tab/>
        <w:t>DELETE</w:t>
      </w:r>
      <w:bookmarkEnd w:id="170"/>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423931" w:rsidRPr="000B71E3"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423931" w:rsidRPr="000B71E3"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rsidR="00844399" w:rsidRDefault="00844399" w:rsidP="00F4213F">
            <w:pPr>
              <w:pStyle w:val="TAL"/>
            </w:pPr>
            <w:r w:rsidRPr="00B30A3C">
              <w:t>- USER_NOT_FOUND</w:t>
            </w:r>
          </w:p>
          <w:p w:rsidR="00844399" w:rsidRPr="000B71E3" w:rsidRDefault="00844399" w:rsidP="00F4213F">
            <w:pPr>
              <w:pStyle w:val="TAL"/>
            </w:pPr>
            <w:r>
              <w:t xml:space="preserve">- </w:t>
            </w:r>
            <w:r w:rsidRPr="00582665">
              <w:t>CONTEXT_NOT_FOUND</w:t>
            </w:r>
          </w:p>
        </w:tc>
      </w:tr>
      <w:tr w:rsidR="00423931" w:rsidRPr="000B71E3"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B1115" w:rsidRPr="000B71E3" w:rsidRDefault="00DB1115" w:rsidP="00DB1115">
      <w:pPr>
        <w:pStyle w:val="Heading6"/>
      </w:pPr>
      <w:bookmarkStart w:id="171" w:name="_Toc11338490"/>
      <w:r w:rsidRPr="000B71E3">
        <w:t>6.1.3.4.3.</w:t>
      </w:r>
      <w:r>
        <w:t>2</w:t>
      </w:r>
      <w:r w:rsidRPr="000B71E3">
        <w:tab/>
      </w:r>
      <w:r>
        <w:t>PATCH</w:t>
      </w:r>
      <w:bookmarkEnd w:id="171"/>
    </w:p>
    <w:p w:rsidR="00DB1115" w:rsidRPr="000B71E3" w:rsidRDefault="00DB1115" w:rsidP="00DB1115">
      <w:r w:rsidRPr="000B71E3">
        <w:t>This method shall support the URI query parameters specified in table 6.1.3.4.3.</w:t>
      </w:r>
      <w:r>
        <w:t>2</w:t>
      </w:r>
      <w:r w:rsidRPr="000B71E3">
        <w:t>-1.</w:t>
      </w:r>
    </w:p>
    <w:p w:rsidR="00DB1115" w:rsidRPr="000B71E3" w:rsidRDefault="00DB1115" w:rsidP="00DB1115">
      <w:pPr>
        <w:pStyle w:val="TH"/>
        <w:rPr>
          <w:rFonts w:cs="Arial"/>
        </w:rPr>
      </w:pPr>
      <w:r w:rsidRPr="000B71E3">
        <w:lastRenderedPageBreak/>
        <w:t>Table 6.1.3.4.3.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rsidR="00DB1115" w:rsidRPr="000B71E3" w:rsidRDefault="00DB1115" w:rsidP="00DB1115">
      <w:pPr>
        <w:pStyle w:val="TH"/>
      </w:pPr>
      <w:r w:rsidRPr="000B71E3">
        <w:t>Table 6.1.3.4.3.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D37793" w:rsidRPr="000B71E3" w:rsidRDefault="00D37793" w:rsidP="00D37793">
      <w:pPr>
        <w:pStyle w:val="Heading4"/>
      </w:pPr>
      <w:bookmarkStart w:id="172" w:name="_Toc11338491"/>
      <w:r w:rsidRPr="000B71E3">
        <w:t>6.1.3.5</w:t>
      </w:r>
      <w:r w:rsidRPr="000B71E3">
        <w:tab/>
        <w:t>Resource: AccessAndMobilitySubscriptionData</w:t>
      </w:r>
      <w:bookmarkEnd w:id="172"/>
    </w:p>
    <w:p w:rsidR="00D37793" w:rsidRPr="000B71E3" w:rsidRDefault="00D37793" w:rsidP="00D37793">
      <w:pPr>
        <w:pStyle w:val="Heading5"/>
      </w:pPr>
      <w:bookmarkStart w:id="173" w:name="_Toc11338492"/>
      <w:r w:rsidRPr="000B71E3">
        <w:t>6.1.3.5.1</w:t>
      </w:r>
      <w:r w:rsidRPr="000B71E3">
        <w:tab/>
        <w:t>Description</w:t>
      </w:r>
      <w:bookmarkEnd w:id="173"/>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74" w:name="_Toc11338493"/>
      <w:r w:rsidRPr="000B71E3">
        <w:t>6.1.3.5.2</w:t>
      </w:r>
      <w:r w:rsidRPr="000B71E3">
        <w:tab/>
        <w:t>Resource Definition</w:t>
      </w:r>
      <w:bookmarkEnd w:id="174"/>
    </w:p>
    <w:p w:rsidR="00D37793" w:rsidRPr="000B71E3" w:rsidRDefault="00D37793" w:rsidP="00D37793">
      <w:r w:rsidRPr="000B71E3">
        <w:t>Resource URI: {apiRoot}/nudm-sdm/</w:t>
      </w:r>
      <w:r w:rsidR="00B3682C">
        <w:t>{apiVersion}</w:t>
      </w:r>
      <w:r w:rsidRPr="000B71E3">
        <w:t>/{supi}/am-data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 xml:space="preserve">See </w:t>
            </w:r>
            <w:r w:rsidR="00EC75F7">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75" w:name="_Toc11338494"/>
      <w:r w:rsidRPr="000B71E3">
        <w:t>6.1.3.5.3</w:t>
      </w:r>
      <w:r w:rsidRPr="000B71E3">
        <w:tab/>
        <w:t>Resource Standard Methods</w:t>
      </w:r>
      <w:bookmarkEnd w:id="175"/>
    </w:p>
    <w:p w:rsidR="00D37793" w:rsidRPr="000B71E3" w:rsidRDefault="00D37793" w:rsidP="00D37793">
      <w:pPr>
        <w:pStyle w:val="Heading6"/>
      </w:pPr>
      <w:bookmarkStart w:id="176" w:name="_Toc11338495"/>
      <w:r w:rsidRPr="000B71E3">
        <w:t>6.1.3.5.3.1</w:t>
      </w:r>
      <w:r w:rsidRPr="000B71E3">
        <w:tab/>
        <w:t>GET</w:t>
      </w:r>
      <w:bookmarkEnd w:id="176"/>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 xml:space="preserve">see 3GPP TS 29.500 [4] </w:t>
            </w:r>
            <w:r w:rsidR="00EC75F7">
              <w:t>clause</w:t>
            </w:r>
            <w:r w:rsidRPr="000B71E3">
              <w:t xml:space="preserv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lastRenderedPageBreak/>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77" w:name="_Toc11338496"/>
      <w:r w:rsidRPr="000B71E3">
        <w:t>6.1.3.6</w:t>
      </w:r>
      <w:r w:rsidRPr="000B71E3">
        <w:tab/>
        <w:t>Resource: SmfSelectionSubscriptionData</w:t>
      </w:r>
      <w:bookmarkEnd w:id="177"/>
    </w:p>
    <w:p w:rsidR="00852F82" w:rsidRPr="000B71E3" w:rsidRDefault="00852F82" w:rsidP="00852F82">
      <w:pPr>
        <w:pStyle w:val="Heading5"/>
      </w:pPr>
      <w:bookmarkStart w:id="178" w:name="_Toc11338497"/>
      <w:r w:rsidRPr="000B71E3">
        <w:t>6.1.3.6.1</w:t>
      </w:r>
      <w:r w:rsidRPr="000B71E3">
        <w:tab/>
        <w:t>Description</w:t>
      </w:r>
      <w:bookmarkEnd w:id="178"/>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79" w:name="_Toc11338498"/>
      <w:r w:rsidRPr="000B71E3">
        <w:t>6.1.3.6.2</w:t>
      </w:r>
      <w:r w:rsidRPr="000B71E3">
        <w:tab/>
        <w:t>Resource Definition</w:t>
      </w:r>
      <w:bookmarkEnd w:id="179"/>
    </w:p>
    <w:p w:rsidR="00852F82" w:rsidRPr="000B71E3" w:rsidRDefault="00852F82" w:rsidP="00852F82">
      <w:r w:rsidRPr="000B71E3">
        <w:t>Resource URI: {apiRoot}/nudm-sdm/</w:t>
      </w:r>
      <w:r w:rsidR="00B3682C">
        <w:t>{apiVersion}</w:t>
      </w:r>
      <w:r w:rsidRPr="000B71E3">
        <w:t>/{supi}/smf-select-data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 xml:space="preserve">See </w:t>
            </w:r>
            <w:r w:rsidR="00EC75F7">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80" w:name="_Toc11338499"/>
      <w:r w:rsidRPr="000B71E3">
        <w:t>6.1.3.6.3</w:t>
      </w:r>
      <w:r w:rsidRPr="000B71E3">
        <w:tab/>
        <w:t>Resource Standard Methods</w:t>
      </w:r>
      <w:bookmarkEnd w:id="180"/>
    </w:p>
    <w:p w:rsidR="00852F82" w:rsidRPr="000B71E3" w:rsidRDefault="00852F82" w:rsidP="00852F82">
      <w:pPr>
        <w:pStyle w:val="Heading6"/>
      </w:pPr>
      <w:bookmarkStart w:id="181" w:name="_Toc11338500"/>
      <w:r w:rsidRPr="000B71E3">
        <w:t>6.1.3.6.3.1</w:t>
      </w:r>
      <w:r w:rsidRPr="000B71E3">
        <w:tab/>
        <w:t>GET</w:t>
      </w:r>
      <w:bookmarkEnd w:id="181"/>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 xml:space="preserve">see 3GPP TS 29.500 [4] </w:t>
            </w:r>
            <w:r w:rsidR="00EC75F7">
              <w:t>clause</w:t>
            </w:r>
            <w:r w:rsidRPr="000B71E3">
              <w:t xml:space="preserv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lastRenderedPageBreak/>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82" w:name="_Toc11338501"/>
      <w:r w:rsidRPr="000B71E3">
        <w:t>6.1.3.</w:t>
      </w:r>
      <w:r w:rsidR="00822BB4" w:rsidRPr="000B71E3">
        <w:t>7</w:t>
      </w:r>
      <w:r w:rsidRPr="000B71E3">
        <w:tab/>
        <w:t>Resource: UeContextInSmfData</w:t>
      </w:r>
      <w:bookmarkEnd w:id="182"/>
    </w:p>
    <w:p w:rsidR="002A7740" w:rsidRPr="000B71E3" w:rsidRDefault="002A7740" w:rsidP="002A7740">
      <w:pPr>
        <w:pStyle w:val="Heading5"/>
      </w:pPr>
      <w:bookmarkStart w:id="183" w:name="_Toc11338502"/>
      <w:r w:rsidRPr="000B71E3">
        <w:t>6.1.3.</w:t>
      </w:r>
      <w:r w:rsidR="00822BB4" w:rsidRPr="000B71E3">
        <w:t>7</w:t>
      </w:r>
      <w:r w:rsidRPr="000B71E3">
        <w:t>.1</w:t>
      </w:r>
      <w:r w:rsidRPr="000B71E3">
        <w:tab/>
        <w:t>Description</w:t>
      </w:r>
      <w:bookmarkEnd w:id="183"/>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84" w:name="_Toc11338503"/>
      <w:r w:rsidRPr="000B71E3">
        <w:t>6.1.3.</w:t>
      </w:r>
      <w:r w:rsidR="00822BB4" w:rsidRPr="000B71E3">
        <w:t>7</w:t>
      </w:r>
      <w:r w:rsidRPr="000B71E3">
        <w:t>.2</w:t>
      </w:r>
      <w:r w:rsidRPr="000B71E3">
        <w:tab/>
        <w:t>Resource Definition</w:t>
      </w:r>
      <w:bookmarkEnd w:id="184"/>
    </w:p>
    <w:p w:rsidR="002A7740" w:rsidRPr="000B71E3" w:rsidRDefault="002A7740" w:rsidP="002A7740">
      <w:r w:rsidRPr="000B71E3">
        <w:t>Resource URI: {apiRoot}/nudm-sdm/</w:t>
      </w:r>
      <w:r w:rsidR="00B3682C">
        <w:t>{apiVersion}</w:t>
      </w:r>
      <w:r w:rsidRPr="000B71E3">
        <w:t>/{supi}/ue-context-in-smf-data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 xml:space="preserve">See </w:t>
            </w:r>
            <w:r w:rsidR="00EC75F7">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EC75F7">
              <w:t>clause</w:t>
            </w:r>
            <w:r>
              <w:t> 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85" w:name="_Toc11338504"/>
      <w:r w:rsidRPr="000B71E3">
        <w:t>6.1.3.</w:t>
      </w:r>
      <w:r w:rsidR="00822BB4" w:rsidRPr="000B71E3">
        <w:t>7</w:t>
      </w:r>
      <w:r w:rsidRPr="000B71E3">
        <w:t>.3</w:t>
      </w:r>
      <w:r w:rsidRPr="000B71E3">
        <w:tab/>
        <w:t>Resource Standard Methods</w:t>
      </w:r>
      <w:bookmarkEnd w:id="185"/>
    </w:p>
    <w:p w:rsidR="002A7740" w:rsidRPr="000B71E3" w:rsidRDefault="002A7740" w:rsidP="002A7740">
      <w:pPr>
        <w:pStyle w:val="Heading6"/>
      </w:pPr>
      <w:bookmarkStart w:id="186" w:name="_Toc11338505"/>
      <w:r w:rsidRPr="000B71E3">
        <w:t>6.1.3.</w:t>
      </w:r>
      <w:r w:rsidR="00822BB4" w:rsidRPr="000B71E3">
        <w:t>7</w:t>
      </w:r>
      <w:r w:rsidRPr="000B71E3">
        <w:t>.3.1</w:t>
      </w:r>
      <w:r w:rsidRPr="000B71E3">
        <w:tab/>
        <w:t>GET</w:t>
      </w:r>
      <w:bookmarkEnd w:id="186"/>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 xml:space="preserve">see 3GPP TS 29.500 [4] </w:t>
            </w:r>
            <w:r w:rsidR="00EC75F7">
              <w:t>clause</w:t>
            </w:r>
            <w:r w:rsidRPr="000B71E3">
              <w:t xml:space="preserv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87" w:name="_Toc11338506"/>
      <w:r w:rsidRPr="000B71E3">
        <w:t>6.1.3.</w:t>
      </w:r>
      <w:r w:rsidR="00822BB4" w:rsidRPr="000B71E3">
        <w:t>8</w:t>
      </w:r>
      <w:r w:rsidRPr="000B71E3">
        <w:tab/>
        <w:t>Resource: SessionManagementSubscription</w:t>
      </w:r>
      <w:r w:rsidR="00A73044" w:rsidRPr="000B71E3">
        <w:t>Data</w:t>
      </w:r>
      <w:bookmarkEnd w:id="187"/>
    </w:p>
    <w:p w:rsidR="0071011D" w:rsidRPr="000B71E3" w:rsidRDefault="0071011D" w:rsidP="0071011D">
      <w:pPr>
        <w:pStyle w:val="Heading5"/>
      </w:pPr>
      <w:bookmarkStart w:id="188" w:name="_Toc11338507"/>
      <w:r w:rsidRPr="000B71E3">
        <w:t>6.1.3.</w:t>
      </w:r>
      <w:r w:rsidR="00822BB4" w:rsidRPr="000B71E3">
        <w:t>8</w:t>
      </w:r>
      <w:r w:rsidRPr="000B71E3">
        <w:t>.1</w:t>
      </w:r>
      <w:r w:rsidRPr="000B71E3">
        <w:tab/>
        <w:t>Description</w:t>
      </w:r>
      <w:bookmarkEnd w:id="188"/>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89" w:name="_Toc11338508"/>
      <w:r w:rsidRPr="000B71E3">
        <w:t>6.1.3.</w:t>
      </w:r>
      <w:r w:rsidR="00822BB4" w:rsidRPr="000B71E3">
        <w:t>8</w:t>
      </w:r>
      <w:r w:rsidRPr="000B71E3">
        <w:t>.2</w:t>
      </w:r>
      <w:r w:rsidRPr="000B71E3">
        <w:tab/>
        <w:t>Resource Definition</w:t>
      </w:r>
      <w:bookmarkEnd w:id="189"/>
    </w:p>
    <w:p w:rsidR="0071011D" w:rsidRPr="000B71E3" w:rsidRDefault="0071011D" w:rsidP="0071011D">
      <w:r w:rsidRPr="000B71E3">
        <w:t>Resource URI: {apiRoot}/nudm-sdm/</w:t>
      </w:r>
      <w:r w:rsidR="00B3682C">
        <w:t>{apiVersion}</w:t>
      </w:r>
      <w:r w:rsidRPr="000B71E3">
        <w:t>/{supi}/sm-data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90" w:name="_Toc11338509"/>
      <w:r w:rsidRPr="000B71E3">
        <w:t>6.1.3.</w:t>
      </w:r>
      <w:r w:rsidR="00822BB4" w:rsidRPr="000B71E3">
        <w:t>8</w:t>
      </w:r>
      <w:r w:rsidRPr="000B71E3">
        <w:t>.3</w:t>
      </w:r>
      <w:r w:rsidRPr="000B71E3">
        <w:tab/>
        <w:t>Resource Standard Methods</w:t>
      </w:r>
      <w:bookmarkEnd w:id="190"/>
    </w:p>
    <w:p w:rsidR="0071011D" w:rsidRPr="000B71E3" w:rsidRDefault="0071011D" w:rsidP="0071011D">
      <w:pPr>
        <w:pStyle w:val="Heading6"/>
      </w:pPr>
      <w:bookmarkStart w:id="191" w:name="_Toc11338510"/>
      <w:r w:rsidRPr="000B71E3">
        <w:t>6.1.3.</w:t>
      </w:r>
      <w:r w:rsidR="00822BB4" w:rsidRPr="000B71E3">
        <w:t>8</w:t>
      </w:r>
      <w:r w:rsidRPr="000B71E3">
        <w:t>.3.1</w:t>
      </w:r>
      <w:r w:rsidRPr="000B71E3">
        <w:tab/>
        <w:t>GET</w:t>
      </w:r>
      <w:bookmarkEnd w:id="191"/>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92" w:name="_Toc11338511"/>
      <w:r w:rsidRPr="000B71E3">
        <w:t>6.1.3.</w:t>
      </w:r>
      <w:r w:rsidR="00822BB4" w:rsidRPr="000B71E3">
        <w:t>9</w:t>
      </w:r>
      <w:r w:rsidRPr="000B71E3">
        <w:tab/>
        <w:t>Resource: SMSSubscriptionData</w:t>
      </w:r>
      <w:bookmarkEnd w:id="192"/>
    </w:p>
    <w:p w:rsidR="00AC20E9" w:rsidRPr="000B71E3" w:rsidRDefault="00AC20E9" w:rsidP="00AC20E9">
      <w:pPr>
        <w:pStyle w:val="Heading5"/>
      </w:pPr>
      <w:bookmarkStart w:id="193" w:name="_Toc11338512"/>
      <w:r w:rsidRPr="000B71E3">
        <w:t>6.1.3.</w:t>
      </w:r>
      <w:r w:rsidR="00822BB4" w:rsidRPr="000B71E3">
        <w:t>9</w:t>
      </w:r>
      <w:r w:rsidRPr="000B71E3">
        <w:t>.1</w:t>
      </w:r>
      <w:r w:rsidRPr="000B71E3">
        <w:tab/>
        <w:t>Description</w:t>
      </w:r>
      <w:bookmarkEnd w:id="193"/>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94" w:name="_Toc11338513"/>
      <w:r w:rsidRPr="000B71E3">
        <w:t>6.1.3.</w:t>
      </w:r>
      <w:r w:rsidR="00822BB4" w:rsidRPr="000B71E3">
        <w:t>9</w:t>
      </w:r>
      <w:r w:rsidRPr="000B71E3">
        <w:t>.2</w:t>
      </w:r>
      <w:r w:rsidRPr="000B71E3">
        <w:tab/>
        <w:t>Resource Definition</w:t>
      </w:r>
      <w:bookmarkEnd w:id="194"/>
    </w:p>
    <w:p w:rsidR="00AC20E9" w:rsidRPr="000B71E3" w:rsidRDefault="00AC20E9" w:rsidP="00AC20E9">
      <w:r w:rsidRPr="000B71E3">
        <w:t>Resource URI: {apiRoot}/nudm-sdm/</w:t>
      </w:r>
      <w:r w:rsidR="00B3682C">
        <w:t>{apiVersion}</w:t>
      </w:r>
      <w:r w:rsidRPr="000B71E3">
        <w:t>/{supi}/sms-data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95" w:name="_Toc11338514"/>
      <w:r w:rsidRPr="000B71E3">
        <w:t>6.1.3.</w:t>
      </w:r>
      <w:r w:rsidR="00822BB4" w:rsidRPr="000B71E3">
        <w:t>9</w:t>
      </w:r>
      <w:r w:rsidRPr="000B71E3">
        <w:t>.3</w:t>
      </w:r>
      <w:r w:rsidRPr="000B71E3">
        <w:tab/>
        <w:t>Resource Standard Methods</w:t>
      </w:r>
      <w:bookmarkEnd w:id="195"/>
    </w:p>
    <w:p w:rsidR="00AC20E9" w:rsidRPr="000B71E3" w:rsidRDefault="00AC20E9" w:rsidP="00AC20E9">
      <w:pPr>
        <w:pStyle w:val="Heading6"/>
      </w:pPr>
      <w:bookmarkStart w:id="196" w:name="_Toc11338515"/>
      <w:r w:rsidRPr="000B71E3">
        <w:t>6.1.3.</w:t>
      </w:r>
      <w:r w:rsidR="00822BB4" w:rsidRPr="000B71E3">
        <w:t>9</w:t>
      </w:r>
      <w:r w:rsidRPr="000B71E3">
        <w:t>.3.1</w:t>
      </w:r>
      <w:r w:rsidRPr="000B71E3">
        <w:tab/>
        <w:t>GET</w:t>
      </w:r>
      <w:bookmarkEnd w:id="196"/>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lastRenderedPageBreak/>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 xml:space="preserve">see 3GPP TS 29.500 [4] </w:t>
            </w:r>
            <w:r w:rsidR="00EC75F7">
              <w:rPr>
                <w:lang w:eastAsia="zh-CN"/>
              </w:rPr>
              <w:t>clause</w:t>
            </w:r>
            <w:r w:rsidRPr="000B71E3">
              <w:rPr>
                <w:lang w:eastAsia="zh-CN"/>
              </w:rPr>
              <w:t xml:space="preserv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97" w:name="_Toc11338516"/>
      <w:r w:rsidRPr="000B71E3">
        <w:t>6.1.3.</w:t>
      </w:r>
      <w:r w:rsidR="006A6B2A" w:rsidRPr="000B71E3">
        <w:t>10</w:t>
      </w:r>
      <w:r w:rsidRPr="000B71E3">
        <w:tab/>
        <w:t>Resource: SMSManagementSubscriptionData</w:t>
      </w:r>
      <w:bookmarkEnd w:id="197"/>
    </w:p>
    <w:p w:rsidR="00655F69" w:rsidRPr="000B71E3" w:rsidRDefault="00655F69" w:rsidP="00655F69">
      <w:pPr>
        <w:pStyle w:val="Heading5"/>
      </w:pPr>
      <w:bookmarkStart w:id="198" w:name="_Toc11338517"/>
      <w:r w:rsidRPr="000B71E3">
        <w:t>6.1.3.</w:t>
      </w:r>
      <w:r w:rsidR="006A6B2A" w:rsidRPr="000B71E3">
        <w:t>10</w:t>
      </w:r>
      <w:r w:rsidRPr="000B71E3">
        <w:t>.1</w:t>
      </w:r>
      <w:r w:rsidRPr="000B71E3">
        <w:tab/>
        <w:t>Description</w:t>
      </w:r>
      <w:bookmarkEnd w:id="198"/>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99" w:name="_Toc11338518"/>
      <w:r w:rsidRPr="000B71E3">
        <w:t>6.1.3.</w:t>
      </w:r>
      <w:r w:rsidR="006A6B2A" w:rsidRPr="000B71E3">
        <w:t>10</w:t>
      </w:r>
      <w:r w:rsidRPr="000B71E3">
        <w:t>.2</w:t>
      </w:r>
      <w:r w:rsidRPr="000B71E3">
        <w:tab/>
        <w:t>Resource Definition</w:t>
      </w:r>
      <w:bookmarkEnd w:id="199"/>
    </w:p>
    <w:p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200" w:name="_Toc11338519"/>
      <w:r w:rsidRPr="000B71E3">
        <w:t>6.1.3.</w:t>
      </w:r>
      <w:r w:rsidR="006A6B2A" w:rsidRPr="000B71E3">
        <w:t>10</w:t>
      </w:r>
      <w:r w:rsidRPr="000B71E3">
        <w:t>.3</w:t>
      </w:r>
      <w:r w:rsidRPr="000B71E3">
        <w:tab/>
        <w:t>Resource Standard Methods</w:t>
      </w:r>
      <w:bookmarkEnd w:id="200"/>
    </w:p>
    <w:p w:rsidR="00655F69" w:rsidRPr="000B71E3" w:rsidRDefault="00655F69" w:rsidP="00655F69">
      <w:pPr>
        <w:pStyle w:val="Heading6"/>
      </w:pPr>
      <w:bookmarkStart w:id="201" w:name="_Toc11338520"/>
      <w:r w:rsidRPr="000B71E3">
        <w:t>6.1.3.</w:t>
      </w:r>
      <w:r w:rsidR="006A6B2A" w:rsidRPr="000B71E3">
        <w:t>10</w:t>
      </w:r>
      <w:r w:rsidRPr="000B71E3">
        <w:t>.3.1</w:t>
      </w:r>
      <w:r w:rsidRPr="000B71E3">
        <w:tab/>
        <w:t>GET</w:t>
      </w:r>
      <w:bookmarkEnd w:id="201"/>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lastRenderedPageBreak/>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 xml:space="preserve">see 3GPP TS 29.500 [4] </w:t>
            </w:r>
            <w:r w:rsidR="00EC75F7">
              <w:t>clause</w:t>
            </w:r>
            <w:r w:rsidRPr="000B71E3">
              <w:t xml:space="preserv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202" w:name="_Toc11338521"/>
      <w:r w:rsidRPr="000B71E3">
        <w:t>6.1.3.</w:t>
      </w:r>
      <w:r w:rsidR="006A6B2A" w:rsidRPr="000B71E3">
        <w:t>11</w:t>
      </w:r>
      <w:r w:rsidRPr="000B71E3">
        <w:tab/>
        <w:t>Resource: Supi</w:t>
      </w:r>
      <w:bookmarkEnd w:id="202"/>
    </w:p>
    <w:p w:rsidR="00805C68" w:rsidRPr="000B71E3" w:rsidRDefault="00805C68" w:rsidP="00805C68">
      <w:pPr>
        <w:pStyle w:val="Heading5"/>
      </w:pPr>
      <w:bookmarkStart w:id="203" w:name="_Toc11338522"/>
      <w:r w:rsidRPr="000B71E3">
        <w:t>6.1.3.</w:t>
      </w:r>
      <w:r w:rsidR="006A6B2A" w:rsidRPr="000B71E3">
        <w:t>11</w:t>
      </w:r>
      <w:r w:rsidRPr="000B71E3">
        <w:t>.1</w:t>
      </w:r>
      <w:r w:rsidRPr="000B71E3">
        <w:tab/>
        <w:t>Description</w:t>
      </w:r>
      <w:bookmarkEnd w:id="203"/>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204" w:name="_Toc11338523"/>
      <w:r w:rsidRPr="000B71E3">
        <w:t>6.1.3.</w:t>
      </w:r>
      <w:r w:rsidR="006A6B2A" w:rsidRPr="000B71E3">
        <w:t>11</w:t>
      </w:r>
      <w:r w:rsidRPr="000B71E3">
        <w:t>.2</w:t>
      </w:r>
      <w:r w:rsidRPr="000B71E3">
        <w:tab/>
        <w:t>Resource Definition</w:t>
      </w:r>
      <w:bookmarkEnd w:id="204"/>
    </w:p>
    <w:p w:rsidR="00805C68" w:rsidRPr="000B71E3" w:rsidRDefault="00805C68" w:rsidP="00805C68">
      <w:r w:rsidRPr="000B71E3">
        <w:t>Resource URI: {apiRoot}/nudm-sdm/</w:t>
      </w:r>
      <w:r w:rsidR="00B3682C">
        <w:t>{apiVersion}</w:t>
      </w:r>
      <w:r w:rsidRPr="000B71E3">
        <w:t>/{supi}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205" w:name="_Toc11338524"/>
      <w:r w:rsidRPr="000B71E3">
        <w:t>6.1.3.</w:t>
      </w:r>
      <w:r w:rsidR="006A6B2A" w:rsidRPr="000B71E3">
        <w:t>11</w:t>
      </w:r>
      <w:r w:rsidRPr="000B71E3">
        <w:t>.3</w:t>
      </w:r>
      <w:r w:rsidRPr="000B71E3">
        <w:tab/>
        <w:t>Resource Standard Methods</w:t>
      </w:r>
      <w:bookmarkEnd w:id="205"/>
    </w:p>
    <w:p w:rsidR="00805C68" w:rsidRPr="000B71E3" w:rsidRDefault="00805C68" w:rsidP="00805C68">
      <w:pPr>
        <w:pStyle w:val="Heading6"/>
      </w:pPr>
      <w:bookmarkStart w:id="206" w:name="_Toc11338525"/>
      <w:r w:rsidRPr="000B71E3">
        <w:t>6.1.3.</w:t>
      </w:r>
      <w:r w:rsidR="006A6B2A" w:rsidRPr="000B71E3">
        <w:t>11</w:t>
      </w:r>
      <w:r w:rsidRPr="000B71E3">
        <w:t>.3.1</w:t>
      </w:r>
      <w:r w:rsidRPr="000B71E3">
        <w:tab/>
        <w:t>GET</w:t>
      </w:r>
      <w:bookmarkEnd w:id="206"/>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lastRenderedPageBreak/>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 xml:space="preserve">see 3GPP TS 29.500 [4] </w:t>
            </w:r>
            <w:r w:rsidR="00EC75F7">
              <w:t>clause</w:t>
            </w:r>
            <w:r w:rsidRPr="000B71E3">
              <w:t xml:space="preserv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207" w:name="_Toc11338526"/>
      <w:r w:rsidRPr="000B71E3">
        <w:t>6.1.3.</w:t>
      </w:r>
      <w:r w:rsidR="006A6B2A" w:rsidRPr="000B71E3">
        <w:t>12</w:t>
      </w:r>
      <w:r w:rsidRPr="000B71E3">
        <w:tab/>
        <w:t>Resource: IdTranslationResult</w:t>
      </w:r>
      <w:bookmarkEnd w:id="207"/>
    </w:p>
    <w:p w:rsidR="00D67D76" w:rsidRPr="000B71E3" w:rsidRDefault="00D67D76" w:rsidP="00D67D76">
      <w:pPr>
        <w:pStyle w:val="Heading5"/>
      </w:pPr>
      <w:bookmarkStart w:id="208" w:name="_Toc11338527"/>
      <w:r w:rsidRPr="000B71E3">
        <w:t>6.1.3.</w:t>
      </w:r>
      <w:r w:rsidR="006A6B2A" w:rsidRPr="000B71E3">
        <w:t>12</w:t>
      </w:r>
      <w:r w:rsidRPr="000B71E3">
        <w:t>.1</w:t>
      </w:r>
      <w:r w:rsidRPr="000B71E3">
        <w:tab/>
        <w:t>Description</w:t>
      </w:r>
      <w:bookmarkEnd w:id="208"/>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209" w:name="_Toc11338528"/>
      <w:r w:rsidRPr="000B71E3">
        <w:t>6.1.3.</w:t>
      </w:r>
      <w:r w:rsidR="006A6B2A" w:rsidRPr="000B71E3">
        <w:t>12</w:t>
      </w:r>
      <w:r w:rsidRPr="000B71E3">
        <w:t>.2</w:t>
      </w:r>
      <w:r w:rsidRPr="000B71E3">
        <w:tab/>
        <w:t>Resource Definition</w:t>
      </w:r>
      <w:bookmarkEnd w:id="209"/>
    </w:p>
    <w:p w:rsidR="00D67D76" w:rsidRPr="000B71E3" w:rsidRDefault="00D67D76" w:rsidP="00D67D76">
      <w:r w:rsidRPr="000B71E3">
        <w:t>Resource URI: {apiRoot}/nudm-sdm/</w:t>
      </w:r>
      <w:r w:rsidR="00B3682C">
        <w:t>{apiVersion}</w:t>
      </w:r>
      <w:r w:rsidRPr="000B71E3">
        <w:t>/{gpsi}/id-translation-result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 xml:space="preserve">Represents the Generic Public Subscription Identifier (see 3GPP TS 23.501 [2] </w:t>
            </w:r>
            <w:r w:rsidR="00EC75F7">
              <w:t>clause</w:t>
            </w:r>
            <w:r w:rsidRPr="000B71E3">
              <w:t xml:space="preserv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210" w:name="_Toc11338529"/>
      <w:r w:rsidRPr="000B71E3">
        <w:t>6.1.3.</w:t>
      </w:r>
      <w:r w:rsidR="006A6B2A" w:rsidRPr="000B71E3">
        <w:t>12</w:t>
      </w:r>
      <w:r w:rsidRPr="000B71E3">
        <w:t>.3</w:t>
      </w:r>
      <w:r w:rsidRPr="000B71E3">
        <w:tab/>
        <w:t>Resource Standard Methods</w:t>
      </w:r>
      <w:bookmarkEnd w:id="210"/>
    </w:p>
    <w:p w:rsidR="00D67D76" w:rsidRPr="000B71E3" w:rsidRDefault="00D67D76" w:rsidP="00D67D76">
      <w:pPr>
        <w:pStyle w:val="Heading6"/>
      </w:pPr>
      <w:bookmarkStart w:id="211" w:name="_Toc11338530"/>
      <w:r w:rsidRPr="000B71E3">
        <w:t>6.1.3.</w:t>
      </w:r>
      <w:r w:rsidR="006A6B2A" w:rsidRPr="000B71E3">
        <w:t>12</w:t>
      </w:r>
      <w:r w:rsidRPr="000B71E3">
        <w:t>.3.1</w:t>
      </w:r>
      <w:r w:rsidRPr="000B71E3">
        <w:tab/>
        <w:t>GET</w:t>
      </w:r>
      <w:bookmarkEnd w:id="211"/>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lastRenderedPageBreak/>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212" w:name="_Toc11338531"/>
      <w:r w:rsidRPr="000B71E3">
        <w:t>6.1.3.</w:t>
      </w:r>
      <w:r w:rsidR="008A13DE" w:rsidRPr="000B71E3">
        <w:t>13</w:t>
      </w:r>
      <w:r w:rsidRPr="000B71E3">
        <w:tab/>
        <w:t>Resource: SorAck</w:t>
      </w:r>
      <w:bookmarkEnd w:id="212"/>
    </w:p>
    <w:p w:rsidR="00242614" w:rsidRPr="000B71E3" w:rsidRDefault="00242614" w:rsidP="00242614">
      <w:pPr>
        <w:pStyle w:val="Heading5"/>
      </w:pPr>
      <w:bookmarkStart w:id="213" w:name="_Toc11338532"/>
      <w:r w:rsidRPr="000B71E3">
        <w:t>6.1.3.</w:t>
      </w:r>
      <w:r w:rsidR="008A13DE" w:rsidRPr="000B71E3">
        <w:t>13</w:t>
      </w:r>
      <w:r w:rsidRPr="000B71E3">
        <w:t>.1</w:t>
      </w:r>
      <w:r w:rsidRPr="000B71E3">
        <w:tab/>
        <w:t>Description</w:t>
      </w:r>
      <w:bookmarkEnd w:id="213"/>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214" w:name="_Toc11338533"/>
      <w:r w:rsidRPr="000B71E3">
        <w:t>6.1.3.</w:t>
      </w:r>
      <w:r w:rsidR="008A13DE" w:rsidRPr="000B71E3">
        <w:t>13</w:t>
      </w:r>
      <w:r w:rsidRPr="000B71E3">
        <w:t>.2</w:t>
      </w:r>
      <w:r w:rsidRPr="000B71E3">
        <w:tab/>
        <w:t>Resource Definition</w:t>
      </w:r>
      <w:bookmarkEnd w:id="214"/>
    </w:p>
    <w:p w:rsidR="00242614" w:rsidRPr="000B71E3" w:rsidRDefault="00242614" w:rsidP="00242614">
      <w:r w:rsidRPr="000B71E3">
        <w:t>Resource URI: {apiRoot}/nudm-sdm/</w:t>
      </w:r>
      <w:r w:rsidR="00B3682C">
        <w:t>{apiVersion}</w:t>
      </w:r>
      <w:r w:rsidRPr="000B71E3">
        <w:t>/{supi}/am-data/sor-ack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215" w:name="_Toc11338534"/>
      <w:r w:rsidRPr="000B71E3">
        <w:t>6.1.3.</w:t>
      </w:r>
      <w:r w:rsidR="008A13DE" w:rsidRPr="000B71E3">
        <w:t>13</w:t>
      </w:r>
      <w:r w:rsidRPr="000B71E3">
        <w:t>.3</w:t>
      </w:r>
      <w:r w:rsidRPr="000B71E3">
        <w:tab/>
        <w:t>Resource Standard Methods</w:t>
      </w:r>
      <w:bookmarkEnd w:id="215"/>
    </w:p>
    <w:p w:rsidR="00242614" w:rsidRPr="000B71E3" w:rsidRDefault="00242614" w:rsidP="00242614">
      <w:pPr>
        <w:pStyle w:val="Heading6"/>
      </w:pPr>
      <w:bookmarkStart w:id="216" w:name="_Toc11338535"/>
      <w:r w:rsidRPr="000B71E3">
        <w:t>6.1.3.</w:t>
      </w:r>
      <w:r w:rsidR="008A13DE" w:rsidRPr="000B71E3">
        <w:t>13</w:t>
      </w:r>
      <w:r w:rsidRPr="000B71E3">
        <w:t>.3.1</w:t>
      </w:r>
      <w:r w:rsidRPr="000B71E3">
        <w:tab/>
        <w:t>PUT</w:t>
      </w:r>
      <w:bookmarkEnd w:id="216"/>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217" w:name="_Toc11338536"/>
      <w:r w:rsidRPr="000B71E3">
        <w:t>6.1.3.</w:t>
      </w:r>
      <w:r w:rsidR="009949BD" w:rsidRPr="000B71E3">
        <w:t>14</w:t>
      </w:r>
      <w:r w:rsidRPr="000B71E3">
        <w:tab/>
        <w:t>Resource: TraceData</w:t>
      </w:r>
      <w:bookmarkEnd w:id="217"/>
    </w:p>
    <w:p w:rsidR="005163E4" w:rsidRPr="000B71E3" w:rsidRDefault="005163E4" w:rsidP="005163E4">
      <w:pPr>
        <w:pStyle w:val="Heading5"/>
      </w:pPr>
      <w:bookmarkStart w:id="218" w:name="_Toc11338537"/>
      <w:r w:rsidRPr="000B71E3">
        <w:t>6.1.3.</w:t>
      </w:r>
      <w:r w:rsidR="009949BD" w:rsidRPr="000B71E3">
        <w:t>14</w:t>
      </w:r>
      <w:r w:rsidRPr="000B71E3">
        <w:t>.1</w:t>
      </w:r>
      <w:r w:rsidRPr="000B71E3">
        <w:tab/>
        <w:t>Description</w:t>
      </w:r>
      <w:bookmarkEnd w:id="218"/>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219" w:name="_Toc11338538"/>
      <w:r w:rsidRPr="000B71E3">
        <w:t>6.1.3.</w:t>
      </w:r>
      <w:r w:rsidR="009949BD" w:rsidRPr="000B71E3">
        <w:t>14</w:t>
      </w:r>
      <w:r w:rsidRPr="000B71E3">
        <w:t>.2</w:t>
      </w:r>
      <w:r w:rsidRPr="000B71E3">
        <w:tab/>
        <w:t>Resource Definition</w:t>
      </w:r>
      <w:bookmarkEnd w:id="219"/>
    </w:p>
    <w:p w:rsidR="005163E4" w:rsidRPr="000B71E3" w:rsidRDefault="005163E4" w:rsidP="005163E4">
      <w:r w:rsidRPr="000B71E3">
        <w:t>Resource URI: {apiRoot}/nudm-sdm/</w:t>
      </w:r>
      <w:r w:rsidR="00B3682C">
        <w:t>{apiVersion}</w:t>
      </w:r>
      <w:r w:rsidRPr="000B71E3">
        <w:t>/{supi}/trace-data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220" w:name="_Toc11338539"/>
      <w:r w:rsidRPr="000B71E3">
        <w:t>6.1.3.</w:t>
      </w:r>
      <w:r w:rsidR="009949BD" w:rsidRPr="000B71E3">
        <w:t>14</w:t>
      </w:r>
      <w:r w:rsidRPr="000B71E3">
        <w:t>.3</w:t>
      </w:r>
      <w:r w:rsidRPr="000B71E3">
        <w:tab/>
        <w:t>Resource Standard Methods</w:t>
      </w:r>
      <w:bookmarkEnd w:id="220"/>
    </w:p>
    <w:p w:rsidR="005163E4" w:rsidRPr="000B71E3" w:rsidRDefault="005163E4" w:rsidP="005163E4">
      <w:pPr>
        <w:pStyle w:val="Heading6"/>
      </w:pPr>
      <w:bookmarkStart w:id="221" w:name="_Toc11338540"/>
      <w:r w:rsidRPr="000B71E3">
        <w:t>6.1.3.</w:t>
      </w:r>
      <w:r w:rsidR="009949BD" w:rsidRPr="000B71E3">
        <w:t>14</w:t>
      </w:r>
      <w:r w:rsidRPr="000B71E3">
        <w:t>.3.1</w:t>
      </w:r>
      <w:r w:rsidRPr="000B71E3">
        <w:tab/>
        <w:t>GET</w:t>
      </w:r>
      <w:bookmarkEnd w:id="221"/>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 xml:space="preserve">see 3GPP TS 29.500 [4] </w:t>
            </w:r>
            <w:r w:rsidR="00EC75F7">
              <w:t>clause</w:t>
            </w:r>
            <w:r w:rsidRPr="000B71E3">
              <w:t xml:space="preserv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222" w:name="_Toc11338541"/>
      <w:r w:rsidRPr="000B71E3">
        <w:t>6.1.3.</w:t>
      </w:r>
      <w:r w:rsidR="00EE3C18" w:rsidRPr="000B71E3">
        <w:t>15</w:t>
      </w:r>
      <w:r w:rsidRPr="000B71E3">
        <w:tab/>
        <w:t>Resource: SharedData</w:t>
      </w:r>
      <w:bookmarkEnd w:id="222"/>
    </w:p>
    <w:p w:rsidR="00CF11ED" w:rsidRPr="000B71E3" w:rsidRDefault="00CF11ED" w:rsidP="00CF11ED">
      <w:pPr>
        <w:pStyle w:val="Heading5"/>
      </w:pPr>
      <w:bookmarkStart w:id="223" w:name="_Toc11338542"/>
      <w:r w:rsidRPr="000B71E3">
        <w:t>6.1.3.</w:t>
      </w:r>
      <w:r w:rsidR="00EE3C18" w:rsidRPr="000B71E3">
        <w:t>15</w:t>
      </w:r>
      <w:r w:rsidRPr="000B71E3">
        <w:t>.1</w:t>
      </w:r>
      <w:r w:rsidRPr="000B71E3">
        <w:tab/>
        <w:t>Description</w:t>
      </w:r>
      <w:bookmarkEnd w:id="223"/>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224" w:name="_Toc11338543"/>
      <w:r w:rsidRPr="000B71E3">
        <w:t>6.1.3.</w:t>
      </w:r>
      <w:r w:rsidR="00EE3C18" w:rsidRPr="000B71E3">
        <w:t>15</w:t>
      </w:r>
      <w:r w:rsidRPr="000B71E3">
        <w:t>.2</w:t>
      </w:r>
      <w:r w:rsidRPr="000B71E3">
        <w:tab/>
        <w:t>Resource Definition</w:t>
      </w:r>
      <w:bookmarkEnd w:id="224"/>
    </w:p>
    <w:p w:rsidR="00CF11ED" w:rsidRPr="000B71E3" w:rsidRDefault="00CF11ED" w:rsidP="00CF11ED">
      <w:r w:rsidRPr="000B71E3">
        <w:t>Resource URI: {apiRoot}/nudm-sdm/</w:t>
      </w:r>
      <w:r w:rsidR="00B3682C">
        <w:t>{apiVersion}</w:t>
      </w:r>
      <w:r w:rsidRPr="000B71E3">
        <w:t>/shared-data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 xml:space="preserve">See </w:t>
            </w:r>
            <w:r w:rsidR="00EC75F7">
              <w:t>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 xml:space="preserve">See </w:t>
            </w:r>
            <w:r w:rsidR="00EC75F7">
              <w:t>clause</w:t>
            </w:r>
            <w:r>
              <w:t> 6.1.1</w:t>
            </w:r>
          </w:p>
        </w:tc>
      </w:tr>
    </w:tbl>
    <w:p w:rsidR="00CF11ED" w:rsidRPr="000B71E3" w:rsidRDefault="00CF11ED" w:rsidP="00CF11ED"/>
    <w:p w:rsidR="00CF11ED" w:rsidRPr="000B71E3" w:rsidRDefault="00CF11ED" w:rsidP="00CF11ED">
      <w:pPr>
        <w:pStyle w:val="Heading5"/>
      </w:pPr>
      <w:bookmarkStart w:id="225" w:name="_Toc11338544"/>
      <w:r w:rsidRPr="000B71E3">
        <w:t>6.1.3.</w:t>
      </w:r>
      <w:r w:rsidR="00EE3C18" w:rsidRPr="000B71E3">
        <w:t>15</w:t>
      </w:r>
      <w:r w:rsidRPr="000B71E3">
        <w:t>.3</w:t>
      </w:r>
      <w:r w:rsidRPr="000B71E3">
        <w:tab/>
        <w:t>Resource Standard Methods</w:t>
      </w:r>
      <w:bookmarkEnd w:id="225"/>
    </w:p>
    <w:p w:rsidR="00CF11ED" w:rsidRPr="000B71E3" w:rsidRDefault="00CF11ED" w:rsidP="00CF11ED">
      <w:pPr>
        <w:pStyle w:val="Heading6"/>
      </w:pPr>
      <w:bookmarkStart w:id="226" w:name="_Toc11338545"/>
      <w:bookmarkStart w:id="227" w:name="_Hlk517692056"/>
      <w:r w:rsidRPr="000B71E3">
        <w:t>6.1.3.</w:t>
      </w:r>
      <w:r w:rsidR="00EE3C18" w:rsidRPr="000B71E3">
        <w:t>15</w:t>
      </w:r>
      <w:r w:rsidRPr="000B71E3">
        <w:t>.3.1</w:t>
      </w:r>
      <w:r w:rsidRPr="000B71E3">
        <w:tab/>
        <w:t>GET</w:t>
      </w:r>
      <w:bookmarkEnd w:id="226"/>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28" w:name="_Toc11338546"/>
      <w:bookmarkEnd w:id="227"/>
      <w:r w:rsidRPr="000B71E3">
        <w:t>6.1.3.</w:t>
      </w:r>
      <w:r w:rsidR="00EE3C18" w:rsidRPr="000B71E3">
        <w:t>16</w:t>
      </w:r>
      <w:r w:rsidRPr="000B71E3">
        <w:tab/>
        <w:t>Resource: SharedDataSubscriptions</w:t>
      </w:r>
      <w:bookmarkEnd w:id="228"/>
    </w:p>
    <w:p w:rsidR="0096523E" w:rsidRPr="000B71E3" w:rsidRDefault="0096523E" w:rsidP="0096523E">
      <w:pPr>
        <w:pStyle w:val="Heading5"/>
      </w:pPr>
      <w:bookmarkStart w:id="229" w:name="_Toc11338547"/>
      <w:r w:rsidRPr="000B71E3">
        <w:t>6.1.3.</w:t>
      </w:r>
      <w:r w:rsidR="00EE3C18" w:rsidRPr="000B71E3">
        <w:t>16</w:t>
      </w:r>
      <w:r w:rsidRPr="000B71E3">
        <w:t>.1</w:t>
      </w:r>
      <w:r w:rsidRPr="000B71E3">
        <w:tab/>
        <w:t>Description</w:t>
      </w:r>
      <w:bookmarkEnd w:id="229"/>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30" w:name="_Toc11338548"/>
      <w:r w:rsidRPr="000B71E3">
        <w:t>6.1.3.</w:t>
      </w:r>
      <w:r w:rsidR="00EE3C18" w:rsidRPr="000B71E3">
        <w:t>16</w:t>
      </w:r>
      <w:r w:rsidRPr="000B71E3">
        <w:t>.2</w:t>
      </w:r>
      <w:r w:rsidRPr="000B71E3">
        <w:tab/>
        <w:t>Resource Definition</w:t>
      </w:r>
      <w:bookmarkEnd w:id="230"/>
    </w:p>
    <w:p w:rsidR="0096523E" w:rsidRPr="000B71E3" w:rsidRDefault="0096523E" w:rsidP="0096523E">
      <w:r w:rsidRPr="000B71E3">
        <w:t>Resource URI: {apiRoot}/nudm-sdm/</w:t>
      </w:r>
      <w:r w:rsidR="00B3682C">
        <w:t>{apiVersion}</w:t>
      </w:r>
      <w:r w:rsidRPr="000B71E3">
        <w:t>/shared-data-subscriptions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 xml:space="preserve">See </w:t>
            </w:r>
            <w:r w:rsidR="00EC75F7">
              <w:t>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 xml:space="preserve">See </w:t>
            </w:r>
            <w:r w:rsidR="00EC75F7">
              <w:t>clause</w:t>
            </w:r>
            <w:r>
              <w:t> 6.1.1</w:t>
            </w:r>
          </w:p>
        </w:tc>
      </w:tr>
    </w:tbl>
    <w:p w:rsidR="0096523E" w:rsidRPr="000B71E3" w:rsidRDefault="0096523E" w:rsidP="0096523E"/>
    <w:p w:rsidR="0096523E" w:rsidRPr="000B71E3" w:rsidRDefault="0096523E" w:rsidP="0096523E">
      <w:pPr>
        <w:pStyle w:val="Heading5"/>
      </w:pPr>
      <w:bookmarkStart w:id="231" w:name="_Toc11338549"/>
      <w:r w:rsidRPr="000B71E3">
        <w:t>6.1.3.</w:t>
      </w:r>
      <w:r w:rsidR="00EE3C18" w:rsidRPr="000B71E3">
        <w:t>16</w:t>
      </w:r>
      <w:r w:rsidRPr="000B71E3">
        <w:t>.3</w:t>
      </w:r>
      <w:r w:rsidRPr="000B71E3">
        <w:tab/>
        <w:t>Resource Standard Methods</w:t>
      </w:r>
      <w:bookmarkEnd w:id="231"/>
    </w:p>
    <w:p w:rsidR="0096523E" w:rsidRPr="000B71E3" w:rsidRDefault="0096523E" w:rsidP="0096523E">
      <w:pPr>
        <w:pStyle w:val="Heading6"/>
      </w:pPr>
      <w:bookmarkStart w:id="232" w:name="_Toc11338550"/>
      <w:r w:rsidRPr="000B71E3">
        <w:t>6.1.3.</w:t>
      </w:r>
      <w:r w:rsidR="00EE3C18" w:rsidRPr="000B71E3">
        <w:t>16</w:t>
      </w:r>
      <w:r w:rsidRPr="000B71E3">
        <w:t>.3.1</w:t>
      </w:r>
      <w:r w:rsidRPr="000B71E3">
        <w:tab/>
        <w:t>POST</w:t>
      </w:r>
      <w:bookmarkEnd w:id="232"/>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4E3494">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sidRPr="004E3494">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pPr>
            <w:r w:rsidRPr="00767F6E">
              <w:t>The "cause" attribute shall be set to the following application error:</w:t>
            </w:r>
          </w:p>
          <w:p w:rsidR="005E0337" w:rsidRDefault="005E0337" w:rsidP="005E0337">
            <w:pPr>
              <w:pStyle w:val="TAL"/>
            </w:pPr>
            <w:r w:rsidRPr="00767F6E">
              <w:t>- UNSUPPORTED_RESOURCE_URI</w:t>
            </w:r>
          </w:p>
          <w:p w:rsidR="00CD42DC" w:rsidRDefault="00CD42DC" w:rsidP="005E0337">
            <w:pPr>
              <w:pStyle w:val="TAL"/>
            </w:pPr>
          </w:p>
          <w:p w:rsidR="00CD42DC" w:rsidRPr="000B71E3" w:rsidRDefault="00CD42DC" w:rsidP="005E0337">
            <w:pPr>
              <w:pStyle w:val="TAL"/>
            </w:pPr>
            <w:r>
              <w:rPr>
                <w:rFonts w:hint="eastAsia"/>
                <w:lang w:eastAsia="zh-CN"/>
              </w:rPr>
              <w:t>This response shall not be cached.</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33" w:name="_Toc11338551"/>
      <w:r w:rsidRPr="000B71E3">
        <w:t>6.1.3.</w:t>
      </w:r>
      <w:r w:rsidR="00EE3C18" w:rsidRPr="000B71E3">
        <w:t>17</w:t>
      </w:r>
      <w:r w:rsidRPr="000B71E3">
        <w:tab/>
        <w:t>Resource: Individual subscription</w:t>
      </w:r>
      <w:bookmarkEnd w:id="233"/>
    </w:p>
    <w:p w:rsidR="0096523E" w:rsidRPr="000B71E3" w:rsidRDefault="0096523E" w:rsidP="0096523E">
      <w:pPr>
        <w:pStyle w:val="Heading5"/>
      </w:pPr>
      <w:bookmarkStart w:id="234" w:name="_Toc11338552"/>
      <w:r w:rsidRPr="000B71E3">
        <w:t>6.1.3.</w:t>
      </w:r>
      <w:r w:rsidR="00EE3C18" w:rsidRPr="000B71E3">
        <w:t>17</w:t>
      </w:r>
      <w:r w:rsidRPr="000B71E3">
        <w:t>.1</w:t>
      </w:r>
      <w:r w:rsidRPr="000B71E3">
        <w:tab/>
        <w:t>Description</w:t>
      </w:r>
      <w:bookmarkEnd w:id="234"/>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35" w:name="_Toc11338553"/>
      <w:r w:rsidRPr="000B71E3">
        <w:t>6.1.3.</w:t>
      </w:r>
      <w:r w:rsidR="00EE3C18" w:rsidRPr="000B71E3">
        <w:t>17</w:t>
      </w:r>
      <w:r w:rsidRPr="000B71E3">
        <w:t>.2</w:t>
      </w:r>
      <w:r w:rsidRPr="000B71E3">
        <w:tab/>
        <w:t>Resource Definition</w:t>
      </w:r>
      <w:bookmarkEnd w:id="235"/>
    </w:p>
    <w:p w:rsidR="0096523E" w:rsidRPr="000B71E3" w:rsidRDefault="0096523E" w:rsidP="0096523E">
      <w:r w:rsidRPr="000B71E3">
        <w:t>Resource URI: {apiRoot}/nudm-sdm/</w:t>
      </w:r>
      <w:r w:rsidR="00B3682C">
        <w:t>{apiVersion}</w:t>
      </w:r>
      <w:r w:rsidRPr="000B71E3">
        <w:t>/shared-data-subscriptions/{subscriptionId}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36" w:name="_Toc11338554"/>
      <w:r w:rsidRPr="000B71E3">
        <w:t>6.1.3.</w:t>
      </w:r>
      <w:r w:rsidR="00EE3C18" w:rsidRPr="000B71E3">
        <w:t>17</w:t>
      </w:r>
      <w:r w:rsidRPr="000B71E3">
        <w:t>.3</w:t>
      </w:r>
      <w:r w:rsidRPr="000B71E3">
        <w:tab/>
        <w:t>Resource Standard Methods</w:t>
      </w:r>
      <w:bookmarkEnd w:id="236"/>
    </w:p>
    <w:p w:rsidR="0096523E" w:rsidRPr="000B71E3" w:rsidRDefault="0096523E" w:rsidP="0096523E">
      <w:pPr>
        <w:pStyle w:val="Heading6"/>
      </w:pPr>
      <w:bookmarkStart w:id="237" w:name="_Toc11338555"/>
      <w:r w:rsidRPr="000B71E3">
        <w:t>6.1.3.</w:t>
      </w:r>
      <w:r w:rsidR="00EE3C18" w:rsidRPr="000B71E3">
        <w:t>17</w:t>
      </w:r>
      <w:r w:rsidRPr="000B71E3">
        <w:t>.3.1</w:t>
      </w:r>
      <w:r w:rsidRPr="000B71E3">
        <w:tab/>
        <w:t>DELETE</w:t>
      </w:r>
      <w:bookmarkEnd w:id="237"/>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DB1115" w:rsidRPr="000B71E3" w:rsidRDefault="00DB1115" w:rsidP="00DB1115">
      <w:pPr>
        <w:pStyle w:val="Heading6"/>
      </w:pPr>
      <w:bookmarkStart w:id="238" w:name="_Toc11338556"/>
      <w:r w:rsidRPr="000B71E3">
        <w:t>6.1.3.</w:t>
      </w:r>
      <w:r>
        <w:t>17</w:t>
      </w:r>
      <w:r w:rsidRPr="000B71E3">
        <w:t>.3.</w:t>
      </w:r>
      <w:r>
        <w:t>2</w:t>
      </w:r>
      <w:r w:rsidRPr="000B71E3">
        <w:tab/>
      </w:r>
      <w:r>
        <w:t>PATCH</w:t>
      </w:r>
      <w:bookmarkEnd w:id="238"/>
    </w:p>
    <w:p w:rsidR="00DB1115" w:rsidRPr="000B71E3" w:rsidRDefault="00DB1115" w:rsidP="00DB1115">
      <w:r w:rsidRPr="000B71E3">
        <w:t>This method shall support the URI query parameters specified in table 6.1.3.</w:t>
      </w:r>
      <w:r>
        <w:t>17</w:t>
      </w:r>
      <w:r w:rsidRPr="000B71E3">
        <w:t>.3.</w:t>
      </w:r>
      <w:r>
        <w:t>2</w:t>
      </w:r>
      <w:r w:rsidRPr="000B71E3">
        <w:t>-1.</w:t>
      </w:r>
    </w:p>
    <w:p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B95347" w:rsidRPr="000B71E3" w:rsidRDefault="00B95347" w:rsidP="00B95347">
      <w:pPr>
        <w:pStyle w:val="Heading4"/>
      </w:pPr>
      <w:bookmarkStart w:id="239" w:name="_Toc11338557"/>
      <w:r w:rsidRPr="000B71E3">
        <w:t>6.1.3.</w:t>
      </w:r>
      <w:r w:rsidR="000C2555">
        <w:t>18</w:t>
      </w:r>
      <w:r w:rsidRPr="000B71E3">
        <w:tab/>
        <w:t>Resource: UeContextInSm</w:t>
      </w:r>
      <w:r>
        <w:t>s</w:t>
      </w:r>
      <w:r w:rsidRPr="000B71E3">
        <w:t>fData</w:t>
      </w:r>
      <w:bookmarkEnd w:id="239"/>
    </w:p>
    <w:p w:rsidR="00B95347" w:rsidRPr="000B71E3" w:rsidRDefault="00B95347" w:rsidP="00B95347">
      <w:pPr>
        <w:pStyle w:val="Heading5"/>
      </w:pPr>
      <w:bookmarkStart w:id="240" w:name="_Toc11338558"/>
      <w:r w:rsidRPr="000B71E3">
        <w:t>6.1.3.</w:t>
      </w:r>
      <w:r w:rsidR="000C2555">
        <w:t>18</w:t>
      </w:r>
      <w:r w:rsidRPr="000B71E3">
        <w:t>.1</w:t>
      </w:r>
      <w:r w:rsidRPr="000B71E3">
        <w:tab/>
        <w:t>Description</w:t>
      </w:r>
      <w:bookmarkEnd w:id="240"/>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bookmarkStart w:id="241" w:name="_Toc11338559"/>
      <w:r w:rsidRPr="000B71E3">
        <w:t>6.1.3.</w:t>
      </w:r>
      <w:r w:rsidR="000C2555">
        <w:t>18</w:t>
      </w:r>
      <w:r w:rsidRPr="000B71E3">
        <w:t>.2</w:t>
      </w:r>
      <w:r w:rsidRPr="000B71E3">
        <w:tab/>
        <w:t>Resource Definition</w:t>
      </w:r>
      <w:bookmarkEnd w:id="241"/>
    </w:p>
    <w:p w:rsidR="00B95347" w:rsidRPr="000B71E3" w:rsidRDefault="00B95347" w:rsidP="00B95347">
      <w:r w:rsidRPr="000B71E3">
        <w:t>Resource URI: {apiRoot}/nudm-sdm/</w:t>
      </w:r>
      <w:r w:rsidR="00B3682C">
        <w:t>{apiVersion}</w:t>
      </w:r>
      <w:r w:rsidRPr="000B71E3">
        <w:t>/{supi}/ue-context-in-sm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 xml:space="preserve">See </w:t>
            </w:r>
            <w:r w:rsidR="00EC75F7">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bookmarkStart w:id="242" w:name="_Toc11338560"/>
      <w:r w:rsidRPr="000B71E3">
        <w:lastRenderedPageBreak/>
        <w:t>6.1.3.</w:t>
      </w:r>
      <w:r w:rsidR="000C2555">
        <w:t>18</w:t>
      </w:r>
      <w:r w:rsidRPr="000B71E3">
        <w:t>.3</w:t>
      </w:r>
      <w:r w:rsidRPr="000B71E3">
        <w:tab/>
        <w:t>Resource Standard Methods</w:t>
      </w:r>
      <w:bookmarkEnd w:id="242"/>
    </w:p>
    <w:p w:rsidR="00B95347" w:rsidRPr="000B71E3" w:rsidRDefault="00B95347" w:rsidP="00B95347">
      <w:pPr>
        <w:pStyle w:val="Heading6"/>
      </w:pPr>
      <w:bookmarkStart w:id="243" w:name="_Toc11338561"/>
      <w:r w:rsidRPr="000B71E3">
        <w:t>6.1.3.</w:t>
      </w:r>
      <w:r w:rsidR="000C2555">
        <w:t>18</w:t>
      </w:r>
      <w:r w:rsidRPr="000B71E3">
        <w:t>.3.1</w:t>
      </w:r>
      <w:r w:rsidRPr="000B71E3">
        <w:tab/>
        <w:t>GET</w:t>
      </w:r>
      <w:bookmarkEnd w:id="243"/>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 xml:space="preserve">see 3GPP TS 29.500 [4] </w:t>
            </w:r>
            <w:r w:rsidR="00EC75F7">
              <w:t>clause</w:t>
            </w:r>
            <w:r w:rsidRPr="000B71E3">
              <w:t xml:space="preserv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3074E" w:rsidRDefault="0003074E" w:rsidP="0003074E"/>
    <w:p w:rsidR="00747E12" w:rsidRPr="00936AA6" w:rsidRDefault="00747E12" w:rsidP="00747E12">
      <w:pPr>
        <w:pStyle w:val="Heading4"/>
      </w:pPr>
      <w:bookmarkStart w:id="244" w:name="_Toc11338562"/>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244"/>
    </w:p>
    <w:p w:rsidR="00747E12" w:rsidRPr="00936AA6" w:rsidRDefault="00747E12" w:rsidP="00747E12">
      <w:pPr>
        <w:pStyle w:val="Heading5"/>
      </w:pPr>
      <w:bookmarkStart w:id="245" w:name="_Toc11338563"/>
      <w:r w:rsidRPr="00936AA6">
        <w:t>6.1.3.</w:t>
      </w:r>
      <w:r w:rsidR="00CE6B0C">
        <w:t>19</w:t>
      </w:r>
      <w:r w:rsidRPr="00936AA6">
        <w:t>.1</w:t>
      </w:r>
      <w:r w:rsidRPr="00936AA6">
        <w:tab/>
        <w:t>Description</w:t>
      </w:r>
      <w:bookmarkEnd w:id="245"/>
    </w:p>
    <w:p w:rsidR="00747E12" w:rsidRPr="00936AA6" w:rsidRDefault="00747E12" w:rsidP="00747E12">
      <w:r w:rsidRPr="00936AA6">
        <w:t xml:space="preserve">This resource represents the acknowledgement of </w:t>
      </w:r>
      <w:r>
        <w:t>UE parameters update</w:t>
      </w:r>
      <w:r w:rsidRPr="00936AA6">
        <w:t xml:space="preserve"> for a SUPI.</w:t>
      </w:r>
    </w:p>
    <w:p w:rsidR="00747E12" w:rsidRPr="00936AA6" w:rsidRDefault="00747E12" w:rsidP="00747E12">
      <w:pPr>
        <w:pStyle w:val="Heading5"/>
      </w:pPr>
      <w:bookmarkStart w:id="246" w:name="_Toc11338564"/>
      <w:r w:rsidRPr="00936AA6">
        <w:t>6.1.3.</w:t>
      </w:r>
      <w:r w:rsidR="00CE6B0C">
        <w:t>19</w:t>
      </w:r>
      <w:r w:rsidRPr="00936AA6">
        <w:t>.2</w:t>
      </w:r>
      <w:r w:rsidRPr="00936AA6">
        <w:tab/>
        <w:t>Resource Definition</w:t>
      </w:r>
      <w:bookmarkEnd w:id="246"/>
    </w:p>
    <w:p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47E12" w:rsidRPr="0053104E" w:rsidRDefault="00747E12" w:rsidP="00747E12">
            <w:pPr>
              <w:pStyle w:val="TAH"/>
            </w:pPr>
            <w:r w:rsidRPr="0053104E">
              <w:t>Definition</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47E12" w:rsidRPr="0053104E" w:rsidRDefault="00747E12" w:rsidP="00747E12">
            <w:pPr>
              <w:pStyle w:val="TAL"/>
            </w:pPr>
            <w:r w:rsidRPr="0053104E">
              <w:t xml:space="preserve">See </w:t>
            </w:r>
            <w:r w:rsidR="00EC75F7">
              <w:t>clause</w:t>
            </w:r>
            <w:r w:rsidRPr="0053104E">
              <w:rPr>
                <w:lang w:val="en-US" w:eastAsia="zh-CN"/>
              </w:rPr>
              <w:t> </w:t>
            </w:r>
            <w:r w:rsidRPr="0053104E">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EC75F7">
              <w:t>clause</w:t>
            </w:r>
            <w:r>
              <w:t> 6.1.1</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rsidR="00747E12" w:rsidRPr="00936AA6" w:rsidRDefault="00747E12" w:rsidP="00747E12"/>
    <w:p w:rsidR="00747E12" w:rsidRPr="00936AA6" w:rsidRDefault="00747E12" w:rsidP="00747E12">
      <w:pPr>
        <w:pStyle w:val="Heading5"/>
      </w:pPr>
      <w:bookmarkStart w:id="247" w:name="_Toc11338565"/>
      <w:r w:rsidRPr="00936AA6">
        <w:t>6.1.3.</w:t>
      </w:r>
      <w:r w:rsidR="00CE6B0C">
        <w:t>19</w:t>
      </w:r>
      <w:r w:rsidRPr="00936AA6">
        <w:t>.3</w:t>
      </w:r>
      <w:r w:rsidRPr="00936AA6">
        <w:tab/>
        <w:t>Resource Standard Methods</w:t>
      </w:r>
      <w:bookmarkEnd w:id="247"/>
    </w:p>
    <w:p w:rsidR="00747E12" w:rsidRPr="00936AA6" w:rsidRDefault="00747E12" w:rsidP="00747E12">
      <w:pPr>
        <w:pStyle w:val="Heading6"/>
      </w:pPr>
      <w:bookmarkStart w:id="248" w:name="_Toc11338566"/>
      <w:r w:rsidRPr="00936AA6">
        <w:t>6.1.3.</w:t>
      </w:r>
      <w:r w:rsidR="00CE6B0C">
        <w:t>19</w:t>
      </w:r>
      <w:r w:rsidRPr="00936AA6">
        <w:t>.3.1</w:t>
      </w:r>
      <w:r w:rsidRPr="00936AA6">
        <w:tab/>
        <w:t>PUT</w:t>
      </w:r>
      <w:bookmarkEnd w:id="248"/>
    </w:p>
    <w:p w:rsidR="00747E12" w:rsidRPr="00936AA6" w:rsidRDefault="00747E12" w:rsidP="00747E12">
      <w:r w:rsidRPr="00936AA6">
        <w:t>This method shall support the URI query parameters specified in table 6.1.3.</w:t>
      </w:r>
      <w:r w:rsidR="00CE6B0C">
        <w:t>19</w:t>
      </w:r>
      <w:r w:rsidRPr="00936AA6">
        <w:t>.3.1-1.</w:t>
      </w:r>
    </w:p>
    <w:p w:rsidR="00747E12" w:rsidRPr="00936AA6" w:rsidRDefault="00747E12" w:rsidP="00747E12">
      <w:pPr>
        <w:pStyle w:val="TH"/>
        <w:rPr>
          <w:rFonts w:cs="Arial"/>
        </w:rPr>
      </w:pPr>
      <w:r w:rsidRPr="00936AA6">
        <w:lastRenderedPageBreak/>
        <w:t>Table 6.1.3.</w:t>
      </w:r>
      <w:r w:rsidR="00CE6B0C">
        <w:t>19</w:t>
      </w:r>
      <w:r w:rsidRPr="00936AA6">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47E12" w:rsidRPr="0053104E" w:rsidRDefault="00747E12" w:rsidP="00747E12">
            <w:pPr>
              <w:pStyle w:val="TAL"/>
            </w:pPr>
          </w:p>
        </w:tc>
      </w:tr>
    </w:tbl>
    <w:p w:rsidR="00747E12" w:rsidRPr="00936AA6" w:rsidRDefault="00747E12" w:rsidP="00747E12"/>
    <w:p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rsidR="00747E12" w:rsidRPr="00936AA6" w:rsidRDefault="00747E12" w:rsidP="00747E12">
      <w:pPr>
        <w:pStyle w:val="TH"/>
      </w:pPr>
      <w:r w:rsidRPr="00936AA6">
        <w:t>Table 6.1.3.</w:t>
      </w:r>
      <w:r w:rsidR="00CE6B0C">
        <w:t>19</w:t>
      </w:r>
      <w:r w:rsidRPr="00936AA6">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rsidR="00747E12" w:rsidRPr="00936AA6" w:rsidRDefault="00747E12" w:rsidP="00747E12"/>
    <w:p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Response</w:t>
            </w:r>
          </w:p>
          <w:p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B30A3C" w:rsidRDefault="00747E12" w:rsidP="00747E12">
            <w:pPr>
              <w:pStyle w:val="TAL"/>
            </w:pPr>
            <w:r w:rsidRPr="00B30A3C">
              <w:t>The "cause" attribute shall be set to the following application error:</w:t>
            </w:r>
          </w:p>
          <w:p w:rsidR="00747E12" w:rsidRPr="0053104E" w:rsidRDefault="00747E12" w:rsidP="00747E12">
            <w:pPr>
              <w:pStyle w:val="TAL"/>
            </w:pPr>
            <w:r w:rsidRPr="00B30A3C">
              <w:t>- USER_NOT_FOUND</w:t>
            </w:r>
          </w:p>
        </w:tc>
      </w:tr>
      <w:tr w:rsidR="00747E12" w:rsidRPr="0053104E"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47E12" w:rsidRPr="0053104E" w:rsidRDefault="00747E12" w:rsidP="00747E12">
            <w:pPr>
              <w:pStyle w:val="TAN"/>
            </w:pPr>
            <w:r w:rsidRPr="0053104E">
              <w:t>NOTE:</w:t>
            </w:r>
            <w:r w:rsidRPr="0053104E">
              <w:tab/>
              <w:t>In addition common data structures as listed in table 6.1.7-1 are supported.</w:t>
            </w:r>
          </w:p>
        </w:tc>
      </w:tr>
    </w:tbl>
    <w:p w:rsidR="00747E12" w:rsidRPr="00936AA6" w:rsidRDefault="00747E12" w:rsidP="00747E12">
      <w:pPr>
        <w:pStyle w:val="B1"/>
        <w:ind w:left="0" w:firstLine="0"/>
        <w:rPr>
          <w:lang w:eastAsia="zh-CN"/>
        </w:rPr>
      </w:pPr>
    </w:p>
    <w:p w:rsidR="00B02F80" w:rsidRPr="000B71E3" w:rsidRDefault="00B02F80" w:rsidP="00B02F80">
      <w:pPr>
        <w:pStyle w:val="Heading4"/>
      </w:pPr>
      <w:bookmarkStart w:id="249" w:name="_Toc11338567"/>
      <w:r w:rsidRPr="000B71E3">
        <w:t>6.1.3.</w:t>
      </w:r>
      <w:r w:rsidR="00A25D54">
        <w:t>20</w:t>
      </w:r>
      <w:r w:rsidRPr="000B71E3">
        <w:tab/>
        <w:t xml:space="preserve">Resource: </w:t>
      </w:r>
      <w:r>
        <w:t>GroupIdentifiers</w:t>
      </w:r>
      <w:bookmarkEnd w:id="249"/>
    </w:p>
    <w:p w:rsidR="00B02F80" w:rsidRPr="000B71E3" w:rsidRDefault="00B02F80" w:rsidP="00B02F80">
      <w:pPr>
        <w:pStyle w:val="Heading5"/>
      </w:pPr>
      <w:bookmarkStart w:id="250" w:name="_Toc11338568"/>
      <w:r w:rsidRPr="000B71E3">
        <w:t>6.1.3.</w:t>
      </w:r>
      <w:r w:rsidR="00A25D54">
        <w:t>20</w:t>
      </w:r>
      <w:r w:rsidRPr="000B71E3">
        <w:t>.1</w:t>
      </w:r>
      <w:r w:rsidRPr="000B71E3">
        <w:tab/>
        <w:t>Description</w:t>
      </w:r>
      <w:bookmarkEnd w:id="250"/>
    </w:p>
    <w:p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rsidR="00B02F80" w:rsidRPr="000B71E3" w:rsidRDefault="00B02F80" w:rsidP="00B02F80">
      <w:pPr>
        <w:pStyle w:val="Heading5"/>
      </w:pPr>
      <w:bookmarkStart w:id="251" w:name="_Toc11338569"/>
      <w:r w:rsidRPr="000B71E3">
        <w:t>6.1.3.</w:t>
      </w:r>
      <w:r w:rsidR="00A25D54">
        <w:t>20</w:t>
      </w:r>
      <w:r w:rsidRPr="000B71E3">
        <w:t>.2</w:t>
      </w:r>
      <w:r w:rsidRPr="000B71E3">
        <w:tab/>
        <w:t>Resource Definition</w:t>
      </w:r>
      <w:bookmarkEnd w:id="251"/>
    </w:p>
    <w:p w:rsidR="00B02F80" w:rsidRPr="000B71E3" w:rsidRDefault="00B02F80" w:rsidP="00B02F80">
      <w:r w:rsidRPr="000B71E3">
        <w:t>Resource URI: {apiRoot}/nudm-sdm/</w:t>
      </w:r>
      <w:r>
        <w:t>{apiVersion}</w:t>
      </w:r>
      <w:r w:rsidRPr="000B71E3">
        <w:t>/</w:t>
      </w:r>
      <w:r>
        <w:t>group-data/group-identifiers</w:t>
      </w:r>
    </w:p>
    <w:p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02F80" w:rsidRPr="000B71E3" w:rsidRDefault="00B02F80" w:rsidP="008C2DB6">
            <w:pPr>
              <w:pStyle w:val="TAH"/>
            </w:pPr>
            <w:r w:rsidRPr="000B71E3">
              <w:t>Definition</w:t>
            </w:r>
          </w:p>
        </w:tc>
      </w:tr>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02F80" w:rsidRPr="000B71E3" w:rsidRDefault="00B02F80" w:rsidP="008C2DB6">
            <w:pPr>
              <w:pStyle w:val="TAL"/>
            </w:pPr>
            <w:r w:rsidRPr="000B71E3">
              <w:t xml:space="preserve">See </w:t>
            </w:r>
            <w:r w:rsidR="00EC75F7">
              <w:t>clause</w:t>
            </w:r>
            <w:r w:rsidRPr="000B71E3">
              <w:rPr>
                <w:lang w:val="en-US" w:eastAsia="zh-CN"/>
              </w:rPr>
              <w:t> </w:t>
            </w:r>
            <w:r w:rsidRPr="000B71E3">
              <w:t>6.1.1</w:t>
            </w:r>
          </w:p>
        </w:tc>
      </w:tr>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02F80" w:rsidRPr="000B71E3" w:rsidRDefault="00B02F80" w:rsidP="008C2DB6">
            <w:pPr>
              <w:pStyle w:val="TAL"/>
            </w:pPr>
            <w:r>
              <w:t xml:space="preserve">See </w:t>
            </w:r>
            <w:r w:rsidR="00EC75F7">
              <w:t>clause</w:t>
            </w:r>
            <w:r>
              <w:t> 6.1.1</w:t>
            </w:r>
          </w:p>
        </w:tc>
      </w:tr>
    </w:tbl>
    <w:p w:rsidR="00B02F80" w:rsidRPr="000B71E3" w:rsidRDefault="00B02F80" w:rsidP="00B02F80"/>
    <w:p w:rsidR="00B02F80" w:rsidRPr="000B71E3" w:rsidRDefault="00B02F80" w:rsidP="00B02F80">
      <w:pPr>
        <w:pStyle w:val="Heading5"/>
      </w:pPr>
      <w:bookmarkStart w:id="252" w:name="_Toc11338570"/>
      <w:r w:rsidRPr="000B71E3">
        <w:t>6.1.3.</w:t>
      </w:r>
      <w:r w:rsidR="00A25D54">
        <w:t>20</w:t>
      </w:r>
      <w:r w:rsidRPr="000B71E3">
        <w:t>.3</w:t>
      </w:r>
      <w:r w:rsidRPr="000B71E3">
        <w:tab/>
        <w:t>Resource Standard Methods</w:t>
      </w:r>
      <w:bookmarkEnd w:id="252"/>
    </w:p>
    <w:p w:rsidR="00B02F80" w:rsidRPr="000B71E3" w:rsidRDefault="00B02F80" w:rsidP="00B02F80">
      <w:pPr>
        <w:pStyle w:val="Heading6"/>
      </w:pPr>
      <w:bookmarkStart w:id="253" w:name="_Toc11338571"/>
      <w:r w:rsidRPr="000B71E3">
        <w:t>6.1.3.</w:t>
      </w:r>
      <w:r w:rsidR="00A25D54">
        <w:t>20</w:t>
      </w:r>
      <w:r w:rsidRPr="000B71E3">
        <w:t>.3.1</w:t>
      </w:r>
      <w:r w:rsidRPr="000B71E3">
        <w:tab/>
        <w:t>GET</w:t>
      </w:r>
      <w:bookmarkEnd w:id="253"/>
    </w:p>
    <w:p w:rsidR="00AC7006" w:rsidRPr="000B71E3" w:rsidRDefault="00AC7006" w:rsidP="00AC7006">
      <w:r w:rsidRPr="000B71E3">
        <w:t>This method shall support the URI query parameters specified in table 6.1.3.</w:t>
      </w:r>
      <w:r>
        <w:t>20</w:t>
      </w:r>
      <w:r w:rsidRPr="000B71E3">
        <w:t>.3.1-1.</w:t>
      </w:r>
    </w:p>
    <w:p w:rsidR="00AC7006" w:rsidRPr="000B71E3" w:rsidRDefault="00AC7006" w:rsidP="00AC7006">
      <w:pPr>
        <w:pStyle w:val="TH"/>
        <w:rPr>
          <w:rFonts w:cs="Arial"/>
        </w:rPr>
      </w:pPr>
      <w:r w:rsidRPr="000B71E3">
        <w:t>Table 6.1.3.</w:t>
      </w:r>
      <w:r>
        <w:t>20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7006" w:rsidRPr="000B71E3" w:rsidRDefault="00AC7006" w:rsidP="008C2DB6">
            <w:pPr>
              <w:pStyle w:val="TAH"/>
            </w:pPr>
            <w:r w:rsidRPr="000B71E3">
              <w:t>Description</w:t>
            </w:r>
          </w:p>
        </w:tc>
      </w:tr>
      <w:tr w:rsidR="00AC7006"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C7006" w:rsidRPr="000B71E3" w:rsidRDefault="00AC7006" w:rsidP="008C2DB6">
            <w:pPr>
              <w:pStyle w:val="TAL"/>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AC7006" w:rsidRPr="000B71E3" w:rsidTr="008C2DB6">
        <w:trPr>
          <w:jc w:val="center"/>
        </w:trPr>
        <w:tc>
          <w:tcPr>
            <w:tcW w:w="825"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C7006" w:rsidRPr="000B71E3" w:rsidRDefault="00AC7006" w:rsidP="008C2DB6">
            <w:pPr>
              <w:pStyle w:val="TAL"/>
              <w:rPr>
                <w:rFonts w:cs="Arial"/>
                <w:szCs w:val="18"/>
              </w:rPr>
            </w:pPr>
            <w:r>
              <w:rPr>
                <w:rFonts w:cs="Arial"/>
                <w:szCs w:val="18"/>
              </w:rPr>
              <w:t>External Group ID</w:t>
            </w:r>
          </w:p>
        </w:tc>
      </w:tr>
      <w:tr w:rsidR="00AC7006" w:rsidRPr="000B71E3" w:rsidTr="008C2DB6">
        <w:trPr>
          <w:jc w:val="center"/>
        </w:trPr>
        <w:tc>
          <w:tcPr>
            <w:tcW w:w="825" w:type="pct"/>
            <w:tcBorders>
              <w:top w:val="single" w:sz="4" w:space="0" w:color="auto"/>
              <w:left w:val="single" w:sz="6" w:space="0" w:color="000000"/>
              <w:bottom w:val="single" w:sz="4" w:space="0" w:color="auto"/>
              <w:right w:val="single" w:sz="6" w:space="0" w:color="000000"/>
            </w:tcBorders>
          </w:tcPr>
          <w:p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C7006" w:rsidRPr="000B71E3" w:rsidRDefault="00AC7006" w:rsidP="008C2DB6">
            <w:pPr>
              <w:pStyle w:val="TAL"/>
              <w:rPr>
                <w:rFonts w:cs="Arial"/>
                <w:szCs w:val="18"/>
              </w:rPr>
            </w:pPr>
            <w:r>
              <w:rPr>
                <w:rFonts w:cs="Arial"/>
                <w:szCs w:val="18"/>
              </w:rPr>
              <w:t>Internal Group ID</w:t>
            </w:r>
          </w:p>
        </w:tc>
      </w:tr>
      <w:tr w:rsidR="00AC7006" w:rsidRPr="000B71E3"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AC7006" w:rsidRDefault="00AC7006" w:rsidP="008C2DB6">
            <w:pPr>
              <w:pStyle w:val="TAN"/>
            </w:pPr>
            <w:r>
              <w:t>NOTE:</w:t>
            </w:r>
            <w:r>
              <w:tab/>
              <w:t>Either ext-group-id or int-group-id shall be present in the request.</w:t>
            </w:r>
          </w:p>
        </w:tc>
      </w:tr>
    </w:tbl>
    <w:p w:rsidR="00AC7006" w:rsidRDefault="00AC7006" w:rsidP="00AC7006"/>
    <w:p w:rsidR="00AC7006" w:rsidRPr="000B71E3" w:rsidRDefault="00AC7006" w:rsidP="00AC7006">
      <w:r>
        <w:lastRenderedPageBreak/>
        <w:t>Either the ext-group-id or the int-group-id shall be present in the request.</w:t>
      </w:r>
    </w:p>
    <w:p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rsidR="00B02F80" w:rsidRPr="000B71E3" w:rsidRDefault="00B02F80" w:rsidP="00B02F80">
      <w:pPr>
        <w:pStyle w:val="TH"/>
      </w:pPr>
      <w:r w:rsidRPr="000B71E3">
        <w:t>Table 6.1.3.</w:t>
      </w:r>
      <w:r w:rsidR="00A25D54">
        <w:t>20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02F80" w:rsidRPr="000B71E3" w:rsidRDefault="00B02F80" w:rsidP="008C2DB6">
            <w:pPr>
              <w:pStyle w:val="TAH"/>
            </w:pPr>
            <w:r w:rsidRPr="000B71E3">
              <w:t>Description</w:t>
            </w:r>
          </w:p>
        </w:tc>
      </w:tr>
      <w:tr w:rsidR="00B02F80" w:rsidRPr="000B71E3"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p>
        </w:tc>
      </w:tr>
    </w:tbl>
    <w:p w:rsidR="00B02F80" w:rsidRPr="000B71E3" w:rsidRDefault="00B02F80" w:rsidP="00B02F80"/>
    <w:p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Response</w:t>
            </w:r>
          </w:p>
          <w:p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Description</w:t>
            </w:r>
          </w:p>
        </w:tc>
      </w:tr>
      <w:tr w:rsidR="00B02F80"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rsidR="00B02F80" w:rsidRPr="000B71E3" w:rsidRDefault="00B02F80" w:rsidP="008C2DB6">
            <w:pPr>
              <w:pStyle w:val="TAL"/>
            </w:pPr>
            <w:r w:rsidRPr="00B30A3C">
              <w:t xml:space="preserve">- </w:t>
            </w:r>
            <w:r>
              <w:t>GROUP_IDENTIFIER</w:t>
            </w:r>
            <w:r w:rsidRPr="00B30A3C">
              <w:t>_NOT_FOUND</w:t>
            </w:r>
          </w:p>
        </w:tc>
      </w:tr>
      <w:tr w:rsidR="00B02F80" w:rsidRPr="000B71E3"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rsidR="00B02F80" w:rsidRPr="000B71E3" w:rsidRDefault="00B02F80" w:rsidP="00B02F80"/>
    <w:p w:rsidR="00063CB4" w:rsidRPr="000B71E3" w:rsidRDefault="00063CB4" w:rsidP="00063CB4">
      <w:pPr>
        <w:pStyle w:val="Heading3"/>
      </w:pPr>
      <w:bookmarkStart w:id="254" w:name="_Toc11338572"/>
      <w:r w:rsidRPr="000B71E3">
        <w:t>6.1.4</w:t>
      </w:r>
      <w:r w:rsidRPr="000B71E3">
        <w:tab/>
        <w:t>Custom Operations without associated resources</w:t>
      </w:r>
      <w:bookmarkEnd w:id="254"/>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55" w:name="_Toc11338573"/>
      <w:r w:rsidRPr="000B71E3">
        <w:t>6.1.5</w:t>
      </w:r>
      <w:r w:rsidRPr="000B71E3">
        <w:tab/>
        <w:t>Notifications</w:t>
      </w:r>
      <w:bookmarkEnd w:id="255"/>
    </w:p>
    <w:p w:rsidR="00406386" w:rsidRPr="000B71E3" w:rsidRDefault="00406386" w:rsidP="00406386">
      <w:pPr>
        <w:pStyle w:val="Heading4"/>
      </w:pPr>
      <w:bookmarkStart w:id="256" w:name="_Toc11338574"/>
      <w:r w:rsidRPr="000B71E3">
        <w:t>6.1.5.1</w:t>
      </w:r>
      <w:r w:rsidRPr="000B71E3">
        <w:tab/>
        <w:t>General</w:t>
      </w:r>
      <w:bookmarkEnd w:id="256"/>
    </w:p>
    <w:p w:rsidR="00406386" w:rsidRPr="000B71E3" w:rsidRDefault="00406386" w:rsidP="00642FFD">
      <w:r w:rsidRPr="000B71E3">
        <w:t xml:space="preserve">This </w:t>
      </w:r>
      <w:r w:rsidR="00EC75F7">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57" w:name="_Toc11338575"/>
      <w:r w:rsidRPr="000B71E3">
        <w:t>6.1.5.2</w:t>
      </w:r>
      <w:r w:rsidRPr="000B71E3">
        <w:tab/>
      </w:r>
      <w:r w:rsidR="00D47619" w:rsidRPr="000B71E3">
        <w:t>Data Change Notification</w:t>
      </w:r>
      <w:bookmarkEnd w:id="257"/>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58" w:name="_Toc11338576"/>
      <w:r w:rsidRPr="000B71E3">
        <w:t>6.</w:t>
      </w:r>
      <w:r w:rsidR="000E77D4" w:rsidRPr="000B71E3">
        <w:t>1.</w:t>
      </w:r>
      <w:r w:rsidR="004B1E63" w:rsidRPr="000B71E3">
        <w:t>6</w:t>
      </w:r>
      <w:r w:rsidRPr="000B71E3">
        <w:tab/>
      </w:r>
      <w:r w:rsidR="00FD48E5" w:rsidRPr="000B71E3">
        <w:t>Data Model</w:t>
      </w:r>
      <w:bookmarkEnd w:id="258"/>
    </w:p>
    <w:p w:rsidR="00E3491B" w:rsidRPr="000B71E3" w:rsidRDefault="00E3491B" w:rsidP="000E77D4">
      <w:pPr>
        <w:pStyle w:val="Heading4"/>
      </w:pPr>
      <w:bookmarkStart w:id="259" w:name="_Toc11338577"/>
      <w:r w:rsidRPr="000B71E3">
        <w:t>6.</w:t>
      </w:r>
      <w:r w:rsidR="000E77D4" w:rsidRPr="000B71E3">
        <w:t>1.</w:t>
      </w:r>
      <w:r w:rsidR="004B1E63" w:rsidRPr="000B71E3">
        <w:t>6</w:t>
      </w:r>
      <w:r w:rsidRPr="000B71E3">
        <w:t>.1</w:t>
      </w:r>
      <w:r w:rsidRPr="000B71E3">
        <w:tab/>
        <w:t>General</w:t>
      </w:r>
      <w:bookmarkEnd w:id="259"/>
    </w:p>
    <w:p w:rsidR="000F36CF" w:rsidRPr="000B71E3" w:rsidRDefault="000F36CF" w:rsidP="000F36CF">
      <w:r w:rsidRPr="000B71E3">
        <w:t xml:space="preserve">This </w:t>
      </w:r>
      <w:r w:rsidR="00EC75F7">
        <w:t>clause</w:t>
      </w:r>
      <w:r w:rsidRPr="000B71E3">
        <w:t xml:space="preserv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rPr>
                <w:rFonts w:cs="Arial"/>
                <w:szCs w:val="18"/>
              </w:rPr>
            </w:pPr>
            <w:r>
              <w:rPr>
                <w:rFonts w:cs="Arial"/>
                <w:szCs w:val="18"/>
              </w:rPr>
              <w:t>Information about emergency session</w:t>
            </w:r>
          </w:p>
        </w:tc>
      </w:tr>
      <w:tr w:rsidR="00E0240B"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p>
        </w:tc>
      </w:tr>
      <w:tr w:rsidR="00B02F80"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p>
        </w:tc>
      </w:tr>
      <w:tr w:rsidR="00A224CC" w:rsidTr="00A224CC">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Pr>
                <w:rFonts w:hint="eastAsia"/>
              </w:rPr>
              <w:t>NiddInformation</w:t>
            </w:r>
          </w:p>
        </w:tc>
        <w:tc>
          <w:tcPr>
            <w:tcW w:w="1556" w:type="dxa"/>
            <w:gridSpan w:val="2"/>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sidRPr="000B71E3">
              <w:t>6.1.6.2.</w:t>
            </w:r>
            <w:r>
              <w:t>35</w:t>
            </w:r>
          </w:p>
        </w:tc>
        <w:tc>
          <w:tcPr>
            <w:tcW w:w="4420" w:type="dxa"/>
            <w:gridSpan w:val="2"/>
            <w:tcBorders>
              <w:top w:val="single" w:sz="4" w:space="0" w:color="auto"/>
              <w:left w:val="single" w:sz="4" w:space="0" w:color="auto"/>
              <w:bottom w:val="single" w:sz="4" w:space="0" w:color="auto"/>
              <w:right w:val="single" w:sz="4" w:space="0" w:color="auto"/>
            </w:tcBorders>
          </w:tcPr>
          <w:p w:rsidR="00A224CC" w:rsidRDefault="00A224CC" w:rsidP="009F5513">
            <w:pPr>
              <w:pStyle w:val="TAL"/>
              <w:rPr>
                <w:rFonts w:cs="Arial"/>
                <w:szCs w:val="18"/>
              </w:rPr>
            </w:pPr>
            <w:r w:rsidRPr="00A224CC">
              <w:rPr>
                <w:rFonts w:cs="Arial"/>
                <w:szCs w:val="18"/>
              </w:rPr>
              <w:t>Non-IP Data Delivery</w:t>
            </w:r>
            <w:r w:rsidRPr="00A224CC">
              <w:rPr>
                <w:rFonts w:cs="Arial" w:hint="eastAsia"/>
                <w:szCs w:val="18"/>
              </w:rPr>
              <w:t xml:space="preserve"> information</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EC75F7">
              <w:rPr>
                <w:rFonts w:cs="Arial"/>
                <w:szCs w:val="18"/>
              </w:rPr>
              <w:t>clause</w:t>
            </w:r>
            <w:r w:rsidR="000162FA">
              <w:rPr>
                <w:rFonts w:cs="Arial"/>
                <w:szCs w:val="18"/>
              </w:rPr>
              <w:t xml:space="preserve"> 6.1.6.2.8</w:t>
            </w:r>
            <w:r>
              <w:rPr>
                <w:rFonts w:cs="Arial" w:hint="eastAsia"/>
                <w:szCs w:val="18"/>
                <w:lang w:eastAsia="zh-CN"/>
              </w:rPr>
              <w:t>;</w:t>
            </w:r>
          </w:p>
          <w:p w:rsidR="00E0240B" w:rsidRPr="000B71E3" w:rsidRDefault="00E0240B" w:rsidP="00E0240B">
            <w:pPr>
              <w:pStyle w:val="TAL"/>
              <w:rPr>
                <w:rFonts w:cs="Arial"/>
                <w:szCs w:val="18"/>
              </w:rPr>
            </w:pPr>
            <w:r>
              <w:rPr>
                <w:rFonts w:cs="Arial" w:hint="eastAsia"/>
                <w:szCs w:val="18"/>
                <w:lang w:eastAsia="zh-CN"/>
              </w:rPr>
              <w:t xml:space="preserve">- EpsIwkPgws; see </w:t>
            </w:r>
            <w:r w:rsidR="00EC75F7">
              <w:rPr>
                <w:rFonts w:cs="Arial" w:hint="eastAsia"/>
                <w:szCs w:val="18"/>
                <w:lang w:eastAsia="zh-CN"/>
              </w:rPr>
              <w:t>clause</w:t>
            </w:r>
            <w:r>
              <w:rPr>
                <w:rFonts w:cs="Arial" w:hint="eastAsia"/>
                <w:szCs w:val="18"/>
                <w:lang w:eastAsia="zh-CN"/>
              </w:rPr>
              <w:t xml:space="preserve"> 6.2.6.2.2;</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5D6415"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EC75F7">
              <w:t>clause</w:t>
            </w:r>
            <w:r>
              <w:t xml:space="preserve"> 6.1.6.2.16.</w:t>
            </w: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5163E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60"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60"/>
      <w:tr w:rsidR="00D3009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r w:rsidR="00B02F80" w:rsidRPr="000B71E3"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61" w:name="_Toc11338578"/>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61"/>
    </w:p>
    <w:p w:rsidR="00902771" w:rsidRPr="000B71E3" w:rsidRDefault="00902771" w:rsidP="000E77D4">
      <w:pPr>
        <w:pStyle w:val="Heading5"/>
      </w:pPr>
      <w:bookmarkStart w:id="262" w:name="_Toc11338579"/>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62"/>
    </w:p>
    <w:p w:rsidR="00FD48E5" w:rsidRPr="000B71E3" w:rsidRDefault="00FD48E5" w:rsidP="00FD48E5">
      <w:r w:rsidRPr="000B71E3">
        <w:t xml:space="preserve">This </w:t>
      </w:r>
      <w:r w:rsidR="00EC75F7">
        <w:t>clause</w:t>
      </w:r>
      <w:r w:rsidRPr="000B71E3">
        <w:t xml:space="preserve"> defines the structures to be used in resource representations. </w:t>
      </w:r>
    </w:p>
    <w:p w:rsidR="007F48DC" w:rsidRPr="000B71E3" w:rsidRDefault="00E37CBB" w:rsidP="007F48DC">
      <w:pPr>
        <w:pStyle w:val="Heading5"/>
      </w:pPr>
      <w:bookmarkStart w:id="263" w:name="_Toc11338580"/>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63"/>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bl>
    <w:p w:rsidR="007F48DC" w:rsidRPr="000B71E3" w:rsidRDefault="007F48DC" w:rsidP="00EC5218"/>
    <w:p w:rsidR="00CE48D4" w:rsidRPr="000B71E3" w:rsidRDefault="00CE48D4" w:rsidP="00CE48D4">
      <w:pPr>
        <w:pStyle w:val="Heading5"/>
      </w:pPr>
      <w:bookmarkStart w:id="264" w:name="_Toc11338581"/>
      <w:r w:rsidRPr="000B71E3">
        <w:lastRenderedPageBreak/>
        <w:t>6.1.6.2.</w:t>
      </w:r>
      <w:r w:rsidR="00E73737" w:rsidRPr="000B71E3">
        <w:t>3</w:t>
      </w:r>
      <w:r w:rsidRPr="000B71E3">
        <w:tab/>
        <w:t>Type: SdmSubscription</w:t>
      </w:r>
      <w:bookmarkEnd w:id="264"/>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EC75F7">
              <w:t>clause</w:t>
            </w:r>
            <w:r>
              <w:t xml:space="preserv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rsidR="003316A2" w:rsidRDefault="003316A2" w:rsidP="00747E12">
            <w:pPr>
              <w:pStyle w:val="TAL"/>
              <w:rPr>
                <w:rFonts w:cs="Arial"/>
                <w:szCs w:val="18"/>
              </w:rPr>
            </w:pPr>
          </w:p>
          <w:p w:rsidR="003316A2" w:rsidRDefault="003316A2" w:rsidP="00747E12">
            <w:pPr>
              <w:pStyle w:val="TAL"/>
              <w:rPr>
                <w:rFonts w:cs="Arial"/>
                <w:szCs w:val="18"/>
              </w:rPr>
            </w:pPr>
            <w:r>
              <w:rPr>
                <w:rFonts w:cs="Arial"/>
                <w:szCs w:val="18"/>
              </w:rPr>
              <w:t>It shall be present if the NF Instance is located in a different PLMN than the UDM.</w:t>
            </w:r>
          </w:p>
          <w:p w:rsidR="003316A2" w:rsidRDefault="003316A2" w:rsidP="00747E12">
            <w:pPr>
              <w:pStyle w:val="TAL"/>
              <w:rPr>
                <w:rFonts w:cs="Arial"/>
                <w:szCs w:val="18"/>
              </w:rPr>
            </w:pPr>
          </w:p>
          <w:p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65" w:name="_Toc11338582"/>
      <w:r w:rsidRPr="000B71E3">
        <w:lastRenderedPageBreak/>
        <w:t>6.1.6.2.</w:t>
      </w:r>
      <w:r w:rsidR="00E73737" w:rsidRPr="000B71E3">
        <w:t>4</w:t>
      </w:r>
      <w:r w:rsidRPr="000B71E3">
        <w:tab/>
        <w:t>Type: AccessAndMobilitySubscriptionData</w:t>
      </w:r>
      <w:bookmarkEnd w:id="265"/>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5"/>
        <w:gridCol w:w="33"/>
        <w:gridCol w:w="393"/>
        <w:gridCol w:w="33"/>
        <w:gridCol w:w="1104"/>
        <w:gridCol w:w="33"/>
        <w:gridCol w:w="4354"/>
        <w:gridCol w:w="33"/>
      </w:tblGrid>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6.1.8</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EC75F7">
              <w:rPr>
                <w:rFonts w:cs="Arial"/>
                <w:szCs w:val="18"/>
              </w:rPr>
              <w:t>clause</w:t>
            </w:r>
            <w:r w:rsidRPr="000B71E3">
              <w:rPr>
                <w:rFonts w:cs="Arial"/>
                <w:szCs w:val="18"/>
              </w:rPr>
              <w:t xml:space="preserve"> 5.9.7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B62BA9" w:rsidRPr="000B71E3" w:rsidTr="00B62BA9">
        <w:trPr>
          <w:gridAfter w:val="1"/>
          <w:wAfter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42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subscribedDnnList</w:t>
            </w:r>
          </w:p>
        </w:tc>
        <w:tc>
          <w:tcPr>
            <w:tcW w:w="1558"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array(Dnn)</w:t>
            </w:r>
          </w:p>
        </w:tc>
        <w:tc>
          <w:tcPr>
            <w:tcW w:w="426"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0..N</w:t>
            </w:r>
          </w:p>
        </w:tc>
        <w:tc>
          <w:tcPr>
            <w:tcW w:w="438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rPr>
                <w:rFonts w:cs="Arial"/>
                <w:szCs w:val="18"/>
              </w:rPr>
            </w:pPr>
            <w:r>
              <w:rPr>
                <w:rFonts w:cs="Arial"/>
                <w:szCs w:val="18"/>
              </w:rPr>
              <w:t>List of the subscribed DNNs for the UE</w:t>
            </w:r>
            <w:r>
              <w:rPr>
                <w:rFonts w:eastAsia="Malgun Gothic"/>
              </w:rPr>
              <w:t>. Used to determine the list of LADN available to the UE as defined in clause 5.6.5 of TS 23.501 [2].</w:t>
            </w:r>
          </w:p>
        </w:tc>
      </w:tr>
      <w:tr w:rsidR="00B17D8F" w:rsidRPr="000B71E3" w:rsidTr="009F5513">
        <w:trPr>
          <w:gridAfter w:val="1"/>
          <w:wAfter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B17D8F" w:rsidRDefault="00B17D8F" w:rsidP="009F5513">
            <w:pPr>
              <w:pStyle w:val="TAL"/>
              <w:rPr>
                <w:lang w:eastAsia="zh-CN"/>
              </w:rPr>
            </w:pPr>
            <w:r>
              <w:rPr>
                <w:rFonts w:hint="eastAsia"/>
                <w:lang w:eastAsia="zh-CN"/>
              </w:rPr>
              <w:t>serviceGapTime</w:t>
            </w:r>
          </w:p>
        </w:tc>
        <w:tc>
          <w:tcPr>
            <w:tcW w:w="1558" w:type="dxa"/>
            <w:gridSpan w:val="2"/>
            <w:tcBorders>
              <w:top w:val="single" w:sz="4" w:space="0" w:color="auto"/>
              <w:left w:val="single" w:sz="4" w:space="0" w:color="auto"/>
              <w:bottom w:val="single" w:sz="4" w:space="0" w:color="auto"/>
              <w:right w:val="single" w:sz="4" w:space="0" w:color="auto"/>
            </w:tcBorders>
          </w:tcPr>
          <w:p w:rsidR="00B17D8F" w:rsidRDefault="00B17D8F" w:rsidP="009F5513">
            <w:pPr>
              <w:pStyle w:val="TAL"/>
            </w:pPr>
            <w:r w:rsidRPr="00875E9E">
              <w:rPr>
                <w:lang w:eastAsia="zh-CN"/>
              </w:rPr>
              <w:t>DurationSec</w:t>
            </w:r>
          </w:p>
        </w:tc>
        <w:tc>
          <w:tcPr>
            <w:tcW w:w="426" w:type="dxa"/>
            <w:gridSpan w:val="2"/>
            <w:tcBorders>
              <w:top w:val="single" w:sz="4" w:space="0" w:color="auto"/>
              <w:left w:val="single" w:sz="4" w:space="0" w:color="auto"/>
              <w:bottom w:val="single" w:sz="4" w:space="0" w:color="auto"/>
              <w:right w:val="single" w:sz="4" w:space="0" w:color="auto"/>
            </w:tcBorders>
          </w:tcPr>
          <w:p w:rsidR="00B17D8F" w:rsidRDefault="00B17D8F" w:rsidP="009F5513">
            <w:pPr>
              <w:pStyle w:val="TAC"/>
              <w:rPr>
                <w:lang w:eastAsia="zh-CN"/>
              </w:rPr>
            </w:pPr>
            <w:r>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rsidR="00B17D8F" w:rsidRDefault="00B17D8F" w:rsidP="009F5513">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B17D8F" w:rsidRDefault="00B17D8F" w:rsidP="009F5513">
            <w:pPr>
              <w:pStyle w:val="TAL"/>
              <w:rPr>
                <w:rFonts w:cs="Arial"/>
                <w:szCs w:val="18"/>
              </w:rPr>
            </w:pPr>
            <w:r>
              <w:t xml:space="preserve">Used to set the Service Gap timer for Service Gap Control (see </w:t>
            </w:r>
            <w:r>
              <w:rPr>
                <w:lang w:eastAsia="zh-CN"/>
              </w:rPr>
              <w:t xml:space="preserve">TS 23.501 [2] clause </w:t>
            </w:r>
            <w:r w:rsidRPr="005F1F6D">
              <w:rPr>
                <w:lang w:eastAsia="zh-CN"/>
              </w:rPr>
              <w:t>5.26.</w:t>
            </w:r>
            <w:r>
              <w:rPr>
                <w:lang w:eastAsia="zh-CN"/>
              </w:rPr>
              <w:t xml:space="preserve">16 and TS 23.502 [3] clause </w:t>
            </w:r>
            <w:r w:rsidRPr="005F1F6D">
              <w:rPr>
                <w:lang w:eastAsia="zh-CN"/>
              </w:rPr>
              <w:t>4.2.2.2.2</w:t>
            </w:r>
            <w:r w:rsidRPr="005F1F6D">
              <w:t>).</w:t>
            </w:r>
          </w:p>
        </w:tc>
      </w:tr>
      <w:tr w:rsidR="0079464D" w:rsidRPr="000B71E3" w:rsidTr="009F5513">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9464D" w:rsidRDefault="0079464D" w:rsidP="009F5513">
            <w:pPr>
              <w:pStyle w:val="TAL"/>
            </w:pPr>
            <w:r>
              <w:t>traceData</w:t>
            </w:r>
          </w:p>
        </w:tc>
        <w:tc>
          <w:tcPr>
            <w:tcW w:w="1558" w:type="dxa"/>
            <w:gridSpan w:val="2"/>
            <w:tcBorders>
              <w:top w:val="single" w:sz="4" w:space="0" w:color="auto"/>
              <w:left w:val="single" w:sz="4" w:space="0" w:color="auto"/>
              <w:bottom w:val="single" w:sz="4" w:space="0" w:color="auto"/>
              <w:right w:val="single" w:sz="4" w:space="0" w:color="auto"/>
            </w:tcBorders>
          </w:tcPr>
          <w:p w:rsidR="0079464D" w:rsidRDefault="0079464D" w:rsidP="009F5513">
            <w:pPr>
              <w:pStyle w:val="TAL"/>
            </w:pPr>
            <w:r>
              <w:t>TraceData</w:t>
            </w:r>
          </w:p>
        </w:tc>
        <w:tc>
          <w:tcPr>
            <w:tcW w:w="426" w:type="dxa"/>
            <w:gridSpan w:val="2"/>
            <w:tcBorders>
              <w:top w:val="single" w:sz="4" w:space="0" w:color="auto"/>
              <w:left w:val="single" w:sz="4" w:space="0" w:color="auto"/>
              <w:bottom w:val="single" w:sz="4" w:space="0" w:color="auto"/>
              <w:right w:val="single" w:sz="4" w:space="0" w:color="auto"/>
            </w:tcBorders>
          </w:tcPr>
          <w:p w:rsidR="0079464D" w:rsidRDefault="0079464D" w:rsidP="009F5513">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9464D" w:rsidRDefault="0079464D" w:rsidP="009F5513">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rsidR="0079464D" w:rsidRDefault="0079464D" w:rsidP="009F5513">
            <w:pPr>
              <w:pStyle w:val="TAL"/>
              <w:rPr>
                <w:rFonts w:cs="Arial"/>
                <w:szCs w:val="18"/>
              </w:rPr>
            </w:pPr>
            <w:r>
              <w:rPr>
                <w:rFonts w:cs="Arial"/>
                <w:szCs w:val="18"/>
              </w:rPr>
              <w:t xml:space="preserve">Trace requirements about the UE, </w:t>
            </w:r>
            <w:r>
              <w:rPr>
                <w:noProof/>
              </w:rPr>
              <w:t>only sent to AMF in the HPLMN or one of its equivalent PLMN(s)</w:t>
            </w:r>
          </w:p>
        </w:tc>
      </w:tr>
      <w:tr w:rsidR="009D6549" w:rsidTr="00B62BA9">
        <w:trPr>
          <w:gridBefore w:val="1"/>
          <w:wBefore w:w="33" w:type="dxa"/>
          <w:jc w:val="center"/>
        </w:trPr>
        <w:tc>
          <w:tcPr>
            <w:tcW w:w="9493" w:type="dxa"/>
            <w:gridSpan w:val="10"/>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66" w:name="_Toc11338583"/>
      <w:r w:rsidRPr="000B71E3">
        <w:lastRenderedPageBreak/>
        <w:t>6.1.6.2.</w:t>
      </w:r>
      <w:r w:rsidR="00E73737" w:rsidRPr="000B71E3">
        <w:t>5</w:t>
      </w:r>
      <w:r w:rsidRPr="000B71E3">
        <w:tab/>
        <w:t>Type: SmfSelectionSubscriptionData</w:t>
      </w:r>
      <w:bookmarkEnd w:id="266"/>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67" w:name="_Toc11338584"/>
      <w:bookmarkStart w:id="268" w:name="_Hlk515202402"/>
      <w:r w:rsidRPr="000B71E3">
        <w:t>6.1.6.2.</w:t>
      </w:r>
      <w:r w:rsidR="00E73737" w:rsidRPr="000B71E3">
        <w:t>6</w:t>
      </w:r>
      <w:r w:rsidRPr="000B71E3">
        <w:tab/>
        <w:t>Type: DnnInfo</w:t>
      </w:r>
      <w:bookmarkEnd w:id="267"/>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bl>
    <w:p w:rsidR="00852F82" w:rsidRPr="000B71E3" w:rsidRDefault="00852F82" w:rsidP="00852F82"/>
    <w:p w:rsidR="00852F82" w:rsidRPr="000B71E3" w:rsidRDefault="00852F82" w:rsidP="00852F82">
      <w:pPr>
        <w:pStyle w:val="Heading5"/>
      </w:pPr>
      <w:bookmarkStart w:id="269" w:name="_Toc11338585"/>
      <w:bookmarkEnd w:id="268"/>
      <w:r w:rsidRPr="000B71E3">
        <w:t>6.1.6.2.</w:t>
      </w:r>
      <w:r w:rsidR="00E73737" w:rsidRPr="000B71E3">
        <w:t>7</w:t>
      </w:r>
      <w:r w:rsidRPr="000B71E3">
        <w:tab/>
        <w:t>Type: SnssaiInfo</w:t>
      </w:r>
      <w:bookmarkEnd w:id="269"/>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70" w:name="_Toc11338586"/>
      <w:r w:rsidRPr="000B71E3">
        <w:lastRenderedPageBreak/>
        <w:t>6.1.6.2.</w:t>
      </w:r>
      <w:r w:rsidR="00E73737" w:rsidRPr="000B71E3">
        <w:t>8</w:t>
      </w:r>
      <w:r w:rsidRPr="000B71E3">
        <w:tab/>
        <w:t>Type: SessionManagementSubscription</w:t>
      </w:r>
      <w:r w:rsidR="00AD42DB" w:rsidRPr="000B71E3">
        <w:t>Data</w:t>
      </w:r>
      <w:bookmarkEnd w:id="270"/>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xml:space="preserve">; see </w:t>
            </w:r>
            <w:r w:rsidR="00EC75F7">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 xml:space="preserve">List of internal group identifier; see 3GPP TS 23.501 [2] </w:t>
            </w:r>
            <w:r w:rsidR="00EC75F7">
              <w:rPr>
                <w:rFonts w:cs="Arial"/>
                <w:szCs w:val="18"/>
              </w:rPr>
              <w:t>clause</w:t>
            </w:r>
            <w:r>
              <w:rPr>
                <w:rFonts w:cs="Arial"/>
                <w:szCs w:val="18"/>
              </w:rPr>
              <w:t xml:space="preserve"> 5.9.7</w:t>
            </w:r>
          </w:p>
        </w:tc>
      </w:tr>
      <w:tr w:rsidR="0079464D" w:rsidRPr="00FD48E5"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79464D" w:rsidRDefault="0079464D" w:rsidP="009F5513">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79464D" w:rsidRPr="007C1119" w:rsidRDefault="0079464D" w:rsidP="009F5513">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79464D" w:rsidRDefault="0079464D" w:rsidP="009F5513">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9464D" w:rsidRDefault="0079464D" w:rsidP="009F5513">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79464D" w:rsidRDefault="0079464D" w:rsidP="009F5513">
            <w:pPr>
              <w:pStyle w:val="TAL"/>
              <w:rPr>
                <w:rFonts w:cs="Arial"/>
                <w:szCs w:val="18"/>
              </w:rPr>
            </w:pPr>
            <w:r>
              <w:rPr>
                <w:rFonts w:cs="Arial"/>
                <w:szCs w:val="18"/>
              </w:rPr>
              <w:t xml:space="preserve">Trace requirements about the UE, </w:t>
            </w:r>
            <w:r>
              <w:rPr>
                <w:noProof/>
              </w:rPr>
              <w:t>only sent to SMF in the HPLMN or one of its equivalent PLMN(s)</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Identifier of shared data</w:t>
            </w:r>
            <w:r w:rsidR="0079464D">
              <w:rPr>
                <w:rFonts w:cs="Arial"/>
                <w:szCs w:val="18"/>
              </w:rPr>
              <w:t xml:space="preserve"> for DNN configuration</w:t>
            </w:r>
            <w:r w:rsidRPr="00862FEC">
              <w:rPr>
                <w:rFonts w:cs="Arial"/>
                <w:szCs w:val="18"/>
              </w:rPr>
              <w:t xml:space="preserve">. </w:t>
            </w:r>
          </w:p>
        </w:tc>
      </w:tr>
      <w:tr w:rsidR="0079464D" w:rsidRPr="00862FEC"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79464D" w:rsidRPr="00F50A6F" w:rsidRDefault="0079464D" w:rsidP="009F5513">
            <w:pPr>
              <w:pStyle w:val="TAL"/>
            </w:pPr>
            <w:r w:rsidRPr="00F50A6F">
              <w:t>sharedTraceData</w:t>
            </w:r>
            <w:r>
              <w:t>Id</w:t>
            </w:r>
          </w:p>
        </w:tc>
        <w:tc>
          <w:tcPr>
            <w:tcW w:w="1842" w:type="dxa"/>
            <w:tcBorders>
              <w:top w:val="single" w:sz="4" w:space="0" w:color="auto"/>
              <w:left w:val="single" w:sz="4" w:space="0" w:color="auto"/>
              <w:bottom w:val="single" w:sz="4" w:space="0" w:color="auto"/>
              <w:right w:val="single" w:sz="4" w:space="0" w:color="auto"/>
            </w:tcBorders>
          </w:tcPr>
          <w:p w:rsidR="0079464D" w:rsidRPr="00F50A6F" w:rsidRDefault="0079464D" w:rsidP="009F5513">
            <w:pPr>
              <w:pStyle w:val="TAL"/>
            </w:pPr>
            <w:r w:rsidRPr="00F50A6F">
              <w:t>SharedDataId</w:t>
            </w:r>
          </w:p>
        </w:tc>
        <w:tc>
          <w:tcPr>
            <w:tcW w:w="567" w:type="dxa"/>
            <w:tcBorders>
              <w:top w:val="single" w:sz="4" w:space="0" w:color="auto"/>
              <w:left w:val="single" w:sz="4" w:space="0" w:color="auto"/>
              <w:bottom w:val="single" w:sz="4" w:space="0" w:color="auto"/>
              <w:right w:val="single" w:sz="4" w:space="0" w:color="auto"/>
            </w:tcBorders>
          </w:tcPr>
          <w:p w:rsidR="0079464D" w:rsidRPr="00F50A6F" w:rsidRDefault="0079464D" w:rsidP="009F5513">
            <w:pPr>
              <w:pStyle w:val="TAC"/>
            </w:pPr>
            <w:r w:rsidRPr="00F50A6F">
              <w:t>O</w:t>
            </w:r>
          </w:p>
        </w:tc>
        <w:tc>
          <w:tcPr>
            <w:tcW w:w="1134" w:type="dxa"/>
            <w:tcBorders>
              <w:top w:val="single" w:sz="4" w:space="0" w:color="auto"/>
              <w:left w:val="single" w:sz="4" w:space="0" w:color="auto"/>
              <w:bottom w:val="single" w:sz="4" w:space="0" w:color="auto"/>
              <w:right w:val="single" w:sz="4" w:space="0" w:color="auto"/>
            </w:tcBorders>
          </w:tcPr>
          <w:p w:rsidR="0079464D" w:rsidRPr="00F50A6F" w:rsidRDefault="0079464D" w:rsidP="009F5513">
            <w:pPr>
              <w:pStyle w:val="TAL"/>
            </w:pPr>
            <w:r w:rsidRPr="00F50A6F">
              <w:t>0..1</w:t>
            </w:r>
          </w:p>
        </w:tc>
        <w:tc>
          <w:tcPr>
            <w:tcW w:w="3934" w:type="dxa"/>
            <w:tcBorders>
              <w:top w:val="single" w:sz="4" w:space="0" w:color="auto"/>
              <w:left w:val="single" w:sz="4" w:space="0" w:color="auto"/>
              <w:bottom w:val="single" w:sz="4" w:space="0" w:color="auto"/>
              <w:right w:val="single" w:sz="4" w:space="0" w:color="auto"/>
            </w:tcBorders>
          </w:tcPr>
          <w:p w:rsidR="0079464D" w:rsidRPr="00F50A6F" w:rsidRDefault="0079464D" w:rsidP="009F5513">
            <w:pPr>
              <w:pStyle w:val="TAL"/>
              <w:rPr>
                <w:rFonts w:cs="Arial"/>
                <w:szCs w:val="18"/>
              </w:rPr>
            </w:pPr>
            <w:r w:rsidRPr="00F50A6F">
              <w:rPr>
                <w:rFonts w:cs="Arial"/>
                <w:szCs w:val="18"/>
              </w:rPr>
              <w:t>Identifier of shared data for trace requirements</w:t>
            </w:r>
          </w:p>
        </w:tc>
      </w:tr>
      <w:tr w:rsidR="00C83783" w:rsidRPr="00862FEC" w:rsidTr="00D829FA">
        <w:trPr>
          <w:jc w:val="center"/>
        </w:trPr>
        <w:tc>
          <w:tcPr>
            <w:tcW w:w="2090" w:type="dxa"/>
            <w:tcBorders>
              <w:top w:val="single" w:sz="4" w:space="0" w:color="auto"/>
              <w:left w:val="single" w:sz="4" w:space="0" w:color="auto"/>
              <w:bottom w:val="single" w:sz="4" w:space="0" w:color="auto"/>
              <w:right w:val="single" w:sz="4" w:space="0" w:color="auto"/>
            </w:tcBorders>
          </w:tcPr>
          <w:p w:rsidR="00C83783" w:rsidRDefault="00C83783" w:rsidP="00D829FA">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rsidR="00C83783" w:rsidRDefault="00C83783" w:rsidP="00D829FA">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rsidR="00C83783" w:rsidRDefault="00C83783" w:rsidP="00D829F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83783" w:rsidRDefault="00C83783" w:rsidP="00D829FA">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C83783" w:rsidRPr="00862FEC" w:rsidRDefault="00C83783" w:rsidP="00D829FA">
            <w:pPr>
              <w:pStyle w:val="TAL"/>
              <w:rPr>
                <w:rFonts w:cs="Arial"/>
                <w:szCs w:val="18"/>
              </w:rPr>
            </w:pPr>
            <w:r>
              <w:rPr>
                <w:rFonts w:cs="Arial"/>
                <w:szCs w:val="18"/>
              </w:rPr>
              <w:t>Operator Determined Barring for Packet Oriented Services</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71" w:name="_Toc11338587"/>
      <w:r w:rsidRPr="000B71E3">
        <w:lastRenderedPageBreak/>
        <w:t>6.1.6.2.</w:t>
      </w:r>
      <w:r w:rsidR="00E73737" w:rsidRPr="000B71E3">
        <w:t>9</w:t>
      </w:r>
      <w:r w:rsidRPr="000B71E3">
        <w:tab/>
        <w:t>Type: DnnConfiguration</w:t>
      </w:r>
      <w:bookmarkEnd w:id="271"/>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r w:rsidR="0079464D" w:rsidRPr="000B71E3" w:rsidTr="00211379">
        <w:trPr>
          <w:jc w:val="center"/>
        </w:trPr>
        <w:tc>
          <w:tcPr>
            <w:tcW w:w="2090" w:type="dxa"/>
            <w:tcBorders>
              <w:top w:val="single" w:sz="4" w:space="0" w:color="auto"/>
              <w:left w:val="single" w:sz="4" w:space="0" w:color="auto"/>
              <w:bottom w:val="single" w:sz="4" w:space="0" w:color="auto"/>
              <w:right w:val="single" w:sz="4" w:space="0" w:color="auto"/>
            </w:tcBorders>
          </w:tcPr>
          <w:p w:rsidR="00211379" w:rsidRPr="004117F5" w:rsidRDefault="00211379" w:rsidP="009F5513">
            <w:pPr>
              <w:pStyle w:val="TAL"/>
            </w:pPr>
            <w:r w:rsidRPr="004117F5">
              <w:rPr>
                <w:rFonts w:hint="eastAsia"/>
              </w:rPr>
              <w:t>pduS</w:t>
            </w:r>
            <w:r>
              <w:t>ession</w:t>
            </w:r>
            <w:r w:rsidRPr="004117F5">
              <w:rPr>
                <w:rFonts w:hint="eastAsia"/>
              </w:rPr>
              <w:t>Continuity</w:t>
            </w:r>
            <w:r>
              <w:t>Ind</w:t>
            </w:r>
          </w:p>
        </w:tc>
        <w:tc>
          <w:tcPr>
            <w:tcW w:w="1842" w:type="dxa"/>
            <w:tcBorders>
              <w:top w:val="single" w:sz="4" w:space="0" w:color="auto"/>
              <w:left w:val="single" w:sz="4" w:space="0" w:color="auto"/>
              <w:bottom w:val="single" w:sz="4" w:space="0" w:color="auto"/>
              <w:right w:val="single" w:sz="4" w:space="0" w:color="auto"/>
            </w:tcBorders>
          </w:tcPr>
          <w:p w:rsidR="00211379" w:rsidRPr="004117F5" w:rsidRDefault="00211379" w:rsidP="009F5513">
            <w:pPr>
              <w:pStyle w:val="TAL"/>
            </w:pPr>
            <w:r w:rsidRPr="004117F5">
              <w:rPr>
                <w:rFonts w:hint="eastAsia"/>
              </w:rPr>
              <w:t>PduS</w:t>
            </w:r>
            <w:r>
              <w:t>ession</w:t>
            </w:r>
            <w:r w:rsidRPr="004117F5">
              <w:rPr>
                <w:rFonts w:hint="eastAsia"/>
              </w:rPr>
              <w:t>Continuity</w:t>
            </w:r>
            <w:r>
              <w:t>Ind</w:t>
            </w:r>
          </w:p>
        </w:tc>
        <w:tc>
          <w:tcPr>
            <w:tcW w:w="567" w:type="dxa"/>
            <w:tcBorders>
              <w:top w:val="single" w:sz="4" w:space="0" w:color="auto"/>
              <w:left w:val="single" w:sz="4" w:space="0" w:color="auto"/>
              <w:bottom w:val="single" w:sz="4" w:space="0" w:color="auto"/>
              <w:right w:val="single" w:sz="4" w:space="0" w:color="auto"/>
            </w:tcBorders>
          </w:tcPr>
          <w:p w:rsidR="00211379" w:rsidRPr="00E75A5B" w:rsidRDefault="00211379" w:rsidP="00211379">
            <w:pPr>
              <w:pStyle w:val="TAC"/>
            </w:pPr>
            <w:r w:rsidRPr="004117F5">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211379" w:rsidRPr="004117F5" w:rsidRDefault="00211379" w:rsidP="009F5513">
            <w:pPr>
              <w:pStyle w:val="TAL"/>
            </w:pPr>
            <w:r w:rsidRPr="004117F5">
              <w:t>0..1</w:t>
            </w:r>
          </w:p>
        </w:tc>
        <w:tc>
          <w:tcPr>
            <w:tcW w:w="3934" w:type="dxa"/>
            <w:tcBorders>
              <w:top w:val="single" w:sz="4" w:space="0" w:color="auto"/>
              <w:left w:val="single" w:sz="4" w:space="0" w:color="auto"/>
              <w:bottom w:val="single" w:sz="4" w:space="0" w:color="auto"/>
              <w:right w:val="single" w:sz="4" w:space="0" w:color="auto"/>
            </w:tcBorders>
          </w:tcPr>
          <w:p w:rsidR="00211379" w:rsidRPr="00211379" w:rsidRDefault="00211379" w:rsidP="009F5513">
            <w:pPr>
              <w:pStyle w:val="TAL"/>
              <w:rPr>
                <w:rFonts w:cs="Arial"/>
                <w:szCs w:val="18"/>
              </w:rPr>
            </w:pPr>
            <w:r w:rsidRPr="004117F5">
              <w:rPr>
                <w:rFonts w:cs="Arial"/>
                <w:szCs w:val="18"/>
              </w:rPr>
              <w:t>When present,</w:t>
            </w:r>
            <w:r w:rsidRPr="004117F5">
              <w:rPr>
                <w:rFonts w:cs="Arial" w:hint="eastAsia"/>
                <w:szCs w:val="18"/>
              </w:rPr>
              <w:t xml:space="preserve"> this IE shall indicate how to handle</w:t>
            </w:r>
            <w:r w:rsidRPr="00211379">
              <w:rPr>
                <w:rFonts w:cs="Arial"/>
                <w:szCs w:val="18"/>
              </w:rPr>
              <w:t xml:space="preserve"> a PDU Session when UE the moves to or from NB-IoT.</w:t>
            </w:r>
          </w:p>
          <w:p w:rsidR="00211379" w:rsidRPr="00211379" w:rsidRDefault="00211379" w:rsidP="009F5513">
            <w:pPr>
              <w:pStyle w:val="TAL"/>
              <w:rPr>
                <w:rFonts w:cs="Arial"/>
                <w:szCs w:val="18"/>
              </w:rPr>
            </w:pPr>
            <w:r w:rsidRPr="000B71E3">
              <w:rPr>
                <w:rFonts w:cs="Arial"/>
                <w:szCs w:val="18"/>
              </w:rPr>
              <w:t xml:space="preserve">If this attribute is absent it means </w:t>
            </w:r>
            <w:r>
              <w:rPr>
                <w:rFonts w:cs="Arial"/>
                <w:szCs w:val="18"/>
              </w:rPr>
              <w:t>that Local policy shall be used.</w:t>
            </w:r>
          </w:p>
        </w:tc>
      </w:tr>
      <w:tr w:rsidR="0079464D" w:rsidRPr="000B71E3" w:rsidTr="00A224CC">
        <w:trPr>
          <w:jc w:val="center"/>
        </w:trPr>
        <w:tc>
          <w:tcPr>
            <w:tcW w:w="2090"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t>invokeNefSelection</w:t>
            </w:r>
          </w:p>
        </w:tc>
        <w:tc>
          <w:tcPr>
            <w:tcW w:w="1842"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Pr>
                <w:rFonts w:hint="eastAsia"/>
              </w:rPr>
              <w:t>boolean</w:t>
            </w:r>
          </w:p>
        </w:tc>
        <w:tc>
          <w:tcPr>
            <w:tcW w:w="567"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rPr>
                <w:rFonts w:cs="Arial"/>
                <w:szCs w:val="18"/>
              </w:rPr>
            </w:pPr>
            <w:r>
              <w:rPr>
                <w:rFonts w:cs="Arial"/>
                <w:szCs w:val="18"/>
              </w:rPr>
              <w:t>When present, this IE shall indicate whether to invoke NEF selection for NIDD session:</w:t>
            </w:r>
          </w:p>
          <w:p w:rsidR="00A224CC" w:rsidRDefault="00A224CC" w:rsidP="009F5513">
            <w:pPr>
              <w:pStyle w:val="TAL"/>
              <w:rPr>
                <w:rFonts w:cs="Arial"/>
                <w:szCs w:val="18"/>
              </w:rPr>
            </w:pPr>
            <w:r>
              <w:rPr>
                <w:rFonts w:cs="Arial"/>
                <w:szCs w:val="18"/>
              </w:rPr>
              <w:t>true: to invoke the NEF selection</w:t>
            </w:r>
            <w:r>
              <w:rPr>
                <w:rFonts w:cs="Arial" w:hint="eastAsia"/>
                <w:szCs w:val="18"/>
              </w:rPr>
              <w:t>;</w:t>
            </w:r>
          </w:p>
          <w:p w:rsidR="00A224CC" w:rsidRPr="00A224CC" w:rsidRDefault="00A224CC" w:rsidP="009F5513">
            <w:pPr>
              <w:pStyle w:val="TAL"/>
              <w:rPr>
                <w:rFonts w:cs="Arial"/>
                <w:szCs w:val="18"/>
              </w:rPr>
            </w:pPr>
            <w:r>
              <w:rPr>
                <w:rFonts w:cs="Arial"/>
                <w:szCs w:val="18"/>
              </w:rPr>
              <w:t>false or absent: not to invoke the NEF selection;</w:t>
            </w:r>
          </w:p>
          <w:p w:rsidR="00A224CC" w:rsidRPr="000B71E3" w:rsidRDefault="00A224CC" w:rsidP="009F5513">
            <w:pPr>
              <w:pStyle w:val="TAL"/>
              <w:rPr>
                <w:rFonts w:cs="Arial"/>
                <w:szCs w:val="18"/>
              </w:rPr>
            </w:pPr>
            <w:r w:rsidRPr="000B71E3">
              <w:rPr>
                <w:rFonts w:cs="Arial"/>
                <w:szCs w:val="18"/>
              </w:rPr>
              <w:t>If this attribute is absent it means</w:t>
            </w:r>
            <w:r>
              <w:rPr>
                <w:rFonts w:cs="Arial" w:hint="eastAsia"/>
                <w:szCs w:val="18"/>
              </w:rPr>
              <w:t xml:space="preserve"> </w:t>
            </w:r>
            <w:r>
              <w:rPr>
                <w:rFonts w:cs="Arial"/>
                <w:szCs w:val="18"/>
              </w:rPr>
              <w:t>not to invoke the NEF selection</w:t>
            </w:r>
            <w:r w:rsidRPr="00A224CC">
              <w:rPr>
                <w:rFonts w:cs="Arial"/>
                <w:szCs w:val="18"/>
              </w:rPr>
              <w:t>.</w:t>
            </w:r>
          </w:p>
        </w:tc>
      </w:tr>
      <w:tr w:rsidR="0079464D" w:rsidRPr="000B71E3" w:rsidTr="00A224CC">
        <w:trPr>
          <w:jc w:val="center"/>
        </w:trPr>
        <w:tc>
          <w:tcPr>
            <w:tcW w:w="2090"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sidRPr="007E0751">
              <w:t>niddNefId</w:t>
            </w:r>
          </w:p>
        </w:tc>
        <w:tc>
          <w:tcPr>
            <w:tcW w:w="1842"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sidRPr="001E03D8">
              <w:t>NfInstanceId</w:t>
            </w:r>
          </w:p>
        </w:tc>
        <w:tc>
          <w:tcPr>
            <w:tcW w:w="567" w:type="dxa"/>
            <w:tcBorders>
              <w:top w:val="single" w:sz="4" w:space="0" w:color="auto"/>
              <w:left w:val="single" w:sz="4" w:space="0" w:color="auto"/>
              <w:bottom w:val="single" w:sz="4" w:space="0" w:color="auto"/>
              <w:right w:val="single" w:sz="4" w:space="0" w:color="auto"/>
            </w:tcBorders>
          </w:tcPr>
          <w:p w:rsidR="00A224CC" w:rsidRDefault="00A224CC" w:rsidP="009F5513">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224CC" w:rsidRPr="00A224CC" w:rsidRDefault="00A224CC" w:rsidP="009F5513">
            <w:pPr>
              <w:pStyle w:val="TAL"/>
              <w:rPr>
                <w:rFonts w:cs="Arial"/>
                <w:szCs w:val="18"/>
              </w:rPr>
            </w:pPr>
            <w:r w:rsidRPr="00A224CC">
              <w:rPr>
                <w:rFonts w:cs="Arial"/>
                <w:szCs w:val="18"/>
              </w:rPr>
              <w:t>Indicates the identity of the NEF which is to be selected for this DNN. It is required if "Invoke NEF Selection" indicator is set.</w:t>
            </w:r>
          </w:p>
        </w:tc>
      </w:tr>
      <w:tr w:rsidR="0079464D" w:rsidRPr="000B71E3" w:rsidTr="00A224CC">
        <w:trPr>
          <w:jc w:val="center"/>
        </w:trPr>
        <w:tc>
          <w:tcPr>
            <w:tcW w:w="2090"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pPr>
            <w:r>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rsidR="00A224CC" w:rsidRDefault="00A224CC" w:rsidP="009F551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224CC" w:rsidRPr="00A224CC" w:rsidRDefault="00A224CC" w:rsidP="009F5513">
            <w:pPr>
              <w:pStyle w:val="TAL"/>
              <w:rPr>
                <w:rFonts w:cs="Arial"/>
                <w:szCs w:val="18"/>
              </w:rPr>
            </w:pPr>
            <w:r>
              <w:rPr>
                <w:rFonts w:cs="Arial"/>
                <w:szCs w:val="18"/>
              </w:rPr>
              <w:t>When present, this IE shall indicate</w:t>
            </w:r>
            <w:r w:rsidRPr="00A224CC">
              <w:rPr>
                <w:rFonts w:cs="Arial"/>
                <w:szCs w:val="18"/>
              </w:rPr>
              <w:t xml:space="preserve"> information used for SMF-NEF Connection.</w:t>
            </w:r>
          </w:p>
          <w:p w:rsidR="00A224CC" w:rsidRPr="00A224CC" w:rsidRDefault="00A224CC" w:rsidP="009F5513">
            <w:pPr>
              <w:pStyle w:val="TAL"/>
              <w:rPr>
                <w:rFonts w:cs="Arial"/>
                <w:szCs w:val="18"/>
              </w:rPr>
            </w:pPr>
            <w:r w:rsidRPr="00A224CC">
              <w:rPr>
                <w:rFonts w:cs="Arial"/>
                <w:szCs w:val="18"/>
              </w:rPr>
              <w:t>T</w:t>
            </w:r>
            <w:r w:rsidRPr="00A224CC">
              <w:rPr>
                <w:rFonts w:cs="Arial" w:hint="eastAsia"/>
                <w:szCs w:val="18"/>
              </w:rPr>
              <w:t xml:space="preserve">his attribute </w:t>
            </w:r>
            <w:r w:rsidRPr="00A224CC">
              <w:rPr>
                <w:rFonts w:cs="Arial"/>
                <w:szCs w:val="18"/>
              </w:rPr>
              <w:t>may be</w:t>
            </w:r>
            <w:r w:rsidRPr="00A224CC">
              <w:rPr>
                <w:rFonts w:cs="Arial" w:hint="eastAsia"/>
                <w:szCs w:val="18"/>
              </w:rPr>
              <w:t xml:space="preserve"> present</w:t>
            </w:r>
            <w:r w:rsidRPr="00A224CC">
              <w:rPr>
                <w:rFonts w:cs="Arial"/>
                <w:szCs w:val="18"/>
              </w:rPr>
              <w:t xml:space="preserve"> if "Invoke NEF Selection" indicator is set.</w:t>
            </w:r>
          </w:p>
        </w:tc>
      </w:tr>
    </w:tbl>
    <w:p w:rsidR="0071011D" w:rsidRPr="000B71E3" w:rsidRDefault="0071011D" w:rsidP="0071011D"/>
    <w:p w:rsidR="0071011D" w:rsidRPr="000B71E3" w:rsidRDefault="0071011D" w:rsidP="0071011D">
      <w:pPr>
        <w:pStyle w:val="Heading5"/>
      </w:pPr>
      <w:bookmarkStart w:id="272" w:name="_Toc11338588"/>
      <w:r w:rsidRPr="000B71E3">
        <w:t>6.1.6.2.</w:t>
      </w:r>
      <w:r w:rsidR="00337C9A" w:rsidRPr="000B71E3">
        <w:t>1</w:t>
      </w:r>
      <w:r w:rsidR="00E73737" w:rsidRPr="000B71E3">
        <w:t>0</w:t>
      </w:r>
      <w:r w:rsidRPr="000B71E3">
        <w:tab/>
      </w:r>
      <w:r w:rsidR="00E259FC">
        <w:t>Void</w:t>
      </w:r>
      <w:bookmarkEnd w:id="272"/>
      <w:r w:rsidRPr="000B71E3">
        <w:t xml:space="preserve"> </w:t>
      </w:r>
    </w:p>
    <w:p w:rsidR="0071011D" w:rsidRPr="000B71E3" w:rsidRDefault="0071011D" w:rsidP="0071011D">
      <w:pPr>
        <w:pStyle w:val="Heading5"/>
      </w:pPr>
      <w:bookmarkStart w:id="273" w:name="_Toc11338589"/>
      <w:r w:rsidRPr="000B71E3">
        <w:t>6.1.6.2.</w:t>
      </w:r>
      <w:r w:rsidR="00337C9A" w:rsidRPr="000B71E3">
        <w:t>1</w:t>
      </w:r>
      <w:r w:rsidR="00E73737" w:rsidRPr="000B71E3">
        <w:t>1</w:t>
      </w:r>
      <w:r w:rsidRPr="000B71E3">
        <w:tab/>
        <w:t xml:space="preserve">Type: </w:t>
      </w:r>
      <w:r w:rsidR="000A26C2" w:rsidRPr="000B71E3">
        <w:t>Pdu</w:t>
      </w:r>
      <w:r w:rsidRPr="000B71E3">
        <w:t>SessionTypes</w:t>
      </w:r>
      <w:bookmarkEnd w:id="273"/>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74" w:name="_Toc11338590"/>
      <w:r w:rsidRPr="000B71E3">
        <w:lastRenderedPageBreak/>
        <w:t>6.1.6.2.</w:t>
      </w:r>
      <w:r w:rsidR="00337C9A" w:rsidRPr="000B71E3">
        <w:t>1</w:t>
      </w:r>
      <w:r w:rsidR="00E73737" w:rsidRPr="000B71E3">
        <w:t>2</w:t>
      </w:r>
      <w:r w:rsidRPr="000B71E3">
        <w:tab/>
        <w:t>Type: SscModes</w:t>
      </w:r>
      <w:bookmarkEnd w:id="274"/>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75" w:name="_Toc11338591"/>
      <w:r w:rsidRPr="000B71E3">
        <w:t>6.1.6.2.</w:t>
      </w:r>
      <w:r w:rsidR="00812768" w:rsidRPr="000B71E3">
        <w:t>13</w:t>
      </w:r>
      <w:r w:rsidRPr="000B71E3">
        <w:tab/>
        <w:t>Type: SmsSubscriptionData</w:t>
      </w:r>
      <w:bookmarkEnd w:id="275"/>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76" w:name="_Toc11338592"/>
      <w:r w:rsidRPr="000B71E3">
        <w:t>6.1.6.2.</w:t>
      </w:r>
      <w:r w:rsidR="003B34DE" w:rsidRPr="000B71E3">
        <w:t>1</w:t>
      </w:r>
      <w:r w:rsidR="00812768" w:rsidRPr="000B71E3">
        <w:t>4</w:t>
      </w:r>
      <w:r w:rsidRPr="000B71E3">
        <w:tab/>
        <w:t>Type: SmsManagementSubscriptionData</w:t>
      </w:r>
      <w:bookmarkEnd w:id="276"/>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AE1E3F"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AE1E3F" w:rsidRPr="000B71E3" w:rsidRDefault="00AE1E3F" w:rsidP="009F5513">
            <w:pPr>
              <w:pStyle w:val="TAL"/>
              <w:rPr>
                <w:lang w:eastAsia="zh-CN"/>
              </w:rPr>
            </w:pPr>
            <w:r>
              <w:t>traceData</w:t>
            </w:r>
          </w:p>
        </w:tc>
        <w:tc>
          <w:tcPr>
            <w:tcW w:w="1559" w:type="dxa"/>
            <w:tcBorders>
              <w:top w:val="single" w:sz="4" w:space="0" w:color="auto"/>
              <w:left w:val="single" w:sz="4" w:space="0" w:color="auto"/>
              <w:bottom w:val="single" w:sz="4" w:space="0" w:color="auto"/>
              <w:right w:val="single" w:sz="4" w:space="0" w:color="auto"/>
            </w:tcBorders>
          </w:tcPr>
          <w:p w:rsidR="00AE1E3F" w:rsidRPr="000B71E3" w:rsidRDefault="00AE1E3F" w:rsidP="009F5513">
            <w:pPr>
              <w:pStyle w:val="TAL"/>
              <w:rPr>
                <w:lang w:eastAsia="zh-CN"/>
              </w:rPr>
            </w:pPr>
            <w:r>
              <w:t>TraceData</w:t>
            </w:r>
          </w:p>
        </w:tc>
        <w:tc>
          <w:tcPr>
            <w:tcW w:w="425" w:type="dxa"/>
            <w:tcBorders>
              <w:top w:val="single" w:sz="4" w:space="0" w:color="auto"/>
              <w:left w:val="single" w:sz="4" w:space="0" w:color="auto"/>
              <w:bottom w:val="single" w:sz="4" w:space="0" w:color="auto"/>
              <w:right w:val="single" w:sz="4" w:space="0" w:color="auto"/>
            </w:tcBorders>
          </w:tcPr>
          <w:p w:rsidR="00AE1E3F" w:rsidRPr="000B71E3" w:rsidRDefault="00AE1E3F" w:rsidP="009F551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E1E3F" w:rsidRPr="000B71E3" w:rsidRDefault="00AE1E3F" w:rsidP="009F551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E1E3F" w:rsidRPr="000B71E3" w:rsidRDefault="00AE1E3F" w:rsidP="009F5513">
            <w:pPr>
              <w:pStyle w:val="TAL"/>
              <w:rPr>
                <w:lang w:eastAsia="zh-CN"/>
              </w:rPr>
            </w:pPr>
            <w:r>
              <w:rPr>
                <w:rFonts w:cs="Arial"/>
                <w:szCs w:val="18"/>
              </w:rPr>
              <w:t xml:space="preserve">Trace requirements about the UE, </w:t>
            </w:r>
            <w:r>
              <w:rPr>
                <w:noProof/>
              </w:rPr>
              <w:t>only sent to SMSF in HPLMN</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xml:space="preserve">. Shall be present if mtSmsSubscribed and/or moSmsSubscribed </w:t>
            </w:r>
            <w:r w:rsidR="00AE1E3F">
              <w:rPr>
                <w:lang w:eastAsia="ko-KR"/>
              </w:rPr>
              <w:t xml:space="preserve">and/or traceData </w:t>
            </w:r>
            <w:r w:rsidR="009D6549">
              <w:rPr>
                <w:lang w:eastAsia="ko-KR"/>
              </w:rPr>
              <w:t>are absent.</w:t>
            </w:r>
          </w:p>
        </w:tc>
      </w:tr>
    </w:tbl>
    <w:p w:rsidR="00A130B6" w:rsidRPr="000B71E3" w:rsidRDefault="00A130B6" w:rsidP="00A130B6"/>
    <w:p w:rsidR="00805C68" w:rsidRPr="000B71E3" w:rsidRDefault="00805C68" w:rsidP="00805C68">
      <w:pPr>
        <w:pStyle w:val="Heading5"/>
      </w:pPr>
      <w:bookmarkStart w:id="277" w:name="_Toc11338593"/>
      <w:r w:rsidRPr="000B71E3">
        <w:lastRenderedPageBreak/>
        <w:t>6.1.6.2.</w:t>
      </w:r>
      <w:r w:rsidR="005272CD" w:rsidRPr="000B71E3">
        <w:t>1</w:t>
      </w:r>
      <w:r w:rsidR="00812768" w:rsidRPr="000B71E3">
        <w:t>5</w:t>
      </w:r>
      <w:r w:rsidRPr="000B71E3">
        <w:tab/>
        <w:t>Type: SubscriptionDataSets</w:t>
      </w:r>
      <w:bookmarkEnd w:id="277"/>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78" w:name="_Toc11338594"/>
      <w:r w:rsidRPr="000B71E3">
        <w:t>6.1.6.2.</w:t>
      </w:r>
      <w:r w:rsidR="00812768" w:rsidRPr="000B71E3">
        <w:t>16</w:t>
      </w:r>
      <w:r w:rsidRPr="000B71E3">
        <w:tab/>
        <w:t>Type: UeContextInSmfData</w:t>
      </w:r>
      <w:bookmarkEnd w:id="278"/>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EC75F7">
              <w:rPr>
                <w:rFonts w:cs="Arial"/>
                <w:szCs w:val="18"/>
              </w:rPr>
              <w:t>clause</w:t>
            </w:r>
            <w:r w:rsidR="000162FA">
              <w:rPr>
                <w:rFonts w:cs="Arial"/>
                <w:szCs w:val="18"/>
              </w:rPr>
              <w:t xml:space="preserv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rsidTr="00841E1E">
        <w:trPr>
          <w:jc w:val="center"/>
        </w:trPr>
        <w:tc>
          <w:tcPr>
            <w:tcW w:w="1948"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Information about emergency session</w:t>
            </w:r>
          </w:p>
        </w:tc>
      </w:tr>
    </w:tbl>
    <w:p w:rsidR="002A7740" w:rsidRPr="000B71E3" w:rsidRDefault="002A7740" w:rsidP="002A7740"/>
    <w:p w:rsidR="002A7740" w:rsidRPr="000B71E3" w:rsidRDefault="002A7740" w:rsidP="002A7740">
      <w:pPr>
        <w:pStyle w:val="Heading5"/>
      </w:pPr>
      <w:bookmarkStart w:id="279" w:name="_Toc11338595"/>
      <w:r w:rsidRPr="000B71E3">
        <w:t>6.1.6.2.</w:t>
      </w:r>
      <w:r w:rsidR="00812768" w:rsidRPr="000B71E3">
        <w:t>17</w:t>
      </w:r>
      <w:r w:rsidRPr="000B71E3">
        <w:tab/>
        <w:t>Type: PduSession</w:t>
      </w:r>
      <w:bookmarkEnd w:id="279"/>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80" w:name="_Toc11338596"/>
      <w:r w:rsidRPr="000B71E3">
        <w:t>6.1.6.2.</w:t>
      </w:r>
      <w:r w:rsidR="00812768" w:rsidRPr="000B71E3">
        <w:t>18</w:t>
      </w:r>
      <w:r w:rsidRPr="000B71E3">
        <w:tab/>
        <w:t>Type: IdTranslationResult</w:t>
      </w:r>
      <w:bookmarkEnd w:id="280"/>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81" w:name="_Toc11338597"/>
      <w:r w:rsidRPr="000B71E3">
        <w:lastRenderedPageBreak/>
        <w:t>6.1.6.2.</w:t>
      </w:r>
      <w:r w:rsidR="00812768" w:rsidRPr="000B71E3">
        <w:t>19</w:t>
      </w:r>
      <w:r w:rsidRPr="000B71E3">
        <w:tab/>
      </w:r>
      <w:r w:rsidR="008502AD" w:rsidRPr="000B71E3">
        <w:t>Void</w:t>
      </w:r>
      <w:bookmarkEnd w:id="281"/>
    </w:p>
    <w:p w:rsidR="00C76652" w:rsidRPr="000B71E3" w:rsidRDefault="00C76652" w:rsidP="00C76652">
      <w:pPr>
        <w:pStyle w:val="Heading5"/>
      </w:pPr>
      <w:bookmarkStart w:id="282" w:name="_Toc11338598"/>
      <w:r w:rsidRPr="000B71E3">
        <w:t>6.1.6.2.</w:t>
      </w:r>
      <w:r w:rsidR="00812768" w:rsidRPr="000B71E3">
        <w:t>20</w:t>
      </w:r>
      <w:r w:rsidRPr="000B71E3">
        <w:tab/>
      </w:r>
      <w:r w:rsidR="008502AD" w:rsidRPr="000B71E3">
        <w:t>Void</w:t>
      </w:r>
      <w:bookmarkEnd w:id="282"/>
    </w:p>
    <w:p w:rsidR="00207B40" w:rsidRPr="000B71E3" w:rsidRDefault="00207B40" w:rsidP="00207B40">
      <w:pPr>
        <w:pStyle w:val="Heading5"/>
      </w:pPr>
      <w:bookmarkStart w:id="283" w:name="_Toc11338599"/>
      <w:r w:rsidRPr="000B71E3">
        <w:t>6.1.6.2.21</w:t>
      </w:r>
      <w:r w:rsidRPr="000B71E3">
        <w:tab/>
        <w:t>Type: ModificationNotification</w:t>
      </w:r>
      <w:bookmarkEnd w:id="283"/>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84" w:name="_Toc11338600"/>
      <w:r w:rsidRPr="000B71E3">
        <w:t>6.1.6.2.</w:t>
      </w:r>
      <w:r w:rsidR="00630A27" w:rsidRPr="000B71E3">
        <w:t>2</w:t>
      </w:r>
      <w:r w:rsidR="006D2961" w:rsidRPr="000B71E3">
        <w:t>2</w:t>
      </w:r>
      <w:r w:rsidRPr="000B71E3">
        <w:tab/>
        <w:t>Type: IpAddress</w:t>
      </w:r>
      <w:bookmarkEnd w:id="284"/>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85" w:name="_Toc11338601"/>
      <w:r w:rsidRPr="000B71E3">
        <w:t>6.1.6.2.</w:t>
      </w:r>
      <w:r w:rsidR="002714BA" w:rsidRPr="000B71E3">
        <w:t>23</w:t>
      </w:r>
      <w:r w:rsidRPr="000B71E3">
        <w:tab/>
        <w:t>Type: UeContextInSmsfData</w:t>
      </w:r>
      <w:bookmarkEnd w:id="285"/>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86" w:name="_Toc11338602"/>
      <w:r w:rsidRPr="000B71E3">
        <w:t>6.1.6.2.</w:t>
      </w:r>
      <w:r w:rsidR="00AA7369" w:rsidRPr="000B71E3">
        <w:t>24</w:t>
      </w:r>
      <w:r w:rsidRPr="000B71E3">
        <w:tab/>
        <w:t>Type: SmsfInfo</w:t>
      </w:r>
      <w:bookmarkEnd w:id="286"/>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87" w:name="_Toc11338603"/>
      <w:r w:rsidRPr="000B71E3">
        <w:t>6.1.6.2.</w:t>
      </w:r>
      <w:r w:rsidR="0018782A" w:rsidRPr="000B71E3">
        <w:t>25</w:t>
      </w:r>
      <w:r w:rsidRPr="000B71E3">
        <w:tab/>
        <w:t>Type: AcknowledgeInfo</w:t>
      </w:r>
      <w:bookmarkEnd w:id="287"/>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rsidR="00242614" w:rsidRPr="000B71E3" w:rsidRDefault="00242614" w:rsidP="00242614">
      <w:pPr>
        <w:pStyle w:val="B1"/>
        <w:ind w:left="0" w:firstLine="0"/>
      </w:pPr>
    </w:p>
    <w:p w:rsidR="00242614" w:rsidRPr="000B71E3" w:rsidRDefault="00242614" w:rsidP="00242614">
      <w:pPr>
        <w:pStyle w:val="Heading5"/>
      </w:pPr>
      <w:bookmarkStart w:id="288" w:name="_Toc11338604"/>
      <w:r w:rsidRPr="000B71E3">
        <w:lastRenderedPageBreak/>
        <w:t>6.1.6.2.</w:t>
      </w:r>
      <w:r w:rsidR="0018782A" w:rsidRPr="000B71E3">
        <w:t>26</w:t>
      </w:r>
      <w:r w:rsidRPr="000B71E3">
        <w:tab/>
        <w:t>Type: SorInfo</w:t>
      </w:r>
      <w:bookmarkEnd w:id="288"/>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rsidTr="00535FE9">
        <w:trPr>
          <w:jc w:val="center"/>
        </w:trPr>
        <w:tc>
          <w:tcPr>
            <w:tcW w:w="2090" w:type="dxa"/>
            <w:tcBorders>
              <w:top w:val="single" w:sz="4" w:space="0" w:color="auto"/>
              <w:left w:val="single" w:sz="4" w:space="0" w:color="auto"/>
              <w:bottom w:val="single" w:sz="4" w:space="0" w:color="auto"/>
              <w:right w:val="single" w:sz="4" w:space="0" w:color="auto"/>
            </w:tcBorders>
          </w:tcPr>
          <w:p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rsidR="00242614" w:rsidRPr="000B71E3" w:rsidRDefault="00242614" w:rsidP="00242614"/>
    <w:p w:rsidR="0096523E" w:rsidRPr="000B71E3" w:rsidRDefault="0096523E" w:rsidP="0096523E">
      <w:pPr>
        <w:pStyle w:val="Heading5"/>
      </w:pPr>
      <w:bookmarkStart w:id="289" w:name="_Toc11338605"/>
      <w:bookmarkStart w:id="290" w:name="_Hlk517692756"/>
      <w:r w:rsidRPr="000B71E3">
        <w:t>6.1.6.2.</w:t>
      </w:r>
      <w:r w:rsidR="003D09DE" w:rsidRPr="000B71E3">
        <w:t>27</w:t>
      </w:r>
      <w:r w:rsidRPr="000B71E3">
        <w:tab/>
        <w:t>Type: SharedData</w:t>
      </w:r>
      <w:bookmarkEnd w:id="289"/>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96523E" w:rsidP="007D0E2A">
            <w:pPr>
              <w:pStyle w:val="TAN"/>
            </w:pPr>
          </w:p>
        </w:tc>
      </w:tr>
    </w:tbl>
    <w:p w:rsidR="0096523E" w:rsidRPr="000B71E3" w:rsidRDefault="0096523E" w:rsidP="0096523E"/>
    <w:p w:rsidR="00294578" w:rsidRPr="000B71E3" w:rsidRDefault="00294578" w:rsidP="00294578">
      <w:pPr>
        <w:pStyle w:val="Heading5"/>
      </w:pPr>
      <w:bookmarkStart w:id="291" w:name="_Toc11338606"/>
      <w:bookmarkEnd w:id="290"/>
      <w:r w:rsidRPr="000B71E3">
        <w:t>6.1.6.2.</w:t>
      </w:r>
      <w:r w:rsidR="00F27A75" w:rsidRPr="000B71E3">
        <w:t>28</w:t>
      </w:r>
      <w:r w:rsidRPr="000B71E3">
        <w:tab/>
        <w:t>Type: PgwInfo</w:t>
      </w:r>
      <w:bookmarkEnd w:id="291"/>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bookmarkStart w:id="292" w:name="_Toc11338607"/>
      <w:r>
        <w:lastRenderedPageBreak/>
        <w:t>6.1.6.2.</w:t>
      </w:r>
      <w:r w:rsidR="00EF0D30">
        <w:t>29</w:t>
      </w:r>
      <w:r>
        <w:tab/>
        <w:t>Type: TraceDataResponse</w:t>
      </w:r>
      <w:bookmarkEnd w:id="292"/>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bookmarkStart w:id="293" w:name="_Toc11338608"/>
      <w:r>
        <w:t>6.1</w:t>
      </w:r>
      <w:r w:rsidRPr="000B71E3">
        <w:t>.6.2.</w:t>
      </w:r>
      <w:r w:rsidR="002C4B30">
        <w:t>30</w:t>
      </w:r>
      <w:r w:rsidRPr="000B71E3">
        <w:tab/>
        <w:t xml:space="preserve">Type: </w:t>
      </w:r>
      <w:r>
        <w:t>SteeringContainer</w:t>
      </w:r>
      <w:bookmarkEnd w:id="293"/>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DB1115" w:rsidRPr="000B71E3" w:rsidRDefault="00DB1115" w:rsidP="00DB1115">
      <w:pPr>
        <w:pStyle w:val="Heading5"/>
      </w:pPr>
      <w:bookmarkStart w:id="294" w:name="_Toc11338609"/>
      <w:r w:rsidRPr="000B71E3">
        <w:t>6.1.6.2.</w:t>
      </w:r>
      <w:r w:rsidR="004B054D">
        <w:t>31</w:t>
      </w:r>
      <w:r w:rsidRPr="000B71E3">
        <w:tab/>
        <w:t>Type: SdmSubs</w:t>
      </w:r>
      <w:r>
        <w:t>Modification</w:t>
      </w:r>
      <w:bookmarkEnd w:id="294"/>
      <w:r w:rsidRPr="000B71E3">
        <w:t xml:space="preserve"> </w:t>
      </w:r>
    </w:p>
    <w:p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rPr>
                <w:rFonts w:cs="Arial"/>
                <w:szCs w:val="18"/>
              </w:rPr>
            </w:pPr>
            <w:r w:rsidRPr="000B71E3">
              <w:rPr>
                <w:rFonts w:cs="Arial"/>
                <w:szCs w:val="18"/>
              </w:rPr>
              <w:t>Description</w:t>
            </w:r>
          </w:p>
        </w:tc>
      </w:tr>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rsidTr="004E77D5">
        <w:trPr>
          <w:jc w:val="center"/>
        </w:trPr>
        <w:tc>
          <w:tcPr>
            <w:tcW w:w="2090"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rPr>
                <w:rFonts w:cs="Arial"/>
                <w:szCs w:val="18"/>
              </w:rPr>
            </w:pPr>
            <w:r>
              <w:rPr>
                <w:rFonts w:cs="Arial" w:hint="eastAsia"/>
                <w:szCs w:val="18"/>
              </w:rPr>
              <w:t>If present, indicates the updated resources URIs to be monitored.</w:t>
            </w:r>
          </w:p>
        </w:tc>
      </w:tr>
    </w:tbl>
    <w:p w:rsidR="00A521A6" w:rsidRDefault="00A521A6" w:rsidP="00A521A6"/>
    <w:p w:rsidR="00841E1E" w:rsidRPr="000B71E3" w:rsidRDefault="00841E1E" w:rsidP="00841E1E">
      <w:pPr>
        <w:pStyle w:val="Heading5"/>
      </w:pPr>
      <w:bookmarkStart w:id="295" w:name="_Toc11338610"/>
      <w:r w:rsidRPr="000B71E3">
        <w:t>6.1.6.2.</w:t>
      </w:r>
      <w:r w:rsidR="00983736">
        <w:t>32</w:t>
      </w:r>
      <w:r w:rsidRPr="000B71E3">
        <w:tab/>
        <w:t xml:space="preserve">Type: </w:t>
      </w:r>
      <w:r>
        <w:t>Emergency</w:t>
      </w:r>
      <w:r w:rsidRPr="000B71E3">
        <w:t>Info</w:t>
      </w:r>
      <w:bookmarkEnd w:id="295"/>
      <w:r w:rsidRPr="000B71E3">
        <w:t xml:space="preserve"> </w:t>
      </w:r>
    </w:p>
    <w:p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rPr>
                <w:rFonts w:cs="Arial"/>
                <w:szCs w:val="18"/>
              </w:rPr>
            </w:pPr>
            <w:r w:rsidRPr="000B71E3">
              <w:rPr>
                <w:rFonts w:cs="Arial"/>
                <w:szCs w:val="18"/>
              </w:rPr>
              <w:t>Description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rsidR="00841E1E" w:rsidRPr="000B71E3" w:rsidRDefault="00841E1E" w:rsidP="00841E1E"/>
    <w:p w:rsidR="00B62BA9" w:rsidRPr="000B71E3" w:rsidRDefault="00B62BA9" w:rsidP="00B62BA9">
      <w:pPr>
        <w:pStyle w:val="Heading5"/>
      </w:pPr>
      <w:bookmarkStart w:id="296" w:name="_Toc11338611"/>
      <w:r w:rsidRPr="000B71E3">
        <w:lastRenderedPageBreak/>
        <w:t>6.1.6.2.</w:t>
      </w:r>
      <w:r w:rsidR="00CE6B0C">
        <w:t>33</w:t>
      </w:r>
      <w:r w:rsidRPr="000B71E3">
        <w:tab/>
        <w:t xml:space="preserve">Type: </w:t>
      </w:r>
      <w:r>
        <w:rPr>
          <w:rFonts w:hint="eastAsia"/>
          <w:lang w:eastAsia="zh-CN"/>
        </w:rPr>
        <w:t>Upu</w:t>
      </w:r>
      <w:r w:rsidRPr="000B71E3">
        <w:t>Info</w:t>
      </w:r>
      <w:bookmarkEnd w:id="296"/>
    </w:p>
    <w:p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rPr>
                <w:rFonts w:cs="Arial"/>
                <w:szCs w:val="18"/>
              </w:rPr>
            </w:pPr>
            <w:r w:rsidRPr="000B71E3">
              <w:rPr>
                <w:rFonts w:cs="Arial"/>
                <w:szCs w:val="18"/>
              </w:rPr>
              <w:t>Description</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pPr>
            <w:r w:rsidRPr="00544965">
              <w:t>0..</w:t>
            </w:r>
            <w:r w:rsidRPr="000B71E3">
              <w:t>1</w:t>
            </w:r>
          </w:p>
          <w:p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rsidR="00B62BA9" w:rsidRPr="005A16FA" w:rsidRDefault="00B62BA9" w:rsidP="00B62BA9">
      <w:pPr>
        <w:pStyle w:val="B1"/>
        <w:ind w:left="0" w:firstLine="0"/>
        <w:rPr>
          <w:lang w:eastAsia="zh-CN"/>
        </w:rPr>
      </w:pPr>
    </w:p>
    <w:p w:rsidR="00B02F80" w:rsidRPr="000B71E3" w:rsidRDefault="00B02F80" w:rsidP="00B02F80">
      <w:pPr>
        <w:pStyle w:val="Heading5"/>
      </w:pPr>
      <w:bookmarkStart w:id="297" w:name="_Toc11338612"/>
      <w:r w:rsidRPr="000B71E3">
        <w:t>6.1.6.2.</w:t>
      </w:r>
      <w:r w:rsidR="00D86DCA">
        <w:t>34</w:t>
      </w:r>
      <w:r w:rsidRPr="000B71E3">
        <w:tab/>
        <w:t xml:space="preserve">Type: </w:t>
      </w:r>
      <w:r>
        <w:rPr>
          <w:lang w:eastAsia="zh-CN"/>
        </w:rPr>
        <w:t>GroupIdentifiers</w:t>
      </w:r>
      <w:bookmarkEnd w:id="297"/>
    </w:p>
    <w:p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rPr>
                <w:rFonts w:cs="Arial"/>
                <w:szCs w:val="18"/>
              </w:rPr>
            </w:pPr>
            <w:r w:rsidRPr="000B71E3">
              <w:rPr>
                <w:rFonts w:cs="Arial"/>
                <w:szCs w:val="18"/>
              </w:rPr>
              <w:t>Description</w:t>
            </w:r>
          </w:p>
        </w:tc>
      </w:tr>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tcPr>
          <w:p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rsidR="00B02F80" w:rsidRDefault="00B02F80" w:rsidP="00B02F80"/>
    <w:p w:rsidR="00A224CC" w:rsidRPr="000B71E3" w:rsidRDefault="00A224CC" w:rsidP="00A224CC">
      <w:pPr>
        <w:pStyle w:val="Heading5"/>
      </w:pPr>
      <w:bookmarkStart w:id="298" w:name="_Toc11338613"/>
      <w:r w:rsidRPr="000B71E3">
        <w:t>6.1.6.2.</w:t>
      </w:r>
      <w:r>
        <w:t>35</w:t>
      </w:r>
      <w:r w:rsidRPr="000B71E3">
        <w:tab/>
        <w:t xml:space="preserve">Type: </w:t>
      </w:r>
      <w:r>
        <w:rPr>
          <w:rFonts w:hint="eastAsia"/>
          <w:lang w:eastAsia="zh-CN"/>
        </w:rPr>
        <w:t>NiddInformation</w:t>
      </w:r>
      <w:bookmarkEnd w:id="298"/>
    </w:p>
    <w:p w:rsidR="00A224CC" w:rsidRPr="000B71E3" w:rsidRDefault="00A224CC" w:rsidP="00A224CC">
      <w:pPr>
        <w:pStyle w:val="TH"/>
        <w:outlineLvl w:val="0"/>
      </w:pPr>
      <w:r w:rsidRPr="000B71E3">
        <w:rPr>
          <w:noProof/>
        </w:rPr>
        <w:t>Table </w:t>
      </w:r>
      <w:r w:rsidRPr="000B71E3">
        <w:t>6.1.6.2.</w:t>
      </w:r>
      <w:r>
        <w:t>35</w:t>
      </w:r>
      <w:r w:rsidRPr="000B71E3">
        <w:t xml:space="preserve">-1: </w:t>
      </w:r>
      <w:r>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A224CC"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224CC" w:rsidRPr="000B71E3" w:rsidRDefault="00A224CC" w:rsidP="009F551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A224CC" w:rsidRPr="000B71E3" w:rsidRDefault="00A224CC" w:rsidP="009F551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A224CC" w:rsidRPr="000B71E3" w:rsidRDefault="00A224CC" w:rsidP="009F551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224CC" w:rsidRPr="000B71E3" w:rsidRDefault="00A224CC" w:rsidP="009F551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A224CC" w:rsidRPr="000B71E3" w:rsidRDefault="00A224CC" w:rsidP="009F5513">
            <w:pPr>
              <w:pStyle w:val="TAH"/>
              <w:rPr>
                <w:rFonts w:cs="Arial"/>
                <w:szCs w:val="18"/>
              </w:rPr>
            </w:pPr>
            <w:r w:rsidRPr="000B71E3">
              <w:rPr>
                <w:rFonts w:cs="Arial"/>
                <w:szCs w:val="18"/>
              </w:rPr>
              <w:t>Description</w:t>
            </w:r>
          </w:p>
        </w:tc>
      </w:tr>
      <w:tr w:rsidR="00A224CC"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A224CC" w:rsidRDefault="00A224CC" w:rsidP="009F5513">
            <w:pPr>
              <w:pStyle w:val="TAL"/>
              <w:rPr>
                <w:lang w:eastAsia="zh-CN"/>
              </w:rPr>
            </w:pPr>
            <w:r w:rsidRPr="000B71E3">
              <w:t>afInstanceId</w:t>
            </w:r>
          </w:p>
        </w:tc>
        <w:tc>
          <w:tcPr>
            <w:tcW w:w="1842"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224CC" w:rsidRPr="00261FF0" w:rsidRDefault="00A224CC" w:rsidP="009F5513">
            <w:pPr>
              <w:pStyle w:val="TAC"/>
              <w:rPr>
                <w:lang w:eastAsia="zh-CN"/>
              </w:rPr>
            </w:pPr>
            <w:r w:rsidRPr="00261FF0">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A224CC" w:rsidRPr="00261FF0" w:rsidRDefault="00A224CC" w:rsidP="009F5513">
            <w:pPr>
              <w:pStyle w:val="TAL"/>
            </w:pPr>
            <w:r w:rsidRPr="00261FF0">
              <w:t>1</w:t>
            </w:r>
          </w:p>
        </w:tc>
        <w:tc>
          <w:tcPr>
            <w:tcW w:w="3934"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spacing w:afterLines="50" w:after="120"/>
              <w:rPr>
                <w:rFonts w:cs="Arial"/>
                <w:szCs w:val="18"/>
              </w:rPr>
            </w:pPr>
            <w:r w:rsidRPr="000B71E3">
              <w:rPr>
                <w:rFonts w:cs="Arial"/>
                <w:szCs w:val="18"/>
              </w:rPr>
              <w:t>NF Instance Id of the originating AF</w:t>
            </w:r>
            <w:r>
              <w:rPr>
                <w:rFonts w:cs="Arial" w:hint="eastAsia"/>
                <w:szCs w:val="18"/>
                <w:lang w:eastAsia="zh-CN"/>
              </w:rPr>
              <w:t>.</w:t>
            </w:r>
          </w:p>
        </w:tc>
      </w:tr>
      <w:tr w:rsidR="00A224CC"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Pr>
                <w:rFonts w:hint="eastAsia"/>
                <w:lang w:eastAsia="zh-CN"/>
              </w:rPr>
              <w:t>g</w:t>
            </w:r>
            <w:r w:rsidRPr="000B71E3">
              <w:t>psi</w:t>
            </w:r>
          </w:p>
        </w:tc>
        <w:tc>
          <w:tcPr>
            <w:tcW w:w="1842"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224CC" w:rsidRPr="000B71E3" w:rsidRDefault="00A224CC" w:rsidP="009F5513">
            <w:pPr>
              <w:pStyle w:val="TAL"/>
            </w:pPr>
            <w:r w:rsidRPr="00BD46FD">
              <w:t>0..1</w:t>
            </w:r>
          </w:p>
        </w:tc>
        <w:tc>
          <w:tcPr>
            <w:tcW w:w="3934" w:type="dxa"/>
            <w:tcBorders>
              <w:top w:val="single" w:sz="4" w:space="0" w:color="auto"/>
              <w:left w:val="single" w:sz="4" w:space="0" w:color="auto"/>
              <w:bottom w:val="single" w:sz="4" w:space="0" w:color="auto"/>
              <w:right w:val="single" w:sz="4" w:space="0" w:color="auto"/>
            </w:tcBorders>
          </w:tcPr>
          <w:p w:rsidR="00A224CC" w:rsidRDefault="00A224CC" w:rsidP="004E3494">
            <w:pPr>
              <w:pStyle w:val="TAL"/>
              <w:spacing w:afterLines="50" w:after="120"/>
              <w:rPr>
                <w:rFonts w:cs="Arial"/>
                <w:noProof/>
                <w:szCs w:val="18"/>
                <w:lang w:eastAsia="zh-CN"/>
              </w:rPr>
            </w:pPr>
            <w:r w:rsidRPr="000B71E3">
              <w:rPr>
                <w:rFonts w:cs="Arial"/>
                <w:szCs w:val="18"/>
              </w:rPr>
              <w:t>Generic Public Subscription Identifier</w:t>
            </w:r>
          </w:p>
        </w:tc>
      </w:tr>
    </w:tbl>
    <w:p w:rsidR="00A224CC" w:rsidRDefault="00A224CC" w:rsidP="00A224CC">
      <w:pPr>
        <w:rPr>
          <w:noProof/>
          <w:lang w:eastAsia="zh-CN"/>
        </w:rPr>
      </w:pPr>
    </w:p>
    <w:p w:rsidR="00B44433" w:rsidRPr="000B71E3" w:rsidRDefault="00087ED8" w:rsidP="000E77D4">
      <w:pPr>
        <w:pStyle w:val="Heading4"/>
        <w:rPr>
          <w:lang w:val="en-US"/>
        </w:rPr>
      </w:pPr>
      <w:bookmarkStart w:id="299" w:name="_Toc11338614"/>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99"/>
    </w:p>
    <w:p w:rsidR="00B44433" w:rsidRPr="000B71E3" w:rsidRDefault="00087ED8" w:rsidP="000E77D4">
      <w:pPr>
        <w:pStyle w:val="Heading5"/>
      </w:pPr>
      <w:bookmarkStart w:id="300" w:name="_Toc11338615"/>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300"/>
    </w:p>
    <w:p w:rsidR="00B44433" w:rsidRPr="000B71E3" w:rsidRDefault="00B44433" w:rsidP="00B44433">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B44433" w:rsidRPr="000B71E3" w:rsidRDefault="00087ED8" w:rsidP="000E77D4">
      <w:pPr>
        <w:pStyle w:val="Heading5"/>
      </w:pPr>
      <w:bookmarkStart w:id="301" w:name="_Toc11338616"/>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301"/>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rsidR="00B02F80" w:rsidRDefault="00B02F80" w:rsidP="008C2DB6">
            <w:pPr>
              <w:pStyle w:val="TAL"/>
            </w:pPr>
            <w:r>
              <w:t>String containing a External Group ID.</w:t>
            </w:r>
          </w:p>
          <w:p w:rsidR="00B02F80" w:rsidRPr="00544965" w:rsidRDefault="00B02F80" w:rsidP="008C2DB6">
            <w:pPr>
              <w:pStyle w:val="TAL"/>
            </w:pPr>
            <w:r>
              <w:t>Pattern: "^</w:t>
            </w:r>
            <w:r w:rsidRPr="00A01380">
              <w:t>extgroupid-[^@]+@[^@]+</w:t>
            </w:r>
            <w:r>
              <w:t>$"</w:t>
            </w:r>
          </w:p>
        </w:tc>
      </w:tr>
    </w:tbl>
    <w:p w:rsidR="006C1737" w:rsidRPr="000B71E3" w:rsidRDefault="006C1737" w:rsidP="00B44433"/>
    <w:p w:rsidR="00805C68" w:rsidRPr="000B71E3" w:rsidRDefault="00805C68" w:rsidP="005F1FE3">
      <w:pPr>
        <w:pStyle w:val="Heading5"/>
      </w:pPr>
      <w:bookmarkStart w:id="302" w:name="_Toc11338617"/>
      <w:r w:rsidRPr="000B71E3">
        <w:t>6.1.6.3.</w:t>
      </w:r>
      <w:r w:rsidR="004215AA" w:rsidRPr="000B71E3">
        <w:t>3</w:t>
      </w:r>
      <w:r w:rsidRPr="000B71E3">
        <w:tab/>
        <w:t>Enumeration: DataSet</w:t>
      </w:r>
      <w:r w:rsidR="00207B40" w:rsidRPr="000B71E3">
        <w:t>Name</w:t>
      </w:r>
      <w:bookmarkEnd w:id="302"/>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303" w:name="_Toc11338618"/>
      <w:r w:rsidRPr="000B71E3">
        <w:t>6.1.6.3.</w:t>
      </w:r>
      <w:r w:rsidR="004215AA" w:rsidRPr="000B71E3">
        <w:t>4</w:t>
      </w:r>
      <w:r w:rsidRPr="000B71E3">
        <w:tab/>
      </w:r>
      <w:r w:rsidR="00267AAD" w:rsidRPr="000B71E3">
        <w:t>Void</w:t>
      </w:r>
      <w:bookmarkEnd w:id="303"/>
    </w:p>
    <w:p w:rsidR="00C76652" w:rsidRPr="000B71E3" w:rsidRDefault="00C76652" w:rsidP="00C76652">
      <w:pPr>
        <w:pStyle w:val="Heading5"/>
      </w:pPr>
      <w:bookmarkStart w:id="304" w:name="_Toc11338619"/>
      <w:r w:rsidRPr="000B71E3">
        <w:t>6.1.6.3.</w:t>
      </w:r>
      <w:r w:rsidR="004215AA" w:rsidRPr="000B71E3">
        <w:t>5</w:t>
      </w:r>
      <w:r w:rsidRPr="000B71E3">
        <w:tab/>
      </w:r>
      <w:r w:rsidR="008502AD" w:rsidRPr="000B71E3">
        <w:t>Void</w:t>
      </w:r>
      <w:bookmarkEnd w:id="304"/>
    </w:p>
    <w:p w:rsidR="00630A27" w:rsidRPr="000B71E3" w:rsidRDefault="00630A27" w:rsidP="00630A27">
      <w:pPr>
        <w:pStyle w:val="Heading5"/>
      </w:pPr>
      <w:bookmarkStart w:id="305" w:name="_Toc11338620"/>
      <w:r w:rsidRPr="000B71E3">
        <w:t>6.1.6.3.6</w:t>
      </w:r>
      <w:r w:rsidRPr="000B71E3">
        <w:tab/>
      </w:r>
      <w:r w:rsidR="008502AD" w:rsidRPr="000B71E3">
        <w:t>Void</w:t>
      </w:r>
      <w:bookmarkEnd w:id="305"/>
    </w:p>
    <w:p w:rsidR="00630A27" w:rsidRPr="000B71E3" w:rsidRDefault="00630A27" w:rsidP="00C76652">
      <w:pPr>
        <w:rPr>
          <w:lang w:val="en-US"/>
        </w:rPr>
      </w:pPr>
    </w:p>
    <w:p w:rsidR="00211379" w:rsidRPr="000B71E3" w:rsidRDefault="00211379" w:rsidP="00211379">
      <w:pPr>
        <w:pStyle w:val="Heading5"/>
      </w:pPr>
      <w:bookmarkStart w:id="306" w:name="_Toc11338621"/>
      <w:r w:rsidRPr="000B71E3">
        <w:t>6.1.6.3.</w:t>
      </w:r>
      <w:r w:rsidR="00A224CC">
        <w:t>7</w:t>
      </w:r>
      <w:r w:rsidRPr="000B71E3">
        <w:tab/>
        <w:t xml:space="preserve">Enumeration: </w:t>
      </w:r>
      <w:r w:rsidRPr="004117F5">
        <w:rPr>
          <w:rFonts w:hint="eastAsia"/>
          <w:lang w:eastAsia="zh-CN"/>
        </w:rPr>
        <w:t>PduS</w:t>
      </w:r>
      <w:r>
        <w:rPr>
          <w:lang w:eastAsia="zh-CN"/>
        </w:rPr>
        <w:t>ession</w:t>
      </w:r>
      <w:r w:rsidRPr="004117F5">
        <w:rPr>
          <w:rFonts w:hint="eastAsia"/>
          <w:lang w:eastAsia="zh-CN"/>
        </w:rPr>
        <w:t>Continuity</w:t>
      </w:r>
      <w:r>
        <w:rPr>
          <w:lang w:eastAsia="zh-CN"/>
        </w:rPr>
        <w:t>Ind</w:t>
      </w:r>
      <w:bookmarkEnd w:id="306"/>
    </w:p>
    <w:p w:rsidR="00211379" w:rsidRPr="000B71E3" w:rsidRDefault="00211379" w:rsidP="00211379">
      <w:pPr>
        <w:pStyle w:val="TH"/>
        <w:outlineLvl w:val="0"/>
      </w:pPr>
      <w:r w:rsidRPr="00E75A5B">
        <w:t>Table 6.1.6.3.</w:t>
      </w:r>
      <w:r w:rsidR="00A224CC">
        <w:t>7</w:t>
      </w:r>
      <w:r w:rsidRPr="00E75A5B">
        <w:t>-1:</w:t>
      </w:r>
      <w:r w:rsidRPr="000B71E3">
        <w:t xml:space="preserve"> Enumeration </w:t>
      </w:r>
      <w:r w:rsidRPr="00EA13F6">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211379" w:rsidRPr="000B71E3" w:rsidTr="009F5513">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11379" w:rsidRPr="000B71E3" w:rsidRDefault="00211379" w:rsidP="009F5513">
            <w:pPr>
              <w:pStyle w:val="TAH"/>
            </w:pPr>
            <w:r w:rsidRPr="000B71E3">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11379" w:rsidRPr="000B71E3" w:rsidRDefault="00211379" w:rsidP="009F5513">
            <w:pPr>
              <w:pStyle w:val="TAH"/>
            </w:pPr>
            <w:r w:rsidRPr="000B71E3">
              <w:t>Description</w:t>
            </w:r>
          </w:p>
        </w:tc>
      </w:tr>
      <w:tr w:rsidR="00211379" w:rsidRPr="000B71E3" w:rsidTr="009F5513">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t>"</w:t>
            </w:r>
            <w:r>
              <w:rPr>
                <w:rFonts w:hint="eastAsia"/>
                <w:lang w:eastAsia="zh-CN"/>
              </w:rPr>
              <w:t>MAINTAIN_PDUSESSION</w:t>
            </w:r>
            <w:r w:rsidRPr="000B71E3">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rPr>
                <w:rFonts w:hint="eastAsia"/>
                <w:lang w:eastAsia="zh-CN"/>
              </w:rPr>
              <w:t>M</w:t>
            </w:r>
            <w:r w:rsidRPr="00EA13F6">
              <w:t>aintain the PDU session</w:t>
            </w:r>
          </w:p>
        </w:tc>
      </w:tr>
      <w:tr w:rsidR="00211379" w:rsidRPr="000B71E3" w:rsidTr="009F5513">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t>"</w:t>
            </w:r>
            <w:r>
              <w:rPr>
                <w:rFonts w:hint="eastAsia"/>
                <w:lang w:eastAsia="zh-CN"/>
              </w:rPr>
              <w:t>RECONNECT</w:t>
            </w:r>
            <w:r>
              <w:t>_</w:t>
            </w:r>
            <w:r>
              <w:rPr>
                <w:rFonts w:hint="eastAsia"/>
                <w:lang w:eastAsia="zh-CN"/>
              </w:rPr>
              <w:t>PDUSESSION</w:t>
            </w:r>
            <w:r w:rsidRPr="000B71E3">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rPr>
                <w:rFonts w:hint="eastAsia"/>
                <w:lang w:eastAsia="zh-CN"/>
              </w:rPr>
              <w:t>D</w:t>
            </w:r>
            <w:r w:rsidRPr="00326004">
              <w:t>isconnect the PDU session with a reactivation request</w:t>
            </w:r>
          </w:p>
        </w:tc>
      </w:tr>
      <w:tr w:rsidR="00211379" w:rsidRPr="000B71E3" w:rsidTr="009F5513">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t>"</w:t>
            </w:r>
            <w:r>
              <w:rPr>
                <w:rFonts w:hint="eastAsia"/>
                <w:lang w:eastAsia="zh-CN"/>
              </w:rPr>
              <w:t>RELEASE</w:t>
            </w:r>
            <w:r>
              <w:t>_</w:t>
            </w:r>
            <w:r>
              <w:rPr>
                <w:rFonts w:hint="eastAsia"/>
                <w:lang w:eastAsia="zh-CN"/>
              </w:rPr>
              <w:t>PDUSESSION</w:t>
            </w:r>
            <w:r w:rsidRPr="000B71E3">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379" w:rsidRPr="000B71E3" w:rsidRDefault="00211379" w:rsidP="009F5513">
            <w:pPr>
              <w:pStyle w:val="TAL"/>
            </w:pPr>
            <w:r>
              <w:rPr>
                <w:rFonts w:hint="eastAsia"/>
                <w:lang w:eastAsia="zh-CN"/>
              </w:rPr>
              <w:t>D</w:t>
            </w:r>
            <w:r w:rsidRPr="003D0AE1">
              <w:t>isconnect PDU session without reactivation request</w:t>
            </w:r>
          </w:p>
        </w:tc>
      </w:tr>
    </w:tbl>
    <w:p w:rsidR="00211379" w:rsidRDefault="00211379" w:rsidP="00211379">
      <w:pPr>
        <w:rPr>
          <w:noProof/>
          <w:lang w:eastAsia="zh-CN"/>
        </w:rPr>
      </w:pPr>
    </w:p>
    <w:p w:rsidR="000C5200" w:rsidRPr="000B71E3" w:rsidRDefault="000C5200" w:rsidP="000C5200">
      <w:pPr>
        <w:pStyle w:val="Heading3"/>
      </w:pPr>
      <w:bookmarkStart w:id="307" w:name="_Toc11338622"/>
      <w:r w:rsidRPr="000B71E3">
        <w:t>6.1.</w:t>
      </w:r>
      <w:r w:rsidR="004B1E63" w:rsidRPr="000B71E3">
        <w:t>7</w:t>
      </w:r>
      <w:r w:rsidRPr="000B71E3">
        <w:tab/>
        <w:t>Error Handling</w:t>
      </w:r>
      <w:bookmarkEnd w:id="307"/>
    </w:p>
    <w:p w:rsidR="00DB25B3" w:rsidRPr="000B71E3" w:rsidRDefault="00DB25B3" w:rsidP="00DB25B3">
      <w:pPr>
        <w:pStyle w:val="Heading4"/>
      </w:pPr>
      <w:bookmarkStart w:id="308" w:name="_Toc11338623"/>
      <w:r w:rsidRPr="000B71E3">
        <w:t>6.1.7.1</w:t>
      </w:r>
      <w:r w:rsidRPr="000B71E3">
        <w:tab/>
        <w:t>General</w:t>
      </w:r>
      <w:bookmarkEnd w:id="308"/>
    </w:p>
    <w:p w:rsidR="00DB25B3" w:rsidRPr="000B71E3" w:rsidRDefault="00DB25B3" w:rsidP="00DB25B3">
      <w:r w:rsidRPr="000B71E3">
        <w:t xml:space="preserve">HTTP error handling shall be supported as specified in </w:t>
      </w:r>
      <w:r w:rsidR="00EC75F7">
        <w:t>clause</w:t>
      </w:r>
      <w:r w:rsidRPr="000B71E3">
        <w:t> 5.2.4 of 3GPP TS 29.500 [4].</w:t>
      </w:r>
    </w:p>
    <w:p w:rsidR="00DB25B3" w:rsidRPr="000B71E3" w:rsidRDefault="00DB25B3" w:rsidP="00DB25B3">
      <w:pPr>
        <w:pStyle w:val="Heading4"/>
      </w:pPr>
      <w:bookmarkStart w:id="309" w:name="_Toc11338624"/>
      <w:r w:rsidRPr="000B71E3">
        <w:t>6.1.7.2</w:t>
      </w:r>
      <w:r w:rsidRPr="000B71E3">
        <w:tab/>
        <w:t>Protocol Errors</w:t>
      </w:r>
      <w:bookmarkEnd w:id="309"/>
    </w:p>
    <w:p w:rsidR="00DB25B3" w:rsidRPr="000B71E3" w:rsidRDefault="00DB25B3" w:rsidP="00DB25B3">
      <w:r w:rsidRPr="000B71E3">
        <w:t xml:space="preserve">Protocol errors handling shall be supported as specified in </w:t>
      </w:r>
      <w:r w:rsidR="00EC75F7">
        <w:t>clause</w:t>
      </w:r>
      <w:r w:rsidRPr="000B71E3">
        <w:t xml:space="preserve"> 5.2.7 of 3GPP TS 29.500 [4].</w:t>
      </w:r>
    </w:p>
    <w:p w:rsidR="00DB25B3" w:rsidRPr="000B71E3" w:rsidRDefault="00DB25B3" w:rsidP="00DB25B3">
      <w:pPr>
        <w:pStyle w:val="Heading4"/>
      </w:pPr>
      <w:bookmarkStart w:id="310" w:name="_Toc11338625"/>
      <w:r w:rsidRPr="000B71E3">
        <w:t>6.1.7.</w:t>
      </w:r>
      <w:r w:rsidR="00EB46F6" w:rsidRPr="000B71E3">
        <w:t>3</w:t>
      </w:r>
      <w:r w:rsidRPr="000B71E3">
        <w:tab/>
        <w:t>Application Errors</w:t>
      </w:r>
      <w:bookmarkEnd w:id="310"/>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311"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311"/>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rsidTr="00B02F80">
        <w:trPr>
          <w:jc w:val="center"/>
        </w:trPr>
        <w:tc>
          <w:tcPr>
            <w:tcW w:w="1813"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The requested Group Identifier does not exist.</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312" w:name="_Toc11338626"/>
      <w:r w:rsidRPr="000B71E3">
        <w:lastRenderedPageBreak/>
        <w:t>6.1.8</w:t>
      </w:r>
      <w:r w:rsidRPr="000B71E3">
        <w:tab/>
        <w:t>Feature Negotiation</w:t>
      </w:r>
      <w:bookmarkEnd w:id="312"/>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EC75F7">
        <w:t>clause</w:t>
      </w:r>
      <w:r w:rsidRPr="000B71E3">
        <w:t> 6.6 of 3GPP TS 29.500 [4].</w:t>
      </w:r>
    </w:p>
    <w:p w:rsidR="009A229A" w:rsidRPr="000B71E3" w:rsidRDefault="009A229A" w:rsidP="009A229A">
      <w:pPr>
        <w:pStyle w:val="TH"/>
      </w:pPr>
      <w:r w:rsidRPr="000B71E3">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313" w:name="_Toc11338627"/>
      <w:r w:rsidRPr="000B71E3">
        <w:rPr>
          <w:lang w:val="en-US"/>
        </w:rPr>
        <w:t>6.1.</w:t>
      </w:r>
      <w:r w:rsidR="007A7D0C" w:rsidRPr="000B71E3">
        <w:rPr>
          <w:lang w:val="en-US"/>
        </w:rPr>
        <w:t>9</w:t>
      </w:r>
      <w:r w:rsidRPr="000B71E3">
        <w:rPr>
          <w:lang w:val="en-US"/>
        </w:rPr>
        <w:tab/>
        <w:t>Security</w:t>
      </w:r>
      <w:bookmarkEnd w:id="313"/>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EC75F7">
        <w:rPr>
          <w:lang w:val="en-US"/>
        </w:rPr>
        <w:t>clause</w:t>
      </w:r>
      <w:r w:rsidR="00642FFD"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14" w:name="_Toc11338628"/>
      <w:r w:rsidRPr="000B71E3">
        <w:t>6.2</w:t>
      </w:r>
      <w:r w:rsidRPr="000B71E3">
        <w:tab/>
        <w:t>Nudm_UEContextManagement Service API</w:t>
      </w:r>
      <w:bookmarkEnd w:id="314"/>
      <w:r w:rsidRPr="000B71E3">
        <w:t xml:space="preserve"> </w:t>
      </w:r>
    </w:p>
    <w:p w:rsidR="00E46E51" w:rsidRPr="000B71E3" w:rsidRDefault="00E46E51" w:rsidP="00E46E51">
      <w:pPr>
        <w:pStyle w:val="Heading3"/>
      </w:pPr>
      <w:bookmarkStart w:id="315" w:name="_Toc11338629"/>
      <w:r w:rsidRPr="000B71E3">
        <w:t>6.2.1</w:t>
      </w:r>
      <w:r w:rsidRPr="000B71E3">
        <w:tab/>
      </w:r>
      <w:r w:rsidR="004F6C08" w:rsidRPr="000B71E3">
        <w:t>API URI</w:t>
      </w:r>
      <w:bookmarkEnd w:id="315"/>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w:t>
      </w:r>
      <w:r w:rsidR="00EC75F7">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316" w:name="_Toc11338630"/>
      <w:r w:rsidRPr="000B71E3">
        <w:t>6.2.2</w:t>
      </w:r>
      <w:r w:rsidRPr="000B71E3">
        <w:tab/>
        <w:t>Usage of HTTP</w:t>
      </w:r>
      <w:bookmarkEnd w:id="316"/>
    </w:p>
    <w:p w:rsidR="00E46E51" w:rsidRPr="000B71E3" w:rsidRDefault="00E46E51" w:rsidP="00E46E51">
      <w:pPr>
        <w:pStyle w:val="Heading4"/>
      </w:pPr>
      <w:bookmarkStart w:id="317" w:name="_Toc11338631"/>
      <w:r w:rsidRPr="000B71E3">
        <w:t>6.2.2.1</w:t>
      </w:r>
      <w:r w:rsidRPr="000B71E3">
        <w:tab/>
        <w:t>General</w:t>
      </w:r>
      <w:bookmarkEnd w:id="317"/>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318" w:name="_Toc11338632"/>
      <w:r w:rsidRPr="000B71E3">
        <w:lastRenderedPageBreak/>
        <w:t>6.2.2.2</w:t>
      </w:r>
      <w:r w:rsidRPr="000B71E3">
        <w:tab/>
        <w:t>HTTP standard headers</w:t>
      </w:r>
      <w:bookmarkEnd w:id="318"/>
    </w:p>
    <w:p w:rsidR="00E46E51" w:rsidRPr="000B71E3" w:rsidRDefault="00E46E51" w:rsidP="00E46E51">
      <w:pPr>
        <w:pStyle w:val="Heading5"/>
        <w:rPr>
          <w:lang w:eastAsia="zh-CN"/>
        </w:rPr>
      </w:pPr>
      <w:bookmarkStart w:id="319" w:name="_Toc11338633"/>
      <w:r w:rsidRPr="000B71E3">
        <w:t>6.2.2.2.1</w:t>
      </w:r>
      <w:r w:rsidRPr="000B71E3">
        <w:rPr>
          <w:rFonts w:hint="eastAsia"/>
          <w:lang w:eastAsia="zh-CN"/>
        </w:rPr>
        <w:tab/>
      </w:r>
      <w:r w:rsidRPr="000B71E3">
        <w:rPr>
          <w:lang w:eastAsia="zh-CN"/>
        </w:rPr>
        <w:t>General</w:t>
      </w:r>
      <w:bookmarkEnd w:id="319"/>
    </w:p>
    <w:p w:rsidR="00504ACB" w:rsidRPr="000B71E3" w:rsidRDefault="00504ACB" w:rsidP="002127F7">
      <w:pPr>
        <w:rPr>
          <w:lang w:eastAsia="zh-CN"/>
        </w:rPr>
      </w:pPr>
      <w:r w:rsidRPr="000B71E3">
        <w:t xml:space="preserve">The usage of HTTP standard headers shall be supported as specified in </w:t>
      </w:r>
      <w:r w:rsidR="00EC75F7">
        <w:t>clause</w:t>
      </w:r>
      <w:r w:rsidRPr="000B71E3">
        <w:t> 5.2.2 of 3GPP TS 29.500 [4].</w:t>
      </w:r>
    </w:p>
    <w:p w:rsidR="00E46E51" w:rsidRPr="000B71E3" w:rsidRDefault="00E46E51" w:rsidP="00E46E51">
      <w:pPr>
        <w:pStyle w:val="Heading5"/>
      </w:pPr>
      <w:bookmarkStart w:id="320" w:name="_Toc11338634"/>
      <w:r w:rsidRPr="000B71E3">
        <w:t>6.2.2.2.2</w:t>
      </w:r>
      <w:r w:rsidRPr="000B71E3">
        <w:tab/>
        <w:t>Content type</w:t>
      </w:r>
      <w:bookmarkEnd w:id="320"/>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321" w:name="_Toc11338635"/>
      <w:r w:rsidRPr="000B71E3">
        <w:t>6.2.2.3</w:t>
      </w:r>
      <w:r w:rsidRPr="000B71E3">
        <w:tab/>
        <w:t>HTTP custom headers</w:t>
      </w:r>
      <w:bookmarkEnd w:id="321"/>
    </w:p>
    <w:p w:rsidR="00E46E51" w:rsidRPr="000B71E3" w:rsidRDefault="00E46E51" w:rsidP="00E46E51">
      <w:pPr>
        <w:pStyle w:val="Heading5"/>
        <w:rPr>
          <w:lang w:eastAsia="zh-CN"/>
        </w:rPr>
      </w:pPr>
      <w:bookmarkStart w:id="322" w:name="_Toc11338636"/>
      <w:r w:rsidRPr="000B71E3">
        <w:t>6.2.2.3.1</w:t>
      </w:r>
      <w:r w:rsidRPr="000B71E3">
        <w:rPr>
          <w:rFonts w:hint="eastAsia"/>
          <w:lang w:eastAsia="zh-CN"/>
        </w:rPr>
        <w:tab/>
      </w:r>
      <w:r w:rsidRPr="000B71E3">
        <w:rPr>
          <w:lang w:eastAsia="zh-CN"/>
        </w:rPr>
        <w:t>General</w:t>
      </w:r>
      <w:bookmarkEnd w:id="322"/>
    </w:p>
    <w:p w:rsidR="00FD6B9A" w:rsidRPr="000B71E3" w:rsidRDefault="00FD6B9A" w:rsidP="002127F7">
      <w:pPr>
        <w:rPr>
          <w:lang w:eastAsia="zh-CN"/>
        </w:rPr>
      </w:pPr>
      <w:r w:rsidRPr="000B71E3">
        <w:t xml:space="preserve">The usage of HTTP custom headers shall be supported as specified in </w:t>
      </w:r>
      <w:r w:rsidR="00EC75F7">
        <w:t>clause</w:t>
      </w:r>
      <w:r w:rsidRPr="000B71E3">
        <w:t> 5.2.3 of 3GPP TS 29.500 [4].</w:t>
      </w:r>
    </w:p>
    <w:p w:rsidR="00E46E51" w:rsidRPr="000B71E3" w:rsidRDefault="00E46E51" w:rsidP="00E46E51">
      <w:pPr>
        <w:pStyle w:val="Heading3"/>
      </w:pPr>
      <w:bookmarkStart w:id="323" w:name="_Toc11338637"/>
      <w:r w:rsidRPr="000B71E3">
        <w:t>6.2.3</w:t>
      </w:r>
      <w:r w:rsidRPr="000B71E3">
        <w:tab/>
        <w:t>Resources</w:t>
      </w:r>
      <w:bookmarkEnd w:id="323"/>
      <w:r w:rsidRPr="000B71E3">
        <w:t xml:space="preserve"> </w:t>
      </w:r>
    </w:p>
    <w:p w:rsidR="00E46E51" w:rsidRPr="000B71E3" w:rsidRDefault="00E46E51" w:rsidP="00E46E51">
      <w:pPr>
        <w:pStyle w:val="Heading4"/>
      </w:pPr>
      <w:bookmarkStart w:id="324" w:name="_Toc11338638"/>
      <w:r w:rsidRPr="000B71E3">
        <w:t>6.2.3.1</w:t>
      </w:r>
      <w:r w:rsidRPr="000B71E3">
        <w:tab/>
        <w:t>Overview</w:t>
      </w:r>
      <w:bookmarkEnd w:id="324"/>
    </w:p>
    <w:p w:rsidR="00E46E51" w:rsidRPr="000B71E3" w:rsidRDefault="00AD090F" w:rsidP="00AA15BA">
      <w:pPr>
        <w:pStyle w:val="TH"/>
        <w:rPr>
          <w:lang w:val="en-US"/>
        </w:rPr>
      </w:pPr>
      <w:r w:rsidRPr="000B71E3">
        <w:object w:dxaOrig="10060" w:dyaOrig="9815">
          <v:shape id="_x0000_i1075" type="#_x0000_t75" style="width:364.5pt;height:357pt" o:ole="">
            <v:imagedata r:id="rId112" o:title=""/>
          </v:shape>
          <o:OLEObject Type="Embed" ProgID="Visio.Drawing.11" ShapeID="_x0000_i1075" DrawAspect="Content" ObjectID="_1621960873" r:id="rId113"/>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lastRenderedPageBreak/>
        <w:t>Table 6.2.3.1-1 provides an overview of the resources and applicable HTTP methods.</w:t>
      </w:r>
    </w:p>
    <w:p w:rsidR="00E46E51" w:rsidRPr="000B71E3" w:rsidRDefault="00E46E51" w:rsidP="00E46E51">
      <w:pPr>
        <w:pStyle w:val="TH"/>
      </w:pPr>
      <w:r w:rsidRPr="000B71E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325" w:name="_Toc11338639"/>
      <w:r w:rsidRPr="000B71E3">
        <w:t>6.2.3.2</w:t>
      </w:r>
      <w:r w:rsidRPr="000B71E3">
        <w:tab/>
        <w:t xml:space="preserve">Resource: </w:t>
      </w:r>
      <w:r w:rsidR="00514369" w:rsidRPr="000B71E3">
        <w:t>Amf3GppAccessRegistration</w:t>
      </w:r>
      <w:bookmarkEnd w:id="325"/>
      <w:r w:rsidR="00514369" w:rsidRPr="000B71E3">
        <w:t xml:space="preserve"> </w:t>
      </w:r>
    </w:p>
    <w:p w:rsidR="00E46E51" w:rsidRPr="000B71E3" w:rsidRDefault="00E46E51" w:rsidP="00E46E51">
      <w:pPr>
        <w:pStyle w:val="Heading5"/>
      </w:pPr>
      <w:bookmarkStart w:id="326" w:name="_Toc11338640"/>
      <w:r w:rsidRPr="000B71E3">
        <w:t>6.2.3.2.1</w:t>
      </w:r>
      <w:r w:rsidRPr="000B71E3">
        <w:tab/>
        <w:t>Description</w:t>
      </w:r>
      <w:bookmarkEnd w:id="326"/>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327" w:name="_Toc11338641"/>
      <w:r w:rsidRPr="000B71E3">
        <w:t>6.2.3.2.2</w:t>
      </w:r>
      <w:r w:rsidRPr="000B71E3">
        <w:tab/>
        <w:t>Resource Definition</w:t>
      </w:r>
      <w:bookmarkEnd w:id="327"/>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EC75F7">
              <w:t>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328" w:name="_Toc11338642"/>
      <w:r w:rsidRPr="000B71E3">
        <w:t>6.2.3.2.3</w:t>
      </w:r>
      <w:r w:rsidRPr="000B71E3">
        <w:tab/>
        <w:t>Resource Standard Methods</w:t>
      </w:r>
      <w:bookmarkEnd w:id="328"/>
    </w:p>
    <w:p w:rsidR="00E46E51" w:rsidRPr="000B71E3" w:rsidRDefault="00E46E51" w:rsidP="00E46E51">
      <w:pPr>
        <w:pStyle w:val="Heading6"/>
      </w:pPr>
      <w:bookmarkStart w:id="329" w:name="_Toc11338643"/>
      <w:r w:rsidRPr="000B71E3">
        <w:t>6.2.3.2.3.1</w:t>
      </w:r>
      <w:r w:rsidRPr="000B71E3">
        <w:tab/>
      </w:r>
      <w:r w:rsidR="009A138E" w:rsidRPr="000B71E3">
        <w:t>PUT</w:t>
      </w:r>
      <w:bookmarkEnd w:id="329"/>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w:t>
            </w:r>
            <w:r w:rsidR="00CF582E">
              <w:t>_</w:t>
            </w:r>
            <w:r w:rsidRPr="000B71E3">
              <w:t>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330" w:name="_Toc11338644"/>
      <w:r w:rsidRPr="000B71E3">
        <w:t>6.2.3.2.3.2</w:t>
      </w:r>
      <w:r w:rsidRPr="000B71E3">
        <w:tab/>
      </w:r>
      <w:r w:rsidR="00736A31" w:rsidRPr="000B71E3">
        <w:t>PATCH</w:t>
      </w:r>
      <w:bookmarkEnd w:id="330"/>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31" w:name="_Toc11338645"/>
      <w:r w:rsidRPr="000B71E3">
        <w:t>6.2.3.2.3.3</w:t>
      </w:r>
      <w:r w:rsidRPr="000B71E3">
        <w:tab/>
        <w:t>GET</w:t>
      </w:r>
      <w:bookmarkEnd w:id="331"/>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 xml:space="preserve">see 3GPP TS 29.500 [4] </w:t>
            </w:r>
            <w:r w:rsidR="00EC75F7">
              <w:t>clause</w:t>
            </w:r>
            <w:r w:rsidRPr="000B71E3">
              <w:t xml:space="preserv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332" w:name="_Toc11338646"/>
      <w:r w:rsidRPr="000B71E3">
        <w:lastRenderedPageBreak/>
        <w:t>6.2.3.3</w:t>
      </w:r>
      <w:r w:rsidRPr="000B71E3">
        <w:tab/>
        <w:t xml:space="preserve">Resource: </w:t>
      </w:r>
      <w:r w:rsidR="00CD3C27" w:rsidRPr="000B71E3">
        <w:t>AmfNon3GppAccessRegistration</w:t>
      </w:r>
      <w:bookmarkEnd w:id="332"/>
    </w:p>
    <w:p w:rsidR="00CD3C27" w:rsidRPr="000B71E3" w:rsidRDefault="00CD3C27" w:rsidP="00CD3C27">
      <w:pPr>
        <w:pStyle w:val="Heading5"/>
      </w:pPr>
      <w:bookmarkStart w:id="333" w:name="_Toc11338647"/>
      <w:r w:rsidRPr="000B71E3">
        <w:t>6.2.3.3.1</w:t>
      </w:r>
      <w:r w:rsidRPr="000B71E3">
        <w:tab/>
        <w:t>Description</w:t>
      </w:r>
      <w:bookmarkEnd w:id="333"/>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334" w:name="_Toc11338648"/>
      <w:r w:rsidRPr="000B71E3">
        <w:t>6.2.3.3.2</w:t>
      </w:r>
      <w:r w:rsidRPr="000B71E3">
        <w:tab/>
        <w:t>Resource Definition</w:t>
      </w:r>
      <w:bookmarkEnd w:id="334"/>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 xml:space="preserve">See </w:t>
            </w:r>
            <w:r w:rsidR="00EC75F7">
              <w:t>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335" w:name="_Toc11338649"/>
      <w:r w:rsidRPr="000B71E3">
        <w:t>6.2.3.3.3</w:t>
      </w:r>
      <w:r w:rsidRPr="000B71E3">
        <w:tab/>
        <w:t>Resource Standard Methods</w:t>
      </w:r>
      <w:bookmarkEnd w:id="335"/>
    </w:p>
    <w:p w:rsidR="00CD3C27" w:rsidRPr="000B71E3" w:rsidRDefault="00CD3C27" w:rsidP="00CD3C27">
      <w:pPr>
        <w:pStyle w:val="Heading6"/>
      </w:pPr>
      <w:bookmarkStart w:id="336" w:name="_Toc11338650"/>
      <w:r w:rsidRPr="000B71E3">
        <w:t>6.2.3.3.3.1</w:t>
      </w:r>
      <w:r w:rsidRPr="000B71E3">
        <w:tab/>
        <w:t>PUT</w:t>
      </w:r>
      <w:bookmarkEnd w:id="336"/>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w:t>
            </w:r>
            <w:r w:rsidR="00D8488D">
              <w:t>_</w:t>
            </w:r>
            <w:r w:rsidRPr="000B71E3">
              <w:t>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337" w:name="_Toc11338651"/>
      <w:r w:rsidRPr="000B71E3">
        <w:t>6.2.3.3.3.2</w:t>
      </w:r>
      <w:r w:rsidRPr="000B71E3">
        <w:tab/>
        <w:t>PATCH</w:t>
      </w:r>
      <w:bookmarkEnd w:id="337"/>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38" w:name="_Toc11338652"/>
      <w:r w:rsidRPr="000B71E3">
        <w:lastRenderedPageBreak/>
        <w:t>6.2.3.3.3.3</w:t>
      </w:r>
      <w:r w:rsidRPr="000B71E3">
        <w:tab/>
        <w:t>GET</w:t>
      </w:r>
      <w:bookmarkEnd w:id="338"/>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339" w:name="_Toc11338653"/>
      <w:r w:rsidRPr="000B71E3">
        <w:t>6.2.3.4</w:t>
      </w:r>
      <w:r w:rsidRPr="000B71E3">
        <w:tab/>
        <w:t>Resource: SmfRegistrations</w:t>
      </w:r>
      <w:bookmarkEnd w:id="339"/>
    </w:p>
    <w:p w:rsidR="00A15E62" w:rsidRPr="000B71E3" w:rsidRDefault="00A15E62" w:rsidP="00A15E62">
      <w:pPr>
        <w:pStyle w:val="Heading5"/>
      </w:pPr>
      <w:bookmarkStart w:id="340" w:name="_Toc11338654"/>
      <w:r w:rsidRPr="000B71E3">
        <w:t>6.2.3.4.1</w:t>
      </w:r>
      <w:r w:rsidRPr="000B71E3">
        <w:tab/>
        <w:t>Description</w:t>
      </w:r>
      <w:bookmarkEnd w:id="340"/>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341" w:name="_Toc11338655"/>
      <w:r w:rsidRPr="000B71E3">
        <w:t>6.2.3.4.2</w:t>
      </w:r>
      <w:r w:rsidRPr="000B71E3">
        <w:tab/>
        <w:t>Resource Definition</w:t>
      </w:r>
      <w:bookmarkEnd w:id="341"/>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 xml:space="preserve">See </w:t>
            </w:r>
            <w:r w:rsidR="00EC75F7">
              <w:t>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342" w:name="_Toc11338656"/>
      <w:r w:rsidRPr="000B71E3">
        <w:t>6.2.3.4.3</w:t>
      </w:r>
      <w:r w:rsidRPr="000B71E3">
        <w:tab/>
        <w:t>Resource Standard Methods</w:t>
      </w:r>
      <w:bookmarkEnd w:id="342"/>
    </w:p>
    <w:p w:rsidR="00A15E62" w:rsidRPr="000B71E3" w:rsidRDefault="00A15E62" w:rsidP="00BD1421">
      <w:r w:rsidRPr="000B71E3">
        <w:t>none</w:t>
      </w:r>
    </w:p>
    <w:p w:rsidR="00A15E62" w:rsidRPr="000B71E3" w:rsidRDefault="00A15E62" w:rsidP="00A15E62">
      <w:pPr>
        <w:pStyle w:val="Heading4"/>
      </w:pPr>
      <w:bookmarkStart w:id="343" w:name="_Toc11338657"/>
      <w:r w:rsidRPr="000B71E3">
        <w:t>6.2.3.5</w:t>
      </w:r>
      <w:r w:rsidRPr="000B71E3">
        <w:tab/>
        <w:t>Resource: IndividualSmfRegistration</w:t>
      </w:r>
      <w:bookmarkEnd w:id="343"/>
    </w:p>
    <w:p w:rsidR="00A15E62" w:rsidRPr="000B71E3" w:rsidRDefault="00A15E62" w:rsidP="00A15E62">
      <w:pPr>
        <w:pStyle w:val="Heading5"/>
      </w:pPr>
      <w:bookmarkStart w:id="344" w:name="_Toc11338658"/>
      <w:r w:rsidRPr="000B71E3">
        <w:t>6.2.3.5.1</w:t>
      </w:r>
      <w:r w:rsidRPr="000B71E3">
        <w:tab/>
        <w:t>Resource Definition</w:t>
      </w:r>
      <w:bookmarkEnd w:id="344"/>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 xml:space="preserve">See </w:t>
            </w:r>
            <w:r w:rsidR="00EC75F7">
              <w:t>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345" w:name="_Toc11338659"/>
      <w:r w:rsidRPr="000B71E3">
        <w:t>6.2.3.5.2</w:t>
      </w:r>
      <w:r w:rsidRPr="000B71E3">
        <w:tab/>
        <w:t>Resource Standard Methods</w:t>
      </w:r>
      <w:bookmarkEnd w:id="345"/>
    </w:p>
    <w:p w:rsidR="00A15E62" w:rsidRPr="000B71E3" w:rsidRDefault="00A15E62" w:rsidP="00A15E62">
      <w:pPr>
        <w:pStyle w:val="Heading6"/>
      </w:pPr>
      <w:bookmarkStart w:id="346" w:name="_Toc11338660"/>
      <w:r w:rsidRPr="000B71E3">
        <w:t>6.2.3.5.2.1</w:t>
      </w:r>
      <w:r w:rsidRPr="000B71E3">
        <w:tab/>
        <w:t>PUT</w:t>
      </w:r>
      <w:bookmarkEnd w:id="346"/>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347" w:name="_Toc11338661"/>
      <w:r w:rsidRPr="000B71E3">
        <w:t>6.2.3.5.2.2</w:t>
      </w:r>
      <w:r w:rsidRPr="000B71E3">
        <w:tab/>
        <w:t>DELETE</w:t>
      </w:r>
      <w:bookmarkEnd w:id="347"/>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348" w:name="_Toc11338662"/>
      <w:r w:rsidRPr="000B71E3">
        <w:t>6.2.3.</w:t>
      </w:r>
      <w:r w:rsidR="003B34DE" w:rsidRPr="000B71E3">
        <w:t>6</w:t>
      </w:r>
      <w:r w:rsidRPr="000B71E3">
        <w:tab/>
        <w:t>Resource: Smsf3GppAccessRegistration</w:t>
      </w:r>
      <w:bookmarkEnd w:id="348"/>
      <w:r w:rsidRPr="000B71E3">
        <w:t xml:space="preserve"> </w:t>
      </w:r>
    </w:p>
    <w:p w:rsidR="00A20E93" w:rsidRPr="000B71E3" w:rsidRDefault="00A20E93" w:rsidP="00A20E93">
      <w:pPr>
        <w:pStyle w:val="Heading5"/>
      </w:pPr>
      <w:bookmarkStart w:id="349" w:name="_Toc11338663"/>
      <w:r w:rsidRPr="000B71E3">
        <w:t>6.2.3.</w:t>
      </w:r>
      <w:r w:rsidR="003B34DE" w:rsidRPr="000B71E3">
        <w:t>6</w:t>
      </w:r>
      <w:r w:rsidRPr="000B71E3">
        <w:t>.1</w:t>
      </w:r>
      <w:r w:rsidRPr="000B71E3">
        <w:tab/>
        <w:t>Description</w:t>
      </w:r>
      <w:bookmarkEnd w:id="349"/>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350" w:name="_Toc11338664"/>
      <w:r w:rsidRPr="000B71E3">
        <w:t>6.2.3.</w:t>
      </w:r>
      <w:r w:rsidR="003B34DE" w:rsidRPr="000B71E3">
        <w:t>6</w:t>
      </w:r>
      <w:r w:rsidRPr="000B71E3">
        <w:t>.2</w:t>
      </w:r>
      <w:r w:rsidRPr="000B71E3">
        <w:tab/>
        <w:t>Resource Definition</w:t>
      </w:r>
      <w:bookmarkEnd w:id="350"/>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 xml:space="preserve">See </w:t>
            </w:r>
            <w:r w:rsidR="00EC75F7">
              <w:t>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51" w:name="_Toc11338665"/>
      <w:r w:rsidRPr="000B71E3">
        <w:t>6.2.3.</w:t>
      </w:r>
      <w:r w:rsidR="003B34DE" w:rsidRPr="000B71E3">
        <w:t>6</w:t>
      </w:r>
      <w:r w:rsidRPr="000B71E3">
        <w:t>.3</w:t>
      </w:r>
      <w:r w:rsidRPr="000B71E3">
        <w:tab/>
        <w:t>Resource Standard Methods</w:t>
      </w:r>
      <w:bookmarkEnd w:id="351"/>
    </w:p>
    <w:p w:rsidR="00A20E93" w:rsidRPr="000B71E3" w:rsidRDefault="00A20E93" w:rsidP="00A20E93">
      <w:pPr>
        <w:pStyle w:val="Heading6"/>
      </w:pPr>
      <w:bookmarkStart w:id="352" w:name="_Toc11338666"/>
      <w:r w:rsidRPr="000B71E3">
        <w:t>6.2.3.</w:t>
      </w:r>
      <w:r w:rsidR="003B34DE" w:rsidRPr="000B71E3">
        <w:t>6</w:t>
      </w:r>
      <w:r w:rsidRPr="000B71E3">
        <w:t>.3.1</w:t>
      </w:r>
      <w:r w:rsidRPr="000B71E3">
        <w:tab/>
        <w:t>PUT</w:t>
      </w:r>
      <w:bookmarkEnd w:id="352"/>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53" w:name="_Toc11338667"/>
      <w:r w:rsidRPr="000B71E3">
        <w:t>6.2.3.</w:t>
      </w:r>
      <w:r w:rsidR="003B34DE" w:rsidRPr="000B71E3">
        <w:t>6</w:t>
      </w:r>
      <w:r w:rsidRPr="000B71E3">
        <w:t>.3.2</w:t>
      </w:r>
      <w:r w:rsidRPr="000B71E3">
        <w:tab/>
        <w:t>DELETE</w:t>
      </w:r>
      <w:bookmarkEnd w:id="353"/>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54" w:name="_Toc11338668"/>
      <w:r w:rsidRPr="000B71E3">
        <w:t>6.2.3.6.3.3</w:t>
      </w:r>
      <w:r w:rsidRPr="000B71E3">
        <w:tab/>
        <w:t>GET</w:t>
      </w:r>
      <w:bookmarkEnd w:id="354"/>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 xml:space="preserve">see 3GPP TS 29.500 [4] </w:t>
            </w:r>
            <w:r w:rsidR="00EC75F7">
              <w:t>clause</w:t>
            </w:r>
            <w:r w:rsidRPr="000B71E3">
              <w:t xml:space="preserv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55" w:name="_Toc11338669"/>
      <w:r w:rsidRPr="000B71E3">
        <w:t>6.2.3.</w:t>
      </w:r>
      <w:r w:rsidR="003B34DE" w:rsidRPr="000B71E3">
        <w:t>7</w:t>
      </w:r>
      <w:r w:rsidRPr="000B71E3">
        <w:tab/>
        <w:t>Resource: SmsfNon3GppAccessRegistration</w:t>
      </w:r>
      <w:bookmarkEnd w:id="355"/>
      <w:r w:rsidRPr="000B71E3">
        <w:t xml:space="preserve"> </w:t>
      </w:r>
    </w:p>
    <w:p w:rsidR="00A20E93" w:rsidRPr="000B71E3" w:rsidRDefault="00A20E93" w:rsidP="00A20E93">
      <w:pPr>
        <w:pStyle w:val="Heading5"/>
      </w:pPr>
      <w:bookmarkStart w:id="356" w:name="_Toc11338670"/>
      <w:r w:rsidRPr="000B71E3">
        <w:t>6.2.3.</w:t>
      </w:r>
      <w:r w:rsidR="003B34DE" w:rsidRPr="000B71E3">
        <w:t>7</w:t>
      </w:r>
      <w:r w:rsidRPr="000B71E3">
        <w:t>.1</w:t>
      </w:r>
      <w:r w:rsidRPr="000B71E3">
        <w:tab/>
        <w:t>Description</w:t>
      </w:r>
      <w:bookmarkEnd w:id="356"/>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57" w:name="_Toc11338671"/>
      <w:r w:rsidRPr="000B71E3">
        <w:t>6.2.3.</w:t>
      </w:r>
      <w:r w:rsidR="003B34DE" w:rsidRPr="000B71E3">
        <w:t>7</w:t>
      </w:r>
      <w:r w:rsidRPr="000B71E3">
        <w:t>.2</w:t>
      </w:r>
      <w:r w:rsidRPr="000B71E3">
        <w:tab/>
        <w:t>Resource Definition</w:t>
      </w:r>
      <w:bookmarkEnd w:id="357"/>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 xml:space="preserve">See </w:t>
            </w:r>
            <w:r w:rsidR="00EC75F7">
              <w:t>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58" w:name="_Toc11338672"/>
      <w:r w:rsidRPr="000B71E3">
        <w:t>6.2.3.</w:t>
      </w:r>
      <w:r w:rsidR="003B34DE" w:rsidRPr="000B71E3">
        <w:t>7</w:t>
      </w:r>
      <w:r w:rsidRPr="000B71E3">
        <w:t>.3</w:t>
      </w:r>
      <w:r w:rsidRPr="000B71E3">
        <w:tab/>
        <w:t>Resource Standard Methods</w:t>
      </w:r>
      <w:bookmarkEnd w:id="358"/>
    </w:p>
    <w:p w:rsidR="00A20E93" w:rsidRPr="000B71E3" w:rsidRDefault="00A20E93" w:rsidP="00A20E93">
      <w:pPr>
        <w:pStyle w:val="Heading6"/>
      </w:pPr>
      <w:bookmarkStart w:id="359" w:name="_Toc11338673"/>
      <w:r w:rsidRPr="000B71E3">
        <w:t>6.2.3.</w:t>
      </w:r>
      <w:r w:rsidR="003B34DE" w:rsidRPr="000B71E3">
        <w:t>7</w:t>
      </w:r>
      <w:r w:rsidRPr="000B71E3">
        <w:t>.3.1</w:t>
      </w:r>
      <w:r w:rsidRPr="000B71E3">
        <w:tab/>
        <w:t>PUT</w:t>
      </w:r>
      <w:bookmarkEnd w:id="359"/>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60" w:name="_Toc11338674"/>
      <w:r w:rsidRPr="000B71E3">
        <w:t>6.2.3.</w:t>
      </w:r>
      <w:r w:rsidR="003B34DE" w:rsidRPr="000B71E3">
        <w:t>7</w:t>
      </w:r>
      <w:r w:rsidRPr="000B71E3">
        <w:t>.3.2</w:t>
      </w:r>
      <w:r w:rsidRPr="000B71E3">
        <w:tab/>
        <w:t>DELETE</w:t>
      </w:r>
      <w:bookmarkEnd w:id="360"/>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61" w:name="_Toc11338675"/>
      <w:r w:rsidRPr="000B71E3">
        <w:t>6.2.3.7.3.3</w:t>
      </w:r>
      <w:r w:rsidRPr="000B71E3">
        <w:tab/>
        <w:t>GET</w:t>
      </w:r>
      <w:bookmarkEnd w:id="361"/>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 xml:space="preserve">see 3GPP TS 29.500 [4] </w:t>
            </w:r>
            <w:r w:rsidR="00EC75F7">
              <w:t>clause</w:t>
            </w:r>
            <w:r w:rsidRPr="000B71E3">
              <w:t xml:space="preserv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62" w:name="_Toc11338676"/>
      <w:r w:rsidRPr="000B71E3">
        <w:t>6.2.4</w:t>
      </w:r>
      <w:r w:rsidRPr="000B71E3">
        <w:tab/>
        <w:t>Custom Operations without associated resources</w:t>
      </w:r>
      <w:bookmarkEnd w:id="362"/>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63" w:name="_Toc11338677"/>
      <w:r w:rsidRPr="000B71E3">
        <w:t>6.2.5</w:t>
      </w:r>
      <w:r w:rsidRPr="000B71E3">
        <w:tab/>
        <w:t>Notifications</w:t>
      </w:r>
      <w:bookmarkEnd w:id="363"/>
    </w:p>
    <w:p w:rsidR="00E46E51" w:rsidRPr="000B71E3" w:rsidRDefault="00E46E51" w:rsidP="00E46E51">
      <w:pPr>
        <w:pStyle w:val="Heading4"/>
      </w:pPr>
      <w:bookmarkStart w:id="364" w:name="_Toc11338678"/>
      <w:r w:rsidRPr="000B71E3">
        <w:t>6.2.5.1</w:t>
      </w:r>
      <w:r w:rsidRPr="000B71E3">
        <w:tab/>
        <w:t>General</w:t>
      </w:r>
      <w:bookmarkEnd w:id="364"/>
    </w:p>
    <w:p w:rsidR="00E46E51" w:rsidRPr="000B71E3" w:rsidRDefault="00E46E51" w:rsidP="00642FFD">
      <w:r w:rsidRPr="000B71E3">
        <w:t xml:space="preserve">This </w:t>
      </w:r>
      <w:r w:rsidR="00EC75F7">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65" w:name="_Toc11338679"/>
      <w:r w:rsidRPr="000B71E3">
        <w:t>6.2.5.2</w:t>
      </w:r>
      <w:r w:rsidRPr="000B71E3">
        <w:tab/>
      </w:r>
      <w:r w:rsidR="00506015" w:rsidRPr="000B71E3">
        <w:t>Deregistration Notification</w:t>
      </w:r>
      <w:bookmarkEnd w:id="365"/>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66" w:name="_Toc11338680"/>
      <w:r w:rsidRPr="000B71E3">
        <w:t>6.2.5.3</w:t>
      </w:r>
      <w:r w:rsidR="000B71E3">
        <w:tab/>
      </w:r>
      <w:r w:rsidR="00E50A32" w:rsidRPr="000B71E3">
        <w:t>P-CSCF Restoration Notification</w:t>
      </w:r>
      <w:bookmarkEnd w:id="366"/>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67" w:name="_Toc11338681"/>
      <w:r w:rsidRPr="000B71E3">
        <w:t>6.2.6</w:t>
      </w:r>
      <w:r w:rsidRPr="000B71E3">
        <w:tab/>
        <w:t>Data Model</w:t>
      </w:r>
      <w:bookmarkEnd w:id="367"/>
    </w:p>
    <w:p w:rsidR="00E46E51" w:rsidRPr="000B71E3" w:rsidRDefault="00E46E51" w:rsidP="00E46E51">
      <w:pPr>
        <w:pStyle w:val="Heading4"/>
      </w:pPr>
      <w:bookmarkStart w:id="368" w:name="_Toc11338682"/>
      <w:r w:rsidRPr="000B71E3">
        <w:t>6.2.6.1</w:t>
      </w:r>
      <w:r w:rsidRPr="000B71E3">
        <w:tab/>
        <w:t>General</w:t>
      </w:r>
      <w:bookmarkEnd w:id="368"/>
    </w:p>
    <w:p w:rsidR="00E46E51" w:rsidRPr="000B71E3" w:rsidRDefault="00E46E51" w:rsidP="00E46E51">
      <w:r w:rsidRPr="000B71E3">
        <w:t xml:space="preserve">This </w:t>
      </w:r>
      <w:r w:rsidR="00EC75F7">
        <w:t>clause</w:t>
      </w:r>
      <w:r w:rsidRPr="000B71E3">
        <w:t xml:space="preserv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 xml:space="preserve">see 3GPP TS 23.501 [2] </w:t>
            </w:r>
            <w:r w:rsidR="00EC75F7">
              <w:rPr>
                <w:rFonts w:cs="Arial"/>
                <w:szCs w:val="18"/>
              </w:rPr>
              <w:t>clause</w:t>
            </w:r>
            <w:r w:rsidRPr="000B71E3">
              <w:rPr>
                <w:rFonts w:cs="Arial"/>
                <w:szCs w:val="18"/>
              </w:rPr>
              <w:t xml:space="preserv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69" w:name="_Toc11338683"/>
      <w:r w:rsidRPr="000B71E3">
        <w:rPr>
          <w:lang w:val="en-US"/>
        </w:rPr>
        <w:t>6.2.6.2</w:t>
      </w:r>
      <w:r w:rsidRPr="000B71E3">
        <w:rPr>
          <w:lang w:val="en-US"/>
        </w:rPr>
        <w:tab/>
        <w:t>Structured data types</w:t>
      </w:r>
      <w:bookmarkEnd w:id="369"/>
    </w:p>
    <w:p w:rsidR="00E46E51" w:rsidRPr="000B71E3" w:rsidRDefault="00E46E51" w:rsidP="00E46E51">
      <w:pPr>
        <w:pStyle w:val="Heading5"/>
      </w:pPr>
      <w:bookmarkStart w:id="370" w:name="_Toc11338684"/>
      <w:r w:rsidRPr="000B71E3">
        <w:t>6.2.6.2.1</w:t>
      </w:r>
      <w:r w:rsidRPr="000B71E3">
        <w:tab/>
        <w:t>Introduction</w:t>
      </w:r>
      <w:bookmarkEnd w:id="370"/>
    </w:p>
    <w:p w:rsidR="00E46E51" w:rsidRPr="000B71E3" w:rsidRDefault="00E46E51" w:rsidP="00E46E51">
      <w:r w:rsidRPr="000B71E3">
        <w:t xml:space="preserve">This </w:t>
      </w:r>
      <w:r w:rsidR="00EC75F7">
        <w:t>clause</w:t>
      </w:r>
      <w:r w:rsidRPr="000B71E3">
        <w:t xml:space="preserve"> defines the structures to be used in resource representations. </w:t>
      </w:r>
    </w:p>
    <w:p w:rsidR="00E46E51" w:rsidRPr="000B71E3" w:rsidRDefault="00E46E51" w:rsidP="00E46E51">
      <w:pPr>
        <w:pStyle w:val="Heading5"/>
      </w:pPr>
      <w:bookmarkStart w:id="371" w:name="_Toc11338685"/>
      <w:r w:rsidRPr="000B71E3">
        <w:lastRenderedPageBreak/>
        <w:t>6.2.6.2.2</w:t>
      </w:r>
      <w:r w:rsidRPr="000B71E3">
        <w:tab/>
        <w:t xml:space="preserve">Type: </w:t>
      </w:r>
      <w:r w:rsidR="00C71551" w:rsidRPr="000B71E3">
        <w:t>Amf3GppAccessRegistration</w:t>
      </w:r>
      <w:bookmarkEnd w:id="371"/>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6.2.8</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EC75F7">
              <w:t>clause</w:t>
            </w:r>
            <w:r>
              <w:t> 6.5.2.2 of 3GPP TS 29.500 [4]</w:t>
            </w:r>
            <w:r>
              <w:rPr>
                <w:rFonts w:cs="Arial"/>
                <w:szCs w:val="18"/>
              </w:rPr>
              <w:t>).</w:t>
            </w:r>
          </w:p>
        </w:tc>
      </w:tr>
      <w:tr w:rsidR="0024382C"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EC75F7">
              <w:t>clause</w:t>
            </w:r>
            <w:r>
              <w:t> 6.5.2.2 of 3GPP TS 29.500 [4]</w:t>
            </w:r>
            <w:r>
              <w:rPr>
                <w:rFonts w:cs="Arial"/>
                <w:szCs w:val="18"/>
              </w:rPr>
              <w:t>). This IE may be included if pcscfRestorationCallbackUri is present.</w:t>
            </w:r>
          </w:p>
        </w:tc>
      </w:tr>
      <w:tr w:rsidR="007032C7" w:rsidRPr="00074E66"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rsidTr="00D829FA">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D401F9" w:rsidRDefault="00D401F9" w:rsidP="00D829FA">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rsidR="00D401F9" w:rsidRDefault="00D401F9" w:rsidP="00D829FA">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rsidR="00D401F9" w:rsidRDefault="00D401F9" w:rsidP="00D829FA">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rsidR="00D401F9" w:rsidRDefault="00D401F9" w:rsidP="00D829FA">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D401F9" w:rsidRPr="00333BD1" w:rsidRDefault="00D401F9" w:rsidP="00D829FA">
            <w:pPr>
              <w:pStyle w:val="TAL"/>
              <w:rPr>
                <w:rFonts w:cs="Arial"/>
                <w:szCs w:val="18"/>
              </w:rPr>
            </w:pPr>
            <w:r>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EC75F7">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rsidR="00E46E51" w:rsidRPr="000B71E3" w:rsidRDefault="00E46E51" w:rsidP="00AA15BA">
      <w:pPr>
        <w:rPr>
          <w:lang w:val="en-US"/>
        </w:rPr>
      </w:pPr>
    </w:p>
    <w:p w:rsidR="00C77E5A" w:rsidRPr="000B71E3" w:rsidRDefault="00E46E51" w:rsidP="00C77E5A">
      <w:pPr>
        <w:pStyle w:val="Heading5"/>
      </w:pPr>
      <w:bookmarkStart w:id="372" w:name="_Toc11338686"/>
      <w:r w:rsidRPr="000B71E3">
        <w:lastRenderedPageBreak/>
        <w:t>6.2.6.2.3</w:t>
      </w:r>
      <w:r w:rsidRPr="000B71E3">
        <w:tab/>
        <w:t xml:space="preserve">Type: </w:t>
      </w:r>
      <w:r w:rsidR="00C77E5A" w:rsidRPr="000B71E3">
        <w:t>AmfNon3GppAccessRegistration</w:t>
      </w:r>
      <w:bookmarkEnd w:id="372"/>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6.2.8</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EC75F7">
              <w:t>clause</w:t>
            </w:r>
            <w:r>
              <w:t> 6.5.2.2 of 3GPP TS 29.500 [4]</w:t>
            </w:r>
            <w:r>
              <w:rPr>
                <w:rFonts w:cs="Arial"/>
                <w:szCs w:val="18"/>
              </w:rPr>
              <w:t>).</w:t>
            </w:r>
          </w:p>
        </w:tc>
      </w:tr>
      <w:tr w:rsidR="0024382C"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EC75F7">
              <w:t>clause</w:t>
            </w:r>
            <w:r>
              <w:t> 6.5.2.2 of 3GPP TS 29.500 [4]</w:t>
            </w:r>
            <w:r>
              <w:rPr>
                <w:rFonts w:cs="Arial"/>
                <w:szCs w:val="18"/>
              </w:rPr>
              <w:t>). This IE may be included if pcscfRestorationCallbackUri is present.</w:t>
            </w:r>
          </w:p>
        </w:tc>
      </w:tr>
      <w:tr w:rsidR="00E6690D"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C60CDD" w:rsidRPr="00C60CDD" w:rsidRDefault="00C60CDD" w:rsidP="00C80397">
            <w:pPr>
              <w:pStyle w:val="TAL"/>
            </w:pPr>
            <w:r w:rsidRPr="00C60CDD">
              <w:t>This IE indicates whether "UE_REACHABILITY_FOR_SMS" event for this user has been subscribed or not:</w:t>
            </w:r>
          </w:p>
          <w:p w:rsidR="00C60CDD" w:rsidRPr="00C60CDD" w:rsidRDefault="00C60CDD" w:rsidP="00C80397">
            <w:pPr>
              <w:pStyle w:val="TAL"/>
            </w:pPr>
            <w:r w:rsidRPr="00C60CDD">
              <w:t>- true: the event has been subscribed</w:t>
            </w:r>
          </w:p>
          <w:p w:rsidR="00C60CDD" w:rsidRPr="00C60CDD" w:rsidRDefault="00C60CDD" w:rsidP="00C80397">
            <w:pPr>
              <w:pStyle w:val="TAL"/>
            </w:pPr>
            <w:r w:rsidRPr="00C60CDD">
              <w:t>- false, or absence of this attribute: the event for this user is currently not subscribed</w:t>
            </w:r>
          </w:p>
        </w:tc>
      </w:tr>
      <w:tr w:rsidR="00D401F9"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D401F9" w:rsidRPr="00C60CDD" w:rsidRDefault="00D401F9" w:rsidP="00C80397">
            <w:pPr>
              <w:pStyle w:val="TAL"/>
            </w:pPr>
            <w:r w:rsidRPr="00D401F9">
              <w:t>Shall be present if urrpIndicator is true and the UDM has subscribed to UE-reachability notification at the AMF.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rsidR="00E46E51" w:rsidRPr="000B71E3" w:rsidRDefault="00E46E51" w:rsidP="000D7A09"/>
    <w:p w:rsidR="00AF0D99" w:rsidRPr="000B71E3" w:rsidRDefault="00AF0D99" w:rsidP="00AF0D99">
      <w:pPr>
        <w:pStyle w:val="Heading5"/>
      </w:pPr>
      <w:bookmarkStart w:id="373" w:name="_Toc11338687"/>
      <w:r w:rsidRPr="000B71E3">
        <w:lastRenderedPageBreak/>
        <w:t>6.2.6.2.4</w:t>
      </w:r>
      <w:r w:rsidRPr="000B71E3">
        <w:tab/>
        <w:t>Type: SmfRegistration</w:t>
      </w:r>
      <w:bookmarkEnd w:id="373"/>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rsidTr="00F4213F">
        <w:trPr>
          <w:jc w:val="center"/>
        </w:trPr>
        <w:tc>
          <w:tcPr>
            <w:tcW w:w="255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74" w:name="_Toc11338688"/>
      <w:r w:rsidRPr="000B71E3">
        <w:t>6.2.6.2.</w:t>
      </w:r>
      <w:r w:rsidR="00803046" w:rsidRPr="000B71E3">
        <w:t>5</w:t>
      </w:r>
      <w:r w:rsidRPr="000B71E3">
        <w:tab/>
        <w:t>Type: DeregistrationData</w:t>
      </w:r>
      <w:bookmarkEnd w:id="374"/>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 xml:space="preserve">String; see </w:t>
            </w:r>
            <w:r w:rsidR="00EC75F7">
              <w:rPr>
                <w:rFonts w:cs="Arial"/>
                <w:szCs w:val="18"/>
              </w:rPr>
              <w:t>clause</w:t>
            </w:r>
            <w:r w:rsidRPr="000B71E3">
              <w:rPr>
                <w:rFonts w:cs="Arial"/>
                <w:szCs w:val="18"/>
              </w:rPr>
              <w:t xml:space="preserv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75" w:name="_Toc11338689"/>
      <w:r w:rsidRPr="000B71E3">
        <w:t>6.2.6.2.</w:t>
      </w:r>
      <w:r w:rsidR="00820967" w:rsidRPr="000B71E3">
        <w:t>6</w:t>
      </w:r>
      <w:r w:rsidRPr="000B71E3">
        <w:tab/>
        <w:t>Type: SmsfRegistration</w:t>
      </w:r>
      <w:bookmarkEnd w:id="375"/>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 xml:space="preserve">See </w:t>
            </w:r>
            <w:r w:rsidR="00EC75F7">
              <w:rPr>
                <w:rFonts w:cs="Arial"/>
                <w:szCs w:val="18"/>
              </w:rPr>
              <w:t>clause</w:t>
            </w:r>
            <w:r w:rsidRPr="000B71E3">
              <w:rPr>
                <w:rFonts w:cs="Arial"/>
                <w:szCs w:val="18"/>
              </w:rPr>
              <w:t xml:space="preserv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76" w:name="_Toc11338690"/>
      <w:r w:rsidRPr="000B71E3">
        <w:t>6.2.6.2.7</w:t>
      </w:r>
      <w:r w:rsidRPr="000B71E3">
        <w:tab/>
        <w:t>Type: Amf3GppAccessRegistrationModification</w:t>
      </w:r>
      <w:bookmarkEnd w:id="376"/>
    </w:p>
    <w:p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EC75F7">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 xml:space="preserve">. </w:t>
            </w:r>
          </w:p>
          <w:p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77" w:name="_Toc11338691"/>
      <w:r w:rsidRPr="000B71E3">
        <w:t>6.2.6.2.8</w:t>
      </w:r>
      <w:r w:rsidRPr="000B71E3">
        <w:tab/>
        <w:t>Type: AmfNon3GppAccessRegistrationModification</w:t>
      </w:r>
      <w:bookmarkEnd w:id="377"/>
      <w:r w:rsidRPr="000B71E3">
        <w:t xml:space="preserve"> </w:t>
      </w:r>
    </w:p>
    <w:p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78" w:name="_Toc11338692"/>
      <w:r w:rsidRPr="000B71E3">
        <w:lastRenderedPageBreak/>
        <w:t>6.2.6.2.9</w:t>
      </w:r>
      <w:r w:rsidRPr="000B71E3">
        <w:tab/>
        <w:t>Type: PcscfRestorationNotification</w:t>
      </w:r>
      <w:bookmarkEnd w:id="378"/>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79" w:name="_Toc11338693"/>
      <w:bookmarkStart w:id="380" w:name="_Hlk518046402"/>
      <w:r w:rsidRPr="000B71E3">
        <w:t>6.2.6.2.</w:t>
      </w:r>
      <w:r w:rsidR="00E436A6" w:rsidRPr="000B71E3">
        <w:t>10</w:t>
      </w:r>
      <w:r w:rsidRPr="000B71E3">
        <w:tab/>
        <w:t>Type: NetworkNodeDiameterAddress</w:t>
      </w:r>
      <w:bookmarkEnd w:id="379"/>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0240B" w:rsidRDefault="00E0240B" w:rsidP="00E0240B">
      <w:pPr>
        <w:pStyle w:val="Heading5"/>
        <w:rPr>
          <w:lang w:eastAsia="zh-CN"/>
        </w:rPr>
      </w:pPr>
      <w:bookmarkStart w:id="381" w:name="_Toc11338694"/>
      <w:bookmarkEnd w:id="380"/>
      <w:r>
        <w:t>6.2.6.2.</w:t>
      </w:r>
      <w:r w:rsidR="00CE6B0C">
        <w:t>11</w:t>
      </w:r>
      <w:r>
        <w:tab/>
        <w:t xml:space="preserve">Type: </w:t>
      </w:r>
      <w:r>
        <w:rPr>
          <w:rFonts w:hint="eastAsia"/>
          <w:lang w:eastAsia="zh-CN"/>
        </w:rPr>
        <w:t>EpsIwkPgw</w:t>
      </w:r>
      <w:bookmarkEnd w:id="381"/>
    </w:p>
    <w:p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rPr>
                <w:rFonts w:cs="Arial"/>
                <w:szCs w:val="18"/>
              </w:rPr>
            </w:pPr>
            <w:r>
              <w:rPr>
                <w:rFonts w:cs="Arial"/>
                <w:szCs w:val="18"/>
              </w:rPr>
              <w:t>Description</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rsidR="00A521A6" w:rsidRDefault="00A521A6" w:rsidP="00A521A6">
      <w:pPr>
        <w:rPr>
          <w:lang w:val="en-US"/>
        </w:rPr>
      </w:pPr>
    </w:p>
    <w:p w:rsidR="00E46E51" w:rsidRPr="000B71E3" w:rsidRDefault="00E46E51" w:rsidP="00E46E51">
      <w:pPr>
        <w:pStyle w:val="Heading4"/>
        <w:rPr>
          <w:lang w:val="en-US"/>
        </w:rPr>
      </w:pPr>
      <w:bookmarkStart w:id="382" w:name="_Toc11338695"/>
      <w:r w:rsidRPr="000B71E3">
        <w:rPr>
          <w:lang w:val="en-US"/>
        </w:rPr>
        <w:t>6.2.6.3</w:t>
      </w:r>
      <w:r w:rsidRPr="000B71E3">
        <w:rPr>
          <w:lang w:val="en-US"/>
        </w:rPr>
        <w:tab/>
        <w:t>Simple data types and enumerations</w:t>
      </w:r>
      <w:bookmarkEnd w:id="382"/>
    </w:p>
    <w:p w:rsidR="00E46E51" w:rsidRPr="000B71E3" w:rsidRDefault="00E46E51" w:rsidP="00E46E51">
      <w:pPr>
        <w:pStyle w:val="Heading5"/>
      </w:pPr>
      <w:bookmarkStart w:id="383" w:name="_Toc11338696"/>
      <w:r w:rsidRPr="000B71E3">
        <w:t>6.2.6.3.1</w:t>
      </w:r>
      <w:r w:rsidRPr="000B71E3">
        <w:tab/>
        <w:t>Introduction</w:t>
      </w:r>
      <w:bookmarkEnd w:id="383"/>
    </w:p>
    <w:p w:rsidR="00E46E51" w:rsidRPr="000B71E3" w:rsidRDefault="00E46E51" w:rsidP="00E46E51">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E46E51" w:rsidRPr="000B71E3" w:rsidRDefault="00E46E51" w:rsidP="00E46E51">
      <w:pPr>
        <w:pStyle w:val="Heading5"/>
      </w:pPr>
      <w:bookmarkStart w:id="384" w:name="_Toc11338697"/>
      <w:r w:rsidRPr="000B71E3">
        <w:t>6.2.6.3.2</w:t>
      </w:r>
      <w:r w:rsidRPr="000B71E3">
        <w:tab/>
        <w:t>Simple data types</w:t>
      </w:r>
      <w:bookmarkEnd w:id="384"/>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85" w:name="_Toc11338698"/>
      <w:r w:rsidRPr="000B71E3">
        <w:t>6.2.6.3.3</w:t>
      </w:r>
      <w:r w:rsidRPr="000B71E3">
        <w:tab/>
        <w:t xml:space="preserve">Enumeration: </w:t>
      </w:r>
      <w:r w:rsidR="00D0156A" w:rsidRPr="000B71E3">
        <w:t>DeregistrationReason</w:t>
      </w:r>
      <w:bookmarkEnd w:id="385"/>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86" w:name="_Toc11338699"/>
      <w:r w:rsidRPr="000B71E3">
        <w:t>6.2.6.3.4</w:t>
      </w:r>
      <w:r w:rsidRPr="000B71E3">
        <w:tab/>
        <w:t xml:space="preserve">Enumeration: </w:t>
      </w:r>
      <w:r w:rsidR="00D978AE" w:rsidRPr="000B71E3">
        <w:t>ImsVoP</w:t>
      </w:r>
      <w:r w:rsidR="002C0EA0">
        <w:t>s</w:t>
      </w:r>
      <w:bookmarkEnd w:id="386"/>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87" w:name="_Toc11338700"/>
      <w:r w:rsidRPr="000B71E3">
        <w:t>6.2.7</w:t>
      </w:r>
      <w:r w:rsidRPr="000B71E3">
        <w:tab/>
        <w:t>Error Handling</w:t>
      </w:r>
      <w:bookmarkEnd w:id="387"/>
      <w:r w:rsidR="00836C0C" w:rsidRPr="000B71E3">
        <w:t xml:space="preserve"> </w:t>
      </w:r>
    </w:p>
    <w:p w:rsidR="00012DF9" w:rsidRPr="000B71E3" w:rsidRDefault="00012DF9" w:rsidP="00012DF9">
      <w:pPr>
        <w:pStyle w:val="Heading4"/>
      </w:pPr>
      <w:bookmarkStart w:id="388" w:name="_Toc11338701"/>
      <w:r w:rsidRPr="000B71E3">
        <w:t>6.2.7.1</w:t>
      </w:r>
      <w:r w:rsidRPr="000B71E3">
        <w:tab/>
        <w:t>General</w:t>
      </w:r>
      <w:bookmarkEnd w:id="388"/>
    </w:p>
    <w:p w:rsidR="00012DF9" w:rsidRPr="000B71E3" w:rsidRDefault="00012DF9" w:rsidP="00012DF9">
      <w:pPr>
        <w:rPr>
          <w:rFonts w:eastAsia="Calibri"/>
        </w:rPr>
      </w:pPr>
      <w:r w:rsidRPr="000B71E3">
        <w:t xml:space="preserve">HTTP error handling shall be supported as specified in </w:t>
      </w:r>
      <w:r w:rsidR="00EC75F7">
        <w:t>clause</w:t>
      </w:r>
      <w:r w:rsidRPr="000B71E3">
        <w:t> 5.2.4 of 3GPP TS 29.500 [4].</w:t>
      </w:r>
    </w:p>
    <w:p w:rsidR="00012DF9" w:rsidRPr="000B71E3" w:rsidRDefault="00012DF9" w:rsidP="00012DF9">
      <w:pPr>
        <w:pStyle w:val="Heading4"/>
      </w:pPr>
      <w:bookmarkStart w:id="389" w:name="_Toc11338702"/>
      <w:r w:rsidRPr="000B71E3">
        <w:t>6.2.7.2</w:t>
      </w:r>
      <w:r w:rsidRPr="000B71E3">
        <w:tab/>
        <w:t>Protocol Errors</w:t>
      </w:r>
      <w:bookmarkEnd w:id="389"/>
    </w:p>
    <w:p w:rsidR="00012DF9" w:rsidRPr="000B71E3" w:rsidRDefault="00012DF9" w:rsidP="00012DF9">
      <w:r w:rsidRPr="000B71E3">
        <w:t xml:space="preserve">Protocol errors handling shall be supported as specified in </w:t>
      </w:r>
      <w:r w:rsidR="00EC75F7">
        <w:t>clause</w:t>
      </w:r>
      <w:r w:rsidRPr="000B71E3">
        <w:t xml:space="preserve"> 5.2.7 of 3GPP TS 29.500 [4].</w:t>
      </w:r>
    </w:p>
    <w:p w:rsidR="00012DF9" w:rsidRPr="000B71E3" w:rsidRDefault="00012DF9" w:rsidP="00012DF9">
      <w:pPr>
        <w:pStyle w:val="Heading4"/>
      </w:pPr>
      <w:bookmarkStart w:id="390" w:name="_Toc11338703"/>
      <w:r w:rsidRPr="000B71E3">
        <w:t>6.2.7.3</w:t>
      </w:r>
      <w:r w:rsidRPr="000B71E3">
        <w:tab/>
        <w:t>Application Errors</w:t>
      </w:r>
      <w:bookmarkEnd w:id="390"/>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91"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91"/>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92" w:name="_Toc11338704"/>
      <w:r w:rsidRPr="000B71E3">
        <w:t>6.2.8</w:t>
      </w:r>
      <w:r w:rsidRPr="000B71E3">
        <w:tab/>
        <w:t>Feature Negotiation</w:t>
      </w:r>
      <w:bookmarkEnd w:id="392"/>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EC75F7">
        <w:t>clause</w:t>
      </w:r>
      <w:r w:rsidRPr="000B71E3">
        <w:t>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93" w:name="_Toc11338705"/>
      <w:r w:rsidRPr="000B71E3">
        <w:rPr>
          <w:lang w:val="en-US"/>
        </w:rPr>
        <w:t>6.2.</w:t>
      </w:r>
      <w:r w:rsidR="007A7D0C" w:rsidRPr="000B71E3">
        <w:rPr>
          <w:lang w:val="en-US"/>
        </w:rPr>
        <w:t>9</w:t>
      </w:r>
      <w:r w:rsidRPr="000B71E3">
        <w:rPr>
          <w:lang w:val="en-US"/>
        </w:rPr>
        <w:tab/>
        <w:t>Security</w:t>
      </w:r>
      <w:bookmarkEnd w:id="393"/>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EC75F7">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94" w:name="_Toc11338706"/>
      <w:r w:rsidRPr="000B71E3">
        <w:t>6.3</w:t>
      </w:r>
      <w:r w:rsidRPr="000B71E3">
        <w:tab/>
        <w:t>Nudm_UEAuthentication Service API</w:t>
      </w:r>
      <w:bookmarkEnd w:id="394"/>
      <w:r w:rsidRPr="000B71E3">
        <w:t xml:space="preserve"> </w:t>
      </w:r>
    </w:p>
    <w:p w:rsidR="00E46E51" w:rsidRPr="000B71E3" w:rsidRDefault="00E46E51" w:rsidP="00E46E51">
      <w:pPr>
        <w:pStyle w:val="Heading3"/>
      </w:pPr>
      <w:bookmarkStart w:id="395" w:name="_Toc11338707"/>
      <w:r w:rsidRPr="000B71E3">
        <w:t>6.3.1</w:t>
      </w:r>
      <w:r w:rsidRPr="000B71E3">
        <w:tab/>
      </w:r>
      <w:r w:rsidR="004F6C08" w:rsidRPr="000B71E3">
        <w:t>API URI</w:t>
      </w:r>
      <w:bookmarkEnd w:id="395"/>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lastRenderedPageBreak/>
        <w:t>where</w:t>
      </w:r>
      <w:r w:rsidR="006D3C1C">
        <w:t xml:space="preserve"> "apiRoot" is defined in </w:t>
      </w:r>
      <w:r w:rsidR="00EC75F7">
        <w:t>clause</w:t>
      </w:r>
      <w:r w:rsidR="006D3C1C">
        <w:t>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96" w:name="_Toc11338708"/>
      <w:r w:rsidRPr="000B71E3">
        <w:t>6.3.2</w:t>
      </w:r>
      <w:r w:rsidRPr="000B71E3">
        <w:tab/>
        <w:t>Usage of HTTP</w:t>
      </w:r>
      <w:bookmarkEnd w:id="396"/>
    </w:p>
    <w:p w:rsidR="00E46E51" w:rsidRPr="000B71E3" w:rsidRDefault="00E46E51" w:rsidP="00E46E51">
      <w:pPr>
        <w:pStyle w:val="Heading4"/>
      </w:pPr>
      <w:bookmarkStart w:id="397" w:name="_Toc11338709"/>
      <w:r w:rsidRPr="000B71E3">
        <w:t>6.3.2.1</w:t>
      </w:r>
      <w:r w:rsidRPr="000B71E3">
        <w:tab/>
        <w:t>General</w:t>
      </w:r>
      <w:bookmarkEnd w:id="397"/>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98" w:name="_Toc11338710"/>
      <w:r w:rsidRPr="000B71E3">
        <w:t>6.3.2.2</w:t>
      </w:r>
      <w:r w:rsidRPr="000B71E3">
        <w:tab/>
        <w:t>HTTP standard headers</w:t>
      </w:r>
      <w:bookmarkEnd w:id="398"/>
    </w:p>
    <w:p w:rsidR="00E46E51" w:rsidRPr="000B71E3" w:rsidRDefault="00E46E51" w:rsidP="00E46E51">
      <w:pPr>
        <w:pStyle w:val="Heading5"/>
        <w:rPr>
          <w:lang w:eastAsia="zh-CN"/>
        </w:rPr>
      </w:pPr>
      <w:bookmarkStart w:id="399" w:name="_Toc11338711"/>
      <w:r w:rsidRPr="000B71E3">
        <w:t>6.3.2.2.1</w:t>
      </w:r>
      <w:r w:rsidRPr="000B71E3">
        <w:rPr>
          <w:rFonts w:hint="eastAsia"/>
          <w:lang w:eastAsia="zh-CN"/>
        </w:rPr>
        <w:tab/>
      </w:r>
      <w:r w:rsidRPr="000B71E3">
        <w:rPr>
          <w:lang w:eastAsia="zh-CN"/>
        </w:rPr>
        <w:t>General</w:t>
      </w:r>
      <w:bookmarkEnd w:id="399"/>
    </w:p>
    <w:p w:rsidR="00CD53C8" w:rsidRPr="000B71E3" w:rsidRDefault="00CD53C8" w:rsidP="002127F7">
      <w:pPr>
        <w:rPr>
          <w:lang w:eastAsia="zh-CN"/>
        </w:rPr>
      </w:pPr>
      <w:r w:rsidRPr="000B71E3">
        <w:t xml:space="preserve">The usage of HTTP standard headers shall be supported as specified in </w:t>
      </w:r>
      <w:r w:rsidR="00EC75F7">
        <w:t>clause</w:t>
      </w:r>
      <w:r w:rsidRPr="000B71E3">
        <w:t> 5.2.2 of 3GPP TS 29.500 [4].</w:t>
      </w:r>
    </w:p>
    <w:p w:rsidR="00E46E51" w:rsidRPr="000B71E3" w:rsidRDefault="00E46E51" w:rsidP="00E46E51">
      <w:pPr>
        <w:pStyle w:val="Heading5"/>
      </w:pPr>
      <w:bookmarkStart w:id="400" w:name="_Toc11338712"/>
      <w:r w:rsidRPr="000B71E3">
        <w:t>6.3.2.2.2</w:t>
      </w:r>
      <w:r w:rsidRPr="000B71E3">
        <w:tab/>
        <w:t>Content type</w:t>
      </w:r>
      <w:bookmarkEnd w:id="400"/>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01" w:name="_Toc11338713"/>
      <w:r w:rsidRPr="000B71E3">
        <w:t>6.3.2.3</w:t>
      </w:r>
      <w:r w:rsidRPr="000B71E3">
        <w:tab/>
        <w:t>HTTP custom headers</w:t>
      </w:r>
      <w:bookmarkEnd w:id="401"/>
    </w:p>
    <w:p w:rsidR="00E46E51" w:rsidRPr="000B71E3" w:rsidRDefault="00E46E51" w:rsidP="00E46E51">
      <w:pPr>
        <w:pStyle w:val="Heading5"/>
        <w:rPr>
          <w:lang w:eastAsia="zh-CN"/>
        </w:rPr>
      </w:pPr>
      <w:bookmarkStart w:id="402" w:name="_Toc11338714"/>
      <w:r w:rsidRPr="000B71E3">
        <w:t>6.3.2.3.1</w:t>
      </w:r>
      <w:r w:rsidRPr="000B71E3">
        <w:rPr>
          <w:rFonts w:hint="eastAsia"/>
          <w:lang w:eastAsia="zh-CN"/>
        </w:rPr>
        <w:tab/>
      </w:r>
      <w:r w:rsidRPr="000B71E3">
        <w:rPr>
          <w:lang w:eastAsia="zh-CN"/>
        </w:rPr>
        <w:t>General</w:t>
      </w:r>
      <w:bookmarkEnd w:id="402"/>
    </w:p>
    <w:p w:rsidR="00CD53C8" w:rsidRPr="000B71E3" w:rsidRDefault="00CD53C8" w:rsidP="002127F7">
      <w:pPr>
        <w:rPr>
          <w:lang w:eastAsia="zh-CN"/>
        </w:rPr>
      </w:pPr>
      <w:r w:rsidRPr="000B71E3">
        <w:t xml:space="preserve">The usage of HTTP custom headers shall be supported as specified in </w:t>
      </w:r>
      <w:r w:rsidR="00EC75F7">
        <w:t>clause</w:t>
      </w:r>
      <w:r w:rsidRPr="000B71E3">
        <w:t> 5.2.3 of 3GPP TS 29.500 [4].</w:t>
      </w:r>
    </w:p>
    <w:p w:rsidR="00E46E51" w:rsidRPr="000B71E3" w:rsidRDefault="00E46E51" w:rsidP="00E46E51">
      <w:pPr>
        <w:pStyle w:val="Heading3"/>
      </w:pPr>
      <w:bookmarkStart w:id="403" w:name="_Toc11338715"/>
      <w:r w:rsidRPr="000B71E3">
        <w:t>6.3.3</w:t>
      </w:r>
      <w:r w:rsidRPr="000B71E3">
        <w:tab/>
        <w:t>Resources</w:t>
      </w:r>
      <w:bookmarkEnd w:id="403"/>
      <w:r w:rsidRPr="000B71E3">
        <w:t xml:space="preserve"> </w:t>
      </w:r>
    </w:p>
    <w:p w:rsidR="00E46E51" w:rsidRPr="000B71E3" w:rsidRDefault="00E46E51" w:rsidP="00E46E51">
      <w:pPr>
        <w:pStyle w:val="Heading4"/>
      </w:pPr>
      <w:bookmarkStart w:id="404" w:name="_Toc11338716"/>
      <w:r w:rsidRPr="000B71E3">
        <w:t>6.3.3.1</w:t>
      </w:r>
      <w:r w:rsidRPr="000B71E3">
        <w:tab/>
        <w:t>Overview</w:t>
      </w:r>
      <w:bookmarkEnd w:id="404"/>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6" type="#_x0000_t75" style="width:300.75pt;height:199.5pt" o:ole="">
            <v:imagedata r:id="rId114" o:title=""/>
          </v:shape>
          <o:OLEObject Type="Embed" ProgID="Visio.Drawing.11" ShapeID="_x0000_i1076" DrawAspect="Content" ObjectID="_1621960874" r:id="rId115"/>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lastRenderedPageBreak/>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405" w:name="_Toc11338717"/>
      <w:r w:rsidRPr="000B71E3">
        <w:t>6.3.3.2</w:t>
      </w:r>
      <w:r w:rsidRPr="000B71E3">
        <w:tab/>
        <w:t xml:space="preserve">Resource: </w:t>
      </w:r>
      <w:r w:rsidR="00775CE9" w:rsidRPr="000B71E3">
        <w:t>SecurityInformation</w:t>
      </w:r>
      <w:bookmarkEnd w:id="405"/>
    </w:p>
    <w:p w:rsidR="00E46E51" w:rsidRPr="000B71E3" w:rsidRDefault="00E46E51" w:rsidP="00E46E51">
      <w:pPr>
        <w:pStyle w:val="Heading5"/>
      </w:pPr>
      <w:bookmarkStart w:id="406" w:name="_Toc11338718"/>
      <w:r w:rsidRPr="000B71E3">
        <w:t>6.3.3.2.1</w:t>
      </w:r>
      <w:r w:rsidRPr="000B71E3">
        <w:tab/>
        <w:t>Description</w:t>
      </w:r>
      <w:bookmarkEnd w:id="406"/>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407" w:name="_Toc11338719"/>
      <w:r w:rsidRPr="000B71E3">
        <w:t>6.3.3.2.2</w:t>
      </w:r>
      <w:r w:rsidRPr="000B71E3">
        <w:tab/>
        <w:t>Resource Definition</w:t>
      </w:r>
      <w:bookmarkEnd w:id="407"/>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EC75F7">
              <w:t>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 xml:space="preserve">Represents the Subscription Permanent Identifier (see 3GPP TS 23.501 [2] </w:t>
            </w:r>
            <w:r w:rsidR="00EC75F7">
              <w:t>clause</w:t>
            </w:r>
            <w:r w:rsidRPr="000B71E3">
              <w:t xml:space="preserv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r w:rsidR="00276C23">
              <w:t> 1, NOTE 2</w:t>
            </w:r>
            <w:r>
              <w:t>).</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r w:rsidR="00276C23">
              <w:t xml:space="preserve"> </w:t>
            </w:r>
          </w:p>
          <w:p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rsidR="00E46E51" w:rsidRPr="000B71E3" w:rsidRDefault="00E46E51" w:rsidP="00AA15BA"/>
    <w:p w:rsidR="00E46E51" w:rsidRPr="000B71E3" w:rsidRDefault="00E46E51" w:rsidP="00E46E51">
      <w:pPr>
        <w:pStyle w:val="Heading5"/>
      </w:pPr>
      <w:bookmarkStart w:id="408" w:name="_Toc11338720"/>
      <w:r w:rsidRPr="000B71E3">
        <w:t>6.3.3.2.3</w:t>
      </w:r>
      <w:r w:rsidRPr="000B71E3">
        <w:tab/>
        <w:t>Resource Standard Methods</w:t>
      </w:r>
      <w:bookmarkEnd w:id="408"/>
    </w:p>
    <w:p w:rsidR="003707AC" w:rsidRPr="000B71E3" w:rsidRDefault="003707AC" w:rsidP="00CE4D97">
      <w:r w:rsidRPr="000B71E3">
        <w:t>No Standard Methods are supported for this resource.</w:t>
      </w:r>
    </w:p>
    <w:p w:rsidR="00E46E51" w:rsidRPr="000B71E3" w:rsidRDefault="00E46E51" w:rsidP="00E46E51">
      <w:pPr>
        <w:pStyle w:val="Heading5"/>
      </w:pPr>
      <w:bookmarkStart w:id="409" w:name="_Toc11338721"/>
      <w:r w:rsidRPr="000B71E3">
        <w:lastRenderedPageBreak/>
        <w:t>6.3.3.2.4</w:t>
      </w:r>
      <w:r w:rsidRPr="000B71E3">
        <w:tab/>
        <w:t>Resource Custom Operations</w:t>
      </w:r>
      <w:bookmarkEnd w:id="409"/>
    </w:p>
    <w:p w:rsidR="00E46E51" w:rsidRPr="000B71E3" w:rsidRDefault="00E46E51" w:rsidP="00E46E51">
      <w:pPr>
        <w:pStyle w:val="Heading6"/>
        <w:ind w:left="0" w:firstLine="0"/>
      </w:pPr>
      <w:bookmarkStart w:id="410" w:name="_Toc11338722"/>
      <w:r w:rsidRPr="000B71E3">
        <w:t>6.3.3.2.4.1</w:t>
      </w:r>
      <w:r w:rsidRPr="000B71E3">
        <w:tab/>
        <w:t>Overview</w:t>
      </w:r>
      <w:bookmarkEnd w:id="410"/>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411" w:name="_Toc11338723"/>
      <w:r w:rsidRPr="000B71E3">
        <w:t>6.3.3.2.4.2</w:t>
      </w:r>
      <w:r w:rsidRPr="000B71E3">
        <w:tab/>
        <w:t xml:space="preserve">Operation: </w:t>
      </w:r>
      <w:r w:rsidR="00A67F05" w:rsidRPr="000B71E3">
        <w:t>generate-auth-data</w:t>
      </w:r>
      <w:bookmarkEnd w:id="411"/>
    </w:p>
    <w:p w:rsidR="00E46E51" w:rsidRPr="000B71E3" w:rsidRDefault="00E46E51" w:rsidP="00E46E51">
      <w:pPr>
        <w:pStyle w:val="Heading7"/>
      </w:pPr>
      <w:bookmarkStart w:id="412" w:name="_Toc11338724"/>
      <w:r w:rsidRPr="000B71E3">
        <w:t>6.3.3.2.4.2.1</w:t>
      </w:r>
      <w:r w:rsidRPr="000B71E3">
        <w:tab/>
        <w:t>Description</w:t>
      </w:r>
      <w:bookmarkEnd w:id="412"/>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413" w:name="_Toc11338725"/>
      <w:r w:rsidRPr="000B71E3">
        <w:t>6.3.3.2.4.2.2</w:t>
      </w:r>
      <w:r w:rsidRPr="000B71E3">
        <w:tab/>
        <w:t>Operation Definition</w:t>
      </w:r>
      <w:bookmarkEnd w:id="413"/>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Default="0090317F" w:rsidP="00C13412">
            <w:pPr>
              <w:pStyle w:val="TAL"/>
            </w:pPr>
            <w:r w:rsidRPr="000B71E3">
              <w:t>- UNSUPPORTED_PROTECTION_SCHEME</w:t>
            </w:r>
          </w:p>
          <w:p w:rsidR="00334C88" w:rsidRDefault="00334C88" w:rsidP="00C13412">
            <w:pPr>
              <w:pStyle w:val="TAL"/>
            </w:pPr>
          </w:p>
          <w:p w:rsidR="00334C88" w:rsidRPr="000B71E3" w:rsidRDefault="00334C88" w:rsidP="00C13412">
            <w:pPr>
              <w:pStyle w:val="TAL"/>
            </w:pPr>
            <w:r>
              <w:rPr>
                <w:rFonts w:hint="eastAsia"/>
                <w:lang w:eastAsia="zh-CN"/>
              </w:rPr>
              <w:t>This response shall not be cached.</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414" w:name="_Toc11338726"/>
      <w:r w:rsidRPr="000B71E3">
        <w:lastRenderedPageBreak/>
        <w:t>6.3.3.3</w:t>
      </w:r>
      <w:r w:rsidRPr="000B71E3">
        <w:tab/>
        <w:t xml:space="preserve">Resource: </w:t>
      </w:r>
      <w:r w:rsidR="00234848" w:rsidRPr="000B71E3">
        <w:t>AuthEvents</w:t>
      </w:r>
      <w:bookmarkEnd w:id="414"/>
    </w:p>
    <w:p w:rsidR="00234848" w:rsidRPr="000B71E3" w:rsidRDefault="00234848" w:rsidP="00234848">
      <w:pPr>
        <w:pStyle w:val="Heading5"/>
      </w:pPr>
      <w:bookmarkStart w:id="415" w:name="_Toc11338727"/>
      <w:r w:rsidRPr="000B71E3">
        <w:t>6.3.3.3.1</w:t>
      </w:r>
      <w:r w:rsidRPr="000B71E3">
        <w:tab/>
        <w:t>Description</w:t>
      </w:r>
      <w:bookmarkEnd w:id="415"/>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416" w:name="_Toc11338728"/>
      <w:r w:rsidRPr="000B71E3">
        <w:t>6.3.3.3.2</w:t>
      </w:r>
      <w:r w:rsidRPr="000B71E3">
        <w:tab/>
        <w:t>Resource Definition</w:t>
      </w:r>
      <w:bookmarkEnd w:id="416"/>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 xml:space="preserve">See </w:t>
            </w:r>
            <w:r w:rsidR="00EC75F7">
              <w:t>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 xml:space="preserve">Represents the Subscription Permanent Identifier (see 3GPP TS 23.501 [2] </w:t>
            </w:r>
            <w:r w:rsidR="00EC75F7">
              <w:t>clause</w:t>
            </w:r>
            <w:r w:rsidRPr="000B71E3">
              <w:t xml:space="preserv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417" w:name="_Toc11338729"/>
      <w:r w:rsidRPr="000B71E3">
        <w:t>6.3.3.3.3</w:t>
      </w:r>
      <w:r w:rsidRPr="000B71E3">
        <w:tab/>
        <w:t>Resource Standard Methods</w:t>
      </w:r>
      <w:bookmarkEnd w:id="417"/>
    </w:p>
    <w:p w:rsidR="00234848" w:rsidRPr="000B71E3" w:rsidRDefault="00234848" w:rsidP="00234848">
      <w:pPr>
        <w:pStyle w:val="Heading6"/>
      </w:pPr>
      <w:bookmarkStart w:id="418" w:name="_Toc11338730"/>
      <w:r w:rsidRPr="000B71E3">
        <w:t>6.3.3.3.3.1</w:t>
      </w:r>
      <w:r w:rsidRPr="000B71E3">
        <w:tab/>
        <w:t>POST</w:t>
      </w:r>
      <w:bookmarkEnd w:id="418"/>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419" w:name="_Toc11338731"/>
      <w:r w:rsidRPr="000B71E3">
        <w:t>6.3.4</w:t>
      </w:r>
      <w:r w:rsidRPr="000B71E3">
        <w:tab/>
        <w:t>Custom Operations without associated resources</w:t>
      </w:r>
      <w:bookmarkEnd w:id="419"/>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420" w:name="_Toc11338732"/>
      <w:r w:rsidRPr="000B71E3">
        <w:lastRenderedPageBreak/>
        <w:t>6.3.5</w:t>
      </w:r>
      <w:r w:rsidRPr="000B71E3">
        <w:tab/>
        <w:t>Notifications</w:t>
      </w:r>
      <w:bookmarkEnd w:id="420"/>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421" w:name="_Toc11338733"/>
      <w:r w:rsidRPr="000B71E3">
        <w:t>6.3.6</w:t>
      </w:r>
      <w:r w:rsidRPr="000B71E3">
        <w:tab/>
        <w:t>Data Model</w:t>
      </w:r>
      <w:bookmarkEnd w:id="421"/>
    </w:p>
    <w:p w:rsidR="00E46E51" w:rsidRPr="000B71E3" w:rsidRDefault="00E46E51" w:rsidP="00E46E51">
      <w:pPr>
        <w:pStyle w:val="Heading4"/>
      </w:pPr>
      <w:bookmarkStart w:id="422" w:name="_Toc11338734"/>
      <w:r w:rsidRPr="000B71E3">
        <w:t>6.3.6.1</w:t>
      </w:r>
      <w:r w:rsidRPr="000B71E3">
        <w:tab/>
        <w:t>General</w:t>
      </w:r>
      <w:bookmarkEnd w:id="422"/>
    </w:p>
    <w:p w:rsidR="00E46E51" w:rsidRPr="000B71E3" w:rsidRDefault="00E46E51" w:rsidP="00E46E51">
      <w:r w:rsidRPr="000B71E3">
        <w:t xml:space="preserve">This </w:t>
      </w:r>
      <w:r w:rsidR="00EC75F7">
        <w:t>clause</w:t>
      </w:r>
      <w:r w:rsidRPr="000B71E3">
        <w:t xml:space="preserv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23" w:name="_Toc11338735"/>
      <w:r w:rsidRPr="000B71E3">
        <w:rPr>
          <w:lang w:val="en-US"/>
        </w:rPr>
        <w:t>6.3.6.2</w:t>
      </w:r>
      <w:r w:rsidRPr="000B71E3">
        <w:rPr>
          <w:lang w:val="en-US"/>
        </w:rPr>
        <w:tab/>
        <w:t>Structured data types</w:t>
      </w:r>
      <w:bookmarkEnd w:id="423"/>
    </w:p>
    <w:p w:rsidR="00E46E51" w:rsidRPr="000B71E3" w:rsidRDefault="00E46E51" w:rsidP="00E46E51">
      <w:pPr>
        <w:pStyle w:val="Heading5"/>
      </w:pPr>
      <w:bookmarkStart w:id="424" w:name="_Toc11338736"/>
      <w:r w:rsidRPr="000B71E3">
        <w:t>6.3.6.2.1</w:t>
      </w:r>
      <w:r w:rsidRPr="000B71E3">
        <w:tab/>
        <w:t>Introduction</w:t>
      </w:r>
      <w:bookmarkEnd w:id="424"/>
    </w:p>
    <w:p w:rsidR="00E46E51" w:rsidRPr="000B71E3" w:rsidRDefault="00E46E51" w:rsidP="00E46E51">
      <w:r w:rsidRPr="000B71E3">
        <w:t xml:space="preserve">This </w:t>
      </w:r>
      <w:r w:rsidR="00EC75F7">
        <w:t>clause</w:t>
      </w:r>
      <w:r w:rsidRPr="000B71E3">
        <w:t xml:space="preserv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425" w:name="_Toc11338737"/>
      <w:r w:rsidRPr="000B71E3">
        <w:t>6.3.6.2.2</w:t>
      </w:r>
      <w:r w:rsidRPr="000B71E3">
        <w:tab/>
        <w:t xml:space="preserve">Type: </w:t>
      </w:r>
      <w:r w:rsidR="009E0A7A" w:rsidRPr="000B71E3">
        <w:t>AuthenticationInfoRequest</w:t>
      </w:r>
      <w:bookmarkEnd w:id="425"/>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EC75F7">
              <w:rPr>
                <w:rFonts w:cs="Arial"/>
                <w:szCs w:val="18"/>
              </w:rPr>
              <w:t>clause</w:t>
            </w:r>
            <w:r w:rsidRPr="000B71E3">
              <w:rPr>
                <w:rFonts w:cs="Arial"/>
                <w:szCs w:val="18"/>
              </w:rPr>
              <w:t xml:space="preserve"> 6.1.1.</w:t>
            </w:r>
            <w:r w:rsidR="00604996">
              <w:rPr>
                <w:rFonts w:cs="Arial"/>
                <w:szCs w:val="18"/>
              </w:rPr>
              <w:t>4</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 xml:space="preserve">Contains RAND and AUTS; see 3GPP TS 33.501 [6] </w:t>
            </w:r>
            <w:r w:rsidR="00EC75F7">
              <w:rPr>
                <w:rFonts w:cs="Arial"/>
                <w:szCs w:val="18"/>
              </w:rPr>
              <w:t>clause</w:t>
            </w:r>
            <w:r w:rsidRPr="000B71E3">
              <w:rPr>
                <w:rFonts w:cs="Arial"/>
                <w:szCs w:val="18"/>
              </w:rPr>
              <w:t xml:space="preserv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426" w:name="_Toc11338738"/>
      <w:r w:rsidRPr="000B71E3">
        <w:lastRenderedPageBreak/>
        <w:t>6.3.6.2.3</w:t>
      </w:r>
      <w:r w:rsidRPr="000B71E3">
        <w:tab/>
        <w:t xml:space="preserve">Type: </w:t>
      </w:r>
      <w:r w:rsidR="009E0A7A" w:rsidRPr="000B71E3">
        <w:t>AuthenticationInfoResult</w:t>
      </w:r>
      <w:bookmarkEnd w:id="426"/>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6.3.8</w:t>
            </w:r>
          </w:p>
        </w:tc>
      </w:tr>
    </w:tbl>
    <w:p w:rsidR="00BE7167" w:rsidRPr="000B71E3" w:rsidRDefault="00BE7167" w:rsidP="00BE7167"/>
    <w:p w:rsidR="00EF02F6" w:rsidRPr="000B71E3" w:rsidRDefault="00EF02F6" w:rsidP="00EF02F6">
      <w:pPr>
        <w:pStyle w:val="Heading5"/>
      </w:pPr>
      <w:bookmarkStart w:id="427" w:name="_Toc11338739"/>
      <w:r w:rsidRPr="000B71E3">
        <w:t>6.3.6.2.4</w:t>
      </w:r>
      <w:r w:rsidRPr="000B71E3">
        <w:tab/>
        <w:t>Type: AvEapAkaPrime</w:t>
      </w:r>
      <w:bookmarkEnd w:id="427"/>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428" w:name="_Toc11338740"/>
      <w:r w:rsidRPr="000B71E3">
        <w:t>6.3.6.2.5</w:t>
      </w:r>
      <w:r w:rsidRPr="000B71E3">
        <w:tab/>
        <w:t>Type: Av5G</w:t>
      </w:r>
      <w:r w:rsidR="00D50AA9" w:rsidRPr="000B71E3">
        <w:t>He</w:t>
      </w:r>
      <w:r w:rsidRPr="000B71E3">
        <w:t>Aka</w:t>
      </w:r>
      <w:bookmarkEnd w:id="428"/>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429" w:name="_Toc11338741"/>
      <w:r w:rsidRPr="000B71E3">
        <w:t>6.3.6.2.</w:t>
      </w:r>
      <w:r w:rsidR="00803046" w:rsidRPr="000B71E3">
        <w:t>6</w:t>
      </w:r>
      <w:r w:rsidRPr="000B71E3">
        <w:tab/>
        <w:t>Type: ResynchronizationInfo</w:t>
      </w:r>
      <w:bookmarkEnd w:id="429"/>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430" w:name="_Toc11338742"/>
      <w:r w:rsidRPr="000B71E3">
        <w:t>6.3.6.2.</w:t>
      </w:r>
      <w:r w:rsidR="00020ABF" w:rsidRPr="000B71E3">
        <w:t>7</w:t>
      </w:r>
      <w:r w:rsidRPr="000B71E3">
        <w:tab/>
        <w:t>Type: AuthEvent</w:t>
      </w:r>
      <w:bookmarkEnd w:id="430"/>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EC75F7">
              <w:rPr>
                <w:rFonts w:cs="Arial"/>
                <w:szCs w:val="18"/>
              </w:rPr>
              <w:t>clause</w:t>
            </w:r>
            <w:r w:rsidRPr="0031438A">
              <w:rPr>
                <w:rFonts w:cs="Arial"/>
                <w:szCs w:val="18"/>
              </w:rPr>
              <w:t xml:space="preserve"> 6.1.1.</w:t>
            </w:r>
            <w:r>
              <w:rPr>
                <w:rFonts w:cs="Arial"/>
                <w:szCs w:val="18"/>
              </w:rPr>
              <w:t>4</w:t>
            </w:r>
          </w:p>
        </w:tc>
      </w:tr>
    </w:tbl>
    <w:p w:rsidR="00F23395" w:rsidRPr="000B71E3" w:rsidRDefault="00F23395" w:rsidP="00F23395"/>
    <w:p w:rsidR="00BE7167" w:rsidRPr="000B71E3" w:rsidRDefault="00BE7167" w:rsidP="00BE7167">
      <w:pPr>
        <w:pStyle w:val="Heading5"/>
      </w:pPr>
      <w:bookmarkStart w:id="431" w:name="_Toc11338743"/>
      <w:r w:rsidRPr="000B71E3">
        <w:lastRenderedPageBreak/>
        <w:t>6.3.6.2.</w:t>
      </w:r>
      <w:r w:rsidR="0017414F" w:rsidRPr="000B71E3">
        <w:t>8</w:t>
      </w:r>
      <w:r w:rsidRPr="000B71E3">
        <w:tab/>
        <w:t>Type: AuthenticationVector</w:t>
      </w:r>
      <w:bookmarkEnd w:id="431"/>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432" w:name="_Toc11338744"/>
      <w:r w:rsidRPr="000B71E3">
        <w:rPr>
          <w:lang w:val="en-US"/>
        </w:rPr>
        <w:t>6.3.6.3</w:t>
      </w:r>
      <w:r w:rsidRPr="000B71E3">
        <w:rPr>
          <w:lang w:val="en-US"/>
        </w:rPr>
        <w:tab/>
        <w:t>Simple data types and enumerations</w:t>
      </w:r>
      <w:bookmarkEnd w:id="432"/>
    </w:p>
    <w:p w:rsidR="00E46E51" w:rsidRPr="000B71E3" w:rsidRDefault="00E46E51" w:rsidP="00E46E51">
      <w:pPr>
        <w:pStyle w:val="Heading5"/>
      </w:pPr>
      <w:bookmarkStart w:id="433" w:name="_Toc11338745"/>
      <w:r w:rsidRPr="000B71E3">
        <w:t>6.3.6.3.1</w:t>
      </w:r>
      <w:r w:rsidRPr="000B71E3">
        <w:tab/>
        <w:t>Introduction</w:t>
      </w:r>
      <w:bookmarkEnd w:id="433"/>
    </w:p>
    <w:p w:rsidR="00E46E51" w:rsidRPr="000B71E3" w:rsidRDefault="00E46E51" w:rsidP="00E46E51">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E46E51" w:rsidRPr="000B71E3" w:rsidRDefault="00E46E51" w:rsidP="00E46E51">
      <w:pPr>
        <w:pStyle w:val="Heading5"/>
      </w:pPr>
      <w:bookmarkStart w:id="434" w:name="_Toc11338746"/>
      <w:r w:rsidRPr="000B71E3">
        <w:t>6.3.6.3.2</w:t>
      </w:r>
      <w:r w:rsidRPr="000B71E3">
        <w:tab/>
        <w:t>Simple data types</w:t>
      </w:r>
      <w:bookmarkEnd w:id="434"/>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xml:space="preserve">] </w:t>
            </w:r>
            <w:r w:rsidR="00EC75F7">
              <w:t>clause</w:t>
            </w:r>
            <w:r w:rsidRPr="000B71E3">
              <w:t xml:space="preserve"> 6.1.1.</w:t>
            </w:r>
            <w:r w:rsidR="00604996">
              <w:t>4</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435" w:name="_Toc11338747"/>
      <w:r w:rsidRPr="000B71E3">
        <w:t>6.3.6.3.3</w:t>
      </w:r>
      <w:r w:rsidRPr="000B71E3">
        <w:tab/>
        <w:t xml:space="preserve">Enumeration: </w:t>
      </w:r>
      <w:r w:rsidR="002B1F82" w:rsidRPr="000B71E3">
        <w:t>AuthType</w:t>
      </w:r>
      <w:bookmarkEnd w:id="435"/>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436" w:name="_Toc11338748"/>
      <w:r w:rsidRPr="000B71E3">
        <w:t>6.3.6.3.4</w:t>
      </w:r>
      <w:r w:rsidRPr="000B71E3">
        <w:tab/>
        <w:t xml:space="preserve">Enumeration: </w:t>
      </w:r>
      <w:r w:rsidR="00D50AA9" w:rsidRPr="000B71E3">
        <w:t>AvType</w:t>
      </w:r>
      <w:bookmarkEnd w:id="436"/>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437" w:name="_Toc11338749"/>
      <w:r w:rsidRPr="000B71E3">
        <w:lastRenderedPageBreak/>
        <w:t>6.3.7</w:t>
      </w:r>
      <w:r w:rsidRPr="000B71E3">
        <w:tab/>
        <w:t>Error Handling</w:t>
      </w:r>
      <w:bookmarkEnd w:id="437"/>
      <w:r w:rsidR="00AF7ADD" w:rsidRPr="000B71E3">
        <w:t xml:space="preserve"> </w:t>
      </w:r>
    </w:p>
    <w:p w:rsidR="0090317F" w:rsidRPr="000B71E3" w:rsidRDefault="0090317F" w:rsidP="0090317F">
      <w:pPr>
        <w:pStyle w:val="Heading4"/>
      </w:pPr>
      <w:bookmarkStart w:id="438" w:name="_Toc11338750"/>
      <w:r w:rsidRPr="000B71E3">
        <w:t>6.3.7.1</w:t>
      </w:r>
      <w:r w:rsidRPr="000B71E3">
        <w:tab/>
        <w:t>General</w:t>
      </w:r>
      <w:bookmarkEnd w:id="438"/>
    </w:p>
    <w:p w:rsidR="0090317F" w:rsidRPr="000B71E3" w:rsidRDefault="0090317F" w:rsidP="0090317F">
      <w:pPr>
        <w:rPr>
          <w:rFonts w:eastAsia="Calibri"/>
        </w:rPr>
      </w:pPr>
      <w:r w:rsidRPr="000B71E3">
        <w:t xml:space="preserve">HTTP error handling shall be supported as specified in </w:t>
      </w:r>
      <w:r w:rsidR="00EC75F7">
        <w:t>clause</w:t>
      </w:r>
      <w:r w:rsidRPr="000B71E3">
        <w:t> 5.2.4 of 3GPP TS 29.500 [4].</w:t>
      </w:r>
    </w:p>
    <w:p w:rsidR="0090317F" w:rsidRPr="000B71E3" w:rsidRDefault="0090317F" w:rsidP="0090317F">
      <w:pPr>
        <w:pStyle w:val="Heading4"/>
      </w:pPr>
      <w:bookmarkStart w:id="439" w:name="_Toc11338751"/>
      <w:r w:rsidRPr="000B71E3">
        <w:t>6.3.7.2</w:t>
      </w:r>
      <w:r w:rsidRPr="000B71E3">
        <w:tab/>
        <w:t>Protocol Errors</w:t>
      </w:r>
      <w:bookmarkEnd w:id="439"/>
    </w:p>
    <w:p w:rsidR="0090317F" w:rsidRPr="000B71E3" w:rsidRDefault="0090317F" w:rsidP="0090317F">
      <w:r w:rsidRPr="000B71E3">
        <w:t xml:space="preserve">Protocol errors handling shall be supported as specified in </w:t>
      </w:r>
      <w:r w:rsidR="00EC75F7">
        <w:t>clause</w:t>
      </w:r>
      <w:r w:rsidRPr="000B71E3">
        <w:t xml:space="preserve"> 5.2.7 of 3GPP TS 29.500 [4].</w:t>
      </w:r>
    </w:p>
    <w:p w:rsidR="0090317F" w:rsidRPr="000B71E3" w:rsidRDefault="0090317F" w:rsidP="0090317F">
      <w:pPr>
        <w:pStyle w:val="Heading4"/>
      </w:pPr>
      <w:bookmarkStart w:id="440" w:name="_Toc11338752"/>
      <w:r w:rsidRPr="000B71E3">
        <w:t>6.3.7.3</w:t>
      </w:r>
      <w:r w:rsidRPr="000B71E3">
        <w:tab/>
        <w:t>Application Errors</w:t>
      </w:r>
      <w:bookmarkEnd w:id="440"/>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441" w:name="_Toc11338753"/>
      <w:r w:rsidRPr="000B71E3">
        <w:t>6.3.8</w:t>
      </w:r>
      <w:r w:rsidRPr="000B71E3">
        <w:tab/>
        <w:t>Feature Negotiation</w:t>
      </w:r>
      <w:bookmarkEnd w:id="441"/>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EC75F7">
        <w:t>clause</w:t>
      </w:r>
      <w:r w:rsidRPr="000B71E3">
        <w:t>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442" w:name="_Toc11338754"/>
      <w:r w:rsidRPr="000B71E3">
        <w:rPr>
          <w:lang w:val="en-US"/>
        </w:rPr>
        <w:t>6.3.</w:t>
      </w:r>
      <w:r w:rsidR="007A7D0C" w:rsidRPr="000B71E3">
        <w:rPr>
          <w:lang w:val="en-US"/>
        </w:rPr>
        <w:t>9</w:t>
      </w:r>
      <w:r w:rsidRPr="000B71E3">
        <w:rPr>
          <w:lang w:val="en-US"/>
        </w:rPr>
        <w:tab/>
        <w:t>Security</w:t>
      </w:r>
      <w:bookmarkEnd w:id="442"/>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EC75F7">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443" w:name="_Toc11338755"/>
      <w:r w:rsidRPr="000B71E3">
        <w:t>6.4</w:t>
      </w:r>
      <w:r w:rsidRPr="000B71E3">
        <w:tab/>
        <w:t>Nudm_EventExposure Service API</w:t>
      </w:r>
      <w:bookmarkEnd w:id="443"/>
      <w:r w:rsidRPr="000B71E3">
        <w:t xml:space="preserve"> </w:t>
      </w:r>
    </w:p>
    <w:p w:rsidR="00E46E51" w:rsidRPr="000B71E3" w:rsidRDefault="00E46E51" w:rsidP="00E46E51">
      <w:pPr>
        <w:pStyle w:val="Heading3"/>
      </w:pPr>
      <w:bookmarkStart w:id="444" w:name="_Toc11338756"/>
      <w:r w:rsidRPr="000B71E3">
        <w:t>6.4.1</w:t>
      </w:r>
      <w:r w:rsidRPr="000B71E3">
        <w:tab/>
      </w:r>
      <w:r w:rsidR="003175E2" w:rsidRPr="000B71E3">
        <w:t>API URI</w:t>
      </w:r>
      <w:bookmarkEnd w:id="444"/>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w:t>
      </w:r>
      <w:r w:rsidR="00EC75F7">
        <w:t>clause</w:t>
      </w:r>
      <w:r w:rsidR="006D3C1C">
        <w:t xml:space="preserv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445" w:name="_Toc11338757"/>
      <w:r w:rsidRPr="000B71E3">
        <w:t>6.4.2</w:t>
      </w:r>
      <w:r w:rsidRPr="000B71E3">
        <w:tab/>
        <w:t>Usage of HTTP</w:t>
      </w:r>
      <w:bookmarkEnd w:id="445"/>
    </w:p>
    <w:p w:rsidR="00E46E51" w:rsidRPr="000B71E3" w:rsidRDefault="00E46E51" w:rsidP="00E46E51">
      <w:pPr>
        <w:pStyle w:val="Heading4"/>
      </w:pPr>
      <w:bookmarkStart w:id="446" w:name="_Toc11338758"/>
      <w:r w:rsidRPr="000B71E3">
        <w:t>6.4.2.1</w:t>
      </w:r>
      <w:r w:rsidRPr="000B71E3">
        <w:tab/>
        <w:t>General</w:t>
      </w:r>
      <w:bookmarkEnd w:id="446"/>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447" w:name="_Toc11338759"/>
      <w:r w:rsidRPr="000B71E3">
        <w:t>6.4.2.2</w:t>
      </w:r>
      <w:r w:rsidRPr="000B71E3">
        <w:tab/>
        <w:t>HTTP standard headers</w:t>
      </w:r>
      <w:bookmarkEnd w:id="447"/>
    </w:p>
    <w:p w:rsidR="00E46E51" w:rsidRPr="000B71E3" w:rsidRDefault="00E46E51" w:rsidP="00E46E51">
      <w:pPr>
        <w:pStyle w:val="Heading5"/>
        <w:rPr>
          <w:lang w:eastAsia="zh-CN"/>
        </w:rPr>
      </w:pPr>
      <w:bookmarkStart w:id="448" w:name="_Toc11338760"/>
      <w:r w:rsidRPr="000B71E3">
        <w:t>6.4.2.2.1</w:t>
      </w:r>
      <w:r w:rsidRPr="000B71E3">
        <w:rPr>
          <w:rFonts w:hint="eastAsia"/>
          <w:lang w:eastAsia="zh-CN"/>
        </w:rPr>
        <w:tab/>
      </w:r>
      <w:r w:rsidRPr="000B71E3">
        <w:rPr>
          <w:lang w:eastAsia="zh-CN"/>
        </w:rPr>
        <w:t>General</w:t>
      </w:r>
      <w:bookmarkEnd w:id="448"/>
    </w:p>
    <w:p w:rsidR="00456803" w:rsidRPr="000B71E3" w:rsidRDefault="00456803" w:rsidP="002127F7">
      <w:pPr>
        <w:rPr>
          <w:lang w:eastAsia="zh-CN"/>
        </w:rPr>
      </w:pPr>
      <w:r w:rsidRPr="000B71E3">
        <w:t xml:space="preserve">The usage of HTTP standard headers shall be supported as specified in </w:t>
      </w:r>
      <w:r w:rsidR="00EC75F7">
        <w:t>clause</w:t>
      </w:r>
      <w:r w:rsidRPr="000B71E3">
        <w:t> 5.2.2 of 3GPP TS 29.500 [4].</w:t>
      </w:r>
    </w:p>
    <w:p w:rsidR="00E46E51" w:rsidRPr="000B71E3" w:rsidRDefault="00E46E51" w:rsidP="00E46E51">
      <w:pPr>
        <w:pStyle w:val="Heading5"/>
      </w:pPr>
      <w:bookmarkStart w:id="449" w:name="_Toc11338761"/>
      <w:r w:rsidRPr="000B71E3">
        <w:t>6.4.2.2.2</w:t>
      </w:r>
      <w:r w:rsidRPr="000B71E3">
        <w:tab/>
        <w:t>Content type</w:t>
      </w:r>
      <w:bookmarkEnd w:id="449"/>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50" w:name="_Toc11338762"/>
      <w:r w:rsidRPr="000B71E3">
        <w:t>6.4.2.3</w:t>
      </w:r>
      <w:r w:rsidRPr="000B71E3">
        <w:tab/>
        <w:t>HTTP custom headers</w:t>
      </w:r>
      <w:bookmarkEnd w:id="450"/>
    </w:p>
    <w:p w:rsidR="00E46E51" w:rsidRPr="000B71E3" w:rsidRDefault="00E46E51" w:rsidP="00E46E51">
      <w:pPr>
        <w:pStyle w:val="Heading5"/>
        <w:rPr>
          <w:lang w:eastAsia="zh-CN"/>
        </w:rPr>
      </w:pPr>
      <w:bookmarkStart w:id="451" w:name="_Toc11338763"/>
      <w:r w:rsidRPr="000B71E3">
        <w:t>6.4.2.3.1</w:t>
      </w:r>
      <w:r w:rsidRPr="000B71E3">
        <w:rPr>
          <w:rFonts w:hint="eastAsia"/>
          <w:lang w:eastAsia="zh-CN"/>
        </w:rPr>
        <w:tab/>
      </w:r>
      <w:r w:rsidRPr="000B71E3">
        <w:rPr>
          <w:lang w:eastAsia="zh-CN"/>
        </w:rPr>
        <w:t>General</w:t>
      </w:r>
      <w:bookmarkEnd w:id="451"/>
    </w:p>
    <w:p w:rsidR="00456803" w:rsidRPr="000B71E3" w:rsidRDefault="00456803" w:rsidP="002127F7">
      <w:pPr>
        <w:rPr>
          <w:lang w:eastAsia="zh-CN"/>
        </w:rPr>
      </w:pPr>
      <w:r w:rsidRPr="000B71E3">
        <w:t xml:space="preserve">The usage of HTTP custom headers shall be supported as specified in </w:t>
      </w:r>
      <w:r w:rsidR="00EC75F7">
        <w:t>clause</w:t>
      </w:r>
      <w:r w:rsidRPr="000B71E3">
        <w:t> 5.2.3 of 3GPP TS 29.500 [4].</w:t>
      </w:r>
    </w:p>
    <w:p w:rsidR="00E46E51" w:rsidRPr="000B71E3" w:rsidRDefault="00E46E51" w:rsidP="00E46E51">
      <w:pPr>
        <w:pStyle w:val="Heading3"/>
      </w:pPr>
      <w:bookmarkStart w:id="452" w:name="_Toc11338764"/>
      <w:r w:rsidRPr="000B71E3">
        <w:lastRenderedPageBreak/>
        <w:t>6.4.3</w:t>
      </w:r>
      <w:r w:rsidRPr="000B71E3">
        <w:tab/>
        <w:t>Resources</w:t>
      </w:r>
      <w:bookmarkEnd w:id="452"/>
      <w:r w:rsidRPr="000B71E3">
        <w:t xml:space="preserve"> </w:t>
      </w:r>
    </w:p>
    <w:p w:rsidR="00E46E51" w:rsidRPr="000B71E3" w:rsidRDefault="00E46E51" w:rsidP="00E46E51">
      <w:pPr>
        <w:pStyle w:val="Heading4"/>
      </w:pPr>
      <w:bookmarkStart w:id="453" w:name="_Toc11338765"/>
      <w:r w:rsidRPr="000B71E3">
        <w:t>6.4.3.1</w:t>
      </w:r>
      <w:r w:rsidRPr="000B71E3">
        <w:tab/>
        <w:t>Overview</w:t>
      </w:r>
      <w:bookmarkEnd w:id="453"/>
    </w:p>
    <w:p w:rsidR="00E46E51" w:rsidRPr="000B71E3" w:rsidRDefault="00180864" w:rsidP="00AA15BA">
      <w:pPr>
        <w:pStyle w:val="TH"/>
        <w:rPr>
          <w:lang w:val="en-US"/>
        </w:rPr>
      </w:pPr>
      <w:r w:rsidRPr="000B71E3">
        <w:object w:dxaOrig="8375" w:dyaOrig="4955">
          <v:shape id="_x0000_i1077" type="#_x0000_t75" style="width:305.25pt;height:180pt" o:ole="">
            <v:imagedata r:id="rId116" o:title=""/>
          </v:shape>
          <o:OLEObject Type="Embed" ProgID="Visio.Drawing.11" ShapeID="_x0000_i1077" DrawAspect="Content" ObjectID="_1621960875" r:id="rId117"/>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0C34F0">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0C34F0" w:rsidRPr="000B71E3" w:rsidTr="000C34F0">
        <w:trPr>
          <w:jc w:val="center"/>
        </w:trPr>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rsidTr="000C34F0">
        <w:trPr>
          <w:jc w:val="center"/>
        </w:trPr>
        <w:tc>
          <w:tcPr>
            <w:tcW w:w="0" w:type="auto"/>
            <w:vMerge/>
            <w:tcBorders>
              <w:left w:val="single" w:sz="4" w:space="0" w:color="auto"/>
              <w:right w:val="single" w:sz="4" w:space="0" w:color="auto"/>
            </w:tcBorders>
          </w:tcPr>
          <w:p w:rsidR="000C34F0" w:rsidRPr="000B71E3" w:rsidRDefault="000C34F0" w:rsidP="00BB1576">
            <w:pPr>
              <w:pStyle w:val="TAL"/>
            </w:pPr>
          </w:p>
        </w:tc>
        <w:tc>
          <w:tcPr>
            <w:tcW w:w="0" w:type="auto"/>
            <w:vMerge/>
            <w:tcBorders>
              <w:left w:val="single" w:sz="4" w:space="0" w:color="auto"/>
              <w:right w:val="single" w:sz="4" w:space="0" w:color="auto"/>
            </w:tcBorders>
          </w:tcPr>
          <w:p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54" w:name="_Toc11338766"/>
      <w:r w:rsidRPr="000B71E3">
        <w:t>6.4.3.2</w:t>
      </w:r>
      <w:r w:rsidRPr="000B71E3">
        <w:tab/>
        <w:t xml:space="preserve">Resource: </w:t>
      </w:r>
      <w:r w:rsidR="00526712" w:rsidRPr="000B71E3">
        <w:t>EeSubscriptions</w:t>
      </w:r>
      <w:bookmarkEnd w:id="454"/>
    </w:p>
    <w:p w:rsidR="00E46E51" w:rsidRPr="000B71E3" w:rsidRDefault="00E46E51" w:rsidP="00E46E51">
      <w:pPr>
        <w:pStyle w:val="Heading5"/>
      </w:pPr>
      <w:bookmarkStart w:id="455" w:name="_Toc11338767"/>
      <w:r w:rsidRPr="000B71E3">
        <w:t>6.4.3.2.1</w:t>
      </w:r>
      <w:r w:rsidRPr="000B71E3">
        <w:tab/>
        <w:t>Description</w:t>
      </w:r>
      <w:bookmarkEnd w:id="455"/>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56" w:name="_Toc11338768"/>
      <w:r w:rsidRPr="000B71E3">
        <w:t>6.4.3.2.2</w:t>
      </w:r>
      <w:r w:rsidRPr="000B71E3">
        <w:tab/>
        <w:t>Resource Definition</w:t>
      </w:r>
      <w:bookmarkEnd w:id="456"/>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EC75F7">
              <w:t>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EC75F7">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57" w:name="_Toc11338769"/>
      <w:r w:rsidRPr="000B71E3">
        <w:t>6.4.3.2.3</w:t>
      </w:r>
      <w:r w:rsidRPr="000B71E3">
        <w:tab/>
        <w:t>Resource Standard Methods</w:t>
      </w:r>
      <w:bookmarkEnd w:id="457"/>
    </w:p>
    <w:p w:rsidR="00E46E51" w:rsidRPr="000B71E3" w:rsidRDefault="00E46E51" w:rsidP="00E46E51">
      <w:pPr>
        <w:pStyle w:val="Heading6"/>
      </w:pPr>
      <w:bookmarkStart w:id="458" w:name="_Toc11338770"/>
      <w:r w:rsidRPr="000B71E3">
        <w:t>6.4.3.2.3.1</w:t>
      </w:r>
      <w:r w:rsidRPr="000B71E3">
        <w:tab/>
      </w:r>
      <w:r w:rsidR="000375C7" w:rsidRPr="000B71E3">
        <w:t>POST</w:t>
      </w:r>
      <w:bookmarkEnd w:id="458"/>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lastRenderedPageBreak/>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Default="000618DE" w:rsidP="00C13412">
            <w:pPr>
              <w:pStyle w:val="TAL"/>
            </w:pPr>
            <w:r w:rsidRPr="000B71E3">
              <w:t>- UNSUPPORTED_MONITORING_REPORT_OPTIONS</w:t>
            </w:r>
          </w:p>
          <w:p w:rsidR="00334C88" w:rsidRDefault="00334C88" w:rsidP="00C13412">
            <w:pPr>
              <w:pStyle w:val="TAL"/>
            </w:pPr>
          </w:p>
          <w:p w:rsidR="00334C88" w:rsidRPr="000B71E3" w:rsidRDefault="00334C88" w:rsidP="00C13412">
            <w:pPr>
              <w:pStyle w:val="TAL"/>
            </w:pPr>
            <w:r>
              <w:rPr>
                <w:rFonts w:hint="eastAsia"/>
                <w:lang w:eastAsia="zh-CN"/>
              </w:rPr>
              <w:t>This response shall not be cached.</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59" w:name="_Toc11338771"/>
      <w:r w:rsidRPr="000B71E3">
        <w:t>6.4.3.3</w:t>
      </w:r>
      <w:r w:rsidRPr="000B71E3">
        <w:tab/>
        <w:t xml:space="preserve">Resource: </w:t>
      </w:r>
      <w:r w:rsidR="00E62F9F" w:rsidRPr="000B71E3">
        <w:t>Individual subscription</w:t>
      </w:r>
      <w:bookmarkEnd w:id="459"/>
    </w:p>
    <w:p w:rsidR="00E62F9F" w:rsidRPr="000B71E3" w:rsidRDefault="00E62F9F" w:rsidP="00E62F9F">
      <w:pPr>
        <w:pStyle w:val="Heading5"/>
      </w:pPr>
      <w:bookmarkStart w:id="460" w:name="_Toc11338772"/>
      <w:r w:rsidRPr="000B71E3">
        <w:t>6.4.3.3.1</w:t>
      </w:r>
      <w:r w:rsidRPr="000B71E3">
        <w:tab/>
        <w:t>Resource Definition</w:t>
      </w:r>
      <w:bookmarkEnd w:id="460"/>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 xml:space="preserve">See </w:t>
            </w:r>
            <w:r w:rsidR="00EC75F7">
              <w:t>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EC75F7">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61" w:name="_Toc11338773"/>
      <w:r w:rsidRPr="000B71E3">
        <w:t>6.4.3.3.</w:t>
      </w:r>
      <w:r w:rsidR="007B52B8" w:rsidRPr="000B71E3">
        <w:t>2</w:t>
      </w:r>
      <w:r w:rsidRPr="000B71E3">
        <w:tab/>
        <w:t>Resource Standard Methods</w:t>
      </w:r>
      <w:bookmarkEnd w:id="461"/>
    </w:p>
    <w:p w:rsidR="00E62F9F" w:rsidRPr="000B71E3" w:rsidRDefault="00E62F9F" w:rsidP="00E62F9F">
      <w:pPr>
        <w:pStyle w:val="Heading6"/>
      </w:pPr>
      <w:bookmarkStart w:id="462" w:name="_Toc11338774"/>
      <w:r w:rsidRPr="000B71E3">
        <w:t>6.4.3.3.</w:t>
      </w:r>
      <w:r w:rsidR="007B52B8" w:rsidRPr="000B71E3">
        <w:t>2</w:t>
      </w:r>
      <w:r w:rsidRPr="000B71E3">
        <w:t>.1</w:t>
      </w:r>
      <w:r w:rsidRPr="000B71E3">
        <w:tab/>
        <w:t>DELETE</w:t>
      </w:r>
      <w:bookmarkEnd w:id="462"/>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lastRenderedPageBreak/>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E0FF6" w:rsidRPr="000B71E3" w:rsidRDefault="009E0FF6" w:rsidP="009E0FF6">
      <w:pPr>
        <w:pStyle w:val="Heading6"/>
      </w:pPr>
      <w:bookmarkStart w:id="463" w:name="_Toc11338775"/>
      <w:r w:rsidRPr="000B71E3">
        <w:t>6.4.3.3.2.</w:t>
      </w:r>
      <w:r w:rsidR="00DC7B40">
        <w:t>2</w:t>
      </w:r>
      <w:r w:rsidRPr="000B71E3">
        <w:tab/>
      </w:r>
      <w:r>
        <w:t>PATCH</w:t>
      </w:r>
      <w:bookmarkEnd w:id="463"/>
    </w:p>
    <w:p w:rsidR="009E0FF6" w:rsidRPr="000B71E3" w:rsidRDefault="009E0FF6" w:rsidP="009E0FF6">
      <w:r w:rsidRPr="000B71E3">
        <w:t>This method shall support the URI query parameters specified in table 6.4.3.3.2.</w:t>
      </w:r>
      <w:r w:rsidR="00DC7B40">
        <w:t>2</w:t>
      </w:r>
      <w:r w:rsidRPr="000B71E3">
        <w:t>-1.</w:t>
      </w:r>
    </w:p>
    <w:p w:rsidR="009E0FF6" w:rsidRPr="000B71E3" w:rsidRDefault="009E0FF6" w:rsidP="009E0FF6">
      <w:pPr>
        <w:pStyle w:val="TH"/>
        <w:rPr>
          <w:rFonts w:cs="Arial"/>
        </w:rPr>
      </w:pPr>
      <w:r w:rsidRPr="000B71E3">
        <w:t>Table 6.4.3.3.</w:t>
      </w:r>
      <w:r>
        <w:t>2</w:t>
      </w:r>
      <w:r w:rsidRPr="000B71E3">
        <w:t>.</w:t>
      </w:r>
      <w:r w:rsidR="00DC7B40">
        <w:t>2</w:t>
      </w:r>
      <w:r w:rsidRPr="000B71E3">
        <w:t>-1: URI query parameters supported by the</w:t>
      </w:r>
      <w:r>
        <w:t xml:space="preserve"> 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E0FF6" w:rsidRPr="000B71E3" w:rsidRDefault="009E0FF6" w:rsidP="00C21133">
            <w:pPr>
              <w:pStyle w:val="TAL"/>
            </w:pPr>
          </w:p>
        </w:tc>
      </w:tr>
    </w:tbl>
    <w:p w:rsidR="009E0FF6" w:rsidRPr="000B71E3" w:rsidRDefault="009E0FF6" w:rsidP="009E0FF6"/>
    <w:p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Items describe the modifications to the Event Subscription</w:t>
            </w:r>
          </w:p>
        </w:tc>
      </w:tr>
    </w:tbl>
    <w:p w:rsidR="009E0FF6" w:rsidRPr="000B71E3" w:rsidRDefault="009E0FF6" w:rsidP="009E0FF6"/>
    <w:p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Response</w:t>
            </w:r>
          </w:p>
          <w:p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Upon success, an empty response body shall be returned.</w:t>
            </w:r>
          </w:p>
        </w:tc>
      </w:tr>
      <w:tr w:rsidR="009E0FF6" w:rsidRPr="000B71E3"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rsidR="009E0FF6" w:rsidRDefault="009E0FF6" w:rsidP="00C21133">
            <w:pPr>
              <w:pStyle w:val="TAL"/>
              <w:rPr>
                <w:lang w:eastAsia="zh-CN"/>
              </w:rPr>
            </w:pPr>
          </w:p>
          <w:p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One or more attributes are not allowed to be modified.</w:t>
            </w:r>
          </w:p>
          <w:p w:rsidR="009E0FF6" w:rsidRDefault="009E0FF6" w:rsidP="00C21133">
            <w:pPr>
              <w:pStyle w:val="TAL"/>
              <w:rPr>
                <w:lang w:eastAsia="zh-CN"/>
              </w:rPr>
            </w:pPr>
          </w:p>
          <w:p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rsidR="009E0FF6" w:rsidRDefault="009E0FF6" w:rsidP="009E0FF6">
      <w:pPr>
        <w:rPr>
          <w:noProof/>
        </w:rPr>
      </w:pPr>
    </w:p>
    <w:p w:rsidR="009A7E8B" w:rsidRPr="000B71E3" w:rsidRDefault="009A7E8B" w:rsidP="009A7E8B">
      <w:pPr>
        <w:pStyle w:val="Heading3"/>
      </w:pPr>
      <w:bookmarkStart w:id="464" w:name="_Toc11338776"/>
      <w:r w:rsidRPr="000B71E3">
        <w:lastRenderedPageBreak/>
        <w:t>6.4.4</w:t>
      </w:r>
      <w:r w:rsidRPr="000B71E3">
        <w:tab/>
        <w:t>Custom Operations without associated resources</w:t>
      </w:r>
      <w:bookmarkEnd w:id="464"/>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65" w:name="_Toc11338777"/>
      <w:r w:rsidRPr="000B71E3">
        <w:t>6.4.5</w:t>
      </w:r>
      <w:r w:rsidRPr="000B71E3">
        <w:tab/>
        <w:t>Notifications</w:t>
      </w:r>
      <w:bookmarkEnd w:id="465"/>
    </w:p>
    <w:p w:rsidR="00E46E51" w:rsidRPr="000B71E3" w:rsidRDefault="00E46E51" w:rsidP="00E46E51">
      <w:pPr>
        <w:pStyle w:val="Heading4"/>
      </w:pPr>
      <w:bookmarkStart w:id="466" w:name="_Toc11338778"/>
      <w:r w:rsidRPr="000B71E3">
        <w:t>6.4.5.1</w:t>
      </w:r>
      <w:r w:rsidRPr="000B71E3">
        <w:tab/>
        <w:t>General</w:t>
      </w:r>
      <w:bookmarkEnd w:id="466"/>
    </w:p>
    <w:p w:rsidR="00E46E51" w:rsidRPr="000B71E3" w:rsidRDefault="00E46E51" w:rsidP="00B96D05">
      <w:r w:rsidRPr="000B71E3">
        <w:t xml:space="preserve">This </w:t>
      </w:r>
      <w:r w:rsidR="00EC75F7">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67" w:name="_Toc11338779"/>
      <w:r w:rsidRPr="000B71E3">
        <w:t>6.4.5.2</w:t>
      </w:r>
      <w:r w:rsidRPr="000B71E3">
        <w:tab/>
      </w:r>
      <w:r w:rsidR="007156D2" w:rsidRPr="000B71E3">
        <w:t>Event Occurrence Notification</w:t>
      </w:r>
      <w:bookmarkEnd w:id="467"/>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68" w:name="_Toc11338780"/>
      <w:r w:rsidRPr="000B71E3">
        <w:t>6.4.6</w:t>
      </w:r>
      <w:r w:rsidRPr="000B71E3">
        <w:tab/>
        <w:t>Data Model</w:t>
      </w:r>
      <w:bookmarkEnd w:id="468"/>
    </w:p>
    <w:p w:rsidR="00E46E51" w:rsidRPr="000B71E3" w:rsidRDefault="00E46E51" w:rsidP="00E46E51">
      <w:pPr>
        <w:pStyle w:val="Heading4"/>
      </w:pPr>
      <w:bookmarkStart w:id="469" w:name="_Toc11338781"/>
      <w:r w:rsidRPr="000B71E3">
        <w:t>6.4.6.</w:t>
      </w:r>
      <w:r w:rsidR="00AF7ADD" w:rsidRPr="000B71E3">
        <w:t>1</w:t>
      </w:r>
      <w:r w:rsidRPr="000B71E3">
        <w:tab/>
        <w:t>General</w:t>
      </w:r>
      <w:bookmarkEnd w:id="469"/>
    </w:p>
    <w:p w:rsidR="00E46E51" w:rsidRPr="000B71E3" w:rsidRDefault="00E46E51" w:rsidP="00E46E51">
      <w:r w:rsidRPr="000B71E3">
        <w:t xml:space="preserve">This </w:t>
      </w:r>
      <w:r w:rsidR="00EC75F7">
        <w:t>clause</w:t>
      </w:r>
      <w:r w:rsidRPr="000B71E3">
        <w:t xml:space="preserv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lastRenderedPageBreak/>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r w:rsidR="008F5D90" w:rsidTr="008F5D90">
        <w:trPr>
          <w:jc w:val="center"/>
        </w:trPr>
        <w:tc>
          <w:tcPr>
            <w:tcW w:w="3038" w:type="dxa"/>
            <w:tcBorders>
              <w:top w:val="single" w:sz="4" w:space="0" w:color="auto"/>
              <w:left w:val="single" w:sz="4" w:space="0" w:color="auto"/>
              <w:bottom w:val="single" w:sz="4" w:space="0" w:color="auto"/>
              <w:right w:val="single" w:sz="4" w:space="0" w:color="auto"/>
            </w:tcBorders>
          </w:tcPr>
          <w:p w:rsidR="008F5D90" w:rsidRDefault="008F5D90" w:rsidP="009F5513">
            <w:pPr>
              <w:pStyle w:val="TAL"/>
            </w:pPr>
            <w:r>
              <w:t>CnTypeChangeReport</w:t>
            </w:r>
          </w:p>
        </w:tc>
        <w:tc>
          <w:tcPr>
            <w:tcW w:w="1668" w:type="dxa"/>
            <w:tcBorders>
              <w:top w:val="single" w:sz="4" w:space="0" w:color="auto"/>
              <w:left w:val="single" w:sz="4" w:space="0" w:color="auto"/>
              <w:bottom w:val="single" w:sz="4" w:space="0" w:color="auto"/>
              <w:right w:val="single" w:sz="4" w:space="0" w:color="auto"/>
            </w:tcBorders>
          </w:tcPr>
          <w:p w:rsidR="008F5D90" w:rsidRDefault="008F5D90" w:rsidP="009F5513">
            <w:pPr>
              <w:pStyle w:val="TAL"/>
            </w:pPr>
            <w:r>
              <w:t>6.4.6.2.</w:t>
            </w:r>
            <w:r w:rsidR="006D7B26">
              <w:t>11</w:t>
            </w:r>
          </w:p>
        </w:tc>
        <w:tc>
          <w:tcPr>
            <w:tcW w:w="4468" w:type="dxa"/>
            <w:tcBorders>
              <w:top w:val="single" w:sz="4" w:space="0" w:color="auto"/>
              <w:left w:val="single" w:sz="4" w:space="0" w:color="auto"/>
              <w:bottom w:val="single" w:sz="4" w:space="0" w:color="auto"/>
              <w:right w:val="single" w:sz="4" w:space="0" w:color="auto"/>
            </w:tcBorders>
          </w:tcPr>
          <w:p w:rsidR="008F5D90" w:rsidRDefault="008F5D90" w:rsidP="009F5513">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70" w:name="_Toc11338782"/>
      <w:r w:rsidRPr="000B71E3">
        <w:rPr>
          <w:lang w:val="en-US"/>
        </w:rPr>
        <w:t>6.4.6.2</w:t>
      </w:r>
      <w:r w:rsidRPr="000B71E3">
        <w:rPr>
          <w:lang w:val="en-US"/>
        </w:rPr>
        <w:tab/>
        <w:t>Structured data types</w:t>
      </w:r>
      <w:bookmarkEnd w:id="470"/>
    </w:p>
    <w:p w:rsidR="00E46E51" w:rsidRPr="000B71E3" w:rsidRDefault="00E46E51" w:rsidP="00E46E51">
      <w:pPr>
        <w:pStyle w:val="Heading5"/>
      </w:pPr>
      <w:bookmarkStart w:id="471" w:name="_Toc11338783"/>
      <w:r w:rsidRPr="000B71E3">
        <w:t>6.4.6.2.1</w:t>
      </w:r>
      <w:r w:rsidRPr="000B71E3">
        <w:tab/>
        <w:t>Introduction</w:t>
      </w:r>
      <w:bookmarkEnd w:id="471"/>
    </w:p>
    <w:p w:rsidR="00E46E51" w:rsidRPr="000B71E3" w:rsidRDefault="00E46E51" w:rsidP="00E46E51">
      <w:r w:rsidRPr="000B71E3">
        <w:t xml:space="preserve">This </w:t>
      </w:r>
      <w:r w:rsidR="00EC75F7">
        <w:t>clause</w:t>
      </w:r>
      <w:r w:rsidRPr="000B71E3">
        <w:t xml:space="preserve"> defines the structures to be used in resource representations. </w:t>
      </w:r>
    </w:p>
    <w:p w:rsidR="00E46E51" w:rsidRPr="000B71E3" w:rsidRDefault="00E46E51" w:rsidP="00E46E51">
      <w:pPr>
        <w:pStyle w:val="Heading5"/>
      </w:pPr>
      <w:bookmarkStart w:id="472" w:name="_Toc11338784"/>
      <w:r w:rsidRPr="000B71E3">
        <w:t>6.4.6.2.2</w:t>
      </w:r>
      <w:r w:rsidRPr="000B71E3">
        <w:tab/>
        <w:t xml:space="preserve">Type: </w:t>
      </w:r>
      <w:r w:rsidR="0012262A" w:rsidRPr="000B71E3">
        <w:t>EeSubscription</w:t>
      </w:r>
      <w:bookmarkEnd w:id="472"/>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EC75F7">
              <w:rPr>
                <w:rFonts w:cs="Arial"/>
                <w:szCs w:val="18"/>
              </w:rPr>
              <w:t>clause</w:t>
            </w:r>
            <w:r w:rsidR="000162FA">
              <w:rPr>
                <w:rFonts w:cs="Arial"/>
                <w:szCs w:val="18"/>
              </w:rPr>
              <w:t xml:space="preserv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 xml:space="preserve">See </w:t>
            </w:r>
            <w:r w:rsidR="00EC75F7">
              <w:rPr>
                <w:rFonts w:cs="Arial"/>
                <w:szCs w:val="18"/>
              </w:rPr>
              <w:t>clause</w:t>
            </w:r>
            <w:r w:rsidRPr="000B71E3">
              <w:rPr>
                <w:rFonts w:cs="Arial"/>
                <w:szCs w:val="18"/>
              </w:rPr>
              <w:t xml:space="preserve"> 6.4.8</w:t>
            </w:r>
          </w:p>
        </w:tc>
      </w:tr>
      <w:tr w:rsidR="00F87963" w:rsidRPr="000B71E3" w:rsidTr="00F87963">
        <w:trPr>
          <w:jc w:val="center"/>
        </w:trPr>
        <w:tc>
          <w:tcPr>
            <w:tcW w:w="2231"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rsidR="00E46E51" w:rsidRPr="000B71E3" w:rsidRDefault="00E46E51" w:rsidP="00AA15BA">
      <w:pPr>
        <w:rPr>
          <w:lang w:val="en-US"/>
        </w:rPr>
      </w:pPr>
    </w:p>
    <w:p w:rsidR="00195FEF" w:rsidRPr="000B71E3" w:rsidRDefault="00195FEF" w:rsidP="00195FEF">
      <w:pPr>
        <w:pStyle w:val="Heading5"/>
      </w:pPr>
      <w:bookmarkStart w:id="473" w:name="_Toc11338785"/>
      <w:r w:rsidRPr="000B71E3">
        <w:lastRenderedPageBreak/>
        <w:t>6.4.6.2.3</w:t>
      </w:r>
      <w:r w:rsidRPr="000B71E3">
        <w:tab/>
        <w:t>Type: MonitoringConfiguration</w:t>
      </w:r>
      <w:bookmarkEnd w:id="473"/>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 xml:space="preserve">String; see </w:t>
            </w:r>
            <w:r w:rsidR="00EC75F7">
              <w:rPr>
                <w:rFonts w:cs="Arial"/>
                <w:szCs w:val="18"/>
              </w:rPr>
              <w:t>clause</w:t>
            </w:r>
            <w:r w:rsidRPr="000B71E3">
              <w:rPr>
                <w:rFonts w:cs="Arial"/>
                <w:szCs w:val="18"/>
              </w:rPr>
              <w:t xml:space="preserv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74" w:name="_Toc11338786"/>
      <w:r w:rsidRPr="000B71E3">
        <w:t>6.4.6.2.4</w:t>
      </w:r>
      <w:r w:rsidRPr="000B71E3">
        <w:tab/>
        <w:t>Type: MonitoringReport</w:t>
      </w:r>
      <w:bookmarkEnd w:id="474"/>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 xml:space="preserve">String; see </w:t>
            </w:r>
            <w:r w:rsidR="00EC75F7">
              <w:rPr>
                <w:rFonts w:cs="Arial"/>
                <w:szCs w:val="18"/>
              </w:rPr>
              <w:t>clause</w:t>
            </w:r>
            <w:r w:rsidRPr="000B71E3">
              <w:rPr>
                <w:rFonts w:cs="Arial"/>
                <w:szCs w:val="18"/>
              </w:rPr>
              <w:t xml:space="preserv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75" w:name="_Toc11338787"/>
      <w:r w:rsidRPr="000B71E3">
        <w:t>6.4.6.2.</w:t>
      </w:r>
      <w:r w:rsidR="00083F91" w:rsidRPr="000B71E3">
        <w:t>5</w:t>
      </w:r>
      <w:r w:rsidRPr="000B71E3">
        <w:tab/>
        <w:t>Type: Report</w:t>
      </w:r>
      <w:bookmarkEnd w:id="475"/>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8F5D90" w:rsidRPr="000B71E3" w:rsidTr="008F5D90">
        <w:trPr>
          <w:jc w:val="center"/>
        </w:trPr>
        <w:tc>
          <w:tcPr>
            <w:tcW w:w="2268"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rPr>
                <w:rFonts w:hint="eastAsia"/>
              </w:rPr>
              <w:t>CnType</w:t>
            </w:r>
            <w:r>
              <w:t>Change</w:t>
            </w:r>
            <w:r>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rPr>
                <w:rFonts w:hint="eastAsia"/>
              </w:rPr>
              <w:t>1</w:t>
            </w:r>
          </w:p>
        </w:tc>
        <w:tc>
          <w:tcPr>
            <w:tcW w:w="3508"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rPr>
                <w:rFonts w:cs="Arial"/>
                <w:szCs w:val="18"/>
              </w:rPr>
            </w:pPr>
            <w:r>
              <w:rPr>
                <w:rFonts w:cs="Arial"/>
                <w:szCs w:val="18"/>
              </w:rPr>
              <w:t>R</w:t>
            </w:r>
            <w:r>
              <w:rPr>
                <w:rFonts w:cs="Arial" w:hint="eastAsia"/>
                <w:szCs w:val="18"/>
              </w:rPr>
              <w:t>eport new CN type after switching</w:t>
            </w:r>
          </w:p>
        </w:tc>
      </w:tr>
    </w:tbl>
    <w:p w:rsidR="00B8641B" w:rsidRPr="000B71E3" w:rsidRDefault="00B8641B" w:rsidP="00B8641B"/>
    <w:p w:rsidR="00B8641B" w:rsidRPr="000B71E3" w:rsidRDefault="00B8641B" w:rsidP="00B8641B">
      <w:pPr>
        <w:pStyle w:val="Heading5"/>
      </w:pPr>
      <w:bookmarkStart w:id="476" w:name="_Toc11338788"/>
      <w:r w:rsidRPr="000B71E3">
        <w:lastRenderedPageBreak/>
        <w:t>6.4.6.2.</w:t>
      </w:r>
      <w:r w:rsidR="00083F91" w:rsidRPr="000B71E3">
        <w:t>6</w:t>
      </w:r>
      <w:r w:rsidRPr="000B71E3">
        <w:tab/>
        <w:t>Type: ReportingOptions</w:t>
      </w:r>
      <w:bookmarkEnd w:id="476"/>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77" w:name="_Toc11338789"/>
      <w:r w:rsidRPr="000B71E3">
        <w:t>6.4.6.2.</w:t>
      </w:r>
      <w:r w:rsidR="00083F91" w:rsidRPr="000B71E3">
        <w:t>7</w:t>
      </w:r>
      <w:r w:rsidRPr="000B71E3">
        <w:tab/>
        <w:t>Type: ChangeOfSupiPeiAssociationReport</w:t>
      </w:r>
      <w:bookmarkEnd w:id="477"/>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78" w:name="_Toc11338790"/>
      <w:r w:rsidRPr="000B71E3">
        <w:t>6.4.6.2.</w:t>
      </w:r>
      <w:r w:rsidR="00083F91" w:rsidRPr="000B71E3">
        <w:t>8</w:t>
      </w:r>
      <w:r w:rsidRPr="000B71E3">
        <w:tab/>
        <w:t>Type: RoamingStatusReport</w:t>
      </w:r>
      <w:bookmarkEnd w:id="478"/>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79" w:name="_Toc11338791"/>
      <w:r w:rsidRPr="000B71E3">
        <w:t>6.4.6.2.9</w:t>
      </w:r>
      <w:r w:rsidRPr="000B71E3">
        <w:tab/>
        <w:t>Type: CreatedEeSubscription</w:t>
      </w:r>
      <w:bookmarkEnd w:id="479"/>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80" w:name="_Toc11338792"/>
      <w:bookmarkStart w:id="481" w:name="_Hlk524598209"/>
      <w:r>
        <w:lastRenderedPageBreak/>
        <w:t>6.4.6.2.</w:t>
      </w:r>
      <w:r w:rsidR="00DE75AC">
        <w:t>10</w:t>
      </w:r>
      <w:r>
        <w:tab/>
        <w:t>Type: LocationReportingConfiguration</w:t>
      </w:r>
      <w:bookmarkEnd w:id="480"/>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p w:rsidR="008F5D90" w:rsidRPr="000B71E3" w:rsidRDefault="008F5D90" w:rsidP="008F5D90">
      <w:pPr>
        <w:pStyle w:val="Heading5"/>
      </w:pPr>
      <w:bookmarkStart w:id="482" w:name="_Toc11338793"/>
      <w:bookmarkEnd w:id="481"/>
      <w:r w:rsidRPr="000B71E3">
        <w:t>6.4.6.2.</w:t>
      </w:r>
      <w:r w:rsidR="006D7B26">
        <w:t>11</w:t>
      </w:r>
      <w:r w:rsidRPr="000B71E3">
        <w:tab/>
      </w:r>
      <w:bookmarkStart w:id="483" w:name="_Hlk6660641"/>
      <w:r w:rsidRPr="000B71E3">
        <w:t xml:space="preserve">Type: </w:t>
      </w:r>
      <w:r>
        <w:t>CnTypeChange</w:t>
      </w:r>
      <w:r w:rsidRPr="000B71E3">
        <w:t>Report</w:t>
      </w:r>
      <w:bookmarkEnd w:id="482"/>
    </w:p>
    <w:p w:rsidR="008F5D90" w:rsidRPr="000B71E3" w:rsidRDefault="008F5D90" w:rsidP="008F5D90">
      <w:pPr>
        <w:pStyle w:val="TH"/>
      </w:pPr>
      <w:r w:rsidRPr="000B71E3">
        <w:rPr>
          <w:noProof/>
        </w:rPr>
        <w:t>Table </w:t>
      </w:r>
      <w:r w:rsidRPr="000B71E3">
        <w:t>6.4.6.2.</w:t>
      </w:r>
      <w:r w:rsidR="006D7B26">
        <w:t>11</w:t>
      </w:r>
      <w:r w:rsidRPr="000B71E3">
        <w:t xml:space="preserve">-1: </w:t>
      </w:r>
      <w:r w:rsidRPr="000B71E3">
        <w:rPr>
          <w:noProof/>
        </w:rPr>
        <w:t xml:space="preserve">Definition of type </w:t>
      </w:r>
      <w:r>
        <w:t>CnTypeChange</w:t>
      </w:r>
      <w:r w:rsidRPr="000B71E3">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F5D90"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F5D90" w:rsidRPr="000B71E3" w:rsidRDefault="008F5D90" w:rsidP="009F551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F5D90" w:rsidRPr="000B71E3" w:rsidRDefault="008F5D90" w:rsidP="009F551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F5D90" w:rsidRPr="000B71E3" w:rsidRDefault="008F5D90" w:rsidP="009F551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F5D90" w:rsidRPr="000B71E3" w:rsidRDefault="008F5D90" w:rsidP="009F551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F5D90" w:rsidRPr="000B71E3" w:rsidRDefault="008F5D90" w:rsidP="009F5513">
            <w:pPr>
              <w:pStyle w:val="TAH"/>
              <w:rPr>
                <w:rFonts w:cs="Arial"/>
                <w:szCs w:val="18"/>
              </w:rPr>
            </w:pPr>
            <w:r w:rsidRPr="000B71E3">
              <w:rPr>
                <w:rFonts w:cs="Arial"/>
                <w:szCs w:val="18"/>
              </w:rPr>
              <w:t>Description</w:t>
            </w:r>
          </w:p>
        </w:tc>
      </w:tr>
      <w:tr w:rsidR="008F5D90"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t>oldCnType</w:t>
            </w:r>
          </w:p>
        </w:tc>
        <w:tc>
          <w:tcPr>
            <w:tcW w:w="1559"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t>CnType</w:t>
            </w:r>
          </w:p>
        </w:tc>
        <w:tc>
          <w:tcPr>
            <w:tcW w:w="425"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rPr>
                <w:rFonts w:cs="Arial"/>
                <w:szCs w:val="18"/>
              </w:rPr>
            </w:pPr>
            <w:r w:rsidRPr="000B71E3">
              <w:rPr>
                <w:rFonts w:cs="Arial"/>
                <w:szCs w:val="18"/>
              </w:rPr>
              <w:t xml:space="preserve">the </w:t>
            </w:r>
            <w:r>
              <w:rPr>
                <w:rFonts w:cs="Arial"/>
                <w:szCs w:val="18"/>
              </w:rPr>
              <w:t>old</w:t>
            </w:r>
            <w:r w:rsidRPr="000B71E3">
              <w:rPr>
                <w:rFonts w:cs="Arial"/>
                <w:szCs w:val="18"/>
              </w:rPr>
              <w:t xml:space="preserve"> </w:t>
            </w:r>
            <w:r>
              <w:rPr>
                <w:rFonts w:cs="Arial"/>
                <w:szCs w:val="18"/>
              </w:rPr>
              <w:t>CN type</w:t>
            </w:r>
          </w:p>
        </w:tc>
      </w:tr>
      <w:tr w:rsidR="008F5D90" w:rsidRPr="000B71E3" w:rsidTr="009F5513">
        <w:trPr>
          <w:jc w:val="center"/>
        </w:trPr>
        <w:tc>
          <w:tcPr>
            <w:tcW w:w="2090"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rsidRPr="000B71E3">
              <w:t>new</w:t>
            </w:r>
            <w:r>
              <w:t>CnType</w:t>
            </w:r>
          </w:p>
        </w:tc>
        <w:tc>
          <w:tcPr>
            <w:tcW w:w="1559" w:type="dxa"/>
            <w:tcBorders>
              <w:top w:val="single" w:sz="4" w:space="0" w:color="auto"/>
              <w:left w:val="single" w:sz="4" w:space="0" w:color="auto"/>
              <w:bottom w:val="single" w:sz="4" w:space="0" w:color="auto"/>
              <w:right w:val="single" w:sz="4" w:space="0" w:color="auto"/>
            </w:tcBorders>
          </w:tcPr>
          <w:p w:rsidR="008F5D90" w:rsidRDefault="008F5D90" w:rsidP="009F5513">
            <w:pPr>
              <w:pStyle w:val="TAL"/>
            </w:pPr>
            <w:r>
              <w:t>CnType</w:t>
            </w:r>
          </w:p>
        </w:tc>
        <w:tc>
          <w:tcPr>
            <w:tcW w:w="425"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F5D90" w:rsidRPr="000B71E3" w:rsidRDefault="008F5D90" w:rsidP="009F5513">
            <w:pPr>
              <w:pStyle w:val="TAL"/>
              <w:rPr>
                <w:rFonts w:cs="Arial"/>
                <w:szCs w:val="18"/>
              </w:rPr>
            </w:pPr>
            <w:r w:rsidRPr="000B71E3">
              <w:rPr>
                <w:rFonts w:cs="Arial"/>
                <w:szCs w:val="18"/>
              </w:rPr>
              <w:t xml:space="preserve">the new </w:t>
            </w:r>
            <w:r>
              <w:rPr>
                <w:rFonts w:cs="Arial"/>
                <w:szCs w:val="18"/>
              </w:rPr>
              <w:t>CN type</w:t>
            </w:r>
          </w:p>
        </w:tc>
      </w:tr>
      <w:bookmarkEnd w:id="483"/>
    </w:tbl>
    <w:p w:rsidR="008F5D90" w:rsidRDefault="008F5D90" w:rsidP="008F5D90">
      <w:pPr>
        <w:rPr>
          <w:noProof/>
        </w:rPr>
      </w:pPr>
    </w:p>
    <w:p w:rsidR="00E46E51" w:rsidRPr="000B71E3" w:rsidRDefault="00E46E51" w:rsidP="00E46E51">
      <w:pPr>
        <w:pStyle w:val="Heading4"/>
        <w:rPr>
          <w:lang w:val="en-US"/>
        </w:rPr>
      </w:pPr>
      <w:bookmarkStart w:id="484" w:name="_Toc11338794"/>
      <w:r w:rsidRPr="000B71E3">
        <w:rPr>
          <w:lang w:val="en-US"/>
        </w:rPr>
        <w:t>6.4.6.3</w:t>
      </w:r>
      <w:r w:rsidRPr="000B71E3">
        <w:rPr>
          <w:lang w:val="en-US"/>
        </w:rPr>
        <w:tab/>
        <w:t>Simple data types and enumerations</w:t>
      </w:r>
      <w:bookmarkEnd w:id="484"/>
    </w:p>
    <w:p w:rsidR="00E46E51" w:rsidRPr="000B71E3" w:rsidRDefault="00E46E51" w:rsidP="00E46E51">
      <w:pPr>
        <w:pStyle w:val="Heading5"/>
      </w:pPr>
      <w:bookmarkStart w:id="485" w:name="_Toc11338795"/>
      <w:r w:rsidRPr="000B71E3">
        <w:t>6.4.6.3.1</w:t>
      </w:r>
      <w:r w:rsidRPr="000B71E3">
        <w:tab/>
        <w:t>Introduction</w:t>
      </w:r>
      <w:bookmarkEnd w:id="485"/>
    </w:p>
    <w:p w:rsidR="00E46E51" w:rsidRPr="000B71E3" w:rsidRDefault="00E46E51" w:rsidP="00E46E51">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E46E51" w:rsidRPr="000B71E3" w:rsidRDefault="00E46E51" w:rsidP="00E46E51">
      <w:pPr>
        <w:pStyle w:val="Heading5"/>
      </w:pPr>
      <w:bookmarkStart w:id="486" w:name="_Toc11338796"/>
      <w:r w:rsidRPr="000B71E3">
        <w:t>6.4.6.3.2</w:t>
      </w:r>
      <w:r w:rsidRPr="000B71E3">
        <w:tab/>
        <w:t>Simple data types</w:t>
      </w:r>
      <w:bookmarkEnd w:id="486"/>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 xml:space="preserve">ReferenceId is used as key in a map of MonitoringConfigurations; see </w:t>
            </w:r>
            <w:r w:rsidR="00EC75F7">
              <w:t>clause</w:t>
            </w:r>
            <w:r>
              <w:t xml:space="preserve"> 6.4.6.2.2.</w:t>
            </w:r>
          </w:p>
        </w:tc>
      </w:tr>
    </w:tbl>
    <w:p w:rsidR="00E46E51" w:rsidRPr="000B71E3" w:rsidRDefault="00E46E51" w:rsidP="00E46E51"/>
    <w:p w:rsidR="00E46E51" w:rsidRPr="000B71E3" w:rsidRDefault="00E46E51" w:rsidP="00E46E51">
      <w:pPr>
        <w:pStyle w:val="Heading5"/>
      </w:pPr>
      <w:bookmarkStart w:id="487" w:name="_Toc11338797"/>
      <w:r w:rsidRPr="000B71E3">
        <w:lastRenderedPageBreak/>
        <w:t>6.4.6.3.3</w:t>
      </w:r>
      <w:r w:rsidRPr="000B71E3">
        <w:tab/>
        <w:t xml:space="preserve">Enumeration: </w:t>
      </w:r>
      <w:r w:rsidR="007A5C70" w:rsidRPr="000B71E3">
        <w:t>EventType</w:t>
      </w:r>
      <w:bookmarkEnd w:id="487"/>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r w:rsidR="008F5D90" w:rsidRPr="000B71E3" w:rsidTr="008F5D90">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t>CN type change</w:t>
            </w:r>
          </w:p>
        </w:tc>
      </w:tr>
    </w:tbl>
    <w:p w:rsidR="00E46E51" w:rsidRPr="000B71E3" w:rsidRDefault="00E46E51" w:rsidP="00E46E51">
      <w:pPr>
        <w:rPr>
          <w:lang w:val="en-US"/>
        </w:rPr>
      </w:pPr>
    </w:p>
    <w:p w:rsidR="00BC4980" w:rsidRPr="00BC662F" w:rsidRDefault="00BC4980" w:rsidP="00BC4980">
      <w:pPr>
        <w:pStyle w:val="Heading5"/>
      </w:pPr>
      <w:bookmarkStart w:id="488" w:name="_Toc11338798"/>
      <w:r>
        <w:t>6.4.6.3.</w:t>
      </w:r>
      <w:r w:rsidR="0034081B">
        <w:t>4</w:t>
      </w:r>
      <w:r w:rsidRPr="00BC662F">
        <w:tab/>
        <w:t xml:space="preserve">Enumeration: </w:t>
      </w:r>
      <w:r>
        <w:t>LocationAccuracy</w:t>
      </w:r>
      <w:bookmarkEnd w:id="488"/>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8F5D90" w:rsidRPr="000B71E3" w:rsidRDefault="008F5D90" w:rsidP="008F5D90">
      <w:pPr>
        <w:pStyle w:val="Heading5"/>
      </w:pPr>
      <w:bookmarkStart w:id="489" w:name="_Toc11338799"/>
      <w:r w:rsidRPr="000B71E3">
        <w:t>6.4.6.3.</w:t>
      </w:r>
      <w:r w:rsidR="006D7B26">
        <w:t>5</w:t>
      </w:r>
      <w:r w:rsidRPr="000B71E3">
        <w:tab/>
      </w:r>
      <w:bookmarkStart w:id="490" w:name="_Hlk6660680"/>
      <w:r w:rsidRPr="000B71E3">
        <w:t xml:space="preserve">Enumeration: </w:t>
      </w:r>
      <w:r>
        <w:t>Cn</w:t>
      </w:r>
      <w:r w:rsidRPr="000B71E3">
        <w:t>Type</w:t>
      </w:r>
      <w:bookmarkEnd w:id="489"/>
    </w:p>
    <w:p w:rsidR="008F5D90" w:rsidRPr="000B71E3" w:rsidRDefault="008F5D90" w:rsidP="008F5D90">
      <w:pPr>
        <w:pStyle w:val="TH"/>
      </w:pPr>
      <w:r w:rsidRPr="000B71E3">
        <w:t>Table 6.4.6.3.</w:t>
      </w:r>
      <w:r w:rsidR="006D7B26">
        <w:t>5</w:t>
      </w:r>
      <w:r w:rsidRPr="000B71E3">
        <w:t xml:space="preserve">-1: Enumeration </w:t>
      </w:r>
      <w:r>
        <w:t>Cn</w:t>
      </w:r>
      <w:r w:rsidRPr="000B71E3">
        <w: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8F5D90" w:rsidRPr="000B71E3" w:rsidTr="009F551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F5D90" w:rsidRPr="000B71E3" w:rsidRDefault="008F5D90" w:rsidP="009F551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F5D90" w:rsidRPr="000B71E3" w:rsidRDefault="008F5D90" w:rsidP="009F5513">
            <w:pPr>
              <w:pStyle w:val="TAH"/>
            </w:pPr>
            <w:r w:rsidRPr="000B71E3">
              <w:t>Description</w:t>
            </w:r>
          </w:p>
        </w:tc>
      </w:tr>
      <w:tr w:rsidR="008F5D90" w:rsidRPr="000B71E3" w:rsidTr="009F551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rsidRPr="000B71E3">
              <w:t>"</w:t>
            </w:r>
            <w:r>
              <w:t>SINGLE_4G</w:t>
            </w:r>
            <w:r w:rsidRPr="000B71E3">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t xml:space="preserve">Single </w:t>
            </w:r>
            <w:r w:rsidRPr="005A5322">
              <w:t>registration</w:t>
            </w:r>
            <w:r>
              <w:t xml:space="preserve"> in 4G</w:t>
            </w:r>
          </w:p>
        </w:tc>
      </w:tr>
      <w:tr w:rsidR="008F5D90" w:rsidRPr="000B71E3" w:rsidTr="009F551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rsidRPr="000B71E3">
              <w:t>"</w:t>
            </w:r>
            <w:r>
              <w:t>SINGLE_5G</w:t>
            </w:r>
            <w:r w:rsidRPr="000B71E3">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t xml:space="preserve">Single </w:t>
            </w:r>
            <w:r w:rsidRPr="005A5322">
              <w:t>registration</w:t>
            </w:r>
            <w:r>
              <w:t xml:space="preserve"> in 5G</w:t>
            </w:r>
          </w:p>
        </w:tc>
      </w:tr>
      <w:tr w:rsidR="008F5D90" w:rsidRPr="000B71E3" w:rsidTr="009F551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rsidRPr="000B71E3">
              <w:t>"</w:t>
            </w:r>
            <w:r>
              <w:t>DUAL_4G5G</w:t>
            </w:r>
            <w:r w:rsidRPr="000B71E3">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5D90" w:rsidRPr="000B71E3" w:rsidRDefault="008F5D90" w:rsidP="009F5513">
            <w:pPr>
              <w:pStyle w:val="TAL"/>
            </w:pPr>
            <w:r>
              <w:t xml:space="preserve">Dual </w:t>
            </w:r>
            <w:r w:rsidRPr="005A5322">
              <w:t>registration</w:t>
            </w:r>
            <w:r>
              <w:t xml:space="preserve"> in 4G and 5G</w:t>
            </w:r>
          </w:p>
        </w:tc>
      </w:tr>
      <w:bookmarkEnd w:id="490"/>
    </w:tbl>
    <w:p w:rsidR="008F5D90" w:rsidRDefault="008F5D90" w:rsidP="008F5D90">
      <w:pPr>
        <w:pStyle w:val="BodyText"/>
      </w:pPr>
    </w:p>
    <w:p w:rsidR="00AF7ADD" w:rsidRPr="000B71E3" w:rsidRDefault="00E46E51" w:rsidP="00AF7ADD">
      <w:pPr>
        <w:pStyle w:val="Heading3"/>
      </w:pPr>
      <w:bookmarkStart w:id="491" w:name="_Toc11338800"/>
      <w:r w:rsidRPr="000B71E3">
        <w:t>6.4.7</w:t>
      </w:r>
      <w:r w:rsidRPr="000B71E3">
        <w:tab/>
        <w:t>Error Handling</w:t>
      </w:r>
      <w:bookmarkEnd w:id="491"/>
      <w:r w:rsidR="00AF7ADD" w:rsidRPr="000B71E3">
        <w:t xml:space="preserve"> </w:t>
      </w:r>
    </w:p>
    <w:p w:rsidR="00E54FD1" w:rsidRPr="000B71E3" w:rsidRDefault="00E54FD1" w:rsidP="00E54FD1">
      <w:pPr>
        <w:pStyle w:val="Heading4"/>
      </w:pPr>
      <w:bookmarkStart w:id="492" w:name="_Toc11338801"/>
      <w:r w:rsidRPr="000B71E3">
        <w:t>6.4.7.1</w:t>
      </w:r>
      <w:r w:rsidRPr="000B71E3">
        <w:tab/>
        <w:t>General</w:t>
      </w:r>
      <w:bookmarkEnd w:id="492"/>
    </w:p>
    <w:p w:rsidR="00E54FD1" w:rsidRPr="000B71E3" w:rsidRDefault="00E54FD1" w:rsidP="00E54FD1">
      <w:pPr>
        <w:rPr>
          <w:rFonts w:eastAsia="Calibri"/>
        </w:rPr>
      </w:pPr>
      <w:r w:rsidRPr="000B71E3">
        <w:t xml:space="preserve">HTTP error handling shall be supported as specified in </w:t>
      </w:r>
      <w:r w:rsidR="00EC75F7">
        <w:t>clause</w:t>
      </w:r>
      <w:r w:rsidRPr="000B71E3">
        <w:t> 5.2.4 of 3GPP TS 29.500 [4].</w:t>
      </w:r>
    </w:p>
    <w:p w:rsidR="00E54FD1" w:rsidRPr="000B71E3" w:rsidRDefault="00E54FD1" w:rsidP="00E54FD1">
      <w:pPr>
        <w:pStyle w:val="Heading4"/>
      </w:pPr>
      <w:bookmarkStart w:id="493" w:name="_Toc11338802"/>
      <w:r w:rsidRPr="000B71E3">
        <w:t>6.4.7.2</w:t>
      </w:r>
      <w:r w:rsidRPr="000B71E3">
        <w:tab/>
        <w:t>Protocol Errors</w:t>
      </w:r>
      <w:bookmarkEnd w:id="493"/>
    </w:p>
    <w:p w:rsidR="00E54FD1" w:rsidRPr="000B71E3" w:rsidRDefault="00E54FD1" w:rsidP="00E54FD1">
      <w:r w:rsidRPr="000B71E3">
        <w:t xml:space="preserve">Protocol errors handling shall be supported as specified in </w:t>
      </w:r>
      <w:r w:rsidR="00EC75F7">
        <w:t>clause</w:t>
      </w:r>
      <w:r w:rsidRPr="000B71E3">
        <w:t xml:space="preserve"> 5.2.7 of 3GPP TS 29.500 [4].</w:t>
      </w:r>
    </w:p>
    <w:p w:rsidR="00E54FD1" w:rsidRPr="000B71E3" w:rsidRDefault="00E54FD1" w:rsidP="00E54FD1">
      <w:pPr>
        <w:pStyle w:val="Heading4"/>
      </w:pPr>
      <w:bookmarkStart w:id="494" w:name="_Toc11338803"/>
      <w:r w:rsidRPr="000B71E3">
        <w:t>6.4.7.3</w:t>
      </w:r>
      <w:r w:rsidRPr="000B71E3">
        <w:tab/>
        <w:t>Application Errors</w:t>
      </w:r>
      <w:bookmarkEnd w:id="494"/>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95" w:name="_Toc11338804"/>
      <w:r w:rsidR="00AF7ADD" w:rsidRPr="000B71E3">
        <w:lastRenderedPageBreak/>
        <w:t>6.4.8</w:t>
      </w:r>
      <w:r w:rsidR="00AF7ADD" w:rsidRPr="000B71E3">
        <w:tab/>
        <w:t>Feature Negotiation</w:t>
      </w:r>
      <w:bookmarkEnd w:id="495"/>
    </w:p>
    <w:p w:rsidR="00AF7ADD" w:rsidRPr="000B71E3" w:rsidRDefault="00AF7ADD" w:rsidP="005F1FE3">
      <w:r w:rsidRPr="000B71E3">
        <w:t xml:space="preserve">The optional features in table 6.4.8-1 are defined for the Nudm_EE API. They shall be negotiated using the extensibility mechanism defined in </w:t>
      </w:r>
      <w:r w:rsidR="00EC75F7">
        <w:t>clause</w:t>
      </w:r>
      <w:r w:rsidRPr="000B71E3">
        <w:t>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96" w:name="_Toc11338805"/>
      <w:r w:rsidRPr="000B71E3">
        <w:rPr>
          <w:lang w:val="en-US"/>
        </w:rPr>
        <w:t>6.4.</w:t>
      </w:r>
      <w:r w:rsidR="007A7D0C" w:rsidRPr="000B71E3">
        <w:rPr>
          <w:lang w:val="en-US"/>
        </w:rPr>
        <w:t>9</w:t>
      </w:r>
      <w:r w:rsidRPr="000B71E3">
        <w:rPr>
          <w:lang w:val="en-US"/>
        </w:rPr>
        <w:tab/>
        <w:t>Security</w:t>
      </w:r>
      <w:bookmarkEnd w:id="496"/>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EC75F7">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97" w:name="_Toc11338806"/>
      <w:r w:rsidRPr="000B71E3">
        <w:t>6.5</w:t>
      </w:r>
      <w:r w:rsidRPr="000B71E3">
        <w:tab/>
        <w:t>Nudm_ParameterProvision Service API</w:t>
      </w:r>
      <w:bookmarkEnd w:id="497"/>
      <w:r w:rsidRPr="000B71E3">
        <w:t xml:space="preserve"> </w:t>
      </w:r>
    </w:p>
    <w:p w:rsidR="0010373E" w:rsidRPr="000B71E3" w:rsidRDefault="0010373E" w:rsidP="0010373E">
      <w:pPr>
        <w:pStyle w:val="Heading3"/>
      </w:pPr>
      <w:bookmarkStart w:id="498" w:name="_Toc11338807"/>
      <w:r w:rsidRPr="000B71E3">
        <w:t>6.5.1</w:t>
      </w:r>
      <w:r w:rsidRPr="000B71E3">
        <w:tab/>
        <w:t>API URI</w:t>
      </w:r>
      <w:bookmarkEnd w:id="498"/>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w:t>
      </w:r>
      <w:r w:rsidR="00EC75F7">
        <w:t>clause</w:t>
      </w:r>
      <w:r w:rsidR="006D3C1C">
        <w:t xml:space="preserv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99" w:name="_Toc11338808"/>
      <w:r w:rsidRPr="000B71E3">
        <w:t>6.5.2</w:t>
      </w:r>
      <w:r w:rsidRPr="000B71E3">
        <w:tab/>
        <w:t>Usage of HTTP</w:t>
      </w:r>
      <w:bookmarkEnd w:id="499"/>
    </w:p>
    <w:p w:rsidR="0010373E" w:rsidRPr="000B71E3" w:rsidRDefault="0010373E" w:rsidP="0010373E">
      <w:pPr>
        <w:pStyle w:val="Heading4"/>
      </w:pPr>
      <w:bookmarkStart w:id="500" w:name="_Toc11338809"/>
      <w:r w:rsidRPr="000B71E3">
        <w:t>6.5.2.1</w:t>
      </w:r>
      <w:r w:rsidRPr="000B71E3">
        <w:tab/>
        <w:t>General</w:t>
      </w:r>
      <w:bookmarkEnd w:id="500"/>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501" w:name="_Toc11338810"/>
      <w:r w:rsidRPr="000B71E3">
        <w:t>6.5.2.2</w:t>
      </w:r>
      <w:r w:rsidRPr="000B71E3">
        <w:tab/>
        <w:t>HTTP standard headers</w:t>
      </w:r>
      <w:bookmarkEnd w:id="501"/>
    </w:p>
    <w:p w:rsidR="0010373E" w:rsidRPr="000B71E3" w:rsidRDefault="0010373E" w:rsidP="0010373E">
      <w:pPr>
        <w:pStyle w:val="Heading5"/>
        <w:rPr>
          <w:lang w:eastAsia="zh-CN"/>
        </w:rPr>
      </w:pPr>
      <w:bookmarkStart w:id="502" w:name="_Toc11338811"/>
      <w:r w:rsidRPr="000B71E3">
        <w:t>6.5.2.2.1</w:t>
      </w:r>
      <w:r w:rsidRPr="000B71E3">
        <w:rPr>
          <w:rFonts w:hint="eastAsia"/>
          <w:lang w:eastAsia="zh-CN"/>
        </w:rPr>
        <w:tab/>
      </w:r>
      <w:r w:rsidRPr="000B71E3">
        <w:rPr>
          <w:lang w:eastAsia="zh-CN"/>
        </w:rPr>
        <w:t>General</w:t>
      </w:r>
      <w:bookmarkEnd w:id="502"/>
    </w:p>
    <w:p w:rsidR="00017CA4" w:rsidRPr="000B71E3" w:rsidRDefault="00017CA4" w:rsidP="002127F7">
      <w:pPr>
        <w:rPr>
          <w:lang w:eastAsia="zh-CN"/>
        </w:rPr>
      </w:pPr>
      <w:r w:rsidRPr="000B71E3">
        <w:t xml:space="preserve">The usage of HTTP standard headers shall be supported as specified in </w:t>
      </w:r>
      <w:r w:rsidR="00EC75F7">
        <w:t>clause</w:t>
      </w:r>
      <w:r w:rsidRPr="000B71E3">
        <w:t> 5.2.2 of 3GPP TS 29.500 [4].</w:t>
      </w:r>
    </w:p>
    <w:p w:rsidR="0010373E" w:rsidRPr="000B71E3" w:rsidRDefault="0010373E" w:rsidP="0010373E">
      <w:pPr>
        <w:pStyle w:val="Heading5"/>
      </w:pPr>
      <w:bookmarkStart w:id="503" w:name="_Toc11338812"/>
      <w:r w:rsidRPr="000B71E3">
        <w:t>6.5.2.2.2</w:t>
      </w:r>
      <w:r w:rsidRPr="000B71E3">
        <w:tab/>
        <w:t>Content type</w:t>
      </w:r>
      <w:bookmarkEnd w:id="503"/>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504" w:name="_Toc11338813"/>
      <w:r w:rsidRPr="000B71E3">
        <w:t>6.5.2.3</w:t>
      </w:r>
      <w:r w:rsidRPr="000B71E3">
        <w:tab/>
        <w:t>HTTP custom headers</w:t>
      </w:r>
      <w:bookmarkEnd w:id="504"/>
    </w:p>
    <w:p w:rsidR="0010373E" w:rsidRPr="000B71E3" w:rsidRDefault="0010373E" w:rsidP="0010373E">
      <w:pPr>
        <w:pStyle w:val="Heading5"/>
        <w:rPr>
          <w:lang w:eastAsia="zh-CN"/>
        </w:rPr>
      </w:pPr>
      <w:bookmarkStart w:id="505" w:name="_Toc11338814"/>
      <w:r w:rsidRPr="000B71E3">
        <w:t>6.5.2.3.1</w:t>
      </w:r>
      <w:r w:rsidRPr="000B71E3">
        <w:rPr>
          <w:rFonts w:hint="eastAsia"/>
          <w:lang w:eastAsia="zh-CN"/>
        </w:rPr>
        <w:tab/>
      </w:r>
      <w:r w:rsidRPr="000B71E3">
        <w:rPr>
          <w:lang w:eastAsia="zh-CN"/>
        </w:rPr>
        <w:t>General</w:t>
      </w:r>
      <w:bookmarkEnd w:id="505"/>
    </w:p>
    <w:p w:rsidR="00017CA4" w:rsidRPr="000B71E3" w:rsidRDefault="00017CA4" w:rsidP="002127F7">
      <w:pPr>
        <w:rPr>
          <w:lang w:eastAsia="zh-CN"/>
        </w:rPr>
      </w:pPr>
      <w:r w:rsidRPr="000B71E3">
        <w:t xml:space="preserve">The usage of HTTP custom headers shall be supported as specified in </w:t>
      </w:r>
      <w:r w:rsidR="00EC75F7">
        <w:t>clause</w:t>
      </w:r>
      <w:r w:rsidRPr="000B71E3">
        <w:t> 5.2.3 of 3GPP TS 29.500 [4].</w:t>
      </w:r>
    </w:p>
    <w:p w:rsidR="0010373E" w:rsidRPr="000B71E3" w:rsidRDefault="0010373E" w:rsidP="0010373E">
      <w:pPr>
        <w:pStyle w:val="Heading3"/>
      </w:pPr>
      <w:bookmarkStart w:id="506" w:name="_Toc11338815"/>
      <w:r w:rsidRPr="000B71E3">
        <w:t>6.5.3</w:t>
      </w:r>
      <w:r w:rsidRPr="000B71E3">
        <w:tab/>
        <w:t>Resources</w:t>
      </w:r>
      <w:bookmarkEnd w:id="506"/>
      <w:r w:rsidRPr="000B71E3">
        <w:t xml:space="preserve"> </w:t>
      </w:r>
    </w:p>
    <w:p w:rsidR="0010373E" w:rsidRPr="000B71E3" w:rsidRDefault="0010373E" w:rsidP="0010373E">
      <w:pPr>
        <w:pStyle w:val="Heading4"/>
      </w:pPr>
      <w:bookmarkStart w:id="507" w:name="_Toc11338816"/>
      <w:r w:rsidRPr="000B71E3">
        <w:t>6.5.3.1</w:t>
      </w:r>
      <w:r w:rsidRPr="000B71E3">
        <w:tab/>
        <w:t>Overview</w:t>
      </w:r>
      <w:bookmarkEnd w:id="507"/>
    </w:p>
    <w:p w:rsidR="0010373E" w:rsidRPr="000B71E3" w:rsidRDefault="0010373E" w:rsidP="0010373E">
      <w:pPr>
        <w:pStyle w:val="TH"/>
        <w:rPr>
          <w:lang w:val="en-US"/>
        </w:rPr>
      </w:pPr>
      <w:r w:rsidRPr="000B71E3">
        <w:object w:dxaOrig="6506" w:dyaOrig="3875">
          <v:shape id="_x0000_i1078" type="#_x0000_t75" style="width:236.25pt;height:141pt" o:ole="">
            <v:imagedata r:id="rId118" o:title=""/>
          </v:shape>
          <o:OLEObject Type="Embed" ProgID="Visio.Drawing.11" ShapeID="_x0000_i1078" DrawAspect="Content" ObjectID="_1621960876" r:id="rId119"/>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508" w:name="_Toc11338817"/>
      <w:r w:rsidRPr="000B71E3">
        <w:t>6.5.3.2</w:t>
      </w:r>
      <w:r w:rsidRPr="000B71E3">
        <w:tab/>
        <w:t>Resource: PpData</w:t>
      </w:r>
      <w:bookmarkEnd w:id="508"/>
    </w:p>
    <w:p w:rsidR="0010373E" w:rsidRPr="000B71E3" w:rsidRDefault="0010373E" w:rsidP="0010373E">
      <w:pPr>
        <w:pStyle w:val="Heading5"/>
      </w:pPr>
      <w:bookmarkStart w:id="509" w:name="_Toc11338818"/>
      <w:r w:rsidRPr="000B71E3">
        <w:t>6.5.3.2.1</w:t>
      </w:r>
      <w:r w:rsidRPr="000B71E3">
        <w:tab/>
        <w:t>Description</w:t>
      </w:r>
      <w:bookmarkEnd w:id="509"/>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510" w:name="_Toc11338819"/>
      <w:r w:rsidRPr="000B71E3">
        <w:t>6.5.3.2.2</w:t>
      </w:r>
      <w:r w:rsidRPr="000B71E3">
        <w:tab/>
        <w:t>Resource Definition</w:t>
      </w:r>
      <w:bookmarkEnd w:id="510"/>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 xml:space="preserve">See </w:t>
            </w:r>
            <w:r w:rsidR="00EC75F7">
              <w:t>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 xml:space="preserve">Represents the Generic Public Subscription Identifier (see 3GPP TS 23.501 [2] </w:t>
            </w:r>
            <w:r w:rsidR="00EC75F7">
              <w:t>clause</w:t>
            </w:r>
            <w:r w:rsidRPr="000B71E3">
              <w:t xml:space="preserv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511" w:name="_Toc11338820"/>
      <w:r w:rsidRPr="000B71E3">
        <w:t>6.5.3.2.3</w:t>
      </w:r>
      <w:r w:rsidRPr="000B71E3">
        <w:tab/>
        <w:t>Resource Standard Methods</w:t>
      </w:r>
      <w:bookmarkEnd w:id="511"/>
    </w:p>
    <w:p w:rsidR="0010373E" w:rsidRPr="000B71E3" w:rsidRDefault="0010373E" w:rsidP="0010373E">
      <w:pPr>
        <w:pStyle w:val="Heading6"/>
      </w:pPr>
      <w:bookmarkStart w:id="512" w:name="_Toc11338821"/>
      <w:r w:rsidRPr="000B71E3">
        <w:t>6.5.3.2.3.1</w:t>
      </w:r>
      <w:r w:rsidRPr="000B71E3">
        <w:tab/>
        <w:t>PATCH</w:t>
      </w:r>
      <w:bookmarkEnd w:id="512"/>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513" w:name="_Toc11338822"/>
      <w:r w:rsidRPr="000B71E3">
        <w:t>6.5.4</w:t>
      </w:r>
      <w:r w:rsidRPr="000B71E3">
        <w:tab/>
        <w:t>Custom Operations without associated resources</w:t>
      </w:r>
      <w:bookmarkEnd w:id="513"/>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514" w:name="_Toc11338823"/>
      <w:r w:rsidRPr="000B71E3">
        <w:t>6.5.5</w:t>
      </w:r>
      <w:r w:rsidRPr="000B71E3">
        <w:tab/>
        <w:t>Notifications</w:t>
      </w:r>
      <w:bookmarkEnd w:id="514"/>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515" w:name="_Toc11338824"/>
      <w:r w:rsidRPr="000B71E3">
        <w:t>6.5.6</w:t>
      </w:r>
      <w:r w:rsidRPr="000B71E3">
        <w:tab/>
        <w:t>Data Model</w:t>
      </w:r>
      <w:bookmarkEnd w:id="515"/>
    </w:p>
    <w:p w:rsidR="0010373E" w:rsidRPr="000B71E3" w:rsidRDefault="0010373E" w:rsidP="0010373E">
      <w:pPr>
        <w:pStyle w:val="Heading4"/>
      </w:pPr>
      <w:bookmarkStart w:id="516" w:name="_Toc11338825"/>
      <w:r w:rsidRPr="000B71E3">
        <w:t>6.5.6.1</w:t>
      </w:r>
      <w:r w:rsidRPr="000B71E3">
        <w:tab/>
        <w:t>General</w:t>
      </w:r>
      <w:bookmarkEnd w:id="516"/>
    </w:p>
    <w:p w:rsidR="0010373E" w:rsidRPr="000B71E3" w:rsidRDefault="0010373E" w:rsidP="0010373E">
      <w:r w:rsidRPr="000B71E3">
        <w:t xml:space="preserve">This </w:t>
      </w:r>
      <w:r w:rsidR="00EC75F7">
        <w:t>clause</w:t>
      </w:r>
      <w:r w:rsidRPr="000B71E3">
        <w:t xml:space="preserv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517" w:name="_Toc11338826"/>
      <w:r w:rsidRPr="000B71E3">
        <w:rPr>
          <w:lang w:val="en-US"/>
        </w:rPr>
        <w:t>6.5.6.2</w:t>
      </w:r>
      <w:r w:rsidRPr="000B71E3">
        <w:rPr>
          <w:lang w:val="en-US"/>
        </w:rPr>
        <w:tab/>
        <w:t>Structured data types</w:t>
      </w:r>
      <w:bookmarkEnd w:id="517"/>
    </w:p>
    <w:p w:rsidR="0010373E" w:rsidRPr="000B71E3" w:rsidRDefault="0010373E" w:rsidP="0010373E">
      <w:pPr>
        <w:pStyle w:val="Heading5"/>
      </w:pPr>
      <w:bookmarkStart w:id="518" w:name="_Toc11338827"/>
      <w:r w:rsidRPr="000B71E3">
        <w:t>6.5.6.2.1</w:t>
      </w:r>
      <w:r w:rsidRPr="000B71E3">
        <w:tab/>
        <w:t>Introduction</w:t>
      </w:r>
      <w:bookmarkEnd w:id="518"/>
    </w:p>
    <w:p w:rsidR="0010373E" w:rsidRPr="000B71E3" w:rsidRDefault="0010373E" w:rsidP="0010373E">
      <w:r w:rsidRPr="000B71E3">
        <w:t xml:space="preserve">This </w:t>
      </w:r>
      <w:r w:rsidR="00EC75F7">
        <w:t>clause</w:t>
      </w:r>
      <w:r w:rsidRPr="000B71E3">
        <w:t xml:space="preserve"> defines the structures to be used in resource representations. </w:t>
      </w:r>
    </w:p>
    <w:p w:rsidR="0010373E" w:rsidRPr="000B71E3" w:rsidRDefault="0010373E" w:rsidP="0010373E">
      <w:pPr>
        <w:pStyle w:val="Heading5"/>
      </w:pPr>
      <w:bookmarkStart w:id="519" w:name="_Toc11338828"/>
      <w:r w:rsidRPr="000B71E3">
        <w:t>6.5.6.2.2</w:t>
      </w:r>
      <w:r w:rsidRPr="000B71E3">
        <w:tab/>
        <w:t>Type: PpData</w:t>
      </w:r>
      <w:bookmarkEnd w:id="519"/>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520" w:name="_Toc11338829"/>
      <w:r w:rsidRPr="000B71E3">
        <w:t>6.5.6.2.3</w:t>
      </w:r>
      <w:r w:rsidRPr="000B71E3">
        <w:tab/>
        <w:t>Type: CommunicationCharacteristics</w:t>
      </w:r>
      <w:bookmarkEnd w:id="520"/>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521" w:name="_Toc11338830"/>
      <w:r w:rsidRPr="000B71E3">
        <w:t>6.5.6.2.4</w:t>
      </w:r>
      <w:r w:rsidRPr="000B71E3">
        <w:tab/>
        <w:t>Type: PpSubsRegTimer</w:t>
      </w:r>
      <w:bookmarkEnd w:id="521"/>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522" w:name="_Toc11338831"/>
      <w:r w:rsidRPr="000B71E3">
        <w:lastRenderedPageBreak/>
        <w:t>6.5.6.2.5</w:t>
      </w:r>
      <w:r w:rsidRPr="000B71E3">
        <w:tab/>
        <w:t>Type: PpActiveTime</w:t>
      </w:r>
      <w:bookmarkEnd w:id="522"/>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523" w:name="_Toc11338832"/>
      <w:r w:rsidRPr="000B71E3">
        <w:rPr>
          <w:lang w:val="en-US"/>
        </w:rPr>
        <w:t>6.5.6.3</w:t>
      </w:r>
      <w:r w:rsidRPr="000B71E3">
        <w:rPr>
          <w:lang w:val="en-US"/>
        </w:rPr>
        <w:tab/>
        <w:t>Simple data types and enumerations</w:t>
      </w:r>
      <w:bookmarkEnd w:id="523"/>
    </w:p>
    <w:p w:rsidR="0010373E" w:rsidRPr="000B71E3" w:rsidRDefault="0010373E" w:rsidP="0010373E">
      <w:pPr>
        <w:pStyle w:val="Heading5"/>
      </w:pPr>
      <w:bookmarkStart w:id="524" w:name="_Toc11338833"/>
      <w:r w:rsidRPr="000B71E3">
        <w:t>6.5.6.3.1</w:t>
      </w:r>
      <w:r w:rsidRPr="000B71E3">
        <w:tab/>
        <w:t>Introduction</w:t>
      </w:r>
      <w:bookmarkEnd w:id="524"/>
    </w:p>
    <w:p w:rsidR="0010373E" w:rsidRPr="000B71E3" w:rsidRDefault="0010373E" w:rsidP="0010373E">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10373E" w:rsidRPr="000B71E3" w:rsidRDefault="0010373E" w:rsidP="0010373E">
      <w:pPr>
        <w:pStyle w:val="Heading5"/>
      </w:pPr>
      <w:bookmarkStart w:id="525" w:name="_Toc11338834"/>
      <w:r w:rsidRPr="000B71E3">
        <w:t>6.5.6.3.2</w:t>
      </w:r>
      <w:r w:rsidRPr="000B71E3">
        <w:tab/>
        <w:t>Simple data types</w:t>
      </w:r>
      <w:bookmarkEnd w:id="525"/>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526" w:name="_Toc11338835"/>
      <w:r w:rsidRPr="000B71E3">
        <w:t>6.5.6.3.3</w:t>
      </w:r>
      <w:r w:rsidRPr="000B71E3">
        <w:tab/>
        <w:t>Enumeration: &lt;EnumType1&gt;</w:t>
      </w:r>
      <w:bookmarkEnd w:id="526"/>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527" w:name="_Toc11338836"/>
      <w:r w:rsidRPr="000B71E3">
        <w:t>6.5.7</w:t>
      </w:r>
      <w:r w:rsidRPr="000B71E3">
        <w:tab/>
        <w:t>Error Handling</w:t>
      </w:r>
      <w:bookmarkEnd w:id="527"/>
    </w:p>
    <w:p w:rsidR="00B040A6" w:rsidRPr="000B71E3" w:rsidRDefault="00B040A6" w:rsidP="00B040A6">
      <w:pPr>
        <w:pStyle w:val="Heading4"/>
      </w:pPr>
      <w:bookmarkStart w:id="528" w:name="_Toc11338837"/>
      <w:r w:rsidRPr="000B71E3">
        <w:t>6.5.7.1</w:t>
      </w:r>
      <w:r w:rsidRPr="000B71E3">
        <w:tab/>
        <w:t>General</w:t>
      </w:r>
      <w:bookmarkEnd w:id="528"/>
    </w:p>
    <w:p w:rsidR="00B040A6" w:rsidRPr="000B71E3" w:rsidRDefault="00B040A6" w:rsidP="00B040A6">
      <w:pPr>
        <w:rPr>
          <w:rFonts w:eastAsia="Calibri"/>
        </w:rPr>
      </w:pPr>
      <w:r w:rsidRPr="000B71E3">
        <w:t xml:space="preserve">HTTP error handling shall be supported as specified in </w:t>
      </w:r>
      <w:r w:rsidR="00EC75F7">
        <w:t>clause</w:t>
      </w:r>
      <w:r w:rsidRPr="000B71E3">
        <w:t> 5.2.4 of 3GPP TS 29.500 [4].</w:t>
      </w:r>
    </w:p>
    <w:p w:rsidR="00B040A6" w:rsidRPr="000B71E3" w:rsidRDefault="00B040A6" w:rsidP="00B040A6">
      <w:pPr>
        <w:pStyle w:val="Heading4"/>
      </w:pPr>
      <w:bookmarkStart w:id="529" w:name="_Toc11338838"/>
      <w:r w:rsidRPr="000B71E3">
        <w:t>6.5.7.2</w:t>
      </w:r>
      <w:r w:rsidRPr="000B71E3">
        <w:tab/>
        <w:t>Protocol Errors</w:t>
      </w:r>
      <w:bookmarkEnd w:id="529"/>
    </w:p>
    <w:p w:rsidR="00B040A6" w:rsidRPr="000B71E3" w:rsidRDefault="00B040A6" w:rsidP="00B040A6">
      <w:r w:rsidRPr="000B71E3">
        <w:t xml:space="preserve">Protocol errors handling shall be supported as specified in </w:t>
      </w:r>
      <w:r w:rsidR="00EC75F7">
        <w:t>clause</w:t>
      </w:r>
      <w:r w:rsidRPr="000B71E3">
        <w:t xml:space="preserve"> 5.2.7 of 3GPP TS 29.500 [4].</w:t>
      </w:r>
    </w:p>
    <w:p w:rsidR="00B040A6" w:rsidRPr="000B71E3" w:rsidRDefault="00B040A6" w:rsidP="00B040A6">
      <w:pPr>
        <w:pStyle w:val="Heading4"/>
      </w:pPr>
      <w:bookmarkStart w:id="530" w:name="_Toc11338839"/>
      <w:r w:rsidRPr="000B71E3">
        <w:t>6.5.7.3</w:t>
      </w:r>
      <w:r w:rsidRPr="000B71E3">
        <w:tab/>
        <w:t>Application Errors</w:t>
      </w:r>
      <w:bookmarkEnd w:id="530"/>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531" w:name="_Toc11338840"/>
      <w:r w:rsidRPr="000B71E3">
        <w:t>6.5.8</w:t>
      </w:r>
      <w:r w:rsidRPr="000B71E3">
        <w:tab/>
        <w:t>Feature Negotiation</w:t>
      </w:r>
      <w:bookmarkEnd w:id="531"/>
    </w:p>
    <w:p w:rsidR="002C1C18" w:rsidRPr="000B71E3" w:rsidRDefault="002C1C18" w:rsidP="002C1C18">
      <w:r w:rsidRPr="000B71E3">
        <w:t xml:space="preserve">The optional features in table 6.5.8-1 are defined for the Nudm_PP API. They shall be negotiated using the extensibility mechanism defined in </w:t>
      </w:r>
      <w:r w:rsidR="00EC75F7">
        <w:t>clause</w:t>
      </w:r>
      <w:r w:rsidRPr="000B71E3">
        <w:t>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532" w:name="_Toc11338841"/>
      <w:r w:rsidRPr="000B71E3">
        <w:rPr>
          <w:lang w:val="en-US"/>
        </w:rPr>
        <w:t>6.5.</w:t>
      </w:r>
      <w:r w:rsidR="002C1C18" w:rsidRPr="000B71E3">
        <w:rPr>
          <w:lang w:val="en-US"/>
        </w:rPr>
        <w:t>9</w:t>
      </w:r>
      <w:r w:rsidRPr="000B71E3">
        <w:rPr>
          <w:lang w:val="en-US"/>
        </w:rPr>
        <w:tab/>
        <w:t>Security</w:t>
      </w:r>
      <w:bookmarkEnd w:id="532"/>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EC75F7">
        <w:rPr>
          <w:lang w:val="en-US"/>
        </w:rPr>
        <w:t>clause</w:t>
      </w:r>
      <w:r w:rsidR="00B96D05" w:rsidRPr="000B71E3">
        <w:rPr>
          <w:lang w:val="en-US"/>
        </w:rPr>
        <w:t xml:space="preserv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363E1D" w:rsidRPr="000B71E3" w:rsidRDefault="00363E1D" w:rsidP="00363E1D">
      <w:pPr>
        <w:pStyle w:val="Heading2"/>
      </w:pPr>
      <w:bookmarkStart w:id="533" w:name="_Toc11338842"/>
      <w:r w:rsidRPr="000B71E3">
        <w:t>6.</w:t>
      </w:r>
      <w:r>
        <w:t>6</w:t>
      </w:r>
      <w:r w:rsidRPr="000B71E3">
        <w:tab/>
      </w:r>
      <w:r w:rsidRPr="002851F0">
        <w:t>Nudm_NIDDAuthori</w:t>
      </w:r>
      <w:r>
        <w:t>z</w:t>
      </w:r>
      <w:r w:rsidRPr="002851F0">
        <w:t>ation</w:t>
      </w:r>
      <w:r w:rsidRPr="000B71E3">
        <w:t xml:space="preserve"> Service API</w:t>
      </w:r>
      <w:bookmarkEnd w:id="533"/>
    </w:p>
    <w:p w:rsidR="00363E1D" w:rsidRPr="000B71E3" w:rsidRDefault="00363E1D" w:rsidP="00363E1D">
      <w:pPr>
        <w:pStyle w:val="Heading3"/>
      </w:pPr>
      <w:bookmarkStart w:id="534" w:name="_Toc11338843"/>
      <w:r w:rsidRPr="000B71E3">
        <w:t>6.</w:t>
      </w:r>
      <w:r>
        <w:t>6</w:t>
      </w:r>
      <w:r w:rsidRPr="000B71E3">
        <w:t>.1</w:t>
      </w:r>
      <w:r w:rsidRPr="000B71E3">
        <w:tab/>
        <w:t>API URI</w:t>
      </w:r>
      <w:bookmarkEnd w:id="534"/>
    </w:p>
    <w:p w:rsidR="00363E1D" w:rsidRPr="00E23840" w:rsidRDefault="00363E1D" w:rsidP="00363E1D">
      <w:pPr>
        <w:rPr>
          <w:noProof/>
          <w:lang w:eastAsia="zh-CN"/>
        </w:rPr>
      </w:pPr>
      <w:r w:rsidRPr="00E23840">
        <w:rPr>
          <w:noProof/>
        </w:rPr>
        <w:t>The</w:t>
      </w:r>
      <w:r>
        <w:rPr>
          <w:noProof/>
        </w:rPr>
        <w:t xml:space="preserve"> Nudm_</w:t>
      </w:r>
      <w:r w:rsidRPr="002851F0">
        <w:t>NIDDAuthori</w:t>
      </w:r>
      <w:r>
        <w:t>z</w:t>
      </w:r>
      <w:r w:rsidRPr="002851F0">
        <w:t>ation_Get</w:t>
      </w:r>
      <w:r>
        <w:rPr>
          <w:noProof/>
        </w:rPr>
        <w:t xml:space="preserve"> service</w:t>
      </w:r>
      <w:r w:rsidRPr="00E23840">
        <w:rPr>
          <w:noProof/>
        </w:rPr>
        <w:t xml:space="preserve"> shall use the </w:t>
      </w:r>
      <w:r>
        <w:rPr>
          <w:noProof/>
        </w:rPr>
        <w:t>Nudm_NIDDAU</w:t>
      </w:r>
      <w:r w:rsidRPr="00E23840">
        <w:rPr>
          <w:noProof/>
        </w:rPr>
        <w:t xml:space="preserve"> </w:t>
      </w:r>
      <w:r w:rsidRPr="00E23840">
        <w:rPr>
          <w:noProof/>
          <w:lang w:eastAsia="zh-CN"/>
        </w:rPr>
        <w:t>API.</w:t>
      </w:r>
    </w:p>
    <w:p w:rsidR="00363E1D" w:rsidRPr="00E23840" w:rsidRDefault="00363E1D" w:rsidP="00363E1D">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EC75F7">
        <w:rPr>
          <w:noProof/>
          <w:lang w:eastAsia="zh-CN"/>
        </w:rPr>
        <w:t>clause</w:t>
      </w:r>
      <w:r w:rsidRPr="00E23840">
        <w:rPr>
          <w:noProof/>
          <w:lang w:eastAsia="zh-CN"/>
        </w:rPr>
        <w:t> 4.4.1 of 3GPP TS 29.501 [</w:t>
      </w:r>
      <w:r>
        <w:rPr>
          <w:noProof/>
          <w:lang w:eastAsia="zh-CN"/>
        </w:rPr>
        <w:t>5</w:t>
      </w:r>
      <w:r w:rsidRPr="00E23840">
        <w:rPr>
          <w:noProof/>
          <w:lang w:eastAsia="zh-CN"/>
        </w:rPr>
        <w:t>], i.e.:</w:t>
      </w:r>
    </w:p>
    <w:p w:rsidR="00363E1D" w:rsidRPr="00E23840" w:rsidRDefault="00363E1D" w:rsidP="00363E1D">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rsidR="00363E1D" w:rsidRPr="00E23840" w:rsidRDefault="00363E1D" w:rsidP="00363E1D">
      <w:pPr>
        <w:rPr>
          <w:noProof/>
          <w:lang w:eastAsia="zh-CN"/>
        </w:rPr>
      </w:pPr>
      <w:r w:rsidRPr="00E23840">
        <w:rPr>
          <w:noProof/>
          <w:lang w:eastAsia="zh-CN"/>
        </w:rPr>
        <w:t>with the following components:</w:t>
      </w:r>
    </w:p>
    <w:p w:rsidR="00363E1D" w:rsidRPr="00E23840" w:rsidRDefault="00363E1D" w:rsidP="00363E1D">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rsidR="00363E1D" w:rsidRPr="00E23840" w:rsidRDefault="00363E1D" w:rsidP="00363E1D">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"nudm-niddau"</w:t>
      </w:r>
      <w:r w:rsidRPr="00E23840">
        <w:rPr>
          <w:noProof/>
        </w:rPr>
        <w:t>.</w:t>
      </w:r>
    </w:p>
    <w:p w:rsidR="00363E1D" w:rsidRPr="00E23840" w:rsidRDefault="00363E1D" w:rsidP="00363E1D">
      <w:pPr>
        <w:pStyle w:val="B1"/>
        <w:rPr>
          <w:noProof/>
        </w:rPr>
      </w:pPr>
      <w:r w:rsidRPr="00E23840">
        <w:rPr>
          <w:noProof/>
        </w:rPr>
        <w:t>-</w:t>
      </w:r>
      <w:r w:rsidRPr="00E23840">
        <w:rPr>
          <w:noProof/>
        </w:rPr>
        <w:tab/>
        <w:t xml:space="preserve">The </w:t>
      </w:r>
      <w:r w:rsidRPr="009F5513">
        <w:rPr>
          <w:noProof/>
        </w:rPr>
        <w:t>&lt;</w:t>
      </w:r>
      <w:r w:rsidRPr="004270A4">
        <w:rPr>
          <w:noProof/>
        </w:rPr>
        <w:t>apiVersion</w:t>
      </w:r>
      <w:r>
        <w:rPr>
          <w:noProof/>
        </w:rPr>
        <w:t>&gt;</w:t>
      </w:r>
      <w:r w:rsidRPr="00E23840">
        <w:rPr>
          <w:noProof/>
        </w:rPr>
        <w:t xml:space="preserve"> shall be "v</w:t>
      </w:r>
      <w:r>
        <w:rPr>
          <w:noProof/>
        </w:rPr>
        <w:t>1</w:t>
      </w:r>
      <w:r w:rsidRPr="00E23840">
        <w:rPr>
          <w:noProof/>
        </w:rPr>
        <w:t>".</w:t>
      </w:r>
    </w:p>
    <w:p w:rsidR="00363E1D" w:rsidRPr="00E23840" w:rsidRDefault="00363E1D" w:rsidP="00363E1D">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EC75F7">
        <w:rPr>
          <w:noProof/>
        </w:rPr>
        <w:t>clause</w:t>
      </w:r>
      <w:r w:rsidRPr="00E23840">
        <w:rPr>
          <w:noProof/>
          <w:lang w:eastAsia="zh-CN"/>
        </w:rPr>
        <w:t> </w:t>
      </w:r>
      <w:r>
        <w:rPr>
          <w:noProof/>
          <w:lang w:eastAsia="zh-CN"/>
        </w:rPr>
        <w:t>6.</w:t>
      </w:r>
      <w:r w:rsidR="00A16928">
        <w:rPr>
          <w:noProof/>
          <w:lang w:eastAsia="zh-CN"/>
        </w:rPr>
        <w:t>6</w:t>
      </w:r>
      <w:r>
        <w:rPr>
          <w:noProof/>
          <w:lang w:eastAsia="zh-CN"/>
        </w:rPr>
        <w:t>.3</w:t>
      </w:r>
      <w:r w:rsidRPr="00E23840">
        <w:rPr>
          <w:noProof/>
        </w:rPr>
        <w:t>.</w:t>
      </w:r>
    </w:p>
    <w:p w:rsidR="00363E1D" w:rsidRPr="000B71E3" w:rsidRDefault="00363E1D" w:rsidP="00363E1D">
      <w:pPr>
        <w:pStyle w:val="Heading3"/>
      </w:pPr>
      <w:bookmarkStart w:id="535" w:name="_Toc11338844"/>
      <w:r w:rsidRPr="000B71E3">
        <w:lastRenderedPageBreak/>
        <w:t>6.</w:t>
      </w:r>
      <w:r>
        <w:t>6</w:t>
      </w:r>
      <w:r w:rsidRPr="000B71E3">
        <w:t>.2</w:t>
      </w:r>
      <w:r w:rsidRPr="000B71E3">
        <w:tab/>
        <w:t>Usage of HTTP</w:t>
      </w:r>
      <w:bookmarkEnd w:id="535"/>
    </w:p>
    <w:p w:rsidR="00363E1D" w:rsidRPr="000B71E3" w:rsidRDefault="00363E1D" w:rsidP="00363E1D">
      <w:pPr>
        <w:pStyle w:val="Heading4"/>
      </w:pPr>
      <w:bookmarkStart w:id="536" w:name="_Toc11338845"/>
      <w:r w:rsidRPr="000B71E3">
        <w:t>6.</w:t>
      </w:r>
      <w:r>
        <w:t>6</w:t>
      </w:r>
      <w:r w:rsidRPr="000B71E3">
        <w:t>.2.1</w:t>
      </w:r>
      <w:r w:rsidRPr="000B71E3">
        <w:tab/>
        <w:t>General</w:t>
      </w:r>
      <w:bookmarkEnd w:id="536"/>
    </w:p>
    <w:p w:rsidR="00363E1D" w:rsidRPr="000B71E3" w:rsidRDefault="00363E1D" w:rsidP="00363E1D">
      <w:r w:rsidRPr="000B71E3">
        <w:t>HTTP/2, as defined in IETF RFC 7540 [13], shall be used as specified in clause 5 of 3GPP TS 29.500 [4].</w:t>
      </w:r>
    </w:p>
    <w:p w:rsidR="00363E1D" w:rsidRPr="000B71E3" w:rsidRDefault="00363E1D" w:rsidP="00363E1D">
      <w:r w:rsidRPr="000B71E3">
        <w:t>HTTP</w:t>
      </w:r>
      <w:r w:rsidRPr="000B71E3">
        <w:rPr>
          <w:lang w:eastAsia="zh-CN"/>
        </w:rPr>
        <w:t xml:space="preserve">/2 </w:t>
      </w:r>
      <w:r w:rsidRPr="000B71E3">
        <w:t xml:space="preserve">shall be transported as specified in </w:t>
      </w:r>
      <w:r w:rsidR="00EC75F7">
        <w:t>clause</w:t>
      </w:r>
      <w:r w:rsidRPr="000B71E3">
        <w:t> 5.3 of 3GPP TS 29.500 [4].</w:t>
      </w:r>
    </w:p>
    <w:p w:rsidR="00363E1D" w:rsidRPr="000B71E3" w:rsidRDefault="00363E1D" w:rsidP="00363E1D">
      <w:r w:rsidRPr="000B71E3">
        <w:t>HTTP messages and bodies for the Nudm_</w:t>
      </w:r>
      <w:r>
        <w:t>NIDDAuthorization</w:t>
      </w:r>
      <w:r w:rsidRPr="000B71E3">
        <w:t xml:space="preserve"> service shall comply with the OpenAPI [14] specification contained in Annex A</w:t>
      </w:r>
      <w:r>
        <w:t>.</w:t>
      </w:r>
      <w:r w:rsidR="00A16928">
        <w:t>7</w:t>
      </w:r>
      <w:r w:rsidRPr="000B71E3">
        <w:t>.</w:t>
      </w:r>
    </w:p>
    <w:p w:rsidR="00363E1D" w:rsidRPr="000B71E3" w:rsidRDefault="00363E1D" w:rsidP="00363E1D">
      <w:pPr>
        <w:pStyle w:val="Heading4"/>
      </w:pPr>
      <w:bookmarkStart w:id="537" w:name="_Toc11338846"/>
      <w:r w:rsidRPr="000B71E3">
        <w:t>6.</w:t>
      </w:r>
      <w:r>
        <w:t>6</w:t>
      </w:r>
      <w:r w:rsidRPr="000B71E3">
        <w:t>.2.2</w:t>
      </w:r>
      <w:r w:rsidRPr="000B71E3">
        <w:tab/>
        <w:t>HTTP standard headers</w:t>
      </w:r>
      <w:bookmarkEnd w:id="537"/>
    </w:p>
    <w:p w:rsidR="00363E1D" w:rsidRPr="000B71E3" w:rsidRDefault="00363E1D" w:rsidP="00363E1D">
      <w:pPr>
        <w:pStyle w:val="Heading5"/>
        <w:rPr>
          <w:lang w:eastAsia="zh-CN"/>
        </w:rPr>
      </w:pPr>
      <w:bookmarkStart w:id="538" w:name="_Toc11338847"/>
      <w:r w:rsidRPr="000B71E3">
        <w:t>6.</w:t>
      </w:r>
      <w:r>
        <w:t>6</w:t>
      </w:r>
      <w:r w:rsidRPr="000B71E3">
        <w:t>.2.2.1</w:t>
      </w:r>
      <w:r w:rsidRPr="000B71E3">
        <w:rPr>
          <w:rFonts w:hint="eastAsia"/>
          <w:lang w:eastAsia="zh-CN"/>
        </w:rPr>
        <w:tab/>
      </w:r>
      <w:r w:rsidRPr="000B71E3">
        <w:rPr>
          <w:lang w:eastAsia="zh-CN"/>
        </w:rPr>
        <w:t>General</w:t>
      </w:r>
      <w:bookmarkEnd w:id="538"/>
    </w:p>
    <w:p w:rsidR="00363E1D" w:rsidRPr="000B71E3" w:rsidRDefault="00363E1D" w:rsidP="00363E1D">
      <w:pPr>
        <w:rPr>
          <w:lang w:eastAsia="zh-CN"/>
        </w:rPr>
      </w:pPr>
      <w:r w:rsidRPr="000B71E3">
        <w:t xml:space="preserve">The usage of HTTP standard headers shall be supported as specified in </w:t>
      </w:r>
      <w:r w:rsidR="00EC75F7">
        <w:t>clause</w:t>
      </w:r>
      <w:r w:rsidRPr="000B71E3">
        <w:t> 5.2.2 of 3GPP TS 29.500 [4].</w:t>
      </w:r>
    </w:p>
    <w:p w:rsidR="00363E1D" w:rsidRPr="000B71E3" w:rsidRDefault="00363E1D" w:rsidP="00363E1D">
      <w:pPr>
        <w:pStyle w:val="Heading5"/>
      </w:pPr>
      <w:bookmarkStart w:id="539" w:name="_Toc11338848"/>
      <w:r w:rsidRPr="000B71E3">
        <w:t>6.</w:t>
      </w:r>
      <w:r>
        <w:t>6</w:t>
      </w:r>
      <w:r w:rsidRPr="000B71E3">
        <w:t>.2.2.2</w:t>
      </w:r>
      <w:r w:rsidRPr="000B71E3">
        <w:tab/>
        <w:t>Content type</w:t>
      </w:r>
      <w:bookmarkEnd w:id="539"/>
    </w:p>
    <w:p w:rsidR="00363E1D" w:rsidRPr="000B71E3" w:rsidRDefault="00363E1D" w:rsidP="00363E1D">
      <w:r w:rsidRPr="000B71E3">
        <w:t>The following content types shall be supported:</w:t>
      </w:r>
    </w:p>
    <w:p w:rsidR="00363E1D" w:rsidRPr="000B71E3" w:rsidRDefault="00363E1D" w:rsidP="00363E1D">
      <w:pPr>
        <w:pStyle w:val="B1"/>
      </w:pPr>
      <w:r w:rsidRPr="000B71E3">
        <w:t xml:space="preserve">JSON, as defined in </w:t>
      </w:r>
      <w:r w:rsidRPr="000B71E3">
        <w:rPr>
          <w:noProof/>
          <w:lang w:eastAsia="zh-CN"/>
        </w:rPr>
        <w:t xml:space="preserve">IETF RFC 8259 [15], </w:t>
      </w:r>
      <w:r w:rsidRPr="000B71E3">
        <w:t>signalled by the content type "application/json".</w:t>
      </w:r>
    </w:p>
    <w:p w:rsidR="00363E1D" w:rsidRDefault="00363E1D" w:rsidP="00363E1D">
      <w:pPr>
        <w:pStyle w:val="B1"/>
      </w:pPr>
      <w:r w:rsidRPr="000B71E3">
        <w:t>The Problem Details JSON Object (IETF RFC 7807 [16] signalled by the content type "application/problem+json"</w:t>
      </w:r>
    </w:p>
    <w:p w:rsidR="00363E1D" w:rsidRPr="000B71E3" w:rsidRDefault="00363E1D" w:rsidP="00363E1D">
      <w:pPr>
        <w:pStyle w:val="Heading4"/>
      </w:pPr>
      <w:bookmarkStart w:id="540" w:name="_Toc11338849"/>
      <w:r w:rsidRPr="000B71E3">
        <w:t>6.</w:t>
      </w:r>
      <w:r>
        <w:t>6</w:t>
      </w:r>
      <w:r w:rsidRPr="000B71E3">
        <w:t>.2.3</w:t>
      </w:r>
      <w:r w:rsidRPr="000B71E3">
        <w:tab/>
        <w:t>HTTP custom headers</w:t>
      </w:r>
      <w:bookmarkEnd w:id="540"/>
    </w:p>
    <w:p w:rsidR="00363E1D" w:rsidRPr="000B71E3" w:rsidRDefault="00363E1D" w:rsidP="00363E1D">
      <w:pPr>
        <w:pStyle w:val="Heading5"/>
        <w:rPr>
          <w:lang w:eastAsia="zh-CN"/>
        </w:rPr>
      </w:pPr>
      <w:bookmarkStart w:id="541" w:name="_Toc11338850"/>
      <w:r w:rsidRPr="000B71E3">
        <w:t>6.</w:t>
      </w:r>
      <w:r w:rsidR="00F567CC">
        <w:t>6</w:t>
      </w:r>
      <w:r w:rsidRPr="000B71E3">
        <w:t>.2.3.1</w:t>
      </w:r>
      <w:r w:rsidRPr="000B71E3">
        <w:rPr>
          <w:rFonts w:hint="eastAsia"/>
          <w:lang w:eastAsia="zh-CN"/>
        </w:rPr>
        <w:tab/>
      </w:r>
      <w:r w:rsidRPr="000B71E3">
        <w:rPr>
          <w:lang w:eastAsia="zh-CN"/>
        </w:rPr>
        <w:t>General</w:t>
      </w:r>
      <w:bookmarkEnd w:id="541"/>
    </w:p>
    <w:p w:rsidR="00363E1D" w:rsidRPr="000B71E3" w:rsidRDefault="00363E1D" w:rsidP="00363E1D">
      <w:pPr>
        <w:rPr>
          <w:lang w:eastAsia="zh-CN"/>
        </w:rPr>
      </w:pPr>
      <w:r w:rsidRPr="000B71E3">
        <w:t xml:space="preserve">The usage of HTTP custom headers shall be supported as specified in </w:t>
      </w:r>
      <w:r w:rsidR="00EC75F7">
        <w:t>clause</w:t>
      </w:r>
      <w:r w:rsidRPr="000B71E3">
        <w:t> 5.2.3 of 3GPP TS 29.500 [4].</w:t>
      </w:r>
    </w:p>
    <w:p w:rsidR="00363E1D" w:rsidRPr="000B71E3" w:rsidRDefault="00363E1D" w:rsidP="00363E1D">
      <w:pPr>
        <w:pStyle w:val="Heading3"/>
      </w:pPr>
      <w:bookmarkStart w:id="542" w:name="_Toc11338851"/>
      <w:r w:rsidRPr="000B71E3">
        <w:t>6.</w:t>
      </w:r>
      <w:r w:rsidR="00F567CC">
        <w:t>6</w:t>
      </w:r>
      <w:r w:rsidRPr="000B71E3">
        <w:t>.3</w:t>
      </w:r>
      <w:r w:rsidRPr="000B71E3">
        <w:tab/>
        <w:t>Resources</w:t>
      </w:r>
      <w:bookmarkEnd w:id="542"/>
    </w:p>
    <w:p w:rsidR="00363E1D" w:rsidRPr="000B71E3" w:rsidRDefault="00363E1D" w:rsidP="00363E1D">
      <w:pPr>
        <w:pStyle w:val="Heading4"/>
      </w:pPr>
      <w:bookmarkStart w:id="543" w:name="_Toc11338852"/>
      <w:r w:rsidRPr="000B71E3">
        <w:t>6.</w:t>
      </w:r>
      <w:r w:rsidR="00F567CC">
        <w:t>6</w:t>
      </w:r>
      <w:r w:rsidRPr="000B71E3">
        <w:t>.3.1</w:t>
      </w:r>
      <w:r w:rsidRPr="000B71E3">
        <w:tab/>
        <w:t>Overview</w:t>
      </w:r>
      <w:bookmarkEnd w:id="543"/>
    </w:p>
    <w:p w:rsidR="00363E1D" w:rsidRPr="000B71E3" w:rsidRDefault="00363E1D" w:rsidP="00363E1D">
      <w:r w:rsidRPr="000B71E3">
        <w:t>Figure 6.</w:t>
      </w:r>
      <w:r w:rsidR="00F567CC">
        <w:t>6</w:t>
      </w:r>
      <w:r w:rsidRPr="000B71E3">
        <w:t>.3.1-1 describes the resources supported by the Nudm_</w:t>
      </w:r>
      <w:r>
        <w:t>NIDDAU</w:t>
      </w:r>
      <w:r w:rsidRPr="000B71E3">
        <w:t xml:space="preserve"> API.</w:t>
      </w:r>
    </w:p>
    <w:p w:rsidR="00363E1D" w:rsidRPr="000B71E3" w:rsidRDefault="00363E1D" w:rsidP="00363E1D">
      <w:pPr>
        <w:pStyle w:val="TH"/>
        <w:rPr>
          <w:lang w:val="en-US"/>
        </w:rPr>
      </w:pPr>
      <w:r>
        <w:object w:dxaOrig="8905" w:dyaOrig="3737">
          <v:shape id="_x0000_i1079" type="#_x0000_t75" style="width:300.75pt;height:126.75pt" o:ole="">
            <v:imagedata r:id="rId120" o:title=""/>
          </v:shape>
          <o:OLEObject Type="Embed" ProgID="Visio.Drawing.11" ShapeID="_x0000_i1079" DrawAspect="Content" ObjectID="_1621960877" r:id="rId121"/>
        </w:object>
      </w:r>
    </w:p>
    <w:p w:rsidR="00363E1D" w:rsidRPr="000B71E3" w:rsidRDefault="00363E1D" w:rsidP="00363E1D">
      <w:pPr>
        <w:pStyle w:val="TF"/>
      </w:pPr>
      <w:r w:rsidRPr="000B71E3">
        <w:t xml:space="preserve">Figure </w:t>
      </w:r>
      <w:r>
        <w:t>6.</w:t>
      </w:r>
      <w:r w:rsidR="00F567CC">
        <w:t>6</w:t>
      </w:r>
      <w:r>
        <w:t>.</w:t>
      </w:r>
      <w:r w:rsidRPr="000B71E3">
        <w:t>3.1-1: Resource URI structure of the nudm-</w:t>
      </w:r>
      <w:r>
        <w:t>niddau</w:t>
      </w:r>
      <w:r w:rsidRPr="000B71E3">
        <w:t xml:space="preserve"> API</w:t>
      </w:r>
    </w:p>
    <w:p w:rsidR="00363E1D" w:rsidRPr="000B71E3" w:rsidRDefault="00363E1D" w:rsidP="00363E1D">
      <w:r w:rsidRPr="000B71E3">
        <w:t xml:space="preserve">Table </w:t>
      </w:r>
      <w:r>
        <w:t>6.</w:t>
      </w:r>
      <w:r w:rsidR="00F567CC">
        <w:t>6</w:t>
      </w:r>
      <w:r>
        <w:t>.</w:t>
      </w:r>
      <w:r w:rsidRPr="000B71E3">
        <w:t>3.1-1 provides an overview of the resources and applicable HTTP methods.</w:t>
      </w:r>
    </w:p>
    <w:p w:rsidR="00363E1D" w:rsidRPr="000B71E3" w:rsidRDefault="00363E1D" w:rsidP="00363E1D">
      <w:pPr>
        <w:pStyle w:val="TH"/>
      </w:pPr>
      <w:r w:rsidRPr="000B71E3">
        <w:lastRenderedPageBreak/>
        <w:t xml:space="preserve">Table </w:t>
      </w:r>
      <w:r>
        <w:t>6.</w:t>
      </w:r>
      <w:r w:rsidR="00F567CC">
        <w:t>6</w:t>
      </w:r>
      <w:r>
        <w:t>.</w:t>
      </w:r>
      <w:r w:rsidRPr="000B71E3">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363E1D" w:rsidRPr="000B71E3" w:rsidTr="004A226E">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63E1D" w:rsidRPr="000B71E3" w:rsidRDefault="00363E1D" w:rsidP="004A226E">
            <w:pPr>
              <w:pStyle w:val="TAH"/>
            </w:pPr>
            <w:r w:rsidRPr="000B71E3">
              <w:t>Resource name</w:t>
            </w:r>
            <w:r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63E1D" w:rsidRPr="000B71E3" w:rsidRDefault="00363E1D" w:rsidP="004A226E">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63E1D" w:rsidRPr="000B71E3" w:rsidRDefault="00363E1D" w:rsidP="004A226E">
            <w:pPr>
              <w:pStyle w:val="TAH"/>
            </w:pPr>
            <w:r w:rsidRPr="000B71E3">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63E1D" w:rsidRPr="000B71E3" w:rsidRDefault="00363E1D" w:rsidP="004A226E">
            <w:pPr>
              <w:pStyle w:val="TAH"/>
            </w:pPr>
            <w:r w:rsidRPr="000B71E3">
              <w:t>Description</w:t>
            </w:r>
          </w:p>
        </w:tc>
      </w:tr>
      <w:tr w:rsidR="00363E1D" w:rsidRPr="000B71E3" w:rsidTr="004A226E">
        <w:trPr>
          <w:jc w:val="center"/>
        </w:trPr>
        <w:tc>
          <w:tcPr>
            <w:tcW w:w="1397" w:type="pct"/>
            <w:tcBorders>
              <w:top w:val="single" w:sz="4" w:space="0" w:color="auto"/>
              <w:left w:val="single" w:sz="4" w:space="0" w:color="auto"/>
              <w:right w:val="single" w:sz="4" w:space="0" w:color="auto"/>
            </w:tcBorders>
          </w:tcPr>
          <w:p w:rsidR="00363E1D" w:rsidRPr="000B71E3" w:rsidRDefault="00363E1D" w:rsidP="004A226E">
            <w:pPr>
              <w:pStyle w:val="TAL"/>
            </w:pPr>
            <w:r>
              <w:t>ueIdentity</w:t>
            </w:r>
            <w:r w:rsidRPr="000B71E3">
              <w:br/>
              <w:t>(Document)</w:t>
            </w:r>
          </w:p>
        </w:tc>
        <w:tc>
          <w:tcPr>
            <w:tcW w:w="1472" w:type="pct"/>
            <w:tcBorders>
              <w:top w:val="single" w:sz="4" w:space="0" w:color="auto"/>
              <w:left w:val="single" w:sz="4" w:space="0" w:color="auto"/>
              <w:right w:val="single" w:sz="4" w:space="0" w:color="auto"/>
            </w:tcBorders>
          </w:tcPr>
          <w:p w:rsidR="00363E1D" w:rsidRPr="000B71E3" w:rsidRDefault="00363E1D" w:rsidP="004A226E">
            <w:pPr>
              <w:pStyle w:val="TAL"/>
            </w:pPr>
            <w:r w:rsidRPr="000B71E3">
              <w:t>/{</w:t>
            </w:r>
            <w:r>
              <w:t>ueIdentity</w:t>
            </w:r>
            <w:r w:rsidRPr="000B71E3">
              <w:t>}</w:t>
            </w:r>
            <w:r>
              <w:t>/authorization</w:t>
            </w:r>
          </w:p>
        </w:tc>
        <w:tc>
          <w:tcPr>
            <w:tcW w:w="515"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Authorise the NIDD configuration request.</w:t>
            </w:r>
          </w:p>
        </w:tc>
      </w:tr>
    </w:tbl>
    <w:p w:rsidR="00363E1D" w:rsidRPr="000B71E3" w:rsidRDefault="00363E1D" w:rsidP="00363E1D"/>
    <w:p w:rsidR="00363E1D" w:rsidRPr="000B71E3" w:rsidRDefault="00363E1D" w:rsidP="00363E1D">
      <w:pPr>
        <w:pStyle w:val="Heading4"/>
      </w:pPr>
      <w:bookmarkStart w:id="544" w:name="_Toc11338853"/>
      <w:r>
        <w:t>6.</w:t>
      </w:r>
      <w:r w:rsidR="00F567CC">
        <w:t>6</w:t>
      </w:r>
      <w:r>
        <w:t>.</w:t>
      </w:r>
      <w:r w:rsidRPr="000B71E3">
        <w:t>3.2</w:t>
      </w:r>
      <w:r w:rsidRPr="000B71E3">
        <w:tab/>
        <w:t xml:space="preserve">Resource: </w:t>
      </w:r>
      <w:r>
        <w:t>Authorization</w:t>
      </w:r>
      <w:bookmarkEnd w:id="544"/>
    </w:p>
    <w:p w:rsidR="00363E1D" w:rsidRPr="000B71E3" w:rsidRDefault="00363E1D" w:rsidP="00363E1D">
      <w:pPr>
        <w:pStyle w:val="Heading5"/>
      </w:pPr>
      <w:bookmarkStart w:id="545" w:name="_Toc11338854"/>
      <w:r>
        <w:t>6.</w:t>
      </w:r>
      <w:r w:rsidR="00F567CC">
        <w:t>6</w:t>
      </w:r>
      <w:r>
        <w:t>.</w:t>
      </w:r>
      <w:r w:rsidRPr="000B71E3">
        <w:t>3.2.1</w:t>
      </w:r>
      <w:r w:rsidRPr="000B71E3">
        <w:tab/>
        <w:t>Description</w:t>
      </w:r>
      <w:bookmarkEnd w:id="545"/>
    </w:p>
    <w:p w:rsidR="00363E1D" w:rsidRPr="000B71E3" w:rsidRDefault="00363E1D" w:rsidP="00363E1D">
      <w:r w:rsidRPr="000B71E3">
        <w:t xml:space="preserve">This resource represents the subscribed Nssai for a </w:t>
      </w:r>
      <w:r w:rsidRPr="009A5CAF">
        <w:t>GPSI or External Group Identifier</w:t>
      </w:r>
      <w:r w:rsidRPr="000B71E3">
        <w:t xml:space="preserve">. It is queried by the </w:t>
      </w:r>
      <w:r>
        <w:t>NE</w:t>
      </w:r>
      <w:r w:rsidRPr="000B71E3">
        <w:t xml:space="preserve">F </w:t>
      </w:r>
      <w:r>
        <w:t>to authorise the NIDD configuration request.</w:t>
      </w:r>
    </w:p>
    <w:p w:rsidR="00363E1D" w:rsidRPr="000B71E3" w:rsidRDefault="00363E1D" w:rsidP="00363E1D">
      <w:pPr>
        <w:pStyle w:val="Heading5"/>
      </w:pPr>
      <w:bookmarkStart w:id="546" w:name="_Toc11338855"/>
      <w:r w:rsidRPr="000B71E3">
        <w:t>6.</w:t>
      </w:r>
      <w:r w:rsidR="00F567CC">
        <w:t>6</w:t>
      </w:r>
      <w:r w:rsidRPr="000B71E3">
        <w:t>.3.2.2</w:t>
      </w:r>
      <w:r w:rsidRPr="000B71E3">
        <w:tab/>
        <w:t>Resource Definition</w:t>
      </w:r>
      <w:bookmarkEnd w:id="546"/>
    </w:p>
    <w:p w:rsidR="00363E1D" w:rsidRPr="000B71E3" w:rsidRDefault="00363E1D" w:rsidP="00363E1D">
      <w:r w:rsidRPr="000B71E3">
        <w:t>Resource URI: {apiRoot}/nudm-</w:t>
      </w:r>
      <w:r>
        <w:t>niddau</w:t>
      </w:r>
      <w:r w:rsidRPr="000B71E3">
        <w:t>/</w:t>
      </w:r>
      <w:r>
        <w:t>&lt;apiVersion&gt;</w:t>
      </w:r>
      <w:r w:rsidRPr="000B71E3">
        <w:t>/{</w:t>
      </w:r>
      <w:r>
        <w:t>ueIdentity</w:t>
      </w:r>
      <w:r w:rsidRPr="000B71E3">
        <w:t>}/</w:t>
      </w:r>
      <w:r>
        <w:t>authorization</w:t>
      </w:r>
    </w:p>
    <w:p w:rsidR="00363E1D" w:rsidRPr="000B71E3" w:rsidRDefault="00363E1D" w:rsidP="00363E1D">
      <w:pPr>
        <w:rPr>
          <w:rFonts w:ascii="Arial" w:hAnsi="Arial" w:cs="Arial"/>
        </w:rPr>
      </w:pPr>
      <w:r w:rsidRPr="000B71E3">
        <w:t>This resource shall support the resource URI variables defined in table 6.</w:t>
      </w:r>
      <w:r w:rsidR="00F567CC">
        <w:t>6</w:t>
      </w:r>
      <w:r w:rsidRPr="000B71E3">
        <w:t>.3.2.2-1</w:t>
      </w:r>
      <w:r w:rsidRPr="000B71E3">
        <w:rPr>
          <w:rFonts w:ascii="Arial" w:hAnsi="Arial" w:cs="Arial"/>
        </w:rPr>
        <w:t>.</w:t>
      </w:r>
    </w:p>
    <w:p w:rsidR="00363E1D" w:rsidRPr="000B71E3" w:rsidRDefault="00363E1D" w:rsidP="00363E1D">
      <w:pPr>
        <w:pStyle w:val="TH"/>
        <w:rPr>
          <w:rFonts w:cs="Arial"/>
        </w:rPr>
      </w:pPr>
      <w:r w:rsidRPr="000B71E3">
        <w:t>Table 6.</w:t>
      </w:r>
      <w:r w:rsidR="00F567CC">
        <w:t>6</w:t>
      </w:r>
      <w:r w:rsidRPr="000B71E3">
        <w:t>.3.2.2-1: Resource URI variables for this resource</w:t>
      </w:r>
    </w:p>
    <w:tbl>
      <w:tblPr>
        <w:tblW w:w="495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8"/>
        <w:gridCol w:w="7693"/>
      </w:tblGrid>
      <w:tr w:rsidR="00363E1D" w:rsidRPr="000B71E3" w:rsidTr="004A22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363E1D" w:rsidRPr="000B71E3" w:rsidRDefault="00363E1D" w:rsidP="004A226E">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363E1D" w:rsidRPr="000B71E3" w:rsidRDefault="00363E1D" w:rsidP="004A226E">
            <w:pPr>
              <w:pStyle w:val="TAH"/>
            </w:pPr>
            <w:r w:rsidRPr="000B71E3">
              <w:t>Definition</w:t>
            </w:r>
          </w:p>
        </w:tc>
      </w:tr>
      <w:tr w:rsidR="00363E1D" w:rsidRPr="000B71E3" w:rsidTr="004A22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363E1D" w:rsidRPr="000B71E3" w:rsidRDefault="00363E1D" w:rsidP="004A226E">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363E1D" w:rsidRPr="000B71E3" w:rsidRDefault="00363E1D" w:rsidP="004A226E">
            <w:pPr>
              <w:pStyle w:val="TAL"/>
            </w:pPr>
            <w:r w:rsidRPr="009A5CAF">
              <w:t xml:space="preserve">See </w:t>
            </w:r>
            <w:r w:rsidR="00EC75F7">
              <w:t>clause</w:t>
            </w:r>
            <w:r w:rsidRPr="009A5CAF">
              <w:t> 6.</w:t>
            </w:r>
            <w:r w:rsidR="00F567CC">
              <w:t>6</w:t>
            </w:r>
            <w:r w:rsidRPr="009A5CAF">
              <w:t>.1</w:t>
            </w:r>
          </w:p>
        </w:tc>
      </w:tr>
      <w:tr w:rsidR="00363E1D" w:rsidRPr="000B71E3" w:rsidTr="004A226E">
        <w:trPr>
          <w:jc w:val="center"/>
        </w:trPr>
        <w:tc>
          <w:tcPr>
            <w:tcW w:w="964" w:type="pct"/>
            <w:tcBorders>
              <w:top w:val="single" w:sz="6" w:space="0" w:color="000000"/>
              <w:left w:val="single" w:sz="6" w:space="0" w:color="000000"/>
              <w:bottom w:val="single" w:sz="6" w:space="0" w:color="000000"/>
              <w:right w:val="single" w:sz="6" w:space="0" w:color="000000"/>
            </w:tcBorders>
          </w:tcPr>
          <w:p w:rsidR="00363E1D" w:rsidRDefault="00363E1D" w:rsidP="004A226E">
            <w:pPr>
              <w:pStyle w:val="TAL"/>
            </w:pPr>
            <w:r>
              <w:t>ueIdentity</w:t>
            </w:r>
          </w:p>
        </w:tc>
        <w:tc>
          <w:tcPr>
            <w:tcW w:w="4036" w:type="pct"/>
            <w:tcBorders>
              <w:top w:val="single" w:sz="6" w:space="0" w:color="000000"/>
              <w:left w:val="single" w:sz="6" w:space="0" w:color="000000"/>
              <w:bottom w:val="single" w:sz="6" w:space="0" w:color="000000"/>
              <w:right w:val="single" w:sz="6" w:space="0" w:color="000000"/>
            </w:tcBorders>
            <w:vAlign w:val="center"/>
          </w:tcPr>
          <w:p w:rsidR="00363E1D" w:rsidRPr="009A5CAF" w:rsidRDefault="00363E1D" w:rsidP="004A226E">
            <w:pPr>
              <w:pStyle w:val="TAL"/>
            </w:pPr>
            <w:r w:rsidRPr="001063EB">
              <w:t xml:space="preserve">Represents the GPSI or External Group Identifier (see 3GPP TS 23.501 [2] clause </w:t>
            </w:r>
            <w:r w:rsidRPr="00273880">
              <w:t>x)</w:t>
            </w:r>
            <w:r w:rsidRPr="00273880">
              <w:br/>
            </w:r>
            <w:r w:rsidRPr="00273880">
              <w:tab/>
              <w:t>pattern: "^extgroupid-[^@]+@[^@]+$"</w:t>
            </w:r>
            <w:r w:rsidRPr="009A5CAF">
              <w:t xml:space="preserve">pattern: "^ </w:t>
            </w:r>
            <w:r w:rsidRPr="001063EB">
              <w:t>(msisdn-[0-9]{5,15}|extid-[^@]+@[^@]+|extgroupid-[^@]+@[^@]|nai-.+|.+)</w:t>
            </w:r>
            <w:r w:rsidRPr="009A5CAF">
              <w:t>+$</w:t>
            </w:r>
            <w:r w:rsidRPr="001063EB">
              <w:t>"</w:t>
            </w:r>
          </w:p>
        </w:tc>
      </w:tr>
    </w:tbl>
    <w:p w:rsidR="00363E1D" w:rsidRPr="000B71E3" w:rsidRDefault="00363E1D" w:rsidP="00363E1D">
      <w:pPr>
        <w:pStyle w:val="TAL"/>
      </w:pPr>
    </w:p>
    <w:p w:rsidR="00363E1D" w:rsidRPr="000B71E3" w:rsidRDefault="00363E1D" w:rsidP="00363E1D">
      <w:pPr>
        <w:pStyle w:val="Heading5"/>
      </w:pPr>
      <w:bookmarkStart w:id="547" w:name="_Toc11338856"/>
      <w:r w:rsidRPr="000B71E3">
        <w:t>6.</w:t>
      </w:r>
      <w:r w:rsidR="00F567CC">
        <w:t>6</w:t>
      </w:r>
      <w:r w:rsidRPr="000B71E3">
        <w:t>.3.2.3</w:t>
      </w:r>
      <w:r w:rsidRPr="000B71E3">
        <w:tab/>
        <w:t>Resource Standard Methods</w:t>
      </w:r>
      <w:bookmarkEnd w:id="547"/>
    </w:p>
    <w:p w:rsidR="00363E1D" w:rsidRPr="000B71E3" w:rsidRDefault="00363E1D" w:rsidP="00363E1D">
      <w:pPr>
        <w:pStyle w:val="Heading6"/>
      </w:pPr>
      <w:bookmarkStart w:id="548" w:name="_Toc11338857"/>
      <w:r w:rsidRPr="000B71E3">
        <w:t>6.</w:t>
      </w:r>
      <w:r w:rsidR="00F567CC">
        <w:t>6</w:t>
      </w:r>
      <w:r w:rsidRPr="000B71E3">
        <w:t>.3.2.3.1</w:t>
      </w:r>
      <w:r w:rsidRPr="000B71E3">
        <w:tab/>
        <w:t>GET</w:t>
      </w:r>
      <w:bookmarkEnd w:id="548"/>
    </w:p>
    <w:p w:rsidR="00363E1D" w:rsidRPr="000B71E3" w:rsidRDefault="00363E1D" w:rsidP="00363E1D">
      <w:r w:rsidRPr="000B71E3">
        <w:t xml:space="preserve">This method shall support the URI query parameters specified in table </w:t>
      </w:r>
      <w:r>
        <w:t>6.</w:t>
      </w:r>
      <w:r w:rsidR="00F567CC">
        <w:t>6</w:t>
      </w:r>
      <w:r>
        <w:t>.</w:t>
      </w:r>
      <w:r w:rsidRPr="000B71E3">
        <w:t>3.2.3.1-1.</w:t>
      </w:r>
    </w:p>
    <w:p w:rsidR="00363E1D" w:rsidRPr="000B71E3" w:rsidRDefault="00363E1D" w:rsidP="00363E1D">
      <w:pPr>
        <w:pStyle w:val="TH"/>
        <w:rPr>
          <w:rFonts w:cs="Arial"/>
        </w:rPr>
      </w:pPr>
      <w:r w:rsidRPr="000B71E3">
        <w:t>Table 6.</w:t>
      </w:r>
      <w:r w:rsidR="00F567CC">
        <w:t>6</w:t>
      </w:r>
      <w:r w:rsidRPr="000B71E3">
        <w:t>.3.2.3.1-1: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63E1D" w:rsidRPr="000B71E3" w:rsidTr="004A22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363E1D" w:rsidRPr="000B71E3" w:rsidRDefault="00363E1D" w:rsidP="004A226E">
            <w:pPr>
              <w:pStyle w:val="TAH"/>
            </w:pPr>
            <w:r w:rsidRPr="000B71E3">
              <w:t>Description</w:t>
            </w:r>
          </w:p>
        </w:tc>
      </w:tr>
      <w:tr w:rsidR="00363E1D" w:rsidRPr="000B71E3"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63E1D" w:rsidRPr="000B71E3" w:rsidRDefault="00363E1D" w:rsidP="004A226E">
            <w:pPr>
              <w:pStyle w:val="TAL"/>
            </w:pPr>
            <w:r w:rsidRPr="000B71E3">
              <w:rPr>
                <w:rFonts w:cs="Arial"/>
                <w:szCs w:val="18"/>
              </w:rPr>
              <w:t xml:space="preserve">see 3GPP TS 29.500 [4] </w:t>
            </w:r>
            <w:r w:rsidR="00EC75F7">
              <w:rPr>
                <w:rFonts w:cs="Arial"/>
                <w:szCs w:val="18"/>
              </w:rPr>
              <w:t>clause</w:t>
            </w:r>
            <w:r w:rsidRPr="000B71E3">
              <w:rPr>
                <w:rFonts w:cs="Arial"/>
                <w:szCs w:val="18"/>
              </w:rPr>
              <w:t xml:space="preserve"> 6.6</w:t>
            </w:r>
          </w:p>
        </w:tc>
      </w:tr>
      <w:tr w:rsidR="00363E1D" w:rsidRPr="000B71E3"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t>nssai</w:t>
            </w:r>
          </w:p>
        </w:tc>
        <w:tc>
          <w:tcPr>
            <w:tcW w:w="732"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rsidRPr="00215AE4">
              <w:t>Nssai</w:t>
            </w:r>
          </w:p>
        </w:tc>
        <w:tc>
          <w:tcPr>
            <w:tcW w:w="217"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63E1D" w:rsidRPr="000B71E3" w:rsidRDefault="00363E1D" w:rsidP="004A226E">
            <w:pPr>
              <w:pStyle w:val="TAL"/>
              <w:rPr>
                <w:rFonts w:cs="Arial"/>
                <w:szCs w:val="18"/>
              </w:rPr>
            </w:pPr>
          </w:p>
        </w:tc>
      </w:tr>
      <w:tr w:rsidR="00363E1D" w:rsidRPr="000B71E3" w:rsidTr="004A226E">
        <w:trPr>
          <w:jc w:val="center"/>
        </w:trPr>
        <w:tc>
          <w:tcPr>
            <w:tcW w:w="825" w:type="pct"/>
            <w:tcBorders>
              <w:top w:val="single" w:sz="4" w:space="0" w:color="auto"/>
              <w:left w:val="single" w:sz="6" w:space="0" w:color="000000"/>
              <w:bottom w:val="single" w:sz="4" w:space="0" w:color="auto"/>
              <w:right w:val="single" w:sz="6" w:space="0" w:color="000000"/>
            </w:tcBorders>
          </w:tcPr>
          <w:p w:rsidR="00363E1D" w:rsidRPr="00A04E0E" w:rsidRDefault="00363E1D" w:rsidP="004A226E">
            <w:pPr>
              <w:pStyle w:val="TAL"/>
            </w:pPr>
            <w:r>
              <w:t>dnn</w:t>
            </w:r>
          </w:p>
        </w:tc>
        <w:tc>
          <w:tcPr>
            <w:tcW w:w="732" w:type="pct"/>
            <w:tcBorders>
              <w:top w:val="single" w:sz="4" w:space="0" w:color="auto"/>
              <w:left w:val="single" w:sz="6" w:space="0" w:color="000000"/>
              <w:bottom w:val="single" w:sz="4" w:space="0" w:color="auto"/>
              <w:right w:val="single" w:sz="6" w:space="0" w:color="000000"/>
            </w:tcBorders>
          </w:tcPr>
          <w:p w:rsidR="00363E1D" w:rsidRPr="000B71E3" w:rsidRDefault="00363E1D" w:rsidP="004A226E">
            <w:pPr>
              <w:pStyle w:val="TAL"/>
            </w:pPr>
            <w:r>
              <w:t>Dnn</w:t>
            </w:r>
          </w:p>
        </w:tc>
        <w:tc>
          <w:tcPr>
            <w:tcW w:w="217" w:type="pct"/>
            <w:tcBorders>
              <w:top w:val="single" w:sz="4" w:space="0" w:color="auto"/>
              <w:left w:val="single" w:sz="6" w:space="0" w:color="000000"/>
              <w:bottom w:val="single" w:sz="4" w:space="0" w:color="auto"/>
              <w:right w:val="single" w:sz="6" w:space="0" w:color="000000"/>
            </w:tcBorders>
          </w:tcPr>
          <w:p w:rsidR="00363E1D" w:rsidRPr="000B71E3" w:rsidRDefault="00363E1D" w:rsidP="004A226E">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363E1D" w:rsidRPr="000B71E3" w:rsidRDefault="00363E1D" w:rsidP="004A226E">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363E1D" w:rsidRPr="000B71E3" w:rsidRDefault="00363E1D" w:rsidP="004A226E">
            <w:pPr>
              <w:pStyle w:val="TAL"/>
              <w:rPr>
                <w:rFonts w:cs="Arial"/>
                <w:szCs w:val="18"/>
              </w:rPr>
            </w:pPr>
          </w:p>
        </w:tc>
      </w:tr>
      <w:tr w:rsidR="00363E1D" w:rsidRPr="000B71E3" w:rsidTr="004A226E">
        <w:trPr>
          <w:jc w:val="center"/>
        </w:trPr>
        <w:tc>
          <w:tcPr>
            <w:tcW w:w="825" w:type="pct"/>
            <w:tcBorders>
              <w:top w:val="single" w:sz="4" w:space="0" w:color="auto"/>
              <w:left w:val="single" w:sz="6" w:space="0" w:color="000000"/>
              <w:bottom w:val="single" w:sz="6" w:space="0" w:color="000000"/>
              <w:right w:val="single" w:sz="6" w:space="0" w:color="000000"/>
            </w:tcBorders>
          </w:tcPr>
          <w:p w:rsidR="00363E1D" w:rsidRPr="00A04E0E" w:rsidRDefault="00363E1D" w:rsidP="004A226E">
            <w:pPr>
              <w:pStyle w:val="TAL"/>
            </w:pPr>
            <w:r>
              <w:t>mtc-p</w:t>
            </w:r>
            <w:r w:rsidRPr="00A04E0E">
              <w:t>rovider</w:t>
            </w:r>
            <w:r>
              <w:t>-i</w:t>
            </w:r>
            <w:r w:rsidRPr="00A04E0E">
              <w:t>nformation</w:t>
            </w:r>
          </w:p>
        </w:tc>
        <w:tc>
          <w:tcPr>
            <w:tcW w:w="732"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t>Mtc</w:t>
            </w:r>
            <w:r w:rsidRPr="00A04E0E">
              <w:t>ProviderInformation</w:t>
            </w:r>
          </w:p>
        </w:tc>
        <w:tc>
          <w:tcPr>
            <w:tcW w:w="217"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63E1D" w:rsidRPr="000B71E3" w:rsidRDefault="00363E1D" w:rsidP="004A226E">
            <w:pPr>
              <w:pStyle w:val="TAL"/>
              <w:rPr>
                <w:rFonts w:cs="Arial"/>
                <w:szCs w:val="18"/>
              </w:rPr>
            </w:pPr>
          </w:p>
        </w:tc>
      </w:tr>
    </w:tbl>
    <w:p w:rsidR="00363E1D" w:rsidRDefault="00363E1D" w:rsidP="00363E1D"/>
    <w:p w:rsidR="00363E1D" w:rsidRPr="000B71E3" w:rsidRDefault="00363E1D" w:rsidP="00363E1D">
      <w:r w:rsidRPr="000B71E3">
        <w:t xml:space="preserve">This method shall support the request data structures specified in table </w:t>
      </w:r>
      <w:r>
        <w:t>6.</w:t>
      </w:r>
      <w:r w:rsidR="00F567CC">
        <w:t>6</w:t>
      </w:r>
      <w:r>
        <w:t>.</w:t>
      </w:r>
      <w:r w:rsidRPr="000B71E3">
        <w:t xml:space="preserve">3.2.3.1-2 and the response data structures and response codes specified in table </w:t>
      </w:r>
      <w:r>
        <w:t>6.</w:t>
      </w:r>
      <w:r w:rsidR="00F567CC">
        <w:t>6</w:t>
      </w:r>
      <w:r>
        <w:t>.</w:t>
      </w:r>
      <w:r w:rsidRPr="000B71E3">
        <w:t>3.2.3.1-3.</w:t>
      </w:r>
    </w:p>
    <w:p w:rsidR="00363E1D" w:rsidRPr="000B71E3" w:rsidRDefault="00363E1D" w:rsidP="00363E1D">
      <w:pPr>
        <w:pStyle w:val="TH"/>
      </w:pPr>
      <w:r w:rsidRPr="000B71E3">
        <w:t xml:space="preserve">Table </w:t>
      </w:r>
      <w:r>
        <w:t>6.</w:t>
      </w:r>
      <w:r w:rsidR="00F567CC">
        <w:t>6</w:t>
      </w:r>
      <w:r>
        <w:t>.</w:t>
      </w:r>
      <w:r w:rsidRPr="000B71E3">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3E1D" w:rsidRPr="000B71E3" w:rsidTr="004A22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363E1D" w:rsidRPr="000B71E3" w:rsidRDefault="00363E1D" w:rsidP="004A226E">
            <w:pPr>
              <w:pStyle w:val="TAH"/>
            </w:pPr>
            <w:r w:rsidRPr="000B71E3">
              <w:t>Description</w:t>
            </w:r>
          </w:p>
        </w:tc>
      </w:tr>
      <w:tr w:rsidR="00363E1D" w:rsidRPr="000B71E3" w:rsidTr="004A22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p>
        </w:tc>
        <w:tc>
          <w:tcPr>
            <w:tcW w:w="1276" w:type="dxa"/>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p>
        </w:tc>
      </w:tr>
    </w:tbl>
    <w:p w:rsidR="00363E1D" w:rsidRPr="000B71E3" w:rsidRDefault="00363E1D" w:rsidP="00363E1D"/>
    <w:p w:rsidR="00363E1D" w:rsidRPr="000B71E3" w:rsidRDefault="00363E1D" w:rsidP="00363E1D">
      <w:pPr>
        <w:pStyle w:val="TH"/>
      </w:pPr>
      <w:r w:rsidRPr="000B71E3">
        <w:lastRenderedPageBreak/>
        <w:t xml:space="preserve">Table </w:t>
      </w:r>
      <w:r>
        <w:t>6.</w:t>
      </w:r>
      <w:r w:rsidR="00F567CC">
        <w:t>6</w:t>
      </w:r>
      <w:r>
        <w:t>.</w:t>
      </w:r>
      <w:r w:rsidRPr="000B71E3">
        <w:t>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363E1D" w:rsidRPr="000B71E3" w:rsidTr="004A22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Response</w:t>
            </w:r>
          </w:p>
          <w:p w:rsidR="00363E1D" w:rsidRPr="000B71E3" w:rsidRDefault="00363E1D" w:rsidP="004A22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Description</w:t>
            </w:r>
          </w:p>
        </w:tc>
      </w:tr>
      <w:tr w:rsidR="00363E1D" w:rsidRPr="000B71E3"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t>AuthorizationData</w:t>
            </w:r>
          </w:p>
        </w:tc>
        <w:tc>
          <w:tcPr>
            <w:tcW w:w="225"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rsidRPr="000B71E3">
              <w:t xml:space="preserve">Upon success, a response body containing the </w:t>
            </w:r>
            <w:r>
              <w:t>SUPI(s) and GPSI</w:t>
            </w:r>
            <w:r w:rsidRPr="000B71E3">
              <w:t xml:space="preserve"> shall be returned.</w:t>
            </w:r>
          </w:p>
        </w:tc>
      </w:tr>
      <w:tr w:rsidR="00363E1D" w:rsidRPr="000B71E3"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63E1D" w:rsidRPr="000B71E3" w:rsidRDefault="00363E1D" w:rsidP="004A226E">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363E1D" w:rsidRPr="000B71E3" w:rsidRDefault="00363E1D" w:rsidP="004A226E">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363E1D" w:rsidRPr="00B30A3C" w:rsidRDefault="00363E1D" w:rsidP="004A226E">
            <w:pPr>
              <w:pStyle w:val="TAL"/>
            </w:pPr>
            <w:r w:rsidRPr="00B30A3C">
              <w:t xml:space="preserve">The "cause" attribute shall be set to </w:t>
            </w:r>
            <w:r>
              <w:t xml:space="preserve">one of </w:t>
            </w:r>
            <w:r w:rsidRPr="00B30A3C">
              <w:t>the following application error</w:t>
            </w:r>
            <w:r>
              <w:t>s</w:t>
            </w:r>
            <w:r w:rsidRPr="00B30A3C">
              <w:t>:</w:t>
            </w:r>
          </w:p>
          <w:p w:rsidR="00363E1D" w:rsidRPr="000B71E3" w:rsidRDefault="00363E1D" w:rsidP="004A226E">
            <w:pPr>
              <w:pStyle w:val="TAL"/>
            </w:pPr>
            <w:r w:rsidRPr="00B30A3C">
              <w:t>- USER_NOT_FOUND</w:t>
            </w:r>
          </w:p>
        </w:tc>
      </w:tr>
      <w:tr w:rsidR="00363E1D" w:rsidRPr="000B71E3" w:rsidTr="004A22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363E1D" w:rsidRPr="000B71E3" w:rsidRDefault="00363E1D" w:rsidP="004A226E">
            <w:pPr>
              <w:pStyle w:val="TAN"/>
            </w:pPr>
            <w:r w:rsidRPr="000B71E3">
              <w:t>NOTE:</w:t>
            </w:r>
            <w:r>
              <w:tab/>
            </w:r>
            <w:r w:rsidRPr="000B71E3">
              <w:t xml:space="preserve">In addition common data structures as listed in table </w:t>
            </w:r>
            <w:r>
              <w:t>6.</w:t>
            </w:r>
            <w:r w:rsidR="00F567CC">
              <w:t>6</w:t>
            </w:r>
            <w:r>
              <w:t>.</w:t>
            </w:r>
            <w:r w:rsidRPr="000B71E3">
              <w:t>7-1 are supported.</w:t>
            </w:r>
          </w:p>
        </w:tc>
      </w:tr>
    </w:tbl>
    <w:p w:rsidR="00363E1D" w:rsidRDefault="00363E1D" w:rsidP="00363E1D"/>
    <w:p w:rsidR="00363E1D" w:rsidRPr="000B71E3" w:rsidRDefault="00363E1D" w:rsidP="00363E1D"/>
    <w:p w:rsidR="00363E1D" w:rsidRPr="000B71E3" w:rsidRDefault="00363E1D" w:rsidP="00363E1D">
      <w:pPr>
        <w:pStyle w:val="Heading3"/>
      </w:pPr>
      <w:bookmarkStart w:id="549" w:name="_Toc11338858"/>
      <w:r>
        <w:t>6.</w:t>
      </w:r>
      <w:r w:rsidR="00F567CC">
        <w:t>6</w:t>
      </w:r>
      <w:r>
        <w:t>.</w:t>
      </w:r>
      <w:r w:rsidRPr="000B71E3">
        <w:t>4</w:t>
      </w:r>
      <w:r w:rsidRPr="000B71E3">
        <w:tab/>
        <w:t>Custom Operations without associated resources</w:t>
      </w:r>
      <w:bookmarkEnd w:id="549"/>
    </w:p>
    <w:p w:rsidR="00363E1D" w:rsidRPr="000B71E3" w:rsidRDefault="00363E1D" w:rsidP="00363E1D">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Nudm_SubscriberDataManagement Service</w:t>
      </w:r>
      <w:r w:rsidRPr="000B71E3">
        <w:rPr>
          <w:lang w:val="en-US"/>
        </w:rPr>
        <w:t>.</w:t>
      </w:r>
    </w:p>
    <w:p w:rsidR="00363E1D" w:rsidRPr="000B71E3" w:rsidRDefault="00363E1D" w:rsidP="00363E1D">
      <w:pPr>
        <w:pStyle w:val="Heading3"/>
      </w:pPr>
      <w:bookmarkStart w:id="550" w:name="_Toc11338859"/>
      <w:r>
        <w:t>6.</w:t>
      </w:r>
      <w:r w:rsidR="00F567CC">
        <w:t>6</w:t>
      </w:r>
      <w:r>
        <w:t>.</w:t>
      </w:r>
      <w:r w:rsidRPr="000B71E3">
        <w:t>5</w:t>
      </w:r>
      <w:r w:rsidRPr="000B71E3">
        <w:tab/>
        <w:t>Notifications</w:t>
      </w:r>
      <w:bookmarkEnd w:id="550"/>
    </w:p>
    <w:p w:rsidR="00363E1D" w:rsidRPr="000B71E3" w:rsidRDefault="00363E1D" w:rsidP="00363E1D">
      <w:pPr>
        <w:pStyle w:val="Heading4"/>
      </w:pPr>
      <w:bookmarkStart w:id="551" w:name="_Toc11338860"/>
      <w:r>
        <w:t>6.</w:t>
      </w:r>
      <w:r w:rsidR="00F567CC">
        <w:t>6</w:t>
      </w:r>
      <w:r>
        <w:t>.</w:t>
      </w:r>
      <w:r w:rsidRPr="000B71E3">
        <w:t>5.1</w:t>
      </w:r>
      <w:r w:rsidRPr="000B71E3">
        <w:tab/>
        <w:t>General</w:t>
      </w:r>
      <w:bookmarkEnd w:id="551"/>
    </w:p>
    <w:p w:rsidR="00363E1D" w:rsidRPr="000B71E3" w:rsidRDefault="00363E1D" w:rsidP="00363E1D">
      <w:r>
        <w:t>FFS</w:t>
      </w:r>
    </w:p>
    <w:p w:rsidR="00363E1D" w:rsidRPr="000B71E3" w:rsidRDefault="00363E1D" w:rsidP="00363E1D">
      <w:pPr>
        <w:pStyle w:val="Heading3"/>
      </w:pPr>
      <w:bookmarkStart w:id="552" w:name="_Toc11338861"/>
      <w:r>
        <w:t>6.</w:t>
      </w:r>
      <w:r w:rsidR="00F567CC">
        <w:t>6</w:t>
      </w:r>
      <w:r>
        <w:t>.</w:t>
      </w:r>
      <w:r w:rsidRPr="000B71E3">
        <w:t>6</w:t>
      </w:r>
      <w:r w:rsidRPr="000B71E3">
        <w:tab/>
        <w:t>Data Model</w:t>
      </w:r>
      <w:bookmarkEnd w:id="552"/>
    </w:p>
    <w:p w:rsidR="00363E1D" w:rsidRPr="000B71E3" w:rsidRDefault="00363E1D" w:rsidP="00363E1D">
      <w:pPr>
        <w:pStyle w:val="Heading4"/>
      </w:pPr>
      <w:bookmarkStart w:id="553" w:name="_Toc11338862"/>
      <w:r>
        <w:t>6.</w:t>
      </w:r>
      <w:r w:rsidR="00F567CC">
        <w:t>6</w:t>
      </w:r>
      <w:r>
        <w:t>.</w:t>
      </w:r>
      <w:r w:rsidRPr="000B71E3">
        <w:t>6.1</w:t>
      </w:r>
      <w:r w:rsidRPr="000B71E3">
        <w:tab/>
        <w:t>General</w:t>
      </w:r>
      <w:bookmarkEnd w:id="553"/>
    </w:p>
    <w:p w:rsidR="00363E1D" w:rsidRPr="000B71E3" w:rsidRDefault="00363E1D" w:rsidP="00363E1D">
      <w:r w:rsidRPr="000B71E3">
        <w:t xml:space="preserve">This </w:t>
      </w:r>
      <w:r w:rsidR="00EC75F7">
        <w:t>clause</w:t>
      </w:r>
      <w:r w:rsidRPr="000B71E3">
        <w:t xml:space="preserve"> specifies the application data model supported by the API.</w:t>
      </w:r>
    </w:p>
    <w:p w:rsidR="00363E1D" w:rsidRPr="000B71E3" w:rsidRDefault="00363E1D" w:rsidP="00363E1D">
      <w:r w:rsidRPr="000B71E3">
        <w:t xml:space="preserve">Table </w:t>
      </w:r>
      <w:r>
        <w:t>6.</w:t>
      </w:r>
      <w:r w:rsidR="00F567CC">
        <w:t>6</w:t>
      </w:r>
      <w:r>
        <w:t>.</w:t>
      </w:r>
      <w:r w:rsidRPr="000B71E3">
        <w:t>6.1-1 specifies the structured data types defined for the Nudm_</w:t>
      </w:r>
      <w:r>
        <w:t>NIDDAU</w:t>
      </w:r>
      <w:r w:rsidRPr="000B71E3">
        <w:t xml:space="preserve"> service API. For simple data types defined for the Nudm_</w:t>
      </w:r>
      <w:r>
        <w:t>NIDDAU</w:t>
      </w:r>
      <w:r w:rsidRPr="000B71E3">
        <w:t xml:space="preserve"> service API see table </w:t>
      </w:r>
      <w:r>
        <w:t>6.</w:t>
      </w:r>
      <w:r w:rsidR="00F567CC">
        <w:t>6</w:t>
      </w:r>
      <w:r>
        <w:t>.</w:t>
      </w:r>
      <w:r w:rsidRPr="000B71E3">
        <w:t>6.3.2-1.</w:t>
      </w:r>
    </w:p>
    <w:p w:rsidR="00363E1D" w:rsidRPr="000B71E3" w:rsidRDefault="00363E1D" w:rsidP="00363E1D">
      <w:pPr>
        <w:pStyle w:val="TH"/>
      </w:pPr>
      <w:r w:rsidRPr="000B71E3">
        <w:t xml:space="preserve">Table </w:t>
      </w:r>
      <w:r>
        <w:t>6.</w:t>
      </w:r>
      <w:r w:rsidR="00F567CC">
        <w:t>6</w:t>
      </w:r>
      <w:r>
        <w:t>.</w:t>
      </w:r>
      <w:r w:rsidRPr="000B71E3">
        <w:t>6.1-1: Nudm_</w:t>
      </w:r>
      <w:r>
        <w:t>NIDDAU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363E1D" w:rsidRPr="000B71E3" w:rsidTr="004A226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Description</w:t>
            </w:r>
          </w:p>
        </w:tc>
      </w:tr>
      <w:tr w:rsidR="00363E1D" w:rsidRPr="000B71E3" w:rsidTr="004A226E">
        <w:trPr>
          <w:jc w:val="center"/>
        </w:trPr>
        <w:tc>
          <w:tcPr>
            <w:tcW w:w="3198"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215AE4">
              <w:rPr>
                <w:rFonts w:ascii="Times New Roman" w:hAnsi="Times New Roman"/>
                <w:sz w:val="20"/>
              </w:rPr>
              <w:t>Authori</w:t>
            </w:r>
            <w:r>
              <w:rPr>
                <w:rFonts w:ascii="Times New Roman" w:hAnsi="Times New Roman"/>
                <w:sz w:val="20"/>
              </w:rPr>
              <w:t>z</w:t>
            </w:r>
            <w:r w:rsidRPr="00215AE4">
              <w:rPr>
                <w:rFonts w:ascii="Times New Roman" w:hAnsi="Times New Roman"/>
                <w:sz w:val="20"/>
              </w:rPr>
              <w:t>ationData</w:t>
            </w:r>
          </w:p>
        </w:tc>
        <w:tc>
          <w:tcPr>
            <w:tcW w:w="1556"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6.</w:t>
            </w:r>
            <w:r w:rsidR="00F567CC">
              <w:t>6</w:t>
            </w:r>
            <w:r>
              <w:t>.</w:t>
            </w:r>
            <w:r w:rsidRPr="000B71E3">
              <w:t>6.2.</w:t>
            </w:r>
            <w:r>
              <w:t>2</w:t>
            </w:r>
          </w:p>
        </w:tc>
        <w:tc>
          <w:tcPr>
            <w:tcW w:w="44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r w:rsidR="00363E1D" w:rsidRPr="000B71E3" w:rsidTr="004A226E">
        <w:trPr>
          <w:jc w:val="center"/>
        </w:trPr>
        <w:tc>
          <w:tcPr>
            <w:tcW w:w="3198"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UserIdentifier</w:t>
            </w:r>
          </w:p>
        </w:tc>
        <w:tc>
          <w:tcPr>
            <w:tcW w:w="1556"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6.</w:t>
            </w:r>
            <w:r w:rsidR="00F567CC">
              <w:t>6</w:t>
            </w:r>
            <w:r>
              <w:t>.</w:t>
            </w:r>
            <w:r w:rsidRPr="000B71E3">
              <w:t>6.2.</w:t>
            </w:r>
            <w:r>
              <w:t>3</w:t>
            </w:r>
          </w:p>
        </w:tc>
        <w:tc>
          <w:tcPr>
            <w:tcW w:w="44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bl>
    <w:p w:rsidR="00363E1D" w:rsidRPr="000B71E3" w:rsidRDefault="00363E1D" w:rsidP="00363E1D"/>
    <w:p w:rsidR="00363E1D" w:rsidRPr="000B71E3" w:rsidRDefault="00363E1D" w:rsidP="00363E1D">
      <w:r w:rsidRPr="000B71E3">
        <w:t xml:space="preserve">Table </w:t>
      </w:r>
      <w:r>
        <w:t>6.</w:t>
      </w:r>
      <w:r w:rsidR="00F567CC">
        <w:t>6</w:t>
      </w:r>
      <w:r>
        <w:t>.</w:t>
      </w:r>
      <w:r w:rsidRPr="000B71E3">
        <w:t>6.1-2 specifies data types re-used by the Nudm_</w:t>
      </w:r>
      <w:r>
        <w:t>NIDDAU</w:t>
      </w:r>
      <w:r w:rsidRPr="000B71E3">
        <w:t xml:space="preserve"> service API from other specifications, including a reference to their respective specifications and when needed, a short description of their use within the Nudm_</w:t>
      </w:r>
      <w:r>
        <w:t>NIDDAU</w:t>
      </w:r>
      <w:r w:rsidRPr="000B71E3">
        <w:t xml:space="preserve"> service API.</w:t>
      </w:r>
    </w:p>
    <w:p w:rsidR="00363E1D" w:rsidRPr="000B71E3" w:rsidRDefault="00363E1D" w:rsidP="00363E1D">
      <w:pPr>
        <w:pStyle w:val="TH"/>
      </w:pPr>
      <w:r w:rsidRPr="000B71E3">
        <w:t xml:space="preserve">Table </w:t>
      </w:r>
      <w:r>
        <w:t>6.</w:t>
      </w:r>
      <w:r w:rsidR="00F567CC">
        <w:t>6</w:t>
      </w:r>
      <w:r>
        <w:t>.</w:t>
      </w:r>
      <w:r w:rsidRPr="000B71E3">
        <w:t>6.1-2: Nudm_</w:t>
      </w:r>
      <w:r>
        <w:t>NIDDAU</w:t>
      </w:r>
      <w:r w:rsidRPr="000B71E3">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Comments</w:t>
            </w:r>
          </w:p>
        </w:tc>
      </w:tr>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rsidR="00363E1D" w:rsidRPr="009F5513" w:rsidRDefault="00363E1D" w:rsidP="004A226E">
            <w:pPr>
              <w:pStyle w:val="TAH"/>
              <w:rPr>
                <w:b w:val="0"/>
              </w:rPr>
            </w:pPr>
            <w:r w:rsidRPr="009F5513">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363E1D" w:rsidRPr="009F5513" w:rsidRDefault="00363E1D" w:rsidP="004A226E">
            <w:pPr>
              <w:pStyle w:val="TAH"/>
              <w:rPr>
                <w:b w:val="0"/>
              </w:rPr>
            </w:pPr>
            <w:r w:rsidRPr="009F5513">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rsidR="00363E1D" w:rsidRPr="009F5513" w:rsidRDefault="00363E1D" w:rsidP="004A226E">
            <w:pPr>
              <w:pStyle w:val="TAH"/>
              <w:rPr>
                <w:b w:val="0"/>
              </w:rPr>
            </w:pPr>
            <w:r w:rsidRPr="009F5513">
              <w:rPr>
                <w:rFonts w:cs="Arial"/>
                <w:b w:val="0"/>
                <w:szCs w:val="18"/>
              </w:rPr>
              <w:t>Network Slice Selection Assistance Information</w:t>
            </w:r>
          </w:p>
        </w:tc>
      </w:tr>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r w:rsidRPr="000B71E3">
              <w:rPr>
                <w:rFonts w:cs="Arial"/>
                <w:szCs w:val="18"/>
              </w:rPr>
              <w:t>Generic Public Subscription Identifier</w:t>
            </w:r>
          </w:p>
        </w:tc>
      </w:tr>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r w:rsidR="00363E1D" w:rsidRPr="000B71E3" w:rsidTr="004A226E">
        <w:trPr>
          <w:jc w:val="center"/>
        </w:trPr>
        <w:tc>
          <w:tcPr>
            <w:tcW w:w="2073"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A04E0E">
              <w:t>M</w:t>
            </w:r>
            <w:r>
              <w:t>tc</w:t>
            </w:r>
            <w:r w:rsidRPr="00A04E0E">
              <w:t>ProviderInformation</w:t>
            </w:r>
          </w:p>
        </w:tc>
        <w:tc>
          <w:tcPr>
            <w:tcW w:w="187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bl>
    <w:p w:rsidR="00363E1D" w:rsidRPr="000B71E3" w:rsidRDefault="00363E1D" w:rsidP="00363E1D"/>
    <w:p w:rsidR="00363E1D" w:rsidRPr="000B71E3" w:rsidRDefault="00363E1D" w:rsidP="00363E1D">
      <w:pPr>
        <w:pStyle w:val="Heading4"/>
        <w:rPr>
          <w:lang w:val="en-US"/>
        </w:rPr>
      </w:pPr>
      <w:bookmarkStart w:id="554" w:name="_Toc11338863"/>
      <w:r>
        <w:rPr>
          <w:lang w:val="en-US"/>
        </w:rPr>
        <w:t>6.</w:t>
      </w:r>
      <w:r w:rsidR="00F567CC">
        <w:rPr>
          <w:lang w:val="en-US"/>
        </w:rPr>
        <w:t>6</w:t>
      </w:r>
      <w:r>
        <w:rPr>
          <w:lang w:val="en-US"/>
        </w:rPr>
        <w:t>.</w:t>
      </w:r>
      <w:r w:rsidRPr="000B71E3">
        <w:rPr>
          <w:lang w:val="en-US"/>
        </w:rPr>
        <w:t>6.2</w:t>
      </w:r>
      <w:r w:rsidRPr="000B71E3">
        <w:rPr>
          <w:lang w:val="en-US"/>
        </w:rPr>
        <w:tab/>
        <w:t>Structured data types</w:t>
      </w:r>
      <w:bookmarkEnd w:id="554"/>
    </w:p>
    <w:p w:rsidR="00363E1D" w:rsidRPr="000B71E3" w:rsidRDefault="00363E1D" w:rsidP="00363E1D">
      <w:pPr>
        <w:pStyle w:val="Heading5"/>
      </w:pPr>
      <w:bookmarkStart w:id="555" w:name="_Toc11338864"/>
      <w:r>
        <w:t>6.</w:t>
      </w:r>
      <w:r w:rsidR="00F567CC">
        <w:t>6</w:t>
      </w:r>
      <w:r>
        <w:t>.</w:t>
      </w:r>
      <w:r w:rsidRPr="000B71E3">
        <w:t>6.2.1</w:t>
      </w:r>
      <w:r w:rsidRPr="000B71E3">
        <w:tab/>
        <w:t>Introduction</w:t>
      </w:r>
      <w:bookmarkEnd w:id="555"/>
    </w:p>
    <w:p w:rsidR="00363E1D" w:rsidRPr="000B71E3" w:rsidRDefault="00363E1D" w:rsidP="00363E1D">
      <w:r w:rsidRPr="000B71E3">
        <w:t xml:space="preserve">This </w:t>
      </w:r>
      <w:r w:rsidR="00EC75F7">
        <w:t>clause</w:t>
      </w:r>
      <w:r w:rsidRPr="000B71E3">
        <w:t xml:space="preserve"> defines the structures to be used in resource representations.</w:t>
      </w:r>
    </w:p>
    <w:p w:rsidR="00363E1D" w:rsidRPr="000B71E3" w:rsidRDefault="00363E1D" w:rsidP="00363E1D">
      <w:pPr>
        <w:pStyle w:val="Heading5"/>
      </w:pPr>
      <w:bookmarkStart w:id="556" w:name="_Toc11338865"/>
      <w:r>
        <w:lastRenderedPageBreak/>
        <w:t>6.</w:t>
      </w:r>
      <w:r w:rsidR="00F567CC">
        <w:t>6</w:t>
      </w:r>
      <w:r>
        <w:t>.</w:t>
      </w:r>
      <w:r w:rsidRPr="000B71E3">
        <w:t>6.2.2</w:t>
      </w:r>
      <w:r w:rsidRPr="000B71E3">
        <w:tab/>
        <w:t xml:space="preserve">Type: </w:t>
      </w:r>
      <w:r w:rsidRPr="009F5513">
        <w:t>Authori</w:t>
      </w:r>
      <w:r>
        <w:t>z</w:t>
      </w:r>
      <w:r w:rsidRPr="009F5513">
        <w:t>ationData</w:t>
      </w:r>
      <w:bookmarkEnd w:id="556"/>
    </w:p>
    <w:p w:rsidR="00363E1D" w:rsidRPr="000B71E3" w:rsidRDefault="00363E1D" w:rsidP="00363E1D">
      <w:pPr>
        <w:pStyle w:val="TH"/>
      </w:pPr>
      <w:r w:rsidRPr="000B71E3">
        <w:rPr>
          <w:noProof/>
        </w:rPr>
        <w:t>Table </w:t>
      </w:r>
      <w:r>
        <w:t>6.</w:t>
      </w:r>
      <w:r w:rsidR="00F567CC">
        <w:t>6</w:t>
      </w:r>
      <w:r>
        <w:t>.</w:t>
      </w:r>
      <w:r w:rsidRPr="000B71E3">
        <w:t xml:space="preserve">6.2.2-1: </w:t>
      </w:r>
      <w:r w:rsidRPr="000B71E3">
        <w:rPr>
          <w:noProof/>
        </w:rPr>
        <w:t xml:space="preserve">Definition of type </w:t>
      </w:r>
      <w:r w:rsidRPr="001B1524">
        <w:rPr>
          <w:sz w:val="22"/>
        </w:rPr>
        <w:t>Authori</w:t>
      </w:r>
      <w:r>
        <w:rPr>
          <w:sz w:val="22"/>
        </w:rPr>
        <w:t>z</w:t>
      </w:r>
      <w:r w:rsidRPr="001B1524">
        <w:rPr>
          <w:sz w:val="22"/>
        </w:rPr>
        <w:t>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0B71E3"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rPr>
                <w:rFonts w:cs="Arial"/>
                <w:szCs w:val="18"/>
              </w:rPr>
            </w:pPr>
            <w:r w:rsidRPr="000B71E3">
              <w:rPr>
                <w:rFonts w:cs="Arial"/>
                <w:szCs w:val="18"/>
              </w:rPr>
              <w:t>Description</w:t>
            </w:r>
          </w:p>
        </w:tc>
      </w:tr>
      <w:tr w:rsidR="00363E1D" w:rsidRPr="000B71E3" w:rsidTr="004A226E">
        <w:trPr>
          <w:jc w:val="center"/>
        </w:trPr>
        <w:tc>
          <w:tcPr>
            <w:tcW w:w="209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Pr>
                <w:rFonts w:ascii="Times New Roman" w:hAnsi="Times New Roman"/>
                <w:sz w:val="20"/>
              </w:rPr>
              <w:t>a</w:t>
            </w:r>
            <w:r w:rsidRPr="00215AE4">
              <w:rPr>
                <w:rFonts w:ascii="Times New Roman" w:hAnsi="Times New Roman"/>
                <w:sz w:val="20"/>
              </w:rPr>
              <w:t>uthori</w:t>
            </w:r>
            <w:r>
              <w:rPr>
                <w:rFonts w:ascii="Times New Roman" w:hAnsi="Times New Roman"/>
                <w:sz w:val="20"/>
              </w:rPr>
              <w:t>z</w:t>
            </w:r>
            <w:r w:rsidRPr="00215AE4">
              <w:rPr>
                <w:rFonts w:ascii="Times New Roman" w:hAnsi="Times New Roman"/>
                <w:sz w:val="20"/>
              </w:rPr>
              <w:t>ationData</w:t>
            </w:r>
          </w:p>
        </w:tc>
        <w:tc>
          <w:tcPr>
            <w:tcW w:w="1842"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array(UserIdentifier)</w:t>
            </w:r>
          </w:p>
        </w:tc>
        <w:tc>
          <w:tcPr>
            <w:tcW w:w="56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r>
              <w:rPr>
                <w:rFonts w:cs="Arial"/>
                <w:szCs w:val="18"/>
              </w:rPr>
              <w:t xml:space="preserve">May contain a </w:t>
            </w:r>
            <w:r w:rsidRPr="00B321C5">
              <w:t>single value or list of (</w:t>
            </w:r>
            <w:r w:rsidRPr="00944193">
              <w:t xml:space="preserve">SUPI and </w:t>
            </w:r>
            <w:r>
              <w:t>GPSI)</w:t>
            </w:r>
          </w:p>
        </w:tc>
      </w:tr>
    </w:tbl>
    <w:p w:rsidR="00363E1D" w:rsidRPr="000B71E3" w:rsidRDefault="00363E1D" w:rsidP="00363E1D"/>
    <w:p w:rsidR="00363E1D" w:rsidRPr="000B71E3" w:rsidRDefault="00363E1D" w:rsidP="00363E1D">
      <w:pPr>
        <w:pStyle w:val="Heading5"/>
      </w:pPr>
      <w:bookmarkStart w:id="557" w:name="_Toc11338866"/>
      <w:r>
        <w:t>6.</w:t>
      </w:r>
      <w:r w:rsidR="00F567CC">
        <w:t>6</w:t>
      </w:r>
      <w:r>
        <w:t>.</w:t>
      </w:r>
      <w:r w:rsidRPr="000B71E3">
        <w:t>6.2.</w:t>
      </w:r>
      <w:r>
        <w:t>3</w:t>
      </w:r>
      <w:r w:rsidRPr="000B71E3">
        <w:tab/>
        <w:t xml:space="preserve">Type: </w:t>
      </w:r>
      <w:r>
        <w:t>UserIdentifier</w:t>
      </w:r>
      <w:bookmarkEnd w:id="557"/>
    </w:p>
    <w:p w:rsidR="00363E1D" w:rsidRPr="000B71E3" w:rsidRDefault="00363E1D" w:rsidP="00363E1D">
      <w:pPr>
        <w:pStyle w:val="TH"/>
      </w:pPr>
      <w:r w:rsidRPr="000B71E3">
        <w:rPr>
          <w:noProof/>
        </w:rPr>
        <w:t>Table </w:t>
      </w:r>
      <w:r>
        <w:t>6.</w:t>
      </w:r>
      <w:r w:rsidR="00F567CC">
        <w:t>6</w:t>
      </w:r>
      <w:r>
        <w:t>.</w:t>
      </w:r>
      <w:r w:rsidRPr="000B71E3">
        <w:t>6.2.</w:t>
      </w:r>
      <w:r>
        <w:t>3</w:t>
      </w:r>
      <w:r w:rsidRPr="000B71E3">
        <w:t xml:space="preserve">-1: </w:t>
      </w:r>
      <w:r w:rsidRPr="000B71E3">
        <w:rPr>
          <w:noProof/>
        </w:rPr>
        <w:t xml:space="preserve">Definition of type </w:t>
      </w:r>
      <w:r>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0B71E3"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rPr>
                <w:rFonts w:cs="Arial"/>
                <w:szCs w:val="18"/>
              </w:rPr>
            </w:pPr>
            <w:r w:rsidRPr="000B71E3">
              <w:rPr>
                <w:rFonts w:cs="Arial"/>
                <w:szCs w:val="18"/>
              </w:rPr>
              <w:t>Description</w:t>
            </w:r>
          </w:p>
        </w:tc>
      </w:tr>
      <w:tr w:rsidR="00363E1D" w:rsidRPr="000B71E3" w:rsidTr="004A226E">
        <w:trPr>
          <w:jc w:val="center"/>
        </w:trPr>
        <w:tc>
          <w:tcPr>
            <w:tcW w:w="209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supi</w:t>
            </w:r>
          </w:p>
        </w:tc>
        <w:tc>
          <w:tcPr>
            <w:tcW w:w="1842"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Supi</w:t>
            </w:r>
          </w:p>
        </w:tc>
        <w:tc>
          <w:tcPr>
            <w:tcW w:w="56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1</w:t>
            </w:r>
          </w:p>
        </w:tc>
        <w:tc>
          <w:tcPr>
            <w:tcW w:w="39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r w:rsidR="00363E1D" w:rsidRPr="000B71E3" w:rsidTr="004A226E">
        <w:trPr>
          <w:jc w:val="center"/>
        </w:trPr>
        <w:tc>
          <w:tcPr>
            <w:tcW w:w="2090"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gpsi</w:t>
            </w:r>
          </w:p>
        </w:tc>
        <w:tc>
          <w:tcPr>
            <w:tcW w:w="1842"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Gpsi</w:t>
            </w:r>
          </w:p>
        </w:tc>
        <w:tc>
          <w:tcPr>
            <w:tcW w:w="56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bl>
    <w:p w:rsidR="00363E1D" w:rsidRPr="000B71E3" w:rsidRDefault="00363E1D" w:rsidP="00363E1D"/>
    <w:p w:rsidR="00363E1D" w:rsidRPr="000B71E3" w:rsidRDefault="00363E1D" w:rsidP="00363E1D">
      <w:pPr>
        <w:pStyle w:val="Heading4"/>
        <w:rPr>
          <w:lang w:val="en-US"/>
        </w:rPr>
      </w:pPr>
      <w:bookmarkStart w:id="558" w:name="_Toc11338867"/>
      <w:r w:rsidRPr="000B71E3">
        <w:rPr>
          <w:lang w:val="en-US"/>
        </w:rPr>
        <w:t>6.</w:t>
      </w:r>
      <w:r w:rsidR="00F567CC">
        <w:rPr>
          <w:lang w:val="en-US"/>
        </w:rPr>
        <w:t>6</w:t>
      </w:r>
      <w:r w:rsidRPr="000B71E3">
        <w:rPr>
          <w:lang w:val="en-US"/>
        </w:rPr>
        <w:t>.6.3</w:t>
      </w:r>
      <w:r w:rsidRPr="000B71E3">
        <w:rPr>
          <w:lang w:val="en-US"/>
        </w:rPr>
        <w:tab/>
        <w:t>Simple data types and enumerations</w:t>
      </w:r>
      <w:bookmarkEnd w:id="558"/>
    </w:p>
    <w:p w:rsidR="00363E1D" w:rsidRPr="000B71E3" w:rsidRDefault="00363E1D" w:rsidP="00363E1D">
      <w:pPr>
        <w:pStyle w:val="Heading5"/>
      </w:pPr>
      <w:bookmarkStart w:id="559" w:name="_Toc11338868"/>
      <w:r w:rsidRPr="000B71E3">
        <w:t>6.</w:t>
      </w:r>
      <w:r w:rsidR="00F567CC">
        <w:t>6</w:t>
      </w:r>
      <w:r w:rsidRPr="000B71E3">
        <w:t>.6.3.1</w:t>
      </w:r>
      <w:r w:rsidRPr="000B71E3">
        <w:tab/>
        <w:t>Introduction</w:t>
      </w:r>
      <w:bookmarkEnd w:id="559"/>
    </w:p>
    <w:p w:rsidR="00363E1D" w:rsidRPr="000B71E3" w:rsidRDefault="00363E1D" w:rsidP="00363E1D">
      <w:r w:rsidRPr="000B71E3">
        <w:t xml:space="preserve">This </w:t>
      </w:r>
      <w:r w:rsidR="00EC75F7">
        <w:t>clause</w:t>
      </w:r>
      <w:r w:rsidRPr="000B71E3">
        <w:t xml:space="preserve"> defines simple data types and enumerations that can be referenced from data structures defined in the previous </w:t>
      </w:r>
      <w:r w:rsidR="00EC75F7">
        <w:t>clause</w:t>
      </w:r>
      <w:r w:rsidRPr="000B71E3">
        <w:t>s.</w:t>
      </w:r>
    </w:p>
    <w:p w:rsidR="00363E1D" w:rsidRPr="000B71E3" w:rsidRDefault="00363E1D" w:rsidP="00363E1D">
      <w:pPr>
        <w:pStyle w:val="Heading5"/>
      </w:pPr>
      <w:bookmarkStart w:id="560" w:name="_Toc11338869"/>
      <w:r w:rsidRPr="000B71E3">
        <w:t>6.</w:t>
      </w:r>
      <w:r w:rsidR="00F567CC">
        <w:t>6</w:t>
      </w:r>
      <w:r w:rsidRPr="000B71E3">
        <w:t>.6.3.2</w:t>
      </w:r>
      <w:r w:rsidRPr="000B71E3">
        <w:tab/>
        <w:t>Simple data types</w:t>
      </w:r>
      <w:bookmarkEnd w:id="560"/>
    </w:p>
    <w:p w:rsidR="00363E1D" w:rsidRPr="000B71E3" w:rsidRDefault="00363E1D" w:rsidP="00363E1D">
      <w:r w:rsidRPr="000B71E3">
        <w:t>The simple data types defined in table 6.</w:t>
      </w:r>
      <w:r w:rsidR="00F567CC">
        <w:t>6</w:t>
      </w:r>
      <w:r w:rsidRPr="000B71E3">
        <w:t>.6.3.2-1 shall be supported.</w:t>
      </w:r>
    </w:p>
    <w:p w:rsidR="00363E1D" w:rsidRPr="000B71E3" w:rsidRDefault="00363E1D" w:rsidP="00363E1D">
      <w:pPr>
        <w:pStyle w:val="TH"/>
      </w:pPr>
      <w:r w:rsidRPr="000B71E3">
        <w:t>Table 6.</w:t>
      </w:r>
      <w:r w:rsidR="00F567CC">
        <w:t>6</w:t>
      </w:r>
      <w:r w:rsidRPr="000B71E3">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363E1D" w:rsidRPr="000B71E3" w:rsidTr="004A226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363E1D" w:rsidRPr="000B71E3" w:rsidRDefault="00363E1D" w:rsidP="004A226E">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363E1D" w:rsidRPr="000B71E3" w:rsidRDefault="00363E1D" w:rsidP="004A226E">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363E1D" w:rsidRPr="000B71E3" w:rsidRDefault="00363E1D" w:rsidP="004A226E">
            <w:pPr>
              <w:pStyle w:val="TAH"/>
            </w:pPr>
            <w:r w:rsidRPr="000B71E3">
              <w:t>Description</w:t>
            </w:r>
          </w:p>
        </w:tc>
      </w:tr>
      <w:tr w:rsidR="00363E1D" w:rsidRPr="000B71E3" w:rsidTr="004A226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363E1D" w:rsidRPr="000B71E3" w:rsidRDefault="00363E1D" w:rsidP="004A226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363E1D" w:rsidRPr="000B71E3" w:rsidRDefault="00363E1D" w:rsidP="004A226E">
            <w:pPr>
              <w:pStyle w:val="TAL"/>
            </w:pPr>
          </w:p>
        </w:tc>
        <w:tc>
          <w:tcPr>
            <w:tcW w:w="2952" w:type="pct"/>
            <w:tcBorders>
              <w:top w:val="single" w:sz="4" w:space="0" w:color="auto"/>
              <w:left w:val="nil"/>
              <w:bottom w:val="single" w:sz="8" w:space="0" w:color="auto"/>
              <w:right w:val="single" w:sz="8" w:space="0" w:color="auto"/>
            </w:tcBorders>
          </w:tcPr>
          <w:p w:rsidR="00363E1D" w:rsidRPr="000B71E3" w:rsidRDefault="00363E1D" w:rsidP="004A226E">
            <w:pPr>
              <w:pStyle w:val="TAL"/>
            </w:pPr>
          </w:p>
        </w:tc>
      </w:tr>
    </w:tbl>
    <w:p w:rsidR="00363E1D" w:rsidRDefault="00363E1D" w:rsidP="00363E1D"/>
    <w:p w:rsidR="00363E1D" w:rsidRPr="000B71E3" w:rsidRDefault="00363E1D" w:rsidP="00363E1D">
      <w:pPr>
        <w:pStyle w:val="Heading3"/>
      </w:pPr>
      <w:bookmarkStart w:id="561" w:name="_Toc11338870"/>
      <w:r w:rsidRPr="000B71E3">
        <w:t>6.</w:t>
      </w:r>
      <w:r w:rsidR="00F567CC">
        <w:t>6</w:t>
      </w:r>
      <w:r w:rsidRPr="000B71E3">
        <w:t>.7</w:t>
      </w:r>
      <w:r w:rsidRPr="000B71E3">
        <w:tab/>
        <w:t>Error Handling</w:t>
      </w:r>
      <w:bookmarkEnd w:id="561"/>
    </w:p>
    <w:p w:rsidR="00363E1D" w:rsidRPr="000B71E3" w:rsidRDefault="00363E1D" w:rsidP="00363E1D">
      <w:pPr>
        <w:pStyle w:val="Heading4"/>
      </w:pPr>
      <w:bookmarkStart w:id="562" w:name="_Toc11338871"/>
      <w:r w:rsidRPr="000B71E3">
        <w:t>6.</w:t>
      </w:r>
      <w:r w:rsidR="00F567CC">
        <w:t>6</w:t>
      </w:r>
      <w:r w:rsidRPr="000B71E3">
        <w:t>.7.1</w:t>
      </w:r>
      <w:r w:rsidRPr="000B71E3">
        <w:tab/>
        <w:t>General</w:t>
      </w:r>
      <w:bookmarkEnd w:id="562"/>
    </w:p>
    <w:p w:rsidR="00363E1D" w:rsidRPr="000B71E3" w:rsidRDefault="00363E1D" w:rsidP="00363E1D">
      <w:pPr>
        <w:rPr>
          <w:rFonts w:eastAsia="Calibri"/>
        </w:rPr>
      </w:pPr>
      <w:r w:rsidRPr="000B71E3">
        <w:t xml:space="preserve">HTTP error handling shall be supported as specified in </w:t>
      </w:r>
      <w:r w:rsidR="00EC75F7">
        <w:t>clause</w:t>
      </w:r>
      <w:r w:rsidRPr="000B71E3">
        <w:t> 5.2.4 of 3GPP TS 29.500 [4].</w:t>
      </w:r>
    </w:p>
    <w:p w:rsidR="00363E1D" w:rsidRPr="000B71E3" w:rsidRDefault="00363E1D" w:rsidP="00363E1D">
      <w:pPr>
        <w:pStyle w:val="Heading4"/>
      </w:pPr>
      <w:bookmarkStart w:id="563" w:name="_Toc11338872"/>
      <w:r w:rsidRPr="000B71E3">
        <w:t>6.</w:t>
      </w:r>
      <w:r w:rsidR="00F567CC">
        <w:t>6</w:t>
      </w:r>
      <w:r w:rsidRPr="000B71E3">
        <w:t>.7.2</w:t>
      </w:r>
      <w:r w:rsidRPr="000B71E3">
        <w:tab/>
        <w:t>Protocol Errors</w:t>
      </w:r>
      <w:bookmarkEnd w:id="563"/>
    </w:p>
    <w:p w:rsidR="00363E1D" w:rsidRPr="000B71E3" w:rsidRDefault="00363E1D" w:rsidP="00363E1D">
      <w:r w:rsidRPr="000B71E3">
        <w:t xml:space="preserve">Protocol errors handling shall be supported as specified in </w:t>
      </w:r>
      <w:r w:rsidR="00EC75F7">
        <w:t>clause</w:t>
      </w:r>
      <w:r w:rsidRPr="000B71E3">
        <w:t xml:space="preserve"> 5.2.7 of 3GPP TS 29.500 [4].</w:t>
      </w:r>
    </w:p>
    <w:p w:rsidR="00363E1D" w:rsidRPr="000B71E3" w:rsidRDefault="00363E1D" w:rsidP="00363E1D">
      <w:pPr>
        <w:pStyle w:val="Heading4"/>
      </w:pPr>
      <w:bookmarkStart w:id="564" w:name="_Toc11338873"/>
      <w:r w:rsidRPr="000B71E3">
        <w:t>6.</w:t>
      </w:r>
      <w:r w:rsidR="00F567CC">
        <w:t>6</w:t>
      </w:r>
      <w:r w:rsidRPr="000B71E3">
        <w:t>.7.3</w:t>
      </w:r>
      <w:r w:rsidRPr="000B71E3">
        <w:tab/>
        <w:t>Application Errors</w:t>
      </w:r>
      <w:bookmarkEnd w:id="564"/>
    </w:p>
    <w:p w:rsidR="00363E1D" w:rsidRPr="000B71E3" w:rsidRDefault="00363E1D" w:rsidP="00363E1D">
      <w:r w:rsidRPr="000B71E3">
        <w:t>The common application errors defined in the Table 5.2.7.2-1 in 3GPP TS 29.500 [4] may also be used for the Nudm_</w:t>
      </w:r>
      <w:r>
        <w:t xml:space="preserve">NIDD </w:t>
      </w:r>
      <w:r w:rsidRPr="009F5513">
        <w:t>Authori</w:t>
      </w:r>
      <w:r>
        <w:t>z</w:t>
      </w:r>
      <w:r w:rsidRPr="009F5513">
        <w:t>ation</w:t>
      </w:r>
      <w:r>
        <w:t xml:space="preserve"> </w:t>
      </w:r>
      <w:r w:rsidRPr="000B71E3">
        <w:t>service. The following application errors listed in Table 6.</w:t>
      </w:r>
      <w:r w:rsidR="00F567CC">
        <w:t>6</w:t>
      </w:r>
      <w:r w:rsidRPr="000B71E3">
        <w:t>.7.3-1 are specific for the Nudm_</w:t>
      </w:r>
      <w:r>
        <w:t xml:space="preserve">NIDD </w:t>
      </w:r>
      <w:r w:rsidRPr="009F5513">
        <w:t>Authori</w:t>
      </w:r>
      <w:r>
        <w:t>z</w:t>
      </w:r>
      <w:r w:rsidRPr="009F5513">
        <w:t>ation</w:t>
      </w:r>
      <w:r>
        <w:t xml:space="preserve"> </w:t>
      </w:r>
      <w:r w:rsidRPr="000B71E3">
        <w:t>service.</w:t>
      </w:r>
    </w:p>
    <w:p w:rsidR="00363E1D" w:rsidRPr="000B71E3" w:rsidRDefault="00363E1D" w:rsidP="00363E1D">
      <w:pPr>
        <w:pStyle w:val="TH"/>
      </w:pPr>
      <w:r w:rsidRPr="000B71E3">
        <w:t>Table 6.</w:t>
      </w:r>
      <w:r w:rsidR="00F567CC">
        <w:t>6</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363E1D" w:rsidRPr="000B71E3"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363E1D" w:rsidRPr="000B71E3" w:rsidRDefault="00363E1D" w:rsidP="004A226E">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363E1D" w:rsidRPr="000B71E3" w:rsidRDefault="00363E1D" w:rsidP="004A226E">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363E1D" w:rsidRPr="000B71E3" w:rsidRDefault="00363E1D" w:rsidP="004A226E">
            <w:pPr>
              <w:pStyle w:val="TAH"/>
            </w:pPr>
            <w:r w:rsidRPr="000B71E3">
              <w:t>Description</w:t>
            </w:r>
          </w:p>
        </w:tc>
      </w:tr>
      <w:tr w:rsidR="00363E1D" w:rsidRPr="000B71E3"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363E1D" w:rsidRPr="000B71E3" w:rsidRDefault="00363E1D" w:rsidP="004A226E">
            <w:pPr>
              <w:pStyle w:val="TAL"/>
            </w:pPr>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363E1D" w:rsidRPr="000B71E3" w:rsidRDefault="00363E1D" w:rsidP="004A226E">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363E1D" w:rsidRPr="000B71E3" w:rsidRDefault="00363E1D" w:rsidP="004A226E">
            <w:pPr>
              <w:pStyle w:val="TAL"/>
            </w:pPr>
            <w:r w:rsidRPr="000B71E3">
              <w:t>No 5GS subscription is associated with the user.</w:t>
            </w:r>
          </w:p>
        </w:tc>
      </w:tr>
      <w:tr w:rsidR="00363E1D" w:rsidRPr="000B71E3" w:rsidTr="004A226E">
        <w:trPr>
          <w:jc w:val="center"/>
        </w:trPr>
        <w:tc>
          <w:tcPr>
            <w:tcW w:w="1922"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USER</w:t>
            </w:r>
            <w:r>
              <w:t>_</w:t>
            </w:r>
            <w:r w:rsidRPr="000B71E3">
              <w:t>NOT</w:t>
            </w:r>
            <w:r>
              <w:t>_</w:t>
            </w:r>
            <w:r w:rsidRPr="000B71E3">
              <w:t>FOUND</w:t>
            </w:r>
          </w:p>
        </w:tc>
        <w:tc>
          <w:tcPr>
            <w:tcW w:w="711"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The user does not exist in the HPLMN</w:t>
            </w:r>
          </w:p>
        </w:tc>
      </w:tr>
      <w:tr w:rsidR="00363E1D" w:rsidRPr="000B71E3" w:rsidTr="004A226E">
        <w:trPr>
          <w:jc w:val="center"/>
        </w:trPr>
        <w:tc>
          <w:tcPr>
            <w:tcW w:w="1922"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DNN_NOT</w:t>
            </w:r>
            <w:r>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r w:rsidRPr="000B71E3">
              <w:t>DNN not authorized for the user</w:t>
            </w:r>
          </w:p>
        </w:tc>
      </w:tr>
    </w:tbl>
    <w:p w:rsidR="00363E1D" w:rsidRPr="000B71E3" w:rsidRDefault="00363E1D" w:rsidP="00363E1D"/>
    <w:p w:rsidR="00363E1D" w:rsidRPr="000B71E3" w:rsidRDefault="00363E1D" w:rsidP="00363E1D">
      <w:pPr>
        <w:pStyle w:val="Heading3"/>
      </w:pPr>
      <w:bookmarkStart w:id="565" w:name="_Toc11338874"/>
      <w:r w:rsidRPr="000B71E3">
        <w:lastRenderedPageBreak/>
        <w:t>6.</w:t>
      </w:r>
      <w:r w:rsidR="00F567CC">
        <w:t>6</w:t>
      </w:r>
      <w:r w:rsidRPr="000B71E3">
        <w:t>.8</w:t>
      </w:r>
      <w:r w:rsidRPr="000B71E3">
        <w:tab/>
        <w:t>Feature Negotiation</w:t>
      </w:r>
      <w:bookmarkEnd w:id="565"/>
    </w:p>
    <w:p w:rsidR="00363E1D" w:rsidRPr="000B71E3" w:rsidRDefault="00363E1D" w:rsidP="00363E1D">
      <w:r w:rsidRPr="000B71E3">
        <w:t>The optional features in table 6.</w:t>
      </w:r>
      <w:r w:rsidR="00F567CC">
        <w:t>6</w:t>
      </w:r>
      <w:r w:rsidRPr="000B71E3">
        <w:t>.8-1 are defined for the Nudm_</w:t>
      </w:r>
      <w:r>
        <w:t>NIDDAU</w:t>
      </w:r>
      <w:r w:rsidRPr="000B71E3">
        <w:t xml:space="preserve"> </w:t>
      </w:r>
      <w:r w:rsidRPr="000B71E3">
        <w:rPr>
          <w:lang w:eastAsia="zh-CN"/>
        </w:rPr>
        <w:t xml:space="preserve">API. They shall be negotiated using the </w:t>
      </w:r>
      <w:r w:rsidRPr="000B71E3">
        <w:t xml:space="preserve">extensibility mechanism defined in </w:t>
      </w:r>
      <w:r w:rsidR="00EC75F7">
        <w:t>clause</w:t>
      </w:r>
      <w:r w:rsidRPr="000B71E3">
        <w:t> 6.6 of 3GPP TS 29.500 [4].</w:t>
      </w:r>
    </w:p>
    <w:p w:rsidR="00363E1D" w:rsidRPr="000B71E3" w:rsidRDefault="00363E1D" w:rsidP="00363E1D">
      <w:pPr>
        <w:pStyle w:val="TH"/>
      </w:pPr>
      <w:r w:rsidRPr="000B71E3">
        <w:t>Table 6.</w:t>
      </w:r>
      <w:r w:rsidR="00F567CC">
        <w:t>6</w:t>
      </w:r>
      <w:r w:rsidRPr="000B71E3">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363E1D" w:rsidRPr="000B71E3" w:rsidTr="004A226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363E1D" w:rsidRPr="000B71E3" w:rsidRDefault="00363E1D" w:rsidP="004A226E">
            <w:pPr>
              <w:pStyle w:val="TAH"/>
            </w:pPr>
            <w:r w:rsidRPr="000B71E3">
              <w:t>Description</w:t>
            </w:r>
          </w:p>
        </w:tc>
      </w:tr>
      <w:tr w:rsidR="00363E1D" w:rsidRPr="000B71E3" w:rsidTr="004A226E">
        <w:trPr>
          <w:jc w:val="center"/>
        </w:trPr>
        <w:tc>
          <w:tcPr>
            <w:tcW w:w="1529"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p>
        </w:tc>
        <w:tc>
          <w:tcPr>
            <w:tcW w:w="2207"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pPr>
          </w:p>
        </w:tc>
        <w:tc>
          <w:tcPr>
            <w:tcW w:w="5758" w:type="dxa"/>
            <w:tcBorders>
              <w:top w:val="single" w:sz="4" w:space="0" w:color="auto"/>
              <w:left w:val="single" w:sz="4" w:space="0" w:color="auto"/>
              <w:bottom w:val="single" w:sz="4" w:space="0" w:color="auto"/>
              <w:right w:val="single" w:sz="4" w:space="0" w:color="auto"/>
            </w:tcBorders>
          </w:tcPr>
          <w:p w:rsidR="00363E1D" w:rsidRPr="000B71E3" w:rsidRDefault="00363E1D" w:rsidP="004A226E">
            <w:pPr>
              <w:pStyle w:val="TAL"/>
              <w:rPr>
                <w:rFonts w:cs="Arial"/>
                <w:szCs w:val="18"/>
              </w:rPr>
            </w:pPr>
          </w:p>
        </w:tc>
      </w:tr>
    </w:tbl>
    <w:p w:rsidR="00363E1D" w:rsidRPr="000B71E3" w:rsidRDefault="00363E1D" w:rsidP="00363E1D"/>
    <w:p w:rsidR="00363E1D" w:rsidRPr="000B71E3" w:rsidRDefault="00363E1D" w:rsidP="00363E1D">
      <w:pPr>
        <w:pStyle w:val="Heading3"/>
        <w:rPr>
          <w:lang w:val="en-US"/>
        </w:rPr>
      </w:pPr>
      <w:bookmarkStart w:id="566" w:name="_Toc11338875"/>
      <w:r w:rsidRPr="000B71E3">
        <w:rPr>
          <w:lang w:val="en-US"/>
        </w:rPr>
        <w:t>6.</w:t>
      </w:r>
      <w:r w:rsidR="00F567CC">
        <w:rPr>
          <w:lang w:val="en-US"/>
        </w:rPr>
        <w:t>6</w:t>
      </w:r>
      <w:r w:rsidRPr="000B71E3">
        <w:rPr>
          <w:lang w:val="en-US"/>
        </w:rPr>
        <w:t>.9</w:t>
      </w:r>
      <w:r w:rsidRPr="000B71E3">
        <w:rPr>
          <w:lang w:val="en-US"/>
        </w:rPr>
        <w:tab/>
        <w:t>Security</w:t>
      </w:r>
      <w:bookmarkEnd w:id="566"/>
    </w:p>
    <w:p w:rsidR="00363E1D" w:rsidRPr="000B71E3" w:rsidRDefault="00363E1D" w:rsidP="00363E1D">
      <w:pPr>
        <w:rPr>
          <w:lang w:val="en-US"/>
        </w:rPr>
      </w:pPr>
      <w:r w:rsidRPr="000B71E3">
        <w:rPr>
          <w:lang w:val="en-US"/>
        </w:rPr>
        <w:t>As indicated in 3GPP TS 33.501 [6]</w:t>
      </w:r>
      <w:r>
        <w:rPr>
          <w:lang w:val="en-US"/>
        </w:rPr>
        <w:t xml:space="preserve"> and 3GPP TS 29.500 [4]</w:t>
      </w:r>
      <w:r w:rsidRPr="000B71E3">
        <w:rPr>
          <w:lang w:val="en-US"/>
        </w:rPr>
        <w:t>, the access to the Nudm_</w:t>
      </w:r>
      <w:r>
        <w:rPr>
          <w:lang w:val="en-US"/>
        </w:rPr>
        <w:t>NIDDAU</w:t>
      </w:r>
      <w:r w:rsidRPr="000B71E3">
        <w:rPr>
          <w:lang w:val="en-US"/>
        </w:rPr>
        <w:t xml:space="preserve"> API </w:t>
      </w:r>
      <w:r>
        <w:rPr>
          <w:lang w:val="en-US"/>
        </w:rPr>
        <w:t>may</w:t>
      </w:r>
      <w:r w:rsidRPr="000B71E3">
        <w:rPr>
          <w:lang w:val="en-US"/>
        </w:rPr>
        <w:t xml:space="preserve"> be authorized by means of the OAuth2 protocol (see IETF RFC 6749 [18]), </w:t>
      </w:r>
      <w:r>
        <w:rPr>
          <w:lang w:val="en-US"/>
        </w:rPr>
        <w:t xml:space="preserve">based on local configuration, </w:t>
      </w:r>
      <w:r w:rsidRPr="000B71E3">
        <w:rPr>
          <w:lang w:val="en-US"/>
        </w:rPr>
        <w:t>using the "Client Credentials" authorization grant, where the NRF (see 3GPP TS 29.510 [19]) plays the role of the authorization server.</w:t>
      </w:r>
    </w:p>
    <w:p w:rsidR="00363E1D" w:rsidRPr="000B71E3" w:rsidRDefault="00363E1D" w:rsidP="00363E1D">
      <w:pPr>
        <w:rPr>
          <w:lang w:val="en-US"/>
        </w:rPr>
      </w:pPr>
      <w:r>
        <w:rPr>
          <w:lang w:val="en-US"/>
        </w:rPr>
        <w:t>If OAuth2 is used, a</w:t>
      </w:r>
      <w:r w:rsidRPr="000B71E3">
        <w:rPr>
          <w:lang w:val="en-US"/>
        </w:rPr>
        <w:t>n NF Service Consumer, prior to consuming services offered by the Nudm_</w:t>
      </w:r>
      <w:r>
        <w:rPr>
          <w:lang w:val="en-US"/>
        </w:rPr>
        <w:t>NIDDAU</w:t>
      </w:r>
      <w:r w:rsidRPr="000B71E3">
        <w:rPr>
          <w:lang w:val="en-US"/>
        </w:rPr>
        <w:t xml:space="preserve"> API, shall obtain a "token" from the authorization server, by invoking the Access Token Request service, as described in 3GPP TS 29.510 [19], </w:t>
      </w:r>
      <w:r w:rsidR="00EC75F7">
        <w:rPr>
          <w:lang w:val="en-US"/>
        </w:rPr>
        <w:t>clause</w:t>
      </w:r>
      <w:r w:rsidRPr="000B71E3">
        <w:rPr>
          <w:lang w:val="en-US"/>
        </w:rPr>
        <w:t xml:space="preserve"> 5.4.2.2.</w:t>
      </w:r>
    </w:p>
    <w:p w:rsidR="00363E1D" w:rsidRPr="000B71E3" w:rsidRDefault="00363E1D" w:rsidP="00363E1D">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w:t>
      </w:r>
      <w:r>
        <w:rPr>
          <w:lang w:val="en-US"/>
        </w:rPr>
        <w:t>NIDDAU</w:t>
      </w:r>
      <w:r w:rsidRPr="000B71E3">
        <w:rPr>
          <w:lang w:val="en-US"/>
        </w:rPr>
        <w:t xml:space="preserve"> service.</w:t>
      </w:r>
    </w:p>
    <w:p w:rsidR="00363E1D" w:rsidRPr="000B71E3" w:rsidRDefault="00363E1D" w:rsidP="00363E1D">
      <w:pPr>
        <w:rPr>
          <w:lang w:val="en-US"/>
        </w:rPr>
      </w:pPr>
      <w:r w:rsidRPr="000B71E3">
        <w:rPr>
          <w:lang w:val="en-US"/>
        </w:rPr>
        <w:t>The Nudm_</w:t>
      </w:r>
      <w:r>
        <w:rPr>
          <w:lang w:val="en-US"/>
        </w:rPr>
        <w:t>NIDDAU</w:t>
      </w:r>
      <w:r w:rsidRPr="000B71E3">
        <w:rPr>
          <w:lang w:val="en-US"/>
        </w:rPr>
        <w:t xml:space="preserve"> API define</w:t>
      </w:r>
      <w:r>
        <w:rPr>
          <w:lang w:val="en-US"/>
        </w:rPr>
        <w:t>s a single</w:t>
      </w:r>
      <w:r w:rsidRPr="000B71E3">
        <w:rPr>
          <w:lang w:val="en-US"/>
        </w:rPr>
        <w:t xml:space="preserve"> scope</w:t>
      </w:r>
      <w:r>
        <w:rPr>
          <w:lang w:val="en-US"/>
        </w:rPr>
        <w:t xml:space="preserve"> "nudm-niddau"</w:t>
      </w:r>
      <w:r w:rsidRPr="000B71E3">
        <w:rPr>
          <w:lang w:val="en-US"/>
        </w:rPr>
        <w:t xml:space="preserve"> for OAuth2 authorization</w:t>
      </w:r>
      <w:r>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567" w:name="_Toc11338876"/>
      <w:r w:rsidRPr="000B71E3">
        <w:t>Annex A (normative):</w:t>
      </w:r>
      <w:r w:rsidRPr="000B71E3">
        <w:br/>
      </w:r>
      <w:r w:rsidR="00F24ED9" w:rsidRPr="000B71E3">
        <w:t xml:space="preserve">OpenAPI </w:t>
      </w:r>
      <w:r w:rsidR="00CA0EC8" w:rsidRPr="000B71E3">
        <w:t>specification</w:t>
      </w:r>
      <w:bookmarkEnd w:id="567"/>
    </w:p>
    <w:p w:rsidR="00CA0EC8" w:rsidRPr="000B71E3" w:rsidRDefault="00CA0EC8" w:rsidP="00CA0EC8">
      <w:pPr>
        <w:pStyle w:val="Heading2"/>
      </w:pPr>
      <w:bookmarkStart w:id="568" w:name="_Toc11338877"/>
      <w:r w:rsidRPr="000B71E3">
        <w:t>A.1</w:t>
      </w:r>
      <w:r w:rsidRPr="000B71E3">
        <w:tab/>
        <w:t>General</w:t>
      </w:r>
      <w:bookmarkEnd w:id="568"/>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rsidR="00C21133" w:rsidRDefault="00C21133" w:rsidP="00C21133">
      <w:pPr>
        <w:pStyle w:val="B1"/>
        <w:rPr>
          <w:lang w:eastAsia="zh-CN"/>
        </w:rPr>
      </w:pPr>
      <w:r>
        <w:t>-</w:t>
      </w:r>
      <w:r>
        <w:tab/>
      </w:r>
      <w:hyperlink r:id="rId122" w:history="1">
        <w:r w:rsidRPr="00D35B0A">
          <w:rPr>
            <w:rStyle w:val="Hyperlink"/>
          </w:rPr>
          <w:t>https://www.3gpp.org/ftp/Specs/archive/OpenAPI/&lt;Release&gt;/</w:t>
        </w:r>
      </w:hyperlink>
      <w:r>
        <w:rPr>
          <w:lang w:eastAsia="zh-CN"/>
        </w:rPr>
        <w:t>, and</w:t>
      </w:r>
    </w:p>
    <w:p w:rsidR="00C21133" w:rsidRPr="00D27A4B" w:rsidRDefault="00C21133" w:rsidP="00C21133">
      <w:pPr>
        <w:pStyle w:val="B1"/>
        <w:rPr>
          <w:lang w:eastAsia="zh-CN"/>
        </w:rPr>
      </w:pPr>
      <w:r>
        <w:rPr>
          <w:lang w:eastAsia="zh-CN"/>
        </w:rPr>
        <w:t>-</w:t>
      </w:r>
      <w:r>
        <w:rPr>
          <w:lang w:eastAsia="zh-CN"/>
        </w:rPr>
        <w:tab/>
      </w:r>
      <w:hyperlink r:id="rId123" w:history="1">
        <w:r w:rsidRPr="0069247E">
          <w:rPr>
            <w:rStyle w:val="Hyperlink"/>
          </w:rPr>
          <w:t>https://www.3gpp.org/ftp/Specs/&lt;P</w:t>
        </w:r>
        <w:r w:rsidRPr="002678E3">
          <w:rPr>
            <w:rStyle w:val="Hyperlink"/>
          </w:rPr>
          <w:t>lenary&gt;/&lt;</w:t>
        </w:r>
        <w:r w:rsidRPr="003E10F6">
          <w:rPr>
            <w:rStyle w:val="Hyperlink"/>
          </w:rPr>
          <w:t>Release&gt;/OpenAPI/</w:t>
        </w:r>
      </w:hyperlink>
      <w:r>
        <w:t>.</w:t>
      </w:r>
    </w:p>
    <w:p w:rsidR="00193E8E" w:rsidRPr="006D6534" w:rsidRDefault="00193E8E" w:rsidP="00193E8E">
      <w:pPr>
        <w:pStyle w:val="NO"/>
      </w:pPr>
      <w:r w:rsidRPr="006D6534">
        <w:t>NOTE</w:t>
      </w:r>
      <w:r>
        <w:t> 2</w:t>
      </w:r>
      <w:r w:rsidRPr="006D6534">
        <w:t>:</w:t>
      </w:r>
      <w:bookmarkStart w:id="569"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569"/>
    </w:p>
    <w:p w:rsidR="00080512" w:rsidRPr="000B71E3" w:rsidRDefault="007B24EB" w:rsidP="007B24EB">
      <w:pPr>
        <w:pStyle w:val="Heading2"/>
      </w:pPr>
      <w:bookmarkStart w:id="570" w:name="_Toc11338878"/>
      <w:bookmarkStart w:id="571" w:name="_Hlk9329589"/>
      <w:r w:rsidRPr="000B71E3">
        <w:t>A.</w:t>
      </w:r>
      <w:r w:rsidR="00CA0EC8" w:rsidRPr="000B71E3">
        <w:t>2</w:t>
      </w:r>
      <w:r w:rsidRPr="000B71E3">
        <w:tab/>
      </w:r>
      <w:r w:rsidR="002E7F0F" w:rsidRPr="000B71E3">
        <w:t>Nudm_SDM</w:t>
      </w:r>
      <w:r w:rsidR="00C94E86" w:rsidRPr="000B71E3">
        <w:t xml:space="preserve"> </w:t>
      </w:r>
      <w:r w:rsidR="00CA0EC8" w:rsidRPr="000B71E3">
        <w:t>API</w:t>
      </w:r>
      <w:bookmarkEnd w:id="570"/>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lastRenderedPageBreak/>
        <w:t>info:</w:t>
      </w:r>
    </w:p>
    <w:p w:rsidR="00207B40" w:rsidRPr="000B71E3" w:rsidRDefault="00207B40" w:rsidP="00207B40">
      <w:pPr>
        <w:pStyle w:val="PL"/>
      </w:pPr>
      <w:r w:rsidRPr="000B71E3">
        <w:t xml:space="preserve">  version: '</w:t>
      </w:r>
      <w:r w:rsidR="008B2ECF">
        <w:t>2</w:t>
      </w:r>
      <w:r w:rsidRPr="000B71E3">
        <w:t>.</w:t>
      </w:r>
      <w:r w:rsidR="0019118C">
        <w:t>1.0.alpha-1</w:t>
      </w:r>
      <w:r w:rsidRPr="000B71E3">
        <w:t>'</w:t>
      </w:r>
    </w:p>
    <w:p w:rsidR="00207B40" w:rsidRPr="000B71E3" w:rsidRDefault="00207B40" w:rsidP="00207B40">
      <w:pPr>
        <w:pStyle w:val="PL"/>
      </w:pPr>
      <w:r w:rsidRPr="000B71E3">
        <w:t xml:space="preserve">  title: 'Nudm_SDM'</w:t>
      </w:r>
    </w:p>
    <w:bookmarkEnd w:id="571"/>
    <w:p w:rsidR="00032A2F" w:rsidRDefault="00207B40" w:rsidP="00032A2F">
      <w:pPr>
        <w:pStyle w:val="PL"/>
      </w:pPr>
      <w:r w:rsidRPr="000B71E3">
        <w:t xml:space="preserve">  description: </w:t>
      </w:r>
      <w:r w:rsidR="00032A2F">
        <w:t>|</w:t>
      </w:r>
    </w:p>
    <w:p w:rsidR="00032A2F" w:rsidRDefault="00032A2F" w:rsidP="00032A2F">
      <w:pPr>
        <w:pStyle w:val="PL"/>
      </w:pPr>
      <w:r>
        <w:t xml:space="preserve">    </w:t>
      </w:r>
      <w:r w:rsidR="00207B40" w:rsidRPr="000B71E3">
        <w:t>Nudm Subscriber Data Management Service</w:t>
      </w:r>
      <w:r>
        <w:t>.</w:t>
      </w:r>
    </w:p>
    <w:p w:rsidR="00032A2F" w:rsidRDefault="00032A2F" w:rsidP="00032A2F">
      <w:pPr>
        <w:pStyle w:val="PL"/>
      </w:pPr>
      <w:r>
        <w:t xml:space="preserve">    © 2019, 3GPP Organizational Partners (ARIB, ATIS, CCSA, ETSI, TSDSI, TTA, TTC).</w:t>
      </w:r>
    </w:p>
    <w:p w:rsidR="00207B40"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xml:space="preserve">, version </w:t>
      </w:r>
      <w:r w:rsidR="00440C2E">
        <w:rPr>
          <w:lang w:val="en-US"/>
        </w:rPr>
        <w:t>16</w:t>
      </w:r>
      <w:r w:rsidRPr="00F267AF">
        <w:rPr>
          <w:lang w:val="en-US"/>
        </w:rPr>
        <w:t>.</w:t>
      </w:r>
      <w:r w:rsidR="00440C2E">
        <w:rPr>
          <w:lang w:val="en-US"/>
        </w:rPr>
        <w:t>0</w:t>
      </w:r>
      <w:bookmarkStart w:id="572" w:name="_GoBack"/>
      <w:bookmarkEnd w:id="572"/>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w:t>
      </w:r>
      <w:r w:rsidR="00EC75F7">
        <w:t>clause</w:t>
      </w:r>
      <w:r w:rsidRPr="000B71E3">
        <w:t xml:space="preserve"> </w:t>
      </w:r>
      <w:r w:rsidR="00EC75F7">
        <w:t>clause</w:t>
      </w:r>
      <w:r w:rsidRPr="000B71E3">
        <w:t xml:space="preserve"> 4.4 of 3GPP TS 29.501.</w:t>
      </w:r>
    </w:p>
    <w:p w:rsidR="00207B40" w:rsidRPr="000B71E3" w:rsidRDefault="00207B40" w:rsidP="00207B40">
      <w:pPr>
        <w:pStyle w:val="PL"/>
      </w:pPr>
    </w:p>
    <w:p w:rsidR="00967D88" w:rsidRPr="000B71E3" w:rsidRDefault="00967D88" w:rsidP="00967D88">
      <w:pPr>
        <w:pStyle w:val="PL"/>
        <w:rPr>
          <w:lang w:val="en-US"/>
        </w:rPr>
      </w:pPr>
      <w:bookmarkStart w:id="573"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573"/>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r w:rsidR="00F14A8E">
        <w:t>DataSets</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lastRenderedPageBreak/>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r w:rsidR="00F14A8E">
        <w:t>NSSAI</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r w:rsidR="00F14A8E">
        <w:t>AmData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lastRenderedPageBreak/>
        <w:t xml:space="preserve">      operationId: Get</w:t>
      </w:r>
      <w:r w:rsidR="00F14A8E">
        <w:t>SmfSelData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r w:rsidR="00F14A8E">
        <w:t>UeCtxInSmfData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lastRenderedPageBreak/>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r w:rsidR="00F14A8E">
        <w:t>UeCtxInSmsfData</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r w:rsidR="00F14A8E">
        <w:t>TraceConfigData</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lastRenderedPageBreak/>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574" w:name="_Hlk519761766"/>
      <w:r w:rsidRPr="000B71E3">
        <w:t>'#/components/schemas/TraceData</w:t>
      </w:r>
      <w:r w:rsidR="00BC663F">
        <w:t>Response</w:t>
      </w:r>
      <w:r w:rsidRPr="000B71E3">
        <w:t>'</w:t>
      </w:r>
      <w:bookmarkEnd w:id="574"/>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r w:rsidR="00F14A8E">
        <w:t>SmData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lastRenderedPageBreak/>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r w:rsidR="00F14A8E">
        <w:t>SmsData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lastRenderedPageBreak/>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r w:rsidR="00F14A8E">
        <w:t>SmsMngtData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lastRenderedPageBreak/>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lastRenderedPageBreak/>
        <w:t xml:space="preserve">                    application/problem+json:</w:t>
      </w:r>
    </w:p>
    <w:p w:rsidR="00DB25B3" w:rsidRPr="000B71E3" w:rsidRDefault="00DB25B3" w:rsidP="00DB25B3">
      <w:pPr>
        <w:pStyle w:val="PL"/>
      </w:pPr>
      <w:r w:rsidRPr="000B71E3">
        <w:t xml:space="preserve">                      schema:</w:t>
      </w:r>
    </w:p>
    <w:p w:rsidR="00C75EEC" w:rsidRDefault="00DB25B3" w:rsidP="00C75EEC">
      <w:pPr>
        <w:pStyle w:val="PL"/>
        <w:rPr>
          <w:lang w:eastAsia="zh-CN"/>
        </w:rPr>
      </w:pPr>
      <w:r w:rsidRPr="000B71E3">
        <w:t xml:space="preserve">                        $ref: 'TS29571_CommonData.yaml#/components/schemas/ProblemDetails'</w:t>
      </w:r>
    </w:p>
    <w:p w:rsidR="00C75EEC" w:rsidRDefault="00C75EEC" w:rsidP="00C75EEC">
      <w:pPr>
        <w:pStyle w:val="PL"/>
      </w:pPr>
      <w:r>
        <w:t xml:space="preserve">          </w:t>
      </w:r>
      <w:r>
        <w:rPr>
          <w:rFonts w:hint="eastAsia"/>
          <w:lang w:eastAsia="zh-CN"/>
        </w:rPr>
        <w:t xml:space="preserve">        </w:t>
      </w:r>
      <w:r>
        <w:t>headers:</w:t>
      </w:r>
    </w:p>
    <w:p w:rsidR="00C75EEC" w:rsidRDefault="00C75EEC" w:rsidP="00C75EEC">
      <w:pPr>
        <w:pStyle w:val="PL"/>
      </w:pPr>
      <w:r>
        <w:t xml:space="preserve">            </w:t>
      </w:r>
      <w:r>
        <w:rPr>
          <w:rFonts w:hint="eastAsia"/>
          <w:lang w:eastAsia="zh-CN"/>
        </w:rPr>
        <w:t xml:space="preserve">        </w:t>
      </w:r>
      <w:r>
        <w:t>Location:</w:t>
      </w:r>
    </w:p>
    <w:p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rsidR="00C75EEC" w:rsidRDefault="00C75EEC" w:rsidP="00C75EEC">
      <w:pPr>
        <w:pStyle w:val="PL"/>
      </w:pPr>
      <w:r>
        <w:t xml:space="preserve">              </w:t>
      </w:r>
      <w:r>
        <w:rPr>
          <w:rFonts w:hint="eastAsia"/>
          <w:lang w:eastAsia="zh-CN"/>
        </w:rPr>
        <w:t xml:space="preserve">        </w:t>
      </w:r>
      <w:r>
        <w:t>required: true</w:t>
      </w:r>
    </w:p>
    <w:p w:rsidR="00C75EEC" w:rsidRDefault="00C75EEC" w:rsidP="00C75EEC">
      <w:pPr>
        <w:pStyle w:val="PL"/>
      </w:pPr>
      <w:r>
        <w:t xml:space="preserve">              </w:t>
      </w:r>
      <w:r>
        <w:rPr>
          <w:rFonts w:hint="eastAsia"/>
          <w:lang w:eastAsia="zh-CN"/>
        </w:rPr>
        <w:t xml:space="preserve">        </w:t>
      </w:r>
      <w:r>
        <w:t>schema:</w:t>
      </w:r>
    </w:p>
    <w:p w:rsidR="00DB25B3" w:rsidRPr="000B71E3" w:rsidRDefault="00C75EEC" w:rsidP="00C75EEC">
      <w:pPr>
        <w:pStyle w:val="PL"/>
      </w:pPr>
      <w:r>
        <w:t xml:space="preserve">                </w:t>
      </w:r>
      <w:r>
        <w:rPr>
          <w:rFonts w:hint="eastAsia"/>
          <w:lang w:eastAsia="zh-CN"/>
        </w:rPr>
        <w:t xml:space="preserve">        </w:t>
      </w:r>
      <w:r>
        <w:t>type: string</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C75EEC" w:rsidRDefault="00DB25B3" w:rsidP="00C75EEC">
      <w:pPr>
        <w:pStyle w:val="PL"/>
        <w:rPr>
          <w:lang w:eastAsia="zh-CN"/>
        </w:rPr>
      </w:pPr>
      <w:r w:rsidRPr="000B71E3">
        <w:t xml:space="preserve">                        $ref: 'TS29571_CommonData.yaml#/components/schemas/ProblemDetails'</w:t>
      </w:r>
    </w:p>
    <w:p w:rsidR="00C75EEC" w:rsidRDefault="00C75EEC" w:rsidP="00C75EEC">
      <w:pPr>
        <w:pStyle w:val="PL"/>
      </w:pPr>
      <w:r>
        <w:t xml:space="preserve">          </w:t>
      </w:r>
      <w:r>
        <w:rPr>
          <w:rFonts w:hint="eastAsia"/>
          <w:lang w:eastAsia="zh-CN"/>
        </w:rPr>
        <w:t xml:space="preserve">        </w:t>
      </w:r>
      <w:r>
        <w:t>headers:</w:t>
      </w:r>
    </w:p>
    <w:p w:rsidR="00C75EEC" w:rsidRDefault="00C75EEC" w:rsidP="00C75EEC">
      <w:pPr>
        <w:pStyle w:val="PL"/>
      </w:pPr>
      <w:r>
        <w:t xml:space="preserve">            </w:t>
      </w:r>
      <w:r>
        <w:rPr>
          <w:rFonts w:hint="eastAsia"/>
          <w:lang w:eastAsia="zh-CN"/>
        </w:rPr>
        <w:t xml:space="preserve">        </w:t>
      </w:r>
      <w:r>
        <w:t>Location:</w:t>
      </w:r>
    </w:p>
    <w:p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rsidR="00C75EEC" w:rsidRDefault="00C75EEC" w:rsidP="00C75EEC">
      <w:pPr>
        <w:pStyle w:val="PL"/>
      </w:pPr>
      <w:r>
        <w:t xml:space="preserve">              </w:t>
      </w:r>
      <w:r>
        <w:rPr>
          <w:rFonts w:hint="eastAsia"/>
          <w:lang w:eastAsia="zh-CN"/>
        </w:rPr>
        <w:t xml:space="preserve">        </w:t>
      </w:r>
      <w:r>
        <w:t>required: true</w:t>
      </w:r>
    </w:p>
    <w:p w:rsidR="00C75EEC" w:rsidRDefault="00C75EEC" w:rsidP="00C75EEC">
      <w:pPr>
        <w:pStyle w:val="PL"/>
      </w:pPr>
      <w:r>
        <w:t xml:space="preserve">              </w:t>
      </w:r>
      <w:r>
        <w:rPr>
          <w:rFonts w:hint="eastAsia"/>
          <w:lang w:eastAsia="zh-CN"/>
        </w:rPr>
        <w:t xml:space="preserve">        </w:t>
      </w:r>
      <w:r>
        <w:t>schema:</w:t>
      </w:r>
    </w:p>
    <w:p w:rsidR="00DB25B3" w:rsidRPr="000B71E3" w:rsidRDefault="00C75EEC" w:rsidP="00C75EEC">
      <w:pPr>
        <w:pStyle w:val="PL"/>
      </w:pPr>
      <w:r>
        <w:t xml:space="preserve">                </w:t>
      </w:r>
      <w:r>
        <w:rPr>
          <w:rFonts w:hint="eastAsia"/>
          <w:lang w:eastAsia="zh-CN"/>
        </w:rPr>
        <w:t xml:space="preserve">        </w:t>
      </w:r>
      <w:r>
        <w:t>type: string</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p>
    <w:p w:rsidR="006E35B4" w:rsidRPr="000B71E3" w:rsidRDefault="006E35B4" w:rsidP="006E35B4">
      <w:pPr>
        <w:pStyle w:val="PL"/>
      </w:pPr>
      <w:r w:rsidRPr="000B71E3">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supi</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SUPI of the user</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'TS29571_CommonData.yaml#/components/schemas/Supi'</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lastRenderedPageBreak/>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6E35B4" w:rsidRDefault="006E35B4" w:rsidP="006E35B4">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r w:rsidR="00F14A8E">
        <w:t>Supi</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lastRenderedPageBreak/>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w:t>
      </w:r>
      <w:r w:rsidR="00F14A8E">
        <w:t>SorAck</w:t>
      </w:r>
      <w:r w:rsidRPr="000B71E3">
        <w:t>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B62BA9" w:rsidRPr="000B71E3" w:rsidRDefault="00B62BA9" w:rsidP="00B62BA9">
      <w:pPr>
        <w:pStyle w:val="PL"/>
      </w:pPr>
      <w:r w:rsidRPr="000B71E3">
        <w:t xml:space="preserve">  /{supi}/am-data/</w:t>
      </w:r>
      <w:r>
        <w:rPr>
          <w:rFonts w:hint="eastAsia"/>
          <w:lang w:eastAsia="zh-CN"/>
        </w:rPr>
        <w:t>upu</w:t>
      </w:r>
      <w:r w:rsidRPr="000B71E3">
        <w:t>-ack:</w:t>
      </w:r>
    </w:p>
    <w:p w:rsidR="00B62BA9" w:rsidRPr="000B71E3" w:rsidRDefault="00B62BA9" w:rsidP="00B62BA9">
      <w:pPr>
        <w:pStyle w:val="PL"/>
      </w:pPr>
      <w:r w:rsidRPr="000B71E3">
        <w:t xml:space="preserve">    put:</w:t>
      </w:r>
    </w:p>
    <w:p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rsidR="00B62BA9" w:rsidRPr="000B71E3" w:rsidRDefault="00B62BA9" w:rsidP="00B62BA9">
      <w:pPr>
        <w:pStyle w:val="PL"/>
        <w:rPr>
          <w:lang w:eastAsia="zh-CN"/>
        </w:rPr>
      </w:pPr>
      <w:r w:rsidRPr="00F42198">
        <w:t xml:space="preserve">      operationId: </w:t>
      </w:r>
      <w:r>
        <w:rPr>
          <w:rFonts w:hint="eastAsia"/>
          <w:lang w:eastAsia="zh-CN"/>
        </w:rPr>
        <w:t>UpuAck</w:t>
      </w:r>
    </w:p>
    <w:p w:rsidR="00B62BA9" w:rsidRPr="000B71E3" w:rsidRDefault="00B62BA9" w:rsidP="00B62BA9">
      <w:pPr>
        <w:pStyle w:val="PL"/>
      </w:pPr>
      <w:r w:rsidRPr="000B71E3">
        <w:t xml:space="preserve">      tags:</w:t>
      </w:r>
    </w:p>
    <w:p w:rsidR="00B62BA9" w:rsidRPr="000B71E3" w:rsidRDefault="00B62BA9" w:rsidP="00B62BA9">
      <w:pPr>
        <w:pStyle w:val="PL"/>
      </w:pPr>
      <w:r w:rsidRPr="000B71E3">
        <w:t xml:space="preserve">        - Providing acknowledgement of </w:t>
      </w:r>
      <w:r w:rsidRPr="008B0550">
        <w:t>UE Parameters Update</w:t>
      </w:r>
    </w:p>
    <w:p w:rsidR="00B62BA9" w:rsidRPr="000B71E3" w:rsidRDefault="00B62BA9" w:rsidP="00B62BA9">
      <w:pPr>
        <w:pStyle w:val="PL"/>
      </w:pPr>
      <w:r w:rsidRPr="000B71E3">
        <w:t xml:space="preserve">      parameters:</w:t>
      </w:r>
    </w:p>
    <w:p w:rsidR="00B62BA9" w:rsidRPr="000B71E3" w:rsidRDefault="00B62BA9" w:rsidP="00B62BA9">
      <w:pPr>
        <w:pStyle w:val="PL"/>
      </w:pPr>
      <w:r w:rsidRPr="000B71E3">
        <w:t xml:space="preserve">        - name: supi</w:t>
      </w:r>
    </w:p>
    <w:p w:rsidR="00B62BA9" w:rsidRPr="000B71E3" w:rsidRDefault="00B62BA9" w:rsidP="00B62BA9">
      <w:pPr>
        <w:pStyle w:val="PL"/>
      </w:pPr>
      <w:r w:rsidRPr="000B71E3">
        <w:t xml:space="preserve">          in: path</w:t>
      </w:r>
    </w:p>
    <w:p w:rsidR="00B62BA9" w:rsidRPr="000B71E3" w:rsidRDefault="00B62BA9" w:rsidP="00B62BA9">
      <w:pPr>
        <w:pStyle w:val="PL"/>
      </w:pPr>
      <w:r w:rsidRPr="000B71E3">
        <w:t xml:space="preserve">          description: Identifier of the UE</w:t>
      </w:r>
    </w:p>
    <w:p w:rsidR="00B62BA9" w:rsidRPr="000B71E3" w:rsidRDefault="00B62BA9" w:rsidP="00B62BA9">
      <w:pPr>
        <w:pStyle w:val="PL"/>
      </w:pPr>
      <w:r w:rsidRPr="000B71E3">
        <w:t xml:space="preserve">          required: true</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'TS29571_CommonData.yaml#/components/schemas/Supi'</w:t>
      </w:r>
    </w:p>
    <w:p w:rsidR="00B62BA9" w:rsidRPr="000B71E3" w:rsidRDefault="00B62BA9" w:rsidP="00B62BA9">
      <w:pPr>
        <w:pStyle w:val="PL"/>
      </w:pPr>
      <w:r w:rsidRPr="000B71E3">
        <w:t xml:space="preserve">      requestBody:</w:t>
      </w:r>
    </w:p>
    <w:p w:rsidR="00B62BA9" w:rsidRPr="000B71E3" w:rsidRDefault="00B62BA9" w:rsidP="00B62BA9">
      <w:pPr>
        <w:pStyle w:val="PL"/>
      </w:pPr>
      <w:r w:rsidRPr="000B71E3">
        <w:t xml:space="preserve">        content:</w:t>
      </w:r>
    </w:p>
    <w:p w:rsidR="00B62BA9" w:rsidRPr="000B71E3" w:rsidRDefault="00B62BA9" w:rsidP="00B62BA9">
      <w:pPr>
        <w:pStyle w:val="PL"/>
      </w:pPr>
      <w:r w:rsidRPr="000B71E3">
        <w:t xml:space="preserve">          application/json:</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'#/components/schemas/AcknowledgeInfo'</w:t>
      </w:r>
    </w:p>
    <w:p w:rsidR="00B62BA9" w:rsidRPr="000B71E3" w:rsidRDefault="00B62BA9" w:rsidP="00B62BA9">
      <w:pPr>
        <w:pStyle w:val="PL"/>
      </w:pPr>
      <w:r w:rsidRPr="000B71E3">
        <w:t xml:space="preserve">      responses:</w:t>
      </w:r>
    </w:p>
    <w:p w:rsidR="00B62BA9" w:rsidRPr="000B71E3" w:rsidRDefault="00B62BA9" w:rsidP="00B62BA9">
      <w:pPr>
        <w:pStyle w:val="PL"/>
      </w:pPr>
      <w:r w:rsidRPr="000B71E3">
        <w:t xml:space="preserve">        '204':</w:t>
      </w:r>
    </w:p>
    <w:p w:rsidR="00B62BA9" w:rsidRPr="000B71E3" w:rsidRDefault="00B62BA9" w:rsidP="00B62BA9">
      <w:pPr>
        <w:pStyle w:val="PL"/>
      </w:pPr>
      <w:r w:rsidRPr="000B71E3">
        <w:t xml:space="preserve">          description: Successful acknowledgement</w:t>
      </w:r>
    </w:p>
    <w:p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62BA9" w:rsidRDefault="00B62BA9" w:rsidP="00B62BA9">
      <w:pPr>
        <w:pStyle w:val="PL"/>
        <w:rPr>
          <w:lang w:val="en-US"/>
        </w:rPr>
      </w:pPr>
      <w:r w:rsidRPr="002E5CBA">
        <w:rPr>
          <w:lang w:val="en-US"/>
        </w:rPr>
        <w:t xml:space="preserve">        '</w:t>
      </w:r>
      <w:r>
        <w:rPr>
          <w:lang w:val="en-US"/>
        </w:rPr>
        <w:t>503</w:t>
      </w:r>
      <w:r w:rsidRPr="002E5CBA">
        <w:rPr>
          <w:lang w:val="en-US"/>
        </w:rPr>
        <w:t>':</w:t>
      </w:r>
    </w:p>
    <w:p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rsidR="00B62BA9" w:rsidRPr="00207B40" w:rsidRDefault="00B62BA9" w:rsidP="00B62BA9">
      <w:pPr>
        <w:pStyle w:val="PL"/>
      </w:pPr>
      <w:r w:rsidRPr="00207B40">
        <w:t xml:space="preserve">        default:</w:t>
      </w:r>
    </w:p>
    <w:p w:rsidR="00B62BA9" w:rsidRPr="00207B40" w:rsidRDefault="00B62BA9" w:rsidP="00B62BA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lastRenderedPageBreak/>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r w:rsidR="00F14A8E">
        <w:t>SharedDataSubs</w:t>
      </w:r>
    </w:p>
    <w:p w:rsidR="006E35B4" w:rsidRPr="000B71E3" w:rsidRDefault="006E35B4" w:rsidP="006E35B4">
      <w:pPr>
        <w:pStyle w:val="PL"/>
      </w:pPr>
      <w:r w:rsidRPr="000B71E3">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207B40" w:rsidRDefault="006E35B4" w:rsidP="006E35B4">
      <w:pPr>
        <w:pStyle w:val="PL"/>
      </w:pPr>
      <w:r w:rsidRPr="00207B40">
        <w:t xml:space="preserve">          description: Unexpected error</w:t>
      </w:r>
    </w:p>
    <w:p w:rsidR="00B02F80" w:rsidRDefault="00B02F80" w:rsidP="00B02F80">
      <w:pPr>
        <w:pStyle w:val="PL"/>
      </w:pPr>
    </w:p>
    <w:p w:rsidR="00B02F80" w:rsidRDefault="00B02F80" w:rsidP="00B02F80">
      <w:pPr>
        <w:pStyle w:val="PL"/>
      </w:pPr>
      <w:r>
        <w:t xml:space="preserve">  /group-data/group-identifiers:</w:t>
      </w:r>
    </w:p>
    <w:p w:rsidR="00B02F80" w:rsidRPr="000B71E3" w:rsidRDefault="00B02F80" w:rsidP="00B02F80">
      <w:pPr>
        <w:pStyle w:val="PL"/>
      </w:pPr>
      <w:r w:rsidRPr="000B71E3">
        <w:t xml:space="preserve">    get:</w:t>
      </w:r>
    </w:p>
    <w:p w:rsidR="00B02F80" w:rsidRPr="000B71E3" w:rsidRDefault="00B02F80" w:rsidP="00B02F80">
      <w:pPr>
        <w:pStyle w:val="PL"/>
      </w:pPr>
      <w:r w:rsidRPr="000B71E3">
        <w:t xml:space="preserve">      summary: </w:t>
      </w:r>
      <w:r>
        <w:t>Mapping of Group Identifiers</w:t>
      </w:r>
    </w:p>
    <w:p w:rsidR="00B02F80" w:rsidRPr="000B71E3" w:rsidRDefault="00B02F80" w:rsidP="00B02F80">
      <w:pPr>
        <w:pStyle w:val="PL"/>
      </w:pPr>
      <w:r w:rsidRPr="000B71E3">
        <w:t xml:space="preserve">      operationId: Get</w:t>
      </w:r>
      <w:r>
        <w:t>GroupIdentifiers</w:t>
      </w:r>
    </w:p>
    <w:p w:rsidR="00B02F80" w:rsidRPr="000B71E3" w:rsidRDefault="00B02F80" w:rsidP="00B02F80">
      <w:pPr>
        <w:pStyle w:val="PL"/>
      </w:pPr>
      <w:r w:rsidRPr="000B71E3">
        <w:t xml:space="preserve">      tags:</w:t>
      </w:r>
    </w:p>
    <w:p w:rsidR="00B02F80" w:rsidRPr="000B71E3" w:rsidRDefault="00B02F80" w:rsidP="00B02F80">
      <w:pPr>
        <w:pStyle w:val="PL"/>
      </w:pPr>
      <w:r w:rsidRPr="000B71E3">
        <w:t xml:space="preserve">        - </w:t>
      </w:r>
      <w:r>
        <w:t>Group Identifiers</w:t>
      </w:r>
    </w:p>
    <w:p w:rsidR="00B02F80" w:rsidRPr="000B71E3" w:rsidRDefault="00B02F80" w:rsidP="00B02F80">
      <w:pPr>
        <w:pStyle w:val="PL"/>
      </w:pPr>
      <w:r w:rsidRPr="000B71E3">
        <w:t xml:space="preserve">      parameters:</w:t>
      </w:r>
    </w:p>
    <w:p w:rsidR="00B02F80" w:rsidRPr="000B71E3" w:rsidRDefault="00B02F80" w:rsidP="00B02F80">
      <w:pPr>
        <w:pStyle w:val="PL"/>
      </w:pPr>
      <w:r w:rsidRPr="000B71E3">
        <w:t xml:space="preserve">        - name: </w:t>
      </w:r>
      <w:r>
        <w:t>ext-group-id</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w:t>
      </w:r>
      <w:r>
        <w:t>External Group Identifier</w:t>
      </w:r>
    </w:p>
    <w:p w:rsidR="00B02F80" w:rsidRPr="000B71E3" w:rsidRDefault="00B02F80" w:rsidP="00B02F80">
      <w:pPr>
        <w:pStyle w:val="PL"/>
      </w:pPr>
      <w:r w:rsidRPr="000B71E3">
        <w:t xml:space="preserve">          required: </w:t>
      </w:r>
      <w:r>
        <w:t>false</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'#/components/schemas/</w:t>
      </w:r>
      <w:r>
        <w:t>ExtGroupId</w:t>
      </w:r>
      <w:r w:rsidRPr="000B71E3">
        <w:t>'</w:t>
      </w:r>
    </w:p>
    <w:p w:rsidR="00B02F80" w:rsidRPr="000B71E3" w:rsidRDefault="00B02F80" w:rsidP="00B02F80">
      <w:pPr>
        <w:pStyle w:val="PL"/>
      </w:pPr>
      <w:r w:rsidRPr="000B71E3">
        <w:t xml:space="preserve">        - name: </w:t>
      </w:r>
      <w:r>
        <w:t>int-group-id</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w:t>
      </w:r>
      <w:r>
        <w:t>Internal Group Identifier</w:t>
      </w:r>
    </w:p>
    <w:p w:rsidR="00B02F80" w:rsidRPr="000B71E3" w:rsidRDefault="00B02F80" w:rsidP="00B02F80">
      <w:pPr>
        <w:pStyle w:val="PL"/>
      </w:pPr>
      <w:r w:rsidRPr="000B71E3">
        <w:t xml:space="preserve">          required: </w:t>
      </w:r>
      <w:r>
        <w:t>false</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rsidR="00B02F80" w:rsidRPr="000B71E3" w:rsidRDefault="00B02F80" w:rsidP="00B02F80">
      <w:pPr>
        <w:pStyle w:val="PL"/>
      </w:pPr>
      <w:r w:rsidRPr="000B71E3">
        <w:t xml:space="preserve">        - name: supported</w:t>
      </w:r>
      <w:r>
        <w:t>-f</w:t>
      </w:r>
      <w:r w:rsidRPr="000B71E3">
        <w:t>eatures</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Supported Features</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'TS29571_CommonData.yaml#/components/schemas/SupportedFeatures'</w:t>
      </w:r>
    </w:p>
    <w:p w:rsidR="00B02F80" w:rsidRDefault="00B02F80" w:rsidP="00B02F80">
      <w:pPr>
        <w:pStyle w:val="PL"/>
        <w:rPr>
          <w:lang w:val="en-US"/>
        </w:rPr>
      </w:pPr>
      <w:r>
        <w:rPr>
          <w:lang w:val="en-US"/>
        </w:rPr>
        <w:t xml:space="preserve">        - name: If-None-Match</w:t>
      </w:r>
    </w:p>
    <w:p w:rsidR="00B02F80" w:rsidRDefault="00B02F80" w:rsidP="00B02F80">
      <w:pPr>
        <w:pStyle w:val="PL"/>
        <w:rPr>
          <w:lang w:val="en-US"/>
        </w:rPr>
      </w:pPr>
      <w:r>
        <w:rPr>
          <w:lang w:val="en-US"/>
        </w:rPr>
        <w:t xml:space="preserve">          in: header</w:t>
      </w:r>
    </w:p>
    <w:p w:rsidR="00B02F80" w:rsidRDefault="00B02F80" w:rsidP="00B02F80">
      <w:pPr>
        <w:pStyle w:val="PL"/>
        <w:rPr>
          <w:lang w:val="en-US"/>
        </w:rPr>
      </w:pPr>
      <w:r>
        <w:rPr>
          <w:lang w:val="en-US"/>
        </w:rPr>
        <w:t xml:space="preserve">          description: Validator for conditional requests, as described in RFC 7232, 3.2 </w:t>
      </w:r>
    </w:p>
    <w:p w:rsidR="00B02F80" w:rsidRDefault="00B02F80" w:rsidP="00B02F80">
      <w:pPr>
        <w:pStyle w:val="PL"/>
        <w:rPr>
          <w:lang w:val="en-US"/>
        </w:rPr>
      </w:pPr>
      <w:r>
        <w:rPr>
          <w:lang w:val="en-US"/>
        </w:rPr>
        <w:t xml:space="preserve">          schema:</w:t>
      </w:r>
    </w:p>
    <w:p w:rsidR="00B02F80" w:rsidRDefault="00B02F80" w:rsidP="00B02F80">
      <w:pPr>
        <w:pStyle w:val="PL"/>
        <w:rPr>
          <w:lang w:val="en-US"/>
        </w:rPr>
      </w:pPr>
      <w:r>
        <w:rPr>
          <w:lang w:val="en-US"/>
        </w:rPr>
        <w:t xml:space="preserve">            type: string</w:t>
      </w:r>
    </w:p>
    <w:p w:rsidR="00B02F80" w:rsidRDefault="00B02F80" w:rsidP="00B02F80">
      <w:pPr>
        <w:pStyle w:val="PL"/>
        <w:rPr>
          <w:lang w:val="en-US"/>
        </w:rPr>
      </w:pPr>
      <w:r>
        <w:rPr>
          <w:lang w:val="en-US"/>
        </w:rPr>
        <w:t xml:space="preserve">        - name: If-Modified-Since</w:t>
      </w:r>
    </w:p>
    <w:p w:rsidR="00B02F80" w:rsidRDefault="00B02F80" w:rsidP="00B02F80">
      <w:pPr>
        <w:pStyle w:val="PL"/>
        <w:rPr>
          <w:lang w:val="en-US"/>
        </w:rPr>
      </w:pPr>
      <w:r>
        <w:rPr>
          <w:lang w:val="en-US"/>
        </w:rPr>
        <w:t xml:space="preserve">          in: header</w:t>
      </w:r>
    </w:p>
    <w:p w:rsidR="00B02F80" w:rsidRDefault="00B02F80" w:rsidP="00B02F80">
      <w:pPr>
        <w:pStyle w:val="PL"/>
        <w:rPr>
          <w:lang w:val="en-US"/>
        </w:rPr>
      </w:pPr>
      <w:r>
        <w:rPr>
          <w:lang w:val="en-US"/>
        </w:rPr>
        <w:t xml:space="preserve">          description: Validator for conditional requests, as described in RFC 7232, 3.3 </w:t>
      </w:r>
    </w:p>
    <w:p w:rsidR="00B02F80" w:rsidRDefault="00B02F80" w:rsidP="00B02F80">
      <w:pPr>
        <w:pStyle w:val="PL"/>
        <w:rPr>
          <w:lang w:val="en-US"/>
        </w:rPr>
      </w:pPr>
      <w:r>
        <w:rPr>
          <w:lang w:val="en-US"/>
        </w:rPr>
        <w:t xml:space="preserve">          schema:</w:t>
      </w:r>
    </w:p>
    <w:p w:rsidR="00B02F80" w:rsidRDefault="00B02F80" w:rsidP="00B02F80">
      <w:pPr>
        <w:pStyle w:val="PL"/>
        <w:rPr>
          <w:lang w:val="en-US"/>
        </w:rPr>
      </w:pPr>
      <w:r>
        <w:rPr>
          <w:lang w:val="en-US"/>
        </w:rPr>
        <w:t xml:space="preserve">            type: string</w:t>
      </w:r>
    </w:p>
    <w:p w:rsidR="00B02F80" w:rsidRPr="000B71E3" w:rsidRDefault="00B02F80" w:rsidP="00B02F80">
      <w:pPr>
        <w:pStyle w:val="PL"/>
      </w:pPr>
      <w:r w:rsidRPr="000B71E3">
        <w:t xml:space="preserve">      responses:</w:t>
      </w:r>
    </w:p>
    <w:p w:rsidR="00B02F80" w:rsidRPr="000B71E3" w:rsidRDefault="00B02F80" w:rsidP="00B02F80">
      <w:pPr>
        <w:pStyle w:val="PL"/>
      </w:pPr>
      <w:r w:rsidRPr="000B71E3">
        <w:t xml:space="preserve">        '200':</w:t>
      </w:r>
    </w:p>
    <w:p w:rsidR="00B02F80" w:rsidRPr="000B71E3" w:rsidRDefault="00B02F80" w:rsidP="00B02F80">
      <w:pPr>
        <w:pStyle w:val="PL"/>
      </w:pPr>
      <w:r w:rsidRPr="000B71E3">
        <w:t xml:space="preserve">          description: Expected response to a valid request</w:t>
      </w:r>
    </w:p>
    <w:p w:rsidR="00B02F80" w:rsidRPr="000B71E3" w:rsidRDefault="00B02F80" w:rsidP="00B02F80">
      <w:pPr>
        <w:pStyle w:val="PL"/>
      </w:pPr>
      <w:r w:rsidRPr="000B71E3">
        <w:t xml:space="preserve">          content:</w:t>
      </w:r>
    </w:p>
    <w:p w:rsidR="00B02F80" w:rsidRPr="000B71E3" w:rsidRDefault="00B02F80" w:rsidP="00B02F80">
      <w:pPr>
        <w:pStyle w:val="PL"/>
      </w:pPr>
      <w:r w:rsidRPr="000B71E3">
        <w:t xml:space="preserve">            application/json:</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'#/components/schemas/</w:t>
      </w:r>
      <w:r>
        <w:t>GroupIdentifiers</w:t>
      </w:r>
      <w:r w:rsidRPr="000B71E3">
        <w:t>'</w:t>
      </w:r>
    </w:p>
    <w:p w:rsidR="00B02F80" w:rsidRPr="004E4F32" w:rsidRDefault="00B02F80" w:rsidP="00B02F80">
      <w:pPr>
        <w:pStyle w:val="PL"/>
        <w:rPr>
          <w:lang w:val="en-US"/>
        </w:rPr>
      </w:pPr>
      <w:r>
        <w:rPr>
          <w:lang w:val="en-US"/>
        </w:rPr>
        <w:t xml:space="preserve">          </w:t>
      </w:r>
      <w:r w:rsidRPr="004E4F32">
        <w:rPr>
          <w:lang w:val="en-US"/>
        </w:rPr>
        <w:t>headers:</w:t>
      </w:r>
    </w:p>
    <w:p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rsidR="00B02F80" w:rsidRDefault="00B02F80" w:rsidP="00B02F80">
      <w:pPr>
        <w:pStyle w:val="PL"/>
        <w:rPr>
          <w:lang w:val="en-US"/>
        </w:rPr>
      </w:pPr>
      <w:r>
        <w:rPr>
          <w:lang w:val="en-US"/>
        </w:rPr>
        <w:t xml:space="preserve">              description: Cache-Control containing max-age, as described in RFC 7234, 5.2</w:t>
      </w:r>
    </w:p>
    <w:p w:rsidR="00B02F80" w:rsidRPr="004E4F32" w:rsidRDefault="00B02F80" w:rsidP="00B02F80">
      <w:pPr>
        <w:pStyle w:val="PL"/>
        <w:rPr>
          <w:lang w:val="en-US"/>
        </w:rPr>
      </w:pPr>
      <w:r w:rsidRPr="004E4F32">
        <w:rPr>
          <w:lang w:val="en-US"/>
        </w:rPr>
        <w:t xml:space="preserve">              schema:</w:t>
      </w:r>
    </w:p>
    <w:p w:rsidR="00B02F80" w:rsidRPr="004E4F32" w:rsidRDefault="00B02F80" w:rsidP="00B02F80">
      <w:pPr>
        <w:pStyle w:val="PL"/>
        <w:rPr>
          <w:lang w:val="en-US"/>
        </w:rPr>
      </w:pPr>
      <w:r w:rsidRPr="004E4F32">
        <w:rPr>
          <w:lang w:val="en-US"/>
        </w:rPr>
        <w:t xml:space="preserve">                type: string</w:t>
      </w:r>
    </w:p>
    <w:p w:rsidR="00B02F80" w:rsidRPr="004E4F32" w:rsidRDefault="00B02F80" w:rsidP="00B02F80">
      <w:pPr>
        <w:pStyle w:val="PL"/>
        <w:rPr>
          <w:lang w:val="en-US"/>
        </w:rPr>
      </w:pPr>
      <w:r w:rsidRPr="004E4F32">
        <w:rPr>
          <w:lang w:val="en-US"/>
        </w:rPr>
        <w:t xml:space="preserve">            ETag:</w:t>
      </w:r>
    </w:p>
    <w:p w:rsidR="00B02F80" w:rsidRDefault="00B02F80" w:rsidP="00B02F80">
      <w:pPr>
        <w:pStyle w:val="PL"/>
        <w:rPr>
          <w:lang w:val="en-US"/>
        </w:rPr>
      </w:pPr>
      <w:r>
        <w:rPr>
          <w:lang w:val="en-US"/>
        </w:rPr>
        <w:t xml:space="preserve">              description: Entity Tag, containing a strong validator, as described in RFC 7232, 2.3 </w:t>
      </w:r>
    </w:p>
    <w:p w:rsidR="00B02F80" w:rsidRPr="004E4F32" w:rsidRDefault="00B02F80" w:rsidP="00B02F80">
      <w:pPr>
        <w:pStyle w:val="PL"/>
        <w:rPr>
          <w:lang w:val="en-US"/>
        </w:rPr>
      </w:pPr>
      <w:r w:rsidRPr="004E4F32">
        <w:rPr>
          <w:lang w:val="en-US"/>
        </w:rPr>
        <w:t xml:space="preserve">              schema:</w:t>
      </w:r>
    </w:p>
    <w:p w:rsidR="00B02F80" w:rsidRDefault="00B02F80" w:rsidP="00B02F80">
      <w:pPr>
        <w:pStyle w:val="PL"/>
        <w:rPr>
          <w:lang w:val="en-US"/>
        </w:rPr>
      </w:pPr>
      <w:r w:rsidRPr="004E4F32">
        <w:rPr>
          <w:lang w:val="en-US"/>
        </w:rPr>
        <w:t xml:space="preserve">                type: string</w:t>
      </w:r>
    </w:p>
    <w:p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B02F80" w:rsidRPr="004E4F32" w:rsidRDefault="00B02F80" w:rsidP="00B02F80">
      <w:pPr>
        <w:pStyle w:val="PL"/>
        <w:rPr>
          <w:lang w:val="en-US"/>
        </w:rPr>
      </w:pPr>
      <w:r w:rsidRPr="004E4F32">
        <w:rPr>
          <w:lang w:val="en-US"/>
        </w:rPr>
        <w:t xml:space="preserve">              schema:</w:t>
      </w:r>
    </w:p>
    <w:p w:rsidR="00B02F80" w:rsidRDefault="00B02F80" w:rsidP="00B02F80">
      <w:pPr>
        <w:pStyle w:val="PL"/>
        <w:rPr>
          <w:lang w:val="en-US"/>
        </w:rPr>
      </w:pPr>
      <w:r w:rsidRPr="004E4F32">
        <w:rPr>
          <w:lang w:val="en-US"/>
        </w:rPr>
        <w:t xml:space="preserve">                type: string</w:t>
      </w:r>
    </w:p>
    <w:p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02F80" w:rsidRPr="000B71E3" w:rsidRDefault="00B02F80" w:rsidP="00B02F80">
      <w:pPr>
        <w:pStyle w:val="PL"/>
      </w:pPr>
      <w:r w:rsidRPr="000B71E3">
        <w:t xml:space="preserve">        '404':</w:t>
      </w:r>
    </w:p>
    <w:p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02F80" w:rsidRDefault="00B02F80" w:rsidP="00B02F80">
      <w:pPr>
        <w:pStyle w:val="PL"/>
        <w:rPr>
          <w:lang w:val="en-US"/>
        </w:rPr>
      </w:pPr>
      <w:r w:rsidRPr="002E5CBA">
        <w:rPr>
          <w:lang w:val="en-US"/>
        </w:rPr>
        <w:t xml:space="preserve">        '</w:t>
      </w:r>
      <w:r>
        <w:rPr>
          <w:lang w:val="en-US"/>
        </w:rPr>
        <w:t>503</w:t>
      </w:r>
      <w:r w:rsidRPr="002E5CBA">
        <w:rPr>
          <w:lang w:val="en-US"/>
        </w:rPr>
        <w:t>':</w:t>
      </w:r>
    </w:p>
    <w:p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rsidR="00B02F80" w:rsidRPr="000B71E3" w:rsidRDefault="00B02F80" w:rsidP="00B02F80">
      <w:pPr>
        <w:pStyle w:val="PL"/>
      </w:pPr>
      <w:r w:rsidRPr="000B71E3">
        <w:t xml:space="preserve">        default:</w:t>
      </w:r>
    </w:p>
    <w:p w:rsidR="00B02F80" w:rsidRDefault="00B02F80" w:rsidP="00B02F80">
      <w:pPr>
        <w:pStyle w:val="PL"/>
      </w:pPr>
      <w:r w:rsidRPr="000B71E3">
        <w:t xml:space="preserve">          description: Unexpected error</w:t>
      </w:r>
    </w:p>
    <w:p w:rsidR="006E35B4" w:rsidRPr="000B71E3" w:rsidRDefault="006E35B4" w:rsidP="006E35B4">
      <w:pPr>
        <w:pStyle w:val="PL"/>
      </w:pPr>
    </w:p>
    <w:p w:rsidR="00FF472F" w:rsidRPr="000B71E3" w:rsidRDefault="00207B40" w:rsidP="00FF472F">
      <w:pPr>
        <w:pStyle w:val="PL"/>
        <w:rPr>
          <w:lang w:val="en-US"/>
        </w:rPr>
      </w:pPr>
      <w:r w:rsidRPr="000B71E3">
        <w:t>components:</w:t>
      </w:r>
      <w:bookmarkStart w:id="575"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lastRenderedPageBreak/>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575"/>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lastRenderedPageBreak/>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rsidR="004F6355" w:rsidRPr="000B71E3" w:rsidRDefault="004F6355" w:rsidP="00B62BA9">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72778C" w:rsidRDefault="0072778C" w:rsidP="0072778C">
      <w:pPr>
        <w:pStyle w:val="PL"/>
      </w:pPr>
      <w:r>
        <w:t xml:space="preserve">        subscribedDnnList:</w:t>
      </w:r>
    </w:p>
    <w:p w:rsidR="0072778C" w:rsidRDefault="0072778C" w:rsidP="0072778C">
      <w:pPr>
        <w:pStyle w:val="PL"/>
      </w:pPr>
      <w:r>
        <w:t xml:space="preserve">          type: array</w:t>
      </w:r>
    </w:p>
    <w:p w:rsidR="0072778C" w:rsidRDefault="0072778C" w:rsidP="0072778C">
      <w:pPr>
        <w:pStyle w:val="PL"/>
      </w:pPr>
      <w:r>
        <w:t xml:space="preserve">          items:</w:t>
      </w:r>
    </w:p>
    <w:p w:rsidR="00C15279" w:rsidRPr="000B71E3" w:rsidRDefault="0072778C" w:rsidP="0072778C">
      <w:pPr>
        <w:pStyle w:val="PL"/>
      </w:pPr>
      <w:r>
        <w:t xml:space="preserve">       </w:t>
      </w:r>
      <w:r w:rsidRPr="000B71E3">
        <w:t xml:space="preserve">     $ref: 'TS29571_CommonData.yaml#/components/schemas/Dnn'</w:t>
      </w:r>
    </w:p>
    <w:p w:rsidR="00B17D8F" w:rsidRDefault="00B17D8F" w:rsidP="00B17D8F">
      <w:pPr>
        <w:pStyle w:val="PL"/>
      </w:pPr>
      <w:r>
        <w:t xml:space="preserve">        </w:t>
      </w:r>
      <w:r>
        <w:rPr>
          <w:rFonts w:hint="eastAsia"/>
          <w:lang w:eastAsia="zh-CN"/>
        </w:rPr>
        <w:t>serviceGapTime</w:t>
      </w:r>
      <w:r>
        <w:t>:</w:t>
      </w:r>
    </w:p>
    <w:p w:rsidR="00AE1E3F" w:rsidRDefault="00B17D8F" w:rsidP="00AE1E3F">
      <w:pPr>
        <w:pStyle w:val="PL"/>
      </w:pPr>
      <w:r>
        <w:t xml:space="preserve">       </w:t>
      </w:r>
      <w:r w:rsidRPr="000B71E3">
        <w:t xml:space="preserve">   </w:t>
      </w:r>
      <w:r w:rsidRPr="001F5232">
        <w:t>$re</w:t>
      </w:r>
      <w:r w:rsidRPr="000B71E3">
        <w:t>f: 'TS29571_CommonData.yaml#/components/schemas/</w:t>
      </w:r>
      <w:r w:rsidRPr="00875E9E">
        <w:rPr>
          <w:lang w:eastAsia="zh-CN"/>
        </w:rPr>
        <w:t>DurationSec</w:t>
      </w:r>
      <w:r w:rsidRPr="000B71E3">
        <w:t>'</w:t>
      </w:r>
    </w:p>
    <w:p w:rsidR="00AE1E3F" w:rsidRDefault="00AE1E3F" w:rsidP="00AE1E3F">
      <w:pPr>
        <w:pStyle w:val="PL"/>
      </w:pPr>
      <w:r>
        <w:t xml:space="preserve">        traceData:</w:t>
      </w:r>
    </w:p>
    <w:p w:rsidR="00B17D8F" w:rsidRPr="000B71E3" w:rsidRDefault="00AE1E3F" w:rsidP="00AE1E3F">
      <w:pPr>
        <w:pStyle w:val="PL"/>
      </w:pPr>
      <w:r>
        <w:t xml:space="preserve">          $ref: 'TS29571_CommonData.yaml#/components/schemas/TraceData'</w:t>
      </w: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lastRenderedPageBreak/>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841E1E" w:rsidRDefault="005209A4" w:rsidP="00841E1E">
      <w:pPr>
        <w:pStyle w:val="PL"/>
      </w:pPr>
      <w:r>
        <w:t xml:space="preserve">          minItems: 1</w:t>
      </w:r>
    </w:p>
    <w:p w:rsidR="00841E1E" w:rsidRDefault="00841E1E" w:rsidP="00841E1E">
      <w:pPr>
        <w:pStyle w:val="PL"/>
      </w:pPr>
      <w:r>
        <w:t xml:space="preserve">        emergencyInfo:</w:t>
      </w:r>
    </w:p>
    <w:p w:rsidR="00841E1E" w:rsidRPr="000B71E3" w:rsidRDefault="00841E1E" w:rsidP="00841E1E">
      <w:pPr>
        <w:pStyle w:val="PL"/>
      </w:pPr>
      <w:r>
        <w:t xml:space="preserve">          $ref: '#</w:t>
      </w:r>
      <w:r w:rsidR="00D7774A">
        <w:t>/</w:t>
      </w:r>
      <w:r>
        <w:t>components/schemas/EmergencyInfo'</w:t>
      </w:r>
    </w:p>
    <w:p w:rsidR="00841E1E" w:rsidRDefault="00841E1E" w:rsidP="00841E1E">
      <w:pPr>
        <w:pStyle w:val="PL"/>
      </w:pPr>
    </w:p>
    <w:p w:rsidR="00841E1E" w:rsidRDefault="00841E1E" w:rsidP="00841E1E">
      <w:pPr>
        <w:pStyle w:val="PL"/>
      </w:pPr>
      <w:r>
        <w:t xml:space="preserve">    EmergencyInfo:</w:t>
      </w:r>
    </w:p>
    <w:p w:rsidR="00841E1E" w:rsidRDefault="00841E1E" w:rsidP="00841E1E">
      <w:pPr>
        <w:pStyle w:val="PL"/>
      </w:pPr>
      <w:r>
        <w:t xml:space="preserve">      type: object</w:t>
      </w:r>
    </w:p>
    <w:p w:rsidR="00841E1E" w:rsidRDefault="00841E1E" w:rsidP="00841E1E">
      <w:pPr>
        <w:pStyle w:val="PL"/>
      </w:pPr>
      <w:r>
        <w:t xml:space="preserve">      oneOf:</w:t>
      </w:r>
    </w:p>
    <w:p w:rsidR="00841E1E" w:rsidRDefault="00841E1E" w:rsidP="00841E1E">
      <w:pPr>
        <w:pStyle w:val="PL"/>
      </w:pPr>
      <w:r w:rsidRPr="00833E01">
        <w:t xml:space="preserve"> </w:t>
      </w:r>
      <w:r>
        <w:t xml:space="preserve">       - required:</w:t>
      </w:r>
    </w:p>
    <w:p w:rsidR="00841E1E" w:rsidRDefault="00841E1E" w:rsidP="00841E1E">
      <w:pPr>
        <w:pStyle w:val="PL"/>
      </w:pPr>
      <w:r>
        <w:t xml:space="preserve">          - pgwFqdn</w:t>
      </w:r>
    </w:p>
    <w:p w:rsidR="00841E1E" w:rsidRDefault="00841E1E" w:rsidP="00841E1E">
      <w:pPr>
        <w:pStyle w:val="PL"/>
      </w:pPr>
      <w:r>
        <w:t xml:space="preserve">        - required:</w:t>
      </w:r>
    </w:p>
    <w:p w:rsidR="00841E1E" w:rsidRDefault="00841E1E" w:rsidP="00841E1E">
      <w:pPr>
        <w:pStyle w:val="PL"/>
      </w:pPr>
      <w:r>
        <w:t xml:space="preserve">          - pgwIpAddress</w:t>
      </w:r>
    </w:p>
    <w:p w:rsidR="00841E1E" w:rsidRDefault="00841E1E" w:rsidP="00841E1E">
      <w:pPr>
        <w:pStyle w:val="PL"/>
      </w:pPr>
      <w:r>
        <w:t xml:space="preserve">      properties:</w:t>
      </w:r>
    </w:p>
    <w:p w:rsidR="00841E1E" w:rsidRPr="000B71E3" w:rsidRDefault="00841E1E" w:rsidP="00841E1E">
      <w:pPr>
        <w:pStyle w:val="PL"/>
      </w:pPr>
      <w:r w:rsidRPr="000B71E3">
        <w:t xml:space="preserve">        pgwFqdn:</w:t>
      </w:r>
    </w:p>
    <w:p w:rsidR="00841E1E" w:rsidRPr="000B71E3" w:rsidRDefault="00841E1E" w:rsidP="00841E1E">
      <w:pPr>
        <w:pStyle w:val="PL"/>
      </w:pPr>
      <w:r w:rsidRPr="000B71E3">
        <w:t xml:space="preserve">          type: string</w:t>
      </w:r>
    </w:p>
    <w:p w:rsidR="00841E1E" w:rsidRDefault="00841E1E" w:rsidP="00841E1E">
      <w:pPr>
        <w:pStyle w:val="PL"/>
      </w:pPr>
      <w:r>
        <w:t xml:space="preserve">        pgwIpAddress:</w:t>
      </w:r>
    </w:p>
    <w:p w:rsidR="00841E1E" w:rsidRDefault="00841E1E" w:rsidP="00841E1E">
      <w:pPr>
        <w:pStyle w:val="PL"/>
      </w:pPr>
      <w:r>
        <w:t xml:space="preserve">      </w:t>
      </w:r>
      <w:r w:rsidRPr="000B71E3">
        <w:t xml:space="preserve">  </w:t>
      </w:r>
      <w:r>
        <w:t xml:space="preserve">  </w:t>
      </w:r>
      <w:r w:rsidRPr="000B71E3">
        <w:t>$ref: '#/components/schemas/IpAddress'</w:t>
      </w:r>
    </w:p>
    <w:p w:rsidR="00841E1E" w:rsidRPr="000B71E3" w:rsidRDefault="00841E1E" w:rsidP="00841E1E">
      <w:pPr>
        <w:pStyle w:val="PL"/>
      </w:pPr>
      <w:r w:rsidRPr="000B71E3">
        <w:t xml:space="preserve">        smfInstanceId:</w:t>
      </w:r>
    </w:p>
    <w:p w:rsidR="00841E1E" w:rsidRPr="000B71E3" w:rsidRDefault="00841E1E" w:rsidP="00841E1E">
      <w:pPr>
        <w:pStyle w:val="PL"/>
      </w:pPr>
      <w:r w:rsidRPr="000B71E3">
        <w:t xml:space="preserve">          $ref: 'TS29571_CommonData.yaml#/components/schemas/NfInstanceId'</w:t>
      </w:r>
    </w:p>
    <w:p w:rsidR="00207B40" w:rsidRPr="000B71E3" w:rsidRDefault="00207B40" w:rsidP="005209A4">
      <w:pPr>
        <w:pStyle w:val="PL"/>
      </w:pP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lastRenderedPageBreak/>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w:t>
      </w:r>
    </w:p>
    <w:p w:rsidR="000405F6" w:rsidRDefault="000405F6" w:rsidP="000405F6">
      <w:pPr>
        <w:pStyle w:val="PL"/>
      </w:pPr>
      <w:r>
        <w:t xml:space="preserve">          $ref: </w:t>
      </w:r>
      <w:r w:rsidRPr="00207B40">
        <w:t>'#/components/schemas/</w:t>
      </w:r>
      <w:r>
        <w:t>SharedDataId</w:t>
      </w:r>
      <w:r w:rsidRPr="00207B40">
        <w:t>'</w:t>
      </w:r>
    </w:p>
    <w:p w:rsidR="00C83783" w:rsidRDefault="00C83783" w:rsidP="00C83783">
      <w:pPr>
        <w:pStyle w:val="PL"/>
        <w:rPr>
          <w:lang w:val="en-US"/>
        </w:rPr>
      </w:pPr>
      <w:r>
        <w:rPr>
          <w:lang w:val="en-US"/>
        </w:rPr>
        <w:t xml:space="preserve">        odbPacketServices:</w:t>
      </w:r>
    </w:p>
    <w:p w:rsidR="00AE1E3F" w:rsidRDefault="00C83783" w:rsidP="00AE1E3F">
      <w:pPr>
        <w:pStyle w:val="PL"/>
      </w:pPr>
      <w:r>
        <w:rPr>
          <w:lang w:val="en-US"/>
        </w:rPr>
        <w:t xml:space="preserve">          $ref: '</w:t>
      </w:r>
      <w:r w:rsidRPr="000B71E3">
        <w:t>TS29571_CommonData.yaml</w:t>
      </w:r>
      <w:r>
        <w:rPr>
          <w:lang w:val="en-US"/>
        </w:rPr>
        <w:t>#/components/schemas/OdbPacketServices'</w:t>
      </w:r>
    </w:p>
    <w:p w:rsidR="00AE1E3F" w:rsidRDefault="00AE1E3F" w:rsidP="00AE1E3F">
      <w:pPr>
        <w:pStyle w:val="PL"/>
      </w:pPr>
      <w:r>
        <w:t xml:space="preserve">        traceData:</w:t>
      </w:r>
    </w:p>
    <w:p w:rsidR="00AE1E3F" w:rsidRDefault="00AE1E3F" w:rsidP="00AE1E3F">
      <w:pPr>
        <w:pStyle w:val="PL"/>
      </w:pPr>
      <w:r>
        <w:t xml:space="preserve">          $ref: 'TS29571_CommonData.yaml#/components/schemas/TraceData'</w:t>
      </w:r>
    </w:p>
    <w:p w:rsidR="00AE1E3F" w:rsidRDefault="00AE1E3F" w:rsidP="00AE1E3F">
      <w:pPr>
        <w:pStyle w:val="PL"/>
      </w:pPr>
      <w:r>
        <w:t xml:space="preserve">        sharedTraceDataId:</w:t>
      </w:r>
    </w:p>
    <w:p w:rsidR="00C83783" w:rsidRDefault="00AE1E3F" w:rsidP="00AE1E3F">
      <w:pPr>
        <w:pStyle w:val="PL"/>
        <w:rPr>
          <w:lang w:val="en-US"/>
        </w:rPr>
      </w:pPr>
      <w:r>
        <w:t xml:space="preserve">          $ref: '#/components/schemas/SharedDataId'</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94080" w:rsidRDefault="00AD0E10" w:rsidP="00594080">
      <w:pPr>
        <w:pStyle w:val="PL"/>
        <w:rPr>
          <w:lang w:eastAsia="zh-CN"/>
        </w:rPr>
      </w:pPr>
      <w:r w:rsidRPr="000B71E3">
        <w:t xml:space="preserve">          $ref: 'TS29571_CommonData.yaml#/components/schemas/UpSecurity'</w:t>
      </w:r>
    </w:p>
    <w:p w:rsidR="00594080" w:rsidRPr="000B71E3" w:rsidRDefault="00594080" w:rsidP="00594080">
      <w:pPr>
        <w:pStyle w:val="PL"/>
      </w:pPr>
      <w:r w:rsidRPr="000B71E3">
        <w:t xml:space="preserve">        </w:t>
      </w:r>
      <w:r w:rsidRPr="004117F5">
        <w:rPr>
          <w:rFonts w:hint="eastAsia"/>
          <w:lang w:eastAsia="zh-CN"/>
        </w:rPr>
        <w:t>pduS</w:t>
      </w:r>
      <w:r>
        <w:rPr>
          <w:lang w:eastAsia="zh-CN"/>
        </w:rPr>
        <w:t>ession</w:t>
      </w:r>
      <w:r w:rsidRPr="004117F5">
        <w:rPr>
          <w:rFonts w:hint="eastAsia"/>
          <w:lang w:eastAsia="zh-CN"/>
        </w:rPr>
        <w:t>Continuity</w:t>
      </w:r>
      <w:r>
        <w:rPr>
          <w:lang w:eastAsia="zh-CN"/>
        </w:rPr>
        <w:t>Ind</w:t>
      </w:r>
      <w:r w:rsidRPr="000B71E3">
        <w:t>:</w:t>
      </w:r>
    </w:p>
    <w:p w:rsidR="00515CE7" w:rsidRPr="000B71E3" w:rsidRDefault="00594080" w:rsidP="00AD0E10">
      <w:pPr>
        <w:pStyle w:val="PL"/>
      </w:pPr>
      <w:r w:rsidRPr="000B71E3">
        <w:t xml:space="preserve">          $ref: </w:t>
      </w:r>
      <w:r>
        <w:t>'</w:t>
      </w:r>
      <w:r w:rsidRPr="000B71E3">
        <w:t>#/components/schemas/</w:t>
      </w:r>
      <w:r w:rsidRPr="004117F5">
        <w:rPr>
          <w:rFonts w:hint="eastAsia"/>
          <w:lang w:eastAsia="zh-CN"/>
        </w:rPr>
        <w:t>PduS</w:t>
      </w:r>
      <w:r>
        <w:rPr>
          <w:lang w:eastAsia="zh-CN"/>
        </w:rPr>
        <w:t>ession</w:t>
      </w:r>
      <w:r w:rsidRPr="004117F5">
        <w:rPr>
          <w:rFonts w:hint="eastAsia"/>
          <w:lang w:eastAsia="zh-CN"/>
        </w:rPr>
        <w:t>Conti</w:t>
      </w:r>
      <w:r w:rsidRPr="008531C4">
        <w:rPr>
          <w:rFonts w:hint="eastAsia"/>
          <w:lang w:eastAsia="zh-CN"/>
        </w:rPr>
        <w:t>nuity</w:t>
      </w:r>
      <w:r w:rsidRPr="008531C4">
        <w:rPr>
          <w:lang w:eastAsia="zh-CN"/>
        </w:rPr>
        <w:t>Ind</w:t>
      </w:r>
      <w:r>
        <w:rPr>
          <w:lang w:eastAsia="zh-CN"/>
        </w:rPr>
        <w:t>'</w:t>
      </w:r>
    </w:p>
    <w:p w:rsidR="00A224CC" w:rsidRPr="000B71E3" w:rsidRDefault="00A224CC" w:rsidP="00A224CC">
      <w:pPr>
        <w:pStyle w:val="PL"/>
      </w:pPr>
      <w:r w:rsidRPr="000B71E3">
        <w:t xml:space="preserve">        </w:t>
      </w:r>
      <w:r>
        <w:t>invokeNefSelection</w:t>
      </w:r>
      <w:r w:rsidRPr="000B71E3">
        <w:t>:</w:t>
      </w:r>
    </w:p>
    <w:p w:rsidR="00A224CC" w:rsidRDefault="00A224CC" w:rsidP="00A224CC">
      <w:pPr>
        <w:pStyle w:val="PL"/>
        <w:rPr>
          <w:lang w:eastAsia="zh-CN"/>
        </w:rPr>
      </w:pPr>
      <w:r w:rsidRPr="000B71E3">
        <w:t xml:space="preserve">          </w:t>
      </w:r>
      <w:r>
        <w:rPr>
          <w:rFonts w:hint="eastAsia"/>
          <w:lang w:eastAsia="zh-CN"/>
        </w:rPr>
        <w:t>type: boolean</w:t>
      </w:r>
    </w:p>
    <w:p w:rsidR="00A224CC" w:rsidRPr="000B71E3" w:rsidRDefault="00A224CC" w:rsidP="00A224CC">
      <w:pPr>
        <w:pStyle w:val="PL"/>
      </w:pPr>
      <w:r w:rsidRPr="000B71E3">
        <w:t xml:space="preserve">        </w:t>
      </w:r>
      <w:r w:rsidRPr="007E0751">
        <w:rPr>
          <w:lang w:eastAsia="zh-CN"/>
        </w:rPr>
        <w:t>niddNefId</w:t>
      </w:r>
      <w:r w:rsidRPr="000B71E3">
        <w:t>:</w:t>
      </w:r>
    </w:p>
    <w:p w:rsidR="00A224CC" w:rsidRPr="000B71E3" w:rsidRDefault="00A224CC" w:rsidP="00A224CC">
      <w:pPr>
        <w:pStyle w:val="PL"/>
      </w:pPr>
      <w:r w:rsidRPr="000B71E3">
        <w:t xml:space="preserve">          $ref: 'TS29571_CommonData.yaml#/components/schemas/NfInstanceId'</w:t>
      </w:r>
    </w:p>
    <w:p w:rsidR="00A224CC" w:rsidRPr="000B71E3" w:rsidRDefault="00A224CC" w:rsidP="00A224CC">
      <w:pPr>
        <w:pStyle w:val="PL"/>
      </w:pPr>
      <w:r w:rsidRPr="000B71E3">
        <w:t xml:space="preserve">        </w:t>
      </w:r>
      <w:r>
        <w:rPr>
          <w:rFonts w:hint="eastAsia"/>
          <w:lang w:eastAsia="zh-CN"/>
        </w:rPr>
        <w:t>niddInfo</w:t>
      </w:r>
      <w:r w:rsidRPr="000B71E3">
        <w:t>:</w:t>
      </w:r>
    </w:p>
    <w:p w:rsidR="00A224CC" w:rsidRPr="000B71E3" w:rsidRDefault="00A224CC" w:rsidP="00A224CC">
      <w:pPr>
        <w:pStyle w:val="PL"/>
      </w:pPr>
      <w:r>
        <w:t xml:space="preserve">          $ref: '</w:t>
      </w:r>
      <w:r w:rsidRPr="000B71E3">
        <w:t>#/components/schemas/</w:t>
      </w:r>
      <w:r>
        <w:rPr>
          <w:rFonts w:hint="eastAsia"/>
          <w:lang w:eastAsia="zh-CN"/>
        </w:rPr>
        <w:t>NiddInformation</w:t>
      </w:r>
      <w:r w:rsidRPr="000B71E3">
        <w:t>'</w:t>
      </w:r>
    </w:p>
    <w:p w:rsidR="00A224CC" w:rsidRPr="00170BA4" w:rsidRDefault="00A224CC" w:rsidP="00A224CC">
      <w:pPr>
        <w:pStyle w:val="PL"/>
        <w:rPr>
          <w:lang w:eastAsia="zh-CN"/>
        </w:rPr>
      </w:pPr>
    </w:p>
    <w:p w:rsidR="00A224CC" w:rsidRPr="000B71E3" w:rsidRDefault="00A224CC" w:rsidP="00A224CC">
      <w:pPr>
        <w:pStyle w:val="PL"/>
      </w:pPr>
      <w:r w:rsidRPr="000B71E3">
        <w:t xml:space="preserve">    </w:t>
      </w:r>
      <w:r>
        <w:rPr>
          <w:rFonts w:hint="eastAsia"/>
          <w:lang w:eastAsia="zh-CN"/>
        </w:rPr>
        <w:t>NiddInformation</w:t>
      </w:r>
      <w:r w:rsidRPr="000B71E3">
        <w:t>:</w:t>
      </w:r>
    </w:p>
    <w:p w:rsidR="00A224CC" w:rsidRDefault="00A224CC" w:rsidP="00A224CC">
      <w:pPr>
        <w:pStyle w:val="PL"/>
      </w:pPr>
      <w:r w:rsidRPr="000B71E3">
        <w:t xml:space="preserve">      type: object</w:t>
      </w:r>
    </w:p>
    <w:p w:rsidR="00A224CC" w:rsidRDefault="00A224CC" w:rsidP="00A224CC">
      <w:pPr>
        <w:pStyle w:val="PL"/>
      </w:pPr>
      <w:r>
        <w:t xml:space="preserve">      </w:t>
      </w:r>
      <w:r w:rsidRPr="000B71E3">
        <w:t>required</w:t>
      </w:r>
      <w:r>
        <w:t>:</w:t>
      </w:r>
    </w:p>
    <w:p w:rsidR="00A224CC" w:rsidRPr="000B71E3" w:rsidRDefault="00A224CC" w:rsidP="00A224CC">
      <w:pPr>
        <w:pStyle w:val="PL"/>
      </w:pPr>
      <w:r>
        <w:t xml:space="preserve">        </w:t>
      </w:r>
      <w:r w:rsidRPr="000B71E3">
        <w:t>- afInstanceId</w:t>
      </w:r>
    </w:p>
    <w:p w:rsidR="00A224CC" w:rsidRPr="000B71E3" w:rsidRDefault="00A224CC" w:rsidP="00A224CC">
      <w:pPr>
        <w:pStyle w:val="PL"/>
      </w:pPr>
      <w:r w:rsidRPr="000B71E3">
        <w:t xml:space="preserve">      properties:</w:t>
      </w:r>
    </w:p>
    <w:p w:rsidR="00A224CC" w:rsidRPr="000B71E3" w:rsidRDefault="00A224CC" w:rsidP="00A224CC">
      <w:pPr>
        <w:pStyle w:val="PL"/>
      </w:pPr>
      <w:r w:rsidRPr="000B71E3">
        <w:t xml:space="preserve">        afInstanceId:</w:t>
      </w:r>
    </w:p>
    <w:p w:rsidR="00A224CC" w:rsidRDefault="00A224CC" w:rsidP="00A224CC">
      <w:pPr>
        <w:pStyle w:val="PL"/>
      </w:pPr>
      <w:r w:rsidRPr="000B71E3">
        <w:lastRenderedPageBreak/>
        <w:t xml:space="preserve">          $ref: 'TS29571_CommonData.yaml#/components/schemas/NfInstanceId'</w:t>
      </w:r>
    </w:p>
    <w:p w:rsidR="00A224CC" w:rsidRPr="000B71E3" w:rsidRDefault="00A224CC" w:rsidP="00A224CC">
      <w:pPr>
        <w:pStyle w:val="PL"/>
      </w:pPr>
      <w:r w:rsidRPr="000B71E3">
        <w:t xml:space="preserve">        </w:t>
      </w:r>
      <w:r>
        <w:rPr>
          <w:rFonts w:hint="eastAsia"/>
          <w:lang w:eastAsia="zh-CN"/>
        </w:rPr>
        <w:t>g</w:t>
      </w:r>
      <w:r w:rsidRPr="000B71E3">
        <w:t>psi:</w:t>
      </w:r>
    </w:p>
    <w:p w:rsidR="00A224CC" w:rsidRPr="00261FF0" w:rsidRDefault="00A224CC" w:rsidP="00A224CC">
      <w:pPr>
        <w:pStyle w:val="PL"/>
      </w:pPr>
      <w:r w:rsidRPr="000B71E3">
        <w:t xml:space="preserve">          $ref: 'TS29571_CommonData.yaml#/components/schemas/Gpsi'</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w:t>
      </w:r>
    </w:p>
    <w:p w:rsidR="00303181" w:rsidRDefault="00303181" w:rsidP="00303181">
      <w:pPr>
        <w:pStyle w:val="PL"/>
      </w:pPr>
      <w:r>
        <w:t xml:space="preserve">        - required:</w:t>
      </w:r>
    </w:p>
    <w:p w:rsidR="00303181" w:rsidRDefault="00303181" w:rsidP="00303181">
      <w:pPr>
        <w:pStyle w:val="PL"/>
      </w:pPr>
      <w:r>
        <w:t xml:space="preserve">          - ipv6Addr</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AE1E3F" w:rsidRDefault="00A46266" w:rsidP="00AE1E3F">
      <w:pPr>
        <w:pStyle w:val="PL"/>
      </w:pPr>
      <w:r>
        <w:t xml:space="preserve">          minItems: 1</w:t>
      </w:r>
    </w:p>
    <w:p w:rsidR="00AE1E3F" w:rsidRDefault="00AE1E3F" w:rsidP="00AE1E3F">
      <w:pPr>
        <w:pStyle w:val="PL"/>
      </w:pPr>
      <w:r>
        <w:lastRenderedPageBreak/>
        <w:t xml:space="preserve">        traceData:</w:t>
      </w:r>
    </w:p>
    <w:p w:rsidR="00207B40" w:rsidRPr="000B71E3" w:rsidRDefault="00AE1E3F" w:rsidP="00AE1E3F">
      <w:pPr>
        <w:pStyle w:val="PL"/>
      </w:pPr>
      <w:r>
        <w:t xml:space="preserve">          $ref: 'TS29571_CommonData.yaml#/components/schemas/TraceData'</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w:t>
      </w:r>
      <w:r w:rsidR="005D10AC">
        <w:t>Reference</w:t>
      </w:r>
    </w:p>
    <w:p w:rsidR="00207B40" w:rsidRPr="000B71E3" w:rsidRDefault="00207B40" w:rsidP="00207B40">
      <w:pPr>
        <w:pStyle w:val="PL"/>
      </w:pPr>
      <w:r w:rsidRPr="000B71E3">
        <w:t xml:space="preserve">        - monitoredResourceUri</w:t>
      </w:r>
      <w:r w:rsidR="005D10AC">
        <w:t>s</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762771" w:rsidRDefault="00762771" w:rsidP="00762771">
      <w:pPr>
        <w:pStyle w:val="PL"/>
      </w:pPr>
      <w:r>
        <w:t xml:space="preserve">        subscriptionId:</w:t>
      </w:r>
    </w:p>
    <w:p w:rsidR="003316A2" w:rsidRDefault="00762771" w:rsidP="003316A2">
      <w:pPr>
        <w:pStyle w:val="PL"/>
      </w:pPr>
      <w:r>
        <w:t xml:space="preserve">          type: string</w:t>
      </w:r>
    </w:p>
    <w:p w:rsidR="003316A2" w:rsidRDefault="003316A2" w:rsidP="003316A2">
      <w:pPr>
        <w:pStyle w:val="PL"/>
      </w:pPr>
      <w:r>
        <w:t xml:space="preserve">        plmnId:</w:t>
      </w:r>
    </w:p>
    <w:p w:rsidR="00207B40" w:rsidRPr="000B71E3" w:rsidRDefault="003316A2" w:rsidP="003316A2">
      <w:pPr>
        <w:pStyle w:val="PL"/>
      </w:pPr>
      <w:r>
        <w:t xml:space="preserve">          </w:t>
      </w:r>
      <w:r w:rsidRPr="000B71E3">
        <w:t>$ref: 'TS29571_CommonData.yaml#/components/schemas/</w:t>
      </w:r>
      <w:r>
        <w:t>PlmnId</w:t>
      </w:r>
      <w:r w:rsidRPr="000B71E3">
        <w:t>'</w:t>
      </w:r>
    </w:p>
    <w:p w:rsidR="00207B40" w:rsidRPr="000B71E3" w:rsidRDefault="00207B40" w:rsidP="00207B40">
      <w:pPr>
        <w:pStyle w:val="PL"/>
      </w:pPr>
    </w:p>
    <w:p w:rsidR="00092961" w:rsidRPr="000B71E3" w:rsidRDefault="00092961" w:rsidP="00092961">
      <w:pPr>
        <w:pStyle w:val="PL"/>
      </w:pPr>
      <w:r w:rsidRPr="000B71E3">
        <w:t xml:space="preserve">    SdmSubs</w:t>
      </w:r>
      <w:r>
        <w:t>Modification</w:t>
      </w:r>
      <w:r w:rsidRPr="000B71E3">
        <w:t>:</w:t>
      </w:r>
    </w:p>
    <w:p w:rsidR="00092961" w:rsidRPr="000B71E3" w:rsidRDefault="00092961" w:rsidP="00092961">
      <w:pPr>
        <w:pStyle w:val="PL"/>
      </w:pPr>
      <w:r w:rsidRPr="000B71E3">
        <w:t xml:space="preserve">      type: object</w:t>
      </w:r>
    </w:p>
    <w:p w:rsidR="00092961" w:rsidRPr="000B71E3" w:rsidRDefault="00092961" w:rsidP="00092961">
      <w:pPr>
        <w:pStyle w:val="PL"/>
      </w:pPr>
      <w:r w:rsidRPr="000B71E3">
        <w:t xml:space="preserve">      properties:</w:t>
      </w:r>
    </w:p>
    <w:p w:rsidR="00092961" w:rsidRPr="000B71E3" w:rsidRDefault="00092961" w:rsidP="00092961">
      <w:pPr>
        <w:pStyle w:val="PL"/>
      </w:pPr>
      <w:r w:rsidRPr="000B71E3">
        <w:t xml:space="preserve">        expires:</w:t>
      </w:r>
    </w:p>
    <w:p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rsidR="004E77D5" w:rsidRPr="000B71E3" w:rsidRDefault="004E77D5" w:rsidP="004E77D5">
      <w:pPr>
        <w:pStyle w:val="PL"/>
      </w:pPr>
      <w:r w:rsidRPr="000B71E3">
        <w:t xml:space="preserve">        </w:t>
      </w:r>
      <w:r>
        <w:rPr>
          <w:rFonts w:hint="eastAsia"/>
          <w:lang w:eastAsia="zh-CN"/>
        </w:rPr>
        <w:t>m</w:t>
      </w:r>
      <w:r w:rsidRPr="000B71E3">
        <w:t>onitoredResourceUris:</w:t>
      </w:r>
    </w:p>
    <w:p w:rsidR="004E77D5" w:rsidRPr="000B71E3" w:rsidRDefault="004E77D5" w:rsidP="004E77D5">
      <w:pPr>
        <w:pStyle w:val="PL"/>
      </w:pPr>
      <w:r w:rsidRPr="000B71E3">
        <w:t xml:space="preserve">          type: array</w:t>
      </w:r>
    </w:p>
    <w:p w:rsidR="004E77D5" w:rsidRPr="000B71E3" w:rsidRDefault="004E77D5" w:rsidP="004E77D5">
      <w:pPr>
        <w:pStyle w:val="PL"/>
      </w:pPr>
      <w:r w:rsidRPr="000B71E3">
        <w:t xml:space="preserve">          items: </w:t>
      </w:r>
    </w:p>
    <w:p w:rsidR="004E77D5" w:rsidRPr="000B71E3" w:rsidRDefault="004E77D5" w:rsidP="004E77D5">
      <w:pPr>
        <w:pStyle w:val="PL"/>
      </w:pPr>
      <w:r w:rsidRPr="000B71E3">
        <w:t xml:space="preserve">            $ref: 'TS29571_CommonData.yaml#/components/schemas/Uri'</w:t>
      </w:r>
    </w:p>
    <w:p w:rsidR="004E77D5" w:rsidRPr="000B71E3" w:rsidRDefault="004E77D5" w:rsidP="004E77D5">
      <w:pPr>
        <w:pStyle w:val="PL"/>
      </w:pPr>
      <w:r w:rsidRPr="000B71E3">
        <w:t xml:space="preserve">          minItems: 1</w:t>
      </w:r>
    </w:p>
    <w:p w:rsidR="00092961" w:rsidRPr="000B71E3" w:rsidRDefault="00092961" w:rsidP="00092961">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535FE9" w:rsidRDefault="0088480D" w:rsidP="00535FE9">
      <w:pPr>
        <w:pStyle w:val="PL"/>
      </w:pPr>
      <w:r w:rsidRPr="000B71E3">
        <w:t xml:space="preserve">      type: object</w:t>
      </w:r>
    </w:p>
    <w:p w:rsidR="00535FE9" w:rsidRDefault="00535FE9" w:rsidP="00535FE9">
      <w:pPr>
        <w:pStyle w:val="PL"/>
      </w:pPr>
      <w:r>
        <w:t xml:space="preserve">      required:</w:t>
      </w:r>
    </w:p>
    <w:p w:rsidR="0088480D" w:rsidRPr="000B71E3" w:rsidRDefault="00535FE9" w:rsidP="00535FE9">
      <w:pPr>
        <w:pStyle w:val="PL"/>
      </w:pPr>
      <w:r w:rsidRPr="00127A46">
        <w:t xml:space="preserve"> </w:t>
      </w:r>
      <w:r>
        <w:t xml:space="preserve">       - provisioningTime</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B62BA9" w:rsidRPr="000B71E3" w:rsidRDefault="00B62BA9" w:rsidP="00B62BA9">
      <w:pPr>
        <w:pStyle w:val="PL"/>
      </w:pPr>
      <w:r w:rsidRPr="000B71E3">
        <w:t xml:space="preserve">        </w:t>
      </w:r>
      <w:r>
        <w:rPr>
          <w:rFonts w:hint="eastAsia"/>
          <w:lang w:eastAsia="zh-CN"/>
        </w:rPr>
        <w:t>upu</w:t>
      </w:r>
      <w:r w:rsidRPr="000B71E3">
        <w:t>MacIue:</w:t>
      </w:r>
    </w:p>
    <w:p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lastRenderedPageBreak/>
        <w:t xml:space="preserve">        </w:t>
      </w:r>
      <w:r w:rsidR="008E585A">
        <w:rPr>
          <w:lang w:val="en-US"/>
        </w:rPr>
        <w:t xml:space="preserve"> </w:t>
      </w:r>
      <w:r w:rsidRPr="000B71E3">
        <w:rPr>
          <w:lang w:val="en-US"/>
        </w:rPr>
        <w:t xml:space="preserve"> $ref: '#/components/schemas/</w:t>
      </w:r>
      <w:r>
        <w:t>SecuredPacket</w:t>
      </w:r>
      <w:r w:rsidRPr="000B71E3">
        <w:rPr>
          <w:lang w:val="en-US"/>
        </w:rPr>
        <w:t>'</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rsidR="0088480D" w:rsidRPr="000B71E3" w:rsidRDefault="0088480D" w:rsidP="0088480D">
      <w:pPr>
        <w:pStyle w:val="PL"/>
      </w:pPr>
      <w:r w:rsidRPr="000B71E3">
        <w:t xml:space="preserve">      required:</w:t>
      </w:r>
    </w:p>
    <w:p w:rsidR="00535FE9" w:rsidRDefault="0088480D" w:rsidP="00535FE9">
      <w:pPr>
        <w:pStyle w:val="PL"/>
      </w:pPr>
      <w:r w:rsidRPr="000B71E3">
        <w:t xml:space="preserve">        - ackInd</w:t>
      </w:r>
    </w:p>
    <w:p w:rsidR="0088480D" w:rsidRPr="000B71E3" w:rsidRDefault="00535FE9" w:rsidP="00535FE9">
      <w:pPr>
        <w:pStyle w:val="PL"/>
      </w:pPr>
      <w:r>
        <w:t xml:space="preserve">        - provisioningTime</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E71D7E" w:rsidRPr="000B71E3" w:rsidRDefault="00E71D7E" w:rsidP="00E71D7E">
      <w:pPr>
        <w:pStyle w:val="PL"/>
      </w:pPr>
      <w:r>
        <w:t xml:space="preserve">      minItems: 1</w:t>
      </w:r>
    </w:p>
    <w:p w:rsidR="00E71D7E" w:rsidRPr="000B71E3" w:rsidRDefault="00E71D7E" w:rsidP="00E71D7E">
      <w:pPr>
        <w:pStyle w:val="PL"/>
      </w:pPr>
      <w:r w:rsidRPr="000B71E3">
        <w:t xml:space="preserve">      uniqueItems: true</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w:t>
      </w:r>
      <w:r w:rsidRPr="000B71E3">
        <w:t>Info:</w:t>
      </w:r>
    </w:p>
    <w:p w:rsidR="00B62BA9" w:rsidRPr="000B71E3" w:rsidRDefault="00B62BA9" w:rsidP="00B62BA9">
      <w:pPr>
        <w:pStyle w:val="PL"/>
      </w:pPr>
      <w:r w:rsidRPr="000B71E3">
        <w:t xml:space="preserve">      type: object</w:t>
      </w:r>
    </w:p>
    <w:p w:rsidR="00B62BA9" w:rsidRPr="003317E8" w:rsidRDefault="00B62BA9" w:rsidP="00B62BA9">
      <w:pPr>
        <w:pStyle w:val="PL"/>
      </w:pPr>
      <w:r w:rsidRPr="000B71E3">
        <w:t xml:space="preserve">      </w:t>
      </w:r>
      <w:r w:rsidRPr="003317E8">
        <w:t>properties:</w:t>
      </w:r>
    </w:p>
    <w:p w:rsidR="00B62BA9" w:rsidRPr="000B71E3" w:rsidRDefault="00B62BA9" w:rsidP="00B62BA9">
      <w:pPr>
        <w:pStyle w:val="PL"/>
      </w:pPr>
      <w:r w:rsidRPr="003317E8">
        <w:t xml:space="preserve">        </w:t>
      </w:r>
      <w:r w:rsidRPr="003317E8">
        <w:rPr>
          <w:rFonts w:hint="eastAsia"/>
          <w:lang w:val="es-ES" w:eastAsia="zh-CN"/>
        </w:rPr>
        <w:t>upuData</w:t>
      </w:r>
      <w:r w:rsidRPr="003317E8">
        <w:t>List:</w:t>
      </w:r>
      <w:r w:rsidRPr="007E16BE">
        <w:t xml:space="preserve"> </w:t>
      </w:r>
    </w:p>
    <w:p w:rsidR="00B62BA9" w:rsidRPr="000B71E3" w:rsidRDefault="00B62BA9" w:rsidP="00B62BA9">
      <w:pPr>
        <w:pStyle w:val="PL"/>
      </w:pPr>
      <w:r w:rsidRPr="000B71E3">
        <w:t xml:space="preserve">      </w:t>
      </w:r>
      <w:r>
        <w:rPr>
          <w:rFonts w:hint="eastAsia"/>
          <w:lang w:eastAsia="zh-CN"/>
        </w:rPr>
        <w:t xml:space="preserve">    </w:t>
      </w:r>
      <w:r w:rsidRPr="000B71E3">
        <w:t>type: array</w:t>
      </w:r>
    </w:p>
    <w:p w:rsidR="00B62BA9" w:rsidRPr="000B71E3" w:rsidRDefault="00B62BA9" w:rsidP="00B62BA9">
      <w:pPr>
        <w:pStyle w:val="PL"/>
      </w:pPr>
      <w:r w:rsidRPr="000B71E3">
        <w:t xml:space="preserve">      </w:t>
      </w:r>
      <w:r>
        <w:rPr>
          <w:rFonts w:hint="eastAsia"/>
          <w:lang w:eastAsia="zh-CN"/>
        </w:rPr>
        <w:t xml:space="preserve">    </w:t>
      </w:r>
      <w:r w:rsidRPr="000B71E3">
        <w:t xml:space="preserve">items: </w:t>
      </w:r>
    </w:p>
    <w:p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rsidR="00B62BA9" w:rsidRPr="00F267AF" w:rsidRDefault="00B62BA9" w:rsidP="00B62BA9">
      <w:pPr>
        <w:pStyle w:val="PL"/>
        <w:rPr>
          <w:lang w:val="en-US"/>
        </w:rPr>
      </w:pPr>
      <w:r w:rsidRPr="00F267AF">
        <w:rPr>
          <w:lang w:val="en-US"/>
        </w:rPr>
        <w:t xml:space="preserve">          minItems: 1</w:t>
      </w:r>
    </w:p>
    <w:p w:rsidR="00B62BA9" w:rsidRPr="000B71E3" w:rsidRDefault="00B62BA9" w:rsidP="00B62BA9">
      <w:pPr>
        <w:pStyle w:val="PL"/>
      </w:pPr>
      <w:r w:rsidRPr="000B71E3">
        <w:t xml:space="preserve">        </w:t>
      </w:r>
      <w:r>
        <w:rPr>
          <w:rFonts w:hint="eastAsia"/>
          <w:lang w:eastAsia="zh-CN"/>
        </w:rPr>
        <w:t>upuReg</w:t>
      </w:r>
      <w:r w:rsidRPr="000B71E3">
        <w:t>Ind:</w:t>
      </w:r>
    </w:p>
    <w:p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rsidR="00B62BA9" w:rsidRPr="000B71E3" w:rsidRDefault="00B62BA9" w:rsidP="00B62BA9">
      <w:pPr>
        <w:pStyle w:val="PL"/>
      </w:pPr>
      <w:r w:rsidRPr="000B71E3">
        <w:t xml:space="preserve">        </w:t>
      </w:r>
      <w:r>
        <w:rPr>
          <w:rFonts w:hint="eastAsia"/>
          <w:lang w:eastAsia="zh-CN"/>
        </w:rPr>
        <w:t>upuA</w:t>
      </w:r>
      <w:r w:rsidRPr="000B71E3">
        <w:t>ckInd:</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rsidR="00B62BA9" w:rsidRPr="000B71E3" w:rsidRDefault="00B62BA9" w:rsidP="00B62BA9">
      <w:pPr>
        <w:pStyle w:val="PL"/>
      </w:pPr>
      <w:r w:rsidRPr="000B71E3">
        <w:t xml:space="preserve">        </w:t>
      </w:r>
      <w:r>
        <w:rPr>
          <w:rFonts w:hint="eastAsia"/>
          <w:lang w:eastAsia="zh-CN"/>
        </w:rPr>
        <w:t>upu</w:t>
      </w:r>
      <w:r w:rsidRPr="000B71E3">
        <w:t>MacIausf:</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rsidR="00B62BA9" w:rsidRPr="000B71E3" w:rsidRDefault="00B62BA9" w:rsidP="00B62BA9">
      <w:pPr>
        <w:pStyle w:val="PL"/>
      </w:pPr>
      <w:r w:rsidRPr="000B71E3">
        <w:t xml:space="preserve">        counter</w:t>
      </w:r>
      <w:r>
        <w:rPr>
          <w:rFonts w:hint="eastAsia"/>
          <w:lang w:eastAsia="zh-CN"/>
        </w:rPr>
        <w:t>Upu</w:t>
      </w:r>
      <w:r w:rsidRPr="000B71E3">
        <w:t>:</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rsidR="00B62BA9" w:rsidRPr="000B71E3" w:rsidRDefault="00B62BA9" w:rsidP="00B62BA9">
      <w:pPr>
        <w:pStyle w:val="PL"/>
      </w:pPr>
      <w:r w:rsidRPr="000B71E3">
        <w:t xml:space="preserve">        </w:t>
      </w:r>
      <w:r>
        <w:t>provisioningTime</w:t>
      </w:r>
      <w:r w:rsidRPr="000B71E3">
        <w:t>:</w:t>
      </w:r>
    </w:p>
    <w:p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rsidR="00B62BA9" w:rsidRPr="000B71E3" w:rsidRDefault="00B62BA9" w:rsidP="00B62BA9">
      <w:pPr>
        <w:pStyle w:val="PL"/>
        <w:rPr>
          <w:lang w:eastAsia="zh-CN"/>
        </w:rPr>
      </w:pPr>
      <w:r w:rsidRPr="000B71E3">
        <w:t xml:space="preserve">      required:</w:t>
      </w:r>
      <w:r w:rsidRPr="000C0FFA">
        <w:rPr>
          <w:rFonts w:hint="eastAsia"/>
          <w:lang w:eastAsia="zh-CN"/>
        </w:rPr>
        <w:t xml:space="preserve"> </w:t>
      </w:r>
    </w:p>
    <w:p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rsidR="00B62BA9" w:rsidRPr="000B71E3" w:rsidRDefault="00B62BA9" w:rsidP="00B62BA9">
      <w:pPr>
        <w:pStyle w:val="PL"/>
        <w:rPr>
          <w:lang w:eastAsia="zh-CN"/>
        </w:rPr>
      </w:pPr>
      <w:r w:rsidRPr="000B71E3">
        <w:t xml:space="preserve">        - </w:t>
      </w:r>
      <w:r>
        <w:rPr>
          <w:rFonts w:hint="eastAsia"/>
          <w:lang w:eastAsia="zh-CN"/>
        </w:rPr>
        <w:t>upuA</w:t>
      </w:r>
      <w:r w:rsidRPr="000B71E3">
        <w:t>ckInd</w:t>
      </w:r>
    </w:p>
    <w:p w:rsidR="00B62BA9" w:rsidRPr="000B71E3" w:rsidRDefault="00B62BA9" w:rsidP="00B62BA9">
      <w:pPr>
        <w:pStyle w:val="PL"/>
        <w:rPr>
          <w:lang w:eastAsia="zh-CN"/>
        </w:rPr>
      </w:pPr>
      <w:r w:rsidRPr="000B71E3">
        <w:t xml:space="preserve">        - </w:t>
      </w:r>
      <w:r>
        <w:rPr>
          <w:rFonts w:hint="eastAsia"/>
          <w:lang w:eastAsia="zh-CN"/>
        </w:rPr>
        <w:t>upuReg</w:t>
      </w:r>
      <w:r w:rsidRPr="000B71E3">
        <w:t>Ind</w:t>
      </w:r>
    </w:p>
    <w:p w:rsidR="00B62BA9" w:rsidRPr="000B71E3" w:rsidRDefault="00B62BA9" w:rsidP="00B62BA9">
      <w:pPr>
        <w:pStyle w:val="PL"/>
      </w:pPr>
      <w:r w:rsidRPr="000B71E3">
        <w:t xml:space="preserve">        - </w:t>
      </w:r>
      <w:r>
        <w:t>provisioningTime</w:t>
      </w:r>
    </w:p>
    <w:p w:rsidR="00B62BA9" w:rsidRPr="000B71E3" w:rsidRDefault="00B62BA9" w:rsidP="00B62BA9">
      <w:pPr>
        <w:pStyle w:val="PL"/>
      </w:pP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lastRenderedPageBreak/>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B02F80" w:rsidRDefault="00B02F80" w:rsidP="00B02F80">
      <w:pPr>
        <w:pStyle w:val="PL"/>
        <w:rPr>
          <w:lang w:val="en-US"/>
        </w:rPr>
      </w:pPr>
    </w:p>
    <w:p w:rsidR="00B02F80" w:rsidRDefault="00B02F80" w:rsidP="00B02F80">
      <w:pPr>
        <w:pStyle w:val="PL"/>
        <w:rPr>
          <w:lang w:val="en-US"/>
        </w:rPr>
      </w:pPr>
      <w:r>
        <w:rPr>
          <w:lang w:val="en-US"/>
        </w:rPr>
        <w:t xml:space="preserve">    GroupIdentifiers:</w:t>
      </w:r>
    </w:p>
    <w:p w:rsidR="00B02F80" w:rsidRDefault="00B02F80" w:rsidP="00B02F80">
      <w:pPr>
        <w:pStyle w:val="PL"/>
        <w:rPr>
          <w:lang w:val="en-US"/>
        </w:rPr>
      </w:pPr>
      <w:r>
        <w:rPr>
          <w:lang w:val="en-US"/>
        </w:rPr>
        <w:t xml:space="preserve">      type: object</w:t>
      </w:r>
    </w:p>
    <w:p w:rsidR="00B02F80" w:rsidRDefault="00B02F80" w:rsidP="00B02F80">
      <w:pPr>
        <w:pStyle w:val="PL"/>
        <w:rPr>
          <w:lang w:val="en-US"/>
        </w:rPr>
      </w:pPr>
      <w:r>
        <w:rPr>
          <w:lang w:val="en-US"/>
        </w:rPr>
        <w:t xml:space="preserve">      properties:</w:t>
      </w:r>
    </w:p>
    <w:p w:rsidR="00B02F80" w:rsidRDefault="00B02F80" w:rsidP="00B02F80">
      <w:pPr>
        <w:pStyle w:val="PL"/>
        <w:rPr>
          <w:lang w:val="en-US"/>
        </w:rPr>
      </w:pPr>
      <w:r>
        <w:rPr>
          <w:lang w:val="en-US"/>
        </w:rPr>
        <w:t xml:space="preserve">        extGroupId:</w:t>
      </w:r>
    </w:p>
    <w:p w:rsidR="00B02F80" w:rsidRDefault="00B02F80" w:rsidP="00B02F80">
      <w:pPr>
        <w:pStyle w:val="PL"/>
        <w:rPr>
          <w:lang w:val="en-US"/>
        </w:rPr>
      </w:pPr>
      <w:r>
        <w:rPr>
          <w:lang w:val="en-US"/>
        </w:rPr>
        <w:t xml:space="preserve">          $ref: '#/components/schemas/ExtGroupId'</w:t>
      </w:r>
    </w:p>
    <w:p w:rsidR="00B02F80" w:rsidRDefault="00B02F80" w:rsidP="00B02F80">
      <w:pPr>
        <w:pStyle w:val="PL"/>
        <w:rPr>
          <w:lang w:val="en-US"/>
        </w:rPr>
      </w:pPr>
      <w:r>
        <w:rPr>
          <w:lang w:val="en-US"/>
        </w:rPr>
        <w:t xml:space="preserve">        intGroupId:</w:t>
      </w:r>
    </w:p>
    <w:p w:rsidR="00207B40" w:rsidRDefault="00B02F80" w:rsidP="00B02F80">
      <w:pPr>
        <w:pStyle w:val="PL"/>
        <w:rPr>
          <w:lang w:val="en-US"/>
        </w:rPr>
      </w:pPr>
      <w:r>
        <w:rPr>
          <w:lang w:val="en-US"/>
        </w:rPr>
        <w:t xml:space="preserve">          $ref: 'TS29571_CommonData.yaml#/components/schemas/GroupId'</w:t>
      </w:r>
    </w:p>
    <w:p w:rsidR="00B02F80" w:rsidRPr="000B71E3" w:rsidRDefault="00B02F80" w:rsidP="00B02F8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B62BA9" w:rsidRDefault="00760EAB" w:rsidP="00B62BA9">
      <w:pPr>
        <w:pStyle w:val="PL"/>
        <w:rPr>
          <w:lang w:eastAsia="zh-CN"/>
        </w:rPr>
      </w:pPr>
      <w:r w:rsidRPr="00544965">
        <w:t xml:space="preserve">      format: base64</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UpuReg</w:t>
      </w:r>
      <w:r w:rsidRPr="00544965">
        <w:t>Ind</w:t>
      </w:r>
      <w:r w:rsidRPr="000B71E3">
        <w:t>:</w:t>
      </w:r>
    </w:p>
    <w:p w:rsidR="00760EAB" w:rsidRPr="00544965" w:rsidRDefault="00B62BA9" w:rsidP="00B62BA9">
      <w:pPr>
        <w:pStyle w:val="PL"/>
      </w:pPr>
      <w:r w:rsidRPr="000B71E3">
        <w:t xml:space="preserve">      type: boolean</w:t>
      </w:r>
    </w:p>
    <w:p w:rsidR="00556D3F" w:rsidRPr="000B71E3" w:rsidRDefault="00556D3F" w:rsidP="00556D3F">
      <w:pPr>
        <w:pStyle w:val="PL"/>
      </w:pPr>
    </w:p>
    <w:p w:rsidR="00B02F80" w:rsidRDefault="00B02F80" w:rsidP="00B02F80">
      <w:pPr>
        <w:pStyle w:val="PL"/>
      </w:pPr>
      <w:r>
        <w:t xml:space="preserve">    ExtGroupId:</w:t>
      </w:r>
    </w:p>
    <w:p w:rsidR="00B02F80" w:rsidRDefault="00B02F80" w:rsidP="00B02F80">
      <w:pPr>
        <w:pStyle w:val="PL"/>
      </w:pPr>
      <w:r>
        <w:t xml:space="preserve">      type: string</w:t>
      </w:r>
    </w:p>
    <w:p w:rsidR="00B02F80" w:rsidRDefault="00B02F80" w:rsidP="00B02F80">
      <w:pPr>
        <w:pStyle w:val="PL"/>
      </w:pPr>
      <w:r>
        <w:t xml:space="preserve">      pattern:</w:t>
      </w:r>
      <w:r w:rsidR="00FB4114">
        <w:t xml:space="preserve"> </w:t>
      </w:r>
      <w:r>
        <w:t>'^</w:t>
      </w:r>
      <w:r w:rsidRPr="00A01380">
        <w:t>extgroupid-[^@]+@[^@]+</w:t>
      </w:r>
      <w:r>
        <w:t>$'</w:t>
      </w:r>
    </w:p>
    <w:p w:rsidR="00B02F80" w:rsidRDefault="00B02F80" w:rsidP="00207B40">
      <w:pPr>
        <w:pStyle w:val="PL"/>
      </w:pPr>
    </w:p>
    <w:p w:rsidR="00B02F80" w:rsidRPr="000B71E3" w:rsidRDefault="00B02F80"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lastRenderedPageBreak/>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594080" w:rsidRDefault="00594080" w:rsidP="00594080">
      <w:pPr>
        <w:pStyle w:val="PL"/>
        <w:rPr>
          <w:lang w:eastAsia="zh-CN"/>
        </w:rPr>
      </w:pPr>
      <w:r>
        <w:rPr>
          <w:rFonts w:hint="eastAsia"/>
          <w:lang w:eastAsia="zh-CN"/>
        </w:rPr>
        <w:t xml:space="preserve">    </w:t>
      </w:r>
      <w:r w:rsidRPr="004117F5">
        <w:rPr>
          <w:rFonts w:hint="eastAsia"/>
          <w:lang w:eastAsia="zh-CN"/>
        </w:rPr>
        <w:t>PduS</w:t>
      </w:r>
      <w:r>
        <w:rPr>
          <w:lang w:eastAsia="zh-CN"/>
        </w:rPr>
        <w:t>ession</w:t>
      </w:r>
      <w:r w:rsidRPr="004117F5">
        <w:rPr>
          <w:rFonts w:hint="eastAsia"/>
          <w:lang w:eastAsia="zh-CN"/>
        </w:rPr>
        <w:t>Continuity</w:t>
      </w:r>
      <w:r>
        <w:rPr>
          <w:lang w:eastAsia="zh-CN"/>
        </w:rPr>
        <w:t>Ind</w:t>
      </w:r>
      <w:r>
        <w:rPr>
          <w:rFonts w:hint="eastAsia"/>
          <w:lang w:eastAsia="zh-CN"/>
        </w:rPr>
        <w:t>:</w:t>
      </w:r>
    </w:p>
    <w:p w:rsidR="00594080" w:rsidRDefault="00594080" w:rsidP="00594080">
      <w:pPr>
        <w:pStyle w:val="PL"/>
        <w:rPr>
          <w:lang w:eastAsia="zh-CN"/>
        </w:rPr>
      </w:pPr>
      <w:r>
        <w:rPr>
          <w:rFonts w:hint="eastAsia"/>
          <w:lang w:eastAsia="zh-CN"/>
        </w:rPr>
        <w:t xml:space="preserve">      </w:t>
      </w:r>
      <w:r>
        <w:rPr>
          <w:lang w:eastAsia="zh-CN"/>
        </w:rPr>
        <w:t>anyOf:</w:t>
      </w:r>
    </w:p>
    <w:p w:rsidR="00594080" w:rsidRPr="000B71E3" w:rsidRDefault="00594080" w:rsidP="00594080">
      <w:pPr>
        <w:pStyle w:val="PL"/>
      </w:pPr>
      <w:r>
        <w:rPr>
          <w:rFonts w:hint="eastAsia"/>
          <w:lang w:eastAsia="zh-CN"/>
        </w:rPr>
        <w:t xml:space="preserve">        </w:t>
      </w:r>
      <w:r w:rsidRPr="000B71E3">
        <w:t>- type: string</w:t>
      </w:r>
    </w:p>
    <w:p w:rsidR="00594080" w:rsidRPr="000B71E3" w:rsidRDefault="00594080" w:rsidP="00594080">
      <w:pPr>
        <w:pStyle w:val="PL"/>
      </w:pPr>
      <w:r w:rsidRPr="000B71E3">
        <w:t xml:space="preserve">          enum:</w:t>
      </w:r>
    </w:p>
    <w:p w:rsidR="00594080" w:rsidRPr="000B71E3" w:rsidRDefault="00594080" w:rsidP="00594080">
      <w:pPr>
        <w:pStyle w:val="PL"/>
      </w:pPr>
      <w:r w:rsidRPr="000B71E3">
        <w:t xml:space="preserve">          - </w:t>
      </w:r>
      <w:r>
        <w:rPr>
          <w:rFonts w:hint="eastAsia"/>
          <w:lang w:eastAsia="zh-CN"/>
        </w:rPr>
        <w:t>MAINTAIN_PDUSESSION</w:t>
      </w:r>
    </w:p>
    <w:p w:rsidR="00594080" w:rsidRPr="000B71E3" w:rsidRDefault="00594080" w:rsidP="00594080">
      <w:pPr>
        <w:pStyle w:val="PL"/>
      </w:pPr>
      <w:r w:rsidRPr="000B71E3">
        <w:t xml:space="preserve">          - </w:t>
      </w:r>
      <w:r>
        <w:rPr>
          <w:rFonts w:hint="eastAsia"/>
          <w:lang w:eastAsia="zh-CN"/>
        </w:rPr>
        <w:t>RECONNECT</w:t>
      </w:r>
      <w:r>
        <w:t>_</w:t>
      </w:r>
      <w:r>
        <w:rPr>
          <w:rFonts w:hint="eastAsia"/>
          <w:lang w:eastAsia="zh-CN"/>
        </w:rPr>
        <w:t>PDUSESSION</w:t>
      </w:r>
    </w:p>
    <w:p w:rsidR="00594080" w:rsidRPr="000B71E3" w:rsidRDefault="00594080" w:rsidP="00594080">
      <w:pPr>
        <w:pStyle w:val="PL"/>
      </w:pPr>
      <w:r w:rsidRPr="000B71E3">
        <w:t xml:space="preserve">          - </w:t>
      </w:r>
      <w:r>
        <w:rPr>
          <w:rFonts w:hint="eastAsia"/>
          <w:lang w:eastAsia="zh-CN"/>
        </w:rPr>
        <w:t>RELEASE</w:t>
      </w:r>
      <w:r>
        <w:t>_</w:t>
      </w:r>
      <w:r>
        <w:rPr>
          <w:rFonts w:hint="eastAsia"/>
          <w:lang w:eastAsia="zh-CN"/>
        </w:rPr>
        <w:t>PDUSESSION</w:t>
      </w:r>
    </w:p>
    <w:p w:rsidR="00594080" w:rsidRPr="000B71E3" w:rsidRDefault="00594080" w:rsidP="00594080">
      <w:pPr>
        <w:pStyle w:val="PL"/>
        <w:rPr>
          <w:lang w:eastAsia="zh-CN"/>
        </w:rPr>
      </w:pPr>
      <w:r w:rsidRPr="000B71E3">
        <w:t xml:space="preserve">        - type: string</w:t>
      </w:r>
    </w:p>
    <w:p w:rsidR="00207B40" w:rsidRPr="000B71E3" w:rsidRDefault="00207B40" w:rsidP="002127F7"/>
    <w:p w:rsidR="002E7F0F" w:rsidRPr="000B71E3" w:rsidRDefault="002E7F0F" w:rsidP="002E7F0F">
      <w:pPr>
        <w:pStyle w:val="Heading2"/>
      </w:pPr>
      <w:bookmarkStart w:id="576" w:name="_Toc11338879"/>
      <w:bookmarkStart w:id="577" w:name="_Hlk9329647"/>
      <w:bookmarkStart w:id="578" w:name="historyclause"/>
      <w:r w:rsidRPr="000B71E3">
        <w:t>A.3</w:t>
      </w:r>
      <w:r w:rsidRPr="000B71E3">
        <w:tab/>
        <w:t>Nudm_UECM API</w:t>
      </w:r>
      <w:bookmarkEnd w:id="576"/>
    </w:p>
    <w:p w:rsidR="00FC22EA" w:rsidRPr="000B71E3" w:rsidRDefault="00FC22EA" w:rsidP="008F3365">
      <w:pPr>
        <w:pStyle w:val="PL"/>
      </w:pPr>
      <w:bookmarkStart w:id="579" w:name="_Hlk9329673"/>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w:t>
      </w:r>
      <w:r w:rsidR="00AA00EC">
        <w:t>2</w:t>
      </w:r>
      <w:r w:rsidRPr="000B71E3">
        <w:t>'</w:t>
      </w:r>
    </w:p>
    <w:bookmarkEnd w:id="577"/>
    <w:p w:rsidR="00FC22EA" w:rsidRPr="000B71E3" w:rsidRDefault="00FC22EA" w:rsidP="008F3365">
      <w:pPr>
        <w:pStyle w:val="PL"/>
      </w:pPr>
      <w:r w:rsidRPr="000B71E3">
        <w:t xml:space="preserve">  title: 'Nudm_UECM'</w:t>
      </w:r>
    </w:p>
    <w:bookmarkEnd w:id="579"/>
    <w:p w:rsidR="00032A2F" w:rsidRDefault="00FC22EA" w:rsidP="00032A2F">
      <w:pPr>
        <w:pStyle w:val="PL"/>
      </w:pPr>
      <w:r w:rsidRPr="000B71E3">
        <w:t xml:space="preserve">  description: </w:t>
      </w:r>
      <w:r w:rsidR="00032A2F">
        <w:t>|</w:t>
      </w:r>
    </w:p>
    <w:p w:rsidR="00032A2F" w:rsidRDefault="00032A2F" w:rsidP="00032A2F">
      <w:pPr>
        <w:pStyle w:val="PL"/>
      </w:pPr>
      <w:r>
        <w:t xml:space="preserve">    </w:t>
      </w:r>
      <w:r w:rsidR="00FC22EA" w:rsidRPr="000B71E3">
        <w:t>Nudm Context Management Service</w:t>
      </w:r>
      <w:r>
        <w:t>.</w:t>
      </w:r>
    </w:p>
    <w:p w:rsidR="00032A2F" w:rsidRDefault="00032A2F" w:rsidP="00032A2F">
      <w:pPr>
        <w:pStyle w:val="PL"/>
      </w:pPr>
      <w:r>
        <w:t xml:space="preserve">    © 2019, 3GPP Organizational Partners (ARIB, ATIS, CCSA, ETSI, TSDSI, TTA, TTC).</w:t>
      </w:r>
    </w:p>
    <w:p w:rsidR="00FC22EA"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w:t>
      </w:r>
      <w:r w:rsidR="00EC75F7">
        <w:t>clause</w:t>
      </w:r>
      <w:r w:rsidRPr="000B71E3">
        <w:t xml:space="preserve"> </w:t>
      </w:r>
      <w:r w:rsidR="00EC75F7">
        <w:t>clause</w:t>
      </w:r>
      <w:r w:rsidRPr="000B71E3">
        <w:t xml:space="preserv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w:t>
      </w:r>
      <w:r w:rsidR="00F14A8E">
        <w:t>3Gpp</w:t>
      </w:r>
      <w:r w:rsidRPr="000B71E3">
        <w:t>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lastRenderedPageBreak/>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58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58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r w:rsidR="00F14A8E">
        <w:t>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lastRenderedPageBreak/>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r w:rsidR="00F14A8E">
        <w:t>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w:t>
      </w:r>
      <w:r w:rsidR="00F14A8E">
        <w:t>Non3Gpp</w:t>
      </w:r>
      <w:r w:rsidRPr="000B71E3">
        <w:t>Regist</w:t>
      </w:r>
      <w:r w:rsidR="00AE0BFB">
        <w: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lastRenderedPageBreak/>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lastRenderedPageBreak/>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r w:rsidR="00AE0BFB">
        <w:t>Non3GppRegistration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r w:rsidR="00AE0BFB">
        <w:t>Non3GppRegistration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lastRenderedPageBreak/>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w:t>
      </w:r>
      <w:r w:rsidR="00AE0BFB">
        <w:t>Smf</w:t>
      </w:r>
      <w:r w:rsidRPr="000B71E3">
        <w:t>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lastRenderedPageBreak/>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w:t>
      </w:r>
      <w:r w:rsidR="00AE0BFB">
        <w:t>Smf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w:t>
      </w:r>
      <w:r w:rsidR="00AE0BFB">
        <w:t>3GppSmsfRegistration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lastRenderedPageBreak/>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w:t>
      </w:r>
      <w:r w:rsidR="00AE0BFB">
        <w:t>3GppSmsf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r w:rsidR="00AE0BFB">
        <w:t>3GppSmsfRegistration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lastRenderedPageBreak/>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w:t>
      </w:r>
      <w:r w:rsidR="00AE0BFB">
        <w:t>Non3GppSmsf</w:t>
      </w:r>
      <w:r w:rsidRPr="000B71E3">
        <w:t>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w:t>
      </w:r>
      <w:r w:rsidR="00AE0BFB">
        <w:t>Non3GppSmsf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r w:rsidR="00AE0BFB">
        <w:t>Non3GppSmsfRegistration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lastRenderedPageBreak/>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2378B5" w:rsidRDefault="00C60CDD" w:rsidP="002378B5">
      <w:pPr>
        <w:pStyle w:val="PL"/>
      </w:pPr>
      <w:r>
        <w:t xml:space="preserve">          type: boolean</w:t>
      </w:r>
    </w:p>
    <w:p w:rsidR="002378B5" w:rsidRDefault="002378B5" w:rsidP="002378B5">
      <w:pPr>
        <w:pStyle w:val="PL"/>
      </w:pPr>
      <w:r>
        <w:t xml:space="preserve">        amfEeSubscriptionId:</w:t>
      </w:r>
    </w:p>
    <w:p w:rsidR="00C60CDD" w:rsidRDefault="002378B5" w:rsidP="002378B5">
      <w:pPr>
        <w:pStyle w:val="PL"/>
      </w:pPr>
      <w:r w:rsidRPr="000B71E3">
        <w:t xml:space="preserve">          </w:t>
      </w:r>
      <w:r>
        <w:t>type: string</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9F20E8" w:rsidRDefault="009F20E8" w:rsidP="002E2904">
      <w:pPr>
        <w:pStyle w:val="PL"/>
      </w:pP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E0240B" w:rsidRPr="002D038C" w:rsidRDefault="00E0240B" w:rsidP="00E0240B">
      <w:pPr>
        <w:pStyle w:val="PL"/>
        <w:rPr>
          <w:lang w:eastAsia="zh-CN"/>
        </w:rPr>
      </w:pPr>
    </w:p>
    <w:p w:rsidR="00E0240B" w:rsidRDefault="00E0240B" w:rsidP="00E0240B">
      <w:pPr>
        <w:pStyle w:val="PL"/>
      </w:pPr>
      <w:r>
        <w:t xml:space="preserve">    </w:t>
      </w:r>
      <w:r>
        <w:rPr>
          <w:rFonts w:hint="eastAsia"/>
          <w:lang w:eastAsia="zh-CN"/>
        </w:rPr>
        <w:t>EpsIwkPgw</w:t>
      </w:r>
      <w:r>
        <w:t>:</w:t>
      </w:r>
    </w:p>
    <w:p w:rsidR="00E0240B" w:rsidRDefault="00E0240B" w:rsidP="00E0240B">
      <w:pPr>
        <w:pStyle w:val="PL"/>
      </w:pPr>
      <w:r>
        <w:t xml:space="preserve">      type: object</w:t>
      </w:r>
    </w:p>
    <w:p w:rsidR="00E0240B" w:rsidRDefault="00E0240B" w:rsidP="00E0240B">
      <w:pPr>
        <w:pStyle w:val="PL"/>
      </w:pPr>
      <w:r>
        <w:t xml:space="preserve">      required:</w:t>
      </w:r>
    </w:p>
    <w:p w:rsidR="00E0240B" w:rsidRDefault="00E0240B" w:rsidP="00E0240B">
      <w:pPr>
        <w:pStyle w:val="PL"/>
        <w:rPr>
          <w:lang w:eastAsia="zh-CN"/>
        </w:rPr>
      </w:pPr>
      <w:r>
        <w:t xml:space="preserve">        - </w:t>
      </w:r>
      <w:r>
        <w:rPr>
          <w:rFonts w:hint="eastAsia"/>
          <w:lang w:eastAsia="zh-CN"/>
        </w:rPr>
        <w:t>pgwFqdn</w:t>
      </w:r>
    </w:p>
    <w:p w:rsidR="00E0240B" w:rsidRDefault="00E0240B" w:rsidP="00E0240B">
      <w:pPr>
        <w:pStyle w:val="PL"/>
        <w:rPr>
          <w:lang w:eastAsia="zh-CN"/>
        </w:rPr>
      </w:pPr>
      <w:r>
        <w:t xml:space="preserve">        - </w:t>
      </w:r>
      <w:r>
        <w:rPr>
          <w:rFonts w:hint="eastAsia"/>
          <w:lang w:eastAsia="zh-CN"/>
        </w:rPr>
        <w:t>smfInstanceId</w:t>
      </w:r>
    </w:p>
    <w:p w:rsidR="00E0240B" w:rsidRDefault="00E0240B" w:rsidP="00E0240B">
      <w:pPr>
        <w:pStyle w:val="PL"/>
      </w:pPr>
      <w:r>
        <w:t xml:space="preserve">      properties:</w:t>
      </w:r>
    </w:p>
    <w:p w:rsidR="00E0240B" w:rsidRDefault="00E0240B" w:rsidP="00E0240B">
      <w:pPr>
        <w:pStyle w:val="PL"/>
      </w:pPr>
      <w:r>
        <w:lastRenderedPageBreak/>
        <w:t xml:space="preserve">        </w:t>
      </w:r>
      <w:r>
        <w:rPr>
          <w:rFonts w:hint="eastAsia"/>
          <w:lang w:eastAsia="zh-CN"/>
        </w:rPr>
        <w:t>pgwFqdn</w:t>
      </w:r>
      <w:r>
        <w:t>:</w:t>
      </w:r>
    </w:p>
    <w:p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rsidR="00E0240B" w:rsidRDefault="00E0240B" w:rsidP="00E0240B">
      <w:pPr>
        <w:pStyle w:val="PL"/>
      </w:pPr>
      <w:r>
        <w:t xml:space="preserve">        </w:t>
      </w:r>
      <w:r>
        <w:rPr>
          <w:rFonts w:hint="eastAsia"/>
          <w:lang w:eastAsia="zh-CN"/>
        </w:rPr>
        <w:t>smfInstanceId</w:t>
      </w:r>
      <w:r>
        <w:t>:</w:t>
      </w:r>
    </w:p>
    <w:p w:rsidR="00E0240B" w:rsidRDefault="00E0240B" w:rsidP="00E0240B">
      <w:pPr>
        <w:pStyle w:val="PL"/>
      </w:pPr>
      <w:r>
        <w:t xml:space="preserve">          $ref: 'TS29571_CommonData.yaml#/components/schemas/NfInstanceId'</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t xml:space="preserve">        </w:t>
      </w:r>
      <w:r>
        <w:t>ratType</w:t>
      </w:r>
      <w:r w:rsidRPr="000B71E3">
        <w:t>:</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C60CDD" w:rsidRDefault="00C60CDD" w:rsidP="00C60CDD">
      <w:pPr>
        <w:pStyle w:val="PL"/>
      </w:pPr>
      <w:r>
        <w:t xml:space="preserve">          type: boolean</w:t>
      </w:r>
    </w:p>
    <w:p w:rsidR="0054423A" w:rsidRDefault="0054423A" w:rsidP="0054423A">
      <w:pPr>
        <w:pStyle w:val="PL"/>
      </w:pPr>
      <w:r>
        <w:t xml:space="preserve">        amfEeSubscriptionId:</w:t>
      </w:r>
    </w:p>
    <w:p w:rsidR="009F20E8" w:rsidRDefault="0054423A" w:rsidP="0054423A">
      <w:pPr>
        <w:pStyle w:val="PL"/>
      </w:pPr>
      <w:r w:rsidRPr="000B71E3">
        <w:t xml:space="preserve">          </w:t>
      </w:r>
      <w:r>
        <w:t>type: string</w:t>
      </w: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lastRenderedPageBreak/>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ED39A7" w:rsidRDefault="00ED39A7" w:rsidP="00ED39A7">
      <w:pPr>
        <w:pStyle w:val="PL"/>
      </w:pPr>
      <w:r>
        <w:t xml:space="preserve">        emergencyServices:</w:t>
      </w:r>
    </w:p>
    <w:p w:rsidR="00ED39A7" w:rsidRDefault="00ED39A7" w:rsidP="00ED39A7">
      <w:pPr>
        <w:pStyle w:val="PL"/>
      </w:pPr>
      <w:r>
        <w:t xml:space="preserve">          type: boolean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lastRenderedPageBreak/>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81" w:name="_Toc11338880"/>
      <w:bookmarkStart w:id="582" w:name="_Hlk9329729"/>
      <w:r w:rsidRPr="000B71E3">
        <w:t>A.4</w:t>
      </w:r>
      <w:r w:rsidRPr="000B71E3">
        <w:tab/>
        <w:t>Nudm_UEAU API</w:t>
      </w:r>
      <w:bookmarkEnd w:id="581"/>
    </w:p>
    <w:p w:rsidR="00411BEC" w:rsidRPr="000B71E3" w:rsidRDefault="00411BEC" w:rsidP="00411BEC">
      <w:pPr>
        <w:pStyle w:val="PL"/>
      </w:pPr>
      <w:bookmarkStart w:id="583"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AA00EC">
        <w:rPr>
          <w:lang w:val="en-US"/>
        </w:rPr>
        <w:t>1</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582"/>
    <w:p w:rsidR="00032A2F" w:rsidRDefault="00411BEC" w:rsidP="00032A2F">
      <w:pPr>
        <w:pStyle w:val="PL"/>
      </w:pPr>
      <w:r w:rsidRPr="000B71E3">
        <w:rPr>
          <w:lang w:val="en-US"/>
        </w:rPr>
        <w:t xml:space="preserve">  description: </w:t>
      </w:r>
      <w:r w:rsidR="00032A2F">
        <w:t>|</w:t>
      </w:r>
    </w:p>
    <w:p w:rsidR="00032A2F" w:rsidRDefault="00032A2F" w:rsidP="00032A2F">
      <w:pPr>
        <w:pStyle w:val="PL"/>
      </w:pPr>
      <w:r>
        <w:t xml:space="preserve">    </w:t>
      </w:r>
      <w:r w:rsidR="00411BEC" w:rsidRPr="000B71E3">
        <w:rPr>
          <w:lang w:val="en-US"/>
        </w:rPr>
        <w:t>UDM UE Authentication Service</w:t>
      </w:r>
      <w:r>
        <w:t>.</w:t>
      </w:r>
    </w:p>
    <w:p w:rsidR="00032A2F" w:rsidRDefault="00032A2F" w:rsidP="00032A2F">
      <w:pPr>
        <w:pStyle w:val="PL"/>
      </w:pPr>
      <w:r>
        <w:t xml:space="preserve">    © 2019, 3GPP Organizational Partners (ARIB, ATIS, CCSA, ETSI, TSDSI, TTA, TTC).</w:t>
      </w:r>
    </w:p>
    <w:p w:rsidR="00C56875" w:rsidRPr="000B71E3" w:rsidRDefault="00032A2F" w:rsidP="00032A2F">
      <w:pPr>
        <w:pStyle w:val="PL"/>
        <w:rPr>
          <w:lang w:val="en-US"/>
        </w:rPr>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w:t>
      </w:r>
      <w:r w:rsidR="00EC75F7">
        <w:t>clause</w:t>
      </w:r>
      <w:r w:rsidRPr="000B71E3">
        <w:t xml:space="preserve"> </w:t>
      </w:r>
      <w:r w:rsidR="00EC75F7">
        <w:t>clause</w:t>
      </w:r>
      <w:r w:rsidRPr="000B71E3">
        <w:t xml:space="preserv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lastRenderedPageBreak/>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lastRenderedPageBreak/>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lastRenderedPageBreak/>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lastRenderedPageBreak/>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83"/>
    <w:p w:rsidR="00411BEC" w:rsidRPr="000B71E3" w:rsidRDefault="00411BEC" w:rsidP="00411BEC">
      <w:pPr>
        <w:rPr>
          <w:lang w:val="en-US"/>
        </w:rPr>
      </w:pPr>
    </w:p>
    <w:p w:rsidR="00907D51" w:rsidRPr="000B71E3" w:rsidRDefault="00E6198E" w:rsidP="00907D51">
      <w:pPr>
        <w:pStyle w:val="Heading2"/>
      </w:pPr>
      <w:bookmarkStart w:id="584" w:name="_Toc11338881"/>
      <w:bookmarkStart w:id="585" w:name="_Hlk9329844"/>
      <w:r w:rsidRPr="000B71E3">
        <w:t>A.</w:t>
      </w:r>
      <w:r w:rsidR="0010373E" w:rsidRPr="000B71E3">
        <w:t>5</w:t>
      </w:r>
      <w:r w:rsidRPr="000B71E3">
        <w:tab/>
        <w:t>Nudm_EE API</w:t>
      </w:r>
      <w:bookmarkEnd w:id="584"/>
    </w:p>
    <w:p w:rsidR="00907D51" w:rsidRPr="000B71E3" w:rsidRDefault="00907D51" w:rsidP="00907D51">
      <w:pPr>
        <w:pStyle w:val="PL"/>
        <w:rPr>
          <w:lang w:val="en-US"/>
        </w:rPr>
      </w:pPr>
      <w:bookmarkStart w:id="586"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19118C">
        <w:rPr>
          <w:lang w:val="en-US"/>
        </w:rPr>
        <w:t>1.0.alpha-1</w:t>
      </w:r>
      <w:r w:rsidRPr="000B71E3">
        <w:rPr>
          <w:lang w:val="en-US"/>
        </w:rPr>
        <w:t>'</w:t>
      </w:r>
    </w:p>
    <w:p w:rsidR="00907D51" w:rsidRPr="000B71E3" w:rsidRDefault="00907D51" w:rsidP="00907D51">
      <w:pPr>
        <w:pStyle w:val="PL"/>
        <w:rPr>
          <w:lang w:val="en-US"/>
        </w:rPr>
      </w:pPr>
      <w:r w:rsidRPr="000B71E3">
        <w:rPr>
          <w:lang w:val="en-US"/>
        </w:rPr>
        <w:t xml:space="preserve">  title: 'Nudm_EE'</w:t>
      </w:r>
    </w:p>
    <w:bookmarkEnd w:id="585"/>
    <w:p w:rsidR="00032A2F" w:rsidRDefault="00907D51" w:rsidP="00032A2F">
      <w:pPr>
        <w:pStyle w:val="PL"/>
      </w:pPr>
      <w:r w:rsidRPr="000B71E3">
        <w:rPr>
          <w:lang w:val="en-US"/>
        </w:rPr>
        <w:t xml:space="preserve">  description: </w:t>
      </w:r>
      <w:r w:rsidR="00032A2F">
        <w:t>|</w:t>
      </w:r>
    </w:p>
    <w:p w:rsidR="00032A2F" w:rsidRDefault="00032A2F" w:rsidP="00032A2F">
      <w:pPr>
        <w:pStyle w:val="PL"/>
      </w:pPr>
      <w:r>
        <w:t xml:space="preserve">    </w:t>
      </w:r>
      <w:r w:rsidR="00907D51" w:rsidRPr="000B71E3">
        <w:rPr>
          <w:lang w:val="en-US"/>
        </w:rPr>
        <w:t>Nudm Event Exposure Service</w:t>
      </w:r>
      <w:r>
        <w:t>.</w:t>
      </w:r>
    </w:p>
    <w:p w:rsidR="00032A2F" w:rsidRDefault="00032A2F" w:rsidP="00032A2F">
      <w:pPr>
        <w:pStyle w:val="PL"/>
      </w:pPr>
      <w:r>
        <w:t xml:space="preserve">    © 2019, 3GPP Organizational Partners (ARIB, ATIS, CCSA, ETSI, TSDSI, TTA, TTC).</w:t>
      </w:r>
    </w:p>
    <w:p w:rsidR="00907D51" w:rsidRPr="000B71E3" w:rsidRDefault="00032A2F" w:rsidP="00032A2F">
      <w:pPr>
        <w:pStyle w:val="PL"/>
        <w:rPr>
          <w:lang w:val="en-US"/>
        </w:rPr>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w:t>
      </w:r>
      <w:r w:rsidR="00EC75F7">
        <w:rPr>
          <w:lang w:val="en-US"/>
        </w:rPr>
        <w:t>clause</w:t>
      </w:r>
      <w:r w:rsidRPr="000B71E3">
        <w:rPr>
          <w:lang w:val="en-US"/>
        </w:rPr>
        <w:t xml:space="preserve"> </w:t>
      </w:r>
      <w:r w:rsidR="00EC75F7">
        <w:rPr>
          <w:lang w:val="en-US"/>
        </w:rPr>
        <w:t>clause</w:t>
      </w:r>
      <w:r w:rsidRPr="000B71E3">
        <w:rPr>
          <w:lang w:val="en-US"/>
        </w:rPr>
        <w:t xml:space="preserv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E0FF6" w:rsidRPr="00951936" w:rsidRDefault="009E0FF6" w:rsidP="009E0FF6">
      <w:pPr>
        <w:pStyle w:val="PL"/>
        <w:rPr>
          <w:lang w:val="en-US"/>
        </w:rPr>
      </w:pPr>
      <w:r w:rsidRPr="00951936">
        <w:rPr>
          <w:lang w:val="en-US"/>
        </w:rPr>
        <w:t xml:space="preserve">    patch:</w:t>
      </w:r>
    </w:p>
    <w:p w:rsidR="009E0FF6" w:rsidRPr="00951936" w:rsidRDefault="009E0FF6" w:rsidP="009E0FF6">
      <w:pPr>
        <w:pStyle w:val="PL"/>
        <w:rPr>
          <w:lang w:val="en-US"/>
        </w:rPr>
      </w:pPr>
      <w:r w:rsidRPr="00951936">
        <w:rPr>
          <w:lang w:val="en-US"/>
        </w:rPr>
        <w:t xml:space="preserve">      summary: Patch</w:t>
      </w:r>
    </w:p>
    <w:p w:rsidR="009E0FF6" w:rsidRPr="00951936" w:rsidRDefault="009E0FF6" w:rsidP="009E0FF6">
      <w:pPr>
        <w:pStyle w:val="PL"/>
        <w:rPr>
          <w:lang w:val="en-US"/>
        </w:rPr>
      </w:pPr>
      <w:r w:rsidRPr="00951936">
        <w:rPr>
          <w:lang w:val="en-US"/>
        </w:rPr>
        <w:t xml:space="preserve">      operationId: UpdateEeSubscription</w:t>
      </w:r>
    </w:p>
    <w:p w:rsidR="009E0FF6" w:rsidRPr="00951936" w:rsidRDefault="009E0FF6" w:rsidP="009E0FF6">
      <w:pPr>
        <w:pStyle w:val="PL"/>
        <w:rPr>
          <w:lang w:val="en-US"/>
        </w:rPr>
      </w:pPr>
      <w:r w:rsidRPr="00951936">
        <w:rPr>
          <w:lang w:val="en-US"/>
        </w:rPr>
        <w:t xml:space="preserve">      tags:</w:t>
      </w:r>
    </w:p>
    <w:p w:rsidR="009E0FF6" w:rsidRPr="00951936" w:rsidRDefault="009E0FF6" w:rsidP="009E0FF6">
      <w:pPr>
        <w:pStyle w:val="PL"/>
        <w:rPr>
          <w:lang w:val="en-US"/>
        </w:rPr>
      </w:pPr>
      <w:r w:rsidRPr="00951936">
        <w:rPr>
          <w:lang w:val="en-US"/>
        </w:rPr>
        <w:t xml:space="preserve">        - Update EE Subscription</w:t>
      </w:r>
    </w:p>
    <w:p w:rsidR="009E0FF6" w:rsidRPr="00951936" w:rsidRDefault="009E0FF6" w:rsidP="009E0FF6">
      <w:pPr>
        <w:pStyle w:val="PL"/>
        <w:rPr>
          <w:lang w:val="en-US"/>
        </w:rPr>
      </w:pPr>
      <w:r w:rsidRPr="00951936">
        <w:rPr>
          <w:lang w:val="en-US"/>
        </w:rPr>
        <w:t xml:space="preserve">      parameters:</w:t>
      </w:r>
    </w:p>
    <w:p w:rsidR="009E0FF6" w:rsidRPr="00951936" w:rsidRDefault="009E0FF6" w:rsidP="009E0FF6">
      <w:pPr>
        <w:pStyle w:val="PL"/>
        <w:rPr>
          <w:lang w:val="en-US"/>
        </w:rPr>
      </w:pPr>
      <w:r w:rsidRPr="00951936">
        <w:rPr>
          <w:lang w:val="en-US"/>
        </w:rPr>
        <w:t xml:space="preserve">        - name: ueIdentity</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pattern: '^(msisdn-[0-9]{5,15}|.+|extid-[^@]+@[^@]+|extgroupid-[^@]+@[^@]+|anyUE)$'</w:t>
      </w:r>
    </w:p>
    <w:p w:rsidR="009E0FF6" w:rsidRPr="00951936" w:rsidRDefault="009E0FF6" w:rsidP="009E0FF6">
      <w:pPr>
        <w:pStyle w:val="PL"/>
        <w:rPr>
          <w:lang w:val="en-US"/>
        </w:rPr>
      </w:pPr>
      <w:r w:rsidRPr="00951936">
        <w:rPr>
          <w:lang w:val="en-US"/>
        </w:rPr>
        <w:t xml:space="preserve">        - name: subscriptionId</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Id of the EE Subscription</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requestBody:</w:t>
      </w:r>
    </w:p>
    <w:p w:rsidR="009E0FF6" w:rsidRPr="00951936" w:rsidRDefault="009E0FF6" w:rsidP="009E0FF6">
      <w:pPr>
        <w:pStyle w:val="PL"/>
        <w:rPr>
          <w:lang w:val="en-US"/>
        </w:rPr>
      </w:pPr>
      <w:r w:rsidRPr="00951936">
        <w:rPr>
          <w:lang w:val="en-US"/>
        </w:rPr>
        <w:t xml:space="preserve">        content:</w:t>
      </w:r>
    </w:p>
    <w:p w:rsidR="009E0FF6" w:rsidRPr="00951936" w:rsidRDefault="009E0FF6" w:rsidP="009E0FF6">
      <w:pPr>
        <w:pStyle w:val="PL"/>
        <w:rPr>
          <w:lang w:val="en-US"/>
        </w:rPr>
      </w:pPr>
      <w:r w:rsidRPr="00951936">
        <w:rPr>
          <w:lang w:val="en-US"/>
        </w:rPr>
        <w:t xml:space="preserve">          application/json-patch+json:</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array</w:t>
      </w:r>
    </w:p>
    <w:p w:rsidR="009E0FF6" w:rsidRPr="00951936" w:rsidRDefault="009E0FF6" w:rsidP="009E0FF6">
      <w:pPr>
        <w:pStyle w:val="PL"/>
        <w:rPr>
          <w:lang w:val="en-US"/>
        </w:rPr>
      </w:pPr>
      <w:r w:rsidRPr="00951936">
        <w:rPr>
          <w:lang w:val="en-US"/>
        </w:rPr>
        <w:t xml:space="preserve">              items:</w:t>
      </w:r>
    </w:p>
    <w:p w:rsidR="009E0FF6" w:rsidRPr="00951936" w:rsidRDefault="009E0FF6" w:rsidP="009E0FF6">
      <w:pPr>
        <w:pStyle w:val="PL"/>
        <w:rPr>
          <w:lang w:val="en-US"/>
        </w:rPr>
      </w:pPr>
      <w:r w:rsidRPr="00951936">
        <w:rPr>
          <w:lang w:val="en-US"/>
        </w:rPr>
        <w:t xml:space="preserve">                $ref: 'TS29571_CommonData.yaml#/components/schemas/PatchItem'</w:t>
      </w:r>
    </w:p>
    <w:p w:rsidR="009E0FF6" w:rsidRPr="00951936" w:rsidRDefault="009E0FF6" w:rsidP="009E0FF6">
      <w:pPr>
        <w:pStyle w:val="PL"/>
        <w:rPr>
          <w:lang w:val="en-US"/>
        </w:rPr>
      </w:pPr>
      <w:r w:rsidRPr="00951936">
        <w:rPr>
          <w:lang w:val="en-US"/>
        </w:rPr>
        <w:t xml:space="preserve">              minItems: 1</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responses:</w:t>
      </w:r>
    </w:p>
    <w:p w:rsidR="009E0FF6" w:rsidRPr="00951936" w:rsidRDefault="009E0FF6" w:rsidP="009E0FF6">
      <w:pPr>
        <w:pStyle w:val="PL"/>
        <w:rPr>
          <w:lang w:val="en-US"/>
        </w:rPr>
      </w:pPr>
      <w:r w:rsidRPr="00951936">
        <w:rPr>
          <w:lang w:val="en-US"/>
        </w:rPr>
        <w:t xml:space="preserve">        '204': </w:t>
      </w:r>
    </w:p>
    <w:p w:rsidR="009E0FF6" w:rsidRPr="00951936" w:rsidRDefault="009E0FF6" w:rsidP="009E0FF6">
      <w:pPr>
        <w:pStyle w:val="PL"/>
        <w:rPr>
          <w:lang w:val="en-US"/>
        </w:rPr>
      </w:pPr>
      <w:r w:rsidRPr="00951936">
        <w:rPr>
          <w:lang w:val="en-US"/>
        </w:rPr>
        <w:t xml:space="preserve">          description: Successful response</w:t>
      </w:r>
    </w:p>
    <w:p w:rsidR="009E0FF6" w:rsidRPr="00951936" w:rsidRDefault="009E0FF6" w:rsidP="009E0FF6">
      <w:pPr>
        <w:pStyle w:val="PL"/>
        <w:rPr>
          <w:lang w:val="en-US"/>
        </w:rPr>
      </w:pPr>
      <w:r w:rsidRPr="00951936">
        <w:rPr>
          <w:lang w:val="en-US"/>
        </w:rPr>
        <w:t xml:space="preserve">        '403': </w:t>
      </w:r>
    </w:p>
    <w:p w:rsidR="009E0FF6" w:rsidRPr="00951936" w:rsidRDefault="009E0FF6" w:rsidP="009E0FF6">
      <w:pPr>
        <w:pStyle w:val="PL"/>
        <w:rPr>
          <w:lang w:val="en-US"/>
        </w:rPr>
      </w:pPr>
      <w:r w:rsidRPr="00951936">
        <w:rPr>
          <w:lang w:val="en-US"/>
        </w:rPr>
        <w:t xml:space="preserve">          $ref: 'TS29571_CommonData.yaml#/components/responses/403'</w:t>
      </w:r>
    </w:p>
    <w:p w:rsidR="009E0FF6" w:rsidRPr="00951936" w:rsidRDefault="009E0FF6" w:rsidP="009E0FF6">
      <w:pPr>
        <w:pStyle w:val="PL"/>
        <w:rPr>
          <w:lang w:val="en-US"/>
        </w:rPr>
      </w:pPr>
      <w:r w:rsidRPr="00951936">
        <w:rPr>
          <w:lang w:val="en-US"/>
        </w:rPr>
        <w:t xml:space="preserve">        '404': </w:t>
      </w:r>
    </w:p>
    <w:p w:rsidR="009E0FF6" w:rsidRPr="00951936" w:rsidRDefault="009E0FF6" w:rsidP="009E0FF6">
      <w:pPr>
        <w:pStyle w:val="PL"/>
        <w:rPr>
          <w:lang w:val="en-US"/>
        </w:rPr>
      </w:pPr>
      <w:r w:rsidRPr="00951936">
        <w:rPr>
          <w:lang w:val="en-US"/>
        </w:rPr>
        <w:t xml:space="preserve">          $ref: 'TS29571_CommonData.yaml#/components/responses/404'</w:t>
      </w:r>
    </w:p>
    <w:p w:rsidR="009E0FF6" w:rsidRPr="00951936" w:rsidRDefault="009E0FF6" w:rsidP="009E0FF6">
      <w:pPr>
        <w:pStyle w:val="PL"/>
        <w:rPr>
          <w:lang w:val="en-US"/>
        </w:rPr>
      </w:pPr>
      <w:r w:rsidRPr="00951936">
        <w:rPr>
          <w:lang w:val="en-US"/>
        </w:rPr>
        <w:t xml:space="preserve">        default:</w:t>
      </w:r>
    </w:p>
    <w:p w:rsidR="009E0FF6" w:rsidRDefault="009E0FF6" w:rsidP="009E0FF6">
      <w:pPr>
        <w:pStyle w:val="PL"/>
        <w:rPr>
          <w:lang w:val="en-US"/>
        </w:rPr>
      </w:pPr>
      <w:r w:rsidRPr="00951936">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F87963" w:rsidRDefault="00F87963" w:rsidP="00F87963">
      <w:pPr>
        <w:pStyle w:val="PL"/>
      </w:pPr>
      <w:r>
        <w:t xml:space="preserve">        subscriptionId:</w:t>
      </w:r>
    </w:p>
    <w:p w:rsidR="00F87963" w:rsidRPr="000B71E3" w:rsidRDefault="00F87963" w:rsidP="00F87963">
      <w:pPr>
        <w:pStyle w:val="PL"/>
      </w:pPr>
      <w:r>
        <w:t xml:space="preserve">          type: string</w:t>
      </w:r>
    </w:p>
    <w:p w:rsidR="007B0552" w:rsidRPr="000B71E3" w:rsidRDefault="007B0552" w:rsidP="007B0552">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8F5D90" w:rsidRDefault="00907D51" w:rsidP="008F5D90">
      <w:pPr>
        <w:pStyle w:val="PL"/>
        <w:rPr>
          <w:lang w:val="en-US"/>
        </w:rPr>
      </w:pPr>
      <w:r w:rsidRPr="000B71E3">
        <w:rPr>
          <w:lang w:val="en-US"/>
        </w:rPr>
        <w:t xml:space="preserve">        - $ref: '#/components/schemas/RoamingStatusReport'</w:t>
      </w:r>
    </w:p>
    <w:p w:rsidR="00907D51" w:rsidRPr="000B71E3" w:rsidRDefault="008F5D90" w:rsidP="008F5D90">
      <w:pPr>
        <w:pStyle w:val="PL"/>
        <w:rPr>
          <w:lang w:val="en-US"/>
        </w:rPr>
      </w:pPr>
      <w:r w:rsidRPr="00183702">
        <w:rPr>
          <w:lang w:val="en-US"/>
        </w:rPr>
        <w:t xml:space="preserve">        - $ref: '#/components/schemas/CnTypeChangeReport'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8F5D90" w:rsidRDefault="008F5D90" w:rsidP="008F5D90">
      <w:pPr>
        <w:pStyle w:val="PL"/>
        <w:rPr>
          <w:lang w:val="en-US"/>
        </w:rPr>
      </w:pPr>
    </w:p>
    <w:p w:rsidR="008F5D90" w:rsidRPr="00183702" w:rsidRDefault="008F5D90" w:rsidP="008F5D90">
      <w:pPr>
        <w:pStyle w:val="PL"/>
        <w:rPr>
          <w:lang w:val="en-US"/>
        </w:rPr>
      </w:pPr>
      <w:r w:rsidRPr="00183702">
        <w:rPr>
          <w:lang w:val="en-US"/>
        </w:rPr>
        <w:t xml:space="preserve">    CnTypeChangeReport:</w:t>
      </w:r>
    </w:p>
    <w:p w:rsidR="008F5D90" w:rsidRPr="00183702" w:rsidRDefault="008F5D90" w:rsidP="008F5D90">
      <w:pPr>
        <w:pStyle w:val="PL"/>
        <w:rPr>
          <w:lang w:val="en-US"/>
        </w:rPr>
      </w:pPr>
      <w:r w:rsidRPr="00183702">
        <w:rPr>
          <w:lang w:val="en-US"/>
        </w:rPr>
        <w:t xml:space="preserve">      type: object</w:t>
      </w:r>
    </w:p>
    <w:p w:rsidR="008F5D90" w:rsidRPr="00183702" w:rsidRDefault="008F5D90" w:rsidP="008F5D90">
      <w:pPr>
        <w:pStyle w:val="PL"/>
        <w:rPr>
          <w:lang w:val="en-US"/>
        </w:rPr>
      </w:pPr>
      <w:r w:rsidRPr="00183702">
        <w:rPr>
          <w:lang w:val="en-US"/>
        </w:rPr>
        <w:t xml:space="preserve">      required:</w:t>
      </w:r>
    </w:p>
    <w:p w:rsidR="008F5D90" w:rsidRPr="00183702" w:rsidRDefault="008F5D90" w:rsidP="008F5D90">
      <w:pPr>
        <w:pStyle w:val="PL"/>
        <w:rPr>
          <w:lang w:val="en-US"/>
        </w:rPr>
      </w:pPr>
      <w:r w:rsidRPr="00183702">
        <w:rPr>
          <w:lang w:val="en-US"/>
        </w:rPr>
        <w:t xml:space="preserve">        - newCnType</w:t>
      </w:r>
    </w:p>
    <w:p w:rsidR="008F5D90" w:rsidRPr="00183702" w:rsidRDefault="008F5D90" w:rsidP="008F5D90">
      <w:pPr>
        <w:pStyle w:val="PL"/>
        <w:rPr>
          <w:lang w:val="en-US"/>
        </w:rPr>
      </w:pPr>
      <w:r w:rsidRPr="00183702">
        <w:rPr>
          <w:lang w:val="en-US"/>
        </w:rPr>
        <w:t xml:space="preserve">      properties:</w:t>
      </w:r>
    </w:p>
    <w:p w:rsidR="008F5D90" w:rsidRPr="00183702" w:rsidRDefault="008F5D90" w:rsidP="008F5D90">
      <w:pPr>
        <w:pStyle w:val="PL"/>
        <w:rPr>
          <w:lang w:val="en-US"/>
        </w:rPr>
      </w:pPr>
      <w:r w:rsidRPr="00183702">
        <w:rPr>
          <w:lang w:val="en-US"/>
        </w:rPr>
        <w:t xml:space="preserve">        newCnType:</w:t>
      </w:r>
    </w:p>
    <w:p w:rsidR="008F5D90" w:rsidRPr="00183702" w:rsidRDefault="008F5D90" w:rsidP="008F5D90">
      <w:pPr>
        <w:pStyle w:val="PL"/>
        <w:rPr>
          <w:lang w:val="en-US"/>
        </w:rPr>
      </w:pPr>
      <w:r w:rsidRPr="00183702">
        <w:rPr>
          <w:lang w:val="en-US"/>
        </w:rPr>
        <w:t xml:space="preserve">          $ref: '#/components/schemas/CnType'</w:t>
      </w:r>
    </w:p>
    <w:p w:rsidR="008F5D90" w:rsidRPr="00183702" w:rsidRDefault="008F5D90" w:rsidP="008F5D90">
      <w:pPr>
        <w:pStyle w:val="PL"/>
        <w:rPr>
          <w:lang w:val="en-US"/>
        </w:rPr>
      </w:pPr>
      <w:r w:rsidRPr="00183702">
        <w:rPr>
          <w:lang w:val="en-US"/>
        </w:rPr>
        <w:t xml:space="preserve">        oldCnType:</w:t>
      </w:r>
    </w:p>
    <w:p w:rsidR="00907D51" w:rsidRDefault="008F5D90" w:rsidP="008F5D90">
      <w:pPr>
        <w:pStyle w:val="PL"/>
        <w:rPr>
          <w:lang w:val="en-US"/>
        </w:rPr>
      </w:pPr>
      <w:r w:rsidRPr="00183702">
        <w:rPr>
          <w:lang w:val="en-US"/>
        </w:rPr>
        <w:t xml:space="preserve">          $ref: '#/components/schemas/CnType'</w:t>
      </w:r>
    </w:p>
    <w:p w:rsidR="008F5D90" w:rsidRPr="000B71E3" w:rsidRDefault="008F5D90" w:rsidP="008F5D90">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8F5D90" w:rsidRDefault="000B2200" w:rsidP="008F5D9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0B2200" w:rsidRPr="000B71E3" w:rsidRDefault="008F5D90" w:rsidP="008F5D90">
      <w:pPr>
        <w:pStyle w:val="PL"/>
        <w:rPr>
          <w:lang w:val="en-US"/>
        </w:rPr>
      </w:pPr>
      <w:r w:rsidRPr="00D156A9">
        <w:rPr>
          <w:lang w:val="en-US"/>
        </w:rPr>
        <w:t xml:space="preserve">          - CN_TYPE_CHANGE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Default="00BC4980" w:rsidP="00907D51">
      <w:pPr>
        <w:pStyle w:val="PL"/>
        <w:rPr>
          <w:lang w:val="en-US"/>
        </w:rPr>
      </w:pPr>
    </w:p>
    <w:p w:rsidR="008F5D90" w:rsidRPr="00D156A9" w:rsidRDefault="008F5D90" w:rsidP="008F5D90">
      <w:pPr>
        <w:pStyle w:val="PL"/>
        <w:rPr>
          <w:lang w:val="en-US"/>
        </w:rPr>
      </w:pPr>
      <w:r w:rsidRPr="00D156A9">
        <w:rPr>
          <w:lang w:val="en-US"/>
        </w:rPr>
        <w:t xml:space="preserve">    CnType:</w:t>
      </w:r>
    </w:p>
    <w:p w:rsidR="008F5D90" w:rsidRPr="00D156A9" w:rsidRDefault="008F5D90" w:rsidP="008F5D90">
      <w:pPr>
        <w:pStyle w:val="PL"/>
        <w:rPr>
          <w:lang w:val="en-US"/>
        </w:rPr>
      </w:pPr>
      <w:r w:rsidRPr="00D156A9">
        <w:rPr>
          <w:lang w:val="en-US"/>
        </w:rPr>
        <w:t xml:space="preserve">      anyOf:</w:t>
      </w:r>
    </w:p>
    <w:p w:rsidR="008F5D90" w:rsidRPr="00D156A9" w:rsidRDefault="008F5D90" w:rsidP="008F5D90">
      <w:pPr>
        <w:pStyle w:val="PL"/>
        <w:rPr>
          <w:lang w:val="en-US"/>
        </w:rPr>
      </w:pPr>
      <w:r w:rsidRPr="00D156A9">
        <w:rPr>
          <w:lang w:val="en-US"/>
        </w:rPr>
        <w:t xml:space="preserve">        - type: string</w:t>
      </w:r>
    </w:p>
    <w:p w:rsidR="008F5D90" w:rsidRPr="00D156A9" w:rsidRDefault="008F5D90" w:rsidP="008F5D90">
      <w:pPr>
        <w:pStyle w:val="PL"/>
        <w:rPr>
          <w:lang w:val="en-US"/>
        </w:rPr>
      </w:pPr>
      <w:r w:rsidRPr="00D156A9">
        <w:rPr>
          <w:lang w:val="en-US"/>
        </w:rPr>
        <w:t xml:space="preserve">          enum:</w:t>
      </w:r>
    </w:p>
    <w:p w:rsidR="008F5D90" w:rsidRPr="00D156A9" w:rsidRDefault="008F5D90" w:rsidP="008F5D90">
      <w:pPr>
        <w:pStyle w:val="PL"/>
        <w:rPr>
          <w:lang w:val="en-US"/>
        </w:rPr>
      </w:pPr>
      <w:r w:rsidRPr="00D156A9">
        <w:rPr>
          <w:lang w:val="en-US"/>
        </w:rPr>
        <w:t xml:space="preserve">          - SINGLE_4G</w:t>
      </w:r>
    </w:p>
    <w:p w:rsidR="008F5D90" w:rsidRPr="00D156A9" w:rsidRDefault="008F5D90" w:rsidP="008F5D90">
      <w:pPr>
        <w:pStyle w:val="PL"/>
        <w:rPr>
          <w:lang w:val="en-US"/>
        </w:rPr>
      </w:pPr>
      <w:r w:rsidRPr="00D156A9">
        <w:rPr>
          <w:lang w:val="en-US"/>
        </w:rPr>
        <w:t xml:space="preserve">          - SINGLE_5G</w:t>
      </w:r>
    </w:p>
    <w:p w:rsidR="008F5D90" w:rsidRPr="00D156A9" w:rsidRDefault="008F5D90" w:rsidP="008F5D90">
      <w:pPr>
        <w:pStyle w:val="PL"/>
        <w:rPr>
          <w:lang w:val="en-US"/>
        </w:rPr>
      </w:pPr>
      <w:r w:rsidRPr="00D156A9">
        <w:rPr>
          <w:lang w:val="en-US"/>
        </w:rPr>
        <w:t xml:space="preserve">          - DUAL_4G5G</w:t>
      </w:r>
    </w:p>
    <w:p w:rsidR="008F5D90" w:rsidRDefault="008F5D90" w:rsidP="008F5D90">
      <w:pPr>
        <w:pStyle w:val="PL"/>
        <w:rPr>
          <w:lang w:val="en-US"/>
        </w:rPr>
      </w:pPr>
      <w:r w:rsidRPr="00D156A9">
        <w:rPr>
          <w:lang w:val="en-US"/>
        </w:rPr>
        <w:t xml:space="preserve">        - type: string</w:t>
      </w:r>
    </w:p>
    <w:p w:rsidR="008F5D90" w:rsidRPr="000B71E3" w:rsidRDefault="008F5D90" w:rsidP="00907D51">
      <w:pPr>
        <w:pStyle w:val="PL"/>
        <w:rPr>
          <w:lang w:val="en-US"/>
        </w:rPr>
      </w:pPr>
    </w:p>
    <w:bookmarkEnd w:id="586"/>
    <w:p w:rsidR="0010373E" w:rsidRPr="000B71E3" w:rsidRDefault="00080512" w:rsidP="00B96D05">
      <w:r w:rsidRPr="000B71E3">
        <w:br w:type="page"/>
      </w:r>
    </w:p>
    <w:p w:rsidR="0010373E" w:rsidRPr="000B71E3" w:rsidRDefault="0010373E" w:rsidP="0010373E">
      <w:pPr>
        <w:pStyle w:val="Heading2"/>
      </w:pPr>
      <w:bookmarkStart w:id="587" w:name="_Toc11338882"/>
      <w:bookmarkStart w:id="588" w:name="_Hlk9329919"/>
      <w:r w:rsidRPr="000B71E3">
        <w:t>A.6</w:t>
      </w:r>
      <w:r w:rsidRPr="000B71E3">
        <w:tab/>
        <w:t>Nudm_PP API</w:t>
      </w:r>
      <w:bookmarkEnd w:id="587"/>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w:t>
      </w:r>
      <w:r w:rsidR="00AA00EC">
        <w:t>1</w:t>
      </w:r>
      <w:r w:rsidRPr="000B71E3">
        <w:t>'</w:t>
      </w:r>
    </w:p>
    <w:p w:rsidR="00767E11" w:rsidRPr="000B71E3" w:rsidRDefault="00767E11" w:rsidP="00E7556D">
      <w:pPr>
        <w:pStyle w:val="PL"/>
      </w:pPr>
      <w:r w:rsidRPr="000B71E3">
        <w:t xml:space="preserve">  title: 'Nudm_PP'</w:t>
      </w:r>
    </w:p>
    <w:bookmarkEnd w:id="588"/>
    <w:p w:rsidR="00032A2F" w:rsidRDefault="00767E11" w:rsidP="00032A2F">
      <w:pPr>
        <w:pStyle w:val="PL"/>
      </w:pPr>
      <w:r w:rsidRPr="000B71E3">
        <w:t xml:space="preserve">  description: </w:t>
      </w:r>
      <w:r w:rsidR="00032A2F">
        <w:t>|</w:t>
      </w:r>
    </w:p>
    <w:p w:rsidR="00032A2F" w:rsidRDefault="00032A2F" w:rsidP="00032A2F">
      <w:pPr>
        <w:pStyle w:val="PL"/>
      </w:pPr>
      <w:r>
        <w:t xml:space="preserve">    </w:t>
      </w:r>
      <w:r w:rsidR="00767E11" w:rsidRPr="000B71E3">
        <w:t>Nudm Parameter Provision Service</w:t>
      </w:r>
      <w:r>
        <w:t>.</w:t>
      </w:r>
    </w:p>
    <w:p w:rsidR="00032A2F" w:rsidRDefault="00032A2F" w:rsidP="00032A2F">
      <w:pPr>
        <w:pStyle w:val="PL"/>
      </w:pPr>
      <w:r>
        <w:t xml:space="preserve">    © 2019, 3GPP Organizational Partners (ARIB, ATIS, CCSA, ETSI, TSDSI, TTA, TTC).</w:t>
      </w:r>
    </w:p>
    <w:p w:rsidR="00767E11"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w:t>
      </w:r>
      <w:r w:rsidR="00EC75F7">
        <w:t>clause</w:t>
      </w:r>
      <w:r w:rsidRPr="000B71E3">
        <w:t xml:space="preserve"> </w:t>
      </w:r>
      <w:r w:rsidR="00EC75F7">
        <w:t>clause</w:t>
      </w:r>
      <w:r w:rsidRPr="000B71E3">
        <w:t xml:space="preserv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363E1D" w:rsidRPr="000B71E3" w:rsidRDefault="00363E1D" w:rsidP="00363E1D">
      <w:pPr>
        <w:pStyle w:val="Heading2"/>
      </w:pPr>
      <w:bookmarkStart w:id="589" w:name="_Toc11338883"/>
      <w:r w:rsidRPr="000B71E3">
        <w:t>A.</w:t>
      </w:r>
      <w:r w:rsidR="00A16928">
        <w:t>7</w:t>
      </w:r>
      <w:r w:rsidRPr="000B71E3">
        <w:tab/>
        <w:t>Nudm_</w:t>
      </w:r>
      <w:r>
        <w:t>NIDDAU</w:t>
      </w:r>
      <w:r w:rsidRPr="000B71E3">
        <w:t xml:space="preserve"> API</w:t>
      </w:r>
      <w:bookmarkEnd w:id="589"/>
    </w:p>
    <w:p w:rsidR="00363E1D" w:rsidRPr="000B71E3" w:rsidRDefault="00363E1D" w:rsidP="00363E1D">
      <w:pPr>
        <w:pStyle w:val="PL"/>
      </w:pPr>
      <w:r w:rsidRPr="000B71E3">
        <w:t>openapi: 3.0.0</w:t>
      </w:r>
    </w:p>
    <w:p w:rsidR="00363E1D" w:rsidRPr="000B71E3" w:rsidRDefault="00363E1D" w:rsidP="00363E1D">
      <w:pPr>
        <w:pStyle w:val="PL"/>
      </w:pPr>
    </w:p>
    <w:p w:rsidR="00363E1D" w:rsidRPr="000B71E3" w:rsidRDefault="00363E1D" w:rsidP="00363E1D">
      <w:pPr>
        <w:pStyle w:val="PL"/>
      </w:pPr>
      <w:r w:rsidRPr="000B71E3">
        <w:t>info:</w:t>
      </w:r>
    </w:p>
    <w:p w:rsidR="00363E1D" w:rsidRPr="000B71E3" w:rsidRDefault="00363E1D" w:rsidP="00363E1D">
      <w:pPr>
        <w:pStyle w:val="PL"/>
      </w:pPr>
      <w:r w:rsidRPr="000B71E3">
        <w:t xml:space="preserve">  version: </w:t>
      </w:r>
      <w:r w:rsidRPr="00C454DD">
        <w:t>'1.0.0</w:t>
      </w:r>
      <w:r w:rsidRPr="00410D18">
        <w:t>.alpha-1'</w:t>
      </w:r>
    </w:p>
    <w:p w:rsidR="00363E1D" w:rsidRPr="000B71E3" w:rsidRDefault="00363E1D" w:rsidP="00363E1D">
      <w:pPr>
        <w:pStyle w:val="PL"/>
      </w:pPr>
      <w:r w:rsidRPr="000B71E3">
        <w:t xml:space="preserve">  title: 'Nudm_</w:t>
      </w:r>
      <w:r>
        <w:t>NIDDAU</w:t>
      </w:r>
      <w:r w:rsidRPr="000B71E3">
        <w:t>'</w:t>
      </w:r>
    </w:p>
    <w:p w:rsidR="00363E1D" w:rsidRPr="000B71E3" w:rsidRDefault="00363E1D" w:rsidP="00363E1D">
      <w:pPr>
        <w:pStyle w:val="PL"/>
      </w:pPr>
      <w:r w:rsidRPr="000B71E3">
        <w:t xml:space="preserve">  description: 'Nudm </w:t>
      </w:r>
      <w:r>
        <w:t xml:space="preserve">NIDD </w:t>
      </w:r>
      <w:r w:rsidRPr="009F5513">
        <w:t>Authori</w:t>
      </w:r>
      <w:r>
        <w:t>z</w:t>
      </w:r>
      <w:r w:rsidRPr="009F5513">
        <w:t>ation</w:t>
      </w:r>
      <w:r>
        <w:t xml:space="preserve"> </w:t>
      </w:r>
      <w:r w:rsidRPr="000B71E3">
        <w:t>Service'</w:t>
      </w:r>
    </w:p>
    <w:p w:rsidR="00363E1D" w:rsidRDefault="00363E1D" w:rsidP="00363E1D">
      <w:pPr>
        <w:pStyle w:val="PL"/>
        <w:rPr>
          <w:lang w:val="en-US"/>
        </w:rPr>
      </w:pPr>
    </w:p>
    <w:p w:rsidR="00363E1D" w:rsidRPr="00F267AF" w:rsidRDefault="00363E1D" w:rsidP="00363E1D">
      <w:pPr>
        <w:pStyle w:val="PL"/>
        <w:rPr>
          <w:lang w:val="en-US"/>
        </w:rPr>
      </w:pPr>
      <w:r w:rsidRPr="00F267AF">
        <w:rPr>
          <w:lang w:val="en-US"/>
        </w:rPr>
        <w:t>externalDocs:</w:t>
      </w:r>
    </w:p>
    <w:p w:rsidR="00363E1D" w:rsidRPr="00F267AF" w:rsidRDefault="00363E1D" w:rsidP="00363E1D">
      <w:pPr>
        <w:pStyle w:val="PL"/>
        <w:rPr>
          <w:lang w:val="en-US"/>
        </w:rPr>
      </w:pPr>
      <w:r w:rsidRPr="00F267AF">
        <w:rPr>
          <w:lang w:val="en-US"/>
        </w:rPr>
        <w:t xml:space="preserve">  description: 3GPP TS </w:t>
      </w:r>
      <w:r>
        <w:rPr>
          <w:lang w:val="en-US"/>
        </w:rPr>
        <w:t>29.503 Unified Data Management Services</w:t>
      </w:r>
      <w:r w:rsidRPr="00F267AF">
        <w:rPr>
          <w:lang w:val="en-US"/>
        </w:rPr>
        <w:t>, version 1</w:t>
      </w:r>
      <w:r>
        <w:rPr>
          <w:lang w:val="en-US"/>
        </w:rPr>
        <w:t>6</w:t>
      </w:r>
      <w:r w:rsidRPr="00F267AF">
        <w:rPr>
          <w:lang w:val="en-US"/>
        </w:rPr>
        <w:t>.</w:t>
      </w:r>
      <w:r>
        <w:rPr>
          <w:lang w:val="en-US"/>
        </w:rPr>
        <w:t>0</w:t>
      </w:r>
      <w:r w:rsidRPr="00F267AF">
        <w:rPr>
          <w:lang w:val="en-US"/>
        </w:rPr>
        <w:t>.</w:t>
      </w:r>
      <w:r>
        <w:rPr>
          <w:lang w:val="en-US"/>
        </w:rPr>
        <w:t>0</w:t>
      </w:r>
    </w:p>
    <w:p w:rsidR="00363E1D" w:rsidRPr="00F267AF" w:rsidRDefault="00363E1D" w:rsidP="00363E1D">
      <w:pPr>
        <w:pStyle w:val="PL"/>
        <w:rPr>
          <w:lang w:val="en-US"/>
        </w:rPr>
      </w:pPr>
      <w:r w:rsidRPr="00F267AF">
        <w:rPr>
          <w:lang w:val="en-US"/>
        </w:rPr>
        <w:t xml:space="preserve">  url: 'http://www.3gpp.org/ftp/Specs/archive/29_series/29.5</w:t>
      </w:r>
      <w:r>
        <w:rPr>
          <w:lang w:val="en-US"/>
        </w:rPr>
        <w:t>03</w:t>
      </w:r>
      <w:r w:rsidRPr="00F267AF">
        <w:rPr>
          <w:lang w:val="en-US"/>
        </w:rPr>
        <w:t>/'</w:t>
      </w:r>
    </w:p>
    <w:p w:rsidR="00363E1D" w:rsidRPr="000B71E3" w:rsidRDefault="00363E1D" w:rsidP="00363E1D">
      <w:pPr>
        <w:pStyle w:val="PL"/>
      </w:pPr>
    </w:p>
    <w:p w:rsidR="00363E1D" w:rsidRPr="000B71E3" w:rsidRDefault="00363E1D" w:rsidP="00363E1D">
      <w:pPr>
        <w:pStyle w:val="PL"/>
      </w:pPr>
      <w:r w:rsidRPr="000B71E3">
        <w:t>servers:</w:t>
      </w:r>
    </w:p>
    <w:p w:rsidR="00363E1D" w:rsidRPr="000B71E3" w:rsidRDefault="00363E1D" w:rsidP="00363E1D">
      <w:pPr>
        <w:pStyle w:val="PL"/>
      </w:pPr>
      <w:r w:rsidRPr="000B71E3">
        <w:t xml:space="preserve">  - url: '{apiRoot}/nudm-</w:t>
      </w:r>
      <w:r>
        <w:t>niddau</w:t>
      </w:r>
      <w:r w:rsidRPr="000B71E3">
        <w:t>/v</w:t>
      </w:r>
      <w:r>
        <w:t>1</w:t>
      </w:r>
      <w:r w:rsidRPr="000B71E3">
        <w:t>'</w:t>
      </w:r>
    </w:p>
    <w:p w:rsidR="00363E1D" w:rsidRPr="000B71E3" w:rsidRDefault="00363E1D" w:rsidP="00363E1D">
      <w:pPr>
        <w:pStyle w:val="PL"/>
      </w:pPr>
      <w:r w:rsidRPr="000B71E3">
        <w:t xml:space="preserve">    variables:</w:t>
      </w:r>
    </w:p>
    <w:p w:rsidR="00363E1D" w:rsidRPr="000B71E3" w:rsidRDefault="00363E1D" w:rsidP="00363E1D">
      <w:pPr>
        <w:pStyle w:val="PL"/>
      </w:pPr>
      <w:r w:rsidRPr="000B71E3">
        <w:t xml:space="preserve">      apiRoot:</w:t>
      </w:r>
    </w:p>
    <w:p w:rsidR="00363E1D" w:rsidRPr="000B71E3" w:rsidRDefault="00363E1D" w:rsidP="00363E1D">
      <w:pPr>
        <w:pStyle w:val="PL"/>
      </w:pPr>
      <w:r w:rsidRPr="000B71E3">
        <w:t xml:space="preserve">        default: https://example.com</w:t>
      </w:r>
    </w:p>
    <w:p w:rsidR="00363E1D" w:rsidRPr="000B71E3" w:rsidRDefault="00363E1D" w:rsidP="00363E1D">
      <w:pPr>
        <w:pStyle w:val="PL"/>
      </w:pPr>
      <w:r w:rsidRPr="000B71E3">
        <w:t xml:space="preserve">        description: apiRoot as defined in </w:t>
      </w:r>
      <w:r w:rsidR="00EC75F7">
        <w:t>clause</w:t>
      </w:r>
      <w:r w:rsidRPr="000B71E3">
        <w:t xml:space="preserve"> </w:t>
      </w:r>
      <w:r w:rsidR="00EC75F7">
        <w:t>clause</w:t>
      </w:r>
      <w:r w:rsidRPr="000B71E3">
        <w:t xml:space="preserve"> 4.4 of 3GPP TS 29.501.</w:t>
      </w:r>
    </w:p>
    <w:p w:rsidR="00363E1D" w:rsidRPr="000B71E3" w:rsidRDefault="00363E1D" w:rsidP="00363E1D">
      <w:pPr>
        <w:pStyle w:val="PL"/>
      </w:pPr>
    </w:p>
    <w:p w:rsidR="00363E1D" w:rsidRPr="000B71E3" w:rsidRDefault="00363E1D" w:rsidP="00363E1D">
      <w:pPr>
        <w:pStyle w:val="PL"/>
        <w:rPr>
          <w:lang w:val="en-US"/>
        </w:rPr>
      </w:pPr>
      <w:r w:rsidRPr="000B71E3">
        <w:rPr>
          <w:lang w:val="en-US"/>
        </w:rPr>
        <w:t>security:</w:t>
      </w:r>
    </w:p>
    <w:p w:rsidR="00363E1D" w:rsidRDefault="00363E1D" w:rsidP="00363E1D">
      <w:pPr>
        <w:pStyle w:val="PL"/>
        <w:rPr>
          <w:lang w:val="en-US"/>
        </w:rPr>
      </w:pPr>
      <w:r w:rsidRPr="000B71E3">
        <w:rPr>
          <w:lang w:val="en-US"/>
        </w:rPr>
        <w:t xml:space="preserve">  - oAuth2ClientCredentials:</w:t>
      </w:r>
    </w:p>
    <w:p w:rsidR="00363E1D" w:rsidRPr="000B71E3" w:rsidRDefault="00363E1D" w:rsidP="00363E1D">
      <w:pPr>
        <w:pStyle w:val="PL"/>
        <w:rPr>
          <w:lang w:val="en-US"/>
        </w:rPr>
      </w:pPr>
      <w:r>
        <w:rPr>
          <w:lang w:val="en-US"/>
        </w:rPr>
        <w:t xml:space="preserve">    - nudm-niddau</w:t>
      </w:r>
    </w:p>
    <w:p w:rsidR="00363E1D" w:rsidRPr="000B71E3" w:rsidRDefault="00363E1D" w:rsidP="00363E1D">
      <w:pPr>
        <w:pStyle w:val="PL"/>
        <w:rPr>
          <w:lang w:val="en-US"/>
        </w:rPr>
      </w:pPr>
      <w:r w:rsidRPr="000B71E3">
        <w:rPr>
          <w:lang w:val="en-US"/>
        </w:rPr>
        <w:t xml:space="preserve">  - {}</w:t>
      </w:r>
    </w:p>
    <w:p w:rsidR="00363E1D" w:rsidRPr="000B71E3" w:rsidRDefault="00363E1D" w:rsidP="00363E1D">
      <w:pPr>
        <w:pStyle w:val="PL"/>
        <w:rPr>
          <w:lang w:val="en-US"/>
        </w:rPr>
      </w:pPr>
    </w:p>
    <w:p w:rsidR="00363E1D" w:rsidRPr="000B71E3" w:rsidRDefault="00363E1D" w:rsidP="00363E1D">
      <w:pPr>
        <w:pStyle w:val="PL"/>
      </w:pPr>
      <w:r w:rsidRPr="000B71E3">
        <w:t>paths:</w:t>
      </w:r>
    </w:p>
    <w:p w:rsidR="00363E1D" w:rsidRPr="000B71E3" w:rsidRDefault="00363E1D" w:rsidP="00363E1D">
      <w:pPr>
        <w:pStyle w:val="PL"/>
      </w:pPr>
      <w:r w:rsidRPr="000B71E3">
        <w:t xml:space="preserve">  /{</w:t>
      </w:r>
      <w:r>
        <w:t>ueIdentity</w:t>
      </w:r>
      <w:r w:rsidRPr="000B71E3">
        <w:t>}</w:t>
      </w:r>
      <w:r>
        <w:t>/authorization</w:t>
      </w:r>
      <w:r w:rsidRPr="000B71E3">
        <w:t>:</w:t>
      </w:r>
    </w:p>
    <w:p w:rsidR="00363E1D" w:rsidRPr="000B71E3" w:rsidRDefault="00363E1D" w:rsidP="00363E1D">
      <w:pPr>
        <w:pStyle w:val="PL"/>
      </w:pPr>
      <w:r w:rsidRPr="000B71E3">
        <w:t xml:space="preserve">    </w:t>
      </w:r>
      <w:r w:rsidRPr="00153D83">
        <w:t>get</w:t>
      </w:r>
      <w:r w:rsidRPr="000B71E3">
        <w:t>:</w:t>
      </w:r>
    </w:p>
    <w:p w:rsidR="00363E1D" w:rsidRPr="000B71E3" w:rsidRDefault="00363E1D" w:rsidP="00363E1D">
      <w:pPr>
        <w:pStyle w:val="PL"/>
      </w:pPr>
      <w:r w:rsidRPr="000B71E3">
        <w:t xml:space="preserve">      summary: retrieve multiple data sets</w:t>
      </w:r>
    </w:p>
    <w:p w:rsidR="00363E1D" w:rsidRPr="000B71E3" w:rsidRDefault="00363E1D" w:rsidP="00363E1D">
      <w:pPr>
        <w:pStyle w:val="PL"/>
      </w:pPr>
      <w:r w:rsidRPr="000B71E3">
        <w:t xml:space="preserve">      operationId: </w:t>
      </w:r>
      <w:r w:rsidRPr="001240B1">
        <w:t>GetAuthorizationData</w:t>
      </w:r>
    </w:p>
    <w:p w:rsidR="00363E1D" w:rsidRPr="000B71E3" w:rsidRDefault="00363E1D" w:rsidP="00363E1D">
      <w:pPr>
        <w:pStyle w:val="PL"/>
      </w:pPr>
      <w:r w:rsidRPr="000B71E3">
        <w:t xml:space="preserve">      tags:</w:t>
      </w:r>
    </w:p>
    <w:p w:rsidR="00363E1D" w:rsidRPr="000B71E3" w:rsidRDefault="00363E1D" w:rsidP="00363E1D">
      <w:pPr>
        <w:pStyle w:val="PL"/>
      </w:pPr>
      <w:r w:rsidRPr="000B71E3">
        <w:t xml:space="preserve">        - Retrieval of multiple data sets</w:t>
      </w:r>
    </w:p>
    <w:p w:rsidR="00363E1D" w:rsidRPr="000B71E3" w:rsidRDefault="00363E1D" w:rsidP="00363E1D">
      <w:pPr>
        <w:pStyle w:val="PL"/>
      </w:pPr>
      <w:r w:rsidRPr="000B71E3">
        <w:t xml:space="preserve">      parameters:</w:t>
      </w:r>
    </w:p>
    <w:p w:rsidR="00363E1D" w:rsidRPr="000B71E3" w:rsidRDefault="00363E1D" w:rsidP="00363E1D">
      <w:pPr>
        <w:pStyle w:val="PL"/>
      </w:pPr>
      <w:r w:rsidRPr="000B71E3">
        <w:t xml:space="preserve">        - name: </w:t>
      </w:r>
      <w:r>
        <w:t>ueIdentity</w:t>
      </w:r>
    </w:p>
    <w:p w:rsidR="00363E1D" w:rsidRPr="000B71E3" w:rsidRDefault="00363E1D" w:rsidP="00363E1D">
      <w:pPr>
        <w:pStyle w:val="PL"/>
        <w:rPr>
          <w:lang w:val="en-US"/>
        </w:rPr>
      </w:pPr>
      <w:r w:rsidRPr="000B71E3">
        <w:rPr>
          <w:lang w:val="en-US"/>
        </w:rPr>
        <w:t xml:space="preserve">          in: path</w:t>
      </w:r>
    </w:p>
    <w:p w:rsidR="00363E1D" w:rsidRPr="000B71E3" w:rsidRDefault="00363E1D" w:rsidP="00363E1D">
      <w:pPr>
        <w:pStyle w:val="PL"/>
        <w:rPr>
          <w:lang w:val="en-US"/>
        </w:rPr>
      </w:pPr>
      <w:r w:rsidRPr="000B71E3">
        <w:rPr>
          <w:lang w:val="en-US"/>
        </w:rPr>
        <w:t xml:space="preserve">          description: Represents the scope of the UE for which the </w:t>
      </w:r>
      <w:r>
        <w:rPr>
          <w:lang w:val="en-US"/>
        </w:rPr>
        <w:t>NIDD Authorizations are retrieved</w:t>
      </w:r>
      <w:r w:rsidRPr="000B71E3">
        <w:rPr>
          <w:lang w:val="en-US"/>
        </w:rPr>
        <w:t>. Contains the GPSI of the user or the external group ID.</w:t>
      </w:r>
    </w:p>
    <w:p w:rsidR="00363E1D" w:rsidRPr="000B71E3" w:rsidRDefault="00363E1D" w:rsidP="00363E1D">
      <w:pPr>
        <w:pStyle w:val="PL"/>
        <w:rPr>
          <w:lang w:val="en-US"/>
        </w:rPr>
      </w:pPr>
      <w:r w:rsidRPr="000B71E3">
        <w:rPr>
          <w:lang w:val="en-US"/>
        </w:rPr>
        <w:t xml:space="preserve">          required: true</w:t>
      </w:r>
    </w:p>
    <w:p w:rsidR="00363E1D" w:rsidRPr="000B71E3" w:rsidRDefault="00363E1D" w:rsidP="00363E1D">
      <w:pPr>
        <w:pStyle w:val="PL"/>
        <w:rPr>
          <w:lang w:val="en-US"/>
        </w:rPr>
      </w:pPr>
      <w:r w:rsidRPr="000B71E3">
        <w:rPr>
          <w:lang w:val="en-US"/>
        </w:rPr>
        <w:t xml:space="preserve">          schema:</w:t>
      </w:r>
    </w:p>
    <w:p w:rsidR="00363E1D" w:rsidRPr="000B71E3" w:rsidRDefault="00363E1D" w:rsidP="00363E1D">
      <w:pPr>
        <w:pStyle w:val="PL"/>
        <w:rPr>
          <w:lang w:val="en-US"/>
        </w:rPr>
      </w:pPr>
      <w:r w:rsidRPr="000B71E3">
        <w:rPr>
          <w:lang w:val="en-US"/>
        </w:rPr>
        <w:t xml:space="preserve">            type: string</w:t>
      </w:r>
    </w:p>
    <w:p w:rsidR="00363E1D" w:rsidRPr="000B71E3" w:rsidRDefault="00363E1D" w:rsidP="00363E1D">
      <w:pPr>
        <w:pStyle w:val="PL"/>
        <w:rPr>
          <w:lang w:val="en-US"/>
        </w:rPr>
      </w:pPr>
      <w:r w:rsidRPr="000B71E3">
        <w:rPr>
          <w:lang w:val="en-US"/>
        </w:rPr>
        <w:t xml:space="preserve">            pattern: '</w:t>
      </w:r>
      <w:r w:rsidRPr="000B71E3">
        <w:t>^(msisdn-[0-9]{5,15}|.+|extid-</w:t>
      </w:r>
      <w:r>
        <w:t>[^@]+@[^@]</w:t>
      </w:r>
      <w:r w:rsidRPr="000B71E3">
        <w:t>+|extgroupid-</w:t>
      </w:r>
      <w:r>
        <w:t>[^@]+@[^@]</w:t>
      </w:r>
      <w:r w:rsidRPr="000B71E3">
        <w:t>+)$'</w:t>
      </w:r>
    </w:p>
    <w:p w:rsidR="00363E1D" w:rsidRPr="000B71E3" w:rsidRDefault="00363E1D" w:rsidP="00363E1D">
      <w:pPr>
        <w:pStyle w:val="PL"/>
      </w:pPr>
      <w:r w:rsidRPr="000B71E3">
        <w:t xml:space="preserve">        - name: supported-features</w:t>
      </w:r>
    </w:p>
    <w:p w:rsidR="00363E1D" w:rsidRPr="000B71E3" w:rsidRDefault="00363E1D" w:rsidP="00363E1D">
      <w:pPr>
        <w:pStyle w:val="PL"/>
      </w:pPr>
      <w:r w:rsidRPr="000B71E3">
        <w:t xml:space="preserve">          in: query</w:t>
      </w:r>
    </w:p>
    <w:p w:rsidR="00363E1D" w:rsidRPr="000B71E3" w:rsidRDefault="00363E1D" w:rsidP="00363E1D">
      <w:pPr>
        <w:pStyle w:val="PL"/>
      </w:pPr>
      <w:r w:rsidRPr="000B71E3">
        <w:t xml:space="preserve">          description: Supported Features</w:t>
      </w:r>
    </w:p>
    <w:p w:rsidR="00363E1D" w:rsidRPr="000B71E3" w:rsidRDefault="00363E1D" w:rsidP="00363E1D">
      <w:pPr>
        <w:pStyle w:val="PL"/>
      </w:pPr>
      <w:r w:rsidRPr="000B71E3">
        <w:t xml:space="preserve">          schema:</w:t>
      </w:r>
    </w:p>
    <w:p w:rsidR="00363E1D" w:rsidRPr="000B71E3" w:rsidRDefault="00363E1D" w:rsidP="00363E1D">
      <w:pPr>
        <w:pStyle w:val="PL"/>
      </w:pPr>
      <w:r w:rsidRPr="000B71E3">
        <w:t xml:space="preserve">             $ref: 'TS29571_CommonData.yaml#/components/schemas/SupportedFeatures'</w:t>
      </w:r>
    </w:p>
    <w:p w:rsidR="00363E1D" w:rsidRPr="000B71E3" w:rsidRDefault="00363E1D" w:rsidP="00363E1D">
      <w:pPr>
        <w:pStyle w:val="PL"/>
      </w:pPr>
      <w:r w:rsidRPr="000B71E3">
        <w:t xml:space="preserve">        - name: </w:t>
      </w:r>
      <w:r>
        <w:t>nssai</w:t>
      </w:r>
    </w:p>
    <w:p w:rsidR="00363E1D" w:rsidRDefault="00363E1D" w:rsidP="00363E1D">
      <w:pPr>
        <w:pStyle w:val="PL"/>
      </w:pPr>
      <w:r w:rsidRPr="000B71E3">
        <w:t xml:space="preserve">          in: query</w:t>
      </w:r>
    </w:p>
    <w:p w:rsidR="00363E1D" w:rsidRPr="000B71E3" w:rsidRDefault="00363E1D" w:rsidP="00363E1D">
      <w:pPr>
        <w:pStyle w:val="PL"/>
      </w:pPr>
      <w:r w:rsidRPr="000B71E3">
        <w:t xml:space="preserve">          content:</w:t>
      </w:r>
    </w:p>
    <w:p w:rsidR="00363E1D" w:rsidRPr="000B71E3" w:rsidRDefault="00363E1D" w:rsidP="00363E1D">
      <w:pPr>
        <w:pStyle w:val="PL"/>
      </w:pPr>
      <w:r w:rsidRPr="000B71E3">
        <w:t xml:space="preserve">            application/json:</w:t>
      </w:r>
    </w:p>
    <w:p w:rsidR="00363E1D" w:rsidRPr="000B71E3" w:rsidRDefault="00363E1D" w:rsidP="00363E1D">
      <w:pPr>
        <w:pStyle w:val="PL"/>
      </w:pPr>
      <w:r w:rsidRPr="000B71E3">
        <w:t xml:space="preserve">          </w:t>
      </w:r>
      <w:r>
        <w:t xml:space="preserve">    </w:t>
      </w:r>
      <w:r w:rsidRPr="000B71E3">
        <w:t>schema:</w:t>
      </w:r>
    </w:p>
    <w:p w:rsidR="00363E1D" w:rsidRPr="000B71E3" w:rsidRDefault="00363E1D" w:rsidP="00363E1D">
      <w:pPr>
        <w:pStyle w:val="PL"/>
      </w:pPr>
      <w:r w:rsidRPr="000B71E3">
        <w:t xml:space="preserve">             </w:t>
      </w:r>
      <w:r>
        <w:t xml:space="preserve">   </w:t>
      </w:r>
      <w:r w:rsidRPr="000B71E3">
        <w:t>$ref: 'TS295</w:t>
      </w:r>
      <w:r>
        <w:t>03</w:t>
      </w:r>
      <w:r w:rsidRPr="000B71E3">
        <w:t>_</w:t>
      </w:r>
      <w:r>
        <w:t>Nudm_SDM</w:t>
      </w:r>
      <w:r w:rsidRPr="000B71E3">
        <w:t>.yaml#/components/schemas/</w:t>
      </w:r>
      <w:r>
        <w:t>Nssai</w:t>
      </w:r>
      <w:r w:rsidRPr="000B71E3">
        <w:t>'</w:t>
      </w:r>
    </w:p>
    <w:p w:rsidR="00363E1D" w:rsidRPr="000B71E3" w:rsidRDefault="00363E1D" w:rsidP="00363E1D">
      <w:pPr>
        <w:pStyle w:val="PL"/>
      </w:pPr>
      <w:r w:rsidRPr="000B71E3">
        <w:t xml:space="preserve">        - name: </w:t>
      </w:r>
      <w:r>
        <w:t>dnn</w:t>
      </w:r>
    </w:p>
    <w:p w:rsidR="00363E1D" w:rsidRPr="000B71E3" w:rsidRDefault="00363E1D" w:rsidP="00363E1D">
      <w:pPr>
        <w:pStyle w:val="PL"/>
      </w:pPr>
      <w:r w:rsidRPr="000B71E3">
        <w:t xml:space="preserve">          in: query</w:t>
      </w:r>
    </w:p>
    <w:p w:rsidR="00363E1D" w:rsidRPr="000B71E3" w:rsidRDefault="00363E1D" w:rsidP="00363E1D">
      <w:pPr>
        <w:pStyle w:val="PL"/>
      </w:pPr>
      <w:r w:rsidRPr="000B71E3">
        <w:t xml:space="preserve">          description: </w:t>
      </w:r>
      <w:r>
        <w:t>DNN</w:t>
      </w:r>
    </w:p>
    <w:p w:rsidR="00363E1D" w:rsidRPr="000B71E3" w:rsidRDefault="00363E1D" w:rsidP="00363E1D">
      <w:pPr>
        <w:pStyle w:val="PL"/>
      </w:pPr>
      <w:r w:rsidRPr="000B71E3">
        <w:t xml:space="preserve">          schema:</w:t>
      </w:r>
    </w:p>
    <w:p w:rsidR="00363E1D" w:rsidRPr="000B71E3" w:rsidRDefault="00363E1D" w:rsidP="00363E1D">
      <w:pPr>
        <w:pStyle w:val="PL"/>
      </w:pPr>
      <w:r w:rsidRPr="000B71E3">
        <w:t xml:space="preserve">             $ref: 'TS29571_CommonData.yaml#/components/schemas/</w:t>
      </w:r>
      <w:r>
        <w:t>Dnn</w:t>
      </w:r>
      <w:r w:rsidRPr="000B71E3">
        <w:t>'</w:t>
      </w:r>
    </w:p>
    <w:p w:rsidR="00363E1D" w:rsidRPr="000B71E3" w:rsidRDefault="00363E1D" w:rsidP="00363E1D">
      <w:pPr>
        <w:pStyle w:val="PL"/>
      </w:pPr>
      <w:r w:rsidRPr="000B71E3">
        <w:t xml:space="preserve">        - name: </w:t>
      </w:r>
      <w:r>
        <w:t>mtc</w:t>
      </w:r>
      <w:r w:rsidRPr="00A04E0E">
        <w:t>ProviderInformation</w:t>
      </w:r>
    </w:p>
    <w:p w:rsidR="00363E1D" w:rsidRPr="000B71E3" w:rsidRDefault="00363E1D" w:rsidP="00363E1D">
      <w:pPr>
        <w:pStyle w:val="PL"/>
      </w:pPr>
      <w:r w:rsidRPr="000B71E3">
        <w:t xml:space="preserve">          in: query</w:t>
      </w:r>
    </w:p>
    <w:p w:rsidR="00363E1D" w:rsidRPr="000B71E3" w:rsidRDefault="00363E1D" w:rsidP="00363E1D">
      <w:pPr>
        <w:pStyle w:val="PL"/>
      </w:pPr>
      <w:r w:rsidRPr="000B71E3">
        <w:t xml:space="preserve">          description: </w:t>
      </w:r>
      <w:r>
        <w:t>mtc</w:t>
      </w:r>
      <w:r w:rsidRPr="00A04E0E">
        <w:t>ProviderInformation</w:t>
      </w:r>
    </w:p>
    <w:p w:rsidR="00363E1D" w:rsidRPr="000B71E3" w:rsidRDefault="00363E1D" w:rsidP="00363E1D">
      <w:pPr>
        <w:pStyle w:val="PL"/>
      </w:pPr>
      <w:r w:rsidRPr="000B71E3">
        <w:t xml:space="preserve">          schema:</w:t>
      </w:r>
    </w:p>
    <w:p w:rsidR="00363E1D" w:rsidRPr="000B71E3" w:rsidRDefault="00363E1D" w:rsidP="00363E1D">
      <w:pPr>
        <w:pStyle w:val="PL"/>
      </w:pPr>
      <w:r w:rsidRPr="000B71E3">
        <w:t xml:space="preserve">             $ref: 'TS29571_CommonData.yaml#/components/schemas/</w:t>
      </w:r>
      <w:r>
        <w:t>Mtc</w:t>
      </w:r>
      <w:r w:rsidRPr="00A04E0E">
        <w:t>ProviderInformation</w:t>
      </w:r>
      <w:r w:rsidRPr="000B71E3">
        <w:t>'</w:t>
      </w:r>
    </w:p>
    <w:p w:rsidR="00363E1D" w:rsidRDefault="00363E1D" w:rsidP="00363E1D">
      <w:pPr>
        <w:pStyle w:val="PL"/>
        <w:rPr>
          <w:lang w:val="en-US"/>
        </w:rPr>
      </w:pPr>
      <w:r>
        <w:rPr>
          <w:lang w:val="en-US"/>
        </w:rPr>
        <w:t xml:space="preserve">        - name: If-None-Match</w:t>
      </w:r>
    </w:p>
    <w:p w:rsidR="00363E1D" w:rsidRDefault="00363E1D" w:rsidP="00363E1D">
      <w:pPr>
        <w:pStyle w:val="PL"/>
        <w:rPr>
          <w:lang w:val="en-US"/>
        </w:rPr>
      </w:pPr>
      <w:r>
        <w:rPr>
          <w:lang w:val="en-US"/>
        </w:rPr>
        <w:t xml:space="preserve">          in: header</w:t>
      </w:r>
    </w:p>
    <w:p w:rsidR="00363E1D" w:rsidRDefault="00363E1D" w:rsidP="00363E1D">
      <w:pPr>
        <w:pStyle w:val="PL"/>
        <w:rPr>
          <w:lang w:val="en-US"/>
        </w:rPr>
      </w:pPr>
      <w:r>
        <w:rPr>
          <w:lang w:val="en-US"/>
        </w:rPr>
        <w:t xml:space="preserve">          description: Validator for conditional requests, as described in RFC 7232, 3.2</w:t>
      </w:r>
    </w:p>
    <w:p w:rsidR="00363E1D" w:rsidRDefault="00363E1D" w:rsidP="00363E1D">
      <w:pPr>
        <w:pStyle w:val="PL"/>
        <w:rPr>
          <w:lang w:val="en-US"/>
        </w:rPr>
      </w:pPr>
      <w:r>
        <w:rPr>
          <w:lang w:val="en-US"/>
        </w:rPr>
        <w:t xml:space="preserve">          schema:</w:t>
      </w:r>
    </w:p>
    <w:p w:rsidR="00363E1D" w:rsidRDefault="00363E1D" w:rsidP="00363E1D">
      <w:pPr>
        <w:pStyle w:val="PL"/>
        <w:rPr>
          <w:lang w:val="en-US"/>
        </w:rPr>
      </w:pPr>
      <w:r>
        <w:rPr>
          <w:lang w:val="en-US"/>
        </w:rPr>
        <w:t xml:space="preserve">            type: string</w:t>
      </w:r>
    </w:p>
    <w:p w:rsidR="00363E1D" w:rsidRPr="000B71E3" w:rsidRDefault="00363E1D" w:rsidP="00363E1D">
      <w:pPr>
        <w:pStyle w:val="PL"/>
      </w:pPr>
      <w:r w:rsidRPr="000B71E3">
        <w:t xml:space="preserve">      responses:</w:t>
      </w:r>
    </w:p>
    <w:p w:rsidR="00363E1D" w:rsidRPr="000B71E3" w:rsidRDefault="00363E1D" w:rsidP="00363E1D">
      <w:pPr>
        <w:pStyle w:val="PL"/>
      </w:pPr>
      <w:r w:rsidRPr="000B71E3">
        <w:t xml:space="preserve">        '200':</w:t>
      </w:r>
    </w:p>
    <w:p w:rsidR="00363E1D" w:rsidRPr="000B71E3" w:rsidRDefault="00363E1D" w:rsidP="00363E1D">
      <w:pPr>
        <w:pStyle w:val="PL"/>
      </w:pPr>
      <w:r w:rsidRPr="000B71E3">
        <w:t xml:space="preserve">          description: Expected response to a valid request</w:t>
      </w:r>
    </w:p>
    <w:p w:rsidR="00363E1D" w:rsidRPr="000B71E3" w:rsidRDefault="00363E1D" w:rsidP="00363E1D">
      <w:pPr>
        <w:pStyle w:val="PL"/>
      </w:pPr>
      <w:r w:rsidRPr="000B71E3">
        <w:t xml:space="preserve">          content:</w:t>
      </w:r>
    </w:p>
    <w:p w:rsidR="00363E1D" w:rsidRPr="000B71E3" w:rsidRDefault="00363E1D" w:rsidP="00363E1D">
      <w:pPr>
        <w:pStyle w:val="PL"/>
      </w:pPr>
      <w:r w:rsidRPr="000B71E3">
        <w:t xml:space="preserve">            application/json:</w:t>
      </w:r>
    </w:p>
    <w:p w:rsidR="00363E1D" w:rsidRPr="000B71E3" w:rsidRDefault="00363E1D" w:rsidP="00363E1D">
      <w:pPr>
        <w:pStyle w:val="PL"/>
      </w:pPr>
      <w:r w:rsidRPr="000B71E3">
        <w:t xml:space="preserve">              schema:</w:t>
      </w:r>
    </w:p>
    <w:p w:rsidR="00363E1D" w:rsidRPr="000B71E3" w:rsidRDefault="00363E1D" w:rsidP="00363E1D">
      <w:pPr>
        <w:pStyle w:val="PL"/>
      </w:pPr>
      <w:r w:rsidRPr="000B71E3">
        <w:t xml:space="preserve">                $ref: '#/components/schemas/</w:t>
      </w:r>
      <w:r w:rsidRPr="009F5513">
        <w:t>Authori</w:t>
      </w:r>
      <w:r>
        <w:t>z</w:t>
      </w:r>
      <w:r w:rsidRPr="009F5513">
        <w:t>ationData</w:t>
      </w:r>
      <w:r w:rsidRPr="000B71E3">
        <w:t>'</w:t>
      </w:r>
    </w:p>
    <w:p w:rsidR="00363E1D" w:rsidRPr="0026346C" w:rsidRDefault="00363E1D" w:rsidP="00363E1D">
      <w:pPr>
        <w:pStyle w:val="PL"/>
        <w:rPr>
          <w:lang w:val="en-US"/>
        </w:rPr>
      </w:pPr>
      <w:r w:rsidRPr="002E5CBA">
        <w:rPr>
          <w:lang w:val="en-US"/>
        </w:rPr>
        <w:t xml:space="preserve">        '</w:t>
      </w:r>
      <w:r>
        <w:rPr>
          <w:lang w:val="en-US"/>
        </w:rPr>
        <w:t>403</w:t>
      </w:r>
      <w:r w:rsidRPr="002E5CBA">
        <w:rPr>
          <w:lang w:val="en-US"/>
        </w:rPr>
        <w:t>':</w:t>
      </w:r>
    </w:p>
    <w:p w:rsidR="00363E1D" w:rsidRDefault="00363E1D" w:rsidP="00363E1D">
      <w:pPr>
        <w:pStyle w:val="PL"/>
      </w:pPr>
      <w:r w:rsidRPr="00046E6A">
        <w:rPr>
          <w:lang w:val="en-US"/>
        </w:rPr>
        <w:t xml:space="preserve">        </w:t>
      </w:r>
      <w:r>
        <w:rPr>
          <w:lang w:val="en-US"/>
        </w:rPr>
        <w:t xml:space="preserve">  </w:t>
      </w:r>
      <w:r w:rsidRPr="008F2F3C">
        <w:t>$ref: 'TS29571_CommonData.yaml#/components/responses/</w:t>
      </w:r>
      <w:r>
        <w:t>403</w:t>
      </w:r>
      <w:r w:rsidRPr="008F2F3C">
        <w:t>'</w:t>
      </w:r>
    </w:p>
    <w:p w:rsidR="00363E1D" w:rsidRPr="000B71E3" w:rsidRDefault="00363E1D" w:rsidP="00363E1D">
      <w:pPr>
        <w:pStyle w:val="PL"/>
      </w:pPr>
      <w:r w:rsidRPr="000B71E3">
        <w:t xml:space="preserve">        '404':</w:t>
      </w:r>
    </w:p>
    <w:p w:rsidR="00363E1D" w:rsidRDefault="00363E1D" w:rsidP="00363E1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363E1D" w:rsidRPr="000B71E3" w:rsidRDefault="00363E1D" w:rsidP="00363E1D">
      <w:pPr>
        <w:pStyle w:val="PL"/>
      </w:pPr>
      <w:r w:rsidRPr="000B71E3">
        <w:t xml:space="preserve">        default:</w:t>
      </w:r>
    </w:p>
    <w:p w:rsidR="00363E1D" w:rsidRPr="000B71E3" w:rsidRDefault="00363E1D" w:rsidP="00363E1D">
      <w:pPr>
        <w:pStyle w:val="PL"/>
      </w:pPr>
      <w:r w:rsidRPr="000B71E3">
        <w:t xml:space="preserve">          description: Unexpected error</w:t>
      </w:r>
    </w:p>
    <w:p w:rsidR="00363E1D" w:rsidRDefault="00363E1D" w:rsidP="00363E1D">
      <w:pPr>
        <w:pStyle w:val="PL"/>
      </w:pPr>
    </w:p>
    <w:p w:rsidR="00363E1D" w:rsidRPr="000B71E3" w:rsidRDefault="00363E1D" w:rsidP="00363E1D">
      <w:pPr>
        <w:pStyle w:val="PL"/>
      </w:pPr>
    </w:p>
    <w:p w:rsidR="00363E1D" w:rsidRPr="000B71E3" w:rsidRDefault="00363E1D" w:rsidP="00363E1D">
      <w:pPr>
        <w:pStyle w:val="PL"/>
        <w:rPr>
          <w:lang w:val="en-US"/>
        </w:rPr>
      </w:pPr>
      <w:r w:rsidRPr="000B71E3">
        <w:t>components:</w:t>
      </w:r>
    </w:p>
    <w:p w:rsidR="00363E1D" w:rsidRPr="000B71E3" w:rsidRDefault="00363E1D" w:rsidP="00363E1D">
      <w:pPr>
        <w:pStyle w:val="PL"/>
        <w:rPr>
          <w:lang w:val="en-US"/>
        </w:rPr>
      </w:pPr>
      <w:r w:rsidRPr="000B71E3">
        <w:rPr>
          <w:lang w:val="en-US"/>
        </w:rPr>
        <w:t xml:space="preserve">  securitySchemes:</w:t>
      </w:r>
    </w:p>
    <w:p w:rsidR="00363E1D" w:rsidRPr="000B71E3" w:rsidRDefault="00363E1D" w:rsidP="00363E1D">
      <w:pPr>
        <w:pStyle w:val="PL"/>
        <w:rPr>
          <w:lang w:val="en-US"/>
        </w:rPr>
      </w:pPr>
      <w:r w:rsidRPr="000B71E3">
        <w:rPr>
          <w:lang w:val="en-US"/>
        </w:rPr>
        <w:t xml:space="preserve">    oAuth2ClientCredentials:</w:t>
      </w:r>
    </w:p>
    <w:p w:rsidR="00363E1D" w:rsidRPr="000B71E3" w:rsidRDefault="00363E1D" w:rsidP="00363E1D">
      <w:pPr>
        <w:pStyle w:val="PL"/>
        <w:rPr>
          <w:lang w:val="en-US"/>
        </w:rPr>
      </w:pPr>
      <w:r w:rsidRPr="000B71E3">
        <w:rPr>
          <w:lang w:val="en-US"/>
        </w:rPr>
        <w:t xml:space="preserve">      type: oauth2</w:t>
      </w:r>
    </w:p>
    <w:p w:rsidR="00363E1D" w:rsidRPr="000B71E3" w:rsidRDefault="00363E1D" w:rsidP="00363E1D">
      <w:pPr>
        <w:pStyle w:val="PL"/>
        <w:rPr>
          <w:lang w:val="en-US"/>
        </w:rPr>
      </w:pPr>
      <w:r w:rsidRPr="000B71E3">
        <w:rPr>
          <w:lang w:val="en-US"/>
        </w:rPr>
        <w:t xml:space="preserve">      flows:</w:t>
      </w:r>
    </w:p>
    <w:p w:rsidR="00363E1D" w:rsidRPr="000B71E3" w:rsidRDefault="00363E1D" w:rsidP="00363E1D">
      <w:pPr>
        <w:pStyle w:val="PL"/>
        <w:rPr>
          <w:lang w:val="en-US"/>
        </w:rPr>
      </w:pPr>
      <w:r w:rsidRPr="000B71E3">
        <w:rPr>
          <w:lang w:val="en-US"/>
        </w:rPr>
        <w:t xml:space="preserve">        clientCredentials:</w:t>
      </w:r>
    </w:p>
    <w:p w:rsidR="00363E1D" w:rsidRPr="000B71E3" w:rsidRDefault="00363E1D" w:rsidP="00363E1D">
      <w:pPr>
        <w:pStyle w:val="PL"/>
        <w:rPr>
          <w:lang w:val="en-US"/>
        </w:rPr>
      </w:pPr>
      <w:r w:rsidRPr="000B71E3">
        <w:rPr>
          <w:lang w:val="en-US"/>
        </w:rPr>
        <w:t xml:space="preserve">          tokenUrl: '{nrfApiRoot}/oauth2/token'</w:t>
      </w:r>
    </w:p>
    <w:p w:rsidR="00363E1D" w:rsidRPr="000B71E3" w:rsidRDefault="00363E1D" w:rsidP="00363E1D">
      <w:pPr>
        <w:pStyle w:val="PL"/>
        <w:rPr>
          <w:lang w:val="en-US"/>
        </w:rPr>
      </w:pPr>
      <w:r w:rsidRPr="000B71E3">
        <w:rPr>
          <w:lang w:val="en-US"/>
        </w:rPr>
        <w:t xml:space="preserve">          scopes:</w:t>
      </w:r>
    </w:p>
    <w:p w:rsidR="00363E1D" w:rsidRDefault="00363E1D" w:rsidP="00363E1D">
      <w:pPr>
        <w:pStyle w:val="PL"/>
      </w:pPr>
      <w:r>
        <w:t xml:space="preserve">            nudm-niddau: Access to the nudm-niddau API</w:t>
      </w:r>
    </w:p>
    <w:p w:rsidR="00363E1D" w:rsidRPr="000B71E3" w:rsidRDefault="00363E1D" w:rsidP="00363E1D">
      <w:pPr>
        <w:pStyle w:val="PL"/>
      </w:pPr>
    </w:p>
    <w:p w:rsidR="00363E1D" w:rsidRPr="000B71E3" w:rsidRDefault="00363E1D" w:rsidP="00363E1D">
      <w:pPr>
        <w:pStyle w:val="PL"/>
      </w:pPr>
      <w:r w:rsidRPr="000B71E3">
        <w:t xml:space="preserve">  schemas:</w:t>
      </w:r>
    </w:p>
    <w:p w:rsidR="00363E1D" w:rsidRPr="000B71E3" w:rsidRDefault="00363E1D" w:rsidP="00363E1D">
      <w:pPr>
        <w:pStyle w:val="PL"/>
      </w:pPr>
    </w:p>
    <w:p w:rsidR="00363E1D" w:rsidRDefault="00363E1D" w:rsidP="00363E1D">
      <w:pPr>
        <w:pStyle w:val="PL"/>
      </w:pPr>
      <w:r w:rsidRPr="000B71E3">
        <w:t># COMPLEX TYPES:</w:t>
      </w:r>
    </w:p>
    <w:p w:rsidR="00363E1D" w:rsidRPr="000B71E3" w:rsidRDefault="00363E1D" w:rsidP="00363E1D">
      <w:pPr>
        <w:pStyle w:val="PL"/>
      </w:pPr>
      <w:r>
        <w:t>#</w:t>
      </w:r>
    </w:p>
    <w:p w:rsidR="00363E1D" w:rsidRPr="000B71E3" w:rsidRDefault="00363E1D" w:rsidP="00363E1D">
      <w:pPr>
        <w:pStyle w:val="PL"/>
      </w:pPr>
      <w:r w:rsidRPr="000B71E3">
        <w:t xml:space="preserve">    </w:t>
      </w:r>
      <w:r w:rsidRPr="009F5513">
        <w:t>Authori</w:t>
      </w:r>
      <w:r>
        <w:t>z</w:t>
      </w:r>
      <w:r w:rsidRPr="009F5513">
        <w:t>ationData</w:t>
      </w:r>
      <w:r w:rsidRPr="000B71E3">
        <w:t>:</w:t>
      </w:r>
    </w:p>
    <w:p w:rsidR="00363E1D" w:rsidRPr="000B71E3" w:rsidRDefault="00363E1D" w:rsidP="00363E1D">
      <w:pPr>
        <w:pStyle w:val="PL"/>
      </w:pPr>
      <w:r w:rsidRPr="000B71E3">
        <w:t xml:space="preserve">      type: array</w:t>
      </w:r>
    </w:p>
    <w:p w:rsidR="00363E1D" w:rsidRPr="000B71E3" w:rsidRDefault="00363E1D" w:rsidP="00363E1D">
      <w:pPr>
        <w:pStyle w:val="PL"/>
      </w:pPr>
      <w:r w:rsidRPr="000B71E3">
        <w:t xml:space="preserve">      items:</w:t>
      </w:r>
    </w:p>
    <w:p w:rsidR="00363E1D" w:rsidRPr="000B71E3" w:rsidRDefault="00363E1D" w:rsidP="00363E1D">
      <w:pPr>
        <w:pStyle w:val="PL"/>
      </w:pPr>
      <w:r w:rsidRPr="000B71E3">
        <w:t xml:space="preserve">        $ref: '#/components/schemas/</w:t>
      </w:r>
      <w:r>
        <w:t>UserIdentifier</w:t>
      </w:r>
      <w:r w:rsidRPr="000B71E3">
        <w:t>'</w:t>
      </w:r>
    </w:p>
    <w:p w:rsidR="00363E1D" w:rsidRPr="000B71E3" w:rsidRDefault="00363E1D" w:rsidP="00363E1D">
      <w:pPr>
        <w:pStyle w:val="PL"/>
      </w:pPr>
      <w:r w:rsidRPr="000B71E3">
        <w:t xml:space="preserve">      minItems: </w:t>
      </w:r>
      <w:r>
        <w:t>1</w:t>
      </w:r>
    </w:p>
    <w:p w:rsidR="00363E1D" w:rsidRPr="000B71E3" w:rsidRDefault="00363E1D" w:rsidP="00363E1D">
      <w:pPr>
        <w:pStyle w:val="PL"/>
      </w:pPr>
      <w:r w:rsidRPr="000B71E3">
        <w:t xml:space="preserve">      uniqueItems: true</w:t>
      </w:r>
    </w:p>
    <w:p w:rsidR="00363E1D" w:rsidRPr="000B71E3" w:rsidRDefault="00363E1D" w:rsidP="00363E1D">
      <w:pPr>
        <w:pStyle w:val="PL"/>
      </w:pPr>
    </w:p>
    <w:p w:rsidR="00363E1D" w:rsidRPr="000B71E3" w:rsidRDefault="00363E1D" w:rsidP="00363E1D">
      <w:pPr>
        <w:pStyle w:val="PL"/>
      </w:pPr>
      <w:r w:rsidRPr="000B71E3">
        <w:t xml:space="preserve">    </w:t>
      </w:r>
      <w:r>
        <w:t>UserIdentifier</w:t>
      </w:r>
      <w:r w:rsidRPr="000B71E3">
        <w:t>:</w:t>
      </w:r>
    </w:p>
    <w:p w:rsidR="00363E1D" w:rsidRPr="000B71E3" w:rsidRDefault="00363E1D" w:rsidP="00363E1D">
      <w:pPr>
        <w:pStyle w:val="PL"/>
      </w:pPr>
      <w:r w:rsidRPr="000B71E3">
        <w:t xml:space="preserve">      type: object</w:t>
      </w:r>
    </w:p>
    <w:p w:rsidR="00363E1D" w:rsidRDefault="00363E1D" w:rsidP="00363E1D">
      <w:pPr>
        <w:pStyle w:val="PL"/>
      </w:pPr>
      <w:r>
        <w:t xml:space="preserve">      required:</w:t>
      </w:r>
    </w:p>
    <w:p w:rsidR="00363E1D" w:rsidRDefault="00363E1D" w:rsidP="00363E1D">
      <w:pPr>
        <w:pStyle w:val="PL"/>
      </w:pPr>
      <w:r>
        <w:t xml:space="preserve">        - supi</w:t>
      </w:r>
    </w:p>
    <w:p w:rsidR="00363E1D" w:rsidRPr="000B71E3" w:rsidRDefault="00363E1D" w:rsidP="00363E1D">
      <w:pPr>
        <w:pStyle w:val="PL"/>
      </w:pPr>
      <w:r w:rsidRPr="000B71E3">
        <w:t xml:space="preserve">      properties:</w:t>
      </w:r>
    </w:p>
    <w:p w:rsidR="00363E1D" w:rsidRPr="000B71E3" w:rsidRDefault="00363E1D" w:rsidP="00363E1D">
      <w:pPr>
        <w:pStyle w:val="PL"/>
      </w:pPr>
      <w:r w:rsidRPr="000B71E3">
        <w:t xml:space="preserve">        </w:t>
      </w:r>
      <w:r>
        <w:t>supi</w:t>
      </w:r>
      <w:r w:rsidRPr="000B71E3">
        <w:t>:</w:t>
      </w:r>
    </w:p>
    <w:p w:rsidR="00363E1D" w:rsidRPr="000B71E3" w:rsidRDefault="00363E1D" w:rsidP="00363E1D">
      <w:pPr>
        <w:pStyle w:val="PL"/>
      </w:pPr>
      <w:r>
        <w:t xml:space="preserve">          $ref: </w:t>
      </w:r>
      <w:r w:rsidRPr="000B71E3">
        <w:t>'TS29571_CommonData.yaml#/components/schemas/</w:t>
      </w:r>
      <w:r>
        <w:t>Supi</w:t>
      </w:r>
      <w:r w:rsidRPr="000B71E3">
        <w:t>'</w:t>
      </w:r>
    </w:p>
    <w:p w:rsidR="00363E1D" w:rsidRPr="000B71E3" w:rsidRDefault="00363E1D" w:rsidP="00363E1D">
      <w:pPr>
        <w:pStyle w:val="PL"/>
      </w:pPr>
      <w:r w:rsidRPr="000B71E3">
        <w:t xml:space="preserve">        </w:t>
      </w:r>
      <w:r>
        <w:t>gpsi</w:t>
      </w:r>
      <w:r w:rsidRPr="000B71E3">
        <w:t>:</w:t>
      </w:r>
    </w:p>
    <w:p w:rsidR="00363E1D" w:rsidRPr="000B71E3" w:rsidRDefault="00363E1D" w:rsidP="00363E1D">
      <w:pPr>
        <w:pStyle w:val="PL"/>
      </w:pPr>
      <w:r>
        <w:t xml:space="preserve">          $ref: </w:t>
      </w:r>
      <w:r w:rsidRPr="000B71E3">
        <w:t>'TS29571_CommonData.yaml#/components/schemas/</w:t>
      </w:r>
      <w:r>
        <w:t>Gpsi</w:t>
      </w:r>
      <w:r w:rsidRPr="000B71E3">
        <w:t>'</w:t>
      </w:r>
    </w:p>
    <w:p w:rsidR="00363E1D" w:rsidRDefault="00363E1D" w:rsidP="00363E1D">
      <w:pPr>
        <w:pStyle w:val="PL"/>
      </w:pPr>
    </w:p>
    <w:p w:rsidR="00363E1D" w:rsidRPr="000B71E3" w:rsidRDefault="00363E1D" w:rsidP="00363E1D">
      <w:pPr>
        <w:pStyle w:val="PL"/>
      </w:pPr>
    </w:p>
    <w:p w:rsidR="00363E1D" w:rsidRPr="000B71E3" w:rsidRDefault="00363E1D" w:rsidP="00363E1D">
      <w:pPr>
        <w:pStyle w:val="PL"/>
      </w:pPr>
    </w:p>
    <w:p w:rsidR="00363E1D" w:rsidRPr="000B71E3" w:rsidRDefault="00363E1D" w:rsidP="00363E1D">
      <w:pPr>
        <w:pStyle w:val="PL"/>
      </w:pPr>
    </w:p>
    <w:p w:rsidR="00363E1D" w:rsidRPr="000B71E3" w:rsidRDefault="00363E1D" w:rsidP="00363E1D">
      <w:pPr>
        <w:pStyle w:val="PL"/>
      </w:pPr>
      <w:r w:rsidRPr="000B71E3">
        <w:t># SIMPLE TYPES:</w:t>
      </w:r>
    </w:p>
    <w:p w:rsidR="00363E1D" w:rsidRPr="000B71E3" w:rsidRDefault="00363E1D" w:rsidP="00363E1D">
      <w:pPr>
        <w:pStyle w:val="PL"/>
      </w:pPr>
    </w:p>
    <w:p w:rsidR="00363E1D" w:rsidRPr="000B71E3" w:rsidRDefault="00363E1D" w:rsidP="00363E1D">
      <w:pPr>
        <w:pStyle w:val="PL"/>
      </w:pPr>
    </w:p>
    <w:p w:rsidR="00363E1D" w:rsidRPr="000B71E3" w:rsidRDefault="00363E1D" w:rsidP="00363E1D">
      <w:pPr>
        <w:pStyle w:val="PL"/>
      </w:pPr>
    </w:p>
    <w:p w:rsidR="00363E1D" w:rsidRPr="000B71E3" w:rsidRDefault="00363E1D" w:rsidP="00363E1D">
      <w:pPr>
        <w:pStyle w:val="PL"/>
      </w:pPr>
      <w:r w:rsidRPr="000B71E3">
        <w:t># ENUMS:</w:t>
      </w:r>
    </w:p>
    <w:p w:rsidR="00363E1D" w:rsidRDefault="00363E1D" w:rsidP="00363E1D">
      <w:pPr>
        <w:pStyle w:val="PL"/>
      </w:pPr>
    </w:p>
    <w:p w:rsidR="00363E1D" w:rsidRPr="000B71E3" w:rsidRDefault="00363E1D" w:rsidP="00363E1D">
      <w:pPr>
        <w:pStyle w:val="PL"/>
      </w:pPr>
    </w:p>
    <w:p w:rsidR="00767E11" w:rsidRPr="000B71E3" w:rsidRDefault="00767E11" w:rsidP="002127F7"/>
    <w:p w:rsidR="00895104" w:rsidRPr="000B71E3" w:rsidRDefault="00895104" w:rsidP="00895104">
      <w:pPr>
        <w:pStyle w:val="Heading8"/>
      </w:pPr>
      <w:bookmarkStart w:id="590" w:name="_Toc11338884"/>
      <w:r w:rsidRPr="000B71E3">
        <w:t>Annex B (informative):</w:t>
      </w:r>
      <w:r w:rsidRPr="000B71E3">
        <w:br/>
        <w:t>Stateless UDMs</w:t>
      </w:r>
      <w:bookmarkEnd w:id="590"/>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80" type="#_x0000_t75" style="width:388.5pt;height:182.25pt" o:ole="">
            <v:imagedata r:id="rId124" o:title=""/>
          </v:shape>
          <o:OLEObject Type="Embed" ProgID="Visio.Drawing.11" ShapeID="_x0000_i1080" DrawAspect="Content" ObjectID="_1621960878" r:id="rId125"/>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81" type="#_x0000_t75" style="width:471.75pt;height:400.5pt" o:ole="">
            <v:imagedata r:id="rId126" o:title=""/>
          </v:shape>
          <o:OLEObject Type="Embed" ProgID="Visio.Drawing.11" ShapeID="_x0000_i1081" DrawAspect="Content" ObjectID="_1621960879" r:id="rId127"/>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82" type="#_x0000_t75" style="width:388.5pt;height:312.75pt" o:ole="">
            <v:imagedata r:id="rId128" o:title=""/>
          </v:shape>
          <o:OLEObject Type="Embed" ProgID="Visio.Drawing.11" ShapeID="_x0000_i1082" DrawAspect="Content" ObjectID="_1621960880" r:id="rId129"/>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03074E">
      <w:pPr>
        <w:pStyle w:val="TH"/>
      </w:pPr>
      <w:r w:rsidRPr="0069718D">
        <w:object w:dxaOrig="13932" w:dyaOrig="7980">
          <v:shape id="_x0000_i1083" type="#_x0000_t75" style="width:471.75pt;height:324pt" o:ole="">
            <v:imagedata r:id="rId130" o:title=""/>
          </v:shape>
          <o:OLEObject Type="Embed" ProgID="Visio.Drawing.11" ShapeID="_x0000_i1083" DrawAspect="Content" ObjectID="_1621960881" r:id="rId131"/>
        </w:object>
      </w:r>
    </w:p>
    <w:p w:rsidR="002D42EB" w:rsidRDefault="002D42EB" w:rsidP="0003074E">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bookmarkStart w:id="591" w:name="_Toc11338885"/>
      <w:r w:rsidRPr="000B71E3">
        <w:t xml:space="preserve">Annex </w:t>
      </w:r>
      <w:r w:rsidR="00C03356">
        <w:t>C</w:t>
      </w:r>
      <w:r w:rsidRPr="000B71E3">
        <w:t xml:space="preserve"> (</w:t>
      </w:r>
      <w:r>
        <w:t>informative</w:t>
      </w:r>
      <w:r w:rsidRPr="000B71E3">
        <w:t>):</w:t>
      </w:r>
      <w:r w:rsidRPr="000B71E3">
        <w:br/>
      </w:r>
      <w:r>
        <w:t>SUCI encoding</w:t>
      </w:r>
      <w:bookmarkEnd w:id="591"/>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DB38CA" w:rsidRDefault="00DB38CA" w:rsidP="00B40CD7">
      <w:pPr>
        <w:pStyle w:val="PL"/>
        <w:ind w:left="568"/>
      </w:pPr>
    </w:p>
    <w:p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592"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592"/>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593" w:name="_Toc11338886"/>
      <w:r w:rsidRPr="000B71E3">
        <w:t xml:space="preserve">Annex </w:t>
      </w:r>
      <w:r w:rsidR="00C03356">
        <w:t>D</w:t>
      </w:r>
      <w:r w:rsidRPr="000B71E3">
        <w:t xml:space="preserve"> (informative):</w:t>
      </w:r>
      <w:r w:rsidRPr="000B71E3">
        <w:br/>
        <w:t>Change history</w:t>
      </w:r>
      <w:bookmarkEnd w:id="593"/>
    </w:p>
    <w:bookmarkEnd w:id="578"/>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9F2F0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r>
              <w:rPr>
                <w:sz w:val="16"/>
                <w:szCs w:val="16"/>
              </w:rPr>
              <w:t>15.2.1</w:t>
            </w:r>
          </w:p>
        </w:tc>
      </w:tr>
      <w:tr w:rsidR="00D759D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15.3.0</w:t>
            </w:r>
          </w:p>
        </w:tc>
      </w:tr>
      <w:tr w:rsidR="005D10A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0AC"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D62E27"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2E27" w:rsidRDefault="00E01251" w:rsidP="000F2AA3">
            <w:pPr>
              <w:pStyle w:val="TAC"/>
              <w:rPr>
                <w:sz w:val="16"/>
                <w:szCs w:val="16"/>
              </w:rPr>
            </w:pPr>
            <w:r>
              <w:rPr>
                <w:sz w:val="16"/>
                <w:szCs w:val="16"/>
              </w:rPr>
              <w:t>15.3.0</w:t>
            </w:r>
          </w:p>
        </w:tc>
      </w:tr>
      <w:tr w:rsidR="00586A3B"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6A3B" w:rsidRDefault="00E01251" w:rsidP="000F2AA3">
            <w:pPr>
              <w:pStyle w:val="TAC"/>
              <w:rPr>
                <w:sz w:val="16"/>
                <w:szCs w:val="16"/>
              </w:rPr>
            </w:pPr>
            <w:r>
              <w:rPr>
                <w:sz w:val="16"/>
                <w:szCs w:val="16"/>
              </w:rPr>
              <w:t>15.3.0</w:t>
            </w:r>
          </w:p>
        </w:tc>
      </w:tr>
      <w:tr w:rsidR="00FB0C6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C64" w:rsidRDefault="00E01251" w:rsidP="000F2AA3">
            <w:pPr>
              <w:pStyle w:val="TAC"/>
              <w:rPr>
                <w:sz w:val="16"/>
                <w:szCs w:val="16"/>
              </w:rPr>
            </w:pPr>
            <w:r>
              <w:rPr>
                <w:sz w:val="16"/>
                <w:szCs w:val="16"/>
              </w:rPr>
              <w:t>15.3.0</w:t>
            </w:r>
          </w:p>
        </w:tc>
      </w:tr>
      <w:tr w:rsidR="00CA0E1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0E14" w:rsidRDefault="00E01251" w:rsidP="000F2AA3">
            <w:pPr>
              <w:pStyle w:val="TAC"/>
              <w:rPr>
                <w:sz w:val="16"/>
                <w:szCs w:val="16"/>
              </w:rPr>
            </w:pPr>
            <w:r>
              <w:rPr>
                <w:sz w:val="16"/>
                <w:szCs w:val="16"/>
              </w:rPr>
              <w:t>15.3.0</w:t>
            </w:r>
          </w:p>
        </w:tc>
      </w:tr>
      <w:tr w:rsidR="00AC139E"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39E" w:rsidRDefault="00E01251" w:rsidP="000F2AA3">
            <w:pPr>
              <w:pStyle w:val="TAC"/>
              <w:rPr>
                <w:sz w:val="16"/>
                <w:szCs w:val="16"/>
              </w:rPr>
            </w:pPr>
            <w:r>
              <w:rPr>
                <w:sz w:val="16"/>
                <w:szCs w:val="16"/>
              </w:rPr>
              <w:t>15.3.0</w:t>
            </w:r>
          </w:p>
        </w:tc>
      </w:tr>
      <w:tr w:rsidR="00A82A0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2A06" w:rsidRDefault="00E01251" w:rsidP="000F2AA3">
            <w:pPr>
              <w:pStyle w:val="TAC"/>
              <w:rPr>
                <w:sz w:val="16"/>
                <w:szCs w:val="16"/>
              </w:rPr>
            </w:pPr>
            <w:r>
              <w:rPr>
                <w:sz w:val="16"/>
                <w:szCs w:val="16"/>
              </w:rPr>
              <w:t>15.3.0</w:t>
            </w:r>
          </w:p>
        </w:tc>
      </w:tr>
      <w:tr w:rsidR="0072778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778C" w:rsidRDefault="00E01251" w:rsidP="000F2AA3">
            <w:pPr>
              <w:pStyle w:val="TAC"/>
              <w:rPr>
                <w:sz w:val="16"/>
                <w:szCs w:val="16"/>
              </w:rPr>
            </w:pPr>
            <w:r>
              <w:rPr>
                <w:sz w:val="16"/>
                <w:szCs w:val="16"/>
              </w:rPr>
              <w:t>15.3.0</w:t>
            </w:r>
          </w:p>
        </w:tc>
      </w:tr>
      <w:tr w:rsidR="00E1294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294A" w:rsidRDefault="00E01251" w:rsidP="000F2AA3">
            <w:pPr>
              <w:pStyle w:val="TAC"/>
              <w:rPr>
                <w:sz w:val="16"/>
                <w:szCs w:val="16"/>
              </w:rPr>
            </w:pPr>
            <w:r>
              <w:rPr>
                <w:sz w:val="16"/>
                <w:szCs w:val="16"/>
              </w:rPr>
              <w:t>15.3.0</w:t>
            </w:r>
          </w:p>
        </w:tc>
      </w:tr>
      <w:tr w:rsidR="002A208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2082" w:rsidRDefault="00E01251" w:rsidP="000F2AA3">
            <w:pPr>
              <w:pStyle w:val="TAC"/>
              <w:rPr>
                <w:sz w:val="16"/>
                <w:szCs w:val="16"/>
              </w:rPr>
            </w:pPr>
            <w:r>
              <w:rPr>
                <w:sz w:val="16"/>
                <w:szCs w:val="16"/>
              </w:rPr>
              <w:t>15.3.0</w:t>
            </w:r>
          </w:p>
        </w:tc>
      </w:tr>
      <w:tr w:rsidR="003316A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6A2" w:rsidRDefault="00E01251" w:rsidP="000F2AA3">
            <w:pPr>
              <w:pStyle w:val="TAC"/>
              <w:rPr>
                <w:sz w:val="16"/>
                <w:szCs w:val="16"/>
              </w:rPr>
            </w:pPr>
            <w:r>
              <w:rPr>
                <w:sz w:val="16"/>
                <w:szCs w:val="16"/>
              </w:rPr>
              <w:t>15.3.0</w:t>
            </w:r>
          </w:p>
        </w:tc>
      </w:tr>
      <w:tr w:rsidR="000E0FE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FE8" w:rsidRDefault="00E01251" w:rsidP="000F2AA3">
            <w:pPr>
              <w:pStyle w:val="TAC"/>
              <w:rPr>
                <w:sz w:val="16"/>
                <w:szCs w:val="16"/>
              </w:rPr>
            </w:pPr>
            <w:r>
              <w:rPr>
                <w:sz w:val="16"/>
                <w:szCs w:val="16"/>
              </w:rPr>
              <w:t>15.3.0</w:t>
            </w:r>
          </w:p>
        </w:tc>
      </w:tr>
      <w:tr w:rsidR="00C005F9"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05F9" w:rsidRDefault="00E01251" w:rsidP="000F2AA3">
            <w:pPr>
              <w:pStyle w:val="TAC"/>
              <w:rPr>
                <w:sz w:val="16"/>
                <w:szCs w:val="16"/>
              </w:rPr>
            </w:pPr>
            <w:r>
              <w:rPr>
                <w:sz w:val="16"/>
                <w:szCs w:val="16"/>
              </w:rPr>
              <w:t>15.3.0</w:t>
            </w:r>
          </w:p>
        </w:tc>
      </w:tr>
      <w:tr w:rsidR="00862EB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2EB4"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0C34F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34F0" w:rsidRDefault="00E01251" w:rsidP="000F2AA3">
            <w:pPr>
              <w:pStyle w:val="TAC"/>
              <w:rPr>
                <w:sz w:val="16"/>
                <w:szCs w:val="16"/>
              </w:rPr>
            </w:pPr>
            <w:r>
              <w:rPr>
                <w:sz w:val="16"/>
                <w:szCs w:val="16"/>
              </w:rPr>
              <w:t>15.3.0</w:t>
            </w:r>
          </w:p>
        </w:tc>
      </w:tr>
      <w:tr w:rsidR="00DC7B4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7B40" w:rsidRDefault="00E01251" w:rsidP="000F2AA3">
            <w:pPr>
              <w:pStyle w:val="TAC"/>
              <w:rPr>
                <w:sz w:val="16"/>
                <w:szCs w:val="16"/>
              </w:rPr>
            </w:pPr>
            <w:r>
              <w:rPr>
                <w:sz w:val="16"/>
                <w:szCs w:val="16"/>
              </w:rPr>
              <w:t>15.3.0</w:t>
            </w:r>
          </w:p>
        </w:tc>
      </w:tr>
      <w:tr w:rsidR="00C2113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133" w:rsidRDefault="00E01251" w:rsidP="000F2AA3">
            <w:pPr>
              <w:pStyle w:val="TAC"/>
              <w:rPr>
                <w:sz w:val="16"/>
                <w:szCs w:val="16"/>
              </w:rPr>
            </w:pPr>
            <w:r>
              <w:rPr>
                <w:sz w:val="16"/>
                <w:szCs w:val="16"/>
              </w:rPr>
              <w:t>15.3.0</w:t>
            </w:r>
          </w:p>
        </w:tc>
      </w:tr>
      <w:tr w:rsidR="008B033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15.3.0</w:t>
            </w:r>
          </w:p>
        </w:tc>
      </w:tr>
      <w:tr w:rsidR="00762CDE"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sidRPr="007B7BE4">
              <w:rPr>
                <w:sz w:val="16"/>
                <w:szCs w:val="16"/>
              </w:rPr>
              <w:t xml:space="preserve">Essential Corrections and Re-arrange </w:t>
            </w:r>
            <w:r w:rsidR="00EC75F7">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165A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165A8" w:rsidRDefault="00D165A8"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165A8" w:rsidRDefault="00D165A8"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165A8" w:rsidRPr="000F5EB4" w:rsidRDefault="00363E1D" w:rsidP="00D229C5">
            <w:pPr>
              <w:pStyle w:val="TAC"/>
              <w:rPr>
                <w:sz w:val="16"/>
                <w:szCs w:val="16"/>
              </w:rPr>
            </w:pPr>
            <w:r>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5A8" w:rsidRDefault="00363E1D" w:rsidP="00D229C5">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5A8" w:rsidRDefault="00363E1D"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5A8" w:rsidRDefault="00363E1D"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165A8" w:rsidRPr="007B7BE4" w:rsidRDefault="00363E1D" w:rsidP="00D229C5">
            <w:pPr>
              <w:pStyle w:val="TAL"/>
              <w:rPr>
                <w:sz w:val="16"/>
                <w:szCs w:val="16"/>
              </w:rPr>
            </w:pPr>
            <w:r w:rsidRPr="004E3494">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5A8" w:rsidRDefault="00363E1D" w:rsidP="00D229C5">
            <w:pPr>
              <w:pStyle w:val="TAC"/>
              <w:rPr>
                <w:sz w:val="16"/>
                <w:szCs w:val="16"/>
              </w:rPr>
            </w:pPr>
            <w:r>
              <w:rPr>
                <w:sz w:val="16"/>
                <w:szCs w:val="16"/>
              </w:rPr>
              <w:t>16.0.0</w:t>
            </w:r>
          </w:p>
        </w:tc>
      </w:tr>
      <w:tr w:rsidR="00CD42D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C"/>
              <w:rPr>
                <w:sz w:val="16"/>
                <w:szCs w:val="16"/>
              </w:rPr>
            </w:pPr>
            <w:r>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D42DC" w:rsidRPr="004E3494" w:rsidRDefault="00CD42DC" w:rsidP="00D229C5">
            <w:pPr>
              <w:pStyle w:val="TAL"/>
              <w:rPr>
                <w:sz w:val="16"/>
                <w:szCs w:val="16"/>
              </w:rPr>
            </w:pPr>
            <w:r w:rsidRPr="004E3494">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42DC" w:rsidRDefault="00CD42DC" w:rsidP="00D229C5">
            <w:pPr>
              <w:pStyle w:val="TAC"/>
              <w:rPr>
                <w:sz w:val="16"/>
                <w:szCs w:val="16"/>
              </w:rPr>
            </w:pPr>
            <w:r>
              <w:rPr>
                <w:sz w:val="16"/>
                <w:szCs w:val="16"/>
              </w:rPr>
              <w:t>16.0.0</w:t>
            </w:r>
          </w:p>
        </w:tc>
      </w:tr>
      <w:tr w:rsidR="005A0A8B"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C"/>
              <w:rPr>
                <w:sz w:val="16"/>
                <w:szCs w:val="16"/>
              </w:rPr>
            </w:pPr>
            <w:r>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A0A8B" w:rsidRPr="004E3494" w:rsidRDefault="005A0A8B" w:rsidP="00D229C5">
            <w:pPr>
              <w:pStyle w:val="TAL"/>
              <w:rPr>
                <w:sz w:val="16"/>
                <w:szCs w:val="16"/>
              </w:rPr>
            </w:pPr>
            <w:r w:rsidRPr="004E3494">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0A8B" w:rsidRDefault="005A0A8B" w:rsidP="00D229C5">
            <w:pPr>
              <w:pStyle w:val="TAC"/>
              <w:rPr>
                <w:sz w:val="16"/>
                <w:szCs w:val="16"/>
              </w:rPr>
            </w:pPr>
            <w:r>
              <w:rPr>
                <w:sz w:val="16"/>
                <w:szCs w:val="16"/>
              </w:rPr>
              <w:t>16.0.0</w:t>
            </w:r>
          </w:p>
        </w:tc>
      </w:tr>
      <w:tr w:rsidR="00B17D8F"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C"/>
              <w:rPr>
                <w:sz w:val="16"/>
                <w:szCs w:val="16"/>
              </w:rPr>
            </w:pPr>
            <w:r>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17D8F" w:rsidRPr="004E3494" w:rsidRDefault="00B17D8F" w:rsidP="00D229C5">
            <w:pPr>
              <w:pStyle w:val="TAL"/>
              <w:rPr>
                <w:sz w:val="16"/>
                <w:szCs w:val="16"/>
              </w:rPr>
            </w:pPr>
            <w:r w:rsidRPr="004E3494">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17D8F" w:rsidRDefault="00B17D8F" w:rsidP="00D229C5">
            <w:pPr>
              <w:pStyle w:val="TAC"/>
              <w:rPr>
                <w:sz w:val="16"/>
                <w:szCs w:val="16"/>
              </w:rPr>
            </w:pPr>
            <w:r>
              <w:rPr>
                <w:sz w:val="16"/>
                <w:szCs w:val="16"/>
              </w:rPr>
              <w:t>16.0.0</w:t>
            </w:r>
          </w:p>
        </w:tc>
      </w:tr>
      <w:tr w:rsidR="00E25EF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E25EF1" w:rsidRDefault="00E25EF1"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5EF1" w:rsidRDefault="00E25EF1"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25EF1" w:rsidRDefault="00E25EF1" w:rsidP="00D229C5">
            <w:pPr>
              <w:pStyle w:val="TAC"/>
              <w:rPr>
                <w:sz w:val="16"/>
                <w:szCs w:val="16"/>
              </w:rPr>
            </w:pPr>
            <w:r>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5EF1" w:rsidRDefault="00A224CC" w:rsidP="00D229C5">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5EF1" w:rsidRDefault="00A224CC"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5EF1" w:rsidRDefault="00A224CC"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25EF1" w:rsidRPr="004E3494" w:rsidRDefault="00A224CC" w:rsidP="00D229C5">
            <w:pPr>
              <w:pStyle w:val="TAL"/>
              <w:rPr>
                <w:sz w:val="16"/>
                <w:szCs w:val="16"/>
              </w:rPr>
            </w:pPr>
            <w:r w:rsidRPr="004E3494">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25EF1" w:rsidRDefault="00A224CC" w:rsidP="00D229C5">
            <w:pPr>
              <w:pStyle w:val="TAC"/>
              <w:rPr>
                <w:sz w:val="16"/>
                <w:szCs w:val="16"/>
              </w:rPr>
            </w:pPr>
            <w:r>
              <w:rPr>
                <w:sz w:val="16"/>
                <w:szCs w:val="16"/>
              </w:rPr>
              <w:t>16.0.0</w:t>
            </w:r>
          </w:p>
        </w:tc>
      </w:tr>
      <w:tr w:rsidR="000C024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C0244" w:rsidRDefault="000C0244"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0244" w:rsidRDefault="000C0244"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C0244" w:rsidRDefault="000C0244" w:rsidP="00D229C5">
            <w:pPr>
              <w:pStyle w:val="TAC"/>
              <w:rPr>
                <w:sz w:val="16"/>
                <w:szCs w:val="16"/>
              </w:rPr>
            </w:pPr>
            <w:r>
              <w:rPr>
                <w:sz w:val="16"/>
                <w:szCs w:val="16"/>
              </w:rPr>
              <w:t>CP</w:t>
            </w:r>
            <w:r w:rsidR="008F5D90">
              <w:rPr>
                <w:sz w:val="16"/>
                <w:szCs w:val="16"/>
              </w:rPr>
              <w:t>-191057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244" w:rsidRDefault="008F5D90" w:rsidP="00D229C5">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0244" w:rsidRDefault="008F5D90"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0244" w:rsidRDefault="008F5D90"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0244" w:rsidRPr="004E3494" w:rsidRDefault="008F5D90" w:rsidP="00D229C5">
            <w:pPr>
              <w:pStyle w:val="TAL"/>
              <w:rPr>
                <w:sz w:val="16"/>
                <w:szCs w:val="16"/>
              </w:rPr>
            </w:pPr>
            <w:r w:rsidRPr="004E3494">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0244" w:rsidRDefault="008F5D90" w:rsidP="00D229C5">
            <w:pPr>
              <w:pStyle w:val="TAC"/>
              <w:rPr>
                <w:sz w:val="16"/>
                <w:szCs w:val="16"/>
              </w:rPr>
            </w:pPr>
            <w:r>
              <w:rPr>
                <w:sz w:val="16"/>
                <w:szCs w:val="16"/>
              </w:rPr>
              <w:t>16.0.0</w:t>
            </w:r>
          </w:p>
        </w:tc>
      </w:tr>
      <w:tr w:rsidR="001B6C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C"/>
              <w:rPr>
                <w:sz w:val="16"/>
                <w:szCs w:val="16"/>
              </w:rPr>
            </w:pPr>
            <w:r>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L"/>
              <w:rPr>
                <w:sz w:val="16"/>
                <w:szCs w:val="16"/>
              </w:rPr>
            </w:pPr>
            <w:r>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B6CA4" w:rsidRPr="004E3494" w:rsidRDefault="001B6CA4" w:rsidP="00D229C5">
            <w:pPr>
              <w:pStyle w:val="TAL"/>
              <w:rPr>
                <w:sz w:val="16"/>
                <w:szCs w:val="16"/>
              </w:rPr>
            </w:pPr>
            <w:r w:rsidRPr="004E3494">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B6CA4" w:rsidRDefault="001B6CA4" w:rsidP="00D229C5">
            <w:pPr>
              <w:pStyle w:val="TAC"/>
              <w:rPr>
                <w:sz w:val="16"/>
                <w:szCs w:val="16"/>
              </w:rPr>
            </w:pPr>
            <w:r>
              <w:rPr>
                <w:sz w:val="16"/>
                <w:szCs w:val="16"/>
              </w:rPr>
              <w:t>16.0.0</w:t>
            </w:r>
          </w:p>
        </w:tc>
      </w:tr>
      <w:tr w:rsidR="0019118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C"/>
              <w:rPr>
                <w:sz w:val="16"/>
                <w:szCs w:val="16"/>
              </w:rPr>
            </w:pPr>
            <w:r>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L"/>
              <w:rPr>
                <w:sz w:val="16"/>
                <w:szCs w:val="16"/>
              </w:rPr>
            </w:pPr>
            <w:r>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1911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9118C" w:rsidRPr="0019118C" w:rsidRDefault="0019118C" w:rsidP="0019118C">
            <w:pPr>
              <w:pStyle w:val="TAL"/>
              <w:rPr>
                <w:sz w:val="16"/>
                <w:szCs w:val="16"/>
              </w:rPr>
            </w:pPr>
            <w:r w:rsidRPr="004E349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9118C" w:rsidRDefault="0019118C" w:rsidP="00D229C5">
            <w:pPr>
              <w:pStyle w:val="TAC"/>
              <w:rPr>
                <w:sz w:val="16"/>
                <w:szCs w:val="16"/>
              </w:rPr>
            </w:pPr>
            <w:r>
              <w:rPr>
                <w:sz w:val="16"/>
                <w:szCs w:val="16"/>
              </w:rPr>
              <w:t>16.0.0</w:t>
            </w:r>
          </w:p>
        </w:tc>
      </w:tr>
    </w:tbl>
    <w:p w:rsidR="00DC7B40" w:rsidRPr="000B71E3" w:rsidRDefault="00DC7B40"/>
    <w:sectPr w:rsidR="00DC7B40" w:rsidRPr="000B71E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22A9" w:rsidRDefault="009822A9">
      <w:r>
        <w:separator/>
      </w:r>
    </w:p>
  </w:endnote>
  <w:endnote w:type="continuationSeparator" w:id="0">
    <w:p w:rsidR="009822A9" w:rsidRDefault="00982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A226E" w:rsidRDefault="004A22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22A9" w:rsidRDefault="009822A9">
      <w:r>
        <w:separator/>
      </w:r>
    </w:p>
  </w:footnote>
  <w:footnote w:type="continuationSeparator" w:id="0">
    <w:p w:rsidR="009822A9" w:rsidRDefault="009822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A226E" w:rsidRDefault="004A22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C2E">
      <w:rPr>
        <w:rFonts w:ascii="Arial" w:hAnsi="Arial" w:cs="Arial"/>
        <w:b/>
        <w:noProof/>
        <w:sz w:val="18"/>
        <w:szCs w:val="18"/>
      </w:rPr>
      <w:t>3GPP TS 29.503 V16.0.0 (2019-06)</w:t>
    </w:r>
    <w:r>
      <w:rPr>
        <w:rFonts w:ascii="Arial" w:hAnsi="Arial" w:cs="Arial"/>
        <w:b/>
        <w:sz w:val="18"/>
        <w:szCs w:val="18"/>
      </w:rPr>
      <w:fldChar w:fldCharType="end"/>
    </w:r>
  </w:p>
  <w:p w:rsidR="004A226E" w:rsidRDefault="004A22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4A226E" w:rsidRDefault="004A22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C2E">
      <w:rPr>
        <w:rFonts w:ascii="Arial" w:hAnsi="Arial" w:cs="Arial"/>
        <w:b/>
        <w:noProof/>
        <w:sz w:val="18"/>
        <w:szCs w:val="18"/>
      </w:rPr>
      <w:t>Release 16</w:t>
    </w:r>
    <w:r>
      <w:rPr>
        <w:rFonts w:ascii="Arial" w:hAnsi="Arial" w:cs="Arial"/>
        <w:b/>
        <w:sz w:val="18"/>
        <w:szCs w:val="18"/>
      </w:rPr>
      <w:fldChar w:fldCharType="end"/>
    </w:r>
  </w:p>
  <w:p w:rsidR="004A226E" w:rsidRDefault="004A22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9"/>
  </w:num>
  <w:num w:numId="6">
    <w:abstractNumId w:val="6"/>
  </w:num>
  <w:num w:numId="7">
    <w:abstractNumId w:val="4"/>
  </w:num>
  <w:num w:numId="8">
    <w:abstractNumId w:val="14"/>
  </w:num>
  <w:num w:numId="9">
    <w:abstractNumId w:val="12"/>
  </w:num>
  <w:num w:numId="10">
    <w:abstractNumId w:val="13"/>
  </w:num>
  <w:num w:numId="11">
    <w:abstractNumId w:val="8"/>
  </w:num>
  <w:num w:numId="12">
    <w:abstractNumId w:val="15"/>
  </w:num>
  <w:num w:numId="13">
    <w:abstractNumId w:val="7"/>
  </w:num>
  <w:num w:numId="14">
    <w:abstractNumId w:val="3"/>
  </w:num>
  <w:num w:numId="15">
    <w:abstractNumId w:val="5"/>
  </w:num>
  <w:num w:numId="16">
    <w:abstractNumId w:val="1"/>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3D47"/>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5483"/>
    <w:rsid w:val="0005780A"/>
    <w:rsid w:val="000618DE"/>
    <w:rsid w:val="00062454"/>
    <w:rsid w:val="00063CB4"/>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244"/>
    <w:rsid w:val="000C0A85"/>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45FCB"/>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118C"/>
    <w:rsid w:val="00193166"/>
    <w:rsid w:val="00193E8E"/>
    <w:rsid w:val="0019405F"/>
    <w:rsid w:val="00195FEF"/>
    <w:rsid w:val="001A1684"/>
    <w:rsid w:val="001A53C6"/>
    <w:rsid w:val="001A5F32"/>
    <w:rsid w:val="001A62A9"/>
    <w:rsid w:val="001A7235"/>
    <w:rsid w:val="001B1784"/>
    <w:rsid w:val="001B26E5"/>
    <w:rsid w:val="001B338C"/>
    <w:rsid w:val="001B6CA4"/>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379"/>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C88"/>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1208"/>
    <w:rsid w:val="00363E1D"/>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0C2E"/>
    <w:rsid w:val="00445F4F"/>
    <w:rsid w:val="00447508"/>
    <w:rsid w:val="00447A01"/>
    <w:rsid w:val="00451E01"/>
    <w:rsid w:val="00454E66"/>
    <w:rsid w:val="00456803"/>
    <w:rsid w:val="00461099"/>
    <w:rsid w:val="00464203"/>
    <w:rsid w:val="00464B8A"/>
    <w:rsid w:val="00466E29"/>
    <w:rsid w:val="00475448"/>
    <w:rsid w:val="00476AEC"/>
    <w:rsid w:val="00476F6E"/>
    <w:rsid w:val="00484A68"/>
    <w:rsid w:val="004852FA"/>
    <w:rsid w:val="00486C8B"/>
    <w:rsid w:val="00487B9E"/>
    <w:rsid w:val="00490183"/>
    <w:rsid w:val="0049305D"/>
    <w:rsid w:val="00496495"/>
    <w:rsid w:val="004A06C4"/>
    <w:rsid w:val="004A226E"/>
    <w:rsid w:val="004A256B"/>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3124"/>
    <w:rsid w:val="004E349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86A3B"/>
    <w:rsid w:val="00590E87"/>
    <w:rsid w:val="00591F07"/>
    <w:rsid w:val="00594080"/>
    <w:rsid w:val="00597903"/>
    <w:rsid w:val="005A0A8B"/>
    <w:rsid w:val="005A1CF5"/>
    <w:rsid w:val="005A3522"/>
    <w:rsid w:val="005A424B"/>
    <w:rsid w:val="005A44EB"/>
    <w:rsid w:val="005A44F8"/>
    <w:rsid w:val="005A7CA6"/>
    <w:rsid w:val="005A7F36"/>
    <w:rsid w:val="005B0057"/>
    <w:rsid w:val="005B1F68"/>
    <w:rsid w:val="005B7085"/>
    <w:rsid w:val="005C253C"/>
    <w:rsid w:val="005C25FF"/>
    <w:rsid w:val="005C6210"/>
    <w:rsid w:val="005D016E"/>
    <w:rsid w:val="005D10AC"/>
    <w:rsid w:val="005D2E01"/>
    <w:rsid w:val="005D3F38"/>
    <w:rsid w:val="005D4109"/>
    <w:rsid w:val="005D483E"/>
    <w:rsid w:val="005D6415"/>
    <w:rsid w:val="005D7F7F"/>
    <w:rsid w:val="005E0337"/>
    <w:rsid w:val="005E4956"/>
    <w:rsid w:val="005E4D39"/>
    <w:rsid w:val="005F1FE3"/>
    <w:rsid w:val="005F2690"/>
    <w:rsid w:val="005F4E4D"/>
    <w:rsid w:val="005F57FE"/>
    <w:rsid w:val="006010D2"/>
    <w:rsid w:val="006036A3"/>
    <w:rsid w:val="006038ED"/>
    <w:rsid w:val="00604996"/>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D7B26"/>
    <w:rsid w:val="006E1394"/>
    <w:rsid w:val="006E35B4"/>
    <w:rsid w:val="006E509B"/>
    <w:rsid w:val="006E5C09"/>
    <w:rsid w:val="006E5C86"/>
    <w:rsid w:val="006E72FA"/>
    <w:rsid w:val="006E78DB"/>
    <w:rsid w:val="006F0756"/>
    <w:rsid w:val="006F094E"/>
    <w:rsid w:val="006F0F28"/>
    <w:rsid w:val="006F1022"/>
    <w:rsid w:val="006F2E46"/>
    <w:rsid w:val="006F4411"/>
    <w:rsid w:val="006F4875"/>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153D"/>
    <w:rsid w:val="00741A77"/>
    <w:rsid w:val="00742051"/>
    <w:rsid w:val="00742FC7"/>
    <w:rsid w:val="007443FB"/>
    <w:rsid w:val="00744E76"/>
    <w:rsid w:val="007459B8"/>
    <w:rsid w:val="00747E12"/>
    <w:rsid w:val="00756927"/>
    <w:rsid w:val="00760EAB"/>
    <w:rsid w:val="00762771"/>
    <w:rsid w:val="00762CDE"/>
    <w:rsid w:val="00764D27"/>
    <w:rsid w:val="007669B9"/>
    <w:rsid w:val="00767E11"/>
    <w:rsid w:val="00767F6E"/>
    <w:rsid w:val="00772253"/>
    <w:rsid w:val="007755C5"/>
    <w:rsid w:val="00775CE9"/>
    <w:rsid w:val="00776CD3"/>
    <w:rsid w:val="00780A21"/>
    <w:rsid w:val="007815E7"/>
    <w:rsid w:val="00781F0F"/>
    <w:rsid w:val="0078463D"/>
    <w:rsid w:val="00784A9C"/>
    <w:rsid w:val="00790FCD"/>
    <w:rsid w:val="007913DA"/>
    <w:rsid w:val="0079464D"/>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40BA"/>
    <w:rsid w:val="00844399"/>
    <w:rsid w:val="00844A5A"/>
    <w:rsid w:val="008467F0"/>
    <w:rsid w:val="008502AD"/>
    <w:rsid w:val="00852F82"/>
    <w:rsid w:val="00853D04"/>
    <w:rsid w:val="00855A63"/>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449C"/>
    <w:rsid w:val="008E585A"/>
    <w:rsid w:val="008E62AF"/>
    <w:rsid w:val="008F064B"/>
    <w:rsid w:val="008F2FC1"/>
    <w:rsid w:val="008F3365"/>
    <w:rsid w:val="008F5D90"/>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75653"/>
    <w:rsid w:val="009807D3"/>
    <w:rsid w:val="009822A9"/>
    <w:rsid w:val="00983736"/>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0FF6"/>
    <w:rsid w:val="009E22BE"/>
    <w:rsid w:val="009E6709"/>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928"/>
    <w:rsid w:val="00A16E6E"/>
    <w:rsid w:val="00A1704F"/>
    <w:rsid w:val="00A179AB"/>
    <w:rsid w:val="00A17C21"/>
    <w:rsid w:val="00A20E93"/>
    <w:rsid w:val="00A219EF"/>
    <w:rsid w:val="00A224CC"/>
    <w:rsid w:val="00A242D2"/>
    <w:rsid w:val="00A256A4"/>
    <w:rsid w:val="00A258AF"/>
    <w:rsid w:val="00A25D54"/>
    <w:rsid w:val="00A26165"/>
    <w:rsid w:val="00A26201"/>
    <w:rsid w:val="00A27C71"/>
    <w:rsid w:val="00A32C70"/>
    <w:rsid w:val="00A3345B"/>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145"/>
    <w:rsid w:val="00A67912"/>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BFB"/>
    <w:rsid w:val="00AE107E"/>
    <w:rsid w:val="00AE1E3F"/>
    <w:rsid w:val="00AE35C2"/>
    <w:rsid w:val="00AE435C"/>
    <w:rsid w:val="00AE49AA"/>
    <w:rsid w:val="00AF0700"/>
    <w:rsid w:val="00AF0D99"/>
    <w:rsid w:val="00AF23A6"/>
    <w:rsid w:val="00AF2891"/>
    <w:rsid w:val="00AF2DF4"/>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17D8F"/>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4830"/>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080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3412"/>
    <w:rsid w:val="00C15279"/>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3F40"/>
    <w:rsid w:val="00C94E86"/>
    <w:rsid w:val="00C97D1E"/>
    <w:rsid w:val="00CA0E14"/>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42DC"/>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82E"/>
    <w:rsid w:val="00CF5997"/>
    <w:rsid w:val="00CF7E6C"/>
    <w:rsid w:val="00D0156A"/>
    <w:rsid w:val="00D026DF"/>
    <w:rsid w:val="00D03068"/>
    <w:rsid w:val="00D056CB"/>
    <w:rsid w:val="00D06113"/>
    <w:rsid w:val="00D071FB"/>
    <w:rsid w:val="00D133BB"/>
    <w:rsid w:val="00D150F9"/>
    <w:rsid w:val="00D165A8"/>
    <w:rsid w:val="00D17C43"/>
    <w:rsid w:val="00D221DE"/>
    <w:rsid w:val="00D22604"/>
    <w:rsid w:val="00D229C5"/>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619"/>
    <w:rsid w:val="00D47F9B"/>
    <w:rsid w:val="00D50AA9"/>
    <w:rsid w:val="00D510EF"/>
    <w:rsid w:val="00D533E6"/>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29FA"/>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7118"/>
    <w:rsid w:val="00DE211F"/>
    <w:rsid w:val="00DE4F71"/>
    <w:rsid w:val="00DE5FA7"/>
    <w:rsid w:val="00DE75AC"/>
    <w:rsid w:val="00DF2B1F"/>
    <w:rsid w:val="00DF4884"/>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25EF1"/>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5F7"/>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BB4"/>
    <w:rsid w:val="00F45DE1"/>
    <w:rsid w:val="00F4699F"/>
    <w:rsid w:val="00F54D2D"/>
    <w:rsid w:val="00F567CC"/>
    <w:rsid w:val="00F56886"/>
    <w:rsid w:val="00F60A1C"/>
    <w:rsid w:val="00F653B8"/>
    <w:rsid w:val="00F660F7"/>
    <w:rsid w:val="00F67E7B"/>
    <w:rsid w:val="00F70411"/>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 w:val="00FF7A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FB73E3"/>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hyperlink" Target="https://www.3gpp.org/ftp/Specs/%3cPlenary%3e/%3cRelease%3e/OpenAPI/" TargetMode="External"/><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13" Type="http://schemas.openxmlformats.org/officeDocument/2006/relationships/oleObject" Target="embeddings/Microsoft_Visio_2003-2010_Drawing50.vsd"/><Relationship Id="rId118" Type="http://schemas.openxmlformats.org/officeDocument/2006/relationships/image" Target="media/image56.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4.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8.emf"/><Relationship Id="rId129" Type="http://schemas.openxmlformats.org/officeDocument/2006/relationships/oleObject" Target="embeddings/Microsoft_Visio_2003-2010_Drawing5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image" Target="media/image45.emf"/><Relationship Id="rId111" Type="http://schemas.openxmlformats.org/officeDocument/2006/relationships/oleObject" Target="embeddings/Microsoft_Visio_2003-2010_Drawing49.vsd"/><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3.vsd"/><Relationship Id="rId127" Type="http://schemas.openxmlformats.org/officeDocument/2006/relationships/oleObject" Target="embeddings/Microsoft_Visio_2003-2010_Drawing56.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hyperlink" Target="https://www.3gpp.org/ftp/Specs/archive/OpenAPI/%3cRelease%3e/" TargetMode="External"/><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5.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8.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98685-5A69-4B0B-8D76-14FC90302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65089</Words>
  <Characters>371011</Characters>
  <Application>Microsoft Office Word</Application>
  <DocSecurity>0</DocSecurity>
  <Lines>3091</Lines>
  <Paragraphs>870</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ab.cde</vt:lpstr>
      <vt:lpstr>Foreword</vt:lpstr>
      <vt:lpstr>1	Scope</vt:lpstr>
      <vt:lpstr>2	References</vt:lpstr>
      <vt:lpstr>3	Definitions and abbreviations</vt:lpstr>
      <vt:lpstr>    3.1	Definitions</vt:lpstr>
      <vt:lpstr>    3.2	Abbreviations</vt:lpstr>
      <vt:lpstr>4	Overview</vt:lpstr>
      <vt:lpstr>    4.1	Introduction</vt:lpstr>
      <vt:lpstr>5	Services offered by the UDM</vt:lpstr>
      <vt:lpstr>    5.1	Introduction</vt:lpstr>
      <vt:lpstr>    5.2	Nudm_SubscriberDataManagement Service</vt:lpstr>
      <vt:lpstr>        5.2.1	Service Description</vt:lpstr>
      <vt:lpstr>        5.2.2	Service Operations</vt:lpstr>
      <vt:lpstr>    5.3	Nudm_UEContextManagement Service</vt:lpstr>
      <vt:lpstr>        5.3.1	Service Description</vt:lpstr>
      <vt:lpstr>        5.3.2	Service Operations</vt:lpstr>
      <vt:lpstr>    5.4	Nudm_UEAuthentication Service</vt:lpstr>
      <vt:lpstr>        5.4.1	Service Description </vt:lpstr>
      <vt:lpstr>        5.4.2	Service Operations</vt:lpstr>
      <vt:lpstr>    5.5	Nudm_EventExposure Service</vt:lpstr>
      <vt:lpstr>        5.5.1	Service Description</vt:lpstr>
      <vt:lpstr>        5.5.2	Service Operations</vt:lpstr>
    </vt:vector>
  </TitlesOfParts>
  <Company>ETSI</Company>
  <LinksUpToDate>false</LinksUpToDate>
  <CharactersWithSpaces>435230</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7</cp:revision>
  <dcterms:created xsi:type="dcterms:W3CDTF">2019-05-21T12:58:00Z</dcterms:created>
  <dcterms:modified xsi:type="dcterms:W3CDTF">2019-06-13T17:52:00Z</dcterms:modified>
</cp:coreProperties>
</file>